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3815C3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3815C3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815C3">
        <w:rPr>
          <w:rFonts w:ascii="Angsana New" w:hAnsi="Angsana New" w:hint="cs"/>
          <w:b w:val="0"/>
          <w:bCs/>
          <w:sz w:val="30"/>
          <w:szCs w:val="30"/>
        </w:rPr>
        <w:tab/>
      </w:r>
      <w:r w:rsidRPr="003815C3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3815C3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3815C3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3815C3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618FD403" w14:textId="5E41E6E4" w:rsidR="005C0CBD" w:rsidRPr="003815C3" w:rsidRDefault="005C0CBD" w:rsidP="005C0CB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การซื้อธุรกิจ</w:t>
      </w:r>
    </w:p>
    <w:p w14:paraId="7E6FAC4E" w14:textId="646FCF39" w:rsidR="000E5537" w:rsidRPr="003815C3" w:rsidRDefault="000E5537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การรับโอนกิจการ</w:t>
      </w:r>
    </w:p>
    <w:p w14:paraId="4345C940" w14:textId="77777777" w:rsidR="00460343" w:rsidRPr="003815C3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3815C3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3815C3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 w:rsidRPr="003815C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 w:rsidRPr="003815C3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 w:rsidRPr="003815C3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 w:rsidRPr="003815C3">
        <w:rPr>
          <w:rFonts w:ascii="Angsana New" w:hAnsi="Angsana New" w:hint="cs"/>
          <w:sz w:val="30"/>
          <w:szCs w:val="30"/>
          <w:cs/>
          <w:lang w:bidi="th-TH"/>
        </w:rPr>
        <w:t>และบริษัทร่วม</w:t>
      </w:r>
    </w:p>
    <w:p w14:paraId="7E517D92" w14:textId="77777777" w:rsidR="008E5969" w:rsidRPr="003815C3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3815C3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3815C3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3815C3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32D007BE" w:rsidR="00C0601F" w:rsidRPr="003815C3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4823E4" w:rsidRPr="003815C3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E4975CF" w14:textId="27CDB508" w:rsidR="00FD0C49" w:rsidRPr="003815C3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3815C3" w:rsidRDefault="00743E9F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D4FAC30" w14:textId="73F1C1B5" w:rsidR="00743E9F" w:rsidRPr="003815C3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2BB0E482" w14:textId="666DFD25" w:rsidR="009F7298" w:rsidRPr="003815C3" w:rsidRDefault="009F7298" w:rsidP="009F7298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C9BD6D7" w14:textId="77777777" w:rsidR="004140FF" w:rsidRPr="003815C3" w:rsidRDefault="004140FF" w:rsidP="009F6506">
      <w:pPr>
        <w:pStyle w:val="index"/>
        <w:tabs>
          <w:tab w:val="clear" w:pos="1134"/>
          <w:tab w:val="left" w:pos="1260"/>
        </w:tabs>
        <w:spacing w:after="0" w:line="240" w:lineRule="auto"/>
        <w:ind w:left="1350" w:right="-1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0D7444A" w14:textId="77777777" w:rsidR="007D101A" w:rsidRPr="003815C3" w:rsidRDefault="007D1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7D101A" w:rsidRPr="003815C3" w:rsidSect="00C33DE1">
          <w:headerReference w:type="default" r:id="rId11"/>
          <w:footerReference w:type="default" r:id="rId12"/>
          <w:pgSz w:w="11907" w:h="16840" w:orient="landscape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p w14:paraId="352969A9" w14:textId="77777777" w:rsidR="008F334E" w:rsidRPr="003815C3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815C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3815C3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122FFB56" w:rsidR="008F334E" w:rsidRPr="003815C3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5C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764FA6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3815C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E4008D" w:rsidRPr="003815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36CD" w:rsidRPr="003815C3">
        <w:rPr>
          <w:rFonts w:asciiTheme="majorBidi" w:hAnsiTheme="majorBidi" w:cstheme="majorBidi"/>
          <w:sz w:val="30"/>
          <w:szCs w:val="30"/>
        </w:rPr>
        <w:t>1</w:t>
      </w:r>
      <w:r w:rsidR="002A18F3" w:rsidRPr="003815C3">
        <w:rPr>
          <w:rFonts w:asciiTheme="majorBidi" w:hAnsiTheme="majorBidi" w:cstheme="majorBidi"/>
          <w:sz w:val="30"/>
          <w:szCs w:val="30"/>
        </w:rPr>
        <w:t>0</w:t>
      </w:r>
      <w:r w:rsidR="000736CD" w:rsidRPr="003815C3">
        <w:rPr>
          <w:rFonts w:asciiTheme="majorBidi" w:hAnsiTheme="majorBidi" w:cstheme="majorBidi"/>
          <w:sz w:val="30"/>
          <w:szCs w:val="30"/>
        </w:rPr>
        <w:t xml:space="preserve"> </w:t>
      </w:r>
      <w:r w:rsidR="000736CD" w:rsidRPr="003815C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143C0D" w:rsidRPr="003815C3">
        <w:rPr>
          <w:rFonts w:asciiTheme="majorBidi" w:hAnsiTheme="majorBidi" w:cstheme="majorBidi"/>
          <w:sz w:val="30"/>
          <w:szCs w:val="30"/>
        </w:rPr>
        <w:t>256</w:t>
      </w:r>
      <w:r w:rsidR="00CF3DDB" w:rsidRPr="003815C3">
        <w:rPr>
          <w:rFonts w:asciiTheme="majorBidi" w:hAnsiTheme="majorBidi" w:cstheme="majorBidi"/>
          <w:sz w:val="30"/>
          <w:szCs w:val="30"/>
        </w:rPr>
        <w:t>6</w:t>
      </w:r>
    </w:p>
    <w:p w14:paraId="3350DF95" w14:textId="125FFA35" w:rsidR="008F334E" w:rsidRPr="003815C3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3815C3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3815C3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CE24BB9" w:rsidR="00171FC1" w:rsidRPr="003815C3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1" w:name="_Hlk97118703"/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(“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งบการเงินระหว่างกาล</w:t>
      </w:r>
      <w:r w:rsidRPr="003815C3">
        <w:rPr>
          <w:rFonts w:asciiTheme="majorBidi" w:eastAsia="Times New Roman" w:hAnsiTheme="majorBidi" w:hint="eastAsia"/>
          <w:color w:val="242424"/>
          <w:sz w:val="30"/>
          <w:szCs w:val="30"/>
          <w:cs/>
        </w:rPr>
        <w:t>”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)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ตามมาตรฐานการบัญชี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ฉบับที่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3815C3">
        <w:rPr>
          <w:rFonts w:asciiTheme="majorBidi" w:eastAsia="Times New Roman" w:hAnsiTheme="majorBidi"/>
          <w:color w:val="242424"/>
          <w:sz w:val="30"/>
          <w:szCs w:val="30"/>
        </w:rPr>
        <w:t>34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เรื่อง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เหตุการณ์และสถานการณ์ใหม่ๆ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3815C3">
        <w:rPr>
          <w:rFonts w:asciiTheme="majorBidi" w:eastAsia="Times New Roman" w:hAnsiTheme="majorBidi"/>
          <w:color w:val="242424"/>
          <w:sz w:val="30"/>
          <w:szCs w:val="30"/>
        </w:rPr>
        <w:t>31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="00FF060E" w:rsidRPr="003815C3">
        <w:rPr>
          <w:rFonts w:asciiTheme="majorBidi" w:eastAsia="Times New Roman" w:hAnsiTheme="majorBidi"/>
          <w:color w:val="242424"/>
          <w:sz w:val="30"/>
          <w:szCs w:val="30"/>
        </w:rPr>
        <w:t>256</w:t>
      </w:r>
      <w:r w:rsidR="00CF3DDB" w:rsidRPr="003815C3">
        <w:rPr>
          <w:rFonts w:asciiTheme="majorBidi" w:eastAsia="Times New Roman" w:hAnsiTheme="majorBidi"/>
          <w:color w:val="242424"/>
          <w:sz w:val="30"/>
          <w:szCs w:val="30"/>
        </w:rPr>
        <w:t>5</w:t>
      </w:r>
    </w:p>
    <w:p w14:paraId="6A8D1FF8" w14:textId="66F6ABC5" w:rsidR="00247148" w:rsidRPr="003815C3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</w:p>
    <w:p w14:paraId="377B1908" w14:textId="312B993C" w:rsidR="00494ABD" w:rsidRPr="003815C3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color w:val="242424"/>
          <w:sz w:val="30"/>
          <w:szCs w:val="30"/>
        </w:rPr>
      </w:pPr>
      <w:bookmarkStart w:id="2" w:name="_Hlk99635490"/>
      <w:bookmarkEnd w:id="1"/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ในการจัดทำงบการเงินระหว่างกาล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ทั้งนี้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นโยบายการบัญชี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/>
          <w:color w:val="242424"/>
          <w:sz w:val="30"/>
          <w:szCs w:val="30"/>
        </w:rPr>
        <w:t xml:space="preserve">31 </w:t>
      </w:r>
      <w:r w:rsidRPr="003815C3">
        <w:rPr>
          <w:rFonts w:asciiTheme="majorBidi" w:eastAsia="Times New Roman" w:hAnsiTheme="majorBidi" w:hint="cs"/>
          <w:color w:val="242424"/>
          <w:sz w:val="30"/>
          <w:szCs w:val="30"/>
          <w:cs/>
        </w:rPr>
        <w:t>ธันวาคม</w:t>
      </w:r>
      <w:r w:rsidRPr="003815C3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</w:t>
      </w:r>
      <w:r w:rsidRPr="003815C3">
        <w:rPr>
          <w:rFonts w:asciiTheme="majorBidi" w:eastAsia="Times New Roman" w:hAnsiTheme="majorBidi"/>
          <w:color w:val="242424"/>
          <w:sz w:val="30"/>
          <w:szCs w:val="30"/>
        </w:rPr>
        <w:t>256</w:t>
      </w:r>
      <w:r w:rsidR="00CF3DDB" w:rsidRPr="003815C3">
        <w:rPr>
          <w:rFonts w:asciiTheme="majorBidi" w:eastAsia="Times New Roman" w:hAnsiTheme="majorBidi"/>
          <w:color w:val="242424"/>
          <w:sz w:val="30"/>
          <w:szCs w:val="30"/>
        </w:rPr>
        <w:t>5</w:t>
      </w:r>
    </w:p>
    <w:bookmarkEnd w:id="2"/>
    <w:p w14:paraId="17288606" w14:textId="4768E3F0" w:rsidR="000E5537" w:rsidRPr="003815C3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D5BE4F9" w14:textId="52794559" w:rsidR="00502374" w:rsidRPr="003815C3" w:rsidRDefault="00502374" w:rsidP="00502374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การซื้อธุรกิจ</w:t>
      </w:r>
    </w:p>
    <w:p w14:paraId="1DFD50DF" w14:textId="6826B763" w:rsidR="00502374" w:rsidRPr="003815C3" w:rsidRDefault="00502374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3B3125" w14:textId="31E44F11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pacing w:val="-3"/>
          <w:sz w:val="30"/>
          <w:szCs w:val="30"/>
          <w:lang w:val="th-TH"/>
        </w:rPr>
      </w:pPr>
      <w:r w:rsidRPr="003815C3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ตามที่ได้เปิดเผยในงบการเงินสำหรับปีสิ้นสุดวันที่ </w:t>
      </w:r>
      <w:r w:rsidRPr="003815C3">
        <w:rPr>
          <w:rFonts w:ascii="Angsana New" w:hAnsi="Angsana New"/>
          <w:spacing w:val="-3"/>
          <w:sz w:val="30"/>
          <w:szCs w:val="30"/>
          <w:lang w:val="th-TH"/>
        </w:rPr>
        <w:t xml:space="preserve">31 </w:t>
      </w:r>
      <w:r w:rsidRPr="003815C3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ธันวาคม </w:t>
      </w:r>
      <w:r w:rsidRPr="003815C3">
        <w:rPr>
          <w:rFonts w:ascii="Angsana New" w:hAnsi="Angsana New"/>
          <w:spacing w:val="-3"/>
          <w:sz w:val="30"/>
          <w:szCs w:val="30"/>
          <w:lang w:val="th-TH"/>
        </w:rPr>
        <w:t xml:space="preserve">2565 </w:t>
      </w:r>
      <w:r w:rsidRPr="003815C3">
        <w:rPr>
          <w:rFonts w:ascii="Angsana New" w:hAnsi="Angsana New" w:hint="cs"/>
          <w:spacing w:val="-3"/>
          <w:sz w:val="30"/>
          <w:szCs w:val="30"/>
          <w:cs/>
          <w:lang w:val="th-TH"/>
        </w:rPr>
        <w:t>การประเมินมูลค่ายุติธรรมของสินทรัพย์ที่ได้มาและหนี้สินที่รับมา</w:t>
      </w:r>
      <w:r w:rsidRPr="003815C3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จากการซื้อธุรกิจของบริษัท </w:t>
      </w:r>
      <w:r w:rsidRPr="003815C3">
        <w:rPr>
          <w:rFonts w:ascii="Angsana New" w:hAnsi="Angsana New"/>
          <w:spacing w:val="-3"/>
          <w:sz w:val="30"/>
          <w:szCs w:val="30"/>
          <w:lang w:val="th-TH"/>
        </w:rPr>
        <w:t>Allnex Holding GmbH</w:t>
      </w:r>
      <w:r w:rsidRPr="003815C3">
        <w:rPr>
          <w:rFonts w:ascii="Angsana New" w:hAnsi="Angsana New" w:hint="cs"/>
          <w:spacing w:val="-3"/>
          <w:sz w:val="30"/>
          <w:szCs w:val="30"/>
          <w:cs/>
          <w:lang w:val="th-TH"/>
        </w:rPr>
        <w:t xml:space="preserve"> โดยผู้ประเมินราคาอิสระได้เสร็จสิ้นแล้ว</w:t>
      </w:r>
      <w:r w:rsidRPr="003815C3">
        <w:rPr>
          <w:rFonts w:asciiTheme="majorBidi" w:hAnsiTheme="majorBidi" w:hint="cs"/>
          <w:spacing w:val="-3"/>
          <w:sz w:val="30"/>
          <w:szCs w:val="30"/>
          <w:cs/>
        </w:rPr>
        <w:t>ใน</w:t>
      </w:r>
      <w:r w:rsidR="00CF1253" w:rsidRPr="003815C3">
        <w:rPr>
          <w:rFonts w:asciiTheme="majorBidi" w:hAnsiTheme="majorBidi"/>
          <w:spacing w:val="-3"/>
          <w:sz w:val="30"/>
          <w:szCs w:val="30"/>
        </w:rPr>
        <w:t xml:space="preserve">  </w:t>
      </w:r>
      <w:r w:rsidRPr="003815C3">
        <w:rPr>
          <w:rFonts w:asciiTheme="majorBidi" w:hAnsiTheme="majorBidi" w:hint="cs"/>
          <w:spacing w:val="-3"/>
          <w:sz w:val="30"/>
          <w:szCs w:val="30"/>
          <w:cs/>
        </w:rPr>
        <w:t>ไตรมาสที่สี่ปี</w:t>
      </w:r>
      <w:r w:rsidRPr="003815C3">
        <w:rPr>
          <w:rFonts w:asciiTheme="majorBidi" w:hAnsiTheme="majorBidi" w:hint="eastAsia"/>
          <w:spacing w:val="-3"/>
          <w:sz w:val="30"/>
          <w:szCs w:val="30"/>
        </w:rPr>
        <w:t> </w:t>
      </w:r>
      <w:r w:rsidR="00544086" w:rsidRPr="003815C3">
        <w:rPr>
          <w:rFonts w:asciiTheme="majorBidi" w:hAnsiTheme="majorBidi"/>
          <w:spacing w:val="-3"/>
          <w:sz w:val="30"/>
          <w:szCs w:val="30"/>
        </w:rPr>
        <w:t>2565</w:t>
      </w:r>
      <w:r w:rsidRPr="003815C3">
        <w:rPr>
          <w:rFonts w:asciiTheme="majorBidi" w:hAnsiTheme="majorBidi"/>
          <w:spacing w:val="-3"/>
          <w:sz w:val="30"/>
          <w:szCs w:val="30"/>
        </w:rPr>
        <w:t xml:space="preserve"> </w:t>
      </w:r>
      <w:r w:rsidRPr="003815C3">
        <w:rPr>
          <w:rFonts w:ascii="Angsana New" w:hAnsi="Angsana New" w:hint="cs"/>
          <w:spacing w:val="-3"/>
          <w:sz w:val="30"/>
          <w:szCs w:val="30"/>
          <w:cs/>
          <w:lang w:val="th-TH"/>
        </w:rPr>
        <w:t>กลุ่มบริษัทจึงได้มีการปรับปรุงมูลค่ายุติธรรมของสินทรัพย์ที่ได้มาและหนี้สินที่รับมาให้สะท้อนถึงการกำหนดมูลค่ายุติธรรมสุดท้าย</w:t>
      </w:r>
      <w:r w:rsidRPr="003815C3">
        <w:rPr>
          <w:rFonts w:ascii="Angsana New" w:hAnsi="Angsana New"/>
          <w:spacing w:val="-3"/>
          <w:sz w:val="30"/>
          <w:szCs w:val="30"/>
          <w:cs/>
          <w:lang w:val="th-TH"/>
        </w:rPr>
        <w:t xml:space="preserve"> </w:t>
      </w:r>
      <w:r w:rsidRPr="003815C3">
        <w:rPr>
          <w:rFonts w:ascii="Angsana New" w:hAnsi="Angsana New" w:hint="cs"/>
          <w:spacing w:val="-3"/>
          <w:sz w:val="30"/>
          <w:szCs w:val="30"/>
          <w:cs/>
          <w:lang w:val="th-TH"/>
        </w:rPr>
        <w:t>ซึ่งเป็นไปตามเงื่อนไขการปรับปรุงบัญชีเกี่ยวกับการซื้อธุรกิจ</w:t>
      </w:r>
    </w:p>
    <w:p w14:paraId="05D9513B" w14:textId="00721C0A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4AA57C4" w14:textId="6A657F6C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2D64493" w14:textId="01119C4A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BA5710B" w14:textId="34EE6247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83D1460" w14:textId="77777777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2C06813" w14:textId="77777777" w:rsidR="000736CD" w:rsidRPr="003815C3" w:rsidRDefault="000736CD" w:rsidP="000736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D0DF06A" w14:textId="093AC2AE" w:rsidR="000736CD" w:rsidRPr="003815C3" w:rsidRDefault="000736CD" w:rsidP="000736CD">
      <w:pPr>
        <w:pStyle w:val="ListParagraph"/>
        <w:tabs>
          <w:tab w:val="left" w:pos="2070"/>
        </w:tabs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3815C3">
        <w:rPr>
          <w:rFonts w:ascii="Angsana New" w:eastAsia="MS Mincho" w:hAnsi="Angsana New" w:hint="cs"/>
          <w:sz w:val="30"/>
          <w:szCs w:val="30"/>
          <w:cs/>
          <w:lang w:val="th-TH"/>
        </w:rPr>
        <w:lastRenderedPageBreak/>
        <w:t>ผลกระทบต่องบกำไรขาดทุนรวมและงบกำไรขาดทุนเบ็ดเสร็จรวมของกลุ่มบริษัท สำหรับงวดสามเดือนสิ้นสุดวันที่</w:t>
      </w:r>
      <w:r w:rsidRPr="003815C3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  <w:r w:rsidRPr="003815C3">
        <w:rPr>
          <w:rFonts w:ascii="Angsana New" w:eastAsia="MS Mincho" w:hAnsi="Angsana New"/>
          <w:sz w:val="30"/>
          <w:szCs w:val="30"/>
        </w:rPr>
        <w:t>31</w:t>
      </w:r>
      <w:r w:rsidRPr="003815C3">
        <w:rPr>
          <w:rFonts w:ascii="Angsana New" w:eastAsia="MS Mincho" w:hAnsi="Angsana New"/>
          <w:sz w:val="30"/>
          <w:szCs w:val="30"/>
          <w:cs/>
          <w:lang w:val="th-TH"/>
        </w:rPr>
        <w:t xml:space="preserve"> </w:t>
      </w:r>
      <w:r w:rsidRPr="003815C3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มีนาคม </w:t>
      </w:r>
      <w:r w:rsidRPr="003815C3">
        <w:rPr>
          <w:rFonts w:ascii="Angsana New" w:eastAsia="MS Mincho" w:hAnsi="Angsana New"/>
          <w:sz w:val="30"/>
          <w:szCs w:val="30"/>
        </w:rPr>
        <w:t>2565</w:t>
      </w:r>
      <w:r w:rsidRPr="003815C3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B04A7" w:rsidRPr="003815C3">
        <w:rPr>
          <w:rFonts w:ascii="Angsana New" w:eastAsia="MS Mincho" w:hAnsi="Angsana New" w:hint="cs"/>
          <w:sz w:val="30"/>
          <w:szCs w:val="30"/>
          <w:cs/>
        </w:rPr>
        <w:t>ที่แสดงเป็นข้อมูลเปรียบเทียบ</w:t>
      </w:r>
      <w:r w:rsidRPr="003815C3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มีดังนี้</w:t>
      </w:r>
    </w:p>
    <w:p w14:paraId="1ACD0440" w14:textId="77777777" w:rsidR="000736CD" w:rsidRPr="003815C3" w:rsidRDefault="000736CD" w:rsidP="000736CD">
      <w:pPr>
        <w:pStyle w:val="ListParagraph"/>
        <w:tabs>
          <w:tab w:val="left" w:pos="2070"/>
        </w:tabs>
        <w:ind w:left="540"/>
        <w:jc w:val="thaiDistribute"/>
        <w:rPr>
          <w:rFonts w:ascii="Angsana New" w:eastAsia="MS Mincho" w:hAnsi="Angsana New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70"/>
        <w:gridCol w:w="270"/>
        <w:gridCol w:w="720"/>
        <w:gridCol w:w="2070"/>
      </w:tblGrid>
      <w:tr w:rsidR="000736CD" w:rsidRPr="003815C3" w14:paraId="6FC36405" w14:textId="77777777" w:rsidTr="00D9680C">
        <w:trPr>
          <w:trHeight w:val="380"/>
        </w:trPr>
        <w:tc>
          <w:tcPr>
            <w:tcW w:w="5760" w:type="dxa"/>
          </w:tcPr>
          <w:p w14:paraId="4628DAE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62869E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D325CD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center"/>
          </w:tcPr>
          <w:p w14:paraId="4D5E1179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2CD12D4B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36CD" w:rsidRPr="003815C3" w14:paraId="42FCD8E5" w14:textId="77777777" w:rsidTr="00D9680C">
        <w:trPr>
          <w:trHeight w:val="418"/>
        </w:trPr>
        <w:tc>
          <w:tcPr>
            <w:tcW w:w="5760" w:type="dxa"/>
            <w:vAlign w:val="center"/>
          </w:tcPr>
          <w:p w14:paraId="35E1027D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งบกำไรขาดทุนรวม</w:t>
            </w:r>
          </w:p>
        </w:tc>
        <w:tc>
          <w:tcPr>
            <w:tcW w:w="270" w:type="dxa"/>
          </w:tcPr>
          <w:p w14:paraId="142933D4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60B42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1DAA224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B8B1DA4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6CD" w:rsidRPr="003815C3" w14:paraId="1DB19C1E" w14:textId="77777777" w:rsidTr="00D9680C">
        <w:trPr>
          <w:trHeight w:val="418"/>
        </w:trPr>
        <w:tc>
          <w:tcPr>
            <w:tcW w:w="5760" w:type="dxa"/>
            <w:shd w:val="clear" w:color="auto" w:fill="auto"/>
            <w:vAlign w:val="center"/>
          </w:tcPr>
          <w:p w14:paraId="7919AB7F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ต้นทุนขายและต้นทุนการให้บริการเพิ่มขึ้น</w:t>
            </w:r>
          </w:p>
        </w:tc>
        <w:tc>
          <w:tcPr>
            <w:tcW w:w="270" w:type="dxa"/>
          </w:tcPr>
          <w:p w14:paraId="68D50CF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5F33E0" w14:textId="77777777" w:rsidR="000736CD" w:rsidRPr="003815C3" w:rsidRDefault="000736CD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F55F189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4F201AD1" w14:textId="1300FC1A" w:rsidR="000736CD" w:rsidRPr="003815C3" w:rsidRDefault="00356F8A" w:rsidP="00CB04A7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</w:t>
            </w:r>
            <w:r w:rsidR="00003651"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 </w:t>
            </w:r>
            <w:r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1,6</w:t>
            </w:r>
            <w:r w:rsidR="00003651"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41</w:t>
            </w:r>
          </w:p>
        </w:tc>
      </w:tr>
      <w:tr w:rsidR="00003651" w:rsidRPr="003815C3" w14:paraId="1E9325DF" w14:textId="77777777" w:rsidTr="00D9680C">
        <w:trPr>
          <w:trHeight w:val="418"/>
        </w:trPr>
        <w:tc>
          <w:tcPr>
            <w:tcW w:w="5760" w:type="dxa"/>
            <w:shd w:val="clear" w:color="auto" w:fill="auto"/>
            <w:vAlign w:val="center"/>
          </w:tcPr>
          <w:p w14:paraId="269ABE99" w14:textId="4002EFFB" w:rsidR="00003651" w:rsidRPr="003815C3" w:rsidRDefault="00003651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ค่าใช้จ่ายในการบริหารเพิ่มขึ้น</w:t>
            </w:r>
          </w:p>
        </w:tc>
        <w:tc>
          <w:tcPr>
            <w:tcW w:w="270" w:type="dxa"/>
          </w:tcPr>
          <w:p w14:paraId="198EBF6A" w14:textId="77777777" w:rsidR="00003651" w:rsidRPr="003815C3" w:rsidRDefault="00003651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451F218" w14:textId="77777777" w:rsidR="00003651" w:rsidRPr="003815C3" w:rsidRDefault="00003651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6C1391E" w14:textId="77777777" w:rsidR="00003651" w:rsidRPr="003815C3" w:rsidRDefault="00003651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5DB908CA" w14:textId="3646AB71" w:rsidR="00003651" w:rsidRPr="003815C3" w:rsidRDefault="00003651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120</w:t>
            </w:r>
          </w:p>
        </w:tc>
      </w:tr>
      <w:tr w:rsidR="000736CD" w:rsidRPr="003815C3" w14:paraId="75662CFC" w14:textId="77777777" w:rsidTr="00D9680C">
        <w:trPr>
          <w:trHeight w:val="418"/>
        </w:trPr>
        <w:tc>
          <w:tcPr>
            <w:tcW w:w="5760" w:type="dxa"/>
            <w:shd w:val="clear" w:color="auto" w:fill="auto"/>
            <w:vAlign w:val="center"/>
          </w:tcPr>
          <w:p w14:paraId="41BEFCB8" w14:textId="315BE1FF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ค่าใช้จ่ายภาษีเงินได้ลดลง</w:t>
            </w:r>
          </w:p>
        </w:tc>
        <w:tc>
          <w:tcPr>
            <w:tcW w:w="270" w:type="dxa"/>
          </w:tcPr>
          <w:p w14:paraId="56F2062B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DE38BF8" w14:textId="77777777" w:rsidR="000736CD" w:rsidRPr="003815C3" w:rsidRDefault="000736CD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D7D7599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11153385" w14:textId="282E63E4" w:rsidR="000736CD" w:rsidRPr="003815C3" w:rsidRDefault="006F193F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C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56F8A"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="00003651"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815C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736CD" w:rsidRPr="003815C3" w14:paraId="04C7658E" w14:textId="77777777" w:rsidTr="00D9680C">
        <w:trPr>
          <w:trHeight w:val="418"/>
        </w:trPr>
        <w:tc>
          <w:tcPr>
            <w:tcW w:w="5760" w:type="dxa"/>
            <w:shd w:val="clear" w:color="auto" w:fill="auto"/>
            <w:vAlign w:val="center"/>
          </w:tcPr>
          <w:p w14:paraId="6BD8BE2C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กำไรสำหรับงวดลดลง</w:t>
            </w:r>
          </w:p>
        </w:tc>
        <w:tc>
          <w:tcPr>
            <w:tcW w:w="270" w:type="dxa"/>
          </w:tcPr>
          <w:p w14:paraId="75049D49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12EABC" w14:textId="77777777" w:rsidR="000736CD" w:rsidRPr="003815C3" w:rsidRDefault="000736CD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69C419D1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F59DE" w14:textId="0FE2C3D4" w:rsidR="000736CD" w:rsidRPr="003815C3" w:rsidRDefault="000736CD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356F8A" w:rsidRPr="003815C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1,616</w:t>
            </w: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736CD" w:rsidRPr="003815C3" w14:paraId="634C92ED" w14:textId="77777777" w:rsidTr="00332DFE">
        <w:trPr>
          <w:trHeight w:val="242"/>
        </w:trPr>
        <w:tc>
          <w:tcPr>
            <w:tcW w:w="5760" w:type="dxa"/>
            <w:vAlign w:val="center"/>
          </w:tcPr>
          <w:p w14:paraId="708FAC22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CB935B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0DF6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BE747FC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2C17905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6CD" w:rsidRPr="003815C3" w14:paraId="771C3F74" w14:textId="77777777" w:rsidTr="00D9680C">
        <w:trPr>
          <w:trHeight w:val="418"/>
        </w:trPr>
        <w:tc>
          <w:tcPr>
            <w:tcW w:w="5760" w:type="dxa"/>
            <w:vAlign w:val="center"/>
          </w:tcPr>
          <w:p w14:paraId="0BAD6D5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กำไรต่อหุ้นลดลง </w:t>
            </w: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7482A8D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52070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0A51E3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0F44C34" w14:textId="3BAD39AE" w:rsidR="000736CD" w:rsidRPr="003815C3" w:rsidRDefault="000736CD" w:rsidP="00CB0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356F8A"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0.36</w:t>
            </w: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0736CD" w:rsidRPr="003815C3" w14:paraId="41945F40" w14:textId="77777777" w:rsidTr="00CB04A7">
        <w:trPr>
          <w:trHeight w:val="389"/>
        </w:trPr>
        <w:tc>
          <w:tcPr>
            <w:tcW w:w="5760" w:type="dxa"/>
            <w:vAlign w:val="center"/>
          </w:tcPr>
          <w:p w14:paraId="11BB39CF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A566A1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F23AE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6E880FC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0A914EC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6CD" w:rsidRPr="003815C3" w14:paraId="55C7DF29" w14:textId="77777777" w:rsidTr="00D9680C">
        <w:trPr>
          <w:trHeight w:val="418"/>
        </w:trPr>
        <w:tc>
          <w:tcPr>
            <w:tcW w:w="5760" w:type="dxa"/>
            <w:vAlign w:val="center"/>
          </w:tcPr>
          <w:p w14:paraId="7416F8F5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งบกำไรขาดทุนเบ็ดเสร็จรวม</w:t>
            </w:r>
          </w:p>
        </w:tc>
        <w:tc>
          <w:tcPr>
            <w:tcW w:w="270" w:type="dxa"/>
          </w:tcPr>
          <w:p w14:paraId="3059BF9F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910E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AA351A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6C3EF7F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04A7" w:rsidRPr="003815C3" w14:paraId="18BAE9F6" w14:textId="77777777" w:rsidTr="00CB04A7">
        <w:trPr>
          <w:trHeight w:val="299"/>
        </w:trPr>
        <w:tc>
          <w:tcPr>
            <w:tcW w:w="5760" w:type="dxa"/>
            <w:vAlign w:val="center"/>
          </w:tcPr>
          <w:p w14:paraId="482C1848" w14:textId="77777777" w:rsidR="00CB04A7" w:rsidRPr="003815C3" w:rsidRDefault="00CB04A7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AC51A7" w14:textId="77777777" w:rsidR="00CB04A7" w:rsidRPr="003815C3" w:rsidRDefault="00CB04A7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C56929" w14:textId="77777777" w:rsidR="00CB04A7" w:rsidRPr="003815C3" w:rsidRDefault="00CB04A7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5FF62E" w14:textId="77777777" w:rsidR="00CB04A7" w:rsidRPr="003815C3" w:rsidRDefault="00CB04A7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7740399" w14:textId="77777777" w:rsidR="00CB04A7" w:rsidRPr="003815C3" w:rsidRDefault="00CB04A7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36CD" w:rsidRPr="003815C3" w14:paraId="534891D6" w14:textId="77777777" w:rsidTr="00D9680C">
        <w:trPr>
          <w:trHeight w:val="418"/>
        </w:trPr>
        <w:tc>
          <w:tcPr>
            <w:tcW w:w="5760" w:type="dxa"/>
            <w:vAlign w:val="center"/>
          </w:tcPr>
          <w:p w14:paraId="6FC903D4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กำไรสำหรับงวดลดลง</w:t>
            </w:r>
          </w:p>
        </w:tc>
        <w:tc>
          <w:tcPr>
            <w:tcW w:w="270" w:type="dxa"/>
          </w:tcPr>
          <w:p w14:paraId="0DA4D75A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64A93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8C7A9B1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EC5BF4C" w14:textId="37DAEE2C" w:rsidR="000736CD" w:rsidRPr="003815C3" w:rsidRDefault="000736CD" w:rsidP="00CB0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356F8A"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1,616</w:t>
            </w: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  <w:tr w:rsidR="000736CD" w:rsidRPr="003815C3" w14:paraId="0F38C55C" w14:textId="77777777" w:rsidTr="00332DFE">
        <w:trPr>
          <w:trHeight w:val="290"/>
        </w:trPr>
        <w:tc>
          <w:tcPr>
            <w:tcW w:w="5760" w:type="dxa"/>
            <w:vAlign w:val="center"/>
          </w:tcPr>
          <w:p w14:paraId="220FA6AB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79C57D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A1E4E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A8984A1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8B1FCB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6CD" w:rsidRPr="003815C3" w14:paraId="42DC1746" w14:textId="77777777" w:rsidTr="00D9680C">
        <w:trPr>
          <w:trHeight w:val="418"/>
        </w:trPr>
        <w:tc>
          <w:tcPr>
            <w:tcW w:w="5760" w:type="dxa"/>
            <w:vAlign w:val="center"/>
          </w:tcPr>
          <w:p w14:paraId="0FF81BD6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270" w:type="dxa"/>
          </w:tcPr>
          <w:p w14:paraId="3C50AA2C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D341F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E576CF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80BAC42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6CD" w:rsidRPr="003815C3" w14:paraId="13857674" w14:textId="77777777" w:rsidTr="00D9680C">
        <w:trPr>
          <w:trHeight w:val="418"/>
        </w:trPr>
        <w:tc>
          <w:tcPr>
            <w:tcW w:w="5760" w:type="dxa"/>
            <w:shd w:val="clear" w:color="auto" w:fill="auto"/>
            <w:vAlign w:val="center"/>
          </w:tcPr>
          <w:p w14:paraId="1075B438" w14:textId="019277C2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ผลต่างของอัตราแลกเปลี่ยนจากการแปลงค่างบการเงินเพิ่มขึ้น</w:t>
            </w:r>
          </w:p>
        </w:tc>
        <w:tc>
          <w:tcPr>
            <w:tcW w:w="270" w:type="dxa"/>
          </w:tcPr>
          <w:p w14:paraId="0E8F8F61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47C3735" w14:textId="77777777" w:rsidR="000736CD" w:rsidRPr="003815C3" w:rsidRDefault="000736CD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5EC439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7A9A7B9F" w14:textId="7A05D6B3" w:rsidR="000736CD" w:rsidRPr="003815C3" w:rsidRDefault="00356F8A" w:rsidP="00CB04A7">
            <w:pPr>
              <w:pStyle w:val="acctfourfigures"/>
              <w:tabs>
                <w:tab w:val="clear" w:pos="765"/>
                <w:tab w:val="decimal" w:pos="1240"/>
              </w:tabs>
              <w:spacing w:line="320" w:lineRule="exact"/>
              <w:ind w:right="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</w:p>
        </w:tc>
      </w:tr>
      <w:tr w:rsidR="000736CD" w:rsidRPr="003815C3" w14:paraId="60802527" w14:textId="77777777" w:rsidTr="00D9680C">
        <w:trPr>
          <w:trHeight w:val="418"/>
        </w:trPr>
        <w:tc>
          <w:tcPr>
            <w:tcW w:w="5760" w:type="dxa"/>
            <w:shd w:val="clear" w:color="auto" w:fill="auto"/>
            <w:vAlign w:val="center"/>
          </w:tcPr>
          <w:p w14:paraId="021E0501" w14:textId="17465E0B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(ขาดทุน) เบ็ดเสร็จรวมสำหรับงวดลดลง</w:t>
            </w:r>
          </w:p>
        </w:tc>
        <w:tc>
          <w:tcPr>
            <w:tcW w:w="270" w:type="dxa"/>
          </w:tcPr>
          <w:p w14:paraId="54B2A811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E67090" w14:textId="77777777" w:rsidR="000736CD" w:rsidRPr="003815C3" w:rsidRDefault="000736CD" w:rsidP="00D9680C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777933BA" w14:textId="77777777" w:rsidR="000736CD" w:rsidRPr="003815C3" w:rsidRDefault="000736CD" w:rsidP="00D96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C26A97" w14:textId="6072E722" w:rsidR="000736CD" w:rsidRPr="003815C3" w:rsidRDefault="000736CD" w:rsidP="00CB04A7">
            <w:pPr>
              <w:pStyle w:val="acctfourfigures"/>
              <w:tabs>
                <w:tab w:val="clear" w:pos="765"/>
                <w:tab w:val="decimal" w:pos="1242"/>
              </w:tabs>
              <w:spacing w:line="320" w:lineRule="exact"/>
              <w:ind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356F8A" w:rsidRPr="003815C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1,606</w:t>
            </w: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99AE1AE" w14:textId="77777777" w:rsidR="00CB04A7" w:rsidRPr="003815C3" w:rsidRDefault="00CB04A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9D708D" w14:textId="046AA375" w:rsidR="000E5537" w:rsidRPr="003815C3" w:rsidRDefault="000E5537" w:rsidP="000E5537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การรับโอนกิจการ</w:t>
      </w:r>
    </w:p>
    <w:p w14:paraId="0A0D663F" w14:textId="62785008" w:rsidR="000E5537" w:rsidRPr="003815C3" w:rsidRDefault="000E5537" w:rsidP="000E553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56A6FF" w14:textId="77777777" w:rsidR="00EA7603" w:rsidRPr="003815C3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bidi="th-TH"/>
        </w:rPr>
      </w:pP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เมื่อวันที่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13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ธันวาคม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2564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คณะกรรมการได้มีมติอนุมัติการรับโอนกิจการทั้งหมดหรือบางส่วน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และการเลิกกิจการของบริษัทย่อยที่บริษัทเป็นผู้ถือหุ้นร้อยละ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100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ทั้งทางตรงและทางอ้อม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โดยการปรับโครงสร้างการดำเนินธุรกิจดังกล่าวสามารถสนับสนุนกลยุทธ์ระยะยาวของบริษัทได้ดียิ่งขึ้น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ได้แก่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การขยายธุรกิจไปต่างประเทศ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การขายและการพัฒนาผลิตภัณฑ์ให้มีมูลค่าสูง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(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 xml:space="preserve">High Value Products)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การเพิ่มประสิทธิภาพในการกำกับดูแลบริษัทในกลุ่มทั้งในและต่างประเทศ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ตลอดจนสนับสนุนกลยุทธ์ด้านความยั่งยืน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(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bidi="th-TH"/>
        </w:rPr>
        <w:t>Sustainability)</w:t>
      </w:r>
    </w:p>
    <w:p w14:paraId="5E18980D" w14:textId="77777777" w:rsidR="00332DFE" w:rsidRPr="003815C3" w:rsidRDefault="00332DFE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</w:p>
    <w:p w14:paraId="64043039" w14:textId="0ECCB3C0" w:rsidR="00EA7603" w:rsidRPr="003815C3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bidi="th-TH"/>
        </w:rPr>
      </w:pPr>
      <w:r w:rsidRPr="003815C3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t xml:space="preserve">การรับโอนกิจการทั้งหมดของบริษัท </w:t>
      </w:r>
      <w:r w:rsidR="00D102BB" w:rsidRPr="003815C3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  <w:lang w:bidi="th-TH"/>
        </w:rPr>
        <w:t>พีทีที ฟีนอล</w:t>
      </w:r>
      <w:r w:rsidRPr="003815C3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t xml:space="preserve"> จำกัด และบริษัท จีซี </w:t>
      </w:r>
      <w:r w:rsidR="00D102BB" w:rsidRPr="003815C3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  <w:lang w:bidi="th-TH"/>
        </w:rPr>
        <w:t>ออกซิเรน</w:t>
      </w:r>
      <w:r w:rsidRPr="003815C3">
        <w:rPr>
          <w:rFonts w:ascii="Angsana New" w:hAnsi="Angsana New"/>
          <w:i/>
          <w:iCs/>
          <w:color w:val="000000"/>
          <w:spacing w:val="-4"/>
          <w:sz w:val="30"/>
          <w:szCs w:val="30"/>
          <w:cs/>
          <w:lang w:bidi="th-TH"/>
        </w:rPr>
        <w:t xml:space="preserve"> จำกัด</w:t>
      </w:r>
    </w:p>
    <w:p w14:paraId="567052B2" w14:textId="77777777" w:rsidR="00EA7603" w:rsidRPr="003815C3" w:rsidRDefault="00EA7603" w:rsidP="00332DF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pacing w:val="-4"/>
          <w:sz w:val="30"/>
          <w:szCs w:val="30"/>
          <w:lang w:val="en-US" w:bidi="th-TH"/>
        </w:rPr>
      </w:pPr>
    </w:p>
    <w:p w14:paraId="66CCAAE0" w14:textId="326D17F2" w:rsidR="00EA7603" w:rsidRPr="003815C3" w:rsidRDefault="00EA7603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</w:pP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การรับโอนกิจการทั้งหมดของบริษัท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D102BB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พีทีที</w:t>
      </w:r>
      <w:r w:rsidR="00D102BB"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D102BB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ฟีนอล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จำกัด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และบริษัท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bookmarkStart w:id="3" w:name="_Hlk130672689"/>
      <w:r w:rsidR="00D102BB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จีซี</w:t>
      </w:r>
      <w:r w:rsidR="00D102BB"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D102BB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ออกซิเรน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จำกัด</w:t>
      </w:r>
      <w:bookmarkEnd w:id="3"/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มาที่บริษัท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เป็นส่วนหนึ่งของแผนการปรับโครงสร้างดังกล่าว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โดยมีผลสมบูรณ์ตามกฎหมายเมื่อวันที่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050A95"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="00D102BB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 xml:space="preserve">กุมภาพันธ์ </w:t>
      </w:r>
      <w:r w:rsidR="00050A95"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</w:t>
      </w:r>
      <w:r w:rsidR="00D102BB"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6</w:t>
      </w:r>
    </w:p>
    <w:p w14:paraId="3FA3039D" w14:textId="77777777" w:rsidR="000736CD" w:rsidRPr="003815C3" w:rsidRDefault="000736CD" w:rsidP="00EA760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</w:pPr>
    </w:p>
    <w:p w14:paraId="6A3A99BD" w14:textId="1598E4E9" w:rsidR="000E5537" w:rsidRPr="003815C3" w:rsidRDefault="000E5537" w:rsidP="0033369C">
      <w:pPr>
        <w:pStyle w:val="block"/>
        <w:spacing w:after="0" w:line="240" w:lineRule="auto"/>
        <w:ind w:left="547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lastRenderedPageBreak/>
        <w:t>ข้อมูลของสิ่งตอบแทนที่โอนให้และมูลค่าตามบัญชีที่รับรู้สำหรับสินทรัพย์ที่ได้มาและหนี้สินที่รับมา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ณ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วันที่</w:t>
      </w:r>
      <w:r w:rsidR="0033369C" w:rsidRPr="003815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272035" w:rsidRPr="003815C3">
        <w:rPr>
          <w:rFonts w:ascii="Angsana New" w:hAnsi="Angsana New"/>
          <w:color w:val="000000"/>
          <w:spacing w:val="-4"/>
          <w:sz w:val="30"/>
          <w:szCs w:val="30"/>
        </w:rPr>
        <w:br/>
      </w:r>
      <w:r w:rsidR="00242941"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</w:t>
      </w:r>
      <w:r w:rsidR="0033369C" w:rsidRPr="003815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D102BB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 xml:space="preserve">กุมภาพันธ์ </w:t>
      </w:r>
      <w:r w:rsidR="00D102BB"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2566</w:t>
      </w:r>
      <w:r w:rsidR="0033369C" w:rsidRPr="003815C3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3369C"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bidi="th-TH"/>
        </w:rPr>
        <w:t>มีรายละเอียดดังนี้</w:t>
      </w:r>
    </w:p>
    <w:p w14:paraId="203565BA" w14:textId="3B8C51E9" w:rsidR="000E5537" w:rsidRPr="003815C3" w:rsidRDefault="000E5537" w:rsidP="0027203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tbl>
      <w:tblPr>
        <w:tblW w:w="9148" w:type="dxa"/>
        <w:tblInd w:w="450" w:type="dxa"/>
        <w:tblLook w:val="01E0" w:firstRow="1" w:lastRow="1" w:firstColumn="1" w:lastColumn="1" w:noHBand="0" w:noVBand="0"/>
      </w:tblPr>
      <w:tblGrid>
        <w:gridCol w:w="3654"/>
        <w:gridCol w:w="252"/>
        <w:gridCol w:w="1530"/>
        <w:gridCol w:w="234"/>
        <w:gridCol w:w="1693"/>
        <w:gridCol w:w="251"/>
        <w:gridCol w:w="1534"/>
      </w:tblGrid>
      <w:tr w:rsidR="000E5537" w:rsidRPr="003815C3" w14:paraId="0BF24108" w14:textId="77777777" w:rsidTr="00F943C2">
        <w:trPr>
          <w:tblHeader/>
        </w:trPr>
        <w:tc>
          <w:tcPr>
            <w:tcW w:w="3662" w:type="dxa"/>
          </w:tcPr>
          <w:p w14:paraId="640C8FE1" w14:textId="77777777" w:rsidR="000E5537" w:rsidRPr="003815C3" w:rsidRDefault="000E553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50F88793" w14:textId="77777777" w:rsidR="000E5537" w:rsidRPr="003815C3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A132A04" w14:textId="77777777" w:rsidR="00D102BB" w:rsidRPr="003815C3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</w:t>
            </w:r>
            <w:r w:rsidRPr="003815C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6975EE43" w14:textId="78DE7A9F" w:rsidR="000E5537" w:rsidRPr="003815C3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พีทีที</w:t>
            </w:r>
            <w:r w:rsidRPr="003815C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ฟีนอล</w:t>
            </w:r>
            <w:r w:rsidRPr="003815C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34" w:type="dxa"/>
            <w:vAlign w:val="bottom"/>
          </w:tcPr>
          <w:p w14:paraId="6C4274B3" w14:textId="77777777" w:rsidR="000E5537" w:rsidRPr="003815C3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5" w:type="dxa"/>
            <w:vAlign w:val="bottom"/>
            <w:hideMark/>
          </w:tcPr>
          <w:p w14:paraId="530CDB61" w14:textId="77777777" w:rsidR="00D102BB" w:rsidRPr="003815C3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บริษัท</w:t>
            </w:r>
            <w:r w:rsidRPr="003815C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</w:p>
          <w:p w14:paraId="4C83FA9A" w14:textId="6B4BB933" w:rsidR="000E5537" w:rsidRPr="003815C3" w:rsidRDefault="00D102B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จีซี</w:t>
            </w:r>
            <w:r w:rsidRPr="003815C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ออกซิเรน</w:t>
            </w:r>
            <w:r w:rsidRPr="003815C3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815C3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251" w:type="dxa"/>
            <w:vAlign w:val="bottom"/>
          </w:tcPr>
          <w:p w14:paraId="7E31BE48" w14:textId="77777777" w:rsidR="000E5537" w:rsidRPr="003815C3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4" w:type="dxa"/>
            <w:vAlign w:val="bottom"/>
            <w:hideMark/>
          </w:tcPr>
          <w:p w14:paraId="555DD647" w14:textId="77777777" w:rsidR="000E5537" w:rsidRPr="003815C3" w:rsidRDefault="000E553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E5537" w:rsidRPr="003815C3" w14:paraId="2991BE86" w14:textId="77777777" w:rsidTr="00F943C2">
        <w:trPr>
          <w:tblHeader/>
        </w:trPr>
        <w:tc>
          <w:tcPr>
            <w:tcW w:w="3662" w:type="dxa"/>
          </w:tcPr>
          <w:p w14:paraId="67B57E36" w14:textId="77777777" w:rsidR="000E5537" w:rsidRPr="003815C3" w:rsidRDefault="000E553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8B7C133" w14:textId="77777777" w:rsidR="000E5537" w:rsidRPr="003815C3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234" w:type="dxa"/>
            <w:gridSpan w:val="5"/>
            <w:hideMark/>
          </w:tcPr>
          <w:p w14:paraId="7C7B845C" w14:textId="77777777" w:rsidR="000E5537" w:rsidRPr="003815C3" w:rsidRDefault="000E5537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815C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815C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3815C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943C2" w:rsidRPr="003815C3" w14:paraId="2638B2A1" w14:textId="77777777" w:rsidTr="00F943C2">
        <w:tc>
          <w:tcPr>
            <w:tcW w:w="3662" w:type="dxa"/>
            <w:hideMark/>
          </w:tcPr>
          <w:p w14:paraId="4769674E" w14:textId="77777777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31ACEA03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9A444A" w14:textId="794C95E1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2,223 </w:t>
            </w:r>
          </w:p>
        </w:tc>
        <w:tc>
          <w:tcPr>
            <w:tcW w:w="234" w:type="dxa"/>
          </w:tcPr>
          <w:p w14:paraId="263AA480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2C57F45" w14:textId="563177F0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2,957 </w:t>
            </w:r>
          </w:p>
        </w:tc>
        <w:tc>
          <w:tcPr>
            <w:tcW w:w="251" w:type="dxa"/>
          </w:tcPr>
          <w:p w14:paraId="5DB03974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4C990A9B" w14:textId="0FC8D6D8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5,180 </w:t>
            </w:r>
          </w:p>
        </w:tc>
      </w:tr>
      <w:tr w:rsidR="00F943C2" w:rsidRPr="003815C3" w14:paraId="458D31D3" w14:textId="77777777" w:rsidTr="00F943C2">
        <w:trPr>
          <w:trHeight w:val="110"/>
        </w:trPr>
        <w:tc>
          <w:tcPr>
            <w:tcW w:w="3662" w:type="dxa"/>
            <w:hideMark/>
          </w:tcPr>
          <w:p w14:paraId="6829878D" w14:textId="77777777" w:rsidR="00F943C2" w:rsidRPr="003815C3" w:rsidRDefault="00F943C2" w:rsidP="00F943C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1C422DD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E5C0D0" w14:textId="0A1EDF63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3,527 </w:t>
            </w:r>
          </w:p>
        </w:tc>
        <w:tc>
          <w:tcPr>
            <w:tcW w:w="234" w:type="dxa"/>
          </w:tcPr>
          <w:p w14:paraId="5622C361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0EAE3596" w14:textId="42D31731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511 </w:t>
            </w:r>
          </w:p>
        </w:tc>
        <w:tc>
          <w:tcPr>
            <w:tcW w:w="251" w:type="dxa"/>
          </w:tcPr>
          <w:p w14:paraId="4C4A6AB2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DEC1923" w14:textId="26E6C7B4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4,038 </w:t>
            </w:r>
          </w:p>
        </w:tc>
      </w:tr>
      <w:tr w:rsidR="00F943C2" w:rsidRPr="003815C3" w14:paraId="19385A7B" w14:textId="77777777" w:rsidTr="00F943C2">
        <w:tc>
          <w:tcPr>
            <w:tcW w:w="3662" w:type="dxa"/>
            <w:hideMark/>
          </w:tcPr>
          <w:p w14:paraId="02F7D498" w14:textId="77777777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2" w:type="dxa"/>
          </w:tcPr>
          <w:p w14:paraId="78A36FDB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071DF2" w14:textId="5D6C9C2D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1,825 </w:t>
            </w:r>
          </w:p>
        </w:tc>
        <w:tc>
          <w:tcPr>
            <w:tcW w:w="234" w:type="dxa"/>
          </w:tcPr>
          <w:p w14:paraId="7914A15B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77F1519" w14:textId="372D86F2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1,422 </w:t>
            </w:r>
          </w:p>
        </w:tc>
        <w:tc>
          <w:tcPr>
            <w:tcW w:w="251" w:type="dxa"/>
          </w:tcPr>
          <w:p w14:paraId="51592F6E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57D7683" w14:textId="7E8816CF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3,247 </w:t>
            </w:r>
          </w:p>
        </w:tc>
      </w:tr>
      <w:tr w:rsidR="00F943C2" w:rsidRPr="003815C3" w14:paraId="27635C8D" w14:textId="77777777" w:rsidTr="00F943C2">
        <w:tc>
          <w:tcPr>
            <w:tcW w:w="3662" w:type="dxa"/>
            <w:hideMark/>
          </w:tcPr>
          <w:p w14:paraId="68197FCB" w14:textId="77777777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2" w:type="dxa"/>
          </w:tcPr>
          <w:p w14:paraId="35487D9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9075FDA" w14:textId="2AB04191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14,427 </w:t>
            </w:r>
          </w:p>
        </w:tc>
        <w:tc>
          <w:tcPr>
            <w:tcW w:w="234" w:type="dxa"/>
          </w:tcPr>
          <w:p w14:paraId="6AF4FF0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53E92276" w14:textId="689ECB14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15,949 </w:t>
            </w:r>
          </w:p>
        </w:tc>
        <w:tc>
          <w:tcPr>
            <w:tcW w:w="251" w:type="dxa"/>
          </w:tcPr>
          <w:p w14:paraId="31DBDE36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5AE8932F" w14:textId="45DFFBE9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30,376 </w:t>
            </w:r>
          </w:p>
        </w:tc>
      </w:tr>
      <w:tr w:rsidR="00F943C2" w:rsidRPr="003815C3" w14:paraId="4A109BD4" w14:textId="77777777" w:rsidTr="00F943C2">
        <w:tc>
          <w:tcPr>
            <w:tcW w:w="3662" w:type="dxa"/>
          </w:tcPr>
          <w:p w14:paraId="1A96A459" w14:textId="208F5FFB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202BBBEF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D582E3" w14:textId="46D01BA3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1,739 </w:t>
            </w:r>
          </w:p>
        </w:tc>
        <w:tc>
          <w:tcPr>
            <w:tcW w:w="234" w:type="dxa"/>
          </w:tcPr>
          <w:p w14:paraId="420B07BF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3C34F697" w14:textId="2EE19DF3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1,617 </w:t>
            </w:r>
          </w:p>
        </w:tc>
        <w:tc>
          <w:tcPr>
            <w:tcW w:w="251" w:type="dxa"/>
          </w:tcPr>
          <w:p w14:paraId="56E4CE47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2CA6850" w14:textId="3CCFE519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3,356 </w:t>
            </w:r>
          </w:p>
        </w:tc>
      </w:tr>
      <w:tr w:rsidR="00F943C2" w:rsidRPr="003815C3" w14:paraId="2BF10C14" w14:textId="77777777" w:rsidTr="00F943C2">
        <w:tc>
          <w:tcPr>
            <w:tcW w:w="3662" w:type="dxa"/>
          </w:tcPr>
          <w:p w14:paraId="1505B0DB" w14:textId="2EE89D73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2" w:type="dxa"/>
          </w:tcPr>
          <w:p w14:paraId="165E7DE1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20FDCAE" w14:textId="38C10C64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944 </w:t>
            </w:r>
          </w:p>
        </w:tc>
        <w:tc>
          <w:tcPr>
            <w:tcW w:w="234" w:type="dxa"/>
          </w:tcPr>
          <w:p w14:paraId="7591E509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790C84B3" w14:textId="20754B65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687 </w:t>
            </w:r>
          </w:p>
        </w:tc>
        <w:tc>
          <w:tcPr>
            <w:tcW w:w="251" w:type="dxa"/>
          </w:tcPr>
          <w:p w14:paraId="704BBFBC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2507811D" w14:textId="0E94C68D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1,631 </w:t>
            </w:r>
          </w:p>
        </w:tc>
      </w:tr>
      <w:tr w:rsidR="00F943C2" w:rsidRPr="003815C3" w14:paraId="46EF20EA" w14:textId="77777777" w:rsidTr="00F943C2">
        <w:tc>
          <w:tcPr>
            <w:tcW w:w="3662" w:type="dxa"/>
          </w:tcPr>
          <w:p w14:paraId="3D586C2B" w14:textId="09BD85CF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52" w:type="dxa"/>
          </w:tcPr>
          <w:p w14:paraId="043A8691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490D17" w14:textId="61051970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193 </w:t>
            </w:r>
          </w:p>
        </w:tc>
        <w:tc>
          <w:tcPr>
            <w:tcW w:w="234" w:type="dxa"/>
          </w:tcPr>
          <w:p w14:paraId="11880FD6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</w:tcPr>
          <w:p w14:paraId="2BD44E79" w14:textId="4EDA2C8B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52 </w:t>
            </w:r>
          </w:p>
        </w:tc>
        <w:tc>
          <w:tcPr>
            <w:tcW w:w="251" w:type="dxa"/>
          </w:tcPr>
          <w:p w14:paraId="0AD3479C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666EE25E" w14:textId="7C91DA39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245 </w:t>
            </w:r>
          </w:p>
        </w:tc>
      </w:tr>
      <w:tr w:rsidR="00F943C2" w:rsidRPr="003815C3" w14:paraId="0D4B2249" w14:textId="77777777" w:rsidTr="00F943C2">
        <w:tc>
          <w:tcPr>
            <w:tcW w:w="3662" w:type="dxa"/>
            <w:hideMark/>
          </w:tcPr>
          <w:p w14:paraId="4BBD8B39" w14:textId="1A4213A6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4192F3BB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D2799" w14:textId="1BADD7F9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563 </w:t>
            </w:r>
          </w:p>
        </w:tc>
        <w:tc>
          <w:tcPr>
            <w:tcW w:w="234" w:type="dxa"/>
          </w:tcPr>
          <w:p w14:paraId="5104EA2E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8B922" w14:textId="22EBBBF2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337 </w:t>
            </w:r>
          </w:p>
        </w:tc>
        <w:tc>
          <w:tcPr>
            <w:tcW w:w="251" w:type="dxa"/>
          </w:tcPr>
          <w:p w14:paraId="32031FB3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3E168" w14:textId="026DB618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900 </w:t>
            </w:r>
          </w:p>
        </w:tc>
      </w:tr>
      <w:tr w:rsidR="00F943C2" w:rsidRPr="003815C3" w14:paraId="35904304" w14:textId="77777777" w:rsidTr="00F943C2">
        <w:trPr>
          <w:trHeight w:val="217"/>
        </w:trPr>
        <w:tc>
          <w:tcPr>
            <w:tcW w:w="3662" w:type="dxa"/>
            <w:hideMark/>
          </w:tcPr>
          <w:p w14:paraId="66C28BB7" w14:textId="77777777" w:rsidR="00F943C2" w:rsidRPr="003815C3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52" w:type="dxa"/>
          </w:tcPr>
          <w:p w14:paraId="5076C804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7E427CD" w14:textId="77432FB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25,441 </w:t>
            </w:r>
          </w:p>
        </w:tc>
        <w:tc>
          <w:tcPr>
            <w:tcW w:w="234" w:type="dxa"/>
          </w:tcPr>
          <w:p w14:paraId="06D7E853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23F86D94" w14:textId="4895F886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23,532 </w:t>
            </w:r>
          </w:p>
        </w:tc>
        <w:tc>
          <w:tcPr>
            <w:tcW w:w="251" w:type="dxa"/>
          </w:tcPr>
          <w:p w14:paraId="0C908DCD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right w:val="nil"/>
            </w:tcBorders>
          </w:tcPr>
          <w:p w14:paraId="209CAC72" w14:textId="45EF7416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48,973 </w:t>
            </w:r>
          </w:p>
        </w:tc>
      </w:tr>
      <w:tr w:rsidR="00F943C2" w:rsidRPr="003815C3" w14:paraId="1AE7B98A" w14:textId="77777777" w:rsidTr="00F943C2">
        <w:tc>
          <w:tcPr>
            <w:tcW w:w="3662" w:type="dxa"/>
          </w:tcPr>
          <w:p w14:paraId="42EA4CC8" w14:textId="77777777" w:rsidR="00F943C2" w:rsidRPr="003815C3" w:rsidRDefault="00F943C2" w:rsidP="00F943C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" w:type="dxa"/>
          </w:tcPr>
          <w:p w14:paraId="31906A13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423771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6355AA0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6869201E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2401FA9D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AF81918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C2" w:rsidRPr="003815C3" w14:paraId="42D9EB3E" w14:textId="77777777" w:rsidTr="00F943C2">
        <w:tc>
          <w:tcPr>
            <w:tcW w:w="3662" w:type="dxa"/>
          </w:tcPr>
          <w:p w14:paraId="49230C90" w14:textId="7C03FB0A" w:rsidR="00F943C2" w:rsidRPr="003815C3" w:rsidRDefault="00F943C2" w:rsidP="00F943C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2" w:type="dxa"/>
          </w:tcPr>
          <w:p w14:paraId="60A5C4E8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27FD4E4" w14:textId="678A6B86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(2,312)</w:t>
            </w:r>
          </w:p>
        </w:tc>
        <w:tc>
          <w:tcPr>
            <w:tcW w:w="234" w:type="dxa"/>
          </w:tcPr>
          <w:p w14:paraId="0D171C27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A9FB82B" w14:textId="3C6BFCB4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(617)</w:t>
            </w:r>
          </w:p>
        </w:tc>
        <w:tc>
          <w:tcPr>
            <w:tcW w:w="251" w:type="dxa"/>
          </w:tcPr>
          <w:p w14:paraId="6C6925B5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18D873A9" w14:textId="0E4540C5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(2,929)</w:t>
            </w:r>
          </w:p>
        </w:tc>
      </w:tr>
      <w:tr w:rsidR="00F943C2" w:rsidRPr="003815C3" w14:paraId="07C039BB" w14:textId="77777777" w:rsidTr="00F943C2">
        <w:tc>
          <w:tcPr>
            <w:tcW w:w="3662" w:type="dxa"/>
          </w:tcPr>
          <w:p w14:paraId="0182EB98" w14:textId="77777777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252" w:type="dxa"/>
          </w:tcPr>
          <w:p w14:paraId="1694DB7F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7B5503B" w14:textId="444BF12F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(8,061)</w:t>
            </w:r>
          </w:p>
        </w:tc>
        <w:tc>
          <w:tcPr>
            <w:tcW w:w="234" w:type="dxa"/>
          </w:tcPr>
          <w:p w14:paraId="31D3DC83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27BF4D21" w14:textId="15CA5EEF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(718)</w:t>
            </w:r>
          </w:p>
        </w:tc>
        <w:tc>
          <w:tcPr>
            <w:tcW w:w="251" w:type="dxa"/>
          </w:tcPr>
          <w:p w14:paraId="70FEC606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8FFC89D" w14:textId="11D288B5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(8,779)</w:t>
            </w:r>
          </w:p>
        </w:tc>
      </w:tr>
      <w:tr w:rsidR="00F943C2" w:rsidRPr="003815C3" w14:paraId="11268030" w14:textId="77777777" w:rsidTr="00F943C2">
        <w:tc>
          <w:tcPr>
            <w:tcW w:w="3662" w:type="dxa"/>
          </w:tcPr>
          <w:p w14:paraId="4387CE5D" w14:textId="09AF308D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2" w:type="dxa"/>
          </w:tcPr>
          <w:p w14:paraId="4C0490DD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364846" w14:textId="30707B6E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4" w:type="dxa"/>
          </w:tcPr>
          <w:p w14:paraId="4B7F850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761FA1C7" w14:textId="0FA8ACA0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  <w:tc>
          <w:tcPr>
            <w:tcW w:w="251" w:type="dxa"/>
          </w:tcPr>
          <w:p w14:paraId="368E44A2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AEBBFB7" w14:textId="54D331A3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(12,780)</w:t>
            </w:r>
          </w:p>
        </w:tc>
      </w:tr>
      <w:tr w:rsidR="00F943C2" w:rsidRPr="003815C3" w14:paraId="50C80BE0" w14:textId="77777777" w:rsidTr="00F943C2">
        <w:tc>
          <w:tcPr>
            <w:tcW w:w="3662" w:type="dxa"/>
          </w:tcPr>
          <w:p w14:paraId="0D106777" w14:textId="34749871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495DF248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4249AE2" w14:textId="663BFF41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(1,755)</w:t>
            </w:r>
          </w:p>
        </w:tc>
        <w:tc>
          <w:tcPr>
            <w:tcW w:w="234" w:type="dxa"/>
          </w:tcPr>
          <w:p w14:paraId="7B56AB10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46ED7248" w14:textId="54F339A2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(1,694)</w:t>
            </w:r>
          </w:p>
        </w:tc>
        <w:tc>
          <w:tcPr>
            <w:tcW w:w="251" w:type="dxa"/>
          </w:tcPr>
          <w:p w14:paraId="1E461C89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02C16839" w14:textId="452428A9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(3,449)</w:t>
            </w:r>
          </w:p>
        </w:tc>
      </w:tr>
      <w:tr w:rsidR="00F943C2" w:rsidRPr="003815C3" w14:paraId="12ECFDAF" w14:textId="77777777" w:rsidTr="00F943C2">
        <w:tc>
          <w:tcPr>
            <w:tcW w:w="3914" w:type="dxa"/>
            <w:gridSpan w:val="2"/>
          </w:tcPr>
          <w:p w14:paraId="4EB50667" w14:textId="1B78CE74" w:rsidR="00F943C2" w:rsidRPr="003815C3" w:rsidRDefault="00F943C2" w:rsidP="00F943C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1C37B9B" w14:textId="5C0F84C6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234" w:type="dxa"/>
          </w:tcPr>
          <w:p w14:paraId="1369A927" w14:textId="4DA44A50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</w:tcPr>
          <w:p w14:paraId="578AE75A" w14:textId="08E69F9E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51" w:type="dxa"/>
          </w:tcPr>
          <w:p w14:paraId="06DA4BA7" w14:textId="0FD02ECB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</w:tcPr>
          <w:p w14:paraId="7F9504FB" w14:textId="25655230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F943C2" w:rsidRPr="003815C3" w14:paraId="482AA51F" w14:textId="77777777" w:rsidTr="00F943C2">
        <w:tc>
          <w:tcPr>
            <w:tcW w:w="3662" w:type="dxa"/>
          </w:tcPr>
          <w:p w14:paraId="69E3A887" w14:textId="77192090" w:rsidR="00F943C2" w:rsidRPr="003815C3" w:rsidRDefault="00F943C2" w:rsidP="00F943C2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815C3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52" w:type="dxa"/>
          </w:tcPr>
          <w:p w14:paraId="5DC5220D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EB832D9" w14:textId="390D75F2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(247)</w:t>
            </w:r>
          </w:p>
        </w:tc>
        <w:tc>
          <w:tcPr>
            <w:tcW w:w="234" w:type="dxa"/>
          </w:tcPr>
          <w:p w14:paraId="2B839EC7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736EFA27" w14:textId="7BCA563B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(127)</w:t>
            </w:r>
          </w:p>
        </w:tc>
        <w:tc>
          <w:tcPr>
            <w:tcW w:w="251" w:type="dxa"/>
          </w:tcPr>
          <w:p w14:paraId="037F9D69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1C686B5" w14:textId="3AA873D9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(374)</w:t>
            </w:r>
          </w:p>
        </w:tc>
      </w:tr>
      <w:tr w:rsidR="00F943C2" w:rsidRPr="003815C3" w14:paraId="1C8832D7" w14:textId="77777777" w:rsidTr="00F943C2">
        <w:tc>
          <w:tcPr>
            <w:tcW w:w="3662" w:type="dxa"/>
            <w:hideMark/>
          </w:tcPr>
          <w:p w14:paraId="1D99E42F" w14:textId="31BBC5D4" w:rsidR="00F943C2" w:rsidRPr="003815C3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52" w:type="dxa"/>
          </w:tcPr>
          <w:p w14:paraId="33D39DC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9297F" w14:textId="5472A472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(12,375)</w:t>
            </w:r>
          </w:p>
        </w:tc>
        <w:tc>
          <w:tcPr>
            <w:tcW w:w="234" w:type="dxa"/>
          </w:tcPr>
          <w:p w14:paraId="6F99C22E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3EC4" w14:textId="1C5B1963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(15,958)</w:t>
            </w:r>
          </w:p>
        </w:tc>
        <w:tc>
          <w:tcPr>
            <w:tcW w:w="251" w:type="dxa"/>
          </w:tcPr>
          <w:p w14:paraId="4263E04F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12153" w14:textId="6B712884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(28,333)</w:t>
            </w:r>
          </w:p>
        </w:tc>
      </w:tr>
      <w:tr w:rsidR="00F943C2" w:rsidRPr="003815C3" w14:paraId="61F68CD2" w14:textId="77777777" w:rsidTr="00F943C2">
        <w:tc>
          <w:tcPr>
            <w:tcW w:w="3662" w:type="dxa"/>
          </w:tcPr>
          <w:p w14:paraId="593F7FED" w14:textId="77777777" w:rsidR="00F943C2" w:rsidRPr="003815C3" w:rsidRDefault="00F943C2" w:rsidP="00F943C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41B9F34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2B7949C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</w:tcPr>
          <w:p w14:paraId="37CD154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</w:tcPr>
          <w:p w14:paraId="51B691F2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  <w:tab w:val="decimal" w:pos="125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</w:tcPr>
          <w:p w14:paraId="6409D77D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689CC9CC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43C2" w:rsidRPr="003815C3" w14:paraId="25497989" w14:textId="77777777" w:rsidTr="00820E3A">
        <w:tc>
          <w:tcPr>
            <w:tcW w:w="3662" w:type="dxa"/>
            <w:vAlign w:val="bottom"/>
          </w:tcPr>
          <w:p w14:paraId="2B4A6295" w14:textId="5CDF9AAA" w:rsidR="00F943C2" w:rsidRPr="003815C3" w:rsidRDefault="00F943C2" w:rsidP="00F943C2">
            <w:pPr>
              <w:tabs>
                <w:tab w:val="clear" w:pos="227"/>
                <w:tab w:val="left" w:pos="346"/>
                <w:tab w:val="left" w:pos="616"/>
              </w:tabs>
              <w:ind w:left="256" w:hanging="256"/>
              <w:rPr>
                <w:rFonts w:ascii="Angsana New" w:hAnsi="Angsana New"/>
                <w:sz w:val="28"/>
                <w:szCs w:val="28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</w:t>
            </w: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815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สิ่งตอบแทนในการโอนสุทธิ</w:t>
            </w:r>
          </w:p>
        </w:tc>
        <w:tc>
          <w:tcPr>
            <w:tcW w:w="252" w:type="dxa"/>
            <w:vAlign w:val="bottom"/>
          </w:tcPr>
          <w:p w14:paraId="5FB4BD54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3D01922" w14:textId="317ECF4C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13,066 </w:t>
            </w:r>
          </w:p>
        </w:tc>
        <w:tc>
          <w:tcPr>
            <w:tcW w:w="234" w:type="dxa"/>
            <w:vAlign w:val="bottom"/>
          </w:tcPr>
          <w:p w14:paraId="5160EA1E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right w:val="nil"/>
            </w:tcBorders>
            <w:vAlign w:val="bottom"/>
          </w:tcPr>
          <w:p w14:paraId="0E0266A8" w14:textId="6C02E3CC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7,574 </w:t>
            </w:r>
          </w:p>
        </w:tc>
        <w:tc>
          <w:tcPr>
            <w:tcW w:w="251" w:type="dxa"/>
            <w:vAlign w:val="bottom"/>
          </w:tcPr>
          <w:p w14:paraId="0D28E1C6" w14:textId="7777777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746A18E2" w14:textId="4EEA8BAD" w:rsidR="00F943C2" w:rsidRPr="003815C3" w:rsidRDefault="00F943C2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20,640  </w:t>
            </w:r>
          </w:p>
        </w:tc>
      </w:tr>
      <w:tr w:rsidR="00F943C2" w:rsidRPr="003815C3" w14:paraId="74ED1A4A" w14:textId="77777777" w:rsidTr="00F943C2">
        <w:tc>
          <w:tcPr>
            <w:tcW w:w="3662" w:type="dxa"/>
            <w:vAlign w:val="bottom"/>
          </w:tcPr>
          <w:p w14:paraId="0D9D00C2" w14:textId="77777777" w:rsidR="00F943C2" w:rsidRPr="003815C3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15C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3815C3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  <w:vAlign w:val="bottom"/>
          </w:tcPr>
          <w:p w14:paraId="5B32C49A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5AD35A4" w14:textId="6BAF04A2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(2,223)</w:t>
            </w:r>
          </w:p>
        </w:tc>
        <w:tc>
          <w:tcPr>
            <w:tcW w:w="234" w:type="dxa"/>
            <w:vAlign w:val="bottom"/>
          </w:tcPr>
          <w:p w14:paraId="20EFAB6C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5" w:type="dxa"/>
            <w:tcBorders>
              <w:left w:val="nil"/>
              <w:bottom w:val="single" w:sz="4" w:space="0" w:color="auto"/>
              <w:right w:val="nil"/>
            </w:tcBorders>
          </w:tcPr>
          <w:p w14:paraId="259015B8" w14:textId="53953EA7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(2,957)</w:t>
            </w:r>
          </w:p>
        </w:tc>
        <w:tc>
          <w:tcPr>
            <w:tcW w:w="251" w:type="dxa"/>
            <w:vAlign w:val="bottom"/>
          </w:tcPr>
          <w:p w14:paraId="239DF243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7D63B393" w14:textId="5BB30E95" w:rsidR="00F943C2" w:rsidRPr="003815C3" w:rsidRDefault="00F943C2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240" w:lineRule="auto"/>
              <w:ind w:left="-115" w:right="-126"/>
              <w:rPr>
                <w:rFonts w:ascii="Angsana New" w:hAnsi="Angsana New"/>
                <w:sz w:val="28"/>
                <w:szCs w:val="28"/>
              </w:rPr>
            </w:pPr>
            <w:r w:rsidRPr="003815C3">
              <w:rPr>
                <w:rFonts w:ascii="Angsana New" w:hAnsi="Angsana New"/>
                <w:sz w:val="28"/>
                <w:szCs w:val="28"/>
              </w:rPr>
              <w:t xml:space="preserve"> (5,180)</w:t>
            </w:r>
          </w:p>
        </w:tc>
      </w:tr>
      <w:tr w:rsidR="00F943C2" w:rsidRPr="003815C3" w14:paraId="73173171" w14:textId="77777777" w:rsidTr="00F943C2">
        <w:tc>
          <w:tcPr>
            <w:tcW w:w="3662" w:type="dxa"/>
            <w:vAlign w:val="bottom"/>
          </w:tcPr>
          <w:p w14:paraId="47168DE1" w14:textId="07A8C79A" w:rsidR="00F943C2" w:rsidRPr="003815C3" w:rsidRDefault="00F943C2" w:rsidP="00F943C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เงินสดจ่ายสุทธิจากการรับโอนกิจการ</w:t>
            </w:r>
          </w:p>
        </w:tc>
        <w:tc>
          <w:tcPr>
            <w:tcW w:w="252" w:type="dxa"/>
            <w:vAlign w:val="bottom"/>
          </w:tcPr>
          <w:p w14:paraId="474DDA76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2C606" w14:textId="3451B24A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6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10,843 </w:t>
            </w:r>
          </w:p>
        </w:tc>
        <w:tc>
          <w:tcPr>
            <w:tcW w:w="234" w:type="dxa"/>
            <w:vAlign w:val="bottom"/>
          </w:tcPr>
          <w:p w14:paraId="1B338FE6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43B7B" w14:textId="1F91738C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4,617 </w:t>
            </w:r>
          </w:p>
        </w:tc>
        <w:tc>
          <w:tcPr>
            <w:tcW w:w="251" w:type="dxa"/>
            <w:vAlign w:val="bottom"/>
          </w:tcPr>
          <w:p w14:paraId="1D0A97C1" w14:textId="77777777" w:rsidR="00F943C2" w:rsidRPr="003815C3" w:rsidRDefault="00F943C2" w:rsidP="00F94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-108"/>
                <w:tab w:val="decimal" w:pos="1256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</w:tcPr>
          <w:p w14:paraId="3A6C9830" w14:textId="7F433E7F" w:rsidR="00F943C2" w:rsidRPr="003815C3" w:rsidRDefault="00F943C2" w:rsidP="00F94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15C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15,460 </w:t>
            </w:r>
          </w:p>
        </w:tc>
      </w:tr>
    </w:tbl>
    <w:p w14:paraId="553F993F" w14:textId="77777777" w:rsidR="009572BA" w:rsidRPr="003815C3" w:rsidRDefault="009572BA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2B63712" w14:textId="225A170C" w:rsidR="0075736F" w:rsidRPr="003815C3" w:rsidRDefault="0075736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3815C3">
        <w:rPr>
          <w:rFonts w:ascii="Angsana New" w:hAnsi="Angsana New"/>
          <w:sz w:val="30"/>
          <w:szCs w:val="30"/>
          <w:cs/>
        </w:rPr>
        <w:t>บริษัท</w:t>
      </w:r>
      <w:r w:rsidR="00272035" w:rsidRPr="003815C3">
        <w:rPr>
          <w:rFonts w:ascii="Angsana New" w:hAnsi="Angsana New"/>
          <w:sz w:val="30"/>
          <w:szCs w:val="30"/>
          <w:cs/>
        </w:rPr>
        <w:t>ย่อย</w:t>
      </w:r>
      <w:r w:rsidRPr="003815C3">
        <w:rPr>
          <w:rFonts w:ascii="Angsana New" w:hAnsi="Angsana New"/>
          <w:sz w:val="30"/>
          <w:szCs w:val="30"/>
          <w:cs/>
        </w:rPr>
        <w:t xml:space="preserve">ทั้งสองได้จดทะเบียนเลิกบริษัทกับกรมพัฒนาธุรกิจการค้า กระทรวงพาณิชย์ เมื่อวันที่ </w:t>
      </w:r>
      <w:r w:rsidR="00F943C2" w:rsidRPr="003815C3">
        <w:rPr>
          <w:rFonts w:ascii="Angsana New" w:hAnsi="Angsana New"/>
          <w:sz w:val="30"/>
          <w:szCs w:val="30"/>
          <w:lang w:val="en-US"/>
        </w:rPr>
        <w:t xml:space="preserve">31 </w:t>
      </w:r>
      <w:r w:rsidR="00F943C2" w:rsidRPr="003815C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F943C2" w:rsidRPr="003815C3">
        <w:rPr>
          <w:rFonts w:ascii="Angsana New" w:hAnsi="Angsana New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/>
          <w:sz w:val="30"/>
          <w:szCs w:val="30"/>
        </w:rPr>
        <w:t xml:space="preserve"> </w:t>
      </w:r>
      <w:r w:rsidRPr="003815C3">
        <w:rPr>
          <w:rFonts w:ascii="Angsana New" w:hAnsi="Angsana New"/>
          <w:sz w:val="30"/>
          <w:szCs w:val="30"/>
          <w:cs/>
        </w:rPr>
        <w:t xml:space="preserve">และ ณ วันที่ </w:t>
      </w:r>
      <w:r w:rsidR="00461015" w:rsidRPr="003815C3">
        <w:rPr>
          <w:rFonts w:ascii="Angsana New" w:hAnsi="Angsana New"/>
          <w:sz w:val="30"/>
          <w:szCs w:val="30"/>
          <w:lang w:val="en-US"/>
        </w:rPr>
        <w:t xml:space="preserve">31 </w:t>
      </w:r>
      <w:r w:rsidR="00461015" w:rsidRPr="003815C3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461015" w:rsidRPr="003815C3">
        <w:rPr>
          <w:rFonts w:ascii="Angsana New" w:hAnsi="Angsana New"/>
          <w:sz w:val="30"/>
          <w:szCs w:val="30"/>
          <w:lang w:val="en-US"/>
        </w:rPr>
        <w:t>2566</w:t>
      </w:r>
      <w:r w:rsidR="00D102BB" w:rsidRPr="003815C3">
        <w:rPr>
          <w:rFonts w:ascii="Angsana New" w:hAnsi="Angsana New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z w:val="30"/>
          <w:szCs w:val="30"/>
          <w:cs/>
        </w:rPr>
        <w:t>บริษัท</w:t>
      </w:r>
      <w:r w:rsidR="00F060CB" w:rsidRPr="003815C3">
        <w:rPr>
          <w:rFonts w:ascii="Angsana New" w:hAnsi="Angsana New" w:hint="cs"/>
          <w:sz w:val="30"/>
          <w:szCs w:val="30"/>
          <w:cs/>
        </w:rPr>
        <w:t>ย่อย</w:t>
      </w:r>
      <w:r w:rsidRPr="003815C3">
        <w:rPr>
          <w:rFonts w:ascii="Angsana New" w:hAnsi="Angsana New"/>
          <w:sz w:val="30"/>
          <w:szCs w:val="30"/>
          <w:cs/>
        </w:rPr>
        <w:t xml:space="preserve">ดังกล่าวยังอยู่ระหว่างการชำระบัญชี </w:t>
      </w:r>
      <w:r w:rsidRPr="003815C3">
        <w:rPr>
          <w:rFonts w:ascii="Angsana New" w:hAnsi="Angsana New"/>
          <w:sz w:val="30"/>
          <w:szCs w:val="30"/>
        </w:rPr>
        <w:t>(</w:t>
      </w:r>
      <w:proofErr w:type="spellStart"/>
      <w:r w:rsidRPr="003815C3">
        <w:rPr>
          <w:rFonts w:ascii="Angsana New" w:hAnsi="Angsana New"/>
          <w:sz w:val="30"/>
          <w:szCs w:val="30"/>
          <w:cs/>
        </w:rPr>
        <w:t>ดูหมายเหตุ</w:t>
      </w:r>
      <w:proofErr w:type="spellEnd"/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A214A6" w:rsidRPr="003815C3">
        <w:rPr>
          <w:rFonts w:ascii="Angsana New" w:hAnsi="Angsana New"/>
          <w:sz w:val="30"/>
          <w:szCs w:val="30"/>
          <w:lang w:val="en-US"/>
        </w:rPr>
        <w:t>6</w:t>
      </w:r>
      <w:r w:rsidR="00210FB1" w:rsidRPr="003815C3">
        <w:rPr>
          <w:rFonts w:ascii="Angsana New" w:hAnsi="Angsana New"/>
          <w:sz w:val="30"/>
          <w:szCs w:val="30"/>
          <w:lang w:val="en-US"/>
        </w:rPr>
        <w:t>)</w:t>
      </w:r>
    </w:p>
    <w:p w14:paraId="3543D60B" w14:textId="77777777" w:rsidR="001F0B2F" w:rsidRPr="003815C3" w:rsidRDefault="001F0B2F" w:rsidP="0075736F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6AA83121" w14:textId="7003C3F4" w:rsidR="00781F32" w:rsidRPr="003815C3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0ADC905C" w14:textId="751F1745" w:rsidR="00B61540" w:rsidRPr="003815C3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8FA58C8" w14:textId="77777777" w:rsidR="00B61540" w:rsidRPr="003815C3" w:rsidRDefault="00B61540" w:rsidP="00755A56">
      <w:pPr>
        <w:spacing w:line="240" w:lineRule="auto"/>
        <w:ind w:right="45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</w:p>
    <w:p w14:paraId="49B0B6DE" w14:textId="05CE7332" w:rsidR="002611BD" w:rsidRPr="003815C3" w:rsidRDefault="002611BD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815C3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</w:t>
      </w:r>
      <w:r w:rsidRPr="003815C3">
        <w:rPr>
          <w:rFonts w:ascii="Angsana New" w:hAnsi="Angsana New"/>
          <w:b/>
          <w:sz w:val="30"/>
          <w:szCs w:val="30"/>
        </w:rPr>
        <w:t xml:space="preserve"> </w:t>
      </w:r>
      <w:r w:rsidRPr="003815C3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3815C3">
        <w:rPr>
          <w:rFonts w:ascii="Angsana New" w:hAnsi="Angsana New"/>
          <w:b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b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3815C3">
        <w:rPr>
          <w:rFonts w:ascii="Angsana New" w:hAnsi="Angsana New"/>
          <w:bCs/>
          <w:sz w:val="30"/>
          <w:szCs w:val="30"/>
          <w:cs/>
        </w:rPr>
        <w:t xml:space="preserve"> </w:t>
      </w:r>
      <w:r w:rsidR="00A214A6" w:rsidRPr="003815C3">
        <w:rPr>
          <w:rFonts w:ascii="Angsana New" w:hAnsi="Angsana New"/>
          <w:bCs/>
          <w:sz w:val="30"/>
          <w:szCs w:val="30"/>
        </w:rPr>
        <w:t>6</w:t>
      </w:r>
      <w:r w:rsidRPr="003815C3">
        <w:rPr>
          <w:rFonts w:ascii="Angsana New" w:hAnsi="Angsana New"/>
          <w:b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474A4B" w:rsidRPr="003815C3">
        <w:rPr>
          <w:rFonts w:ascii="Angsana New" w:hAnsi="Angsana New" w:hint="cs"/>
          <w:b/>
          <w:sz w:val="30"/>
          <w:szCs w:val="30"/>
          <w:cs/>
        </w:rPr>
        <w:t>ความสัมพันธ์กับบุคคล</w:t>
      </w:r>
      <w:r w:rsidRPr="003815C3">
        <w:rPr>
          <w:rFonts w:asciiTheme="majorBidi" w:hAnsiTheme="majorBidi" w:cstheme="majorBidi" w:hint="cs"/>
          <w:b/>
          <w:sz w:val="30"/>
          <w:szCs w:val="30"/>
          <w:cs/>
        </w:rPr>
        <w:t>หรือกิจการ</w:t>
      </w:r>
      <w:r w:rsidR="002353C7" w:rsidRPr="003815C3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3815C3">
        <w:rPr>
          <w:rFonts w:asciiTheme="majorBidi" w:hAnsiTheme="majorBidi" w:cstheme="majorBidi" w:hint="cs"/>
          <w:b/>
          <w:sz w:val="30"/>
          <w:szCs w:val="30"/>
          <w:cs/>
        </w:rPr>
        <w:t>ที่เกี่ยวข้องกัน</w:t>
      </w:r>
      <w:r w:rsidR="00474A4B" w:rsidRPr="003815C3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CF3DDB" w:rsidRPr="003815C3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="00474A4B" w:rsidRPr="003815C3">
        <w:rPr>
          <w:rFonts w:asciiTheme="majorBidi" w:hAnsiTheme="majorBidi" w:cstheme="majorBidi" w:hint="cs"/>
          <w:b/>
          <w:sz w:val="30"/>
          <w:szCs w:val="30"/>
          <w:cs/>
        </w:rPr>
        <w:t xml:space="preserve">ดือนสิ้นสุดวันที่ </w:t>
      </w:r>
      <w:r w:rsidR="000B6DAD" w:rsidRPr="003815C3">
        <w:rPr>
          <w:rFonts w:asciiTheme="majorBidi" w:hAnsiTheme="majorBidi" w:cstheme="majorBidi"/>
          <w:bCs/>
          <w:sz w:val="30"/>
          <w:szCs w:val="30"/>
        </w:rPr>
        <w:t>3</w:t>
      </w:r>
      <w:r w:rsidR="00CF3DDB" w:rsidRPr="003815C3">
        <w:rPr>
          <w:rFonts w:asciiTheme="majorBidi" w:hAnsiTheme="majorBidi" w:cstheme="majorBidi"/>
          <w:bCs/>
          <w:sz w:val="30"/>
          <w:szCs w:val="30"/>
        </w:rPr>
        <w:t>1</w:t>
      </w:r>
      <w:r w:rsidR="000B6DAD" w:rsidRPr="003815C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CF3DDB" w:rsidRPr="003815C3">
        <w:rPr>
          <w:rFonts w:asciiTheme="majorBidi" w:hAnsiTheme="majorBidi" w:cstheme="majorBidi" w:hint="cs"/>
          <w:b/>
          <w:sz w:val="30"/>
          <w:szCs w:val="30"/>
          <w:cs/>
        </w:rPr>
        <w:t>มีนาคม</w:t>
      </w:r>
      <w:r w:rsidR="00474A4B" w:rsidRPr="003815C3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474A4B" w:rsidRPr="003815C3">
        <w:rPr>
          <w:rFonts w:asciiTheme="majorBidi" w:hAnsiTheme="majorBidi" w:cstheme="majorBidi"/>
          <w:bCs/>
          <w:sz w:val="30"/>
          <w:szCs w:val="30"/>
        </w:rPr>
        <w:t>256</w:t>
      </w:r>
      <w:r w:rsidR="00BE7858" w:rsidRPr="003815C3">
        <w:rPr>
          <w:rFonts w:asciiTheme="majorBidi" w:hAnsiTheme="majorBidi" w:cstheme="majorBidi"/>
          <w:bCs/>
          <w:sz w:val="30"/>
          <w:szCs w:val="30"/>
        </w:rPr>
        <w:t>6</w:t>
      </w:r>
      <w:r w:rsidR="00474A4B" w:rsidRPr="003815C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64D1B698" w14:textId="77777777" w:rsidR="00A214A6" w:rsidRPr="003815C3" w:rsidRDefault="00A214A6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CF3DDB" w:rsidRPr="003815C3" w14:paraId="376D72B0" w14:textId="77777777" w:rsidTr="00C86A94">
        <w:trPr>
          <w:tblHeader/>
        </w:trPr>
        <w:tc>
          <w:tcPr>
            <w:tcW w:w="4135" w:type="dxa"/>
          </w:tcPr>
          <w:p w14:paraId="61B699E3" w14:textId="77777777" w:rsidR="00CF3DDB" w:rsidRPr="003815C3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F3DDB" w:rsidRPr="003815C3" w14:paraId="7B2BDD6F" w14:textId="77777777" w:rsidTr="00C86A94">
        <w:trPr>
          <w:tblHeader/>
        </w:trPr>
        <w:tc>
          <w:tcPr>
            <w:tcW w:w="4135" w:type="dxa"/>
          </w:tcPr>
          <w:p w14:paraId="7CD597C9" w14:textId="77777777" w:rsidR="00CF3DDB" w:rsidRPr="003815C3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Pr="003815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</w:t>
            </w:r>
            <w:r w:rsidRPr="003815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104" w:type="dxa"/>
          </w:tcPr>
          <w:p w14:paraId="292CEFA9" w14:textId="6136C4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3815C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BF2E0C4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0D1BE9BE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3815C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C0A4DE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02E2CFB4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3815C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3C712C93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5246F046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4086" w:rsidRPr="003815C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CF3DDB" w:rsidRPr="003815C3" w14:paraId="6DF93A53" w14:textId="77777777" w:rsidTr="00C86A94">
        <w:trPr>
          <w:tblHeader/>
        </w:trPr>
        <w:tc>
          <w:tcPr>
            <w:tcW w:w="4135" w:type="dxa"/>
          </w:tcPr>
          <w:p w14:paraId="5CDAD9FE" w14:textId="77777777" w:rsidR="00CF3DDB" w:rsidRPr="003815C3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3DDB" w:rsidRPr="003815C3" w14:paraId="197BA4A1" w14:textId="77777777" w:rsidTr="00C86A94">
        <w:tc>
          <w:tcPr>
            <w:tcW w:w="4135" w:type="dxa"/>
          </w:tcPr>
          <w:p w14:paraId="0D3F67AF" w14:textId="77777777" w:rsidR="00CF3DDB" w:rsidRPr="003815C3" w:rsidRDefault="00CF3DDB" w:rsidP="00CF3DD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3DDB" w:rsidRPr="003815C3" w14:paraId="3051386C" w14:textId="77777777" w:rsidTr="00C86A94">
        <w:tc>
          <w:tcPr>
            <w:tcW w:w="4135" w:type="dxa"/>
          </w:tcPr>
          <w:p w14:paraId="37676F8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541E23DE" w:rsidR="00CF3DDB" w:rsidRPr="003815C3" w:rsidRDefault="00E053A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3,950</w:t>
            </w:r>
          </w:p>
        </w:tc>
        <w:tc>
          <w:tcPr>
            <w:tcW w:w="274" w:type="dxa"/>
          </w:tcPr>
          <w:p w14:paraId="13D74FC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19E25E69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72" w:type="dxa"/>
          </w:tcPr>
          <w:p w14:paraId="3669889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43F3376B" w:rsidR="00CF3DDB" w:rsidRPr="003815C3" w:rsidRDefault="004E505F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3,892</w:t>
            </w:r>
          </w:p>
        </w:tc>
        <w:tc>
          <w:tcPr>
            <w:tcW w:w="274" w:type="dxa"/>
          </w:tcPr>
          <w:p w14:paraId="7FE7AEF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482F164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</w:tr>
      <w:tr w:rsidR="00CF3DDB" w:rsidRPr="003815C3" w14:paraId="7539B769" w14:textId="77777777" w:rsidTr="00C86A94">
        <w:tc>
          <w:tcPr>
            <w:tcW w:w="4135" w:type="dxa"/>
          </w:tcPr>
          <w:p w14:paraId="36EE4C3F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1E3B0317" w:rsidR="00CF3DDB" w:rsidRPr="003815C3" w:rsidRDefault="00E053A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77,110</w:t>
            </w:r>
          </w:p>
        </w:tc>
        <w:tc>
          <w:tcPr>
            <w:tcW w:w="274" w:type="dxa"/>
          </w:tcPr>
          <w:p w14:paraId="005FCE3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45C9303F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91,481</w:t>
            </w:r>
          </w:p>
        </w:tc>
        <w:tc>
          <w:tcPr>
            <w:tcW w:w="272" w:type="dxa"/>
          </w:tcPr>
          <w:p w14:paraId="2339338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67C0B8C5" w:rsidR="00CF3DDB" w:rsidRPr="003815C3" w:rsidRDefault="004E505F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76,768</w:t>
            </w:r>
          </w:p>
        </w:tc>
        <w:tc>
          <w:tcPr>
            <w:tcW w:w="274" w:type="dxa"/>
          </w:tcPr>
          <w:p w14:paraId="27C47F8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4B1574A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91,192</w:t>
            </w:r>
          </w:p>
        </w:tc>
      </w:tr>
      <w:tr w:rsidR="00CF3DDB" w:rsidRPr="003815C3" w14:paraId="15148B03" w14:textId="77777777" w:rsidTr="00C86A94">
        <w:tc>
          <w:tcPr>
            <w:tcW w:w="4135" w:type="dxa"/>
          </w:tcPr>
          <w:p w14:paraId="423E3DCA" w14:textId="77777777" w:rsidR="00CF3DDB" w:rsidRPr="003815C3" w:rsidRDefault="00CF3DDB" w:rsidP="00CF3DD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58F23929" w:rsidR="00CF3DDB" w:rsidRPr="003815C3" w:rsidRDefault="00E053A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5B9C293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6484A4AA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6A58F74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677D499C" w:rsidR="00CF3DDB" w:rsidRPr="003815C3" w:rsidRDefault="004E505F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7F7A902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5E1FF35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F3DDB" w:rsidRPr="003815C3" w:rsidDel="00545430" w14:paraId="73C89B7E" w14:textId="77777777" w:rsidTr="00C86A94">
        <w:tc>
          <w:tcPr>
            <w:tcW w:w="4135" w:type="dxa"/>
          </w:tcPr>
          <w:p w14:paraId="5025A9B0" w14:textId="77777777" w:rsidR="00CF3DDB" w:rsidRPr="003815C3" w:rsidRDefault="00CF3DDB" w:rsidP="00CF3DD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4FEB963C" w14:textId="5F87AF63" w:rsidR="00CF3DDB" w:rsidRPr="003815C3" w:rsidRDefault="00E053A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1BEF58B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5E94BF00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3DC165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4C7DE307" w:rsidR="00CF3DDB" w:rsidRPr="003815C3" w:rsidRDefault="004E505F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17D04BE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3F458A52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3DDB" w:rsidRPr="003815C3" w:rsidDel="00545430" w14:paraId="25C8AE48" w14:textId="77777777" w:rsidTr="00C86A94">
        <w:tc>
          <w:tcPr>
            <w:tcW w:w="4135" w:type="dxa"/>
          </w:tcPr>
          <w:p w14:paraId="7202329F" w14:textId="77777777" w:rsidR="00CF3DDB" w:rsidRPr="003815C3" w:rsidRDefault="00CF3DDB" w:rsidP="00CF3DD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506279D3" w:rsidR="00CF3DDB" w:rsidRPr="003815C3" w:rsidRDefault="00E053A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5E4B8CB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6F8C8B3A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14:paraId="25781D0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5B10B1E7" w:rsidR="00CF3DDB" w:rsidRPr="003815C3" w:rsidRDefault="004E505F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22868E5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2ABFEE7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A5920" w:rsidRPr="003815C3" w:rsidDel="00545430" w14:paraId="541C2120" w14:textId="77777777" w:rsidTr="00C86A94">
        <w:tc>
          <w:tcPr>
            <w:tcW w:w="4135" w:type="dxa"/>
          </w:tcPr>
          <w:p w14:paraId="0CF8501E" w14:textId="77777777" w:rsidR="00AA5920" w:rsidRPr="003815C3" w:rsidRDefault="00AA5920" w:rsidP="00CF3DD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2D263BB5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CD5A0F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704B9FC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B5FA56E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5A3F3C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38A536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26B5DF" w14:textId="77777777" w:rsidR="00AA5920" w:rsidRPr="003815C3" w:rsidRDefault="00AA5920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DDB" w:rsidRPr="003815C3" w:rsidDel="00545430" w14:paraId="3716AF2E" w14:textId="77777777" w:rsidTr="00C86A94">
        <w:tc>
          <w:tcPr>
            <w:tcW w:w="4135" w:type="dxa"/>
          </w:tcPr>
          <w:p w14:paraId="0091BE97" w14:textId="77777777" w:rsidR="00CF3DDB" w:rsidRPr="003815C3" w:rsidRDefault="00CF3DDB" w:rsidP="00CF3DDB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7249581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C5047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6AD4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BFE22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3AD" w:rsidRPr="003815C3" w:rsidDel="00545430" w14:paraId="1BD3037B" w14:textId="77777777" w:rsidTr="00C86A94">
        <w:tc>
          <w:tcPr>
            <w:tcW w:w="4135" w:type="dxa"/>
          </w:tcPr>
          <w:p w14:paraId="7C4B464F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ED5334A" w14:textId="0CF10D03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3A0FDBEB" w:rsidR="00E053AD" w:rsidRPr="003815C3" w:rsidRDefault="00E053AD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304350FC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10,409</w:t>
            </w:r>
          </w:p>
        </w:tc>
        <w:tc>
          <w:tcPr>
            <w:tcW w:w="274" w:type="dxa"/>
          </w:tcPr>
          <w:p w14:paraId="20DB07C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220E781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40,453</w:t>
            </w:r>
          </w:p>
        </w:tc>
      </w:tr>
      <w:tr w:rsidR="00E053AD" w:rsidRPr="003815C3" w:rsidDel="00545430" w14:paraId="4EBB9F34" w14:textId="77777777" w:rsidTr="00C86A94">
        <w:tc>
          <w:tcPr>
            <w:tcW w:w="4135" w:type="dxa"/>
          </w:tcPr>
          <w:p w14:paraId="093951E4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70740E3" w14:textId="168CDE98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4F1EBEAF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2D9670B6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  <w:tc>
          <w:tcPr>
            <w:tcW w:w="274" w:type="dxa"/>
          </w:tcPr>
          <w:p w14:paraId="097A7152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4976A64F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</w:tr>
      <w:tr w:rsidR="00E053AD" w:rsidRPr="003815C3" w:rsidDel="00545430" w14:paraId="7D8619F2" w14:textId="77777777" w:rsidTr="00C86A94">
        <w:tc>
          <w:tcPr>
            <w:tcW w:w="4135" w:type="dxa"/>
          </w:tcPr>
          <w:p w14:paraId="0A09B32B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312B33A1" w14:textId="1419C225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43715D53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69D6CB9B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4" w:type="dxa"/>
          </w:tcPr>
          <w:p w14:paraId="1DBBF30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6EFA9961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E053AD" w:rsidRPr="003815C3" w:rsidDel="00545430" w14:paraId="60A54269" w14:textId="77777777" w:rsidTr="00C86A94">
        <w:tc>
          <w:tcPr>
            <w:tcW w:w="4135" w:type="dxa"/>
          </w:tcPr>
          <w:p w14:paraId="1C9E5C1E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240A07A" w14:textId="3B39CECC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3DF75F88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5DFD7B4D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8,932</w:t>
            </w:r>
          </w:p>
        </w:tc>
        <w:tc>
          <w:tcPr>
            <w:tcW w:w="274" w:type="dxa"/>
          </w:tcPr>
          <w:p w14:paraId="08938082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57AA211B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</w:tr>
      <w:tr w:rsidR="00E053AD" w:rsidRPr="003815C3" w:rsidDel="00545430" w14:paraId="32663532" w14:textId="77777777" w:rsidTr="00C86A94">
        <w:tc>
          <w:tcPr>
            <w:tcW w:w="4135" w:type="dxa"/>
          </w:tcPr>
          <w:p w14:paraId="3EF1A44A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738852C" w14:textId="33BF3B48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0C6FDDC5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609CA5A1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4" w:type="dxa"/>
          </w:tcPr>
          <w:p w14:paraId="7F4A41B6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02C44EA0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E053AD" w:rsidRPr="003815C3" w:rsidDel="00545430" w14:paraId="30C9A852" w14:textId="77777777" w:rsidTr="00C86A94">
        <w:tc>
          <w:tcPr>
            <w:tcW w:w="4135" w:type="dxa"/>
          </w:tcPr>
          <w:p w14:paraId="1613976F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08A52FC1" w14:textId="4A520475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7E53C993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1EB94FE8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1,084</w:t>
            </w:r>
          </w:p>
        </w:tc>
        <w:tc>
          <w:tcPr>
            <w:tcW w:w="274" w:type="dxa"/>
          </w:tcPr>
          <w:p w14:paraId="70E4C5D7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329476E0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E053AD" w:rsidRPr="003815C3" w:rsidDel="00545430" w14:paraId="68DBD091" w14:textId="77777777" w:rsidTr="00C86A94">
        <w:tc>
          <w:tcPr>
            <w:tcW w:w="4135" w:type="dxa"/>
          </w:tcPr>
          <w:p w14:paraId="434B16E0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2B954FC" w14:textId="4781EB66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2A497CC0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3A121236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74" w:type="dxa"/>
          </w:tcPr>
          <w:p w14:paraId="1ACE3043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37077CBF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E053AD" w:rsidRPr="003815C3" w:rsidDel="00545430" w14:paraId="7309B693" w14:textId="77777777" w:rsidTr="00C86A94">
        <w:tc>
          <w:tcPr>
            <w:tcW w:w="4135" w:type="dxa"/>
          </w:tcPr>
          <w:p w14:paraId="53DD4AE1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B8E6B68" w14:textId="5E307B4C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BB7489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727A12" w14:textId="1B6BBBF3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C1D744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6BED31" w14:textId="4F456832" w:rsidR="00E053AD" w:rsidRPr="003815C3" w:rsidRDefault="00B3262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4" w:type="dxa"/>
          </w:tcPr>
          <w:p w14:paraId="5F77786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39863" w14:textId="5C7282D1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E053AD" w:rsidRPr="003815C3" w:rsidDel="00545430" w14:paraId="2DE8BCD7" w14:textId="77777777" w:rsidTr="00C86A94">
        <w:tc>
          <w:tcPr>
            <w:tcW w:w="4135" w:type="dxa"/>
          </w:tcPr>
          <w:p w14:paraId="56AE1079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EBAE186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6ABD48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3EC2057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4A17163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087BD41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2743BB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0245BF6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3AD" w:rsidRPr="003815C3" w:rsidDel="00545430" w14:paraId="452ABD21" w14:textId="77777777" w:rsidTr="00CF3DDB">
        <w:tc>
          <w:tcPr>
            <w:tcW w:w="4135" w:type="dxa"/>
          </w:tcPr>
          <w:p w14:paraId="54A16117" w14:textId="1F5E425F" w:rsidR="00E053AD" w:rsidRPr="003815C3" w:rsidRDefault="00E053AD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4E169927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E594A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281B4C5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0B5B5D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3AD" w:rsidRPr="003815C3" w:rsidDel="00545430" w14:paraId="367D7F1D" w14:textId="77777777" w:rsidTr="00CF3DDB">
        <w:tc>
          <w:tcPr>
            <w:tcW w:w="4135" w:type="dxa"/>
          </w:tcPr>
          <w:p w14:paraId="13A66FCF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31C2359" w14:textId="7191D591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274" w:type="dxa"/>
          </w:tcPr>
          <w:p w14:paraId="198514A8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5D3BCB0A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3,358</w:t>
            </w:r>
          </w:p>
        </w:tc>
        <w:tc>
          <w:tcPr>
            <w:tcW w:w="272" w:type="dxa"/>
          </w:tcPr>
          <w:p w14:paraId="4CA85DCB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76F595AE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2,976</w:t>
            </w:r>
          </w:p>
        </w:tc>
        <w:tc>
          <w:tcPr>
            <w:tcW w:w="274" w:type="dxa"/>
          </w:tcPr>
          <w:p w14:paraId="484F0701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26FE1BEE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</w:tr>
      <w:tr w:rsidR="00E053AD" w:rsidRPr="003815C3" w:rsidDel="00545430" w14:paraId="0C6A052B" w14:textId="77777777" w:rsidTr="00CF3DDB">
        <w:tc>
          <w:tcPr>
            <w:tcW w:w="4135" w:type="dxa"/>
          </w:tcPr>
          <w:p w14:paraId="07823CA7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A5D803A" w14:textId="22DE95AE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274" w:type="dxa"/>
          </w:tcPr>
          <w:p w14:paraId="600CF554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62A0FA7C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  <w:tc>
          <w:tcPr>
            <w:tcW w:w="272" w:type="dxa"/>
          </w:tcPr>
          <w:p w14:paraId="02C0024F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1B8FF841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4" w:type="dxa"/>
          </w:tcPr>
          <w:p w14:paraId="7F0E8B85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0647C1C2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053AD" w:rsidRPr="003815C3" w:rsidDel="00545430" w14:paraId="42AD9E91" w14:textId="77777777" w:rsidTr="00CF3DDB">
        <w:tc>
          <w:tcPr>
            <w:tcW w:w="4135" w:type="dxa"/>
          </w:tcPr>
          <w:p w14:paraId="5A550348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0A6BD7FF" w14:textId="1C0E5DF6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664A0842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6FDB4B03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44E9590D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3E7239C4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</w:tcPr>
          <w:p w14:paraId="6B547BDE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15D0E0E6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949B1" w:rsidRPr="003815C3" w:rsidDel="00545430" w14:paraId="72135B7F" w14:textId="77777777" w:rsidTr="00CF3DDB">
        <w:tc>
          <w:tcPr>
            <w:tcW w:w="4135" w:type="dxa"/>
          </w:tcPr>
          <w:p w14:paraId="73F2BCF1" w14:textId="77777777" w:rsidR="000949B1" w:rsidRPr="003815C3" w:rsidRDefault="000949B1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F1A0C" w14:textId="6BAA00EF" w:rsidR="000949B1" w:rsidRPr="003815C3" w:rsidRDefault="000949B1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2071A98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942A0F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1E706B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ACB9329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ED96104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6B971D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E912A60" w14:textId="77777777" w:rsidR="000949B1" w:rsidRPr="003815C3" w:rsidRDefault="000949B1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3AD" w:rsidRPr="003815C3" w:rsidDel="00545430" w14:paraId="4F17B080" w14:textId="77777777" w:rsidTr="00CF3DDB">
        <w:tc>
          <w:tcPr>
            <w:tcW w:w="4135" w:type="dxa"/>
          </w:tcPr>
          <w:p w14:paraId="19A8EA8F" w14:textId="77777777" w:rsidR="00E053AD" w:rsidRPr="003815C3" w:rsidRDefault="00E053AD" w:rsidP="00E053A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104" w:type="dxa"/>
          </w:tcPr>
          <w:p w14:paraId="003B272D" w14:textId="5F89821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4" w:type="dxa"/>
          </w:tcPr>
          <w:p w14:paraId="785A97CD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7E84FE" w14:textId="1B29C98D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7EC0CD53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91ED2D" w14:textId="226AD8FA" w:rsidR="00E053AD" w:rsidRPr="003815C3" w:rsidRDefault="004E505F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4" w:type="dxa"/>
          </w:tcPr>
          <w:p w14:paraId="0A44B34A" w14:textId="77777777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9ECC7E" w14:textId="732EB559" w:rsidR="00E053AD" w:rsidRPr="003815C3" w:rsidRDefault="00E053AD" w:rsidP="00E05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F21D6A" w:rsidRPr="003815C3" w:rsidDel="00545430" w14:paraId="3F3343B2" w14:textId="77777777" w:rsidTr="00CF3DDB">
        <w:tc>
          <w:tcPr>
            <w:tcW w:w="4135" w:type="dxa"/>
          </w:tcPr>
          <w:p w14:paraId="2624CAF6" w14:textId="703406CB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6C8B0067" w14:textId="4A298202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4" w:type="dxa"/>
          </w:tcPr>
          <w:p w14:paraId="2B9B62B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75B7E135" w:rsidR="00F21D6A" w:rsidRPr="003815C3" w:rsidRDefault="00F21D6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F9C4E6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02839A43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4" w:type="dxa"/>
          </w:tcPr>
          <w:p w14:paraId="7EBF1C3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7177F259" w:rsidR="00F21D6A" w:rsidRPr="003815C3" w:rsidRDefault="00F21D6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D6A" w:rsidRPr="003815C3" w:rsidDel="00545430" w14:paraId="7E79A98A" w14:textId="77777777" w:rsidTr="00CF3DDB">
        <w:tc>
          <w:tcPr>
            <w:tcW w:w="4135" w:type="dxa"/>
          </w:tcPr>
          <w:p w14:paraId="73974AE4" w14:textId="16F59F1F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E20F91A" w14:textId="41D078D2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4" w:type="dxa"/>
          </w:tcPr>
          <w:p w14:paraId="2201200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37891D" w14:textId="2A47B50D" w:rsidR="00F21D6A" w:rsidRPr="003815C3" w:rsidRDefault="00F21D6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D93D0B7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BAB247" w14:textId="5A323A38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4" w:type="dxa"/>
          </w:tcPr>
          <w:p w14:paraId="675637A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A267EB" w14:textId="21993D04" w:rsidR="00F21D6A" w:rsidRPr="003815C3" w:rsidRDefault="00F21D6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D6A" w:rsidRPr="003815C3" w:rsidDel="00545430" w14:paraId="3FF1FD10" w14:textId="77777777" w:rsidTr="000949B1">
        <w:trPr>
          <w:trHeight w:val="398"/>
        </w:trPr>
        <w:tc>
          <w:tcPr>
            <w:tcW w:w="4135" w:type="dxa"/>
          </w:tcPr>
          <w:p w14:paraId="79819C75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7C5C21D2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758A7616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5BE1337C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98101DF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531C273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0FD619D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0396817B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1D6A" w:rsidRPr="003815C3" w:rsidDel="00545430" w14:paraId="3A65DCFD" w14:textId="77777777" w:rsidTr="00CF3DDB">
        <w:tc>
          <w:tcPr>
            <w:tcW w:w="4135" w:type="dxa"/>
          </w:tcPr>
          <w:p w14:paraId="1D2617CF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596C24D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CDE7E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3846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11B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D6A" w:rsidRPr="003815C3" w:rsidDel="00545430" w14:paraId="3ED42483" w14:textId="77777777" w:rsidTr="00CF3DDB">
        <w:tc>
          <w:tcPr>
            <w:tcW w:w="4135" w:type="dxa"/>
          </w:tcPr>
          <w:p w14:paraId="70DBABED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365F9105" w14:textId="661086DB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1,78</w:t>
            </w:r>
            <w:r w:rsidR="00E92176"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4" w:type="dxa"/>
          </w:tcPr>
          <w:p w14:paraId="0B4B3247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1FA79F01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72" w:type="dxa"/>
          </w:tcPr>
          <w:p w14:paraId="1BA08C86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3E806AFB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1,573</w:t>
            </w:r>
          </w:p>
        </w:tc>
        <w:tc>
          <w:tcPr>
            <w:tcW w:w="274" w:type="dxa"/>
          </w:tcPr>
          <w:p w14:paraId="0051C17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53C0A922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1,771</w:t>
            </w:r>
          </w:p>
        </w:tc>
      </w:tr>
      <w:tr w:rsidR="00F21D6A" w:rsidRPr="003815C3" w:rsidDel="00545430" w14:paraId="07FDE62D" w14:textId="77777777" w:rsidTr="00CF3DDB">
        <w:tc>
          <w:tcPr>
            <w:tcW w:w="4135" w:type="dxa"/>
          </w:tcPr>
          <w:p w14:paraId="6B898E61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7280272" w14:textId="062C207B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4" w:type="dxa"/>
          </w:tcPr>
          <w:p w14:paraId="74F295C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154E7BC9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272" w:type="dxa"/>
          </w:tcPr>
          <w:p w14:paraId="5C4BE27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719247CE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4" w:type="dxa"/>
          </w:tcPr>
          <w:p w14:paraId="3E5BBB9B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34ADB503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F21D6A" w:rsidRPr="003815C3" w:rsidDel="00545430" w14:paraId="6D2586A8" w14:textId="77777777" w:rsidTr="00CF3DDB">
        <w:tc>
          <w:tcPr>
            <w:tcW w:w="4135" w:type="dxa"/>
          </w:tcPr>
          <w:p w14:paraId="3274048C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DF2B2E" w14:textId="61238B85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4" w:type="dxa"/>
          </w:tcPr>
          <w:p w14:paraId="37883FA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47921C6D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2" w:type="dxa"/>
          </w:tcPr>
          <w:p w14:paraId="4A6B0F3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1F3500A1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4" w:type="dxa"/>
          </w:tcPr>
          <w:p w14:paraId="2FBCC90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0BD031FA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F21D6A" w:rsidRPr="003815C3" w:rsidDel="00545430" w14:paraId="05841CDF" w14:textId="77777777" w:rsidTr="00CF3DDB">
        <w:tc>
          <w:tcPr>
            <w:tcW w:w="4135" w:type="dxa"/>
          </w:tcPr>
          <w:p w14:paraId="000C65A3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6A3DD3A" w14:textId="13060251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4" w:type="dxa"/>
          </w:tcPr>
          <w:p w14:paraId="076AF11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3F980CE6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2" w:type="dxa"/>
          </w:tcPr>
          <w:p w14:paraId="420EC37D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1264CCE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4" w:type="dxa"/>
          </w:tcPr>
          <w:p w14:paraId="64AEF6C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24E15A35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F21D6A" w:rsidRPr="003815C3" w:rsidDel="00545430" w14:paraId="2A3E51E8" w14:textId="77777777" w:rsidTr="00CF3DDB">
        <w:tc>
          <w:tcPr>
            <w:tcW w:w="4135" w:type="dxa"/>
          </w:tcPr>
          <w:p w14:paraId="38545607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6751B2B" w14:textId="0D0652AA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25A0052F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F39745" w14:textId="24564FF4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2" w:type="dxa"/>
          </w:tcPr>
          <w:p w14:paraId="49FEF893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34CF2E38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0200763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C4E2D1" w14:textId="7E142213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F21D6A" w:rsidRPr="003815C3" w:rsidDel="00545430" w14:paraId="7E5B7607" w14:textId="77777777" w:rsidTr="000949B1">
        <w:trPr>
          <w:trHeight w:val="353"/>
        </w:trPr>
        <w:tc>
          <w:tcPr>
            <w:tcW w:w="4135" w:type="dxa"/>
          </w:tcPr>
          <w:p w14:paraId="270F1896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092EEDB0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8613F71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75CBCF54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26DDBE55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3DB7D40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660C6D5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39B8B744" w14:textId="77777777" w:rsidR="00F21D6A" w:rsidRPr="003815C3" w:rsidRDefault="00F21D6A" w:rsidP="00F21D6A">
            <w:pPr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1D6A" w:rsidRPr="003815C3" w:rsidDel="00545430" w14:paraId="5CA7680F" w14:textId="77777777" w:rsidTr="00CF3DDB">
        <w:tc>
          <w:tcPr>
            <w:tcW w:w="4135" w:type="dxa"/>
          </w:tcPr>
          <w:p w14:paraId="15CBF1F1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4C0D66B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7537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3EE143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176A3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D6A" w:rsidRPr="003815C3" w:rsidDel="00545430" w14:paraId="7050A5F4" w14:textId="77777777" w:rsidTr="00CF3DDB">
        <w:tc>
          <w:tcPr>
            <w:tcW w:w="4135" w:type="dxa"/>
          </w:tcPr>
          <w:p w14:paraId="1D4FEF61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E9F0D3E" w14:textId="2D524FD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59,39</w:t>
            </w:r>
            <w:r w:rsidR="00F27841" w:rsidRPr="003815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56CBD56B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7DEF4284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63,648</w:t>
            </w:r>
          </w:p>
        </w:tc>
        <w:tc>
          <w:tcPr>
            <w:tcW w:w="272" w:type="dxa"/>
          </w:tcPr>
          <w:p w14:paraId="4E8E2B7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0D23500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57,635</w:t>
            </w:r>
          </w:p>
        </w:tc>
        <w:tc>
          <w:tcPr>
            <w:tcW w:w="274" w:type="dxa"/>
          </w:tcPr>
          <w:p w14:paraId="565B4582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019E33D2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60,731</w:t>
            </w:r>
          </w:p>
        </w:tc>
      </w:tr>
      <w:tr w:rsidR="00F21D6A" w:rsidRPr="003815C3" w:rsidDel="00545430" w14:paraId="58425AD3" w14:textId="77777777" w:rsidTr="00CF3DDB">
        <w:tc>
          <w:tcPr>
            <w:tcW w:w="4135" w:type="dxa"/>
          </w:tcPr>
          <w:p w14:paraId="60FB6F2F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8E54D7F" w14:textId="168E5AF0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13,053</w:t>
            </w:r>
          </w:p>
        </w:tc>
        <w:tc>
          <w:tcPr>
            <w:tcW w:w="274" w:type="dxa"/>
          </w:tcPr>
          <w:p w14:paraId="7FDAB86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13326D75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11,011</w:t>
            </w:r>
          </w:p>
        </w:tc>
        <w:tc>
          <w:tcPr>
            <w:tcW w:w="272" w:type="dxa"/>
          </w:tcPr>
          <w:p w14:paraId="7A0E5DA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671FC124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11,122</w:t>
            </w:r>
          </w:p>
        </w:tc>
        <w:tc>
          <w:tcPr>
            <w:tcW w:w="274" w:type="dxa"/>
          </w:tcPr>
          <w:p w14:paraId="5AFE3F9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2591C518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7,372</w:t>
            </w:r>
          </w:p>
        </w:tc>
      </w:tr>
      <w:tr w:rsidR="00F21D6A" w:rsidRPr="003815C3" w:rsidDel="00545430" w14:paraId="67987AA4" w14:textId="77777777" w:rsidTr="00CF3DDB">
        <w:tc>
          <w:tcPr>
            <w:tcW w:w="4135" w:type="dxa"/>
          </w:tcPr>
          <w:p w14:paraId="04A32746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ขาดทุนจากตราสารอนุพันธ์สุทธิ</w:t>
            </w:r>
          </w:p>
        </w:tc>
        <w:tc>
          <w:tcPr>
            <w:tcW w:w="1104" w:type="dxa"/>
          </w:tcPr>
          <w:p w14:paraId="02265B03" w14:textId="7AE9593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74" w:type="dxa"/>
          </w:tcPr>
          <w:p w14:paraId="147E2682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143C791F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  <w:tc>
          <w:tcPr>
            <w:tcW w:w="272" w:type="dxa"/>
          </w:tcPr>
          <w:p w14:paraId="515E9BB3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61B4222F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274" w:type="dxa"/>
          </w:tcPr>
          <w:p w14:paraId="3FB3445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78A0558E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(525)</w:t>
            </w:r>
          </w:p>
        </w:tc>
      </w:tr>
      <w:tr w:rsidR="00F21D6A" w:rsidRPr="003815C3" w:rsidDel="00545430" w14:paraId="3484F28A" w14:textId="77777777" w:rsidTr="00CF3DDB">
        <w:tc>
          <w:tcPr>
            <w:tcW w:w="4135" w:type="dxa"/>
          </w:tcPr>
          <w:p w14:paraId="2D02AC44" w14:textId="2FBCD1B1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A977409" w14:textId="76C71CE3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4" w:type="dxa"/>
          </w:tcPr>
          <w:p w14:paraId="7F4B541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75DF1370" w:rsidR="00F21D6A" w:rsidRPr="003815C3" w:rsidRDefault="00F21D6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2F1262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1709D658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4" w:type="dxa"/>
          </w:tcPr>
          <w:p w14:paraId="41CDDD9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1B16A024" w:rsidR="00F21D6A" w:rsidRPr="003815C3" w:rsidRDefault="00F21D6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1D6A" w:rsidRPr="003815C3" w:rsidDel="00545430" w14:paraId="6857099D" w14:textId="77777777" w:rsidTr="00CF3DDB">
        <w:tc>
          <w:tcPr>
            <w:tcW w:w="4135" w:type="dxa"/>
          </w:tcPr>
          <w:p w14:paraId="5FA5C808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5F7CEAB" w14:textId="2AED446C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3EC0685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56D9D4DA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2" w:type="dxa"/>
          </w:tcPr>
          <w:p w14:paraId="0BCA617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52BFB81D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2F78BB33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0C344610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F21D6A" w:rsidRPr="003815C3" w:rsidDel="00545430" w14:paraId="08D19BD9" w14:textId="77777777" w:rsidTr="00CF3DDB">
        <w:tc>
          <w:tcPr>
            <w:tcW w:w="4135" w:type="dxa"/>
          </w:tcPr>
          <w:p w14:paraId="6E18B11C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4" w:type="dxa"/>
          </w:tcPr>
          <w:p w14:paraId="444F80A6" w14:textId="4FAC33E3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9073559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967763" w14:textId="6CFD57A0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2" w:type="dxa"/>
          </w:tcPr>
          <w:p w14:paraId="7B6F0BEB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20071C5C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E89D24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14451095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F21D6A" w:rsidRPr="003815C3" w:rsidDel="00545430" w14:paraId="37B0C9CA" w14:textId="77777777" w:rsidTr="00CF3DDB">
        <w:tc>
          <w:tcPr>
            <w:tcW w:w="4135" w:type="dxa"/>
          </w:tcPr>
          <w:p w14:paraId="6C548C40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2956AD7" w14:textId="30638B2D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4" w:type="dxa"/>
          </w:tcPr>
          <w:p w14:paraId="393069B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789D96B6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2" w:type="dxa"/>
          </w:tcPr>
          <w:p w14:paraId="429F2C8D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2DA7D802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4" w:type="dxa"/>
          </w:tcPr>
          <w:p w14:paraId="27D9F597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03EAE4B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F21D6A" w:rsidRPr="003815C3" w:rsidDel="00545430" w14:paraId="6E504B16" w14:textId="77777777" w:rsidTr="00CF3DDB">
        <w:tc>
          <w:tcPr>
            <w:tcW w:w="4135" w:type="dxa"/>
          </w:tcPr>
          <w:p w14:paraId="143A15D7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3648936" w14:textId="0B2CF828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2F0A7A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5B51C9" w14:textId="64CE9B31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0B5D496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5738D9E4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FBC42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10BD8" w14:textId="045F8F5D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21D6A" w:rsidRPr="003815C3" w:rsidDel="00545430" w14:paraId="2F8F75AE" w14:textId="77777777" w:rsidTr="00CF3DDB">
        <w:tc>
          <w:tcPr>
            <w:tcW w:w="4135" w:type="dxa"/>
          </w:tcPr>
          <w:p w14:paraId="195D813B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4" w:type="dxa"/>
          </w:tcPr>
          <w:p w14:paraId="3333803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59C97D6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dxa"/>
          </w:tcPr>
          <w:p w14:paraId="21DD2C6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3CFCCCD9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94B767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6F0CF16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9" w:type="dxa"/>
          </w:tcPr>
          <w:p w14:paraId="5E95B00B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1D6A" w:rsidRPr="003815C3" w:rsidDel="00545430" w14:paraId="533F0CFE" w14:textId="77777777" w:rsidTr="00CF3DDB">
        <w:tc>
          <w:tcPr>
            <w:tcW w:w="4135" w:type="dxa"/>
          </w:tcPr>
          <w:p w14:paraId="2DA26C54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4B229D5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FC0A99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408D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FE13F7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D6A" w:rsidRPr="003815C3" w:rsidDel="00545430" w14:paraId="06AB96E8" w14:textId="77777777" w:rsidTr="00CF3DDB">
        <w:tc>
          <w:tcPr>
            <w:tcW w:w="4135" w:type="dxa"/>
          </w:tcPr>
          <w:p w14:paraId="34E23DDF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66C666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A282AB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7BCBD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48ACC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196A24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09E016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E6933E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D6A" w:rsidRPr="003815C3" w:rsidDel="00545430" w14:paraId="2CF58019" w14:textId="77777777" w:rsidTr="00CF3DDB">
        <w:tc>
          <w:tcPr>
            <w:tcW w:w="4135" w:type="dxa"/>
          </w:tcPr>
          <w:p w14:paraId="7FC8EC9D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5A2A34ED" w14:textId="467D64D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4" w:type="dxa"/>
          </w:tcPr>
          <w:p w14:paraId="203D4589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A15FA6" w14:textId="479560A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2" w:type="dxa"/>
          </w:tcPr>
          <w:p w14:paraId="6EDF5D10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020F06" w14:textId="499445E1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4" w:type="dxa"/>
          </w:tcPr>
          <w:p w14:paraId="0C07155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CACBB5" w14:textId="1653A5B6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F21D6A" w:rsidRPr="003815C3" w:rsidDel="00545430" w14:paraId="4ED482BA" w14:textId="77777777" w:rsidTr="00CF3DDB">
        <w:tc>
          <w:tcPr>
            <w:tcW w:w="4135" w:type="dxa"/>
          </w:tcPr>
          <w:p w14:paraId="61401267" w14:textId="77777777" w:rsidR="00F21D6A" w:rsidRPr="003815C3" w:rsidRDefault="00F21D6A" w:rsidP="00F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720ED2A8" w14:textId="77777777" w:rsidR="00F21D6A" w:rsidRPr="003815C3" w:rsidRDefault="00F21D6A" w:rsidP="00F21D6A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DB45DAF" w14:textId="539276D9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  <w:vAlign w:val="bottom"/>
          </w:tcPr>
          <w:p w14:paraId="4B7AD6B8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28C2A02" w14:textId="30EC8830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bottom"/>
          </w:tcPr>
          <w:p w14:paraId="16346E6A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47C8A42" w14:textId="5849A98B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68D0F731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A7FE53" w14:textId="4BD1B2BE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21D6A" w:rsidRPr="003815C3" w:rsidDel="00545430" w14:paraId="52D9138D" w14:textId="77777777" w:rsidTr="00CF3DDB">
        <w:tc>
          <w:tcPr>
            <w:tcW w:w="4135" w:type="dxa"/>
          </w:tcPr>
          <w:p w14:paraId="49A80BD6" w14:textId="77777777" w:rsidR="00F21D6A" w:rsidRPr="003815C3" w:rsidRDefault="00F21D6A" w:rsidP="00F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DAEAA8" w14:textId="207DABD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4" w:type="dxa"/>
          </w:tcPr>
          <w:p w14:paraId="3F6907AC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5826C1" w14:textId="6B23735A" w:rsidR="00F21D6A" w:rsidRPr="003815C3" w:rsidRDefault="00F21D6A" w:rsidP="00F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2" w:type="dxa"/>
          </w:tcPr>
          <w:p w14:paraId="3FD388B7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1309CB6" w14:textId="44ACEEE9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4" w:type="dxa"/>
          </w:tcPr>
          <w:p w14:paraId="30F8CFDB" w14:textId="77777777" w:rsidR="00F21D6A" w:rsidRPr="003815C3" w:rsidRDefault="00F21D6A" w:rsidP="00F21D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4AC0F3" w14:textId="42B04D58" w:rsidR="00F21D6A" w:rsidRPr="003815C3" w:rsidRDefault="00F21D6A" w:rsidP="00F21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89</w:t>
            </w:r>
          </w:p>
        </w:tc>
      </w:tr>
    </w:tbl>
    <w:p w14:paraId="4234081A" w14:textId="77777777" w:rsidR="00A214A6" w:rsidRPr="003815C3" w:rsidRDefault="00A214A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CF3DDB" w:rsidRPr="003815C3" w14:paraId="046F44F9" w14:textId="77777777" w:rsidTr="003F7720">
        <w:trPr>
          <w:tblHeader/>
        </w:trPr>
        <w:tc>
          <w:tcPr>
            <w:tcW w:w="4230" w:type="dxa"/>
          </w:tcPr>
          <w:p w14:paraId="4988F148" w14:textId="53267232" w:rsidR="00CF3DDB" w:rsidRPr="003815C3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9D3B7D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BFFE635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32F30C8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45D" w:rsidRPr="003815C3" w14:paraId="65846428" w14:textId="77777777" w:rsidTr="003F7720">
        <w:trPr>
          <w:tblHeader/>
        </w:trPr>
        <w:tc>
          <w:tcPr>
            <w:tcW w:w="4230" w:type="dxa"/>
          </w:tcPr>
          <w:p w14:paraId="765BDACC" w14:textId="77777777" w:rsidR="00BA6FC9" w:rsidRPr="003815C3" w:rsidRDefault="00BA6FC9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3BB5AF8B" w14:textId="040ED54C" w:rsidR="005F545D" w:rsidRPr="003815C3" w:rsidRDefault="00BA6FC9" w:rsidP="00BA6FC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="005F545D"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14074A86" w14:textId="450273E8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41C2BFB" w14:textId="72B764AB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7D016C7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2F2D118" w14:textId="71873473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06748F" w14:textId="19B5BBA5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B2687D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B395137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1E5F7BBF" w14:textId="60ED9F0B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501B1D6F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256855C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3B451D5E" w14:textId="0C46F490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F3DDB" w:rsidRPr="003815C3" w14:paraId="4FF1282C" w14:textId="77777777" w:rsidTr="003F7720">
        <w:trPr>
          <w:tblHeader/>
        </w:trPr>
        <w:tc>
          <w:tcPr>
            <w:tcW w:w="4230" w:type="dxa"/>
          </w:tcPr>
          <w:p w14:paraId="23033789" w14:textId="77777777" w:rsidR="00CF3DDB" w:rsidRPr="003815C3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D7656EA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3DDB" w:rsidRPr="003815C3" w14:paraId="21DF3143" w14:textId="77777777" w:rsidTr="003F7720">
        <w:tc>
          <w:tcPr>
            <w:tcW w:w="4230" w:type="dxa"/>
          </w:tcPr>
          <w:p w14:paraId="719EFFAA" w14:textId="77777777" w:rsidR="00CF3DDB" w:rsidRPr="003815C3" w:rsidRDefault="00CF3DDB" w:rsidP="003F772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7BC31B3C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F8BE04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F9E649D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6A79D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2AD8FDF0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192BA1A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4FA5016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F545D" w:rsidRPr="003815C3" w14:paraId="5EDB0B6B" w14:textId="77777777" w:rsidTr="003F7720">
        <w:tc>
          <w:tcPr>
            <w:tcW w:w="4230" w:type="dxa"/>
          </w:tcPr>
          <w:p w14:paraId="0A71A5F1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4F7D6C8" w14:textId="48511C3A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  <w:tc>
          <w:tcPr>
            <w:tcW w:w="237" w:type="dxa"/>
          </w:tcPr>
          <w:p w14:paraId="72F79464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F04A316" w14:textId="51AAAFEB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1,116</w:t>
            </w:r>
          </w:p>
        </w:tc>
        <w:tc>
          <w:tcPr>
            <w:tcW w:w="236" w:type="dxa"/>
          </w:tcPr>
          <w:p w14:paraId="0FF1460E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619505E" w14:textId="14835EEE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1,813</w:t>
            </w:r>
          </w:p>
        </w:tc>
        <w:tc>
          <w:tcPr>
            <w:tcW w:w="239" w:type="dxa"/>
          </w:tcPr>
          <w:p w14:paraId="042CF25B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5A361E" w14:textId="37163F0A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1,054</w:t>
            </w:r>
          </w:p>
        </w:tc>
      </w:tr>
      <w:tr w:rsidR="005F545D" w:rsidRPr="003815C3" w14:paraId="67607A2C" w14:textId="77777777" w:rsidTr="003F7720">
        <w:tc>
          <w:tcPr>
            <w:tcW w:w="4230" w:type="dxa"/>
          </w:tcPr>
          <w:p w14:paraId="1451DEA4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D6FA18" w14:textId="6AB4C272" w:rsidR="005F545D" w:rsidRPr="003815C3" w:rsidRDefault="00AE650A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452D42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DE5FBD8" w14:textId="1C2BA5A3" w:rsidR="005F545D" w:rsidRPr="003815C3" w:rsidRDefault="005F545D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B5028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63EDB55" w14:textId="26BCAA13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3,962</w:t>
            </w:r>
          </w:p>
        </w:tc>
        <w:tc>
          <w:tcPr>
            <w:tcW w:w="239" w:type="dxa"/>
          </w:tcPr>
          <w:p w14:paraId="44712CB0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CC297D" w14:textId="6B7D247E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5,461</w:t>
            </w:r>
          </w:p>
        </w:tc>
      </w:tr>
      <w:tr w:rsidR="005F545D" w:rsidRPr="003815C3" w14:paraId="6782BBF8" w14:textId="77777777" w:rsidTr="003F7720">
        <w:tc>
          <w:tcPr>
            <w:tcW w:w="4230" w:type="dxa"/>
          </w:tcPr>
          <w:p w14:paraId="7B3BDB0C" w14:textId="77777777" w:rsidR="005F545D" w:rsidRPr="003815C3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24F5F3C" w14:textId="65DEA64D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  <w:tc>
          <w:tcPr>
            <w:tcW w:w="237" w:type="dxa"/>
          </w:tcPr>
          <w:p w14:paraId="7A054EA5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A70594" w14:textId="517E1AD5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1,710</w:t>
            </w:r>
          </w:p>
        </w:tc>
        <w:tc>
          <w:tcPr>
            <w:tcW w:w="236" w:type="dxa"/>
          </w:tcPr>
          <w:p w14:paraId="7A8DDF7F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FC3F815" w14:textId="5D8C03C0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39" w:type="dxa"/>
          </w:tcPr>
          <w:p w14:paraId="0C111BAB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75F2107" w14:textId="3AEDE904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1,283</w:t>
            </w:r>
          </w:p>
        </w:tc>
      </w:tr>
      <w:tr w:rsidR="005F545D" w:rsidRPr="003815C3" w:rsidDel="00545430" w14:paraId="516AB339" w14:textId="77777777" w:rsidTr="003F7720">
        <w:tc>
          <w:tcPr>
            <w:tcW w:w="4230" w:type="dxa"/>
          </w:tcPr>
          <w:p w14:paraId="1D71FC4D" w14:textId="77777777" w:rsidR="005F545D" w:rsidRPr="003815C3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8E8DC55" w14:textId="79E9A1D2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37" w:type="dxa"/>
          </w:tcPr>
          <w:p w14:paraId="585971DC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71DB9C" w14:textId="6DD83531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7D02F5F1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A20B92" w14:textId="21B3F5DC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39" w:type="dxa"/>
          </w:tcPr>
          <w:p w14:paraId="64A2C4F7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36B2B58" w14:textId="54110004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595</w:t>
            </w:r>
          </w:p>
        </w:tc>
      </w:tr>
      <w:tr w:rsidR="005F545D" w:rsidRPr="003815C3" w14:paraId="2EEAAFD5" w14:textId="77777777" w:rsidTr="003F7720">
        <w:tc>
          <w:tcPr>
            <w:tcW w:w="4230" w:type="dxa"/>
          </w:tcPr>
          <w:p w14:paraId="056A6CE6" w14:textId="77777777" w:rsidR="005F545D" w:rsidRPr="003815C3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06934" w14:textId="44D61F53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14,097</w:t>
            </w:r>
          </w:p>
        </w:tc>
        <w:tc>
          <w:tcPr>
            <w:tcW w:w="237" w:type="dxa"/>
          </w:tcPr>
          <w:p w14:paraId="6230CBD3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50858FD" w14:textId="1A7D9483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14,128</w:t>
            </w:r>
          </w:p>
        </w:tc>
        <w:tc>
          <w:tcPr>
            <w:tcW w:w="236" w:type="dxa"/>
          </w:tcPr>
          <w:p w14:paraId="2C4A94A3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43509EE" w14:textId="083F3C25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13,679</w:t>
            </w:r>
          </w:p>
        </w:tc>
        <w:tc>
          <w:tcPr>
            <w:tcW w:w="239" w:type="dxa"/>
          </w:tcPr>
          <w:p w14:paraId="41CACBB3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BF55C82" w14:textId="2B3A70D2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13,617</w:t>
            </w:r>
          </w:p>
        </w:tc>
      </w:tr>
      <w:tr w:rsidR="005F545D" w:rsidRPr="003815C3" w14:paraId="1E76BCF0" w14:textId="77777777" w:rsidTr="003F7720">
        <w:tc>
          <w:tcPr>
            <w:tcW w:w="4230" w:type="dxa"/>
          </w:tcPr>
          <w:p w14:paraId="7C685897" w14:textId="77777777" w:rsidR="005F545D" w:rsidRPr="003815C3" w:rsidRDefault="005F545D" w:rsidP="005F545D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1B8D5E" w14:textId="40389B59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18,598</w:t>
            </w:r>
          </w:p>
        </w:tc>
        <w:tc>
          <w:tcPr>
            <w:tcW w:w="237" w:type="dxa"/>
          </w:tcPr>
          <w:p w14:paraId="1E0B3A60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FCB2594" w14:textId="5EB714DE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236" w:type="dxa"/>
          </w:tcPr>
          <w:p w14:paraId="1F6D7B28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61A5F95" w14:textId="6DFE5958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21,873</w:t>
            </w:r>
          </w:p>
        </w:tc>
        <w:tc>
          <w:tcPr>
            <w:tcW w:w="239" w:type="dxa"/>
          </w:tcPr>
          <w:p w14:paraId="7CD1BDDA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56D5586" w14:textId="7C06FA2F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22,010</w:t>
            </w:r>
          </w:p>
        </w:tc>
      </w:tr>
      <w:tr w:rsidR="00CF3DDB" w:rsidRPr="003815C3" w14:paraId="09ECB32F" w14:textId="77777777" w:rsidTr="003F7720">
        <w:tc>
          <w:tcPr>
            <w:tcW w:w="4230" w:type="dxa"/>
          </w:tcPr>
          <w:p w14:paraId="4C3B1310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7186B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507EE9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2199C6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14EE57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E0835EE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C09B963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C19EED7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DDB" w:rsidRPr="003815C3" w14:paraId="4108870F" w14:textId="77777777" w:rsidTr="003F7720">
        <w:tc>
          <w:tcPr>
            <w:tcW w:w="4230" w:type="dxa"/>
          </w:tcPr>
          <w:p w14:paraId="58A2B5F7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52B9ECB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577B853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CE71540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734EE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32671E5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EC1318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A53C56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45D" w:rsidRPr="003815C3" w14:paraId="0F528B47" w14:textId="77777777" w:rsidTr="003F7720">
        <w:tc>
          <w:tcPr>
            <w:tcW w:w="4230" w:type="dxa"/>
          </w:tcPr>
          <w:p w14:paraId="7F321FCA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0FA8451" w14:textId="0C773E52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37" w:type="dxa"/>
          </w:tcPr>
          <w:p w14:paraId="65B2DBAF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A2B4A0" w14:textId="5CC7A519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11F80EC2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45AD787" w14:textId="4B7AF608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39" w:type="dxa"/>
          </w:tcPr>
          <w:p w14:paraId="5C0B58F1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5FFBFA" w14:textId="66143AD3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5F545D" w:rsidRPr="003815C3" w14:paraId="3A972016" w14:textId="77777777" w:rsidTr="003F7720">
        <w:tc>
          <w:tcPr>
            <w:tcW w:w="4230" w:type="dxa"/>
          </w:tcPr>
          <w:p w14:paraId="6CB5D405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93AA9F" w14:textId="559E819E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A055155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0DECDD" w14:textId="72158B6B" w:rsidR="005F545D" w:rsidRPr="003815C3" w:rsidRDefault="005F545D" w:rsidP="00094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44C2F6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6F827C4" w14:textId="18C33644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9" w:type="dxa"/>
          </w:tcPr>
          <w:p w14:paraId="691A6038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3EA3244" w14:textId="3121A8C3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</w:tr>
      <w:tr w:rsidR="005F545D" w:rsidRPr="003815C3" w14:paraId="70F976C2" w14:textId="77777777" w:rsidTr="003F7720">
        <w:tc>
          <w:tcPr>
            <w:tcW w:w="4230" w:type="dxa"/>
          </w:tcPr>
          <w:p w14:paraId="52B6CD79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9F580DC" w14:textId="5FE1B7AB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7" w:type="dxa"/>
          </w:tcPr>
          <w:p w14:paraId="6A5D52F5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9447572" w14:textId="3F9271D2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725A543A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5E2FA8" w14:textId="330C68A0" w:rsidR="005F545D" w:rsidRPr="003815C3" w:rsidRDefault="00AE650A" w:rsidP="00AE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9" w:type="dxa"/>
          </w:tcPr>
          <w:p w14:paraId="4E56F9CD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9BA0908" w14:textId="73542132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5F545D" w:rsidRPr="003815C3" w14:paraId="560BA3E1" w14:textId="77777777" w:rsidTr="003F7720">
        <w:tc>
          <w:tcPr>
            <w:tcW w:w="4230" w:type="dxa"/>
          </w:tcPr>
          <w:p w14:paraId="2D4DDE3F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F53F4C6" w14:textId="263B5319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7" w:type="dxa"/>
          </w:tcPr>
          <w:p w14:paraId="72E21A41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7163702" w14:textId="70255922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5A492A42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3E6FA59" w14:textId="41C982AA" w:rsidR="005F545D" w:rsidRPr="003815C3" w:rsidRDefault="00AE650A" w:rsidP="00AE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9" w:type="dxa"/>
          </w:tcPr>
          <w:p w14:paraId="0F1EF00B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0EB82F4" w14:textId="7D8A6BA1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5F545D" w:rsidRPr="003815C3" w14:paraId="4D2148EE" w14:textId="77777777" w:rsidTr="003F7720">
        <w:tc>
          <w:tcPr>
            <w:tcW w:w="4230" w:type="dxa"/>
          </w:tcPr>
          <w:p w14:paraId="179AD565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F93153" w14:textId="4B607B91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37" w:type="dxa"/>
          </w:tcPr>
          <w:p w14:paraId="57E60861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EDC592A" w14:textId="63D95101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36" w:type="dxa"/>
          </w:tcPr>
          <w:p w14:paraId="565577A0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7DB0706" w14:textId="3CE52801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39" w:type="dxa"/>
          </w:tcPr>
          <w:p w14:paraId="18A9391D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00CF66" w14:textId="424FF20E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5F545D" w:rsidRPr="003815C3" w14:paraId="00730F40" w14:textId="77777777" w:rsidTr="003F7720">
        <w:tc>
          <w:tcPr>
            <w:tcW w:w="4230" w:type="dxa"/>
          </w:tcPr>
          <w:p w14:paraId="10F7BA3D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07F98" w14:textId="679D4A7F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7" w:type="dxa"/>
          </w:tcPr>
          <w:p w14:paraId="301B9DFF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E8906D2" w14:textId="230583AF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36" w:type="dxa"/>
          </w:tcPr>
          <w:p w14:paraId="59D76F31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8D1A0E3" w14:textId="75CA6ECE" w:rsidR="005F545D" w:rsidRPr="003815C3" w:rsidRDefault="00AE650A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1,167</w:t>
            </w:r>
          </w:p>
        </w:tc>
        <w:tc>
          <w:tcPr>
            <w:tcW w:w="239" w:type="dxa"/>
          </w:tcPr>
          <w:p w14:paraId="5D16087E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150B66C" w14:textId="1005D29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2,002</w:t>
            </w:r>
          </w:p>
        </w:tc>
      </w:tr>
      <w:tr w:rsidR="00CF3DDB" w:rsidRPr="003815C3" w14:paraId="00FB8969" w14:textId="77777777" w:rsidTr="003F7720">
        <w:tc>
          <w:tcPr>
            <w:tcW w:w="4230" w:type="dxa"/>
          </w:tcPr>
          <w:p w14:paraId="591CBEB3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CCB890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ED141F4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CDC1F15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1429E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C858702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99928E0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3C1E859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DDB" w:rsidRPr="003815C3" w14:paraId="5606AF23" w14:textId="77777777" w:rsidTr="003F7720">
        <w:tc>
          <w:tcPr>
            <w:tcW w:w="4230" w:type="dxa"/>
          </w:tcPr>
          <w:p w14:paraId="4CD323E9" w14:textId="77777777" w:rsidR="00CF3DDB" w:rsidRPr="003815C3" w:rsidRDefault="00CF3DDB" w:rsidP="003F7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5B158646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3CD0E8F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CB469B4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7EB7E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221718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0DCB0CA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76EA47" w14:textId="77777777" w:rsidR="00CF3DDB" w:rsidRPr="003815C3" w:rsidRDefault="00CF3DDB" w:rsidP="003F7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62D" w:rsidRPr="003815C3" w14:paraId="230CA482" w14:textId="77777777" w:rsidTr="003F7720">
        <w:tc>
          <w:tcPr>
            <w:tcW w:w="4230" w:type="dxa"/>
          </w:tcPr>
          <w:p w14:paraId="5979A99B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6C7B9F" w14:textId="456A4096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7" w:type="dxa"/>
          </w:tcPr>
          <w:p w14:paraId="7BCF5435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BDE601A" w14:textId="243BCA45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7D19A02E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B2303A3" w14:textId="2A770240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9" w:type="dxa"/>
          </w:tcPr>
          <w:p w14:paraId="694F7907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8E2E234" w14:textId="7017AFA9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B3262D" w:rsidRPr="003815C3" w14:paraId="4ECB4CC6" w14:textId="77777777" w:rsidTr="003F7720">
        <w:tc>
          <w:tcPr>
            <w:tcW w:w="4230" w:type="dxa"/>
          </w:tcPr>
          <w:p w14:paraId="370FCADF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696F7" w14:textId="66BFF64D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7" w:type="dxa"/>
          </w:tcPr>
          <w:p w14:paraId="703A6648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72CF5F" w14:textId="24CB7E74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36" w:type="dxa"/>
          </w:tcPr>
          <w:p w14:paraId="4E8A22B0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461961A" w14:textId="329E12E3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9" w:type="dxa"/>
          </w:tcPr>
          <w:p w14:paraId="4EC826F5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F8B51BA" w14:textId="57BAD7AF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  <w:tr w:rsidR="00B3262D" w:rsidRPr="003815C3" w14:paraId="34C349CD" w14:textId="77777777" w:rsidTr="003F7720">
        <w:tc>
          <w:tcPr>
            <w:tcW w:w="4230" w:type="dxa"/>
          </w:tcPr>
          <w:p w14:paraId="684D19AD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DEE234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3198D55C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4F3DF6A0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2B278D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6D991460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24AFA402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33A165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262D" w:rsidRPr="003815C3" w14:paraId="65E3B725" w14:textId="77777777" w:rsidTr="003D790E">
        <w:tc>
          <w:tcPr>
            <w:tcW w:w="4230" w:type="dxa"/>
          </w:tcPr>
          <w:p w14:paraId="42F31A76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34AEFCF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CDE8634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FCF66F7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DD5B1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1EBB77A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AEA846E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1E76A3E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262D" w:rsidRPr="003815C3" w14:paraId="153472BC" w14:textId="77777777" w:rsidTr="003D790E">
        <w:tc>
          <w:tcPr>
            <w:tcW w:w="4230" w:type="dxa"/>
          </w:tcPr>
          <w:p w14:paraId="6BF5F27C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647C67" w14:textId="7209D9FB" w:rsidR="00B3262D" w:rsidRPr="003815C3" w:rsidRDefault="00AE650A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B0550EA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5FDDE26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403A09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FF4A21" w14:textId="01CFED14" w:rsidR="00B3262D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39" w:type="dxa"/>
          </w:tcPr>
          <w:p w14:paraId="3DCBAC2E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993288" w14:textId="06918C66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13,325</w:t>
            </w:r>
          </w:p>
        </w:tc>
      </w:tr>
      <w:tr w:rsidR="003D790E" w:rsidRPr="003815C3" w14:paraId="7E856D05" w14:textId="77777777" w:rsidTr="003D790E">
        <w:tc>
          <w:tcPr>
            <w:tcW w:w="4230" w:type="dxa"/>
          </w:tcPr>
          <w:p w14:paraId="6E1BCEDC" w14:textId="6CD52BD2" w:rsidR="003D790E" w:rsidRPr="003815C3" w:rsidRDefault="003D790E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DBCD27" w14:textId="2A019287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37" w:type="dxa"/>
          </w:tcPr>
          <w:p w14:paraId="7A5A1520" w14:textId="77777777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CE96329" w14:textId="48FEFE51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8E0385" w14:textId="77777777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329E73F" w14:textId="20C6D602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999453D" w14:textId="77777777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801F79E" w14:textId="796F39F8" w:rsidR="003D790E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262D" w:rsidRPr="003815C3" w14:paraId="2B51F203" w14:textId="77777777" w:rsidTr="003F7720">
        <w:tc>
          <w:tcPr>
            <w:tcW w:w="4230" w:type="dxa"/>
          </w:tcPr>
          <w:p w14:paraId="18225C48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3B02A8" w14:textId="67A011CF" w:rsidR="00B3262D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37" w:type="dxa"/>
          </w:tcPr>
          <w:p w14:paraId="67E1D254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D4EBE8D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F0FF7D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8863734" w14:textId="661F0A63" w:rsidR="00B3262D" w:rsidRPr="003815C3" w:rsidRDefault="003D790E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39" w:type="dxa"/>
          </w:tcPr>
          <w:p w14:paraId="400082BC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EA42CA7" w14:textId="18C3D529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13,325</w:t>
            </w:r>
          </w:p>
        </w:tc>
      </w:tr>
      <w:tr w:rsidR="00B3262D" w:rsidRPr="003815C3" w14:paraId="73E07477" w14:textId="77777777" w:rsidTr="003F7720">
        <w:tc>
          <w:tcPr>
            <w:tcW w:w="4230" w:type="dxa"/>
          </w:tcPr>
          <w:p w14:paraId="01BE33F0" w14:textId="77777777" w:rsidR="00B3262D" w:rsidRPr="003815C3" w:rsidRDefault="00B3262D" w:rsidP="00B3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DB1F4D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94CD81F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40BCD24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9BA8A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D061F84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EF3ED8F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EED6249" w14:textId="77777777" w:rsidR="00B3262D" w:rsidRPr="003815C3" w:rsidRDefault="00B3262D" w:rsidP="00B3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4E0F371" w14:textId="77777777" w:rsidR="00CF3DDB" w:rsidRPr="003815C3" w:rsidRDefault="00CF3DDB" w:rsidP="00CF3DDB">
      <w:pPr>
        <w:rPr>
          <w:rFonts w:ascii="Angsana New" w:hAnsi="Angsana New"/>
          <w:sz w:val="30"/>
          <w:szCs w:val="30"/>
        </w:rPr>
      </w:pPr>
    </w:p>
    <w:p w14:paraId="4D0ACAA3" w14:textId="77777777" w:rsidR="00CF3DDB" w:rsidRPr="003815C3" w:rsidRDefault="00CF3DDB" w:rsidP="00CF3DD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5F545D" w:rsidRPr="003815C3" w14:paraId="220F1D05" w14:textId="77777777" w:rsidTr="00C86A94">
        <w:trPr>
          <w:tblHeader/>
        </w:trPr>
        <w:tc>
          <w:tcPr>
            <w:tcW w:w="4230" w:type="dxa"/>
          </w:tcPr>
          <w:p w14:paraId="320C9AD2" w14:textId="7543AD4E" w:rsidR="005F545D" w:rsidRPr="003815C3" w:rsidRDefault="005F545D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9C2855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C407A5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4065F259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45D" w:rsidRPr="003815C3" w14:paraId="240399A5" w14:textId="77777777" w:rsidTr="00C86A94">
        <w:trPr>
          <w:tblHeader/>
        </w:trPr>
        <w:tc>
          <w:tcPr>
            <w:tcW w:w="4230" w:type="dxa"/>
          </w:tcPr>
          <w:p w14:paraId="5A6D073E" w14:textId="405C80EC" w:rsidR="005F545D" w:rsidRPr="003815C3" w:rsidRDefault="00BA6FC9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23BBB057" w14:textId="0063511A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7268B2C6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9F4679" w14:textId="515F8E5D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A5F6334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86D9429" w14:textId="11FB4751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1ED9D3AB" w14:textId="77777777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9A1AD1" w14:textId="6FEBA1AD" w:rsidR="005F545D" w:rsidRPr="003815C3" w:rsidRDefault="005F545D" w:rsidP="005F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3DDB" w:rsidRPr="003815C3" w14:paraId="4146439C" w14:textId="77777777" w:rsidTr="00C86A94">
        <w:trPr>
          <w:tblHeader/>
        </w:trPr>
        <w:tc>
          <w:tcPr>
            <w:tcW w:w="4230" w:type="dxa"/>
          </w:tcPr>
          <w:p w14:paraId="38D916BE" w14:textId="67E4027F" w:rsidR="00CF3DDB" w:rsidRPr="003815C3" w:rsidRDefault="00BA6FC9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080" w:type="dxa"/>
          </w:tcPr>
          <w:p w14:paraId="7B4A4D43" w14:textId="760226BE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C83062A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99058CA" w14:textId="36B82664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1AB2E00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109024" w14:textId="2FE3F8A6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09767C43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89DF3F" w14:textId="009B5113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F3DDB" w:rsidRPr="003815C3" w14:paraId="1455C4DD" w14:textId="77777777" w:rsidTr="00C86A94">
        <w:trPr>
          <w:tblHeader/>
        </w:trPr>
        <w:tc>
          <w:tcPr>
            <w:tcW w:w="4230" w:type="dxa"/>
          </w:tcPr>
          <w:p w14:paraId="3F9C9BB4" w14:textId="77777777" w:rsidR="00CF3DDB" w:rsidRPr="003815C3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60E0EA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3DDB" w:rsidRPr="003815C3" w14:paraId="5744CD6F" w14:textId="77777777" w:rsidTr="00C86A94">
        <w:tc>
          <w:tcPr>
            <w:tcW w:w="4230" w:type="dxa"/>
          </w:tcPr>
          <w:p w14:paraId="396E06D0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4D0819B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CED47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BB9133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43F1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794274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9B46A5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95FB23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DDB" w:rsidRPr="003815C3" w14:paraId="476075E7" w14:textId="77777777" w:rsidTr="00C86A94">
        <w:tc>
          <w:tcPr>
            <w:tcW w:w="4230" w:type="dxa"/>
          </w:tcPr>
          <w:p w14:paraId="0589F2EB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838E1D0" w14:textId="4FDE54CD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93BA42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0146F56" w14:textId="53C5328A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01EE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EAEEDB2" w14:textId="781FD180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49,594</w:t>
            </w:r>
          </w:p>
        </w:tc>
        <w:tc>
          <w:tcPr>
            <w:tcW w:w="239" w:type="dxa"/>
          </w:tcPr>
          <w:p w14:paraId="37E194B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12FC28" w14:textId="16AE77F0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49,115</w:t>
            </w:r>
          </w:p>
        </w:tc>
      </w:tr>
      <w:tr w:rsidR="00CF3DDB" w:rsidRPr="003815C3" w14:paraId="4905A662" w14:textId="77777777" w:rsidTr="00C86A94">
        <w:tc>
          <w:tcPr>
            <w:tcW w:w="4230" w:type="dxa"/>
          </w:tcPr>
          <w:p w14:paraId="5A9803E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DB48E2" w14:textId="531F3ABF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37" w:type="dxa"/>
          </w:tcPr>
          <w:p w14:paraId="3B87B8E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0CD559A" w14:textId="18CC9EC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4059CD1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01CA9AA" w14:textId="36052A10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39" w:type="dxa"/>
          </w:tcPr>
          <w:p w14:paraId="76A5CA3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14B18DD" w14:textId="1BB852F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</w:tr>
      <w:tr w:rsidR="00CF3DDB" w:rsidRPr="003815C3" w14:paraId="45521E86" w14:textId="77777777" w:rsidTr="00C86A94">
        <w:tc>
          <w:tcPr>
            <w:tcW w:w="4230" w:type="dxa"/>
          </w:tcPr>
          <w:p w14:paraId="78CCDE1B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71B036" w14:textId="3A1F4E79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37" w:type="dxa"/>
          </w:tcPr>
          <w:p w14:paraId="3281F1F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E2B7AB9" w14:textId="3A5454E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6" w:type="dxa"/>
          </w:tcPr>
          <w:p w14:paraId="250FF2A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DDF77E" w14:textId="3771645C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50,372</w:t>
            </w:r>
          </w:p>
        </w:tc>
        <w:tc>
          <w:tcPr>
            <w:tcW w:w="239" w:type="dxa"/>
          </w:tcPr>
          <w:p w14:paraId="316C876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B9319D1" w14:textId="0CA666BA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49,903</w:t>
            </w:r>
          </w:p>
        </w:tc>
      </w:tr>
      <w:tr w:rsidR="00CF3DDB" w:rsidRPr="003815C3" w14:paraId="59C84F1D" w14:textId="77777777" w:rsidTr="00C86A94">
        <w:tc>
          <w:tcPr>
            <w:tcW w:w="4230" w:type="dxa"/>
          </w:tcPr>
          <w:p w14:paraId="7A69CBF9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C312BB" w14:textId="1D72848F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(631)</w:t>
            </w:r>
          </w:p>
        </w:tc>
        <w:tc>
          <w:tcPr>
            <w:tcW w:w="237" w:type="dxa"/>
          </w:tcPr>
          <w:p w14:paraId="21B272C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E99315" w14:textId="680ED4B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(584)</w:t>
            </w:r>
          </w:p>
        </w:tc>
        <w:tc>
          <w:tcPr>
            <w:tcW w:w="236" w:type="dxa"/>
          </w:tcPr>
          <w:p w14:paraId="7CBC6A3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34394CC" w14:textId="4A726F36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(50,225)</w:t>
            </w:r>
          </w:p>
        </w:tc>
        <w:tc>
          <w:tcPr>
            <w:tcW w:w="239" w:type="dxa"/>
          </w:tcPr>
          <w:p w14:paraId="32B047A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B8A615" w14:textId="602D7F8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(49,699)</w:t>
            </w:r>
          </w:p>
        </w:tc>
      </w:tr>
      <w:tr w:rsidR="00CF3DDB" w:rsidRPr="003815C3" w14:paraId="290BBB09" w14:textId="77777777" w:rsidTr="00C86A94">
        <w:tc>
          <w:tcPr>
            <w:tcW w:w="4230" w:type="dxa"/>
          </w:tcPr>
          <w:p w14:paraId="7490036B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E011B0" w14:textId="0873BED0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37" w:type="dxa"/>
          </w:tcPr>
          <w:p w14:paraId="5613637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DC37A8" w14:textId="463E325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5B4FF6E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5C0EC91" w14:textId="5B12EA4B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39" w:type="dxa"/>
          </w:tcPr>
          <w:p w14:paraId="754043E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3D7ABF5A" w14:textId="6731C9BC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204</w:t>
            </w:r>
          </w:p>
        </w:tc>
      </w:tr>
      <w:tr w:rsidR="00CF3DDB" w:rsidRPr="003815C3" w14:paraId="15ADB55C" w14:textId="77777777" w:rsidTr="00C86A94">
        <w:tc>
          <w:tcPr>
            <w:tcW w:w="4230" w:type="dxa"/>
          </w:tcPr>
          <w:p w14:paraId="7BEA6326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9EA997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80F7E2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681A1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D3EAA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819F1F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663CA3A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1C98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DDB" w:rsidRPr="003815C3" w14:paraId="09CA8682" w14:textId="77777777" w:rsidTr="00C86A94">
        <w:tc>
          <w:tcPr>
            <w:tcW w:w="4230" w:type="dxa"/>
          </w:tcPr>
          <w:p w14:paraId="4413586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340472" w14:textId="6555428D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42,298</w:t>
            </w:r>
          </w:p>
        </w:tc>
        <w:tc>
          <w:tcPr>
            <w:tcW w:w="237" w:type="dxa"/>
          </w:tcPr>
          <w:p w14:paraId="279B61C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F0208E0" w14:textId="2986B0A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38,281</w:t>
            </w:r>
          </w:p>
        </w:tc>
        <w:tc>
          <w:tcPr>
            <w:tcW w:w="236" w:type="dxa"/>
          </w:tcPr>
          <w:p w14:paraId="5C1B321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A5DAFD1" w14:textId="25A2931B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42,189</w:t>
            </w:r>
          </w:p>
        </w:tc>
        <w:tc>
          <w:tcPr>
            <w:tcW w:w="239" w:type="dxa"/>
          </w:tcPr>
          <w:p w14:paraId="172EAA6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4B5A0C" w14:textId="5335B763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38,177</w:t>
            </w:r>
          </w:p>
        </w:tc>
      </w:tr>
      <w:tr w:rsidR="00CF3DDB" w:rsidRPr="003815C3" w14:paraId="5DB2147D" w14:textId="77777777" w:rsidTr="00C86A94">
        <w:tc>
          <w:tcPr>
            <w:tcW w:w="4230" w:type="dxa"/>
          </w:tcPr>
          <w:p w14:paraId="3996DE5A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DCF437" w14:textId="31403637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691D3C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3770FA6" w14:textId="5F1274DF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A04BA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582A1A0" w14:textId="3400E492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9" w:type="dxa"/>
          </w:tcPr>
          <w:p w14:paraId="0F7F692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F25BA2" w14:textId="193952F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CF3DDB" w:rsidRPr="003815C3" w14:paraId="1C20C588" w14:textId="77777777" w:rsidTr="00C86A94">
        <w:tc>
          <w:tcPr>
            <w:tcW w:w="4230" w:type="dxa"/>
          </w:tcPr>
          <w:p w14:paraId="13C8F9E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028858A" w14:textId="6A6A0665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7" w:type="dxa"/>
          </w:tcPr>
          <w:p w14:paraId="4D97B87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8C1241" w14:textId="2C68AB85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28A538D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820876" w14:textId="74C41075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9" w:type="dxa"/>
          </w:tcPr>
          <w:p w14:paraId="488B82D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274221" w14:textId="1E12731A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CF3DDB" w:rsidRPr="003815C3" w14:paraId="69E272A8" w14:textId="77777777" w:rsidTr="00C86A94">
        <w:tc>
          <w:tcPr>
            <w:tcW w:w="4230" w:type="dxa"/>
          </w:tcPr>
          <w:p w14:paraId="3046A83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1AFBCC4" w14:textId="6B26A0A4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7" w:type="dxa"/>
          </w:tcPr>
          <w:p w14:paraId="6DE977E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AABF4D" w14:textId="0CB6FF9B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14:paraId="2179BEB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6967933" w14:textId="5A4CD3A4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65B489F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1EC7C3" w14:textId="7083A2E2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CF3DDB" w:rsidRPr="003815C3" w14:paraId="08A707C1" w14:textId="77777777" w:rsidTr="00C86A94">
        <w:tc>
          <w:tcPr>
            <w:tcW w:w="4230" w:type="dxa"/>
          </w:tcPr>
          <w:p w14:paraId="2F5589A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F61E0" w14:textId="09F4D75D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  <w:tc>
          <w:tcPr>
            <w:tcW w:w="237" w:type="dxa"/>
          </w:tcPr>
          <w:p w14:paraId="3AAAB8C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27F5B12" w14:textId="2146587D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  <w:tc>
          <w:tcPr>
            <w:tcW w:w="236" w:type="dxa"/>
          </w:tcPr>
          <w:p w14:paraId="2AD5A4E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123B97C" w14:textId="7C8875B7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239" w:type="dxa"/>
          </w:tcPr>
          <w:p w14:paraId="328FB12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D8BD63F" w14:textId="5497139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</w:tr>
      <w:tr w:rsidR="00CF3DDB" w:rsidRPr="003815C3" w14:paraId="672F88B3" w14:textId="77777777" w:rsidTr="00C86A94">
        <w:tc>
          <w:tcPr>
            <w:tcW w:w="4230" w:type="dxa"/>
          </w:tcPr>
          <w:p w14:paraId="0AE13AED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9E5855" w14:textId="0138759C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47,265</w:t>
            </w:r>
          </w:p>
        </w:tc>
        <w:tc>
          <w:tcPr>
            <w:tcW w:w="237" w:type="dxa"/>
          </w:tcPr>
          <w:p w14:paraId="3EAFA49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34A54D3" w14:textId="5B76723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42,344</w:t>
            </w:r>
          </w:p>
        </w:tc>
        <w:tc>
          <w:tcPr>
            <w:tcW w:w="236" w:type="dxa"/>
          </w:tcPr>
          <w:p w14:paraId="05A51B4A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14AA72" w14:textId="71201565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47,301</w:t>
            </w:r>
          </w:p>
        </w:tc>
        <w:tc>
          <w:tcPr>
            <w:tcW w:w="239" w:type="dxa"/>
          </w:tcPr>
          <w:p w14:paraId="75DB929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394312F" w14:textId="02E1D92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41,802</w:t>
            </w:r>
          </w:p>
        </w:tc>
      </w:tr>
      <w:tr w:rsidR="00CF3DDB" w:rsidRPr="003815C3" w14:paraId="1DC4FCAE" w14:textId="77777777" w:rsidTr="00C86A94">
        <w:tc>
          <w:tcPr>
            <w:tcW w:w="4230" w:type="dxa"/>
          </w:tcPr>
          <w:p w14:paraId="259C36D0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EF7FB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30435A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8AFFF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983D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5493871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B1D80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3B9E64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3DDB" w:rsidRPr="003815C3" w14:paraId="064AB82D" w14:textId="77777777" w:rsidTr="00C86A94">
        <w:tc>
          <w:tcPr>
            <w:tcW w:w="4230" w:type="dxa"/>
          </w:tcPr>
          <w:p w14:paraId="291E577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C0EF35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499E21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E82660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90780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0587BF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D98255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DC80E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3DDB" w:rsidRPr="003815C3" w14:paraId="041D636A" w14:textId="77777777" w:rsidTr="00C86A94">
        <w:tc>
          <w:tcPr>
            <w:tcW w:w="4230" w:type="dxa"/>
          </w:tcPr>
          <w:p w14:paraId="7B885309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7E6856B" w14:textId="11181061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37" w:type="dxa"/>
          </w:tcPr>
          <w:p w14:paraId="21992B2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19ED89" w14:textId="666B844D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59BA5D3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97B70A" w14:textId="1569C749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9" w:type="dxa"/>
          </w:tcPr>
          <w:p w14:paraId="2055D83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854B12A" w14:textId="1F19C5E9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CF3DDB" w:rsidRPr="003815C3" w14:paraId="064358C4" w14:textId="77777777" w:rsidTr="00C86A94">
        <w:tc>
          <w:tcPr>
            <w:tcW w:w="4230" w:type="dxa"/>
          </w:tcPr>
          <w:p w14:paraId="767B9419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ED84EE" w14:textId="6339030C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11966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9C47FBA" w14:textId="59BDCB0B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5024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68141881" w14:textId="55CEA57A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1,036</w:t>
            </w:r>
          </w:p>
        </w:tc>
        <w:tc>
          <w:tcPr>
            <w:tcW w:w="239" w:type="dxa"/>
          </w:tcPr>
          <w:p w14:paraId="65FD031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66CC80D" w14:textId="7D725C6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</w:tr>
      <w:tr w:rsidR="00CF3DDB" w:rsidRPr="003815C3" w14:paraId="50EA6A9C" w14:textId="77777777" w:rsidTr="00C86A94">
        <w:tc>
          <w:tcPr>
            <w:tcW w:w="4230" w:type="dxa"/>
          </w:tcPr>
          <w:p w14:paraId="60B119F6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53DEC81" w14:textId="5A1047A9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7" w:type="dxa"/>
          </w:tcPr>
          <w:p w14:paraId="33A6C73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44A5D" w14:textId="205C6759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1115A80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6DBF102" w14:textId="20DD6248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9" w:type="dxa"/>
          </w:tcPr>
          <w:p w14:paraId="3EB992B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03F8BFD" w14:textId="446BA6A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CF3DDB" w:rsidRPr="003815C3" w14:paraId="16D10F59" w14:textId="77777777" w:rsidTr="00C86A94">
        <w:tc>
          <w:tcPr>
            <w:tcW w:w="4230" w:type="dxa"/>
          </w:tcPr>
          <w:p w14:paraId="4C08CCB2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8A1A355" w14:textId="3E5D677E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37" w:type="dxa"/>
          </w:tcPr>
          <w:p w14:paraId="3C039F1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1FBEDF4" w14:textId="4C1BA906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  <w:tc>
          <w:tcPr>
            <w:tcW w:w="236" w:type="dxa"/>
          </w:tcPr>
          <w:p w14:paraId="68E4A25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352226" w14:textId="39705EEC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39" w:type="dxa"/>
          </w:tcPr>
          <w:p w14:paraId="5F6BE24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8D4626F" w14:textId="2618C1AA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</w:tr>
      <w:tr w:rsidR="00CF3DDB" w:rsidRPr="003815C3" w14:paraId="1BB4E862" w14:textId="77777777" w:rsidTr="00C86A94">
        <w:tc>
          <w:tcPr>
            <w:tcW w:w="4230" w:type="dxa"/>
          </w:tcPr>
          <w:p w14:paraId="6D4686B2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AA51CD" w14:textId="45755F98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37" w:type="dxa"/>
          </w:tcPr>
          <w:p w14:paraId="3210F81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00B7E26" w14:textId="3EFA77A0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63F35D2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A4AA4B3" w14:textId="50856F35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6C9D2B9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49DFB0C" w14:textId="53C2181F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CF3DDB" w:rsidRPr="003815C3" w14:paraId="5A3E3048" w14:textId="77777777" w:rsidTr="00C86A94">
        <w:tc>
          <w:tcPr>
            <w:tcW w:w="4230" w:type="dxa"/>
          </w:tcPr>
          <w:p w14:paraId="0643B61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D7CED" w14:textId="540468A7" w:rsidR="00CF3DDB" w:rsidRPr="003815C3" w:rsidRDefault="00C7192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37" w:type="dxa"/>
          </w:tcPr>
          <w:p w14:paraId="109E718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297540CD" w14:textId="14332DBC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6" w:type="dxa"/>
          </w:tcPr>
          <w:p w14:paraId="1243B14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9F471C4" w14:textId="1BFEA5B3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1,534</w:t>
            </w:r>
          </w:p>
        </w:tc>
        <w:tc>
          <w:tcPr>
            <w:tcW w:w="239" w:type="dxa"/>
          </w:tcPr>
          <w:p w14:paraId="41BD53E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748ADBF" w14:textId="0000F685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</w:tr>
      <w:tr w:rsidR="00CF3DDB" w:rsidRPr="003815C3" w14:paraId="79FA16A6" w14:textId="77777777" w:rsidTr="00C86A94">
        <w:tc>
          <w:tcPr>
            <w:tcW w:w="4230" w:type="dxa"/>
          </w:tcPr>
          <w:p w14:paraId="1ECF2754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48DF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1663AE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9EDABE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8483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4327E9C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D3F87A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943D2C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3DDB" w:rsidRPr="003815C3" w14:paraId="30E6599B" w14:textId="77777777" w:rsidTr="00C86A94">
        <w:trPr>
          <w:trHeight w:val="341"/>
        </w:trPr>
        <w:tc>
          <w:tcPr>
            <w:tcW w:w="4230" w:type="dxa"/>
            <w:shd w:val="clear" w:color="auto" w:fill="auto"/>
          </w:tcPr>
          <w:p w14:paraId="0A43CFE6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668B6C1D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DBF924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95B0C9A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FF37E1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E0F749A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1F904D2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93AD412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3DDB" w:rsidRPr="003815C3" w14:paraId="0243604D" w14:textId="77777777" w:rsidTr="00C86A94">
        <w:tc>
          <w:tcPr>
            <w:tcW w:w="4230" w:type="dxa"/>
            <w:shd w:val="clear" w:color="auto" w:fill="auto"/>
          </w:tcPr>
          <w:p w14:paraId="10086973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C227F6" w14:textId="2068D374" w:rsidR="00CF3DDB" w:rsidRPr="003815C3" w:rsidRDefault="00B3262D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83D14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8003A27" w14:textId="4111DAC6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7BC3CE3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1CA40D0" w14:textId="32E2616E" w:rsidR="00CF3DDB" w:rsidRPr="003815C3" w:rsidRDefault="00B3262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252DB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857FAF6" w14:textId="0C39F83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CF3DDB" w:rsidRPr="003815C3" w:rsidDel="00C4573B" w14:paraId="1BAF1F67" w14:textId="77777777" w:rsidTr="00C86A94">
        <w:trPr>
          <w:trHeight w:val="233"/>
        </w:trPr>
        <w:tc>
          <w:tcPr>
            <w:tcW w:w="4230" w:type="dxa"/>
            <w:shd w:val="clear" w:color="auto" w:fill="auto"/>
          </w:tcPr>
          <w:p w14:paraId="6DD20E89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49030" w14:textId="7084D4BE" w:rsidR="00CF3DDB" w:rsidRPr="003815C3" w:rsidRDefault="00B3262D" w:rsidP="00820E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9C59EE" w14:textId="77777777" w:rsidR="00CF3DDB" w:rsidRPr="003815C3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2C6CB" w14:textId="35F47F5C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A013097" w14:textId="77777777" w:rsidR="00CF3DDB" w:rsidRPr="003815C3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D856" w14:textId="31C07BB9" w:rsidR="00CF3DDB" w:rsidRPr="003815C3" w:rsidRDefault="00B3262D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3C54005" w14:textId="77777777" w:rsidR="00CF3DDB" w:rsidRPr="003815C3" w:rsidDel="00C4573B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E56B" w14:textId="018215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</w:tr>
    </w:tbl>
    <w:p w14:paraId="28546A9E" w14:textId="77777777" w:rsidR="00CF3DDB" w:rsidRPr="003815C3" w:rsidRDefault="00CF3DDB" w:rsidP="00CF3DDB">
      <w:pPr>
        <w:rPr>
          <w:rFonts w:ascii="Angsana New" w:hAnsi="Angsana New"/>
          <w:sz w:val="30"/>
          <w:szCs w:val="30"/>
        </w:rPr>
      </w:pPr>
    </w:p>
    <w:p w14:paraId="498AEBB7" w14:textId="77777777" w:rsidR="00CF3DDB" w:rsidRPr="003815C3" w:rsidRDefault="00CF3DDB" w:rsidP="00CF3DD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5F545D" w:rsidRPr="003815C3" w14:paraId="60E8A259" w14:textId="77777777" w:rsidTr="00C86A94">
        <w:trPr>
          <w:tblHeader/>
        </w:trPr>
        <w:tc>
          <w:tcPr>
            <w:tcW w:w="4230" w:type="dxa"/>
          </w:tcPr>
          <w:p w14:paraId="6625CCFC" w14:textId="59545379" w:rsidR="005F545D" w:rsidRPr="003815C3" w:rsidRDefault="005F545D" w:rsidP="005F545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35BF3B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FF6128C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E327614" w14:textId="77777777" w:rsidR="005F545D" w:rsidRPr="003815C3" w:rsidRDefault="005F545D" w:rsidP="005F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6846" w:rsidRPr="003815C3" w14:paraId="297591B4" w14:textId="77777777" w:rsidTr="00C86A94">
        <w:trPr>
          <w:tblHeader/>
        </w:trPr>
        <w:tc>
          <w:tcPr>
            <w:tcW w:w="4230" w:type="dxa"/>
          </w:tcPr>
          <w:p w14:paraId="02032CAC" w14:textId="4B91899C" w:rsidR="00776846" w:rsidRPr="003815C3" w:rsidRDefault="00776846" w:rsidP="0077684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4ED5621B" w14:textId="3B738F39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6B21724F" w14:textId="77777777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D2B42FF" w14:textId="5B4A5AEB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7FB62C0A" w14:textId="77777777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AC48222" w14:textId="4E8EC1B6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2FC107A0" w14:textId="77777777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4E6496" w14:textId="55AA42E0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76846" w:rsidRPr="003815C3" w14:paraId="150C852C" w14:textId="77777777" w:rsidTr="00C86A94">
        <w:trPr>
          <w:tblHeader/>
        </w:trPr>
        <w:tc>
          <w:tcPr>
            <w:tcW w:w="4230" w:type="dxa"/>
          </w:tcPr>
          <w:p w14:paraId="57A91C4D" w14:textId="295913AB" w:rsidR="00776846" w:rsidRPr="003815C3" w:rsidRDefault="00776846" w:rsidP="0077684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080" w:type="dxa"/>
          </w:tcPr>
          <w:p w14:paraId="0DAFAC5D" w14:textId="1304F79A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7741EF7" w14:textId="77777777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D49F88" w14:textId="2B991BDF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3F8E7EA" w14:textId="77777777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EE5EF19" w14:textId="3DAA5860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46126BEC" w14:textId="77777777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BC30E68" w14:textId="5261BC89" w:rsidR="00776846" w:rsidRPr="003815C3" w:rsidRDefault="00776846" w:rsidP="00776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F3DDB" w:rsidRPr="003815C3" w14:paraId="0A132E7E" w14:textId="77777777" w:rsidTr="00C86A94">
        <w:trPr>
          <w:tblHeader/>
        </w:trPr>
        <w:tc>
          <w:tcPr>
            <w:tcW w:w="4230" w:type="dxa"/>
          </w:tcPr>
          <w:p w14:paraId="1C5DB736" w14:textId="77777777" w:rsidR="00CF3DDB" w:rsidRPr="003815C3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24A5E5E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3DDB" w:rsidRPr="003815C3" w14:paraId="042BC8F4" w14:textId="77777777" w:rsidTr="00C86A94">
        <w:tc>
          <w:tcPr>
            <w:tcW w:w="4230" w:type="dxa"/>
            <w:shd w:val="clear" w:color="auto" w:fill="auto"/>
          </w:tcPr>
          <w:p w14:paraId="1CEB524B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AC0DBC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3BBC3D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55526E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C292A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980308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75D2CFE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37E025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3DDB" w:rsidRPr="003815C3" w14:paraId="31D3B114" w14:textId="77777777" w:rsidTr="00C86A94">
        <w:tc>
          <w:tcPr>
            <w:tcW w:w="4230" w:type="dxa"/>
            <w:shd w:val="clear" w:color="auto" w:fill="auto"/>
          </w:tcPr>
          <w:p w14:paraId="1EC8DEDB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B1A4377" w14:textId="1327794E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9ADFC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587D44C" w14:textId="02C9AE33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83CE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6745256" w14:textId="0051E2FA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1,479</w:t>
            </w:r>
          </w:p>
        </w:tc>
        <w:tc>
          <w:tcPr>
            <w:tcW w:w="239" w:type="dxa"/>
            <w:shd w:val="clear" w:color="auto" w:fill="auto"/>
          </w:tcPr>
          <w:p w14:paraId="67879BD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8723E7A" w14:textId="4836741F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1,454</w:t>
            </w:r>
          </w:p>
        </w:tc>
      </w:tr>
      <w:tr w:rsidR="00CF3DDB" w:rsidRPr="003815C3" w14:paraId="564B2579" w14:textId="77777777" w:rsidTr="00C86A94">
        <w:tc>
          <w:tcPr>
            <w:tcW w:w="4230" w:type="dxa"/>
            <w:shd w:val="clear" w:color="auto" w:fill="auto"/>
          </w:tcPr>
          <w:p w14:paraId="213D0F2E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E7C130E" w14:textId="07E48B8A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7" w:type="dxa"/>
            <w:shd w:val="clear" w:color="auto" w:fill="auto"/>
          </w:tcPr>
          <w:p w14:paraId="38F3D488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D2D3414" w14:textId="5DC6943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4A33D8D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21216B4" w14:textId="3F89D69B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9" w:type="dxa"/>
            <w:shd w:val="clear" w:color="auto" w:fill="auto"/>
          </w:tcPr>
          <w:p w14:paraId="4AFDE17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8C05A0C" w14:textId="7E5CCF13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</w:tr>
      <w:tr w:rsidR="00CF3DDB" w:rsidRPr="003815C3" w14:paraId="0473EFE1" w14:textId="77777777" w:rsidTr="00C86A94">
        <w:tc>
          <w:tcPr>
            <w:tcW w:w="4230" w:type="dxa"/>
            <w:shd w:val="clear" w:color="auto" w:fill="auto"/>
          </w:tcPr>
          <w:p w14:paraId="1BE965C1" w14:textId="77777777" w:rsidR="00CF3DDB" w:rsidRPr="003815C3" w:rsidRDefault="00CF3DDB" w:rsidP="00CF3DD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F16BF0" w14:textId="65C9DE0F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FC6B35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4DA4886" w14:textId="67F3382F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51D2090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976ECA9" w14:textId="25FABC32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7261D9A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EE78F5F" w14:textId="77F0AB96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CF3DDB" w:rsidRPr="003815C3" w14:paraId="1327EB58" w14:textId="77777777" w:rsidTr="00C86A94">
        <w:tc>
          <w:tcPr>
            <w:tcW w:w="4230" w:type="dxa"/>
            <w:shd w:val="clear" w:color="auto" w:fill="auto"/>
          </w:tcPr>
          <w:p w14:paraId="6EC63F56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8B3B6" w14:textId="47330313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7" w:type="dxa"/>
            <w:shd w:val="clear" w:color="auto" w:fill="auto"/>
          </w:tcPr>
          <w:p w14:paraId="1F93357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7FD96" w14:textId="5BE9CAAB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2F48430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02DCD" w14:textId="660652E2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1,495</w:t>
            </w:r>
          </w:p>
        </w:tc>
        <w:tc>
          <w:tcPr>
            <w:tcW w:w="239" w:type="dxa"/>
            <w:shd w:val="clear" w:color="auto" w:fill="auto"/>
          </w:tcPr>
          <w:p w14:paraId="7329C52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E0F91" w14:textId="27E0D012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1,477</w:t>
            </w:r>
          </w:p>
        </w:tc>
      </w:tr>
      <w:tr w:rsidR="00CF3DDB" w:rsidRPr="003815C3" w14:paraId="770CCD87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7D7C5540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DF60A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58AB50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54F1A9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BBFF4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3D1A43" w14:textId="1E6C3A0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425638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9679D5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DDB" w:rsidRPr="003815C3" w14:paraId="210D43F5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41359E97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111EC1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9ACAAD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85E4203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174DE6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0143E1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39F6B9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EEB11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DDB" w:rsidRPr="003815C3" w14:paraId="229A218D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14F4DE1B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0F96BF5" w14:textId="02A6929D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37" w:type="dxa"/>
            <w:shd w:val="clear" w:color="auto" w:fill="auto"/>
          </w:tcPr>
          <w:p w14:paraId="4BAF47A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E5DC876" w14:textId="2C9ED25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36" w:type="dxa"/>
            <w:shd w:val="clear" w:color="auto" w:fill="auto"/>
          </w:tcPr>
          <w:p w14:paraId="0EE0201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73B3E23" w14:textId="6CBAA0BE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39" w:type="dxa"/>
            <w:shd w:val="clear" w:color="auto" w:fill="auto"/>
          </w:tcPr>
          <w:p w14:paraId="46CB984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B9D0A20" w14:textId="3263E30C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F3DDB" w:rsidRPr="003815C3" w14:paraId="6932054B" w14:textId="77777777" w:rsidTr="00C86A94">
        <w:trPr>
          <w:trHeight w:val="159"/>
        </w:trPr>
        <w:tc>
          <w:tcPr>
            <w:tcW w:w="4230" w:type="dxa"/>
            <w:shd w:val="clear" w:color="auto" w:fill="auto"/>
          </w:tcPr>
          <w:p w14:paraId="0E05F35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55537A3" w14:textId="4B53323A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44125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B7FD724" w14:textId="2FDD9BF1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6D438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4C3F037" w14:textId="4EB59CF9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BE3344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58D6B8" w14:textId="47B8C31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F3DDB" w:rsidRPr="003815C3" w:rsidDel="000008D6" w14:paraId="3F4D62C4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F01EDC8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80BDBD6" w14:textId="3E1AA431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14,384</w:t>
            </w:r>
          </w:p>
        </w:tc>
        <w:tc>
          <w:tcPr>
            <w:tcW w:w="237" w:type="dxa"/>
            <w:shd w:val="clear" w:color="auto" w:fill="auto"/>
          </w:tcPr>
          <w:p w14:paraId="09FD73D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51C370" w14:textId="13B89620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13,768</w:t>
            </w:r>
          </w:p>
        </w:tc>
        <w:tc>
          <w:tcPr>
            <w:tcW w:w="236" w:type="dxa"/>
            <w:shd w:val="clear" w:color="auto" w:fill="auto"/>
          </w:tcPr>
          <w:p w14:paraId="6AC392B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DFD642" w14:textId="64460B58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12,968</w:t>
            </w:r>
          </w:p>
        </w:tc>
        <w:tc>
          <w:tcPr>
            <w:tcW w:w="239" w:type="dxa"/>
            <w:shd w:val="clear" w:color="auto" w:fill="auto"/>
          </w:tcPr>
          <w:p w14:paraId="052B9E2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55E5770" w14:textId="00473F8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9,598</w:t>
            </w:r>
          </w:p>
        </w:tc>
      </w:tr>
      <w:tr w:rsidR="00CF3DDB" w:rsidRPr="003815C3" w14:paraId="5C8DF858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8907856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654B6A" w14:textId="79117C00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37" w:type="dxa"/>
            <w:shd w:val="clear" w:color="auto" w:fill="auto"/>
          </w:tcPr>
          <w:p w14:paraId="6E0B08F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8647F78" w14:textId="2A39C47C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027AE2DC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3F5DB13E" w14:textId="488537ED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9" w:type="dxa"/>
            <w:shd w:val="clear" w:color="auto" w:fill="auto"/>
          </w:tcPr>
          <w:p w14:paraId="08656E8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364DAA60" w14:textId="7598F310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CF3DDB" w:rsidRPr="003815C3" w14:paraId="0007070F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D7D2F2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7CDA" w14:textId="595231F6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15,106</w:t>
            </w:r>
          </w:p>
        </w:tc>
        <w:tc>
          <w:tcPr>
            <w:tcW w:w="237" w:type="dxa"/>
            <w:shd w:val="clear" w:color="auto" w:fill="auto"/>
          </w:tcPr>
          <w:p w14:paraId="00708BF2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560BB" w14:textId="25145D25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14,520</w:t>
            </w:r>
          </w:p>
        </w:tc>
        <w:tc>
          <w:tcPr>
            <w:tcW w:w="236" w:type="dxa"/>
            <w:shd w:val="clear" w:color="auto" w:fill="auto"/>
          </w:tcPr>
          <w:p w14:paraId="614CF160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D69A" w14:textId="26F28ECF" w:rsidR="00CF3DDB" w:rsidRPr="003815C3" w:rsidRDefault="00CC6AEC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13,649</w:t>
            </w:r>
          </w:p>
        </w:tc>
        <w:tc>
          <w:tcPr>
            <w:tcW w:w="239" w:type="dxa"/>
            <w:shd w:val="clear" w:color="auto" w:fill="auto"/>
          </w:tcPr>
          <w:p w14:paraId="0339ACEA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2DC0" w14:textId="45500F52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10,256</w:t>
            </w:r>
          </w:p>
        </w:tc>
      </w:tr>
      <w:tr w:rsidR="00CF3DDB" w:rsidRPr="003815C3" w14:paraId="5EA6DDC6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28A66892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0683A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7BF48FC0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703BB7E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0AFC33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4679FDE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10F5F4A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14:paraId="55C76CD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F3DDB" w:rsidRPr="003815C3" w14:paraId="3CB14006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4296F030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389338F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18BD1C9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BFBE7E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FB971A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E09DA7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B0D0E60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EED325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DDB" w:rsidRPr="003815C3" w14:paraId="190DB92F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76F1E8CA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C7994" w14:textId="7FB313C3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5107B1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A104D6" w14:textId="30CCBB79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43898B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50006074" w14:textId="255D347C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1,664</w:t>
            </w:r>
          </w:p>
        </w:tc>
        <w:tc>
          <w:tcPr>
            <w:tcW w:w="239" w:type="dxa"/>
            <w:shd w:val="clear" w:color="auto" w:fill="auto"/>
          </w:tcPr>
          <w:p w14:paraId="39811C81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92F5CF4" w14:textId="68C03521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2,154</w:t>
            </w:r>
          </w:p>
        </w:tc>
      </w:tr>
      <w:tr w:rsidR="00CF3DDB" w:rsidRPr="003815C3" w14:paraId="530CC8D9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E8610E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40733" w14:textId="140A1BD9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4D504B9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2F4D7" w14:textId="080F81B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17A876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A66DDD" w14:textId="09956638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1,664</w:t>
            </w:r>
          </w:p>
        </w:tc>
        <w:tc>
          <w:tcPr>
            <w:tcW w:w="239" w:type="dxa"/>
            <w:shd w:val="clear" w:color="auto" w:fill="auto"/>
          </w:tcPr>
          <w:p w14:paraId="78D19D8F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674D5" w14:textId="48E66F1F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2,154</w:t>
            </w:r>
          </w:p>
        </w:tc>
      </w:tr>
      <w:tr w:rsidR="00CF3DDB" w:rsidRPr="003815C3" w14:paraId="50FD080C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2C8212E3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1B511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54023219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7348CE0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141644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5CA70C2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F8987F7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A31BBC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DDB" w:rsidRPr="003815C3" w14:paraId="37BD4A0A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62A96E5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/>
                <w:sz w:val="30"/>
                <w:szCs w:val="30"/>
              </w:rPr>
              <w:br w:type="page"/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7AEB7D3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72ED53C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B73232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0D6203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975C94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B6BD59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B8AD294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790E" w:rsidRPr="003815C3" w14:paraId="0E74479D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3785C6CB" w14:textId="21B95613" w:rsidR="003D790E" w:rsidRPr="003815C3" w:rsidRDefault="003D790E" w:rsidP="003D7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281AB6" w14:textId="3A20DF2A" w:rsidR="003D790E" w:rsidRPr="003815C3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957E19" w14:textId="77777777" w:rsidR="003D790E" w:rsidRPr="003815C3" w:rsidDel="00C4573B" w:rsidRDefault="003D790E" w:rsidP="003D790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D1377F3" w14:textId="13930622" w:rsidR="003D790E" w:rsidRPr="003815C3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ED6A4A" w14:textId="77777777" w:rsidR="003D790E" w:rsidRPr="003815C3" w:rsidDel="00C4573B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65135785" w14:textId="0A5F0DC3" w:rsidR="003D790E" w:rsidRPr="003815C3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87,748</w:t>
            </w:r>
          </w:p>
        </w:tc>
        <w:tc>
          <w:tcPr>
            <w:tcW w:w="239" w:type="dxa"/>
            <w:shd w:val="clear" w:color="auto" w:fill="auto"/>
          </w:tcPr>
          <w:p w14:paraId="321183D3" w14:textId="77777777" w:rsidR="003D790E" w:rsidRPr="003815C3" w:rsidDel="00C4573B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4FB0ED1" w14:textId="372E3F3F" w:rsidR="003D790E" w:rsidRPr="003815C3" w:rsidRDefault="003D790E" w:rsidP="003D7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90,676</w:t>
            </w:r>
          </w:p>
        </w:tc>
      </w:tr>
      <w:tr w:rsidR="00CF3DDB" w:rsidRPr="003815C3" w14:paraId="6E3564BD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DEC03CA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5A273E" w14:textId="460E525A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A0143E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3357A80" w14:textId="3FC4E6A4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9412A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935B8BB" w14:textId="3631D77F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87,748</w:t>
            </w:r>
          </w:p>
        </w:tc>
        <w:tc>
          <w:tcPr>
            <w:tcW w:w="239" w:type="dxa"/>
            <w:shd w:val="clear" w:color="auto" w:fill="auto"/>
          </w:tcPr>
          <w:p w14:paraId="4CFCBAEB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9BB32C" w14:textId="0ABF4886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90,676</w:t>
            </w:r>
          </w:p>
        </w:tc>
      </w:tr>
      <w:tr w:rsidR="00CF3DDB" w:rsidRPr="003815C3" w14:paraId="1453A5E2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1166AAFD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815C3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A56FF" w14:textId="2E7A1838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9A8391F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5A434D9" w14:textId="0F2A6AF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8C59D4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E5ECA31" w14:textId="0F7D2A25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(162)</w:t>
            </w:r>
          </w:p>
        </w:tc>
        <w:tc>
          <w:tcPr>
            <w:tcW w:w="239" w:type="dxa"/>
            <w:shd w:val="clear" w:color="auto" w:fill="auto"/>
          </w:tcPr>
          <w:p w14:paraId="157FB223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EE1B7C3" w14:textId="357E6F22" w:rsidR="00CF3DDB" w:rsidRPr="003815C3" w:rsidRDefault="00CF3DDB" w:rsidP="00AF79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F3DDB" w:rsidRPr="003815C3" w14:paraId="0C56D033" w14:textId="77777777" w:rsidTr="00C86A94">
        <w:trPr>
          <w:trHeight w:val="166"/>
        </w:trPr>
        <w:tc>
          <w:tcPr>
            <w:tcW w:w="4230" w:type="dxa"/>
            <w:shd w:val="clear" w:color="auto" w:fill="auto"/>
          </w:tcPr>
          <w:p w14:paraId="680F941C" w14:textId="77777777" w:rsidR="00CF3DDB" w:rsidRPr="003815C3" w:rsidRDefault="00CF3DDB" w:rsidP="00CF3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1DB2D" w14:textId="1CFFE7CD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32217F" w14:textId="77777777" w:rsidR="00CF3DDB" w:rsidRPr="003815C3" w:rsidDel="00C4573B" w:rsidRDefault="00CF3DDB" w:rsidP="00CF3DD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BB7F1" w14:textId="329A2A55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0C51DF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DB021" w14:textId="51D7F680" w:rsidR="00CF3DDB" w:rsidRPr="003815C3" w:rsidRDefault="003D790E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87,586</w:t>
            </w:r>
          </w:p>
        </w:tc>
        <w:tc>
          <w:tcPr>
            <w:tcW w:w="239" w:type="dxa"/>
            <w:shd w:val="clear" w:color="auto" w:fill="auto"/>
          </w:tcPr>
          <w:p w14:paraId="374AACD8" w14:textId="77777777" w:rsidR="00CF3DDB" w:rsidRPr="003815C3" w:rsidDel="00C4573B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59F8D" w14:textId="42A38726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90,676</w:t>
            </w:r>
          </w:p>
        </w:tc>
      </w:tr>
    </w:tbl>
    <w:p w14:paraId="797DDE2F" w14:textId="77777777" w:rsidR="00CF3DDB" w:rsidRPr="003815C3" w:rsidRDefault="00CF3DDB" w:rsidP="00CF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776B9F" w14:textId="54C588FC" w:rsidR="001F0B2F" w:rsidRPr="003815C3" w:rsidRDefault="001F0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250AEE" w14:textId="77777777" w:rsidR="00AF7902" w:rsidRPr="003815C3" w:rsidRDefault="00AF7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5DD3E9" w14:textId="77777777" w:rsidR="00CF3DDB" w:rsidRPr="003815C3" w:rsidRDefault="00CF3DDB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D35732" w14:textId="77777777" w:rsidR="00570848" w:rsidRPr="003815C3" w:rsidRDefault="0057084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6DC79606" w:rsidR="00392039" w:rsidRPr="003815C3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815C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3815C3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766F8" w14:textId="759FE53C" w:rsidR="00C9272E" w:rsidRPr="003815C3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3815C3">
        <w:rPr>
          <w:rFonts w:ascii="Angsana New" w:hAnsi="Angsana New" w:hint="cs"/>
          <w:sz w:val="30"/>
          <w:szCs w:val="30"/>
        </w:rPr>
        <w:t>3</w:t>
      </w:r>
      <w:r w:rsidR="00544086" w:rsidRPr="003815C3">
        <w:rPr>
          <w:rFonts w:ascii="Angsana New" w:hAnsi="Angsana New" w:hint="cs"/>
          <w:sz w:val="30"/>
          <w:szCs w:val="30"/>
        </w:rPr>
        <w:t>1</w:t>
      </w:r>
      <w:r w:rsidR="000B6DAD" w:rsidRPr="003815C3">
        <w:rPr>
          <w:rFonts w:ascii="Angsana New" w:hAnsi="Angsana New" w:hint="cs"/>
          <w:sz w:val="30"/>
          <w:szCs w:val="30"/>
        </w:rPr>
        <w:t xml:space="preserve"> </w:t>
      </w:r>
      <w:r w:rsidR="00CF3DDB" w:rsidRPr="003815C3">
        <w:rPr>
          <w:rFonts w:ascii="Angsana New" w:hAnsi="Angsana New" w:hint="cs"/>
          <w:sz w:val="30"/>
          <w:szCs w:val="30"/>
          <w:cs/>
        </w:rPr>
        <w:t>มีนาคม</w:t>
      </w:r>
      <w:r w:rsidRPr="003815C3">
        <w:rPr>
          <w:rFonts w:ascii="Angsana New" w:hAnsi="Angsana New" w:hint="cs"/>
          <w:sz w:val="30"/>
          <w:szCs w:val="30"/>
        </w:rPr>
        <w:t xml:space="preserve"> 256</w:t>
      </w:r>
      <w:r w:rsidR="00544086" w:rsidRPr="003815C3">
        <w:rPr>
          <w:rFonts w:ascii="Angsana New" w:hAnsi="Angsana New" w:hint="cs"/>
          <w:sz w:val="30"/>
          <w:szCs w:val="30"/>
        </w:rPr>
        <w:t>6</w:t>
      </w:r>
      <w:r w:rsidRPr="003815C3">
        <w:rPr>
          <w:rFonts w:ascii="Angsana New" w:hAnsi="Angsana New" w:hint="cs"/>
          <w:sz w:val="30"/>
          <w:szCs w:val="30"/>
        </w:rPr>
        <w:t xml:space="preserve"> </w:t>
      </w:r>
      <w:r w:rsidR="00F2242F" w:rsidRPr="003815C3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3815C3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30"/>
          <w:szCs w:val="30"/>
          <w:cs/>
        </w:rPr>
      </w:pPr>
    </w:p>
    <w:p w14:paraId="3F99451C" w14:textId="77777777" w:rsidR="00A34B47" w:rsidRPr="003815C3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815C3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สัญญาซื้อขายผลิตภัณฑ์โอเลฟินส์</w:t>
      </w:r>
    </w:p>
    <w:p w14:paraId="6EFC0C04" w14:textId="1ED5D54B" w:rsidR="008C0FE0" w:rsidRPr="003815C3" w:rsidRDefault="00A7664B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3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ฉบับ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โดยสัญญา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ฉบับมีระยะเวลาตั้งแต่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4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ถึง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10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2567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2573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และอีกฉบับมีระยะเวลา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15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p w14:paraId="770CE186" w14:textId="77777777" w:rsidR="00A7664B" w:rsidRPr="003815C3" w:rsidRDefault="00A7664B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EAEA644" w14:textId="2EC203C2" w:rsidR="00036E54" w:rsidRPr="003815C3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815C3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สัญญาซื้อขายผลิตภัณฑ์พลอยได้</w:t>
      </w:r>
      <w:r w:rsidRPr="003815C3">
        <w:rPr>
          <w:rFonts w:ascii="Angsana New" w:hAnsi="Angsana New"/>
          <w:i/>
          <w:iCs/>
          <w:sz w:val="30"/>
          <w:szCs w:val="30"/>
          <w:cs/>
        </w:rPr>
        <w:t xml:space="preserve">  </w:t>
      </w:r>
    </w:p>
    <w:p w14:paraId="5FC4E4AB" w14:textId="393A0F29" w:rsidR="00036E54" w:rsidRPr="003815C3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>บริษัทมีสัญญาซื้อขายไฮโดรเจนกับกิจการที่เกี่ยวข้องกันแห่งหนึ่ง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โดยตามสัญญากำหนดราคาขายที่อ้างอิงจากราคาก๊าซธรรมชาติสำหรับอุตสาหกรรม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15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>25</w:t>
      </w:r>
      <w:r w:rsidR="009D51BF" w:rsidRPr="003815C3">
        <w:rPr>
          <w:rFonts w:ascii="Angsana New" w:hAnsi="Angsana New"/>
          <w:sz w:val="30"/>
          <w:szCs w:val="30"/>
        </w:rPr>
        <w:t>67</w:t>
      </w:r>
    </w:p>
    <w:p w14:paraId="6B02D175" w14:textId="77777777" w:rsidR="00036E54" w:rsidRPr="003815C3" w:rsidRDefault="00036E54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93C7F37" w14:textId="7222F474" w:rsidR="00A34B47" w:rsidRPr="003815C3" w:rsidRDefault="00A34B47" w:rsidP="00A3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815C3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109BE3C8" w14:textId="386D3D0A" w:rsidR="00A34B47" w:rsidRPr="003815C3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1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ถึง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25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2567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2590</w:t>
      </w:r>
    </w:p>
    <w:p w14:paraId="58AC16DE" w14:textId="77777777" w:rsidR="00036E54" w:rsidRPr="003815C3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96C00A5" w14:textId="5ABEE906" w:rsidR="00036E54" w:rsidRPr="003815C3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13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2 </w:t>
      </w:r>
      <w:r w:rsidRPr="003815C3">
        <w:rPr>
          <w:rFonts w:ascii="Angsana New" w:hAnsi="Angsana New" w:hint="cs"/>
          <w:sz w:val="30"/>
          <w:szCs w:val="30"/>
          <w:cs/>
        </w:rPr>
        <w:t>เดือน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และจะมีผลสิ้นสุดในเดือนมีนาคม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2569 </w:t>
      </w:r>
      <w:r w:rsidRPr="003815C3">
        <w:rPr>
          <w:rFonts w:ascii="Angsana New" w:hAnsi="Angsana New" w:hint="cs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033F149B" w14:textId="77777777" w:rsidR="00036E54" w:rsidRPr="003815C3" w:rsidRDefault="00036E54" w:rsidP="00A34B47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F9F87B8" w14:textId="77777777" w:rsidR="00036E54" w:rsidRPr="003815C3" w:rsidRDefault="00036E54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สัญญาแลกเปลี่ยนค่าส่วนต่างราคาปิโตรเคมี</w:t>
      </w:r>
    </w:p>
    <w:p w14:paraId="6A9ADC29" w14:textId="7D587436" w:rsidR="00776846" w:rsidRPr="003815C3" w:rsidRDefault="00036E54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>บริษัทมีสัญญาแลกเปลี่ยนค่าส่วนต่างราคาปิโตรเคมีจำนวนหลายสัญญากับกิจการที่เกี่ยวข้องกัน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เพื่อป้องกันความเสี่ยงด้านส่วนต่างราคาปิโตรเคมีที่เปลี่ยนแปลงตามตลาด</w:t>
      </w:r>
      <w:r w:rsidRPr="003815C3">
        <w:rPr>
          <w:rFonts w:ascii="Angsana New" w:hAnsi="Angsana New"/>
          <w:sz w:val="30"/>
          <w:szCs w:val="30"/>
          <w:cs/>
        </w:rPr>
        <w:t xml:space="preserve"> (</w:t>
      </w:r>
      <w:r w:rsidRPr="003815C3">
        <w:rPr>
          <w:rFonts w:ascii="Angsana New" w:hAnsi="Angsana New" w:hint="cs"/>
          <w:sz w:val="30"/>
          <w:szCs w:val="30"/>
          <w:cs/>
        </w:rPr>
        <w:t>โดยคำนวณส่วนต่างจากราคาผลิตภัณฑ์ปิโตรเคมีที่ตลาดซื้อขายหลัก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คือ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Paraxylene, Benzene </w:t>
      </w:r>
      <w:r w:rsidRPr="003815C3">
        <w:rPr>
          <w:rFonts w:ascii="Angsana New" w:hAnsi="Angsana New" w:hint="cs"/>
          <w:sz w:val="30"/>
          <w:szCs w:val="30"/>
          <w:cs/>
        </w:rPr>
        <w:t>และปิโตรเคมีอื่น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ๆ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กับราคา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Naphtha) </w:t>
      </w:r>
      <w:r w:rsidRPr="003815C3">
        <w:rPr>
          <w:rFonts w:ascii="Angsana New" w:hAnsi="Angsana New" w:hint="cs"/>
          <w:sz w:val="30"/>
          <w:szCs w:val="30"/>
          <w:cs/>
        </w:rPr>
        <w:t>ที่ปริมาณคงที่ต่อเดือน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ตามสัญญาดังกล่าว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2F0BBA1D" w14:textId="6FEFC4E5" w:rsidR="00776846" w:rsidRPr="003815C3" w:rsidRDefault="0077684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6187A4" w14:textId="249D818F" w:rsidR="00776846" w:rsidRPr="003815C3" w:rsidRDefault="0077684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98022C4" w14:textId="53C28E8C" w:rsidR="00776846" w:rsidRPr="003815C3" w:rsidRDefault="00776846" w:rsidP="00A34B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29686B5" w14:textId="7673F6AF" w:rsidR="00A34B47" w:rsidRPr="003815C3" w:rsidRDefault="00A34B47" w:rsidP="005171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eastAsia="ja-JP"/>
        </w:rPr>
        <w:lastRenderedPageBreak/>
        <w:t xml:space="preserve">สัญญาซื้อขายผลิตภัณฑ์อะโรเมติกส์ </w:t>
      </w:r>
    </w:p>
    <w:p w14:paraId="6EB0165E" w14:textId="7CF7D80B" w:rsidR="00E7725B" w:rsidRPr="003815C3" w:rsidRDefault="00036E54" w:rsidP="00820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</w:t>
      </w:r>
      <w:r w:rsidR="0098593E" w:rsidRPr="003815C3">
        <w:rPr>
          <w:rFonts w:ascii="Angsana New" w:hAnsi="Angsana New" w:hint="cs"/>
          <w:spacing w:val="-2"/>
          <w:sz w:val="30"/>
          <w:szCs w:val="30"/>
          <w:cs/>
        </w:rPr>
        <w:t>กับบริษัทใหญ่และกิจการที่เกี่ยวข้องกันหลายแห่ง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pacing w:val="-2"/>
          <w:sz w:val="30"/>
          <w:szCs w:val="30"/>
        </w:rPr>
        <w:t>1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โดยสัญญามีผลสิ้นสุดในช่วงเดือนกันยายน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pacing w:val="-2"/>
          <w:sz w:val="30"/>
          <w:szCs w:val="30"/>
        </w:rPr>
        <w:t>2566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ถึงเดือนธันวาคม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pacing w:val="-2"/>
          <w:sz w:val="30"/>
          <w:szCs w:val="30"/>
        </w:rPr>
        <w:t>2566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3815C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1673F32" w14:textId="77777777" w:rsidR="00036E54" w:rsidRPr="003815C3" w:rsidRDefault="00036E54" w:rsidP="00036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7456F4BA" w14:textId="705FB812" w:rsidR="00A34B47" w:rsidRPr="003815C3" w:rsidRDefault="00A34B47" w:rsidP="00A34B47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815C3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05A412DA" w14:textId="1C7575C6" w:rsidR="002B3172" w:rsidRPr="003815C3" w:rsidRDefault="00036E54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>Liquidity Management System (“</w:t>
      </w:r>
      <w:r w:rsidRPr="003815C3">
        <w:rPr>
          <w:rFonts w:ascii="Angsana New" w:hAnsi="Angsana New" w:hint="cs"/>
          <w:sz w:val="30"/>
          <w:szCs w:val="30"/>
          <w:cs/>
        </w:rPr>
        <w:t>ระบบ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LMS”) </w:t>
      </w:r>
      <w:r w:rsidRPr="003815C3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3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ปี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6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แห่ง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20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820E3A" w:rsidRPr="003815C3">
        <w:rPr>
          <w:rFonts w:ascii="Angsana New" w:hAnsi="Angsana New"/>
          <w:sz w:val="30"/>
          <w:szCs w:val="30"/>
        </w:rPr>
        <w:t xml:space="preserve">                   </w:t>
      </w:r>
      <w:r w:rsidRPr="003815C3">
        <w:rPr>
          <w:rFonts w:ascii="Angsana New" w:hAnsi="Angsana New" w:hint="cs"/>
          <w:sz w:val="30"/>
          <w:szCs w:val="30"/>
          <w:cs/>
        </w:rPr>
        <w:t>ล้านบาทถึง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="00544086" w:rsidRPr="003815C3">
        <w:rPr>
          <w:rFonts w:ascii="Angsana New" w:hAnsi="Angsana New"/>
          <w:sz w:val="30"/>
          <w:szCs w:val="30"/>
        </w:rPr>
        <w:t>6</w:t>
      </w:r>
      <w:r w:rsidRPr="003815C3">
        <w:rPr>
          <w:rFonts w:ascii="Angsana New" w:hAnsi="Angsana New"/>
          <w:sz w:val="30"/>
          <w:szCs w:val="30"/>
        </w:rPr>
        <w:t>,</w:t>
      </w:r>
      <w:r w:rsidR="00544086" w:rsidRPr="003815C3">
        <w:rPr>
          <w:rFonts w:ascii="Angsana New" w:hAnsi="Angsana New"/>
          <w:sz w:val="30"/>
          <w:szCs w:val="30"/>
        </w:rPr>
        <w:t>000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ล้านบาท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3815C3">
        <w:rPr>
          <w:rFonts w:ascii="Angsana New" w:hAnsi="Angsana New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z w:val="30"/>
          <w:szCs w:val="30"/>
        </w:rPr>
        <w:t xml:space="preserve">BIBOR O/N </w:t>
      </w:r>
      <w:r w:rsidRPr="003815C3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48BB267D" w14:textId="0CCC5A7A" w:rsidR="00EF3976" w:rsidRPr="003815C3" w:rsidRDefault="00EF3976" w:rsidP="00A34B47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6B7C268" w14:textId="260EF49A" w:rsidR="00EF3976" w:rsidRPr="003815C3" w:rsidRDefault="00EF3976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บริษัทย่อยแห่งหนึ่งมีสัญญาเงินให้กู้ยืมระยะสั้นซึ่งไม่มีหลักประกัน อายุสัญญา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11 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เดือน แก่กิจการที่เกี่ยวข้องกันแห่งหนึ่ง โดยมีวงเงินกู้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8.5 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ล้านเหรียญสหรัฐอเมริกา เงินให้กู้ยืมดังกล่าวมีอัตราดอกเบี้ยเท่ากับอัตราดอกเบี้ยตามภาวะตลาดเงินโดยอ้างอิง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SOFR </w:t>
      </w:r>
      <w:r w:rsidRPr="003815C3">
        <w:rPr>
          <w:rFonts w:ascii="Angsana New" w:hAnsi="Angsana New"/>
          <w:spacing w:val="2"/>
          <w:sz w:val="30"/>
          <w:szCs w:val="30"/>
          <w:cs/>
        </w:rPr>
        <w:t>บวกอัตราส่วนเพิ่ม</w:t>
      </w:r>
    </w:p>
    <w:p w14:paraId="26CA8652" w14:textId="77777777" w:rsidR="000E19EE" w:rsidRPr="003815C3" w:rsidRDefault="000E19EE" w:rsidP="00EF3976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5F9B5E4" w14:textId="2D8957A3" w:rsidR="00036E54" w:rsidRPr="003815C3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3815C3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LMS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ซึ่งไม่มีหลักประกันอายุสัญญา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3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จากกิจการที่เกี่ยวข้องกัน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6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แห่ง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50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ล้านบาทถึง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1,200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BIBOR O/N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ลบส่วนต่างอัตราดอกเบี้ย</w:t>
      </w:r>
    </w:p>
    <w:p w14:paraId="2FC0CABC" w14:textId="77777777" w:rsidR="00036E54" w:rsidRPr="003815C3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6081ECD" w14:textId="6E46C3AD" w:rsidR="00036E54" w:rsidRPr="003815C3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  <w:r w:rsidRPr="003815C3">
        <w:rPr>
          <w:rFonts w:ascii="Angsana New" w:hAnsi="Angsana New" w:hint="cs"/>
          <w:spacing w:val="2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อายุสัญญา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7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จากกิจการที่เกี่ยวข้องกันแห่งหนึ่ง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โดยมีวงเงินกู้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100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ล้านเหรียญสหรัฐอเมริกา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3815C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3815C3">
        <w:rPr>
          <w:rFonts w:ascii="Angsana New" w:hAnsi="Angsana New"/>
          <w:spacing w:val="2"/>
          <w:sz w:val="30"/>
          <w:szCs w:val="30"/>
        </w:rPr>
        <w:t xml:space="preserve">SOFR </w:t>
      </w:r>
      <w:r w:rsidRPr="003815C3">
        <w:rPr>
          <w:rFonts w:ascii="Angsana New" w:hAnsi="Angsana New" w:hint="cs"/>
          <w:spacing w:val="2"/>
          <w:sz w:val="30"/>
          <w:szCs w:val="30"/>
          <w:cs/>
        </w:rPr>
        <w:t>บวกส่วนต่างอัตราดอกเบี้ย</w:t>
      </w:r>
    </w:p>
    <w:p w14:paraId="13A9FF2B" w14:textId="77777777" w:rsidR="00036E54" w:rsidRPr="003815C3" w:rsidRDefault="00036E54" w:rsidP="00A34B47">
      <w:pPr>
        <w:spacing w:line="240" w:lineRule="auto"/>
        <w:ind w:left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EF24899" w14:textId="64586728" w:rsidR="00F545D2" w:rsidRPr="003815C3" w:rsidRDefault="00F545D2" w:rsidP="002B31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3815C3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58E12E0E" w14:textId="320A73F6" w:rsidR="00F545D2" w:rsidRPr="003815C3" w:rsidRDefault="00F545D2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  <w:r w:rsidRPr="003815C3">
        <w:rPr>
          <w:rFonts w:ascii="Angsana New" w:hAnsi="Angsana New" w:hint="cs"/>
          <w:spacing w:val="-8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3815C3">
        <w:rPr>
          <w:rFonts w:ascii="Angsana New" w:hAnsi="Angsana New"/>
          <w:spacing w:val="-8"/>
          <w:sz w:val="30"/>
          <w:szCs w:val="30"/>
        </w:rPr>
        <w:t>2</w:t>
      </w:r>
      <w:r w:rsidR="00036E54" w:rsidRPr="003815C3">
        <w:rPr>
          <w:rFonts w:ascii="Angsana New" w:hAnsi="Angsana New"/>
          <w:spacing w:val="-8"/>
          <w:sz w:val="30"/>
          <w:szCs w:val="30"/>
        </w:rPr>
        <w:t>7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8"/>
          <w:sz w:val="30"/>
          <w:szCs w:val="30"/>
          <w:cs/>
        </w:rPr>
        <w:t>แห่ง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8"/>
          <w:sz w:val="30"/>
          <w:szCs w:val="30"/>
          <w:cs/>
        </w:rPr>
        <w:t>เพื่อให้บริการด้านต่าง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8"/>
          <w:sz w:val="30"/>
          <w:szCs w:val="30"/>
          <w:cs/>
        </w:rPr>
        <w:t>ๆ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8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8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50A95" w:rsidRPr="003815C3">
        <w:rPr>
          <w:rFonts w:ascii="Angsana New" w:hAnsi="Angsana New"/>
          <w:spacing w:val="-8"/>
          <w:sz w:val="30"/>
          <w:szCs w:val="30"/>
        </w:rPr>
        <w:t>4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815C3">
        <w:rPr>
          <w:rFonts w:ascii="Angsana New" w:hAnsi="Angsana New" w:hint="cs"/>
          <w:spacing w:val="-8"/>
          <w:sz w:val="30"/>
          <w:szCs w:val="30"/>
          <w:cs/>
        </w:rPr>
        <w:t>ของ</w:t>
      </w:r>
      <w:r w:rsidR="00971757">
        <w:rPr>
          <w:rFonts w:ascii="Angsana New" w:hAnsi="Angsana New" w:hint="cs"/>
          <w:spacing w:val="-8"/>
          <w:sz w:val="30"/>
          <w:szCs w:val="30"/>
          <w:cs/>
        </w:rPr>
        <w:t>ปีก่อนหน้า</w:t>
      </w:r>
      <w:r w:rsidRPr="003815C3">
        <w:rPr>
          <w:rFonts w:ascii="Angsana New" w:hAnsi="Angsana New"/>
          <w:spacing w:val="-8"/>
          <w:sz w:val="30"/>
          <w:szCs w:val="30"/>
          <w:cs/>
        </w:rPr>
        <w:t xml:space="preserve">  </w:t>
      </w:r>
    </w:p>
    <w:p w14:paraId="3347B418" w14:textId="77777777" w:rsidR="00036E54" w:rsidRPr="003815C3" w:rsidRDefault="00036E54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5DFED73A" w14:textId="77777777" w:rsidR="00036E54" w:rsidRPr="003815C3" w:rsidRDefault="00036E54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00CC1C40" w14:textId="77777777" w:rsidR="00036E54" w:rsidRPr="003815C3" w:rsidRDefault="00036E54" w:rsidP="00F545D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both"/>
        <w:rPr>
          <w:rFonts w:ascii="Angsana New" w:hAnsi="Angsana New"/>
          <w:spacing w:val="-8"/>
          <w:sz w:val="30"/>
          <w:szCs w:val="30"/>
        </w:rPr>
      </w:pPr>
    </w:p>
    <w:p w14:paraId="07DBD749" w14:textId="77777777" w:rsidR="00781F32" w:rsidRPr="003815C3" w:rsidRDefault="00781F32" w:rsidP="004E48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30"/>
          <w:szCs w:val="30"/>
        </w:rPr>
      </w:pPr>
    </w:p>
    <w:p w14:paraId="25003709" w14:textId="61FE63E5" w:rsidR="00B63C41" w:rsidRPr="003815C3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74B3EF3" w14:textId="77777777" w:rsidR="003F7720" w:rsidRPr="003815C3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CF3DDB" w:rsidRPr="003815C3" w14:paraId="6BF75849" w14:textId="77777777" w:rsidTr="00776846">
        <w:tc>
          <w:tcPr>
            <w:tcW w:w="1828" w:type="pct"/>
          </w:tcPr>
          <w:p w14:paraId="1632A8D1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0831E90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31383C7A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574D6B5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7E5DB50B" w14:textId="77777777" w:rsidR="00CF3DDB" w:rsidRPr="003815C3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DDB" w:rsidRPr="003815C3" w14:paraId="023793FD" w14:textId="77777777" w:rsidTr="00776846">
        <w:tc>
          <w:tcPr>
            <w:tcW w:w="1828" w:type="pct"/>
          </w:tcPr>
          <w:p w14:paraId="235BE0F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16D345E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422E1373" w14:textId="08227E72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7CACFCC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69CAD1" w14:textId="1E3E7318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C965EB5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BC3B18" w14:textId="661C0BFB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333CC6E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366118" w14:textId="5D047F3D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3DDB" w:rsidRPr="003815C3" w14:paraId="56CCBD54" w14:textId="77777777" w:rsidTr="00776846">
        <w:tc>
          <w:tcPr>
            <w:tcW w:w="1828" w:type="pct"/>
          </w:tcPr>
          <w:p w14:paraId="0B02DAF0" w14:textId="22932D4B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795EAC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1D5B9F1E" w14:textId="3A618E4E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EF413C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4A8410A" w14:textId="404A7D33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55D404DB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CB38CC" w14:textId="51C68623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C4ED1E3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D6BAE4" w14:textId="5F7C8DFB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F3DDB" w:rsidRPr="003815C3" w14:paraId="5D0C37B4" w14:textId="77777777" w:rsidTr="00776846">
        <w:tc>
          <w:tcPr>
            <w:tcW w:w="1828" w:type="pct"/>
          </w:tcPr>
          <w:p w14:paraId="07882D1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E3587B9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36A46D91" w14:textId="77777777" w:rsidR="00CF3DDB" w:rsidRPr="003815C3" w:rsidRDefault="00CF3DDB" w:rsidP="00CF3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72F7A" w:rsidRPr="003815C3" w14:paraId="317E3D58" w14:textId="77777777" w:rsidTr="00B12F15">
        <w:tc>
          <w:tcPr>
            <w:tcW w:w="1828" w:type="pct"/>
            <w:shd w:val="clear" w:color="auto" w:fill="auto"/>
          </w:tcPr>
          <w:p w14:paraId="38C1E10A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00E2FEA6" w14:textId="70F0C702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FDAC2" w14:textId="55E0A8D5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18,598 </w:t>
            </w:r>
          </w:p>
        </w:tc>
        <w:tc>
          <w:tcPr>
            <w:tcW w:w="144" w:type="pct"/>
          </w:tcPr>
          <w:p w14:paraId="5587FDA6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D1A9EFC" w14:textId="11CD7D2F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61520B40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86910F" w14:textId="31E6C1BB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21,873</w:t>
            </w:r>
          </w:p>
        </w:tc>
        <w:tc>
          <w:tcPr>
            <w:tcW w:w="144" w:type="pct"/>
            <w:shd w:val="clear" w:color="auto" w:fill="auto"/>
          </w:tcPr>
          <w:p w14:paraId="7C77BB1F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5289D4" w14:textId="658F00DC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22,010</w:t>
            </w:r>
          </w:p>
        </w:tc>
      </w:tr>
      <w:tr w:rsidR="00372F7A" w:rsidRPr="003815C3" w14:paraId="7ADF184C" w14:textId="77777777" w:rsidTr="00B12F15">
        <w:tc>
          <w:tcPr>
            <w:tcW w:w="1828" w:type="pct"/>
            <w:shd w:val="clear" w:color="auto" w:fill="auto"/>
          </w:tcPr>
          <w:p w14:paraId="53041CB4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5FCE0705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03EA7" w14:textId="0143C9DA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29,030 </w:t>
            </w:r>
          </w:p>
        </w:tc>
        <w:tc>
          <w:tcPr>
            <w:tcW w:w="144" w:type="pct"/>
          </w:tcPr>
          <w:p w14:paraId="04A085D5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D3AE4EB" w14:textId="51B7C2AE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776CC91C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C2ACA" w14:textId="7534A069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13,018 </w:t>
            </w:r>
          </w:p>
        </w:tc>
        <w:tc>
          <w:tcPr>
            <w:tcW w:w="144" w:type="pct"/>
            <w:shd w:val="clear" w:color="auto" w:fill="auto"/>
          </w:tcPr>
          <w:p w14:paraId="07B2455A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D1B497D" w14:textId="19440A32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8,459</w:t>
            </w:r>
          </w:p>
        </w:tc>
      </w:tr>
      <w:tr w:rsidR="00372F7A" w:rsidRPr="003815C3" w14:paraId="62D8C4ED" w14:textId="77777777" w:rsidTr="00B12F15">
        <w:tc>
          <w:tcPr>
            <w:tcW w:w="1828" w:type="pct"/>
            <w:shd w:val="clear" w:color="auto" w:fill="auto"/>
          </w:tcPr>
          <w:p w14:paraId="5BB41E48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27FAA7F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0A9994" w14:textId="157E0A4B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47,628 </w:t>
            </w:r>
          </w:p>
        </w:tc>
        <w:tc>
          <w:tcPr>
            <w:tcW w:w="144" w:type="pct"/>
          </w:tcPr>
          <w:p w14:paraId="6FB29D5A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4B76B0" w14:textId="50AB91DA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45,487</w:t>
            </w:r>
          </w:p>
        </w:tc>
        <w:tc>
          <w:tcPr>
            <w:tcW w:w="145" w:type="pct"/>
            <w:shd w:val="clear" w:color="auto" w:fill="auto"/>
          </w:tcPr>
          <w:p w14:paraId="1415147C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BF84A9" w14:textId="5882D26C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34,891</w:t>
            </w:r>
          </w:p>
        </w:tc>
        <w:tc>
          <w:tcPr>
            <w:tcW w:w="144" w:type="pct"/>
            <w:shd w:val="clear" w:color="auto" w:fill="auto"/>
          </w:tcPr>
          <w:p w14:paraId="5950EFEE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11116191" w14:textId="5C8D1C06" w:rsidR="00372F7A" w:rsidRPr="003815C3" w:rsidRDefault="00544086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="00372F7A"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815C3">
              <w:rPr>
                <w:rFonts w:asciiTheme="majorBidi" w:hAnsiTheme="majorBidi"/>
                <w:b/>
                <w:bCs/>
                <w:sz w:val="30"/>
                <w:szCs w:val="30"/>
              </w:rPr>
              <w:t>469</w:t>
            </w:r>
          </w:p>
        </w:tc>
      </w:tr>
      <w:tr w:rsidR="00372F7A" w:rsidRPr="003815C3" w14:paraId="55ED8EDD" w14:textId="77777777" w:rsidTr="00B12F15">
        <w:tc>
          <w:tcPr>
            <w:tcW w:w="1828" w:type="pct"/>
            <w:shd w:val="clear" w:color="auto" w:fill="auto"/>
          </w:tcPr>
          <w:p w14:paraId="31079C5A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C0603E3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5DCFD11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BDD0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0896217A" w14:textId="5B9A1C48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144" w:type="pct"/>
          </w:tcPr>
          <w:p w14:paraId="028EF3EE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2179E29" w14:textId="6C42730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5F1B316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D51F3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7D903061" w14:textId="2F596AA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1F9CF0A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8460B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  <w:p w14:paraId="76632E21" w14:textId="672403F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372F7A" w:rsidRPr="003815C3" w14:paraId="77EC1255" w14:textId="77777777" w:rsidTr="00B12F15">
        <w:tc>
          <w:tcPr>
            <w:tcW w:w="1828" w:type="pct"/>
            <w:shd w:val="clear" w:color="auto" w:fill="auto"/>
          </w:tcPr>
          <w:p w14:paraId="158E9D43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1B33D92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1F51EA" w14:textId="7058D42D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47,392</w:t>
            </w:r>
          </w:p>
        </w:tc>
        <w:tc>
          <w:tcPr>
            <w:tcW w:w="144" w:type="pct"/>
          </w:tcPr>
          <w:p w14:paraId="5F964B2F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3CF275D" w14:textId="354BF0D2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5D25D3BB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388893" w14:textId="592C96A8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34,872</w:t>
            </w:r>
          </w:p>
        </w:tc>
        <w:tc>
          <w:tcPr>
            <w:tcW w:w="144" w:type="pct"/>
            <w:shd w:val="clear" w:color="auto" w:fill="auto"/>
          </w:tcPr>
          <w:p w14:paraId="06DC2880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A79B6" w14:textId="0B750D63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30,450 </w:t>
            </w:r>
          </w:p>
        </w:tc>
      </w:tr>
      <w:tr w:rsidR="00372F7A" w:rsidRPr="003815C3" w14:paraId="23CB03F4" w14:textId="77777777" w:rsidTr="00B12F15">
        <w:tc>
          <w:tcPr>
            <w:tcW w:w="1828" w:type="pct"/>
            <w:shd w:val="clear" w:color="auto" w:fill="auto"/>
          </w:tcPr>
          <w:p w14:paraId="605EBAC7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30603A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33E86C2F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8B1C1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C28AF5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59ADC0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E6B62F0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BF4FE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E692C07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F7A" w:rsidRPr="003815C3" w14:paraId="27F0FBC2" w14:textId="77777777" w:rsidTr="00776846">
        <w:tc>
          <w:tcPr>
            <w:tcW w:w="1828" w:type="pct"/>
            <w:shd w:val="clear" w:color="auto" w:fill="auto"/>
          </w:tcPr>
          <w:p w14:paraId="35D8684A" w14:textId="1CBAECA9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4A259DAC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1EB191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8ED899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184605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942D886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4797B0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3726A8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76E925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F7A" w:rsidRPr="003815C3" w14:paraId="28DD0C83" w14:textId="77777777" w:rsidTr="00776846">
        <w:tc>
          <w:tcPr>
            <w:tcW w:w="1828" w:type="pct"/>
            <w:shd w:val="clear" w:color="auto" w:fill="auto"/>
          </w:tcPr>
          <w:p w14:paraId="62F70762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3815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39E32680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A48C58E" w14:textId="094288B9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18,431</w:t>
            </w:r>
          </w:p>
        </w:tc>
        <w:tc>
          <w:tcPr>
            <w:tcW w:w="144" w:type="pct"/>
          </w:tcPr>
          <w:p w14:paraId="34CFB63F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8F6AAD" w14:textId="02DFCEF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>17,431</w:t>
            </w:r>
          </w:p>
        </w:tc>
        <w:tc>
          <w:tcPr>
            <w:tcW w:w="145" w:type="pct"/>
            <w:shd w:val="clear" w:color="auto" w:fill="auto"/>
          </w:tcPr>
          <w:p w14:paraId="5BFC35E1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BDA11" w14:textId="6A638163" w:rsidR="00372F7A" w:rsidRPr="003815C3" w:rsidRDefault="00544086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21</w:t>
            </w:r>
            <w:r w:rsidR="00372F7A" w:rsidRPr="003815C3">
              <w:rPr>
                <w:rFonts w:ascii="Angsana New" w:hAnsi="Angsana New"/>
                <w:sz w:val="30"/>
                <w:szCs w:val="30"/>
              </w:rPr>
              <w:t>,</w:t>
            </w:r>
            <w:r w:rsidRPr="003815C3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44" w:type="pct"/>
            <w:shd w:val="clear" w:color="auto" w:fill="auto"/>
          </w:tcPr>
          <w:p w14:paraId="5CD9BC81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821844B" w14:textId="29112269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</w:rPr>
              <w:t xml:space="preserve">     21,758 </w:t>
            </w:r>
          </w:p>
        </w:tc>
      </w:tr>
      <w:tr w:rsidR="00372F7A" w:rsidRPr="003815C3" w14:paraId="23C71448" w14:textId="77777777" w:rsidTr="00776846">
        <w:tc>
          <w:tcPr>
            <w:tcW w:w="1828" w:type="pct"/>
            <w:shd w:val="clear" w:color="auto" w:fill="auto"/>
          </w:tcPr>
          <w:p w14:paraId="4335BA35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3815C3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7F355B11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CF396E2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F031BE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B1377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DA9AA39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05F5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C9532C9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2CA3E5C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F7A" w:rsidRPr="003815C3" w14:paraId="4C98CAAF" w14:textId="77777777" w:rsidTr="00776846">
        <w:tc>
          <w:tcPr>
            <w:tcW w:w="1828" w:type="pct"/>
            <w:shd w:val="clear" w:color="auto" w:fill="auto"/>
          </w:tcPr>
          <w:p w14:paraId="2761E53A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71A3AF1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1216F" w14:textId="56715ED4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46 </w:t>
            </w:r>
          </w:p>
        </w:tc>
        <w:tc>
          <w:tcPr>
            <w:tcW w:w="144" w:type="pct"/>
          </w:tcPr>
          <w:p w14:paraId="07EC6097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2423C5A" w14:textId="636330FE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121204B7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BA6E9" w14:textId="2F15EEC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127 </w:t>
            </w:r>
          </w:p>
        </w:tc>
        <w:tc>
          <w:tcPr>
            <w:tcW w:w="144" w:type="pct"/>
            <w:shd w:val="clear" w:color="auto" w:fill="auto"/>
          </w:tcPr>
          <w:p w14:paraId="694F2EF4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DC93F94" w14:textId="740FB5ED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166 </w:t>
            </w:r>
          </w:p>
        </w:tc>
      </w:tr>
      <w:tr w:rsidR="00372F7A" w:rsidRPr="003815C3" w14:paraId="0A325A79" w14:textId="77777777" w:rsidTr="00776846">
        <w:tc>
          <w:tcPr>
            <w:tcW w:w="1828" w:type="pct"/>
            <w:shd w:val="clear" w:color="auto" w:fill="auto"/>
          </w:tcPr>
          <w:p w14:paraId="1CA48513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E91FA26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6723F" w14:textId="60931462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97 </w:t>
            </w:r>
          </w:p>
        </w:tc>
        <w:tc>
          <w:tcPr>
            <w:tcW w:w="144" w:type="pct"/>
          </w:tcPr>
          <w:p w14:paraId="50C9D133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96B642C" w14:textId="1FCD8E8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5" w:type="pct"/>
            <w:shd w:val="clear" w:color="auto" w:fill="auto"/>
          </w:tcPr>
          <w:p w14:paraId="57EED33C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8A2E" w14:textId="77750F9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97 </w:t>
            </w:r>
          </w:p>
        </w:tc>
        <w:tc>
          <w:tcPr>
            <w:tcW w:w="144" w:type="pct"/>
            <w:shd w:val="clear" w:color="auto" w:fill="auto"/>
          </w:tcPr>
          <w:p w14:paraId="7B03B0F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7A90504" w14:textId="6FAE961A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21 </w:t>
            </w:r>
          </w:p>
        </w:tc>
      </w:tr>
      <w:tr w:rsidR="00372F7A" w:rsidRPr="003815C3" w14:paraId="0761AB54" w14:textId="77777777" w:rsidTr="00B12F15">
        <w:tc>
          <w:tcPr>
            <w:tcW w:w="1828" w:type="pct"/>
            <w:shd w:val="clear" w:color="auto" w:fill="auto"/>
          </w:tcPr>
          <w:p w14:paraId="48C59CA3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6016FA65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90E515" w14:textId="269B96EE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10 </w:t>
            </w:r>
          </w:p>
        </w:tc>
        <w:tc>
          <w:tcPr>
            <w:tcW w:w="144" w:type="pct"/>
          </w:tcPr>
          <w:p w14:paraId="0DB14228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4439ED1" w14:textId="60DCDBA8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1130B12A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0947B1" w14:textId="60E41DDF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14 </w:t>
            </w:r>
          </w:p>
        </w:tc>
        <w:tc>
          <w:tcPr>
            <w:tcW w:w="144" w:type="pct"/>
            <w:shd w:val="clear" w:color="auto" w:fill="auto"/>
          </w:tcPr>
          <w:p w14:paraId="431003F4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8747963" w14:textId="6E7AE742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55 </w:t>
            </w:r>
          </w:p>
        </w:tc>
      </w:tr>
      <w:tr w:rsidR="00372F7A" w:rsidRPr="003815C3" w14:paraId="7669BB0E" w14:textId="77777777" w:rsidTr="00B12F15">
        <w:tc>
          <w:tcPr>
            <w:tcW w:w="1828" w:type="pct"/>
            <w:shd w:val="clear" w:color="auto" w:fill="auto"/>
          </w:tcPr>
          <w:p w14:paraId="48F65942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DCB051B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FA543" w14:textId="6AE7D64C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14 </w:t>
            </w:r>
          </w:p>
        </w:tc>
        <w:tc>
          <w:tcPr>
            <w:tcW w:w="144" w:type="pct"/>
          </w:tcPr>
          <w:p w14:paraId="01C3EDFC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548D8C93" w14:textId="222961F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5556CDCD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21F9D" w14:textId="2A5AE455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 xml:space="preserve">              13 </w:t>
            </w:r>
          </w:p>
        </w:tc>
        <w:tc>
          <w:tcPr>
            <w:tcW w:w="144" w:type="pct"/>
            <w:shd w:val="clear" w:color="auto" w:fill="auto"/>
          </w:tcPr>
          <w:p w14:paraId="7E23CAAF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39722" w14:textId="28B7B288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10 </w:t>
            </w:r>
          </w:p>
        </w:tc>
      </w:tr>
      <w:tr w:rsidR="00372F7A" w:rsidRPr="003815C3" w14:paraId="05E8A73C" w14:textId="77777777" w:rsidTr="00B12F15">
        <w:tc>
          <w:tcPr>
            <w:tcW w:w="1828" w:type="pct"/>
            <w:shd w:val="clear" w:color="auto" w:fill="auto"/>
          </w:tcPr>
          <w:p w14:paraId="513A01C5" w14:textId="77777777" w:rsidR="00372F7A" w:rsidRPr="003815C3" w:rsidRDefault="00372F7A" w:rsidP="00372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3962BBCF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BB47D" w14:textId="04DC9B9F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18,598</w:t>
            </w:r>
          </w:p>
        </w:tc>
        <w:tc>
          <w:tcPr>
            <w:tcW w:w="144" w:type="pct"/>
          </w:tcPr>
          <w:p w14:paraId="70D7F367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A803" w14:textId="753B1EA1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17,667</w:t>
            </w:r>
          </w:p>
        </w:tc>
        <w:tc>
          <w:tcPr>
            <w:tcW w:w="145" w:type="pct"/>
            <w:shd w:val="clear" w:color="auto" w:fill="auto"/>
          </w:tcPr>
          <w:p w14:paraId="7FB73CA6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9EAA09" w14:textId="66CE3961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21,873</w:t>
            </w:r>
          </w:p>
        </w:tc>
        <w:tc>
          <w:tcPr>
            <w:tcW w:w="144" w:type="pct"/>
            <w:shd w:val="clear" w:color="auto" w:fill="auto"/>
          </w:tcPr>
          <w:p w14:paraId="68EDED50" w14:textId="77777777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124C" w14:textId="46259AE0" w:rsidR="00372F7A" w:rsidRPr="003815C3" w:rsidRDefault="00372F7A" w:rsidP="00372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22,010 </w:t>
            </w:r>
          </w:p>
        </w:tc>
      </w:tr>
    </w:tbl>
    <w:p w14:paraId="192C5009" w14:textId="5AC0BD84" w:rsidR="003F7720" w:rsidRPr="003815C3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2F3353A3" w14:textId="5F1C5028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5C3BF45B" w14:textId="031A417F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214F50F9" w14:textId="7AE21DE6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4FA1EF4C" w14:textId="1266226F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7343BE68" w14:textId="08ECA3EE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79599695" w14:textId="1599642E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38A4FDCC" w14:textId="77777777" w:rsidR="00B12F15" w:rsidRPr="003815C3" w:rsidRDefault="00B12F1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3CC6E9" w14:textId="7BA788D2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1376923B" w14:textId="46D48F37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p w14:paraId="63870A25" w14:textId="77777777" w:rsidR="00820E3A" w:rsidRPr="003815C3" w:rsidRDefault="00820E3A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776846" w:rsidRPr="003815C3" w14:paraId="0ECF5EC3" w14:textId="77777777" w:rsidTr="00C46019">
        <w:tc>
          <w:tcPr>
            <w:tcW w:w="1828" w:type="pct"/>
          </w:tcPr>
          <w:p w14:paraId="44470B4C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48930E8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4E262D5D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9A7370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0EF602A0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846" w:rsidRPr="003815C3" w14:paraId="3360A3EE" w14:textId="77777777" w:rsidTr="00C46019">
        <w:tc>
          <w:tcPr>
            <w:tcW w:w="1828" w:type="pct"/>
          </w:tcPr>
          <w:p w14:paraId="44731FE1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F9AC7B1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FEB99A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4C7393E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FD1F9E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1B2B40E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B27E1C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2D9CF049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BADA96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76846" w:rsidRPr="003815C3" w14:paraId="568DD12D" w14:textId="77777777" w:rsidTr="00C46019">
        <w:tc>
          <w:tcPr>
            <w:tcW w:w="1828" w:type="pct"/>
          </w:tcPr>
          <w:p w14:paraId="1D7DA99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78E0E92A" w14:textId="0E2EE8F1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75DD72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6131C54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328859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BA5A344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750E97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1BD9B1C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1F45C8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76846" w:rsidRPr="003815C3" w14:paraId="2671A4FD" w14:textId="77777777" w:rsidTr="00C46019">
        <w:tc>
          <w:tcPr>
            <w:tcW w:w="1828" w:type="pct"/>
          </w:tcPr>
          <w:p w14:paraId="199E7F0C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07C9EB6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77E1A486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76846" w:rsidRPr="003815C3" w14:paraId="15452839" w14:textId="77777777" w:rsidTr="00C46019">
        <w:tc>
          <w:tcPr>
            <w:tcW w:w="1828" w:type="pct"/>
            <w:shd w:val="clear" w:color="auto" w:fill="auto"/>
          </w:tcPr>
          <w:p w14:paraId="5482B18F" w14:textId="77777777" w:rsidR="00776846" w:rsidRPr="003815C3" w:rsidRDefault="00776846" w:rsidP="00C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4E29AED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5E346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D0E8B5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203B284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2E430B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72ECB1A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329BBB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58D355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6846" w:rsidRPr="003815C3" w14:paraId="4A44DBE3" w14:textId="77777777" w:rsidTr="00C46019">
        <w:tc>
          <w:tcPr>
            <w:tcW w:w="1828" w:type="pct"/>
            <w:shd w:val="clear" w:color="auto" w:fill="auto"/>
          </w:tcPr>
          <w:p w14:paraId="1924DAB7" w14:textId="77777777" w:rsidR="00776846" w:rsidRPr="003815C3" w:rsidRDefault="00776846" w:rsidP="00C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35E76750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97330D2" w14:textId="454CD5B4" w:rsidR="00776846" w:rsidRPr="003815C3" w:rsidRDefault="00372F7A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27,801</w:t>
            </w:r>
          </w:p>
        </w:tc>
        <w:tc>
          <w:tcPr>
            <w:tcW w:w="144" w:type="pct"/>
          </w:tcPr>
          <w:p w14:paraId="2324AA14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09D872C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26,006</w:t>
            </w:r>
          </w:p>
        </w:tc>
        <w:tc>
          <w:tcPr>
            <w:tcW w:w="145" w:type="pct"/>
            <w:shd w:val="clear" w:color="auto" w:fill="auto"/>
          </w:tcPr>
          <w:p w14:paraId="46578EE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13D29" w14:textId="27033677" w:rsidR="00776846" w:rsidRPr="003815C3" w:rsidRDefault="00544086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50B7B" w:rsidRPr="003815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44" w:type="pct"/>
            <w:shd w:val="clear" w:color="auto" w:fill="auto"/>
          </w:tcPr>
          <w:p w14:paraId="38640531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0280496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8,016 </w:t>
            </w:r>
          </w:p>
        </w:tc>
      </w:tr>
      <w:tr w:rsidR="00776846" w:rsidRPr="003815C3" w14:paraId="0D54A62F" w14:textId="77777777" w:rsidTr="00C46019">
        <w:tc>
          <w:tcPr>
            <w:tcW w:w="1828" w:type="pct"/>
            <w:shd w:val="clear" w:color="auto" w:fill="auto"/>
          </w:tcPr>
          <w:p w14:paraId="4EB474CC" w14:textId="77777777" w:rsidR="00776846" w:rsidRPr="003815C3" w:rsidRDefault="00776846" w:rsidP="00C46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7BF18E12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CE4522E" w14:textId="77777777" w:rsidR="00776846" w:rsidRPr="003815C3" w:rsidRDefault="00776846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31A279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132EE39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9E9DAA0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4DE66" w14:textId="77777777" w:rsidR="00776846" w:rsidRPr="003815C3" w:rsidRDefault="00776846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84EAA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F2C30AF" w14:textId="77777777" w:rsidR="00776846" w:rsidRPr="003815C3" w:rsidRDefault="00776846" w:rsidP="00C46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</w:tr>
      <w:tr w:rsidR="00D50B7B" w:rsidRPr="003815C3" w14:paraId="0AE7EEA4" w14:textId="77777777" w:rsidTr="00C46019">
        <w:tc>
          <w:tcPr>
            <w:tcW w:w="1828" w:type="pct"/>
            <w:shd w:val="clear" w:color="auto" w:fill="auto"/>
          </w:tcPr>
          <w:p w14:paraId="03780F40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2FEDCA3D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464A5" w14:textId="1F537C00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372F7A"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967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44" w:type="pct"/>
          </w:tcPr>
          <w:p w14:paraId="1C45E9A8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1219218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5" w:type="pct"/>
            <w:shd w:val="clear" w:color="auto" w:fill="auto"/>
          </w:tcPr>
          <w:p w14:paraId="3FEE882C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AD793" w14:textId="65F843AD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242 </w:t>
            </w:r>
          </w:p>
        </w:tc>
        <w:tc>
          <w:tcPr>
            <w:tcW w:w="144" w:type="pct"/>
            <w:shd w:val="clear" w:color="auto" w:fill="auto"/>
          </w:tcPr>
          <w:p w14:paraId="185D0935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436F1D2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423 </w:t>
            </w:r>
          </w:p>
        </w:tc>
      </w:tr>
      <w:tr w:rsidR="00D50B7B" w:rsidRPr="003815C3" w14:paraId="33A71AA5" w14:textId="77777777" w:rsidTr="00C46019">
        <w:tc>
          <w:tcPr>
            <w:tcW w:w="1828" w:type="pct"/>
            <w:shd w:val="clear" w:color="auto" w:fill="auto"/>
          </w:tcPr>
          <w:p w14:paraId="7EBACBE3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F2CBA26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3937" w14:textId="7A750191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372F7A" w:rsidRPr="003815C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3B15E506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1FFDC30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45" w:type="pct"/>
            <w:shd w:val="clear" w:color="auto" w:fill="auto"/>
          </w:tcPr>
          <w:p w14:paraId="5FAF0270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D7D32" w14:textId="0049257C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   6 </w:t>
            </w:r>
          </w:p>
        </w:tc>
        <w:tc>
          <w:tcPr>
            <w:tcW w:w="144" w:type="pct"/>
            <w:shd w:val="clear" w:color="auto" w:fill="auto"/>
          </w:tcPr>
          <w:p w14:paraId="32B8C054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4B73632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1 </w:t>
            </w:r>
          </w:p>
        </w:tc>
      </w:tr>
      <w:tr w:rsidR="00D50B7B" w:rsidRPr="003815C3" w14:paraId="36EEFF9F" w14:textId="77777777" w:rsidTr="00B12F15">
        <w:tc>
          <w:tcPr>
            <w:tcW w:w="1828" w:type="pct"/>
            <w:shd w:val="clear" w:color="auto" w:fill="auto"/>
          </w:tcPr>
          <w:p w14:paraId="2CB5F6CC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BC9B531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3904C5" w14:textId="588CA00C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372F7A" w:rsidRPr="003815C3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7A78EFF3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0C9A3D2F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5" w:type="pct"/>
            <w:shd w:val="clear" w:color="auto" w:fill="auto"/>
          </w:tcPr>
          <w:p w14:paraId="1429E9F3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00D9C2" w14:textId="112FAD2A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    - </w:t>
            </w:r>
          </w:p>
        </w:tc>
        <w:tc>
          <w:tcPr>
            <w:tcW w:w="144" w:type="pct"/>
            <w:shd w:val="clear" w:color="auto" w:fill="auto"/>
          </w:tcPr>
          <w:p w14:paraId="66AEB014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6A5EFD7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- </w:t>
            </w:r>
          </w:p>
        </w:tc>
      </w:tr>
      <w:tr w:rsidR="00D50B7B" w:rsidRPr="003815C3" w14:paraId="1908AE49" w14:textId="77777777" w:rsidTr="00B12F15">
        <w:tc>
          <w:tcPr>
            <w:tcW w:w="1828" w:type="pct"/>
            <w:shd w:val="clear" w:color="auto" w:fill="auto"/>
          </w:tcPr>
          <w:p w14:paraId="09D13B8D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3AE639F5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A4C83" w14:textId="25E4D6AF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139 </w:t>
            </w:r>
          </w:p>
        </w:tc>
        <w:tc>
          <w:tcPr>
            <w:tcW w:w="144" w:type="pct"/>
          </w:tcPr>
          <w:p w14:paraId="166615A2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558ABBC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5" w:type="pct"/>
            <w:shd w:val="clear" w:color="auto" w:fill="auto"/>
          </w:tcPr>
          <w:p w14:paraId="15C13ADE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C1BE2" w14:textId="6D12D0B0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  19 </w:t>
            </w:r>
          </w:p>
        </w:tc>
        <w:tc>
          <w:tcPr>
            <w:tcW w:w="144" w:type="pct"/>
            <w:shd w:val="clear" w:color="auto" w:fill="auto"/>
          </w:tcPr>
          <w:p w14:paraId="52C680A5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22817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19 </w:t>
            </w:r>
          </w:p>
        </w:tc>
      </w:tr>
      <w:tr w:rsidR="00D50B7B" w:rsidRPr="003815C3" w14:paraId="1EBC0EFA" w14:textId="77777777" w:rsidTr="00B12F15">
        <w:tc>
          <w:tcPr>
            <w:tcW w:w="1828" w:type="pct"/>
            <w:shd w:val="clear" w:color="auto" w:fill="auto"/>
          </w:tcPr>
          <w:p w14:paraId="7D12D545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68CC574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7FEA0D" w14:textId="3D009C34" w:rsidR="00D50B7B" w:rsidRPr="003815C3" w:rsidRDefault="00372F7A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29,030</w:t>
            </w:r>
          </w:p>
        </w:tc>
        <w:tc>
          <w:tcPr>
            <w:tcW w:w="144" w:type="pct"/>
          </w:tcPr>
          <w:p w14:paraId="5342D8AD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67F4AAD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27,820</w:t>
            </w:r>
          </w:p>
        </w:tc>
        <w:tc>
          <w:tcPr>
            <w:tcW w:w="145" w:type="pct"/>
            <w:shd w:val="clear" w:color="auto" w:fill="auto"/>
          </w:tcPr>
          <w:p w14:paraId="1C60A2EB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56E391" w14:textId="05DCF37F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13,018 </w:t>
            </w:r>
          </w:p>
        </w:tc>
        <w:tc>
          <w:tcPr>
            <w:tcW w:w="144" w:type="pct"/>
            <w:shd w:val="clear" w:color="auto" w:fill="auto"/>
          </w:tcPr>
          <w:p w14:paraId="1A65157C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2F5E76D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8,459 </w:t>
            </w:r>
          </w:p>
        </w:tc>
      </w:tr>
      <w:tr w:rsidR="00D50B7B" w:rsidRPr="003815C3" w14:paraId="4DAC71CC" w14:textId="77777777" w:rsidTr="00B12F15">
        <w:tc>
          <w:tcPr>
            <w:tcW w:w="1828" w:type="pct"/>
            <w:shd w:val="clear" w:color="auto" w:fill="auto"/>
          </w:tcPr>
          <w:p w14:paraId="2F974026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37" w:type="pct"/>
          </w:tcPr>
          <w:p w14:paraId="5884B58A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550C3" w14:textId="5963B304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 (236)</w:t>
            </w:r>
          </w:p>
        </w:tc>
        <w:tc>
          <w:tcPr>
            <w:tcW w:w="144" w:type="pct"/>
          </w:tcPr>
          <w:p w14:paraId="76683CAD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7ECB229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45" w:type="pct"/>
            <w:shd w:val="clear" w:color="auto" w:fill="auto"/>
          </w:tcPr>
          <w:p w14:paraId="6E7B855D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008F3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  <w:p w14:paraId="13B84303" w14:textId="44C2C518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 (19)</w:t>
            </w:r>
          </w:p>
        </w:tc>
        <w:tc>
          <w:tcPr>
            <w:tcW w:w="144" w:type="pct"/>
            <w:shd w:val="clear" w:color="auto" w:fill="auto"/>
          </w:tcPr>
          <w:p w14:paraId="1EEF983E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474E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D50B7B" w:rsidRPr="003815C3" w14:paraId="54926E90" w14:textId="77777777" w:rsidTr="00B12F15">
        <w:tc>
          <w:tcPr>
            <w:tcW w:w="1828" w:type="pct"/>
            <w:shd w:val="clear" w:color="auto" w:fill="auto"/>
          </w:tcPr>
          <w:p w14:paraId="6B967F9D" w14:textId="77777777" w:rsidR="00D50B7B" w:rsidRPr="003815C3" w:rsidRDefault="00D50B7B" w:rsidP="00D5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07AAA871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0CBB03" w14:textId="2757948F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372F7A"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47,392</w:t>
            </w:r>
          </w:p>
        </w:tc>
        <w:tc>
          <w:tcPr>
            <w:tcW w:w="144" w:type="pct"/>
          </w:tcPr>
          <w:p w14:paraId="386F3244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CE81BD1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45,254</w:t>
            </w:r>
          </w:p>
        </w:tc>
        <w:tc>
          <w:tcPr>
            <w:tcW w:w="145" w:type="pct"/>
            <w:shd w:val="clear" w:color="auto" w:fill="auto"/>
          </w:tcPr>
          <w:p w14:paraId="0F7FF4D9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E0ED18" w14:textId="5B123365" w:rsidR="00D50B7B" w:rsidRPr="003815C3" w:rsidRDefault="00C9368C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34,872</w:t>
            </w:r>
          </w:p>
        </w:tc>
        <w:tc>
          <w:tcPr>
            <w:tcW w:w="144" w:type="pct"/>
            <w:shd w:val="clear" w:color="auto" w:fill="auto"/>
          </w:tcPr>
          <w:p w14:paraId="61F47766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58168" w14:textId="77777777" w:rsidR="00D50B7B" w:rsidRPr="003815C3" w:rsidRDefault="00D50B7B" w:rsidP="00D50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30,450</w:t>
            </w:r>
          </w:p>
        </w:tc>
      </w:tr>
    </w:tbl>
    <w:p w14:paraId="0AB81ECF" w14:textId="77777777" w:rsidR="00776846" w:rsidRPr="003815C3" w:rsidRDefault="0077684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A1353F2" w14:textId="33445633" w:rsidR="00170DD7" w:rsidRPr="003815C3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3815C3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3815C3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3815C3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3815C3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3815C3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3815C3">
        <w:rPr>
          <w:rFonts w:asciiTheme="majorBidi" w:hAnsiTheme="majorBidi" w:cstheme="majorBidi"/>
          <w:sz w:val="30"/>
          <w:szCs w:val="30"/>
        </w:rPr>
        <w:t>7</w:t>
      </w:r>
      <w:r w:rsidR="00E66ED8"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3815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3815C3">
        <w:rPr>
          <w:rFonts w:asciiTheme="majorBidi" w:hAnsiTheme="majorBidi" w:cstheme="majorBidi"/>
          <w:sz w:val="30"/>
          <w:szCs w:val="30"/>
        </w:rPr>
        <w:t>135</w:t>
      </w:r>
      <w:r w:rsidR="00E66ED8" w:rsidRPr="003815C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3C29BE27" w14:textId="596C00C1" w:rsidR="00781F32" w:rsidRPr="003815C3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F504ADE" w14:textId="5FABB65F" w:rsidR="00DF71B1" w:rsidRPr="003815C3" w:rsidRDefault="00DF71B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</w:t>
      </w:r>
      <w:r w:rsidR="00BB06DE"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 w:rsidRPr="003815C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3815C3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 และบริษัทร่วม</w:t>
      </w:r>
    </w:p>
    <w:p w14:paraId="7FDD34D6" w14:textId="77777777" w:rsidR="0005396A" w:rsidRPr="003815C3" w:rsidRDefault="0005396A" w:rsidP="00755A56">
      <w:pPr>
        <w:tabs>
          <w:tab w:val="clear" w:pos="454"/>
          <w:tab w:val="left" w:pos="-3402"/>
          <w:tab w:val="left" w:pos="-3261"/>
          <w:tab w:val="left" w:pos="-311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270"/>
        <w:gridCol w:w="2070"/>
      </w:tblGrid>
      <w:tr w:rsidR="00B341EF" w:rsidRPr="003815C3" w14:paraId="20695BCF" w14:textId="77777777" w:rsidTr="004E486A">
        <w:trPr>
          <w:tblHeader/>
        </w:trPr>
        <w:tc>
          <w:tcPr>
            <w:tcW w:w="2900" w:type="pct"/>
          </w:tcPr>
          <w:p w14:paraId="2D46B71A" w14:textId="77777777" w:rsidR="002856AE" w:rsidRPr="003815C3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92D60C7" w14:textId="4984E417" w:rsidR="00FD5668" w:rsidRPr="003815C3" w:rsidRDefault="002856AE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75CC"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DAD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575CC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0B6DAD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575CC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575CC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50" w:type="pct"/>
            <w:vAlign w:val="bottom"/>
          </w:tcPr>
          <w:p w14:paraId="66E74115" w14:textId="25E567A2" w:rsidR="00FD5668" w:rsidRPr="003815C3" w:rsidRDefault="0013383B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0" w:type="pct"/>
            <w:vAlign w:val="bottom"/>
          </w:tcPr>
          <w:p w14:paraId="116796A6" w14:textId="414D4547" w:rsidR="00FD5668" w:rsidRPr="003815C3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E0B08F0" w14:textId="77777777" w:rsidR="00FD5668" w:rsidRPr="003815C3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pct"/>
          </w:tcPr>
          <w:p w14:paraId="1862C697" w14:textId="14B358BC" w:rsidR="00FD5668" w:rsidRPr="003815C3" w:rsidRDefault="00FD5668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46A5C" w:rsidRPr="003815C3">
              <w:rPr>
                <w:b/>
                <w:bCs/>
                <w:sz w:val="30"/>
                <w:szCs w:val="30"/>
              </w:rPr>
              <w:br/>
            </w:r>
            <w:r w:rsidR="004A29F5" w:rsidRPr="003815C3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725D" w:rsidRPr="003815C3" w14:paraId="53F77095" w14:textId="77777777" w:rsidTr="004E486A">
        <w:trPr>
          <w:trHeight w:val="344"/>
          <w:tblHeader/>
        </w:trPr>
        <w:tc>
          <w:tcPr>
            <w:tcW w:w="2900" w:type="pct"/>
          </w:tcPr>
          <w:p w14:paraId="26DD0372" w14:textId="77777777" w:rsidR="00FF725D" w:rsidRPr="003815C3" w:rsidRDefault="00FF725D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0" w:type="pct"/>
          </w:tcPr>
          <w:p w14:paraId="51D902B3" w14:textId="77777777" w:rsidR="00FF725D" w:rsidRPr="003815C3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11E9DE07" w14:textId="689097B3" w:rsidR="00FF725D" w:rsidRPr="003815C3" w:rsidRDefault="00FF725D" w:rsidP="004E48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41EF" w:rsidRPr="003815C3" w14:paraId="765C834E" w14:textId="77777777" w:rsidTr="004E486A">
        <w:trPr>
          <w:trHeight w:val="344"/>
        </w:trPr>
        <w:tc>
          <w:tcPr>
            <w:tcW w:w="2900" w:type="pct"/>
          </w:tcPr>
          <w:p w14:paraId="04F3DC95" w14:textId="77777777" w:rsidR="00FF725D" w:rsidRPr="003815C3" w:rsidRDefault="00FF725D" w:rsidP="00E5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54ACD0CB" w14:textId="77777777" w:rsidR="00FF725D" w:rsidRPr="003815C3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AB1B28D" w14:textId="77777777" w:rsidR="00FF725D" w:rsidRPr="003815C3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E1BA5E2" w14:textId="77777777" w:rsidR="00FF725D" w:rsidRPr="003815C3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05B7C711" w14:textId="77777777" w:rsidR="00FF725D" w:rsidRPr="003815C3" w:rsidRDefault="00FF725D" w:rsidP="00E5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364" w:rsidRPr="003815C3" w14:paraId="014BC033" w14:textId="77777777" w:rsidTr="004E486A">
        <w:trPr>
          <w:trHeight w:val="344"/>
        </w:trPr>
        <w:tc>
          <w:tcPr>
            <w:tcW w:w="2900" w:type="pct"/>
          </w:tcPr>
          <w:p w14:paraId="169604CE" w14:textId="3461706A" w:rsidR="00773364" w:rsidRPr="003815C3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bookmarkStart w:id="4" w:name="_Hlk117284706"/>
            <w:r w:rsidRPr="003815C3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โพลีออลส์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50" w:type="pct"/>
          </w:tcPr>
          <w:p w14:paraId="14432197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6C4DA8" w14:textId="4C678AA9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EC21E3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3CDCE50C" w14:textId="69B35F20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773364" w:rsidRPr="003815C3" w14:paraId="12C5203D" w14:textId="77777777" w:rsidTr="004E486A">
        <w:trPr>
          <w:trHeight w:val="344"/>
        </w:trPr>
        <w:tc>
          <w:tcPr>
            <w:tcW w:w="2900" w:type="pct"/>
          </w:tcPr>
          <w:p w14:paraId="42F7D745" w14:textId="1922708C" w:rsidR="00773364" w:rsidRPr="003815C3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จีซี เวนเจอร์ส จำกัด</w:t>
            </w:r>
          </w:p>
        </w:tc>
        <w:tc>
          <w:tcPr>
            <w:tcW w:w="650" w:type="pct"/>
          </w:tcPr>
          <w:p w14:paraId="390A3AAC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879B2B2" w14:textId="3B3F5561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C94B2D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7855E87E" w14:textId="21365867" w:rsidR="00773364" w:rsidRPr="003815C3" w:rsidRDefault="00544086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</w:p>
        </w:tc>
      </w:tr>
      <w:tr w:rsidR="00773364" w:rsidRPr="003815C3" w14:paraId="5E1434C6" w14:textId="77777777" w:rsidTr="004E486A">
        <w:trPr>
          <w:trHeight w:val="344"/>
        </w:trPr>
        <w:tc>
          <w:tcPr>
            <w:tcW w:w="2900" w:type="pct"/>
          </w:tcPr>
          <w:p w14:paraId="395373F8" w14:textId="79A4C316" w:rsidR="00773364" w:rsidRPr="003815C3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>ใน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โซลูชั่น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ครีเอชั่น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50" w:type="pct"/>
          </w:tcPr>
          <w:p w14:paraId="5194C53D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35F8E53" w14:textId="3CEA1EF1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3E3E5D7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28F51ADC" w14:textId="491A5659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773364" w:rsidRPr="003815C3" w14:paraId="48CF0372" w14:textId="77777777" w:rsidTr="004E486A">
        <w:tc>
          <w:tcPr>
            <w:tcW w:w="2900" w:type="pct"/>
          </w:tcPr>
          <w:p w14:paraId="11367D3D" w14:textId="24604842" w:rsidR="00773364" w:rsidRPr="003815C3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ออกซิเรน จำกัด</w:t>
            </w:r>
          </w:p>
        </w:tc>
        <w:tc>
          <w:tcPr>
            <w:tcW w:w="650" w:type="pct"/>
          </w:tcPr>
          <w:p w14:paraId="726F547D" w14:textId="3FFCD9ED" w:rsidR="00773364" w:rsidRPr="003815C3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</w:tcPr>
          <w:p w14:paraId="34093C9E" w14:textId="7CB1CDE0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16740F4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5133BC63" w14:textId="126F70F2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(7,538)</w:t>
            </w:r>
          </w:p>
        </w:tc>
      </w:tr>
      <w:tr w:rsidR="00773364" w:rsidRPr="003815C3" w14:paraId="41561480" w14:textId="77777777" w:rsidTr="004E486A">
        <w:tc>
          <w:tcPr>
            <w:tcW w:w="2900" w:type="pct"/>
          </w:tcPr>
          <w:p w14:paraId="783E157D" w14:textId="2BF8DA3C" w:rsidR="00773364" w:rsidRPr="003815C3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การเลิกกิจการในบริษัท พีทีที ฟีนอล จำกัด</w:t>
            </w:r>
          </w:p>
        </w:tc>
        <w:tc>
          <w:tcPr>
            <w:tcW w:w="650" w:type="pct"/>
          </w:tcPr>
          <w:p w14:paraId="00CB63F6" w14:textId="7AC78D4C" w:rsidR="00773364" w:rsidRPr="003815C3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50" w:type="pct"/>
          </w:tcPr>
          <w:p w14:paraId="15C6781C" w14:textId="4C3411C5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9FA964C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1D64DBEF" w14:textId="584CBADF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(13,029)</w:t>
            </w:r>
          </w:p>
        </w:tc>
      </w:tr>
      <w:tr w:rsidR="00773364" w:rsidRPr="003815C3" w14:paraId="5D9FA299" w14:textId="77777777" w:rsidTr="004E486A">
        <w:tc>
          <w:tcPr>
            <w:tcW w:w="2900" w:type="pct"/>
          </w:tcPr>
          <w:p w14:paraId="1F8987F9" w14:textId="6B5E5122" w:rsidR="00773364" w:rsidRPr="003815C3" w:rsidRDefault="00773364" w:rsidP="0077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EA7C3A" w:rsidRPr="003815C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ในบริษัท พีทีที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50" w:type="pct"/>
          </w:tcPr>
          <w:p w14:paraId="7A322C27" w14:textId="77777777" w:rsidR="00773364" w:rsidRPr="003815C3" w:rsidRDefault="00773364" w:rsidP="0077336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1D4C60E" w14:textId="049A951A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ABF0AE3" w14:textId="77777777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pct"/>
          </w:tcPr>
          <w:p w14:paraId="5E116D6C" w14:textId="12A9D761" w:rsidR="00773364" w:rsidRPr="003815C3" w:rsidRDefault="00773364" w:rsidP="00773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</w:tr>
    </w:tbl>
    <w:p w14:paraId="4F1FA2C1" w14:textId="55307EA1" w:rsidR="00E575CC" w:rsidRPr="003815C3" w:rsidRDefault="00E575CC">
      <w:pPr>
        <w:rPr>
          <w:rFonts w:asciiTheme="majorBidi" w:hAnsiTheme="majorBidi" w:cstheme="majorBidi"/>
          <w:sz w:val="30"/>
          <w:szCs w:val="30"/>
        </w:rPr>
      </w:pPr>
    </w:p>
    <w:bookmarkEnd w:id="4"/>
    <w:p w14:paraId="0A3059E4" w14:textId="77777777" w:rsidR="00695F76" w:rsidRPr="003815C3" w:rsidRDefault="00695F7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0162B7" w14:textId="6DFC7C10" w:rsidR="009C321F" w:rsidRPr="003815C3" w:rsidRDefault="00480562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15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การเปลี่ยนแปลงของเงินลงทุนในบริษัทย่อย</w:t>
      </w:r>
      <w:r w:rsidR="004F7889" w:rsidRPr="003815C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1EA44934" w14:textId="1F99022B" w:rsidR="00A86810" w:rsidRPr="003815C3" w:rsidRDefault="00A8681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30"/>
          <w:szCs w:val="30"/>
          <w:lang w:val="en-GB"/>
        </w:rPr>
      </w:pPr>
    </w:p>
    <w:p w14:paraId="743BAB22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โพลีออลส์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3EA4518" w14:textId="183D8C5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14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โพลีออลส์ จำกัด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วิ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สามัญผู้ถือหุ้น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ประจำปี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14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เพื่อดำเนินงานโครงการ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Polyols &amp; PU System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รวม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410.50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 ซึ่งบริษัทได้จ่ายชำระเงินค่าหุ้นเต็มจำนวนแล้วในเดือน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กุมภาพันธ์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2566</w:t>
      </w:r>
    </w:p>
    <w:p w14:paraId="0C3D9A6F" w14:textId="325A49F9" w:rsidR="00820E3A" w:rsidRPr="003815C3" w:rsidRDefault="00820E3A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D696536" w14:textId="71D6F49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เวนเจอร์ส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118E570" w14:textId="4492A26F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27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กุมภาพันธ์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จีซี เวนเจอร์ส จำกัด ซึ่งเป็นบริษัทย่อย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2566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ของบริษัทย่อยเมื่อวันที่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26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เพื่อลงทุนด้าน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Corporate Venture Capital (CVC)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44086" w:rsidRPr="003815C3">
        <w:rPr>
          <w:rFonts w:ascii="Angsana New" w:hAnsi="Angsana New" w:hint="cs"/>
          <w:spacing w:val="-6"/>
          <w:sz w:val="30"/>
          <w:szCs w:val="30"/>
          <w:lang w:val="en-US" w:bidi="th-TH"/>
        </w:rPr>
        <w:t>497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มีนาคม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2566</w:t>
      </w:r>
    </w:p>
    <w:p w14:paraId="041CFC4F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326A346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โซลูชั่น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ครีเอชั่น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3511F6C9" w14:textId="6F034A9A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มกราคม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โซลูชั่น ครีเอชั่น ครีเอชั่น จำกัด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 ได้มีมติอนุมัติการลดทุนจดทะเบียนของบริษัทย่อยและ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คืนเงินลงทุนแก่บริษัทเป็นจำนวนเงิน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31.87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ทั้งนี้ ณ วันที่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บริษัทย่อยอยู่ระหว่างดำเนินการจดทะเบียนลดทุนกับกรมพัฒนาธุรกิจการค้า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กระทรวงพาณิชย์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1E2A925E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0D354EEB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จีซี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ออกซิเรน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06D25334" w14:textId="623DE442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จีซี ออกซิเรน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 ซึ่งเป็นบริษัทย่อย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7,569.17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โดยบริษัทรับรู้กำไรจากการคืนเงินลงทุนจำนวน</w:t>
      </w:r>
      <w:r w:rsidRPr="003815C3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31.27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ณ วันที่</w:t>
      </w:r>
      <w:r w:rsidRPr="003815C3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มีนาคม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 </w:t>
      </w:r>
    </w:p>
    <w:p w14:paraId="430CA93A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4DCE9867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ฟีนอล</w:t>
      </w:r>
      <w:r w:rsidRPr="003815C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2EB73A98" w14:textId="2765E7D1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เมื่อวันที่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พีทีที ฟีนอล จำกัด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 กระทรวงพาณิชย์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13,028.67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3815C3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ณ วันที่</w:t>
      </w:r>
      <w:r w:rsidRPr="003815C3">
        <w:rPr>
          <w:rFonts w:ascii="Angsana New" w:hAnsi="Angsana New" w:hint="cs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มีนาคม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บริษัทย่อยอยู่ระหว่างการชำระบัญชี</w:t>
      </w:r>
    </w:p>
    <w:p w14:paraId="3D4A688E" w14:textId="29B1006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6692EBC" w14:textId="0C32A86F" w:rsidR="000525CF" w:rsidRPr="003815C3" w:rsidRDefault="000525CF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E745E67" w14:textId="71534AF6" w:rsidR="000525CF" w:rsidRPr="003815C3" w:rsidRDefault="000525CF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36FB35C" w14:textId="77777777" w:rsidR="00EA7C3A" w:rsidRPr="003815C3" w:rsidRDefault="00EA7C3A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0798DAF6" w14:textId="77777777" w:rsidR="000525CF" w:rsidRPr="003815C3" w:rsidRDefault="000525CF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464FB35C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การด้อยค่าของเงินลงทุนในบริษัทย่อย</w:t>
      </w:r>
    </w:p>
    <w:p w14:paraId="61B57D5E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7AA0979A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ฟีนอล</w:t>
      </w:r>
      <w:r w:rsidRPr="003815C3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7DE4DE36" w14:textId="77777777" w:rsidR="00773364" w:rsidRPr="003815C3" w:rsidRDefault="00773364" w:rsidP="0077336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cs/>
          <w:lang w:val="en-US" w:bidi="th-TH"/>
        </w:rPr>
      </w:pP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ในระหว่างงวดสามเดือนสิ้นสุด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วันที่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31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 พีทีที ฟีนอล จำกัด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Pr="003815C3">
        <w:rPr>
          <w:rFonts w:ascii="Angsana New" w:hAnsi="Angsana New"/>
          <w:spacing w:val="-6"/>
          <w:sz w:val="30"/>
          <w:szCs w:val="30"/>
          <w:lang w:val="en-US"/>
        </w:rPr>
        <w:t xml:space="preserve">118.58 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 ในงบกำไรขาดทุนเฉพาะกิจการ เนื่องจากเงินลงทุนใน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ย่อย</w:t>
      </w:r>
      <w:r w:rsidRPr="003815C3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</w:t>
      </w:r>
      <w:r w:rsidRPr="003815C3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จากการเลิกกิจการในบริษัทย่อย</w:t>
      </w:r>
    </w:p>
    <w:p w14:paraId="765C9FE8" w14:textId="77777777" w:rsidR="00E4540F" w:rsidRPr="003815C3" w:rsidRDefault="00E4540F" w:rsidP="004F788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74F7F5AE" w14:textId="6CE02B1F" w:rsidR="004F3079" w:rsidRPr="003815C3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3815C3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3815C3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51"/>
        <w:gridCol w:w="1346"/>
        <w:gridCol w:w="264"/>
        <w:gridCol w:w="1358"/>
      </w:tblGrid>
      <w:tr w:rsidR="005941C2" w:rsidRPr="003815C3" w14:paraId="42E7F22E" w14:textId="77777777" w:rsidTr="000525CF">
        <w:tc>
          <w:tcPr>
            <w:tcW w:w="2647" w:type="pct"/>
            <w:shd w:val="clear" w:color="auto" w:fill="auto"/>
            <w:vAlign w:val="bottom"/>
          </w:tcPr>
          <w:p w14:paraId="176B4099" w14:textId="6C51EE34" w:rsidR="005941C2" w:rsidRPr="003815C3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75CC"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575CC"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44086" w:rsidRPr="003815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6" w:type="pct"/>
            <w:vAlign w:val="bottom"/>
          </w:tcPr>
          <w:p w14:paraId="721B9C31" w14:textId="73319872" w:rsidR="005941C2" w:rsidRPr="003815C3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815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3815C3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941C2" w:rsidRPr="003815C3" w14:paraId="5C7DDE69" w14:textId="77777777" w:rsidTr="000525CF">
        <w:tc>
          <w:tcPr>
            <w:tcW w:w="2647" w:type="pct"/>
            <w:shd w:val="clear" w:color="auto" w:fill="auto"/>
            <w:vAlign w:val="bottom"/>
          </w:tcPr>
          <w:p w14:paraId="685C9598" w14:textId="77777777" w:rsidR="005941C2" w:rsidRPr="003815C3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53ADF3DE" w14:textId="77777777" w:rsidR="005941C2" w:rsidRPr="003815C3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3815C3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941C2" w:rsidRPr="003815C3" w14:paraId="171E9E6F" w14:textId="77777777" w:rsidTr="000525CF">
        <w:tc>
          <w:tcPr>
            <w:tcW w:w="2647" w:type="pct"/>
            <w:shd w:val="clear" w:color="auto" w:fill="auto"/>
          </w:tcPr>
          <w:p w14:paraId="0B099EF5" w14:textId="3887B712" w:rsidR="005941C2" w:rsidRPr="003815C3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36" w:type="pct"/>
          </w:tcPr>
          <w:p w14:paraId="43D8B558" w14:textId="77777777" w:rsidR="005941C2" w:rsidRPr="003815C3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1E2C2F43" w:rsidR="005941C2" w:rsidRPr="003815C3" w:rsidRDefault="0076731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5,1</w:t>
            </w:r>
            <w:r w:rsidR="00EF3976" w:rsidRPr="003815C3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273E651B" w:rsidR="005941C2" w:rsidRPr="003815C3" w:rsidRDefault="0058655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3,954</w:t>
            </w:r>
          </w:p>
        </w:tc>
      </w:tr>
      <w:tr w:rsidR="005941C2" w:rsidRPr="003815C3" w14:paraId="29135A55" w14:textId="77777777" w:rsidTr="000525CF">
        <w:tc>
          <w:tcPr>
            <w:tcW w:w="2647" w:type="pct"/>
            <w:shd w:val="clear" w:color="auto" w:fill="auto"/>
          </w:tcPr>
          <w:p w14:paraId="035D3274" w14:textId="05476228" w:rsidR="005941C2" w:rsidRPr="003815C3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ได้มาจากการรับโอนกิจการ</w:t>
            </w:r>
          </w:p>
        </w:tc>
        <w:tc>
          <w:tcPr>
            <w:tcW w:w="736" w:type="pct"/>
          </w:tcPr>
          <w:p w14:paraId="1F9B8EEA" w14:textId="255172E0" w:rsidR="005941C2" w:rsidRPr="003815C3" w:rsidRDefault="003D5990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33" w:type="pct"/>
            <w:shd w:val="clear" w:color="auto" w:fill="auto"/>
          </w:tcPr>
          <w:p w14:paraId="29654BAE" w14:textId="764ADCD8" w:rsidR="005941C2" w:rsidRPr="003815C3" w:rsidRDefault="0076731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152D40" w14:textId="77777777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D75BE52" w14:textId="53A748F5" w:rsidR="005941C2" w:rsidRPr="003815C3" w:rsidRDefault="0058655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30,376</w:t>
            </w:r>
          </w:p>
        </w:tc>
      </w:tr>
      <w:tr w:rsidR="005941C2" w:rsidRPr="003815C3" w14:paraId="29F37FF6" w14:textId="77777777" w:rsidTr="000525CF">
        <w:tc>
          <w:tcPr>
            <w:tcW w:w="2647" w:type="pct"/>
            <w:shd w:val="clear" w:color="auto" w:fill="auto"/>
          </w:tcPr>
          <w:p w14:paraId="2F3D07D5" w14:textId="0AFBB6E4" w:rsidR="005941C2" w:rsidRPr="003815C3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736" w:type="pct"/>
          </w:tcPr>
          <w:p w14:paraId="31ABE921" w14:textId="77777777" w:rsidR="005941C2" w:rsidRPr="003815C3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201DE63F" w:rsidR="005941C2" w:rsidRPr="003815C3" w:rsidRDefault="0076731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EF3976" w:rsidRPr="003815C3">
              <w:rPr>
                <w:rFonts w:asciiTheme="majorBidi" w:hAnsiTheme="majorBidi" w:cstheme="majorBidi"/>
                <w:sz w:val="30"/>
                <w:szCs w:val="30"/>
              </w:rPr>
              <w:t>083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13C99066" w:rsidR="005941C2" w:rsidRPr="003815C3" w:rsidRDefault="0058655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(1,470)</w:t>
            </w:r>
          </w:p>
        </w:tc>
      </w:tr>
      <w:tr w:rsidR="005941C2" w:rsidRPr="003815C3" w14:paraId="1ABFA3FD" w14:textId="77777777" w:rsidTr="000525CF">
        <w:tc>
          <w:tcPr>
            <w:tcW w:w="2647" w:type="pct"/>
            <w:shd w:val="clear" w:color="auto" w:fill="auto"/>
          </w:tcPr>
          <w:p w14:paraId="0145C4D8" w14:textId="75A40D29" w:rsidR="005941C2" w:rsidRPr="003815C3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736" w:type="pct"/>
          </w:tcPr>
          <w:p w14:paraId="53A52AA4" w14:textId="77777777" w:rsidR="005941C2" w:rsidRPr="003815C3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8343DCF" w14:textId="0282C33F" w:rsidR="005941C2" w:rsidRPr="003815C3" w:rsidRDefault="0076731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(5,187)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3815C3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FD26A0" w14:textId="2F64FFAD" w:rsidR="005941C2" w:rsidRPr="003815C3" w:rsidRDefault="0058655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(3,534)</w:t>
            </w:r>
          </w:p>
        </w:tc>
      </w:tr>
    </w:tbl>
    <w:p w14:paraId="4CD56578" w14:textId="77777777" w:rsidR="00BC5AB7" w:rsidRPr="003815C3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24"/>
          <w:szCs w:val="24"/>
        </w:rPr>
      </w:pPr>
    </w:p>
    <w:p w14:paraId="234501C7" w14:textId="24011AB4" w:rsidR="00825627" w:rsidRPr="003815C3" w:rsidRDefault="005456B1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3815C3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E575CC" w:rsidRPr="003815C3">
        <w:rPr>
          <w:rFonts w:asciiTheme="majorBidi" w:hAnsiTheme="majorBidi" w:cstheme="majorBidi" w:hint="cs"/>
          <w:spacing w:val="8"/>
          <w:sz w:val="30"/>
          <w:szCs w:val="30"/>
          <w:cs/>
        </w:rPr>
        <w:t>สาม</w:t>
      </w:r>
      <w:r w:rsidR="00EB547F" w:rsidRPr="003815C3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="000B6DAD" w:rsidRPr="003815C3">
        <w:rPr>
          <w:rFonts w:asciiTheme="majorBidi" w:hAnsiTheme="majorBidi" w:cstheme="majorBidi"/>
          <w:spacing w:val="8"/>
          <w:sz w:val="30"/>
          <w:szCs w:val="30"/>
        </w:rPr>
        <w:t>3</w:t>
      </w:r>
      <w:r w:rsidR="00544086" w:rsidRPr="003815C3">
        <w:rPr>
          <w:rFonts w:asciiTheme="majorBidi" w:hAnsiTheme="majorBidi" w:cstheme="majorBidi" w:hint="cs"/>
          <w:spacing w:val="8"/>
          <w:sz w:val="30"/>
          <w:szCs w:val="30"/>
        </w:rPr>
        <w:t>1</w:t>
      </w:r>
      <w:r w:rsidR="000B6DAD" w:rsidRPr="003815C3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E575CC" w:rsidRPr="003815C3">
        <w:rPr>
          <w:rFonts w:asciiTheme="majorBidi" w:hAnsiTheme="majorBidi" w:cstheme="majorBidi" w:hint="cs"/>
          <w:spacing w:val="8"/>
          <w:sz w:val="30"/>
          <w:szCs w:val="30"/>
          <w:cs/>
        </w:rPr>
        <w:t>มีนาคม</w:t>
      </w:r>
      <w:r w:rsidR="00AA2D97" w:rsidRPr="003815C3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3427CE" w:rsidRPr="003815C3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544086" w:rsidRPr="003815C3">
        <w:rPr>
          <w:rFonts w:asciiTheme="majorBidi" w:hAnsiTheme="majorBidi" w:cstheme="majorBidi" w:hint="cs"/>
          <w:spacing w:val="8"/>
          <w:sz w:val="30"/>
          <w:szCs w:val="30"/>
        </w:rPr>
        <w:t>6</w:t>
      </w:r>
      <w:r w:rsidR="00EB547F" w:rsidRPr="003815C3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C751F3" w:rsidRPr="003815C3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751F3" w:rsidRPr="003815C3">
        <w:rPr>
          <w:rFonts w:asciiTheme="majorBidi" w:hAnsiTheme="majorBidi" w:cstheme="majorBidi"/>
          <w:spacing w:val="-2"/>
          <w:sz w:val="30"/>
          <w:szCs w:val="30"/>
          <w:cs/>
        </w:rPr>
        <w:t>การก่อสร้างโรงงานใหม่ได้บันทึกเป็นส่วนหนึ่งของต้นทุนซื้อสินทรัพย์จำนว</w:t>
      </w:r>
      <w:r w:rsidR="00EA245B" w:rsidRPr="003815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58655B" w:rsidRPr="003815C3">
        <w:rPr>
          <w:rFonts w:asciiTheme="majorBidi" w:hAnsiTheme="majorBidi" w:cstheme="majorBidi"/>
          <w:spacing w:val="-2"/>
          <w:sz w:val="30"/>
          <w:szCs w:val="30"/>
        </w:rPr>
        <w:t>29</w:t>
      </w:r>
      <w:r w:rsidR="00A923C6" w:rsidRPr="003815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51F3" w:rsidRPr="003815C3">
        <w:rPr>
          <w:rFonts w:asciiTheme="majorBidi" w:hAnsiTheme="majorBidi" w:cstheme="majorBidi"/>
          <w:spacing w:val="-2"/>
          <w:sz w:val="30"/>
          <w:szCs w:val="30"/>
          <w:cs/>
        </w:rPr>
        <w:t>ล้านบาท และ</w:t>
      </w:r>
      <w:r w:rsidR="0058655B" w:rsidRPr="003815C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8655B" w:rsidRPr="003815C3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A923C6" w:rsidRPr="003815C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1F3" w:rsidRPr="003815C3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C751F3" w:rsidRPr="003815C3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D22F20" w:rsidRPr="003815C3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="002805E4" w:rsidRPr="003815C3">
        <w:rPr>
          <w:rFonts w:asciiTheme="majorBidi" w:hAnsiTheme="majorBidi" w:cstheme="majorBidi"/>
          <w:spacing w:val="2"/>
          <w:sz w:val="30"/>
          <w:szCs w:val="30"/>
        </w:rPr>
        <w:br/>
      </w:r>
      <w:r w:rsidR="00C751F3" w:rsidRPr="003815C3">
        <w:rPr>
          <w:rFonts w:asciiTheme="majorBidi" w:hAnsiTheme="majorBidi" w:cstheme="majorBidi"/>
          <w:spacing w:val="2"/>
          <w:sz w:val="30"/>
          <w:szCs w:val="30"/>
          <w:cs/>
        </w:rPr>
        <w:t>งบ</w:t>
      </w:r>
      <w:r w:rsidR="000F1BFB" w:rsidRPr="003815C3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3815C3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การเงินรวมและงบ</w:t>
      </w:r>
      <w:r w:rsidR="000F1BFB" w:rsidRPr="003815C3">
        <w:rPr>
          <w:rFonts w:asciiTheme="majorBidi" w:hAnsiTheme="majorBidi" w:cstheme="majorBidi"/>
          <w:spacing w:val="2"/>
          <w:sz w:val="30"/>
          <w:szCs w:val="30"/>
          <w:cs/>
        </w:rPr>
        <w:t>แสดงฐานะ</w:t>
      </w:r>
      <w:r w:rsidR="00EB547F" w:rsidRPr="003815C3">
        <w:rPr>
          <w:rFonts w:asciiTheme="majorBidi" w:hAnsiTheme="majorBidi" w:cstheme="majorBidi"/>
          <w:spacing w:val="2"/>
          <w:sz w:val="30"/>
          <w:szCs w:val="30"/>
          <w:cs/>
        </w:rPr>
        <w:t>การเงินเฉพาะกิจการ</w:t>
      </w:r>
      <w:r w:rsidR="008C4922" w:rsidRPr="003815C3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ตามลำดับ</w:t>
      </w:r>
      <w:r w:rsidR="00EB547F" w:rsidRPr="003815C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C51E0" w:rsidRPr="003815C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กลุ่มบริษัทมี</w:t>
      </w:r>
      <w:r w:rsidR="006B331B" w:rsidRPr="003815C3">
        <w:rPr>
          <w:rFonts w:asciiTheme="majorBidi" w:hAnsiTheme="majorBidi" w:cstheme="majorBidi"/>
          <w:spacing w:val="2"/>
          <w:sz w:val="30"/>
          <w:szCs w:val="30"/>
          <w:cs/>
        </w:rPr>
        <w:t>ต้นทุนการกู้ยืม</w:t>
      </w:r>
      <w:r w:rsidR="003C51E0" w:rsidRPr="003815C3">
        <w:rPr>
          <w:rFonts w:asciiTheme="majorBidi" w:hAnsiTheme="majorBidi" w:cstheme="majorBidi"/>
          <w:sz w:val="30"/>
          <w:szCs w:val="30"/>
          <w:cs/>
        </w:rPr>
        <w:t>ใน</w:t>
      </w:r>
      <w:r w:rsidR="006B331B" w:rsidRPr="003815C3">
        <w:rPr>
          <w:rFonts w:asciiTheme="majorBidi" w:hAnsiTheme="majorBidi" w:cstheme="majorBidi"/>
          <w:sz w:val="30"/>
          <w:szCs w:val="30"/>
          <w:cs/>
        </w:rPr>
        <w:t>อัตรา</w:t>
      </w:r>
      <w:r w:rsidR="00EB547F" w:rsidRPr="003815C3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A245B" w:rsidRPr="003815C3">
        <w:rPr>
          <w:rFonts w:asciiTheme="majorBidi" w:hAnsiTheme="majorBidi" w:cstheme="majorBidi"/>
          <w:sz w:val="30"/>
          <w:szCs w:val="30"/>
        </w:rPr>
        <w:t xml:space="preserve"> </w:t>
      </w:r>
      <w:r w:rsidR="0058655B" w:rsidRPr="003815C3">
        <w:rPr>
          <w:rFonts w:asciiTheme="majorBidi" w:hAnsiTheme="majorBidi" w:cstheme="majorBidi"/>
          <w:sz w:val="30"/>
          <w:szCs w:val="30"/>
        </w:rPr>
        <w:t>3.31</w:t>
      </w:r>
      <w:r w:rsidR="00EB547F" w:rsidRPr="003815C3">
        <w:rPr>
          <w:rFonts w:asciiTheme="majorBidi" w:hAnsiTheme="majorBidi" w:cstheme="majorBidi"/>
          <w:sz w:val="30"/>
          <w:szCs w:val="30"/>
        </w:rPr>
        <w:t xml:space="preserve"> </w:t>
      </w:r>
      <w:r w:rsidR="000F1BFB" w:rsidRPr="003815C3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EB547F" w:rsidRPr="003815C3">
        <w:rPr>
          <w:rFonts w:asciiTheme="majorBidi" w:hAnsiTheme="majorBidi" w:cstheme="majorBidi"/>
          <w:sz w:val="30"/>
          <w:szCs w:val="30"/>
        </w:rPr>
        <w:t xml:space="preserve"> </w:t>
      </w:r>
      <w:r w:rsidR="0058655B" w:rsidRPr="003815C3">
        <w:rPr>
          <w:rFonts w:asciiTheme="majorBidi" w:hAnsiTheme="majorBidi" w:cstheme="majorBidi"/>
          <w:sz w:val="30"/>
          <w:szCs w:val="30"/>
        </w:rPr>
        <w:t>5.00</w:t>
      </w:r>
      <w:r w:rsidR="00A13FF4" w:rsidRPr="003815C3">
        <w:rPr>
          <w:rFonts w:asciiTheme="majorBidi" w:hAnsiTheme="majorBidi" w:cstheme="majorBidi"/>
          <w:sz w:val="30"/>
          <w:szCs w:val="30"/>
        </w:rPr>
        <w:t xml:space="preserve"> </w:t>
      </w:r>
      <w:r w:rsidR="00AD39AB" w:rsidRPr="003815C3">
        <w:rPr>
          <w:rFonts w:asciiTheme="majorBidi" w:hAnsiTheme="majorBidi" w:cstheme="majorBidi"/>
          <w:sz w:val="30"/>
          <w:szCs w:val="30"/>
          <w:cs/>
        </w:rPr>
        <w:t>ต่อปี</w:t>
      </w:r>
      <w:r w:rsidR="003C51E0" w:rsidRPr="003815C3">
        <w:rPr>
          <w:rFonts w:asciiTheme="majorBidi" w:hAnsiTheme="majorBidi" w:cstheme="majorBidi"/>
          <w:sz w:val="30"/>
          <w:szCs w:val="30"/>
          <w:cs/>
        </w:rPr>
        <w:t>ซึ่งได้</w:t>
      </w:r>
      <w:r w:rsidR="00EB547F" w:rsidRPr="003815C3">
        <w:rPr>
          <w:rFonts w:asciiTheme="majorBidi" w:hAnsiTheme="majorBidi" w:cstheme="majorBidi"/>
          <w:sz w:val="30"/>
          <w:szCs w:val="30"/>
          <w:cs/>
        </w:rPr>
        <w:t>รวม</w:t>
      </w:r>
      <w:r w:rsidR="00AC6249" w:rsidRPr="003815C3">
        <w:rPr>
          <w:rFonts w:asciiTheme="majorBidi" w:hAnsiTheme="majorBidi" w:cstheme="majorBidi"/>
          <w:sz w:val="30"/>
          <w:szCs w:val="30"/>
          <w:cs/>
        </w:rPr>
        <w:t>เ</w:t>
      </w:r>
      <w:r w:rsidR="00EB547F" w:rsidRPr="003815C3">
        <w:rPr>
          <w:rFonts w:asciiTheme="majorBidi" w:hAnsiTheme="majorBidi" w:cstheme="majorBidi"/>
          <w:sz w:val="30"/>
          <w:szCs w:val="30"/>
          <w:cs/>
        </w:rPr>
        <w:t>ป็นราคาทุนของสินทรัพย์</w:t>
      </w:r>
      <w:r w:rsidR="00EB547F" w:rsidRPr="003815C3">
        <w:rPr>
          <w:rFonts w:asciiTheme="majorBidi" w:hAnsiTheme="majorBidi" w:cstheme="majorBidi"/>
          <w:sz w:val="30"/>
          <w:szCs w:val="30"/>
        </w:rPr>
        <w:t xml:space="preserve"> </w:t>
      </w:r>
    </w:p>
    <w:p w14:paraId="0AFAAA43" w14:textId="4D627374" w:rsidR="00A6773C" w:rsidRPr="003815C3" w:rsidRDefault="00A6773C" w:rsidP="00BE756C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C5801" w14:textId="4054E3B1" w:rsidR="006215D5" w:rsidRPr="003815C3" w:rsidRDefault="006215D5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815C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0E7B014" w14:textId="77777777" w:rsidR="00D22F20" w:rsidRPr="003815C3" w:rsidRDefault="00D22F20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14:paraId="52AC9BF5" w14:textId="129D3E93" w:rsidR="001C790E" w:rsidRPr="003815C3" w:rsidRDefault="00CA495D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815C3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0B6DAD" w:rsidRPr="003815C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544086" w:rsidRPr="003815C3">
        <w:rPr>
          <w:rFonts w:asciiTheme="majorBidi" w:hAnsiTheme="majorBidi" w:cstheme="majorBidi" w:hint="cs"/>
          <w:spacing w:val="-6"/>
          <w:sz w:val="30"/>
          <w:szCs w:val="30"/>
        </w:rPr>
        <w:t>1</w:t>
      </w:r>
      <w:r w:rsidR="000B6DAD" w:rsidRPr="003815C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575CC" w:rsidRPr="003815C3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952A68" w:rsidRPr="003815C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427CE" w:rsidRPr="003815C3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575CC" w:rsidRPr="003815C3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815C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7E7A4A" w:rsidRPr="003815C3">
        <w:rPr>
          <w:rFonts w:asciiTheme="majorBidi" w:hAnsiTheme="majorBidi" w:cstheme="majorBidi"/>
          <w:spacing w:val="2"/>
          <w:sz w:val="30"/>
          <w:szCs w:val="30"/>
          <w:cs/>
        </w:rPr>
        <w:t>มูลค่าตามบัญชี</w:t>
      </w:r>
      <w:r w:rsidR="007E7A4A" w:rsidRPr="003815C3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3815C3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58655B" w:rsidRPr="003815C3">
        <w:rPr>
          <w:rFonts w:asciiTheme="majorBidi" w:hAnsiTheme="majorBidi" w:cstheme="majorBidi"/>
          <w:spacing w:val="2"/>
          <w:sz w:val="30"/>
          <w:szCs w:val="30"/>
        </w:rPr>
        <w:t>9,256</w:t>
      </w:r>
      <w:r w:rsidR="00A923C6" w:rsidRPr="003815C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815C3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="00095DED" w:rsidRPr="003815C3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</w:t>
      </w:r>
      <w:r w:rsidR="007B781F" w:rsidRPr="003815C3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F5C0E" w:rsidRPr="003815C3">
        <w:rPr>
          <w:rFonts w:asciiTheme="majorBidi" w:hAnsiTheme="majorBidi" w:hint="cs"/>
          <w:spacing w:val="-4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="00B83702" w:rsidRPr="003815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82185" w:rsidRPr="003815C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อย่างไรก็ตาม </w:t>
      </w:r>
      <w:r w:rsidR="00DF5C0E" w:rsidRPr="003815C3">
        <w:rPr>
          <w:rFonts w:asciiTheme="majorBidi" w:hAnsiTheme="majorBidi" w:cstheme="majorBidi" w:hint="cs"/>
          <w:spacing w:val="4"/>
          <w:sz w:val="30"/>
          <w:szCs w:val="30"/>
          <w:cs/>
        </w:rPr>
        <w:t>บัญชี</w:t>
      </w:r>
      <w:r w:rsidR="00F82185" w:rsidRPr="003815C3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เพื่อใช้เป็นเงินทุนหมุนเวียนในการดำเนินธุรกิจตามปกติของบริษัทย่อยดังกล่าว</w:t>
      </w:r>
    </w:p>
    <w:p w14:paraId="49ED6993" w14:textId="3E316FB7" w:rsidR="000525CF" w:rsidRPr="003815C3" w:rsidRDefault="000525CF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9979B15" w14:textId="18253D76" w:rsidR="000525CF" w:rsidRPr="003815C3" w:rsidRDefault="000525CF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7B3A09F" w14:textId="77777777" w:rsidR="000525CF" w:rsidRPr="003815C3" w:rsidRDefault="000525CF" w:rsidP="00263128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322E1B4" w14:textId="00931DC2" w:rsidR="00761B1C" w:rsidRPr="003815C3" w:rsidRDefault="00761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i/>
          <w:iCs/>
          <w:color w:val="242424"/>
          <w:sz w:val="24"/>
          <w:szCs w:val="24"/>
        </w:rPr>
      </w:pPr>
    </w:p>
    <w:p w14:paraId="463108A2" w14:textId="77777777" w:rsidR="003D5990" w:rsidRPr="003815C3" w:rsidRDefault="003D599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815C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เหตุการณ์ขัดข้องการเตรียมดำเนินการโครงการคลังสินค้าของบริษัทย่อย</w:t>
      </w:r>
    </w:p>
    <w:p w14:paraId="62251B1F" w14:textId="77777777" w:rsidR="003D5990" w:rsidRPr="003815C3" w:rsidRDefault="003D5990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7BD5F861" w14:textId="08513862" w:rsidR="000E19EE" w:rsidRPr="003815C3" w:rsidRDefault="003D5990" w:rsidP="003D421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3815C3">
        <w:rPr>
          <w:rFonts w:asciiTheme="majorBidi" w:hAnsiTheme="majorBidi" w:hint="cs"/>
          <w:sz w:val="30"/>
          <w:szCs w:val="30"/>
          <w:cs/>
        </w:rPr>
        <w:t xml:space="preserve">ในเดือนสิงหาคม </w:t>
      </w:r>
      <w:r w:rsidRPr="003815C3">
        <w:rPr>
          <w:rFonts w:asciiTheme="majorBidi" w:hAnsiTheme="majorBidi"/>
          <w:sz w:val="30"/>
          <w:szCs w:val="30"/>
        </w:rPr>
        <w:t xml:space="preserve">2565 </w:t>
      </w:r>
      <w:r w:rsidRPr="003815C3">
        <w:rPr>
          <w:rFonts w:asciiTheme="majorBidi" w:hAnsiTheme="majorBidi" w:hint="cs"/>
          <w:sz w:val="30"/>
          <w:szCs w:val="30"/>
          <w:cs/>
        </w:rPr>
        <w:t>บริษัทย่อยแห่งหนึ่งมีเหตุการณ์ขัดข้องเกี่ยวกับการเตรียมดำเนินการโครงการคลังสินค้าของบริษัทย่อย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โดยโครงการดังกล่าวอยู่ในระหว่างการเตรียมการดำเนินการเชิงพาณิชย์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ส่งผลให้เกิดความเสียหายต่อการเตรียมการในการดำเนินการโครงการดังกล่าว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และส่งผลให้สินค้าผลิตภัณฑ์เม็ดพลาสติกโพลิเมอร์ของบริษัทบางส่วนได้รับความเสียหาย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="000E7A43" w:rsidRPr="003815C3">
        <w:rPr>
          <w:rFonts w:asciiTheme="majorBidi" w:hAnsiTheme="majorBidi"/>
          <w:sz w:val="30"/>
          <w:szCs w:val="30"/>
          <w:cs/>
        </w:rPr>
        <w:t xml:space="preserve">ทั้งนี้ บริษัทได้รับรู้การปรับลดมูลค่าสำหรับค่าความเสียหายที่เกี่ยวข้องกับสินค้าของบริษัท และบริษัทย่อยได้รับรู้ประมาณการหนี้สินที่เกี่ยวข้องกับค่าใช้จ่ายในการกอบกู้คลังสินค้าจากความเสียหายดังกล่าวแล้วในปี </w:t>
      </w:r>
      <w:r w:rsidR="00544086" w:rsidRPr="003815C3">
        <w:rPr>
          <w:rFonts w:asciiTheme="majorBidi" w:hAnsiTheme="majorBidi"/>
          <w:sz w:val="30"/>
          <w:szCs w:val="30"/>
        </w:rPr>
        <w:t>2565</w:t>
      </w:r>
      <w:r w:rsidR="000E7A43" w:rsidRPr="003815C3">
        <w:rPr>
          <w:rFonts w:asciiTheme="majorBidi" w:hAnsiTheme="majorBidi"/>
          <w:sz w:val="30"/>
          <w:szCs w:val="30"/>
          <w:cs/>
        </w:rPr>
        <w:t xml:space="preserve"> ณ วันที่ </w:t>
      </w:r>
      <w:r w:rsidR="00544086" w:rsidRPr="003815C3">
        <w:rPr>
          <w:rFonts w:asciiTheme="majorBidi" w:hAnsiTheme="majorBidi"/>
          <w:sz w:val="30"/>
          <w:szCs w:val="30"/>
        </w:rPr>
        <w:t>31</w:t>
      </w:r>
      <w:r w:rsidR="000E7A43" w:rsidRPr="003815C3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544086" w:rsidRPr="003815C3">
        <w:rPr>
          <w:rFonts w:asciiTheme="majorBidi" w:hAnsiTheme="majorBidi"/>
          <w:sz w:val="30"/>
          <w:szCs w:val="30"/>
        </w:rPr>
        <w:t>2566</w:t>
      </w:r>
      <w:r w:rsidR="000E7A43" w:rsidRPr="003815C3">
        <w:rPr>
          <w:rFonts w:asciiTheme="majorBidi" w:hAnsiTheme="majorBidi"/>
          <w:sz w:val="30"/>
          <w:szCs w:val="30"/>
          <w:cs/>
        </w:rPr>
        <w:t xml:space="preserve"> ประมาณการหนี้สินดังกล่าวคงเหลือจำนวน </w:t>
      </w:r>
      <w:r w:rsidR="00544086" w:rsidRPr="003815C3">
        <w:rPr>
          <w:rFonts w:asciiTheme="majorBidi" w:hAnsiTheme="majorBidi"/>
          <w:sz w:val="30"/>
          <w:szCs w:val="30"/>
        </w:rPr>
        <w:t>101</w:t>
      </w:r>
      <w:r w:rsidR="000E7A43" w:rsidRPr="003815C3">
        <w:rPr>
          <w:rFonts w:asciiTheme="majorBidi" w:hAnsiTheme="majorBidi"/>
          <w:sz w:val="30"/>
          <w:szCs w:val="30"/>
          <w:cs/>
        </w:rPr>
        <w:t xml:space="preserve"> ล้านบาท ปัจจุบันบริษัทอยู่ระหว่างการประเมินถึงผลกระทบที่เกี่ยวข้อง รวมถึงความรับผิดชอบของผู้ที่เกี่ยวข้องและการพิจารณาจ่ายชดเชยความเสียหายจากผู้รับประกันภัย </w:t>
      </w:r>
    </w:p>
    <w:p w14:paraId="386B4635" w14:textId="77777777" w:rsidR="000525CF" w:rsidRPr="003815C3" w:rsidRDefault="000525CF" w:rsidP="003D5990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</w:p>
    <w:p w14:paraId="1FA14E76" w14:textId="092046B9" w:rsidR="006C4F7A" w:rsidRPr="003815C3" w:rsidRDefault="007B59AE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774094D" w14:textId="77777777" w:rsidR="007B59AE" w:rsidRPr="003815C3" w:rsidRDefault="007B59AE" w:rsidP="007B59AE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83915D7" w14:textId="50D07BD1" w:rsidR="007B59AE" w:rsidRPr="003815C3" w:rsidRDefault="007B59AE" w:rsidP="007B59AE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815C3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p w14:paraId="00DA7009" w14:textId="2B488BF9" w:rsidR="00C22142" w:rsidRPr="003815C3" w:rsidRDefault="00C22142" w:rsidP="00755A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62" w:right="-14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C22142" w:rsidRPr="003815C3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2EECB0D0" w:rsidR="00C22142" w:rsidRPr="003815C3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75CC"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575CC"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544086" w:rsidRPr="00381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142" w:rsidRPr="003815C3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815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3815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2142" w:rsidRPr="003815C3" w14:paraId="59D54F56" w14:textId="77777777" w:rsidTr="00BD49EE">
        <w:tc>
          <w:tcPr>
            <w:tcW w:w="3383" w:type="pct"/>
          </w:tcPr>
          <w:p w14:paraId="6E1D1524" w14:textId="77777777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815C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815C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  <w:vAlign w:val="bottom"/>
          </w:tcPr>
          <w:p w14:paraId="697DCCE3" w14:textId="53C4C963" w:rsidR="00C22142" w:rsidRPr="003815C3" w:rsidRDefault="0031159E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176,974</w:t>
            </w:r>
          </w:p>
        </w:tc>
        <w:tc>
          <w:tcPr>
            <w:tcW w:w="130" w:type="pct"/>
          </w:tcPr>
          <w:p w14:paraId="1A29FEF4" w14:textId="77777777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8268BFD" w14:textId="213CF9E0" w:rsidR="00C22142" w:rsidRPr="003815C3" w:rsidRDefault="0031159E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89,930</w:t>
            </w:r>
          </w:p>
        </w:tc>
      </w:tr>
      <w:tr w:rsidR="003D5990" w:rsidRPr="003815C3" w14:paraId="5FB7D7E1" w14:textId="77777777" w:rsidTr="00BD49EE">
        <w:tc>
          <w:tcPr>
            <w:tcW w:w="3383" w:type="pct"/>
          </w:tcPr>
          <w:p w14:paraId="650C422A" w14:textId="0973A6C0" w:rsidR="003D5990" w:rsidRPr="003815C3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ซื้อคืนหุ้นกู้</w:t>
            </w:r>
          </w:p>
        </w:tc>
        <w:tc>
          <w:tcPr>
            <w:tcW w:w="734" w:type="pct"/>
            <w:vAlign w:val="bottom"/>
          </w:tcPr>
          <w:p w14:paraId="22533A00" w14:textId="4947F1A8" w:rsidR="003D5990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(1,</w:t>
            </w:r>
            <w:r w:rsidR="00544086" w:rsidRPr="003815C3">
              <w:rPr>
                <w:rFonts w:ascii="Angsana New" w:hAnsi="Angsana New" w:hint="cs"/>
                <w:sz w:val="30"/>
                <w:szCs w:val="30"/>
              </w:rPr>
              <w:t>696</w:t>
            </w:r>
            <w:r w:rsidRPr="003815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DE4C553" w14:textId="77777777" w:rsidR="003D5990" w:rsidRPr="003815C3" w:rsidRDefault="003D5990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7C72EB3F" w14:textId="1AF529BC" w:rsidR="003D5990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142" w:rsidRPr="003815C3" w14:paraId="24C39229" w14:textId="77777777" w:rsidTr="00BD49EE">
        <w:tc>
          <w:tcPr>
            <w:tcW w:w="3383" w:type="pct"/>
          </w:tcPr>
          <w:p w14:paraId="0391E509" w14:textId="3A97FA9B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="00E95FB3" w:rsidRPr="003815C3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="00E95FB3" w:rsidRPr="003815C3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="00E95FB3" w:rsidRPr="003815C3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  <w:vAlign w:val="bottom"/>
          </w:tcPr>
          <w:p w14:paraId="5DEE959B" w14:textId="30F2AD1D" w:rsidR="00C22142" w:rsidRPr="003815C3" w:rsidRDefault="002B73E5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30" w:type="pct"/>
          </w:tcPr>
          <w:p w14:paraId="24EE4808" w14:textId="77777777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644E23E2" w14:textId="4A4EC6A6" w:rsidR="00C22142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4C78" w:rsidRPr="003815C3" w14:paraId="75E637A2" w14:textId="77777777" w:rsidTr="00BD49EE">
        <w:tc>
          <w:tcPr>
            <w:tcW w:w="3383" w:type="pct"/>
          </w:tcPr>
          <w:p w14:paraId="4EF3C5D9" w14:textId="11ADE2C4" w:rsidR="000F4C78" w:rsidRPr="003815C3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  <w:vAlign w:val="bottom"/>
          </w:tcPr>
          <w:p w14:paraId="78F9FAAF" w14:textId="58CB13CE" w:rsidR="000F4C78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(1,228)</w:t>
            </w:r>
          </w:p>
        </w:tc>
        <w:tc>
          <w:tcPr>
            <w:tcW w:w="130" w:type="pct"/>
          </w:tcPr>
          <w:p w14:paraId="2912F826" w14:textId="77777777" w:rsidR="000F4C78" w:rsidRPr="003815C3" w:rsidRDefault="000F4C78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  <w:vAlign w:val="bottom"/>
          </w:tcPr>
          <w:p w14:paraId="57C684EC" w14:textId="4B2799DF" w:rsidR="000F4C78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142" w:rsidRPr="003815C3" w14:paraId="34579E89" w14:textId="77777777" w:rsidTr="00BD49EE">
        <w:tc>
          <w:tcPr>
            <w:tcW w:w="3383" w:type="pct"/>
          </w:tcPr>
          <w:p w14:paraId="579C64A6" w14:textId="77FDE060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575CC"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B6DAD" w:rsidRPr="003815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575CC"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E740DC"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740DC" w:rsidRPr="003815C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575CC" w:rsidRPr="003815C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26462EC3" w:rsidR="00C22142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174,1</w:t>
            </w:r>
            <w:r w:rsidR="002B73E5" w:rsidRPr="003815C3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30" w:type="pct"/>
          </w:tcPr>
          <w:p w14:paraId="503A0150" w14:textId="77777777" w:rsidR="00C22142" w:rsidRPr="003815C3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1FCBA7E4" w:rsidR="00C22142" w:rsidRPr="003815C3" w:rsidRDefault="00695BAC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89,933</w:t>
            </w:r>
          </w:p>
        </w:tc>
      </w:tr>
    </w:tbl>
    <w:p w14:paraId="06ACA775" w14:textId="1E3C2270" w:rsidR="00755A56" w:rsidRPr="003815C3" w:rsidRDefault="00755A56" w:rsidP="00755A56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636F908C" w14:textId="3C5E8A84" w:rsidR="003D5990" w:rsidRPr="003815C3" w:rsidRDefault="003D5990" w:rsidP="00EC368C">
      <w:pPr>
        <w:pStyle w:val="block"/>
        <w:spacing w:after="0" w:line="36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bidi="th-TH"/>
        </w:rPr>
      </w:pPr>
      <w:r w:rsidRPr="003815C3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การซื้อคืนและยกเลิกหุ้นกู้</w:t>
      </w:r>
    </w:p>
    <w:p w14:paraId="0EE768B8" w14:textId="28D33963" w:rsidR="009D07B7" w:rsidRDefault="009D07B7" w:rsidP="009D07B7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</w:pP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ในระหว่างไตรมาสที่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1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ปี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2566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บริษัท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จีซี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ศูนย์บริหารเงิน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จำกัด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(“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GCTC”) 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ซึ่งเป็นบริษัทย่อยของบริษัท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ได้ดำเนินการซื้อคืนและยกเลิกหุ้นกู้บางส่วนเป็นจำนวนเงินทั้งสิ้น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50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ในตลาดซื้อขายรองของหุ้นกู้ที่ไม่มีหลักประกันและไม่ด้อยสิทธิ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2565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จำนวน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1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,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000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ล้านเหรียญสหรัฐอเมริกาอายุ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10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ปี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4.40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ต่อปี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ส่งผลให้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ณ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วันที่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31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มีนาคม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2566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GCTC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มีมูลค่าหุ้นกู้เหรียญสหรัฐอเมริกา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2575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>950</w:t>
      </w:r>
      <w:r w:rsidRPr="009D07B7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9D07B7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226BEC51" w14:textId="77777777" w:rsidR="009D07B7" w:rsidRDefault="009D0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77BE9D39" w14:textId="0B143CC4" w:rsidR="00897AD1" w:rsidRPr="003815C3" w:rsidRDefault="007B59AE" w:rsidP="00EC368C">
      <w:pPr>
        <w:pStyle w:val="block"/>
        <w:spacing w:after="0" w:line="36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cs/>
          <w:lang w:val="en-US" w:bidi="th-TH"/>
        </w:rPr>
      </w:pPr>
      <w:r w:rsidRPr="003815C3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>เงินกู้ยืมระยะยาวกับสถาบันการเงิน</w:t>
      </w:r>
    </w:p>
    <w:p w14:paraId="1ECC18C7" w14:textId="699C86D9" w:rsidR="005905AF" w:rsidRPr="003815C3" w:rsidRDefault="006070CA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lang w:bidi="th-TH"/>
        </w:rPr>
      </w:pPr>
      <w:bookmarkStart w:id="5" w:name="_Hlk117261247"/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เมื่อวันที่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27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มกราคม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2566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val="en-US" w:bidi="th-TH"/>
        </w:rPr>
        <w:t>บริษัทย่อ</w:t>
      </w:r>
      <w:r w:rsidR="00EC368C"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val="en-US" w:bidi="th-TH"/>
        </w:rPr>
        <w:t>ย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ได้ลงนามในสัญญาเงินกู้ยืมประเภทไม่มีหลักประกันจากสถาบันการเงินแห่งหนึ่งสำหรับวงเงินกู้ยืมจำนวน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100</w:t>
      </w:r>
      <w:r w:rsidR="009F0A0D"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เงินกู้ยืมดังกล่าวคิดอัตราดอกเบี้ย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shd w:val="clear" w:color="auto" w:fill="FFFFFF"/>
          <w:lang w:bidi="th-TH"/>
        </w:rPr>
        <w:t xml:space="preserve">SOFR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บวกอัตราส่วนเพิ่ม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โดยมีกำหนดทยอยชำระคืน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และหมดอายุเมื่อครบ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7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 </w:t>
      </w:r>
      <w:r w:rsidRPr="003815C3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3815C3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ปีนับจากวันลงนามสัญญาเงินกู้</w:t>
      </w:r>
    </w:p>
    <w:p w14:paraId="7373E681" w14:textId="77777777" w:rsidR="00EC368C" w:rsidRPr="003815C3" w:rsidRDefault="00EC368C" w:rsidP="000736C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color w:val="00B050"/>
          <w:spacing w:val="-4"/>
          <w:sz w:val="24"/>
          <w:szCs w:val="24"/>
          <w:shd w:val="clear" w:color="auto" w:fill="FFFFFF"/>
          <w:lang w:bidi="th-TH"/>
        </w:rPr>
      </w:pPr>
    </w:p>
    <w:bookmarkEnd w:id="5"/>
    <w:p w14:paraId="328D38A9" w14:textId="2F8E40F8" w:rsidR="00B20300" w:rsidRPr="003815C3" w:rsidRDefault="00B20300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</w:t>
      </w:r>
      <w:r w:rsidR="00AC07D0"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3815C3" w:rsidRDefault="007E7A4A" w:rsidP="000736CD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D25558" w14:textId="4491A541" w:rsidR="00B20300" w:rsidRPr="003815C3" w:rsidRDefault="00263128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3815C3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3815C3">
        <w:rPr>
          <w:rFonts w:asciiTheme="majorBidi" w:hAnsiTheme="majorBidi"/>
          <w:sz w:val="30"/>
          <w:szCs w:val="30"/>
        </w:rPr>
        <w:t>6</w:t>
      </w:r>
      <w:r w:rsidRPr="003815C3">
        <w:rPr>
          <w:rFonts w:asciiTheme="majorBidi" w:hAnsiTheme="majorBidi"/>
          <w:sz w:val="30"/>
          <w:szCs w:val="30"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3815C3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3815C3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3815C3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3815C3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3815C3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34F5248F" w14:textId="77777777" w:rsidR="000736CD" w:rsidRPr="003815C3" w:rsidRDefault="000736C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5905AF" w:rsidRPr="003815C3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63915F7" w:rsidR="005905AF" w:rsidRPr="003815C3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3815C3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3815C3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3815C3">
              <w:rPr>
                <w:rFonts w:asciiTheme="majorBidi" w:hAnsiTheme="majorBidi"/>
                <w:sz w:val="30"/>
                <w:szCs w:val="30"/>
              </w:rPr>
              <w:br/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5905AF" w:rsidRPr="003815C3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3815C3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3815C3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3815C3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3815C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815C3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3815C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3815C3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5905AF" w:rsidRPr="003815C3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3815C3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3815C3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5905AF" w:rsidRPr="003815C3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3815C3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3815C3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5905AF" w:rsidRPr="003815C3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3815C3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3815C3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3815C3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3815C3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3815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3815C3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6242145" w14:textId="77777777" w:rsidR="00600A57" w:rsidRPr="003815C3" w:rsidRDefault="00600A5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976149D" w14:textId="6D6E2C02" w:rsidR="0079326C" w:rsidRPr="003815C3" w:rsidRDefault="00711CAF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15C3">
        <w:rPr>
          <w:rFonts w:asciiTheme="majorBidi" w:hAnsiTheme="majorBidi" w:hint="cs"/>
          <w:sz w:val="30"/>
          <w:szCs w:val="30"/>
          <w:cs/>
        </w:rPr>
        <w:t xml:space="preserve">ทั้งนี้ กลุ่มบริษัทได้มีการทบทวนการจัดกลุ่มธุรกิจใหม่ในระหว่างปี </w:t>
      </w:r>
      <w:r w:rsidRPr="003815C3">
        <w:rPr>
          <w:rFonts w:asciiTheme="majorBidi" w:hAnsiTheme="majorBidi"/>
          <w:sz w:val="30"/>
          <w:szCs w:val="30"/>
        </w:rPr>
        <w:t>2565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ส่งผลให้การดำเนินงานของแต่ละส่วนงานที่รายการมีการเปลี่ยนแปลง</w:t>
      </w:r>
      <w:r w:rsidR="0079326C" w:rsidRPr="003815C3">
        <w:rPr>
          <w:rFonts w:ascii="Angsana New" w:hAnsi="Angsana New" w:hint="cs"/>
          <w:sz w:val="30"/>
          <w:szCs w:val="30"/>
          <w:cs/>
        </w:rPr>
        <w:t xml:space="preserve"> กลุ่มบริษัทได้ทำการปรับปรุงย้อนหลัง</w:t>
      </w:r>
      <w:r w:rsidR="0079326C" w:rsidRPr="003815C3">
        <w:rPr>
          <w:rFonts w:ascii="Angsana New" w:hAnsi="Angsana New"/>
          <w:sz w:val="30"/>
          <w:szCs w:val="30"/>
          <w:cs/>
        </w:rPr>
        <w:t>ข้อมูลแต่ละส่วนงานดำเนินงาน</w:t>
      </w:r>
      <w:r w:rsidR="0079326C" w:rsidRPr="003815C3">
        <w:rPr>
          <w:rFonts w:ascii="Angsana New" w:hAnsi="Angsana New" w:hint="cs"/>
          <w:sz w:val="30"/>
          <w:szCs w:val="30"/>
          <w:cs/>
        </w:rPr>
        <w:t>ที่เคยรายงานไว้ตามส่วนงานดำเนินงานใหม่ข้างต้น</w:t>
      </w:r>
    </w:p>
    <w:p w14:paraId="1CE9AC85" w14:textId="77777777" w:rsidR="0079326C" w:rsidRPr="003815C3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EC54188" w14:textId="456521FE" w:rsidR="00711CAF" w:rsidRPr="003815C3" w:rsidRDefault="00711CAF" w:rsidP="009F0A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815C3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3815C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3815C3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3815C3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3815C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3815C3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711CAF" w:rsidRPr="003815C3" w:rsidRDefault="00711CA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711CAF" w:rsidRPr="003815C3" w:rsidSect="000F2A0D">
          <w:footerReference w:type="default" r:id="rId13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711CAF" w:rsidRPr="003815C3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3815C3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3815C3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0A57" w:rsidRPr="003815C3" w14:paraId="60041F44" w14:textId="77777777" w:rsidTr="00711CAF">
        <w:trPr>
          <w:cantSplit/>
        </w:trPr>
        <w:tc>
          <w:tcPr>
            <w:tcW w:w="3613" w:type="dxa"/>
          </w:tcPr>
          <w:p w14:paraId="48B55486" w14:textId="53774BEC" w:rsidR="00600A57" w:rsidRPr="003815C3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4" w:type="dxa"/>
          </w:tcPr>
          <w:p w14:paraId="6F7868ED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3815C3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00A57" w:rsidRPr="003815C3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3815C3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3815C3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E37E4" w:rsidRPr="003815C3" w14:paraId="132F789E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1E37E4" w:rsidRPr="003815C3" w:rsidRDefault="001E37E4" w:rsidP="001E37E4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5FA6903F" w14:textId="21C99BE5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80,345 </w:t>
            </w:r>
          </w:p>
        </w:tc>
        <w:tc>
          <w:tcPr>
            <w:tcW w:w="186" w:type="dxa"/>
            <w:vAlign w:val="bottom"/>
          </w:tcPr>
          <w:p w14:paraId="13F89B67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36E8214" w14:textId="3E7AB76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15,901 </w:t>
            </w:r>
          </w:p>
        </w:tc>
        <w:tc>
          <w:tcPr>
            <w:tcW w:w="182" w:type="dxa"/>
            <w:vAlign w:val="bottom"/>
          </w:tcPr>
          <w:p w14:paraId="018113EF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FE6630F" w14:textId="45C14904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22,198 </w:t>
            </w:r>
          </w:p>
        </w:tc>
        <w:tc>
          <w:tcPr>
            <w:tcW w:w="181" w:type="dxa"/>
            <w:vAlign w:val="bottom"/>
          </w:tcPr>
          <w:p w14:paraId="547308D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2830D2" w14:textId="5FCC0D5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3,955 </w:t>
            </w:r>
          </w:p>
        </w:tc>
        <w:tc>
          <w:tcPr>
            <w:tcW w:w="181" w:type="dxa"/>
            <w:vAlign w:val="bottom"/>
          </w:tcPr>
          <w:p w14:paraId="0CE5D204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67B6A23E" w14:textId="48D8D0DA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25,151 </w:t>
            </w:r>
          </w:p>
        </w:tc>
        <w:tc>
          <w:tcPr>
            <w:tcW w:w="180" w:type="dxa"/>
            <w:vAlign w:val="bottom"/>
          </w:tcPr>
          <w:p w14:paraId="647B069A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EB9393B" w14:textId="0EB932E6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597 </w:t>
            </w:r>
          </w:p>
        </w:tc>
        <w:tc>
          <w:tcPr>
            <w:tcW w:w="180" w:type="dxa"/>
            <w:vAlign w:val="bottom"/>
          </w:tcPr>
          <w:p w14:paraId="02D56CD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0BE51B8" w14:textId="58B00F98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051EE37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22C93D0" w14:textId="449D5572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148,147 </w:t>
            </w:r>
          </w:p>
        </w:tc>
      </w:tr>
      <w:tr w:rsidR="001E37E4" w:rsidRPr="003815C3" w14:paraId="0C16E84A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1E37E4" w:rsidRPr="003815C3" w:rsidRDefault="001E37E4" w:rsidP="001E37E4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3C720ED" w14:textId="4E6E52D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25,514 </w:t>
            </w:r>
          </w:p>
        </w:tc>
        <w:tc>
          <w:tcPr>
            <w:tcW w:w="186" w:type="dxa"/>
            <w:vAlign w:val="bottom"/>
          </w:tcPr>
          <w:p w14:paraId="0946E2A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F7260EE" w14:textId="04DA89BE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1,518 </w:t>
            </w:r>
          </w:p>
        </w:tc>
        <w:tc>
          <w:tcPr>
            <w:tcW w:w="182" w:type="dxa"/>
            <w:vAlign w:val="bottom"/>
          </w:tcPr>
          <w:p w14:paraId="61FD8E1C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741A78E" w14:textId="3DD9170D" w:rsidR="001E37E4" w:rsidRPr="003815C3" w:rsidRDefault="00A36FAC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992</w:t>
            </w:r>
            <w:r w:rsidR="001E37E4"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0CC5D532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C909424" w14:textId="3229E41B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745 </w:t>
            </w:r>
          </w:p>
        </w:tc>
        <w:tc>
          <w:tcPr>
            <w:tcW w:w="181" w:type="dxa"/>
            <w:vAlign w:val="bottom"/>
          </w:tcPr>
          <w:p w14:paraId="718FECA9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9770974" w14:textId="40D11BB4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27CE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86FB5D7" w14:textId="71E251BB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2,035 </w:t>
            </w:r>
          </w:p>
        </w:tc>
        <w:tc>
          <w:tcPr>
            <w:tcW w:w="180" w:type="dxa"/>
            <w:vAlign w:val="bottom"/>
          </w:tcPr>
          <w:p w14:paraId="609FCADA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D35ED8D" w14:textId="52650664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A36FAC" w:rsidRPr="003815C3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815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6FAC" w:rsidRPr="003815C3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3815C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48E72AB1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75D9480" w14:textId="62E3D0A0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E37E4" w:rsidRPr="003815C3" w14:paraId="3BC676FB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="002213B7"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D188165" w14:textId="796CFA3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105,859 </w:t>
            </w:r>
          </w:p>
        </w:tc>
        <w:tc>
          <w:tcPr>
            <w:tcW w:w="186" w:type="dxa"/>
            <w:vAlign w:val="bottom"/>
          </w:tcPr>
          <w:p w14:paraId="30290CE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31E1EF70" w14:textId="4EE2EEA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17,419 </w:t>
            </w:r>
          </w:p>
        </w:tc>
        <w:tc>
          <w:tcPr>
            <w:tcW w:w="182" w:type="dxa"/>
            <w:vAlign w:val="bottom"/>
          </w:tcPr>
          <w:p w14:paraId="43AB6185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20C9103F" w14:textId="6A35ED62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A36FAC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3,190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C810E10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5E055919" w14:textId="0C20BD8C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4,700 </w:t>
            </w:r>
          </w:p>
        </w:tc>
        <w:tc>
          <w:tcPr>
            <w:tcW w:w="181" w:type="dxa"/>
            <w:vAlign w:val="bottom"/>
          </w:tcPr>
          <w:p w14:paraId="0E37F36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3811EF8" w14:textId="3120A06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25,151 </w:t>
            </w:r>
          </w:p>
        </w:tc>
        <w:tc>
          <w:tcPr>
            <w:tcW w:w="180" w:type="dxa"/>
            <w:vAlign w:val="bottom"/>
          </w:tcPr>
          <w:p w14:paraId="5B8DC930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96C2002" w14:textId="12666B46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2,632 </w:t>
            </w:r>
          </w:p>
        </w:tc>
        <w:tc>
          <w:tcPr>
            <w:tcW w:w="180" w:type="dxa"/>
            <w:vAlign w:val="bottom"/>
          </w:tcPr>
          <w:p w14:paraId="7414EA4E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16D9CA8" w14:textId="321006DC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</w:t>
            </w:r>
            <w:r w:rsidR="00A36FAC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36FAC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804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451FCFA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06DB505" w14:textId="58C77EA3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148,147 </w:t>
            </w:r>
          </w:p>
        </w:tc>
      </w:tr>
      <w:tr w:rsidR="001E37E4" w:rsidRPr="003815C3" w14:paraId="39A7F8C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4D2FD52" w14:textId="64C7F05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(99,710)</w:t>
            </w:r>
          </w:p>
        </w:tc>
        <w:tc>
          <w:tcPr>
            <w:tcW w:w="186" w:type="dxa"/>
            <w:vAlign w:val="bottom"/>
          </w:tcPr>
          <w:p w14:paraId="5D4D176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1883B9C" w14:textId="72EA5215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(17,102)</w:t>
            </w:r>
          </w:p>
        </w:tc>
        <w:tc>
          <w:tcPr>
            <w:tcW w:w="182" w:type="dxa"/>
            <w:vAlign w:val="bottom"/>
          </w:tcPr>
          <w:p w14:paraId="1263C46A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1872C9FC" w14:textId="6D0FD580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(20,382)</w:t>
            </w:r>
          </w:p>
        </w:tc>
        <w:tc>
          <w:tcPr>
            <w:tcW w:w="181" w:type="dxa"/>
            <w:vAlign w:val="bottom"/>
          </w:tcPr>
          <w:p w14:paraId="06BB9A39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182FBB" w14:textId="5F146040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(4,369)</w:t>
            </w:r>
          </w:p>
        </w:tc>
        <w:tc>
          <w:tcPr>
            <w:tcW w:w="181" w:type="dxa"/>
            <w:vAlign w:val="bottom"/>
          </w:tcPr>
          <w:p w14:paraId="48EC0D8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2CF996F" w14:textId="4BB78635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(20,179)</w:t>
            </w:r>
          </w:p>
        </w:tc>
        <w:tc>
          <w:tcPr>
            <w:tcW w:w="180" w:type="dxa"/>
            <w:vAlign w:val="bottom"/>
          </w:tcPr>
          <w:p w14:paraId="113E034E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31181DC" w14:textId="7E2E051D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(1,963)</w:t>
            </w:r>
          </w:p>
        </w:tc>
        <w:tc>
          <w:tcPr>
            <w:tcW w:w="180" w:type="dxa"/>
            <w:vAlign w:val="bottom"/>
          </w:tcPr>
          <w:p w14:paraId="21AF8314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5446BE8" w14:textId="037AE6B2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29,807 </w:t>
            </w:r>
          </w:p>
        </w:tc>
        <w:tc>
          <w:tcPr>
            <w:tcW w:w="179" w:type="dxa"/>
            <w:vAlign w:val="bottom"/>
          </w:tcPr>
          <w:p w14:paraId="0CEC94BA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B125732" w14:textId="78521E5C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(133,898)</w:t>
            </w:r>
          </w:p>
        </w:tc>
      </w:tr>
      <w:tr w:rsidR="001E37E4" w:rsidRPr="003815C3" w14:paraId="3941B48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1706EF3E" w14:textId="655C03DC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(790)</w:t>
            </w:r>
          </w:p>
        </w:tc>
        <w:tc>
          <w:tcPr>
            <w:tcW w:w="186" w:type="dxa"/>
            <w:vAlign w:val="bottom"/>
          </w:tcPr>
          <w:p w14:paraId="0014E263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C3DA0AB" w14:textId="225BF28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(662)</w:t>
            </w:r>
          </w:p>
        </w:tc>
        <w:tc>
          <w:tcPr>
            <w:tcW w:w="182" w:type="dxa"/>
            <w:vAlign w:val="bottom"/>
          </w:tcPr>
          <w:p w14:paraId="23499C83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A060D47" w14:textId="137E82E5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(1,115)</w:t>
            </w:r>
          </w:p>
        </w:tc>
        <w:tc>
          <w:tcPr>
            <w:tcW w:w="181" w:type="dxa"/>
            <w:vAlign w:val="bottom"/>
          </w:tcPr>
          <w:p w14:paraId="353845C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D95C66" w14:textId="2BBD608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(205)</w:t>
            </w:r>
          </w:p>
        </w:tc>
        <w:tc>
          <w:tcPr>
            <w:tcW w:w="181" w:type="dxa"/>
            <w:vAlign w:val="bottom"/>
          </w:tcPr>
          <w:p w14:paraId="0FBA99FD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4B225BA" w14:textId="5AA48ED2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(3,469)</w:t>
            </w:r>
          </w:p>
        </w:tc>
        <w:tc>
          <w:tcPr>
            <w:tcW w:w="180" w:type="dxa"/>
            <w:vAlign w:val="bottom"/>
          </w:tcPr>
          <w:p w14:paraId="415E077E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F524C15" w14:textId="46871B93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(517)</w:t>
            </w:r>
          </w:p>
        </w:tc>
        <w:tc>
          <w:tcPr>
            <w:tcW w:w="180" w:type="dxa"/>
            <w:vAlign w:val="bottom"/>
          </w:tcPr>
          <w:p w14:paraId="233D9D4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DC7192A" w14:textId="1CF0E3E1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197 </w:t>
            </w:r>
          </w:p>
        </w:tc>
        <w:tc>
          <w:tcPr>
            <w:tcW w:w="179" w:type="dxa"/>
            <w:vAlign w:val="bottom"/>
          </w:tcPr>
          <w:p w14:paraId="2A1D2378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E689D0" w14:textId="0163A5E3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(6,561)</w:t>
            </w:r>
          </w:p>
        </w:tc>
      </w:tr>
      <w:tr w:rsidR="00600A57" w:rsidRPr="003815C3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600A57" w:rsidRPr="003815C3" w:rsidRDefault="00600A57" w:rsidP="00D8339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37E4" w:rsidRPr="003815C3" w14:paraId="363F6CF8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1E37E4" w:rsidRPr="003815C3" w:rsidRDefault="001E37E4" w:rsidP="001E37E4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7CD97BB0" w14:textId="62676FF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6,329 </w:t>
            </w:r>
          </w:p>
        </w:tc>
        <w:tc>
          <w:tcPr>
            <w:tcW w:w="186" w:type="dxa"/>
            <w:vAlign w:val="bottom"/>
          </w:tcPr>
          <w:p w14:paraId="3E6AFC5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95F2A36" w14:textId="2A2834D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(416)</w:t>
            </w:r>
          </w:p>
        </w:tc>
        <w:tc>
          <w:tcPr>
            <w:tcW w:w="182" w:type="dxa"/>
            <w:vAlign w:val="bottom"/>
          </w:tcPr>
          <w:p w14:paraId="42E33195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0F20469" w14:textId="5A1FA493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1,745 </w:t>
            </w:r>
          </w:p>
        </w:tc>
        <w:tc>
          <w:tcPr>
            <w:tcW w:w="181" w:type="dxa"/>
            <w:vAlign w:val="bottom"/>
          </w:tcPr>
          <w:p w14:paraId="7F9FFD78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7CBCFD1" w14:textId="6A5190C5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136 </w:t>
            </w:r>
          </w:p>
        </w:tc>
        <w:tc>
          <w:tcPr>
            <w:tcW w:w="181" w:type="dxa"/>
            <w:vAlign w:val="bottom"/>
          </w:tcPr>
          <w:p w14:paraId="20F05C12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008DB88" w14:textId="71F1938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1,665 </w:t>
            </w:r>
          </w:p>
        </w:tc>
        <w:tc>
          <w:tcPr>
            <w:tcW w:w="180" w:type="dxa"/>
            <w:vAlign w:val="bottom"/>
          </w:tcPr>
          <w:p w14:paraId="2EDAC4B4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9B8EE22" w14:textId="149C3E05" w:rsidR="001E37E4" w:rsidRPr="003815C3" w:rsidRDefault="002B73E5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289</w:t>
            </w:r>
            <w:r w:rsidR="001E37E4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6943F6D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05237D3" w14:textId="26FF3458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(633)</w:t>
            </w:r>
          </w:p>
        </w:tc>
        <w:tc>
          <w:tcPr>
            <w:tcW w:w="179" w:type="dxa"/>
            <w:vAlign w:val="bottom"/>
          </w:tcPr>
          <w:p w14:paraId="4D3483D3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2B21E40" w14:textId="7D179B0D" w:rsidR="001E37E4" w:rsidRPr="003815C3" w:rsidRDefault="002B73E5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9,115</w:t>
            </w:r>
          </w:p>
        </w:tc>
      </w:tr>
      <w:tr w:rsidR="001E37E4" w:rsidRPr="003815C3" w14:paraId="0C93C892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665890E0" w14:textId="353F143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49 </w:t>
            </w:r>
          </w:p>
        </w:tc>
        <w:tc>
          <w:tcPr>
            <w:tcW w:w="186" w:type="dxa"/>
            <w:vAlign w:val="bottom"/>
          </w:tcPr>
          <w:p w14:paraId="6EBACC2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F36A16E" w14:textId="638109FA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6 </w:t>
            </w:r>
          </w:p>
        </w:tc>
        <w:tc>
          <w:tcPr>
            <w:tcW w:w="182" w:type="dxa"/>
            <w:vAlign w:val="bottom"/>
          </w:tcPr>
          <w:p w14:paraId="3DDBA159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DC9A980" w14:textId="0AF97AF1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12 </w:t>
            </w:r>
          </w:p>
        </w:tc>
        <w:tc>
          <w:tcPr>
            <w:tcW w:w="181" w:type="dxa"/>
            <w:vAlign w:val="bottom"/>
          </w:tcPr>
          <w:p w14:paraId="2C7868F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260BBC8" w14:textId="562BC5C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</w:p>
        </w:tc>
        <w:tc>
          <w:tcPr>
            <w:tcW w:w="181" w:type="dxa"/>
            <w:vAlign w:val="bottom"/>
          </w:tcPr>
          <w:p w14:paraId="7410A38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D5E2A8A" w14:textId="5BB55E5C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21 </w:t>
            </w:r>
          </w:p>
        </w:tc>
        <w:tc>
          <w:tcPr>
            <w:tcW w:w="180" w:type="dxa"/>
            <w:vAlign w:val="bottom"/>
          </w:tcPr>
          <w:p w14:paraId="6092C879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A21A9B6" w14:textId="0EBF6EA6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10,985 </w:t>
            </w:r>
          </w:p>
        </w:tc>
        <w:tc>
          <w:tcPr>
            <w:tcW w:w="180" w:type="dxa"/>
            <w:vAlign w:val="bottom"/>
          </w:tcPr>
          <w:p w14:paraId="7878B090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491A717C" w14:textId="2787D47C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(10,885)</w:t>
            </w:r>
          </w:p>
        </w:tc>
        <w:tc>
          <w:tcPr>
            <w:tcW w:w="179" w:type="dxa"/>
            <w:vAlign w:val="bottom"/>
          </w:tcPr>
          <w:p w14:paraId="16806E8D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81DDC28" w14:textId="386D420C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196 </w:t>
            </w:r>
          </w:p>
        </w:tc>
      </w:tr>
      <w:tr w:rsidR="001E37E4" w:rsidRPr="003815C3" w14:paraId="01667B72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4B1C0857" w14:textId="4FF8939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(589)</w:t>
            </w:r>
          </w:p>
        </w:tc>
        <w:tc>
          <w:tcPr>
            <w:tcW w:w="186" w:type="dxa"/>
            <w:vAlign w:val="bottom"/>
          </w:tcPr>
          <w:p w14:paraId="0D78D4D0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F88F5EB" w14:textId="6868BA2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(205)</w:t>
            </w:r>
          </w:p>
        </w:tc>
        <w:tc>
          <w:tcPr>
            <w:tcW w:w="182" w:type="dxa"/>
            <w:vAlign w:val="bottom"/>
          </w:tcPr>
          <w:p w14:paraId="744F27B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BB36E53" w14:textId="1FEE135E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(261)</w:t>
            </w:r>
          </w:p>
        </w:tc>
        <w:tc>
          <w:tcPr>
            <w:tcW w:w="181" w:type="dxa"/>
            <w:vAlign w:val="bottom"/>
          </w:tcPr>
          <w:p w14:paraId="4D9C2DB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B92647F" w14:textId="685073C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181" w:type="dxa"/>
            <w:vAlign w:val="bottom"/>
          </w:tcPr>
          <w:p w14:paraId="3A2663F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DD67A29" w14:textId="57F1D1CD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(629)</w:t>
            </w:r>
          </w:p>
        </w:tc>
        <w:tc>
          <w:tcPr>
            <w:tcW w:w="180" w:type="dxa"/>
            <w:vAlign w:val="bottom"/>
          </w:tcPr>
          <w:p w14:paraId="581958E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F745FDF" w14:textId="61048A3A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(1,611)</w:t>
            </w:r>
          </w:p>
        </w:tc>
        <w:tc>
          <w:tcPr>
            <w:tcW w:w="180" w:type="dxa"/>
            <w:vAlign w:val="bottom"/>
          </w:tcPr>
          <w:p w14:paraId="0E8ED292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830D560" w14:textId="20EF5B96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542 </w:t>
            </w:r>
          </w:p>
        </w:tc>
        <w:tc>
          <w:tcPr>
            <w:tcW w:w="179" w:type="dxa"/>
            <w:vAlign w:val="bottom"/>
          </w:tcPr>
          <w:p w14:paraId="24768F68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3683FDA" w14:textId="528B9D5A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(2,786)</w:t>
            </w:r>
          </w:p>
        </w:tc>
      </w:tr>
      <w:tr w:rsidR="001E37E4" w:rsidRPr="003815C3" w14:paraId="0AF2CDD7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704C25D" w14:textId="0E431ED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(2,917)</w:t>
            </w:r>
          </w:p>
        </w:tc>
        <w:tc>
          <w:tcPr>
            <w:tcW w:w="186" w:type="dxa"/>
            <w:vAlign w:val="bottom"/>
          </w:tcPr>
          <w:p w14:paraId="3CA14F8A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3752E3D" w14:textId="14BA271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(1,030)</w:t>
            </w:r>
          </w:p>
        </w:tc>
        <w:tc>
          <w:tcPr>
            <w:tcW w:w="182" w:type="dxa"/>
            <w:vAlign w:val="bottom"/>
          </w:tcPr>
          <w:p w14:paraId="117B8A1E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B6E5DF7" w14:textId="0B69D03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(732)</w:t>
            </w:r>
          </w:p>
        </w:tc>
        <w:tc>
          <w:tcPr>
            <w:tcW w:w="181" w:type="dxa"/>
            <w:vAlign w:val="bottom"/>
          </w:tcPr>
          <w:p w14:paraId="6417A7FE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7A949E40" w14:textId="7176BAD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(170)</w:t>
            </w:r>
          </w:p>
        </w:tc>
        <w:tc>
          <w:tcPr>
            <w:tcW w:w="181" w:type="dxa"/>
            <w:vAlign w:val="bottom"/>
          </w:tcPr>
          <w:p w14:paraId="3287FB6E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5C5804E" w14:textId="730A9244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(2,080)</w:t>
            </w:r>
          </w:p>
        </w:tc>
        <w:tc>
          <w:tcPr>
            <w:tcW w:w="180" w:type="dxa"/>
            <w:vAlign w:val="bottom"/>
          </w:tcPr>
          <w:p w14:paraId="24D805E8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0E675965" w14:textId="0637CE8E" w:rsidR="001E37E4" w:rsidRPr="003815C3" w:rsidRDefault="001E37E4" w:rsidP="001E37E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(148)</w:t>
            </w:r>
          </w:p>
        </w:tc>
        <w:tc>
          <w:tcPr>
            <w:tcW w:w="180" w:type="dxa"/>
            <w:vAlign w:val="bottom"/>
          </w:tcPr>
          <w:p w14:paraId="2DDD2F71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971BAED" w14:textId="1999485C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88 </w:t>
            </w:r>
          </w:p>
        </w:tc>
        <w:tc>
          <w:tcPr>
            <w:tcW w:w="179" w:type="dxa"/>
            <w:vAlign w:val="bottom"/>
          </w:tcPr>
          <w:p w14:paraId="3B1CC467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59A786FF" w14:textId="51205B1D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(6,989)</w:t>
            </w:r>
          </w:p>
        </w:tc>
      </w:tr>
      <w:tr w:rsidR="001E37E4" w:rsidRPr="003815C3" w14:paraId="59D1CB96" w14:textId="77777777" w:rsidTr="001E37E4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D57380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3815C3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1E37E4" w:rsidRPr="003815C3" w:rsidRDefault="008F0358" w:rsidP="00D5738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="00D57380" w:rsidRPr="003815C3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="001E37E4"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="001E37E4"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="001E37E4"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bottom"/>
          </w:tcPr>
          <w:p w14:paraId="7274F83F" w14:textId="4002D1CE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(34)</w:t>
            </w:r>
          </w:p>
        </w:tc>
        <w:tc>
          <w:tcPr>
            <w:tcW w:w="186" w:type="dxa"/>
            <w:vAlign w:val="bottom"/>
          </w:tcPr>
          <w:p w14:paraId="0C647D8E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06315D06" w14:textId="447A4451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(80)</w:t>
            </w:r>
          </w:p>
        </w:tc>
        <w:tc>
          <w:tcPr>
            <w:tcW w:w="182" w:type="dxa"/>
            <w:vAlign w:val="bottom"/>
          </w:tcPr>
          <w:p w14:paraId="2ECA57A4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3910BB7" w14:textId="7566C53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84 </w:t>
            </w:r>
          </w:p>
        </w:tc>
        <w:tc>
          <w:tcPr>
            <w:tcW w:w="181" w:type="dxa"/>
            <w:vAlign w:val="bottom"/>
          </w:tcPr>
          <w:p w14:paraId="0E7B3CDB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28DA5B14" w14:textId="72EA9541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181" w:type="dxa"/>
            <w:vAlign w:val="bottom"/>
          </w:tcPr>
          <w:p w14:paraId="5BE4C69C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72A43F49" w14:textId="779A3103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221CD3F3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6FBD1A4" w14:textId="25FBDE40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80" w:type="dxa"/>
            <w:vAlign w:val="bottom"/>
          </w:tcPr>
          <w:p w14:paraId="45A65B8B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A12AA9B" w14:textId="2879B41C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75 </w:t>
            </w:r>
          </w:p>
        </w:tc>
        <w:tc>
          <w:tcPr>
            <w:tcW w:w="179" w:type="dxa"/>
            <w:vAlign w:val="bottom"/>
          </w:tcPr>
          <w:p w14:paraId="5927BE3F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4BA4ABB" w14:textId="61544412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</w:p>
        </w:tc>
      </w:tr>
      <w:tr w:rsidR="001E37E4" w:rsidRPr="003815C3" w14:paraId="07528F23" w14:textId="77777777" w:rsidTr="001E37E4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D57380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3815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="009F0A0D" w:rsidRPr="003815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1E37E4" w:rsidRPr="003815C3" w:rsidRDefault="00D57380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="001E37E4"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="001E37E4"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16570F04" w14:textId="4737B26A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4E7BF08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699860AF" w14:textId="219BC2A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(309)</w:t>
            </w:r>
          </w:p>
        </w:tc>
        <w:tc>
          <w:tcPr>
            <w:tcW w:w="182" w:type="dxa"/>
            <w:vAlign w:val="bottom"/>
          </w:tcPr>
          <w:p w14:paraId="15C1FE0E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4E3C28D1" w14:textId="02A8E85D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181" w:type="dxa"/>
            <w:vAlign w:val="bottom"/>
          </w:tcPr>
          <w:p w14:paraId="74F6A992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35D44977" w14:textId="2C6CE603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127 </w:t>
            </w:r>
          </w:p>
        </w:tc>
        <w:tc>
          <w:tcPr>
            <w:tcW w:w="181" w:type="dxa"/>
            <w:vAlign w:val="bottom"/>
          </w:tcPr>
          <w:p w14:paraId="2C1324C9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75770297" w14:textId="71573919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(39)</w:t>
            </w:r>
          </w:p>
        </w:tc>
        <w:tc>
          <w:tcPr>
            <w:tcW w:w="180" w:type="dxa"/>
            <w:vAlign w:val="bottom"/>
          </w:tcPr>
          <w:p w14:paraId="71AB574F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54166A9" w14:textId="4A8A0DB9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140 </w:t>
            </w:r>
          </w:p>
        </w:tc>
        <w:tc>
          <w:tcPr>
            <w:tcW w:w="180" w:type="dxa"/>
            <w:vAlign w:val="bottom"/>
          </w:tcPr>
          <w:p w14:paraId="490C5010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8685A83" w14:textId="5FFF62F9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79" w:type="dxa"/>
            <w:vAlign w:val="bottom"/>
          </w:tcPr>
          <w:p w14:paraId="56655896" w14:textId="777777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09045C38" w14:textId="78C44CE3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(244)</w:t>
            </w:r>
          </w:p>
        </w:tc>
      </w:tr>
      <w:tr w:rsidR="001E37E4" w:rsidRPr="003815C3" w14:paraId="0E43A77C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00268C40" w14:textId="3EC45989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(81)</w:t>
            </w:r>
          </w:p>
        </w:tc>
        <w:tc>
          <w:tcPr>
            <w:tcW w:w="186" w:type="dxa"/>
            <w:vAlign w:val="bottom"/>
          </w:tcPr>
          <w:p w14:paraId="61DF2D51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DA73DD" w14:textId="6F87315E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52 </w:t>
            </w:r>
          </w:p>
        </w:tc>
        <w:tc>
          <w:tcPr>
            <w:tcW w:w="182" w:type="dxa"/>
            <w:vAlign w:val="bottom"/>
          </w:tcPr>
          <w:p w14:paraId="5C9BBBAD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D7BC63F" w14:textId="24E6E45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(42)</w:t>
            </w:r>
          </w:p>
        </w:tc>
        <w:tc>
          <w:tcPr>
            <w:tcW w:w="181" w:type="dxa"/>
            <w:vAlign w:val="bottom"/>
          </w:tcPr>
          <w:p w14:paraId="70713607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2328DE6" w14:textId="68C0BD41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1" w:type="dxa"/>
            <w:vAlign w:val="bottom"/>
          </w:tcPr>
          <w:p w14:paraId="287A8500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F4D1FAC" w14:textId="3A365B69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(57)</w:t>
            </w:r>
          </w:p>
        </w:tc>
        <w:tc>
          <w:tcPr>
            <w:tcW w:w="180" w:type="dxa"/>
            <w:vAlign w:val="bottom"/>
          </w:tcPr>
          <w:p w14:paraId="4CC4FF0C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79490D" w14:textId="2D3D4F32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490 </w:t>
            </w:r>
          </w:p>
        </w:tc>
        <w:tc>
          <w:tcPr>
            <w:tcW w:w="180" w:type="dxa"/>
            <w:vAlign w:val="bottom"/>
          </w:tcPr>
          <w:p w14:paraId="13F43B7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B99D923" w14:textId="6384CB43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336 </w:t>
            </w:r>
          </w:p>
        </w:tc>
        <w:tc>
          <w:tcPr>
            <w:tcW w:w="179" w:type="dxa"/>
            <w:vAlign w:val="bottom"/>
          </w:tcPr>
          <w:p w14:paraId="782BE130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66AE799" w14:textId="1DC6A551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695 </w:t>
            </w:r>
          </w:p>
        </w:tc>
      </w:tr>
      <w:tr w:rsidR="001E37E4" w:rsidRPr="003815C3" w14:paraId="66B32779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5A20FBA2" w14:textId="0DABAC1F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2,757 </w:t>
            </w:r>
          </w:p>
        </w:tc>
        <w:tc>
          <w:tcPr>
            <w:tcW w:w="186" w:type="dxa"/>
            <w:vAlign w:val="bottom"/>
          </w:tcPr>
          <w:p w14:paraId="3E625A1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E2798FF" w14:textId="307DE5E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(1,982)</w:t>
            </w:r>
          </w:p>
        </w:tc>
        <w:tc>
          <w:tcPr>
            <w:tcW w:w="182" w:type="dxa"/>
            <w:vAlign w:val="bottom"/>
          </w:tcPr>
          <w:p w14:paraId="30254AA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1AD9E3E" w14:textId="48D3C6E9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663 </w:t>
            </w:r>
          </w:p>
        </w:tc>
        <w:tc>
          <w:tcPr>
            <w:tcW w:w="181" w:type="dxa"/>
            <w:vAlign w:val="bottom"/>
          </w:tcPr>
          <w:p w14:paraId="1C9C857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3BBA0BDD" w14:textId="45296159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67 </w:t>
            </w:r>
          </w:p>
        </w:tc>
        <w:tc>
          <w:tcPr>
            <w:tcW w:w="181" w:type="dxa"/>
            <w:vAlign w:val="bottom"/>
          </w:tcPr>
          <w:p w14:paraId="6B65F5F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19B3A3D" w14:textId="525D9134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(1,134)</w:t>
            </w:r>
          </w:p>
        </w:tc>
        <w:tc>
          <w:tcPr>
            <w:tcW w:w="180" w:type="dxa"/>
            <w:vAlign w:val="bottom"/>
          </w:tcPr>
          <w:p w14:paraId="7B1600B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6263C0F" w14:textId="44217097" w:rsidR="001E37E4" w:rsidRPr="003815C3" w:rsidRDefault="002B73E5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10,142</w:t>
            </w:r>
            <w:r w:rsidR="001E37E4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3DABB54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5161FB" w14:textId="7876BD40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(10,497)</w:t>
            </w:r>
          </w:p>
        </w:tc>
        <w:tc>
          <w:tcPr>
            <w:tcW w:w="179" w:type="dxa"/>
            <w:vAlign w:val="bottom"/>
          </w:tcPr>
          <w:p w14:paraId="12289335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9A4147F" w14:textId="0F836D08" w:rsidR="001E37E4" w:rsidRPr="003815C3" w:rsidRDefault="002B73E5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</w:tr>
      <w:tr w:rsidR="001E37E4" w:rsidRPr="003815C3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1E37E4" w:rsidRPr="003815C3" w:rsidRDefault="001E37E4" w:rsidP="001E37E4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7E91684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3070869E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0C22DC7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62164A07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14D59DE0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38E719CD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7B59A3A0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23A490F4" w:rsidR="001E37E4" w:rsidRPr="003815C3" w:rsidRDefault="001E37E4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37E4" w:rsidRPr="003815C3" w14:paraId="565B9DA4" w14:textId="77777777" w:rsidTr="00711CAF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1E37E4" w:rsidRPr="003815C3" w:rsidRDefault="001E37E4" w:rsidP="001E37E4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2EFDA816" w14:textId="722C3D4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2,274 </w:t>
            </w:r>
          </w:p>
        </w:tc>
        <w:tc>
          <w:tcPr>
            <w:tcW w:w="186" w:type="dxa"/>
            <w:vAlign w:val="bottom"/>
          </w:tcPr>
          <w:p w14:paraId="54261AA6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D93728" w14:textId="2637D53D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(1,883)</w:t>
            </w:r>
          </w:p>
        </w:tc>
        <w:tc>
          <w:tcPr>
            <w:tcW w:w="182" w:type="dxa"/>
            <w:vAlign w:val="bottom"/>
          </w:tcPr>
          <w:p w14:paraId="2C25E61B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F954DA" w14:textId="46FC5628" w:rsidR="001E37E4" w:rsidRPr="003815C3" w:rsidRDefault="001E37E4" w:rsidP="001E37E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1,102 </w:t>
            </w:r>
          </w:p>
        </w:tc>
        <w:tc>
          <w:tcPr>
            <w:tcW w:w="181" w:type="dxa"/>
            <w:vAlign w:val="bottom"/>
          </w:tcPr>
          <w:p w14:paraId="2C390E22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3DFE726" w14:textId="598223EE" w:rsidR="001E37E4" w:rsidRPr="003815C3" w:rsidRDefault="001E37E4" w:rsidP="001E37E4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59 </w:t>
            </w:r>
          </w:p>
        </w:tc>
        <w:tc>
          <w:tcPr>
            <w:tcW w:w="181" w:type="dxa"/>
            <w:vAlign w:val="bottom"/>
          </w:tcPr>
          <w:p w14:paraId="5FB36A81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109BE91" w14:textId="70A954C6" w:rsidR="001E37E4" w:rsidRPr="003815C3" w:rsidRDefault="001E37E4" w:rsidP="001E37E4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(1,072)</w:t>
            </w:r>
          </w:p>
        </w:tc>
        <w:tc>
          <w:tcPr>
            <w:tcW w:w="180" w:type="dxa"/>
            <w:vAlign w:val="bottom"/>
          </w:tcPr>
          <w:p w14:paraId="6DE08322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913B3F9" w14:textId="67FF6DD3" w:rsidR="001E37E4" w:rsidRPr="003815C3" w:rsidRDefault="002B73E5" w:rsidP="001E37E4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9,103</w:t>
            </w:r>
            <w:r w:rsidR="001E37E4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3EC502A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CC4CFF" w14:textId="7DABF553" w:rsidR="001E37E4" w:rsidRPr="003815C3" w:rsidRDefault="001E37E4" w:rsidP="001E37E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(9,50</w:t>
            </w:r>
            <w:r w:rsidR="00222741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67B2C87F" w14:textId="77777777" w:rsidR="001E37E4" w:rsidRPr="003815C3" w:rsidRDefault="001E37E4" w:rsidP="001E37E4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0C2A5B3" w14:textId="057E9CDE" w:rsidR="001E37E4" w:rsidRPr="003815C3" w:rsidRDefault="002B73E5" w:rsidP="001E37E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</w:tr>
    </w:tbl>
    <w:p w14:paraId="6830E78E" w14:textId="77777777" w:rsidR="002213B7" w:rsidRPr="003815C3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3815C3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3815C3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3815C3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3815C3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3815C3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3815C3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3815C3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3815C3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3815C3">
        <w:rPr>
          <w:rFonts w:asciiTheme="majorBidi" w:hAnsiTheme="majorBidi"/>
          <w:i/>
          <w:iCs/>
          <w:sz w:val="20"/>
          <w:szCs w:val="20"/>
        </w:rPr>
        <w:t> </w:t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C167BF" w:rsidRPr="003815C3" w14:paraId="2AF51DB4" w14:textId="77777777" w:rsidTr="00C167BF">
        <w:trPr>
          <w:cantSplit/>
        </w:trPr>
        <w:tc>
          <w:tcPr>
            <w:tcW w:w="3613" w:type="dxa"/>
          </w:tcPr>
          <w:p w14:paraId="2DC1F95F" w14:textId="77777777" w:rsidR="00C167BF" w:rsidRPr="003815C3" w:rsidRDefault="00C167B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1B07E96" w14:textId="7C6CF6EA" w:rsidR="00C167BF" w:rsidRPr="003815C3" w:rsidRDefault="00C167B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0A57" w:rsidRPr="003815C3" w14:paraId="701EE3A2" w14:textId="77777777" w:rsidTr="00C167BF">
        <w:trPr>
          <w:cantSplit/>
        </w:trPr>
        <w:tc>
          <w:tcPr>
            <w:tcW w:w="3613" w:type="dxa"/>
          </w:tcPr>
          <w:p w14:paraId="3C58002F" w14:textId="77777777" w:rsidR="00600A57" w:rsidRPr="003815C3" w:rsidRDefault="00600A57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  <w:r w:rsidRPr="003815C3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815C3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815C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  <w:p w14:paraId="33209F92" w14:textId="24BB40C6" w:rsidR="00EA7C3A" w:rsidRPr="003815C3" w:rsidRDefault="00EA7C3A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815C3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(ปรับปรุงใหม่)</w:t>
            </w:r>
          </w:p>
        </w:tc>
        <w:tc>
          <w:tcPr>
            <w:tcW w:w="1354" w:type="dxa"/>
          </w:tcPr>
          <w:p w14:paraId="05967364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D58483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54996D7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32C9CB0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183B299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4678D4D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3A474CC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3721AE4C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2285A93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01277F64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634EC577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FFA5187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2116918B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9DA51BE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7ED478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67A9CF8A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88BDA10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9E76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4580D814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80" w:type="dxa"/>
          </w:tcPr>
          <w:p w14:paraId="7AEE4E7B" w14:textId="77777777" w:rsidR="00600A57" w:rsidRPr="003815C3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345AF02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57AFFA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1606D1E7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EAF5AB8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838097A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D075D9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45C838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00A57" w:rsidRPr="003815C3" w14:paraId="2736CBB3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6C0FAF24" w14:textId="77777777" w:rsidR="00600A57" w:rsidRPr="003815C3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30BEEA7F" w14:textId="77777777" w:rsidR="00600A57" w:rsidRPr="003815C3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427A1" w:rsidRPr="003815C3" w14:paraId="5EB9A361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7C316964" w14:textId="77777777" w:rsidR="007427A1" w:rsidRPr="003815C3" w:rsidRDefault="007427A1" w:rsidP="007427A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0EA51997" w14:textId="6C2E3F1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85,669</w:t>
            </w:r>
          </w:p>
        </w:tc>
        <w:tc>
          <w:tcPr>
            <w:tcW w:w="186" w:type="dxa"/>
            <w:vAlign w:val="bottom"/>
          </w:tcPr>
          <w:p w14:paraId="6ED37DDC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290501E" w14:textId="1EF9122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22,615</w:t>
            </w:r>
          </w:p>
        </w:tc>
        <w:tc>
          <w:tcPr>
            <w:tcW w:w="182" w:type="dxa"/>
            <w:vAlign w:val="bottom"/>
          </w:tcPr>
          <w:p w14:paraId="355E57A8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F5589D1" w14:textId="7D8C41E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30,183</w:t>
            </w:r>
          </w:p>
        </w:tc>
        <w:tc>
          <w:tcPr>
            <w:tcW w:w="181" w:type="dxa"/>
            <w:vAlign w:val="bottom"/>
          </w:tcPr>
          <w:p w14:paraId="0F95033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2A88122" w14:textId="1E990D3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6,366</w:t>
            </w:r>
          </w:p>
        </w:tc>
        <w:tc>
          <w:tcPr>
            <w:tcW w:w="181" w:type="dxa"/>
            <w:vAlign w:val="bottom"/>
          </w:tcPr>
          <w:p w14:paraId="756EEBBC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B568B33" w14:textId="2EAD5A8B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31,179</w:t>
            </w:r>
          </w:p>
        </w:tc>
        <w:tc>
          <w:tcPr>
            <w:tcW w:w="180" w:type="dxa"/>
            <w:vAlign w:val="bottom"/>
          </w:tcPr>
          <w:p w14:paraId="0226FFC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D2ECCAF" w14:textId="0A3D121E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755</w:t>
            </w:r>
          </w:p>
        </w:tc>
        <w:tc>
          <w:tcPr>
            <w:tcW w:w="180" w:type="dxa"/>
            <w:vAlign w:val="bottom"/>
          </w:tcPr>
          <w:p w14:paraId="776F1E2E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CE5BBED" w14:textId="558E21B5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14675E9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CA5C669" w14:textId="6D8388EF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176,767</w:t>
            </w:r>
          </w:p>
        </w:tc>
      </w:tr>
      <w:tr w:rsidR="007427A1" w:rsidRPr="003815C3" w14:paraId="719C109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2BD9609" w14:textId="77777777" w:rsidR="007427A1" w:rsidRPr="003815C3" w:rsidRDefault="007427A1" w:rsidP="007427A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E3189ED" w14:textId="45362F0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38,672</w:t>
            </w:r>
          </w:p>
        </w:tc>
        <w:tc>
          <w:tcPr>
            <w:tcW w:w="186" w:type="dxa"/>
            <w:vAlign w:val="bottom"/>
          </w:tcPr>
          <w:p w14:paraId="1D84F47C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A3F30B" w14:textId="5439098D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2,084</w:t>
            </w:r>
          </w:p>
        </w:tc>
        <w:tc>
          <w:tcPr>
            <w:tcW w:w="182" w:type="dxa"/>
            <w:vAlign w:val="bottom"/>
          </w:tcPr>
          <w:p w14:paraId="7CAFB719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7C102C92" w14:textId="08C93DE5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1" w:type="dxa"/>
            <w:vAlign w:val="bottom"/>
          </w:tcPr>
          <w:p w14:paraId="138ACBDC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EBB8346" w14:textId="709CC3A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181" w:type="dxa"/>
            <w:vAlign w:val="bottom"/>
          </w:tcPr>
          <w:p w14:paraId="0AA7F1CB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7F3B8A8" w14:textId="4B775026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0002EA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77C847A" w14:textId="63ECAE83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2,112</w:t>
            </w:r>
          </w:p>
        </w:tc>
        <w:tc>
          <w:tcPr>
            <w:tcW w:w="180" w:type="dxa"/>
            <w:vAlign w:val="bottom"/>
          </w:tcPr>
          <w:p w14:paraId="7EF3225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07A7FA3" w14:textId="48AFF625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(43,848)</w:t>
            </w:r>
          </w:p>
        </w:tc>
        <w:tc>
          <w:tcPr>
            <w:tcW w:w="179" w:type="dxa"/>
            <w:vAlign w:val="bottom"/>
          </w:tcPr>
          <w:p w14:paraId="067F6410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2E771A" w14:textId="6A2921DF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427A1" w:rsidRPr="003815C3" w14:paraId="3C8E8E35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0B362DA8" w14:textId="48311508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="002213B7"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882389C" w14:textId="4AB67D0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124,341</w:t>
            </w:r>
          </w:p>
        </w:tc>
        <w:tc>
          <w:tcPr>
            <w:tcW w:w="186" w:type="dxa"/>
            <w:vAlign w:val="bottom"/>
          </w:tcPr>
          <w:p w14:paraId="76C2837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1F39B742" w14:textId="2B303B58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24,699</w:t>
            </w:r>
          </w:p>
        </w:tc>
        <w:tc>
          <w:tcPr>
            <w:tcW w:w="182" w:type="dxa"/>
            <w:vAlign w:val="bottom"/>
          </w:tcPr>
          <w:p w14:paraId="043828C9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79815745" w14:textId="2B584126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30,213</w:t>
            </w:r>
          </w:p>
        </w:tc>
        <w:tc>
          <w:tcPr>
            <w:tcW w:w="181" w:type="dxa"/>
            <w:vAlign w:val="bottom"/>
          </w:tcPr>
          <w:p w14:paraId="71FDF15E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3621945E" w14:textId="4909FC39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7,316</w:t>
            </w:r>
          </w:p>
        </w:tc>
        <w:tc>
          <w:tcPr>
            <w:tcW w:w="181" w:type="dxa"/>
            <w:vAlign w:val="bottom"/>
          </w:tcPr>
          <w:p w14:paraId="41459F4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26FD6647" w14:textId="3B4AB0D9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31,179</w:t>
            </w:r>
          </w:p>
        </w:tc>
        <w:tc>
          <w:tcPr>
            <w:tcW w:w="180" w:type="dxa"/>
            <w:vAlign w:val="bottom"/>
          </w:tcPr>
          <w:p w14:paraId="62497DB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867EF94" w14:textId="09EFB87A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2,867</w:t>
            </w:r>
          </w:p>
        </w:tc>
        <w:tc>
          <w:tcPr>
            <w:tcW w:w="180" w:type="dxa"/>
            <w:vAlign w:val="bottom"/>
          </w:tcPr>
          <w:p w14:paraId="065ED969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FC7400C" w14:textId="2182B7AB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(43,848)</w:t>
            </w:r>
          </w:p>
        </w:tc>
        <w:tc>
          <w:tcPr>
            <w:tcW w:w="179" w:type="dxa"/>
            <w:vAlign w:val="bottom"/>
          </w:tcPr>
          <w:p w14:paraId="19F1015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DCC9575" w14:textId="47055B54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176,767</w:t>
            </w:r>
          </w:p>
        </w:tc>
      </w:tr>
      <w:tr w:rsidR="007427A1" w:rsidRPr="003815C3" w14:paraId="2BD4CBFE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43F265E3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53B9F1D" w14:textId="55E64CF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(113,044)</w:t>
            </w:r>
          </w:p>
        </w:tc>
        <w:tc>
          <w:tcPr>
            <w:tcW w:w="186" w:type="dxa"/>
            <w:vAlign w:val="bottom"/>
          </w:tcPr>
          <w:p w14:paraId="1B53F9B9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F9FEE0B" w14:textId="74615FA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(21,502)</w:t>
            </w:r>
          </w:p>
        </w:tc>
        <w:tc>
          <w:tcPr>
            <w:tcW w:w="182" w:type="dxa"/>
            <w:vAlign w:val="bottom"/>
          </w:tcPr>
          <w:p w14:paraId="357C12E9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3EE324F" w14:textId="73C8292A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(26,934)</w:t>
            </w:r>
          </w:p>
        </w:tc>
        <w:tc>
          <w:tcPr>
            <w:tcW w:w="181" w:type="dxa"/>
            <w:vAlign w:val="bottom"/>
          </w:tcPr>
          <w:p w14:paraId="140CED59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EFA317E" w14:textId="1F1DFB3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(6,435)</w:t>
            </w:r>
          </w:p>
        </w:tc>
        <w:tc>
          <w:tcPr>
            <w:tcW w:w="181" w:type="dxa"/>
            <w:vAlign w:val="bottom"/>
          </w:tcPr>
          <w:p w14:paraId="6F49978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46C6F8" w14:textId="3B6F560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(25,053)</w:t>
            </w:r>
          </w:p>
        </w:tc>
        <w:tc>
          <w:tcPr>
            <w:tcW w:w="180" w:type="dxa"/>
            <w:vAlign w:val="bottom"/>
          </w:tcPr>
          <w:p w14:paraId="374C0976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B13C6F6" w14:textId="4C84CE7A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(1,983)</w:t>
            </w:r>
          </w:p>
        </w:tc>
        <w:tc>
          <w:tcPr>
            <w:tcW w:w="180" w:type="dxa"/>
            <w:vAlign w:val="bottom"/>
          </w:tcPr>
          <w:p w14:paraId="40C4B611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58976D4" w14:textId="2ECCE6E0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43,077 </w:t>
            </w:r>
          </w:p>
        </w:tc>
        <w:tc>
          <w:tcPr>
            <w:tcW w:w="179" w:type="dxa"/>
            <w:vAlign w:val="bottom"/>
          </w:tcPr>
          <w:p w14:paraId="15A075E4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7D75B42" w14:textId="338D6DE6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(151,874)</w:t>
            </w:r>
          </w:p>
        </w:tc>
      </w:tr>
      <w:tr w:rsidR="007427A1" w:rsidRPr="003815C3" w14:paraId="226864D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DA2A106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03081D2E" w14:textId="7F23125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(904)</w:t>
            </w:r>
          </w:p>
        </w:tc>
        <w:tc>
          <w:tcPr>
            <w:tcW w:w="186" w:type="dxa"/>
            <w:vAlign w:val="bottom"/>
          </w:tcPr>
          <w:p w14:paraId="6954117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92E5B45" w14:textId="569E9A53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(1,270)</w:t>
            </w:r>
          </w:p>
        </w:tc>
        <w:tc>
          <w:tcPr>
            <w:tcW w:w="182" w:type="dxa"/>
            <w:vAlign w:val="bottom"/>
          </w:tcPr>
          <w:p w14:paraId="62704586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8280F42" w14:textId="60E032B5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(1,846)</w:t>
            </w:r>
          </w:p>
        </w:tc>
        <w:tc>
          <w:tcPr>
            <w:tcW w:w="181" w:type="dxa"/>
            <w:vAlign w:val="bottom"/>
          </w:tcPr>
          <w:p w14:paraId="03DE07D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7DF3A56" w14:textId="5C3A2A2A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(208)</w:t>
            </w:r>
          </w:p>
        </w:tc>
        <w:tc>
          <w:tcPr>
            <w:tcW w:w="181" w:type="dxa"/>
            <w:vAlign w:val="bottom"/>
          </w:tcPr>
          <w:p w14:paraId="49CDEBC7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BDB18EA" w14:textId="3943A17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(5,100)</w:t>
            </w:r>
          </w:p>
        </w:tc>
        <w:tc>
          <w:tcPr>
            <w:tcW w:w="180" w:type="dxa"/>
            <w:vAlign w:val="bottom"/>
          </w:tcPr>
          <w:p w14:paraId="1F57D13B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702809B" w14:textId="1DF1F3F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(586)</w:t>
            </w:r>
          </w:p>
        </w:tc>
        <w:tc>
          <w:tcPr>
            <w:tcW w:w="180" w:type="dxa"/>
            <w:vAlign w:val="bottom"/>
          </w:tcPr>
          <w:p w14:paraId="060C685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AB322" w14:textId="05C1EB5B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1,671 </w:t>
            </w:r>
          </w:p>
        </w:tc>
        <w:tc>
          <w:tcPr>
            <w:tcW w:w="179" w:type="dxa"/>
            <w:vAlign w:val="bottom"/>
          </w:tcPr>
          <w:p w14:paraId="2686F2AC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21889BA" w14:textId="53BDD5DD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(8,243)</w:t>
            </w:r>
          </w:p>
        </w:tc>
      </w:tr>
      <w:tr w:rsidR="00600A57" w:rsidRPr="003815C3" w14:paraId="3F6B3CEA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9F21FEB" w14:textId="7DC5371A" w:rsidR="00600A57" w:rsidRPr="003815C3" w:rsidRDefault="00600A57" w:rsidP="00D83391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427A1"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4" w:type="dxa"/>
          </w:tcPr>
          <w:p w14:paraId="78BF4599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CDDE682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7E0E0AB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17D8FD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2EC25B8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86FEC71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8CE9AC4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9144AD0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A86DFEA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48B905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7EEEAAE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ADE469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12069C3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3861A9B" w14:textId="77777777" w:rsidR="00600A57" w:rsidRPr="003815C3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0AB79211" w14:textId="77777777" w:rsidR="00600A57" w:rsidRPr="003815C3" w:rsidRDefault="00600A57" w:rsidP="00D8339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7A1" w:rsidRPr="003815C3" w14:paraId="5CBA5FF3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100CB354" w14:textId="7120435D" w:rsidR="007427A1" w:rsidRPr="003815C3" w:rsidRDefault="007427A1" w:rsidP="007427A1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52485A95" w14:textId="61702776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1,864 </w:t>
            </w:r>
          </w:p>
        </w:tc>
        <w:tc>
          <w:tcPr>
            <w:tcW w:w="186" w:type="dxa"/>
            <w:vAlign w:val="bottom"/>
          </w:tcPr>
          <w:p w14:paraId="3CC7E164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B1E9C4F" w14:textId="43E1A82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2,166 </w:t>
            </w:r>
          </w:p>
        </w:tc>
        <w:tc>
          <w:tcPr>
            <w:tcW w:w="182" w:type="dxa"/>
            <w:vAlign w:val="bottom"/>
          </w:tcPr>
          <w:p w14:paraId="405F5A84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25204F4C" w14:textId="64E4FC0E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1,491 </w:t>
            </w:r>
          </w:p>
        </w:tc>
        <w:tc>
          <w:tcPr>
            <w:tcW w:w="181" w:type="dxa"/>
            <w:vAlign w:val="bottom"/>
          </w:tcPr>
          <w:p w14:paraId="638EEC2D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7D0764D1" w14:textId="260CAEF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687 </w:t>
            </w:r>
          </w:p>
        </w:tc>
        <w:tc>
          <w:tcPr>
            <w:tcW w:w="181" w:type="dxa"/>
            <w:vAlign w:val="bottom"/>
          </w:tcPr>
          <w:p w14:paraId="1FB3AA67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4A9CEA4A" w14:textId="397336E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1,083 </w:t>
            </w:r>
          </w:p>
        </w:tc>
        <w:tc>
          <w:tcPr>
            <w:tcW w:w="180" w:type="dxa"/>
            <w:vAlign w:val="bottom"/>
          </w:tcPr>
          <w:p w14:paraId="00D4ED8E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3AA1DCE" w14:textId="39122AE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688 </w:t>
            </w:r>
          </w:p>
        </w:tc>
        <w:tc>
          <w:tcPr>
            <w:tcW w:w="180" w:type="dxa"/>
            <w:vAlign w:val="bottom"/>
          </w:tcPr>
          <w:p w14:paraId="30462AAD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EDFEEB9" w14:textId="51906F81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818 </w:t>
            </w:r>
          </w:p>
        </w:tc>
        <w:tc>
          <w:tcPr>
            <w:tcW w:w="179" w:type="dxa"/>
            <w:vAlign w:val="bottom"/>
          </w:tcPr>
          <w:p w14:paraId="3FD5E86A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C420B5B" w14:textId="2602B075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8,797 </w:t>
            </w:r>
          </w:p>
        </w:tc>
      </w:tr>
      <w:tr w:rsidR="007427A1" w:rsidRPr="003815C3" w14:paraId="31AFCEFC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74FFC876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13BA593F" w14:textId="26A6B31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44 </w:t>
            </w:r>
          </w:p>
        </w:tc>
        <w:tc>
          <w:tcPr>
            <w:tcW w:w="186" w:type="dxa"/>
            <w:vAlign w:val="bottom"/>
          </w:tcPr>
          <w:p w14:paraId="6EFE7B7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3D332D6" w14:textId="42FD85BD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14 </w:t>
            </w:r>
          </w:p>
        </w:tc>
        <w:tc>
          <w:tcPr>
            <w:tcW w:w="182" w:type="dxa"/>
            <w:vAlign w:val="bottom"/>
          </w:tcPr>
          <w:p w14:paraId="485214FB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FBC7D7" w14:textId="3FA698ED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17 </w:t>
            </w:r>
          </w:p>
        </w:tc>
        <w:tc>
          <w:tcPr>
            <w:tcW w:w="181" w:type="dxa"/>
            <w:vAlign w:val="bottom"/>
          </w:tcPr>
          <w:p w14:paraId="492E30BD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C108DE4" w14:textId="4FA10FA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  <w:tc>
          <w:tcPr>
            <w:tcW w:w="181" w:type="dxa"/>
            <w:vAlign w:val="bottom"/>
          </w:tcPr>
          <w:p w14:paraId="7220256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64744B2" w14:textId="140D1AE6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 </w:t>
            </w:r>
          </w:p>
        </w:tc>
        <w:tc>
          <w:tcPr>
            <w:tcW w:w="180" w:type="dxa"/>
            <w:vAlign w:val="bottom"/>
          </w:tcPr>
          <w:p w14:paraId="072332B7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C5D45FC" w14:textId="0904BACF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3,110 </w:t>
            </w:r>
          </w:p>
        </w:tc>
        <w:tc>
          <w:tcPr>
            <w:tcW w:w="180" w:type="dxa"/>
            <w:vAlign w:val="bottom"/>
          </w:tcPr>
          <w:p w14:paraId="5152B487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CE4931B" w14:textId="2D1292B6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(3,096)</w:t>
            </w:r>
          </w:p>
        </w:tc>
        <w:tc>
          <w:tcPr>
            <w:tcW w:w="179" w:type="dxa"/>
            <w:vAlign w:val="bottom"/>
          </w:tcPr>
          <w:p w14:paraId="17EC5A8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159160D" w14:textId="5038495A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94 </w:t>
            </w:r>
          </w:p>
        </w:tc>
      </w:tr>
      <w:tr w:rsidR="007427A1" w:rsidRPr="003815C3" w14:paraId="1834660E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40A4605B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7D114F7B" w14:textId="6431F975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(473)</w:t>
            </w:r>
          </w:p>
        </w:tc>
        <w:tc>
          <w:tcPr>
            <w:tcW w:w="186" w:type="dxa"/>
            <w:vAlign w:val="bottom"/>
          </w:tcPr>
          <w:p w14:paraId="1C232C61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C6A411C" w14:textId="13007C3A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(148)</w:t>
            </w:r>
          </w:p>
        </w:tc>
        <w:tc>
          <w:tcPr>
            <w:tcW w:w="182" w:type="dxa"/>
            <w:vAlign w:val="bottom"/>
          </w:tcPr>
          <w:p w14:paraId="635087AA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3718350" w14:textId="75458EE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(267)</w:t>
            </w:r>
          </w:p>
        </w:tc>
        <w:tc>
          <w:tcPr>
            <w:tcW w:w="181" w:type="dxa"/>
            <w:vAlign w:val="bottom"/>
          </w:tcPr>
          <w:p w14:paraId="54C765E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9C766F" w14:textId="70E3206F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81" w:type="dxa"/>
            <w:vAlign w:val="bottom"/>
          </w:tcPr>
          <w:p w14:paraId="0D781FF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546E536B" w14:textId="55CDB62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(416)</w:t>
            </w:r>
          </w:p>
        </w:tc>
        <w:tc>
          <w:tcPr>
            <w:tcW w:w="180" w:type="dxa"/>
            <w:vAlign w:val="bottom"/>
          </w:tcPr>
          <w:p w14:paraId="2783004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67AF9CFB" w14:textId="157F575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(2,000)</w:t>
            </w:r>
          </w:p>
        </w:tc>
        <w:tc>
          <w:tcPr>
            <w:tcW w:w="180" w:type="dxa"/>
            <w:vAlign w:val="bottom"/>
          </w:tcPr>
          <w:p w14:paraId="5726318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F4815C2" w14:textId="3C932AB5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1,214 </w:t>
            </w:r>
          </w:p>
        </w:tc>
        <w:tc>
          <w:tcPr>
            <w:tcW w:w="179" w:type="dxa"/>
            <w:vAlign w:val="bottom"/>
          </w:tcPr>
          <w:p w14:paraId="3B77B960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B0F6220" w14:textId="1A62DB2A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(2,101)</w:t>
            </w:r>
          </w:p>
        </w:tc>
      </w:tr>
      <w:tr w:rsidR="007427A1" w:rsidRPr="003815C3" w14:paraId="0535037A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2D3BE773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6E2B01BD" w14:textId="6C3BF7D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(2,772)</w:t>
            </w:r>
          </w:p>
        </w:tc>
        <w:tc>
          <w:tcPr>
            <w:tcW w:w="186" w:type="dxa"/>
            <w:vAlign w:val="bottom"/>
          </w:tcPr>
          <w:p w14:paraId="02EE9D2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70EE35E" w14:textId="14AA8B6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(1,023)</w:t>
            </w:r>
          </w:p>
        </w:tc>
        <w:tc>
          <w:tcPr>
            <w:tcW w:w="182" w:type="dxa"/>
            <w:vAlign w:val="bottom"/>
          </w:tcPr>
          <w:p w14:paraId="3135419A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6322811E" w14:textId="0887B605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(746)</w:t>
            </w:r>
          </w:p>
        </w:tc>
        <w:tc>
          <w:tcPr>
            <w:tcW w:w="181" w:type="dxa"/>
            <w:vAlign w:val="bottom"/>
          </w:tcPr>
          <w:p w14:paraId="3DC04360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13E58DCC" w14:textId="5460323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(157)</w:t>
            </w:r>
          </w:p>
        </w:tc>
        <w:tc>
          <w:tcPr>
            <w:tcW w:w="181" w:type="dxa"/>
            <w:vAlign w:val="bottom"/>
          </w:tcPr>
          <w:p w14:paraId="687D8F5E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3F1F532" w14:textId="4FD1024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(2,186)</w:t>
            </w:r>
          </w:p>
        </w:tc>
        <w:tc>
          <w:tcPr>
            <w:tcW w:w="180" w:type="dxa"/>
            <w:vAlign w:val="bottom"/>
          </w:tcPr>
          <w:p w14:paraId="64585627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2BEE11F3" w14:textId="51466AAA" w:rsidR="007427A1" w:rsidRPr="003815C3" w:rsidRDefault="007427A1" w:rsidP="007427A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(252)</w:t>
            </w:r>
          </w:p>
        </w:tc>
        <w:tc>
          <w:tcPr>
            <w:tcW w:w="180" w:type="dxa"/>
            <w:vAlign w:val="bottom"/>
          </w:tcPr>
          <w:p w14:paraId="673373D0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3BEED8EA" w14:textId="74DA2C61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315 </w:t>
            </w:r>
          </w:p>
        </w:tc>
        <w:tc>
          <w:tcPr>
            <w:tcW w:w="179" w:type="dxa"/>
            <w:vAlign w:val="bottom"/>
          </w:tcPr>
          <w:p w14:paraId="5504677E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2503287D" w14:textId="5D7E8916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(6,821)</w:t>
            </w:r>
          </w:p>
        </w:tc>
      </w:tr>
      <w:tr w:rsidR="007427A1" w:rsidRPr="003815C3" w14:paraId="3681B30D" w14:textId="77777777" w:rsidTr="007427A1">
        <w:trPr>
          <w:cantSplit/>
          <w:trHeight w:val="288"/>
        </w:trPr>
        <w:tc>
          <w:tcPr>
            <w:tcW w:w="3613" w:type="dxa"/>
            <w:vAlign w:val="bottom"/>
          </w:tcPr>
          <w:p w14:paraId="5DD31E69" w14:textId="5FDF77C0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3815C3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3815C3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   การจำหน่ายสินทรัพย์</w:t>
            </w:r>
          </w:p>
        </w:tc>
        <w:tc>
          <w:tcPr>
            <w:tcW w:w="1354" w:type="dxa"/>
            <w:vAlign w:val="bottom"/>
          </w:tcPr>
          <w:p w14:paraId="074279BD" w14:textId="5817553A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6" w:type="dxa"/>
            <w:vAlign w:val="bottom"/>
          </w:tcPr>
          <w:p w14:paraId="1C45081A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1F548904" w14:textId="122D6DA3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391</w:t>
            </w:r>
          </w:p>
        </w:tc>
        <w:tc>
          <w:tcPr>
            <w:tcW w:w="182" w:type="dxa"/>
            <w:vAlign w:val="bottom"/>
          </w:tcPr>
          <w:p w14:paraId="09192171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2424AE5D" w14:textId="595E9496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(32)</w:t>
            </w:r>
          </w:p>
        </w:tc>
        <w:tc>
          <w:tcPr>
            <w:tcW w:w="181" w:type="dxa"/>
            <w:vAlign w:val="bottom"/>
          </w:tcPr>
          <w:p w14:paraId="2E41F61C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338B5F39" w14:textId="097262FD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1" w:type="dxa"/>
            <w:vAlign w:val="bottom"/>
          </w:tcPr>
          <w:p w14:paraId="04D0D963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5B306FF9" w14:textId="20505188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(37)</w:t>
            </w:r>
          </w:p>
        </w:tc>
        <w:tc>
          <w:tcPr>
            <w:tcW w:w="180" w:type="dxa"/>
            <w:vAlign w:val="bottom"/>
          </w:tcPr>
          <w:p w14:paraId="6C448875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C33EB04" w14:textId="73D3B85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ECBAB55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36789C2B" w14:textId="70E58224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4C0BF19E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014105A1" w14:textId="1C53CF4E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  <w:tr w:rsidR="007427A1" w:rsidRPr="003815C3" w14:paraId="659A0250" w14:textId="77777777" w:rsidTr="007427A1">
        <w:trPr>
          <w:cantSplit/>
          <w:trHeight w:val="288"/>
        </w:trPr>
        <w:tc>
          <w:tcPr>
            <w:tcW w:w="3613" w:type="dxa"/>
            <w:vAlign w:val="bottom"/>
          </w:tcPr>
          <w:p w14:paraId="28BED118" w14:textId="1FE78069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3815C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   </w:t>
            </w: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3815C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3B683CB7" w14:textId="54D41D8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8EE1EC2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521ECFFE" w14:textId="4FAA5BA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(45)</w:t>
            </w:r>
          </w:p>
        </w:tc>
        <w:tc>
          <w:tcPr>
            <w:tcW w:w="182" w:type="dxa"/>
            <w:vAlign w:val="bottom"/>
          </w:tcPr>
          <w:p w14:paraId="031E231C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635A8DD" w14:textId="1C77363B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679 </w:t>
            </w:r>
          </w:p>
        </w:tc>
        <w:tc>
          <w:tcPr>
            <w:tcW w:w="181" w:type="dxa"/>
            <w:vAlign w:val="bottom"/>
          </w:tcPr>
          <w:p w14:paraId="439BE8E6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4F429C64" w14:textId="044C279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493 </w:t>
            </w:r>
          </w:p>
        </w:tc>
        <w:tc>
          <w:tcPr>
            <w:tcW w:w="181" w:type="dxa"/>
            <w:vAlign w:val="bottom"/>
          </w:tcPr>
          <w:p w14:paraId="49768431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62BA19CD" w14:textId="445480AF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(13)</w:t>
            </w:r>
          </w:p>
        </w:tc>
        <w:tc>
          <w:tcPr>
            <w:tcW w:w="180" w:type="dxa"/>
            <w:vAlign w:val="bottom"/>
          </w:tcPr>
          <w:p w14:paraId="187CAAB0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1ACD3EB" w14:textId="09F8CB40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45 </w:t>
            </w:r>
          </w:p>
        </w:tc>
        <w:tc>
          <w:tcPr>
            <w:tcW w:w="180" w:type="dxa"/>
            <w:vAlign w:val="bottom"/>
          </w:tcPr>
          <w:p w14:paraId="5E4A97C4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6EAD1949" w14:textId="2FBE977D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179" w:type="dxa"/>
            <w:vAlign w:val="bottom"/>
          </w:tcPr>
          <w:p w14:paraId="01B0099F" w14:textId="7777777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596DD53A" w14:textId="630BFC43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1,142 </w:t>
            </w:r>
          </w:p>
        </w:tc>
      </w:tr>
      <w:tr w:rsidR="007427A1" w:rsidRPr="003815C3" w14:paraId="177C1632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6057ABA6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1E60F16C" w14:textId="687D285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(430)</w:t>
            </w:r>
          </w:p>
        </w:tc>
        <w:tc>
          <w:tcPr>
            <w:tcW w:w="186" w:type="dxa"/>
            <w:vAlign w:val="bottom"/>
          </w:tcPr>
          <w:p w14:paraId="081A8837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CE8607F" w14:textId="558AF70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156 </w:t>
            </w:r>
          </w:p>
        </w:tc>
        <w:tc>
          <w:tcPr>
            <w:tcW w:w="182" w:type="dxa"/>
            <w:vAlign w:val="bottom"/>
          </w:tcPr>
          <w:p w14:paraId="79CAE304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7740C75" w14:textId="246832F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(152)</w:t>
            </w:r>
          </w:p>
        </w:tc>
        <w:tc>
          <w:tcPr>
            <w:tcW w:w="181" w:type="dxa"/>
            <w:vAlign w:val="bottom"/>
          </w:tcPr>
          <w:p w14:paraId="3A0ED60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6355ED9" w14:textId="78971DE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</w:p>
        </w:tc>
        <w:tc>
          <w:tcPr>
            <w:tcW w:w="181" w:type="dxa"/>
            <w:vAlign w:val="bottom"/>
          </w:tcPr>
          <w:p w14:paraId="28848D4A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02D1D4A" w14:textId="78D98ED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131 </w:t>
            </w:r>
          </w:p>
        </w:tc>
        <w:tc>
          <w:tcPr>
            <w:tcW w:w="180" w:type="dxa"/>
            <w:vAlign w:val="bottom"/>
          </w:tcPr>
          <w:p w14:paraId="5DC94558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D763A48" w14:textId="289A0E4C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2,587 </w:t>
            </w:r>
          </w:p>
        </w:tc>
        <w:tc>
          <w:tcPr>
            <w:tcW w:w="180" w:type="dxa"/>
            <w:vAlign w:val="bottom"/>
          </w:tcPr>
          <w:p w14:paraId="0BA6A0F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790DA7" w14:textId="3DC66C5A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>(651)</w:t>
            </w:r>
          </w:p>
        </w:tc>
        <w:tc>
          <w:tcPr>
            <w:tcW w:w="179" w:type="dxa"/>
            <w:vAlign w:val="bottom"/>
          </w:tcPr>
          <w:p w14:paraId="490D79D0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506F89B" w14:textId="5DD973B3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sz w:val="24"/>
                <w:szCs w:val="24"/>
              </w:rPr>
              <w:t xml:space="preserve">1,663 </w:t>
            </w:r>
          </w:p>
        </w:tc>
      </w:tr>
      <w:tr w:rsidR="007427A1" w:rsidRPr="003815C3" w14:paraId="5418AED8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0E6C455F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6AAE12BE" w14:textId="2480A3B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(1,760)</w:t>
            </w:r>
          </w:p>
        </w:tc>
        <w:tc>
          <w:tcPr>
            <w:tcW w:w="186" w:type="dxa"/>
            <w:vAlign w:val="bottom"/>
          </w:tcPr>
          <w:p w14:paraId="3311FCE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421249B" w14:textId="4F3292F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1,511 </w:t>
            </w:r>
          </w:p>
        </w:tc>
        <w:tc>
          <w:tcPr>
            <w:tcW w:w="182" w:type="dxa"/>
            <w:vAlign w:val="bottom"/>
          </w:tcPr>
          <w:p w14:paraId="1686289A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3D04AB4" w14:textId="4C7772F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990 </w:t>
            </w:r>
          </w:p>
        </w:tc>
        <w:tc>
          <w:tcPr>
            <w:tcW w:w="181" w:type="dxa"/>
            <w:vAlign w:val="bottom"/>
          </w:tcPr>
          <w:p w14:paraId="58CE9C0D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9459590" w14:textId="5863D9AC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1,034 </w:t>
            </w:r>
          </w:p>
        </w:tc>
        <w:tc>
          <w:tcPr>
            <w:tcW w:w="181" w:type="dxa"/>
            <w:vAlign w:val="bottom"/>
          </w:tcPr>
          <w:p w14:paraId="4D876BE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5F44999F" w14:textId="4D49C31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(1,434)</w:t>
            </w:r>
          </w:p>
        </w:tc>
        <w:tc>
          <w:tcPr>
            <w:tcW w:w="180" w:type="dxa"/>
            <w:vAlign w:val="bottom"/>
          </w:tcPr>
          <w:p w14:paraId="65C654E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4B34011" w14:textId="39234E5B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4,179 </w:t>
            </w:r>
          </w:p>
        </w:tc>
        <w:tc>
          <w:tcPr>
            <w:tcW w:w="180" w:type="dxa"/>
            <w:vAlign w:val="bottom"/>
          </w:tcPr>
          <w:p w14:paraId="6BAD771B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8BF4A14" w14:textId="00379FA7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(1,417)</w:t>
            </w:r>
          </w:p>
        </w:tc>
        <w:tc>
          <w:tcPr>
            <w:tcW w:w="179" w:type="dxa"/>
            <w:vAlign w:val="bottom"/>
          </w:tcPr>
          <w:p w14:paraId="5D89EA7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EF47AD3" w14:textId="7A38804D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3,103 </w:t>
            </w:r>
          </w:p>
        </w:tc>
      </w:tr>
      <w:tr w:rsidR="007427A1" w:rsidRPr="003815C3" w14:paraId="03DA7569" w14:textId="77777777" w:rsidTr="00C167BF">
        <w:trPr>
          <w:cantSplit/>
          <w:trHeight w:val="288"/>
        </w:trPr>
        <w:tc>
          <w:tcPr>
            <w:tcW w:w="3613" w:type="dxa"/>
            <w:vAlign w:val="bottom"/>
          </w:tcPr>
          <w:p w14:paraId="51F8652A" w14:textId="77777777" w:rsidR="007427A1" w:rsidRPr="003815C3" w:rsidRDefault="007427A1" w:rsidP="007427A1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3815C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414DEE26" w14:textId="746040E5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5B6053D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12F3E269" w14:textId="43F04A54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141832D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952358E" w14:textId="5652DCDF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1DD6B1E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6633245" w14:textId="760C70DE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68C48C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2ED0A740" w14:textId="1673DDB0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D1B7E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D047110" w14:textId="6955AA51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7246CF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1133E6E" w14:textId="4E428784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A4EC38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AAFC30C" w14:textId="05CE1684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7A1" w:rsidRPr="003815C3" w14:paraId="303D3D36" w14:textId="77777777" w:rsidTr="00C167BF">
        <w:trPr>
          <w:cantSplit/>
          <w:trHeight w:val="80"/>
        </w:trPr>
        <w:tc>
          <w:tcPr>
            <w:tcW w:w="3613" w:type="dxa"/>
            <w:vAlign w:val="bottom"/>
          </w:tcPr>
          <w:p w14:paraId="6ED6ECA6" w14:textId="77777777" w:rsidR="007427A1" w:rsidRPr="003815C3" w:rsidRDefault="007427A1" w:rsidP="007427A1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6417C4A" w14:textId="402F6161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(1,179)</w:t>
            </w:r>
          </w:p>
        </w:tc>
        <w:tc>
          <w:tcPr>
            <w:tcW w:w="186" w:type="dxa"/>
            <w:vAlign w:val="bottom"/>
          </w:tcPr>
          <w:p w14:paraId="5949F095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49F6BD5" w14:textId="74B7A817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966 </w:t>
            </w:r>
          </w:p>
        </w:tc>
        <w:tc>
          <w:tcPr>
            <w:tcW w:w="182" w:type="dxa"/>
            <w:vAlign w:val="bottom"/>
          </w:tcPr>
          <w:p w14:paraId="72F88CD6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443FF25E" w14:textId="44B8831A" w:rsidR="007427A1" w:rsidRPr="003815C3" w:rsidRDefault="007427A1" w:rsidP="0074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839 </w:t>
            </w:r>
          </w:p>
        </w:tc>
        <w:tc>
          <w:tcPr>
            <w:tcW w:w="181" w:type="dxa"/>
            <w:vAlign w:val="bottom"/>
          </w:tcPr>
          <w:p w14:paraId="6441C71B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A80312C" w14:textId="758A42F3" w:rsidR="007427A1" w:rsidRPr="003815C3" w:rsidRDefault="007427A1" w:rsidP="007427A1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817 </w:t>
            </w:r>
          </w:p>
        </w:tc>
        <w:tc>
          <w:tcPr>
            <w:tcW w:w="181" w:type="dxa"/>
            <w:vAlign w:val="bottom"/>
          </w:tcPr>
          <w:p w14:paraId="32EB4113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62C3273" w14:textId="5437618E" w:rsidR="007427A1" w:rsidRPr="003815C3" w:rsidRDefault="007427A1" w:rsidP="007427A1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(1,378)</w:t>
            </w:r>
          </w:p>
        </w:tc>
        <w:tc>
          <w:tcPr>
            <w:tcW w:w="180" w:type="dxa"/>
            <w:vAlign w:val="bottom"/>
          </w:tcPr>
          <w:p w14:paraId="68981042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2CB4B3CE" w14:textId="6BA67966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3,948 </w:t>
            </w:r>
          </w:p>
        </w:tc>
        <w:tc>
          <w:tcPr>
            <w:tcW w:w="180" w:type="dxa"/>
            <w:vAlign w:val="bottom"/>
          </w:tcPr>
          <w:p w14:paraId="2B62BB08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5ADE98B" w14:textId="6C8C1EB6" w:rsidR="007427A1" w:rsidRPr="003815C3" w:rsidRDefault="007427A1" w:rsidP="007427A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(1,417)</w:t>
            </w:r>
          </w:p>
        </w:tc>
        <w:tc>
          <w:tcPr>
            <w:tcW w:w="179" w:type="dxa"/>
            <w:vAlign w:val="bottom"/>
          </w:tcPr>
          <w:p w14:paraId="7BE51F7B" w14:textId="77777777" w:rsidR="007427A1" w:rsidRPr="003815C3" w:rsidRDefault="007427A1" w:rsidP="007427A1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1FF5B569" w14:textId="5683123E" w:rsidR="007427A1" w:rsidRPr="003815C3" w:rsidRDefault="007427A1" w:rsidP="007427A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2,596 </w:t>
            </w:r>
          </w:p>
        </w:tc>
      </w:tr>
    </w:tbl>
    <w:p w14:paraId="066560AF" w14:textId="77777777" w:rsidR="002213B7" w:rsidRPr="003815C3" w:rsidRDefault="002213B7" w:rsidP="002213B7">
      <w:pPr>
        <w:pStyle w:val="ListParagraph"/>
        <w:ind w:left="0"/>
        <w:rPr>
          <w:rFonts w:asciiTheme="majorBidi" w:hAnsiTheme="majorBidi"/>
          <w:sz w:val="14"/>
          <w:szCs w:val="14"/>
        </w:rPr>
      </w:pPr>
    </w:p>
    <w:p w14:paraId="440DFD1A" w14:textId="77777777" w:rsidR="009F1EA0" w:rsidRPr="003815C3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3815C3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3815C3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3815C3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3815C3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3815C3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3815C3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3815C3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3815C3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3815C3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3815C3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3815C3" w:rsidSect="001C790E">
          <w:pgSz w:w="16840" w:h="11907" w:code="9"/>
          <w:pgMar w:top="1152" w:right="576" w:bottom="1152" w:left="900" w:header="720" w:footer="720" w:gutter="0"/>
          <w:cols w:space="708"/>
          <w:docGrid w:linePitch="360"/>
        </w:sectPr>
      </w:pPr>
    </w:p>
    <w:p w14:paraId="7A4E27DF" w14:textId="6A2C9096" w:rsidR="003968AF" w:rsidRPr="003815C3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815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Pr="003815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77777777" w:rsidR="0077515E" w:rsidRPr="003815C3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77515E" w:rsidRPr="003815C3" w14:paraId="7571E7A1" w14:textId="77777777" w:rsidTr="00C86A94">
        <w:trPr>
          <w:tblHeader/>
        </w:trPr>
        <w:tc>
          <w:tcPr>
            <w:tcW w:w="2233" w:type="pct"/>
          </w:tcPr>
          <w:p w14:paraId="06C74921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264D3628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B2354B9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5764641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15E" w:rsidRPr="003815C3" w14:paraId="0F9262FF" w14:textId="77777777" w:rsidTr="00C86A94">
        <w:trPr>
          <w:tblHeader/>
        </w:trPr>
        <w:tc>
          <w:tcPr>
            <w:tcW w:w="2233" w:type="pct"/>
          </w:tcPr>
          <w:p w14:paraId="2DCFF849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1E74D878" w14:textId="5E57D67F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3A1462B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D998A" w14:textId="4BA59781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</w:tcPr>
          <w:p w14:paraId="6DC82CA1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65131A" w14:textId="0AF20BCB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79A949A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3AEB7" w14:textId="5EA5EC56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A7C3A" w:rsidRPr="003815C3" w14:paraId="362BC596" w14:textId="77777777" w:rsidTr="00EA7C3A">
        <w:trPr>
          <w:tblHeader/>
        </w:trPr>
        <w:tc>
          <w:tcPr>
            <w:tcW w:w="2233" w:type="pct"/>
          </w:tcPr>
          <w:p w14:paraId="2D7C4FFB" w14:textId="77777777" w:rsidR="00EA7C3A" w:rsidRPr="003815C3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51515DF" w14:textId="77777777" w:rsidR="00EA7C3A" w:rsidRPr="003815C3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pct"/>
            <w:gridSpan w:val="3"/>
          </w:tcPr>
          <w:p w14:paraId="3C2D772C" w14:textId="0A221827" w:rsidR="00EA7C3A" w:rsidRPr="003815C3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584" w:type="pct"/>
          </w:tcPr>
          <w:p w14:paraId="3741B956" w14:textId="77777777" w:rsidR="00EA7C3A" w:rsidRPr="003815C3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6FF6B9" w14:textId="77777777" w:rsidR="00EA7C3A" w:rsidRPr="003815C3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5591949" w14:textId="77777777" w:rsidR="00EA7C3A" w:rsidRPr="003815C3" w:rsidRDefault="00EA7C3A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15E" w:rsidRPr="003815C3" w14:paraId="09FDD4BF" w14:textId="77777777" w:rsidTr="00C86A94">
        <w:trPr>
          <w:tblHeader/>
        </w:trPr>
        <w:tc>
          <w:tcPr>
            <w:tcW w:w="2233" w:type="pct"/>
          </w:tcPr>
          <w:p w14:paraId="7DEC932B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7D6E436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15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815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815C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3815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3815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515E" w:rsidRPr="003815C3" w14:paraId="08900D97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69D750DE" w14:textId="5216E173" w:rsidR="0077515E" w:rsidRPr="003815C3" w:rsidRDefault="0077515E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กำไรสำหรับงวดที่เป็นของผู้ถือหุ้นสามัญ</w:t>
            </w:r>
          </w:p>
        </w:tc>
        <w:tc>
          <w:tcPr>
            <w:tcW w:w="581" w:type="pct"/>
            <w:shd w:val="clear" w:color="auto" w:fill="auto"/>
          </w:tcPr>
          <w:p w14:paraId="0446384F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EAD225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F8C85B3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CF1D69B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2C317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EC30779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B0276AF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15E" w:rsidRPr="003815C3" w14:paraId="07A07831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1966108E" w14:textId="425DDC38" w:rsidR="0077515E" w:rsidRPr="003815C3" w:rsidRDefault="0077515E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823E4" w:rsidRPr="003815C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815C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716F86" w:rsidRPr="003815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16F86" w:rsidRPr="003815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16F86" w:rsidRPr="003815C3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="00716F86" w:rsidRPr="003815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B95E1FD" w14:textId="34CA2124" w:rsidR="0077515E" w:rsidRPr="003815C3" w:rsidRDefault="002B73E5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82.45</w:t>
            </w:r>
          </w:p>
        </w:tc>
        <w:tc>
          <w:tcPr>
            <w:tcW w:w="146" w:type="pct"/>
          </w:tcPr>
          <w:p w14:paraId="400B8EE9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6765EFB" w14:textId="50E4FF79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2,596.01</w:t>
            </w:r>
          </w:p>
        </w:tc>
        <w:tc>
          <w:tcPr>
            <w:tcW w:w="137" w:type="pct"/>
            <w:shd w:val="clear" w:color="auto" w:fill="auto"/>
          </w:tcPr>
          <w:p w14:paraId="562690F5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093F5AD" w14:textId="23A7CF10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12,031.65</w:t>
            </w:r>
          </w:p>
        </w:tc>
        <w:tc>
          <w:tcPr>
            <w:tcW w:w="142" w:type="pct"/>
            <w:shd w:val="clear" w:color="auto" w:fill="auto"/>
          </w:tcPr>
          <w:p w14:paraId="6744AC30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08E8C12" w14:textId="6748B0AC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815.78</w:t>
            </w:r>
          </w:p>
        </w:tc>
      </w:tr>
      <w:tr w:rsidR="0077515E" w:rsidRPr="003815C3" w14:paraId="117F6C5B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322FA7A0" w14:textId="77777777" w:rsidR="0077515E" w:rsidRPr="003815C3" w:rsidRDefault="0077515E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93E64F6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B42848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F7A0FC0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8BAF810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7CB6A4F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A3324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48A8C5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15E" w:rsidRPr="003815C3" w14:paraId="3322B3BA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606C89EA" w14:textId="77777777" w:rsidR="0077515E" w:rsidRPr="003815C3" w:rsidRDefault="0077515E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3815C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3815C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F3D250" w14:textId="26D58058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AD82E04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6A18F5" w14:textId="1C7D7950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7B4C501C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9AA2B99" w14:textId="0516C586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505755F0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188AB5C" w14:textId="470BA481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77515E" w:rsidRPr="003815C3" w14:paraId="51E46AFC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45698FEE" w14:textId="77777777" w:rsidR="00716F86" w:rsidRPr="003815C3" w:rsidRDefault="0077515E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370E30E4" w14:textId="1D735247" w:rsidR="0077515E" w:rsidRPr="003815C3" w:rsidRDefault="00716F86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B8B5B" w14:textId="77777777" w:rsidR="00716F86" w:rsidRPr="003815C3" w:rsidRDefault="00716F86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81924CB" w14:textId="6C28308D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7A56AD1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5A8730E" w14:textId="77777777" w:rsidR="00716F86" w:rsidRPr="003815C3" w:rsidRDefault="00716F86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31FBA472" w14:textId="6D7DFEE4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DE083EE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31EF2" w14:textId="77777777" w:rsidR="00716F86" w:rsidRPr="003815C3" w:rsidRDefault="00716F86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EFB50ED" w14:textId="7A52AE3C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A5C65B2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7E557" w14:textId="77777777" w:rsidR="00716F86" w:rsidRPr="003815C3" w:rsidRDefault="00716F86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295F8E57" w14:textId="19F6FA2A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77515E" w:rsidRPr="003815C3" w14:paraId="54749902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42E9150C" w14:textId="532FD66E" w:rsidR="0077515E" w:rsidRPr="003815C3" w:rsidRDefault="0077515E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="00716F86"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16F86"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716F86" w:rsidRPr="003815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716F86"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 w:rsidRPr="003815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D93C7D" w14:textId="724C1595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2B73E5" w:rsidRPr="003815C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2F233B1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0B5F48F" w14:textId="66DD0104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605930" w:rsidRPr="003815C3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37" w:type="pct"/>
            <w:shd w:val="clear" w:color="auto" w:fill="auto"/>
          </w:tcPr>
          <w:p w14:paraId="5F73C19A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71EDD" w14:textId="045C6F7E" w:rsidR="0077515E" w:rsidRPr="003815C3" w:rsidRDefault="00605930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2.67</w:t>
            </w:r>
          </w:p>
        </w:tc>
        <w:tc>
          <w:tcPr>
            <w:tcW w:w="142" w:type="pct"/>
            <w:shd w:val="clear" w:color="auto" w:fill="auto"/>
          </w:tcPr>
          <w:p w14:paraId="35C7FB7F" w14:textId="77777777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0810AD" w14:textId="5D6DA634" w:rsidR="0077515E" w:rsidRPr="003815C3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3815C3"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</w:tr>
    </w:tbl>
    <w:p w14:paraId="1CE96096" w14:textId="04388F44" w:rsidR="003F7720" w:rsidRPr="003815C3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5AA25E19" w:rsidR="000736CD" w:rsidRPr="003815C3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815C3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3815C3">
        <w:rPr>
          <w:rFonts w:asciiTheme="majorBidi" w:hAnsiTheme="majorBidi" w:hint="cs"/>
          <w:spacing w:val="2"/>
          <w:sz w:val="30"/>
          <w:szCs w:val="30"/>
          <w:cs/>
        </w:rPr>
        <w:t xml:space="preserve">งวดสามเดือนสิ้นสุดวันที่ </w:t>
      </w:r>
      <w:r w:rsidRPr="003815C3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16F86" w:rsidRPr="003815C3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3815C3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3815C3">
        <w:rPr>
          <w:rFonts w:asciiTheme="majorBidi" w:hAnsiTheme="majorBidi"/>
          <w:spacing w:val="2"/>
          <w:sz w:val="30"/>
          <w:szCs w:val="30"/>
        </w:rPr>
        <w:t>256</w:t>
      </w:r>
      <w:r w:rsidR="00716F86" w:rsidRPr="003815C3">
        <w:rPr>
          <w:rFonts w:asciiTheme="majorBidi" w:hAnsiTheme="majorBidi"/>
          <w:spacing w:val="2"/>
          <w:sz w:val="30"/>
          <w:szCs w:val="30"/>
        </w:rPr>
        <w:t>6</w:t>
      </w:r>
      <w:r w:rsidRPr="003815C3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3815C3">
        <w:rPr>
          <w:rFonts w:asciiTheme="majorBidi" w:hAnsiTheme="majorBidi"/>
          <w:spacing w:val="2"/>
          <w:sz w:val="30"/>
          <w:szCs w:val="30"/>
        </w:rPr>
        <w:t>2565</w:t>
      </w:r>
      <w:r w:rsidRPr="003815C3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3815C3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3815C3">
        <w:rPr>
          <w:rFonts w:asciiTheme="majorBidi" w:hAnsiTheme="majorBidi" w:hint="cs"/>
          <w:spacing w:val="2"/>
          <w:sz w:val="30"/>
          <w:szCs w:val="30"/>
          <w:cs/>
        </w:rPr>
        <w:t>กำไรต่อหุ้นปรับลด</w:t>
      </w:r>
      <w:r w:rsidRPr="003815C3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3815C3">
        <w:rPr>
          <w:rFonts w:asciiTheme="majorBidi" w:hAnsiTheme="majorBidi" w:hint="cs"/>
          <w:spacing w:val="2"/>
          <w:sz w:val="30"/>
          <w:szCs w:val="30"/>
          <w:cs/>
        </w:rPr>
        <w:t>เท่ากับกำไรต่อหุ้นขั้นพื้นฐาน</w:t>
      </w:r>
    </w:p>
    <w:p w14:paraId="087B0522" w14:textId="77777777" w:rsidR="000736CD" w:rsidRPr="003815C3" w:rsidRDefault="000736CD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44B0A298" w14:textId="48667027" w:rsidR="005116B7" w:rsidRPr="003815C3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3815C3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3815C3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3815C3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3815C3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3815C3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3815C3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815C3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815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3815C3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3815C3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3815C3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3815C3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15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3815C3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3815C3" w:rsidSect="000F2A0D">
          <w:headerReference w:type="default" r:id="rId14"/>
          <w:footerReference w:type="default" r:id="rId15"/>
          <w:headerReference w:type="first" r:id="rId16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3815C3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3815C3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3815C3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3815C3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3815C3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5C3AB81D" w:rsidR="00195EF2" w:rsidRPr="003815C3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77515E"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47494"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7515E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44086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3815C3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3815C3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6425610" w14:textId="77777777" w:rsidR="008F0358" w:rsidRPr="003815C3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6ABBEB64" w:rsidR="00195EF2" w:rsidRPr="003815C3" w:rsidRDefault="00195EF2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3815C3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3815C3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3815C3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3815C3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3815C3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3815C3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3815C3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E7C28" w:rsidRPr="003815C3" w14:paraId="170C9F53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EE7C28" w:rsidRPr="003815C3" w:rsidRDefault="00EE7C28" w:rsidP="00EE7C2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07FFC3B1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60CCA2B" w14:textId="77777777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F80B72A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5011FB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4F94189A" w:rsidR="00EE7C28" w:rsidRPr="003815C3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239895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98A7414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7CDEF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14F441BC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7279F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6E10C8CD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3257D19A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F8F2A54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353CFBA8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450713" w:rsidRPr="003815C3" w14:paraId="232211F0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5E20D065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70234B41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5D280292" w:rsidR="00450713" w:rsidRPr="003815C3" w:rsidRDefault="00450713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199D8C5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4D9027C7" w:rsidR="00450713" w:rsidRPr="003815C3" w:rsidRDefault="00450713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30,605</w:t>
            </w:r>
          </w:p>
        </w:tc>
        <w:tc>
          <w:tcPr>
            <w:tcW w:w="236" w:type="dxa"/>
          </w:tcPr>
          <w:p w14:paraId="3F123198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39847700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30,635</w:t>
            </w:r>
          </w:p>
        </w:tc>
        <w:tc>
          <w:tcPr>
            <w:tcW w:w="236" w:type="dxa"/>
          </w:tcPr>
          <w:p w14:paraId="444D7C42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14747315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219FC37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FF0000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15F5D109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789C6CE1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2DEB8A32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FF0000"/>
                <w:sz w:val="26"/>
                <w:szCs w:val="26"/>
                <w:lang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30</w:t>
            </w:r>
          </w:p>
        </w:tc>
      </w:tr>
      <w:tr w:rsidR="00450713" w:rsidRPr="003815C3" w14:paraId="0A597A6F" w14:textId="77777777" w:rsidTr="00DA168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450713" w:rsidRPr="003815C3" w:rsidRDefault="00450713" w:rsidP="0045071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5F4F6A2A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55AC156A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373A6106" w:rsidR="00450713" w:rsidRPr="003815C3" w:rsidRDefault="00450713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</w:tcPr>
          <w:p w14:paraId="7E8ECE63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4FC5D190" w:rsidR="00450713" w:rsidRPr="003815C3" w:rsidRDefault="00450713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4,588</w:t>
            </w:r>
          </w:p>
        </w:tc>
        <w:tc>
          <w:tcPr>
            <w:tcW w:w="236" w:type="dxa"/>
          </w:tcPr>
          <w:p w14:paraId="122176DB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32D6B2B1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5,407</w:t>
            </w:r>
          </w:p>
        </w:tc>
        <w:tc>
          <w:tcPr>
            <w:tcW w:w="236" w:type="dxa"/>
          </w:tcPr>
          <w:p w14:paraId="358B4F86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0696C70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14E765B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</w:p>
        </w:tc>
        <w:tc>
          <w:tcPr>
            <w:tcW w:w="236" w:type="dxa"/>
            <w:vAlign w:val="bottom"/>
          </w:tcPr>
          <w:p w14:paraId="3A83CF29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0A7837D5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1A204BE4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450713" w:rsidRPr="003815C3" w14:paraId="21E43715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450713" w:rsidRPr="003815C3" w:rsidRDefault="00450713" w:rsidP="0045071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419EB60F" w:rsidR="00450713" w:rsidRPr="003815C3" w:rsidRDefault="00450713" w:rsidP="007C5EA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7FEC7A44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26E37EF9" w:rsidR="00450713" w:rsidRPr="003815C3" w:rsidRDefault="00450713" w:rsidP="00716F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236" w:type="dxa"/>
          </w:tcPr>
          <w:p w14:paraId="6EF8A15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6BD2C08F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101D9E12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1E09FA23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</w:tcPr>
          <w:p w14:paraId="6C7A9EC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186749E0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3ACF3955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  <w:vAlign w:val="bottom"/>
          </w:tcPr>
          <w:p w14:paraId="33336C2C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6FEB2A3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0CB12BBA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450713" w:rsidRPr="003815C3" w14:paraId="0B65590E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450713" w:rsidRPr="003815C3" w:rsidRDefault="00450713" w:rsidP="0045071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5AD9011A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3968E2DE" w:rsidR="00450713" w:rsidRPr="003815C3" w:rsidRDefault="00450713" w:rsidP="00716F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633</w:t>
            </w:r>
          </w:p>
        </w:tc>
        <w:tc>
          <w:tcPr>
            <w:tcW w:w="236" w:type="dxa"/>
            <w:vAlign w:val="bottom"/>
          </w:tcPr>
          <w:p w14:paraId="7DF35B2F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738AC4F3" w:rsidR="00450713" w:rsidRPr="003815C3" w:rsidRDefault="00450713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22,083</w:t>
            </w:r>
          </w:p>
        </w:tc>
        <w:tc>
          <w:tcPr>
            <w:tcW w:w="236" w:type="dxa"/>
            <w:vAlign w:val="bottom"/>
          </w:tcPr>
          <w:p w14:paraId="5F4B5BA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37C74E65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3D39236A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22,716</w:t>
            </w:r>
          </w:p>
        </w:tc>
        <w:tc>
          <w:tcPr>
            <w:tcW w:w="236" w:type="dxa"/>
            <w:vAlign w:val="bottom"/>
          </w:tcPr>
          <w:p w14:paraId="34D59FB3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02FD969E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19,622</w:t>
            </w:r>
          </w:p>
        </w:tc>
        <w:tc>
          <w:tcPr>
            <w:tcW w:w="236" w:type="dxa"/>
            <w:vAlign w:val="bottom"/>
          </w:tcPr>
          <w:p w14:paraId="2F816638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16B799A1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1,422</w:t>
            </w:r>
          </w:p>
        </w:tc>
        <w:tc>
          <w:tcPr>
            <w:tcW w:w="236" w:type="dxa"/>
            <w:vAlign w:val="bottom"/>
          </w:tcPr>
          <w:p w14:paraId="048276CF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154C4212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1,672</w:t>
            </w:r>
          </w:p>
        </w:tc>
        <w:tc>
          <w:tcPr>
            <w:tcW w:w="236" w:type="dxa"/>
            <w:vAlign w:val="bottom"/>
          </w:tcPr>
          <w:p w14:paraId="5E01CFB7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1698AD2C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22,716</w:t>
            </w:r>
          </w:p>
        </w:tc>
      </w:tr>
      <w:tr w:rsidR="00450713" w:rsidRPr="003815C3" w14:paraId="2EC34F4C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450713" w:rsidRPr="003815C3" w:rsidRDefault="00450713" w:rsidP="0045071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7CD454EF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132235A4" w:rsidR="00450713" w:rsidRPr="003815C3" w:rsidRDefault="00E65B13" w:rsidP="00716F8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441E356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2D0485A3" w:rsidR="00450713" w:rsidRPr="003815C3" w:rsidRDefault="00E65B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488FC0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5608F284" w:rsidR="00450713" w:rsidRPr="003815C3" w:rsidRDefault="00E65B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1626A4ED" w:rsidR="00450713" w:rsidRPr="003815C3" w:rsidRDefault="00E65B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36" w:type="dxa"/>
          </w:tcPr>
          <w:p w14:paraId="70B8B37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19759C16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5A985686" w:rsidR="00450713" w:rsidRPr="003815C3" w:rsidRDefault="00E65B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236" w:type="dxa"/>
            <w:vAlign w:val="bottom"/>
          </w:tcPr>
          <w:p w14:paraId="61520C24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05D189B0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2EFA7A6E" w:rsidR="00450713" w:rsidRPr="003815C3" w:rsidRDefault="00E65B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22</w:t>
            </w:r>
          </w:p>
        </w:tc>
      </w:tr>
      <w:tr w:rsidR="00EE7C28" w:rsidRPr="003815C3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EE7C28" w:rsidRPr="003815C3" w:rsidRDefault="00EE7C28" w:rsidP="00EE7C28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63E38238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204" w:type="dxa"/>
            <w:vAlign w:val="bottom"/>
          </w:tcPr>
          <w:p w14:paraId="2A077D5B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7C60CBD2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204" w:type="dxa"/>
            <w:vAlign w:val="bottom"/>
          </w:tcPr>
          <w:p w14:paraId="2878273C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2485EAA9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114" w:type="dxa"/>
            <w:vAlign w:val="bottom"/>
          </w:tcPr>
          <w:p w14:paraId="40882245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419798D8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024" w:type="dxa"/>
            <w:vAlign w:val="bottom"/>
          </w:tcPr>
          <w:p w14:paraId="6FCF5FE5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019ED4B3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024" w:type="dxa"/>
            <w:vAlign w:val="bottom"/>
          </w:tcPr>
          <w:p w14:paraId="455277EC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07CF689D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024" w:type="dxa"/>
            <w:vAlign w:val="bottom"/>
          </w:tcPr>
          <w:p w14:paraId="3AECFFBD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311BD20C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934" w:type="dxa"/>
            <w:vAlign w:val="bottom"/>
          </w:tcPr>
          <w:p w14:paraId="1355EEC7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EE7C28" w:rsidRPr="003815C3" w:rsidRDefault="00EE7C28" w:rsidP="00EE7C28">
            <w:pPr>
              <w:rPr>
                <w:color w:val="FF0000"/>
              </w:rPr>
            </w:pPr>
          </w:p>
        </w:tc>
        <w:tc>
          <w:tcPr>
            <w:tcW w:w="1024" w:type="dxa"/>
            <w:vAlign w:val="bottom"/>
          </w:tcPr>
          <w:p w14:paraId="7C76EFFE" w14:textId="77777777" w:rsidR="00EE7C28" w:rsidRPr="003815C3" w:rsidRDefault="00EE7C28" w:rsidP="00EE7C28">
            <w:pPr>
              <w:rPr>
                <w:color w:val="FF0000"/>
              </w:rPr>
            </w:pPr>
          </w:p>
        </w:tc>
      </w:tr>
      <w:tr w:rsidR="00463C85" w:rsidRPr="003815C3" w14:paraId="51C9F270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EE7C28" w:rsidRPr="003815C3" w:rsidRDefault="00EE7C28" w:rsidP="00EE7C2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26004FF3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DEA710F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51C7ED61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12F8119A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4A35F4AB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3DA6FC9D" w:rsidR="00EE7C28" w:rsidRPr="003815C3" w:rsidRDefault="00EE7C28" w:rsidP="00EE7C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6B1FCA76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519C1007" w:rsidR="00EE7C28" w:rsidRPr="003815C3" w:rsidRDefault="00EE7C28" w:rsidP="00EE7C2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51CA1BDF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3C85" w:rsidRPr="003815C3" w14:paraId="34F813E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EE7C28" w:rsidRPr="003815C3" w:rsidRDefault="00EE7C28" w:rsidP="00EE7C2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030B7CC1" w:rsidR="00EE7C28" w:rsidRPr="003815C3" w:rsidRDefault="0024648D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63F71A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0B8AC6" w14:textId="0939CC6C" w:rsidR="00EE7C28" w:rsidRPr="003815C3" w:rsidRDefault="0024648D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236" w:type="dxa"/>
            <w:vAlign w:val="bottom"/>
          </w:tcPr>
          <w:p w14:paraId="0ED777BE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97522" w14:textId="01A8FD9D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AF93A3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BF9879" w14:textId="4B1633C5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0F6B5B" w14:textId="5A6623AA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236" w:type="dxa"/>
            <w:vAlign w:val="bottom"/>
          </w:tcPr>
          <w:p w14:paraId="4D96577A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A6BFDC" w14:textId="29DAF378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43B22" w14:textId="6E51FCA9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</w:p>
        </w:tc>
        <w:tc>
          <w:tcPr>
            <w:tcW w:w="236" w:type="dxa"/>
            <w:vAlign w:val="bottom"/>
          </w:tcPr>
          <w:p w14:paraId="6FBD3CB3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CE8574" w14:textId="55FCD9FD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07B6AF" w14:textId="0478B90F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343</w:t>
            </w:r>
          </w:p>
        </w:tc>
      </w:tr>
      <w:tr w:rsidR="00463C85" w:rsidRPr="003815C3" w14:paraId="65AD0152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EE7C28" w:rsidRPr="003815C3" w:rsidRDefault="00EE7C28" w:rsidP="00EE7C2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1F9D8904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149300" w14:textId="799E1526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6BCD65" w14:textId="409E4392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B39BBF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6AB233" w14:textId="1B15DE93" w:rsidR="00EE7C28" w:rsidRPr="003815C3" w:rsidRDefault="00463C85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95,135</w:t>
            </w:r>
          </w:p>
        </w:tc>
        <w:tc>
          <w:tcPr>
            <w:tcW w:w="236" w:type="dxa"/>
            <w:vAlign w:val="bottom"/>
          </w:tcPr>
          <w:p w14:paraId="754310C3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6F890" w14:textId="57606E8D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95,135</w:t>
            </w:r>
          </w:p>
        </w:tc>
        <w:tc>
          <w:tcPr>
            <w:tcW w:w="236" w:type="dxa"/>
            <w:vAlign w:val="bottom"/>
          </w:tcPr>
          <w:p w14:paraId="3FDA64BC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75185" w14:textId="13A24AC3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7197ED" w14:textId="320DBD20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463C85"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  <w:r w:rsidRPr="003815C3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21DE4EF8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883AE9" w14:textId="26974680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BA5DCC" w14:textId="5331501C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463C85"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</w:p>
        </w:tc>
      </w:tr>
      <w:tr w:rsidR="00463C85" w:rsidRPr="003815C3" w14:paraId="7CBF2794" w14:textId="77777777" w:rsidTr="00DA168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EE7C28" w:rsidRPr="003815C3" w:rsidRDefault="00EE7C28" w:rsidP="00EE7C2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3815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6A023490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BE55DE" w14:textId="71A76B40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4002C4" w14:textId="3ECA6884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6F345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9F5E48" w14:textId="7CB288B6" w:rsidR="00EE7C28" w:rsidRPr="003815C3" w:rsidRDefault="00EE7C28" w:rsidP="00716F8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17</w:t>
            </w:r>
            <w:r w:rsidR="00463C85" w:rsidRPr="003815C3">
              <w:rPr>
                <w:rFonts w:ascii="Angsana New" w:hAnsi="Angsana New"/>
                <w:sz w:val="26"/>
                <w:szCs w:val="26"/>
              </w:rPr>
              <w:t>4,1</w:t>
            </w:r>
            <w:r w:rsidR="00072E7C" w:rsidRPr="003815C3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36" w:type="dxa"/>
            <w:vAlign w:val="bottom"/>
          </w:tcPr>
          <w:p w14:paraId="10F0BD30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96836B" w14:textId="338F5E27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174,1</w:t>
            </w:r>
            <w:r w:rsidR="00072E7C" w:rsidRPr="003815C3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36" w:type="dxa"/>
            <w:vAlign w:val="bottom"/>
          </w:tcPr>
          <w:p w14:paraId="6F3CADC8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E3D310" w14:textId="571C500A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313CBA" w14:textId="4C55F639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159,428</w:t>
            </w:r>
          </w:p>
        </w:tc>
        <w:tc>
          <w:tcPr>
            <w:tcW w:w="236" w:type="dxa"/>
            <w:vAlign w:val="bottom"/>
          </w:tcPr>
          <w:p w14:paraId="5AF3A208" w14:textId="77777777" w:rsidR="00EE7C28" w:rsidRPr="003815C3" w:rsidRDefault="00EE7C28" w:rsidP="00EE7C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F9BED7D" w14:textId="10F5092B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D9F600" w14:textId="5C4313CF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159,428</w:t>
            </w:r>
          </w:p>
        </w:tc>
      </w:tr>
      <w:tr w:rsidR="00EE7C28" w:rsidRPr="003815C3" w14:paraId="766A08DA" w14:textId="77777777" w:rsidTr="00267C18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EE7C28" w:rsidRPr="003815C3" w:rsidRDefault="00EE7C28" w:rsidP="00EE7C2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3ACDAD40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BE33AE" w14:textId="760DD728" w:rsidR="00EE7C28" w:rsidRPr="003815C3" w:rsidRDefault="00463C85" w:rsidP="00EE7C28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236" w:type="dxa"/>
            <w:vAlign w:val="bottom"/>
          </w:tcPr>
          <w:p w14:paraId="03D1509D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6A577F2" w14:textId="5D41B0E4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F75AC8" w14:textId="77777777" w:rsidR="00EE7C28" w:rsidRPr="003815C3" w:rsidRDefault="00EE7C28" w:rsidP="00EE7C2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7834D8" w14:textId="3C2BF544" w:rsidR="00EE7C28" w:rsidRPr="003815C3" w:rsidRDefault="00EE7C28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80CA07" w14:textId="185B7452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236" w:type="dxa"/>
            <w:vAlign w:val="bottom"/>
          </w:tcPr>
          <w:p w14:paraId="71D3314D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8D576CD" w14:textId="5CC23542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24755A" w14:textId="41E89CC0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236" w:type="dxa"/>
            <w:vAlign w:val="bottom"/>
          </w:tcPr>
          <w:p w14:paraId="04B6AF60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458CAA" w14:textId="17917621" w:rsidR="00EE7C28" w:rsidRPr="003815C3" w:rsidRDefault="00EE7C28" w:rsidP="00EE7C28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EE7C28" w:rsidRPr="003815C3" w:rsidRDefault="00EE7C28" w:rsidP="00EE7C2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C1EB3B" w14:textId="5021249C" w:rsidR="00EE7C28" w:rsidRPr="003815C3" w:rsidRDefault="00463C85" w:rsidP="00EE7C2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512</w:t>
            </w:r>
          </w:p>
        </w:tc>
      </w:tr>
      <w:tr w:rsidR="007C2945" w:rsidRPr="003815C3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7C2945" w:rsidRPr="003815C3" w:rsidRDefault="007C2945" w:rsidP="007C294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3815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15C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3815C3" w:rsidRDefault="00195EF2">
      <w:r w:rsidRPr="003815C3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77515E" w:rsidRPr="003815C3" w14:paraId="2A1A7A8A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695C5986" w14:textId="77777777" w:rsidR="0077515E" w:rsidRPr="003815C3" w:rsidRDefault="0077515E" w:rsidP="00C86A9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16E35401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7515E" w:rsidRPr="003815C3" w14:paraId="64CED236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54DBC13F" w14:textId="77777777" w:rsidR="0077515E" w:rsidRPr="003815C3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0D9161CF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D620676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549EA28D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7515E" w:rsidRPr="003815C3" w14:paraId="48A72521" w14:textId="77777777" w:rsidTr="00C86A9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6D635D65" w14:textId="77777777" w:rsidR="0077515E" w:rsidRPr="003815C3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02EE98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87FD48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0C989C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25477044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0AAA124" w14:textId="77777777" w:rsidR="0077515E" w:rsidRPr="003815C3" w:rsidRDefault="0077515E" w:rsidP="00C86A9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6CF4C402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5106A14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1C243BA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AD14D4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F04F630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C655BF0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784F17D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310016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7CDCFDE4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50512FB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EB60A76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BC448E" w14:textId="77777777" w:rsidR="0077515E" w:rsidRPr="003815C3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99EE6CF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0096A43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343E8F17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F043DD8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0C5752A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22CA319" w14:textId="77777777" w:rsidR="0077515E" w:rsidRPr="003815C3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3579E3EE" w14:textId="77777777" w:rsidR="0077515E" w:rsidRPr="003815C3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029E007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18439B9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7515E" w:rsidRPr="003815C3" w14:paraId="646CD18E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4F48424C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222444B6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7515E" w:rsidRPr="003815C3" w14:paraId="045D6D31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DB033D1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BC09CB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49C0E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7A00E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81BDD0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5BC63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D08E0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8E5EFD9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2F25FC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11055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6C7A46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9BB0C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D900CE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00C244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2985F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10537B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3718F0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C45E2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15E" w:rsidRPr="003815C3" w14:paraId="27C648C1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0F32B4EA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7532CC2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E8C75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934760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9FC19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D233F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</w:tcPr>
          <w:p w14:paraId="7620657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E1852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25,658</w:t>
            </w:r>
          </w:p>
        </w:tc>
        <w:tc>
          <w:tcPr>
            <w:tcW w:w="236" w:type="dxa"/>
          </w:tcPr>
          <w:p w14:paraId="0DBE4459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50C4A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25,940</w:t>
            </w:r>
          </w:p>
        </w:tc>
        <w:tc>
          <w:tcPr>
            <w:tcW w:w="236" w:type="dxa"/>
          </w:tcPr>
          <w:p w14:paraId="5094141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D40B7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C82B18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2A1C4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4C8B7A4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DDECF42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C1EC2C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8E1B9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82</w:t>
            </w:r>
          </w:p>
        </w:tc>
      </w:tr>
      <w:tr w:rsidR="0077515E" w:rsidRPr="003815C3" w14:paraId="5C148E2F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7CE1CB1B" w14:textId="77777777" w:rsidR="0077515E" w:rsidRPr="003815C3" w:rsidRDefault="0077515E" w:rsidP="00C86A9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D39D772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0B2E5F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FEB30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26D61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4EFA27F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</w:tcPr>
          <w:p w14:paraId="7839A4E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677DF5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5,107</w:t>
            </w:r>
          </w:p>
        </w:tc>
        <w:tc>
          <w:tcPr>
            <w:tcW w:w="236" w:type="dxa"/>
          </w:tcPr>
          <w:p w14:paraId="4FBF4FFD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6C78C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6,023</w:t>
            </w:r>
          </w:p>
        </w:tc>
        <w:tc>
          <w:tcPr>
            <w:tcW w:w="236" w:type="dxa"/>
          </w:tcPr>
          <w:p w14:paraId="516211E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56B4BF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60E2B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EE5A24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vAlign w:val="bottom"/>
          </w:tcPr>
          <w:p w14:paraId="0A90436F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77BC8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88AAFD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5146FD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</w:tr>
      <w:tr w:rsidR="0077515E" w:rsidRPr="003815C3" w14:paraId="02B69A2B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1B9F888E" w14:textId="77777777" w:rsidR="0077515E" w:rsidRPr="003815C3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2465D2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</w:tcPr>
          <w:p w14:paraId="707018B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70771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36" w:type="dxa"/>
          </w:tcPr>
          <w:p w14:paraId="5094EB0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09E85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2398F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B10917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B66F6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DC972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</w:tcPr>
          <w:p w14:paraId="2B9FEA72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0F1D64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B64AD8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620D4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6" w:type="dxa"/>
            <w:vAlign w:val="bottom"/>
          </w:tcPr>
          <w:p w14:paraId="10A3F0E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5C8EE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E3F3DE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0F302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  <w:tr w:rsidR="0077515E" w:rsidRPr="003815C3" w14:paraId="74C1B673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324502DE" w14:textId="77777777" w:rsidR="0077515E" w:rsidRPr="003815C3" w:rsidRDefault="0077515E" w:rsidP="00C86A9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C8BCEA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848D07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A2318A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671</w:t>
            </w:r>
          </w:p>
        </w:tc>
        <w:tc>
          <w:tcPr>
            <w:tcW w:w="236" w:type="dxa"/>
            <w:vAlign w:val="bottom"/>
          </w:tcPr>
          <w:p w14:paraId="7F750FE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050A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23,791</w:t>
            </w:r>
          </w:p>
        </w:tc>
        <w:tc>
          <w:tcPr>
            <w:tcW w:w="236" w:type="dxa"/>
            <w:vAlign w:val="bottom"/>
          </w:tcPr>
          <w:p w14:paraId="4653365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158845F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DADF0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AB7B1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24,462</w:t>
            </w:r>
          </w:p>
        </w:tc>
        <w:tc>
          <w:tcPr>
            <w:tcW w:w="236" w:type="dxa"/>
            <w:vAlign w:val="bottom"/>
          </w:tcPr>
          <w:p w14:paraId="0B9F163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23765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236" w:type="dxa"/>
            <w:vAlign w:val="bottom"/>
          </w:tcPr>
          <w:p w14:paraId="7880FE2A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A3819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vAlign w:val="bottom"/>
          </w:tcPr>
          <w:p w14:paraId="26AEC908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630F9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1,694</w:t>
            </w:r>
          </w:p>
        </w:tc>
        <w:tc>
          <w:tcPr>
            <w:tcW w:w="236" w:type="dxa"/>
            <w:vAlign w:val="bottom"/>
          </w:tcPr>
          <w:p w14:paraId="655941CF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3E800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24,462</w:t>
            </w:r>
          </w:p>
        </w:tc>
      </w:tr>
      <w:tr w:rsidR="0077515E" w:rsidRPr="003815C3" w14:paraId="517A005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6813EEE" w14:textId="77777777" w:rsidR="0077515E" w:rsidRPr="003815C3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75812B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D1EF2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8D0D01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2DCBADD1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D7EBE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814FC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DFAB3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82FED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1373D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</w:tcPr>
          <w:p w14:paraId="5F5093D0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1438B0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3A2833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D24E20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  <w:tc>
          <w:tcPr>
            <w:tcW w:w="236" w:type="dxa"/>
            <w:vAlign w:val="bottom"/>
          </w:tcPr>
          <w:p w14:paraId="6AFFF48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85555B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C5D91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264D8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</w:p>
        </w:tc>
      </w:tr>
      <w:tr w:rsidR="0077515E" w:rsidRPr="003815C3" w14:paraId="4C968AF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506C4646" w14:textId="77777777" w:rsidR="0077515E" w:rsidRPr="003815C3" w:rsidRDefault="0077515E" w:rsidP="00C86A94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4D0D381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3A4EE12B" w14:textId="77777777" w:rsidR="0077515E" w:rsidRPr="003815C3" w:rsidRDefault="0077515E" w:rsidP="00C86A94"/>
        </w:tc>
        <w:tc>
          <w:tcPr>
            <w:tcW w:w="1204" w:type="dxa"/>
            <w:vAlign w:val="bottom"/>
          </w:tcPr>
          <w:p w14:paraId="7F20F846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2EE1847A" w14:textId="77777777" w:rsidR="0077515E" w:rsidRPr="003815C3" w:rsidRDefault="0077515E" w:rsidP="00C86A94"/>
        </w:tc>
        <w:tc>
          <w:tcPr>
            <w:tcW w:w="1204" w:type="dxa"/>
            <w:vAlign w:val="bottom"/>
          </w:tcPr>
          <w:p w14:paraId="1CA3F74B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5952A9D9" w14:textId="77777777" w:rsidR="0077515E" w:rsidRPr="003815C3" w:rsidRDefault="0077515E" w:rsidP="00C86A94"/>
        </w:tc>
        <w:tc>
          <w:tcPr>
            <w:tcW w:w="1114" w:type="dxa"/>
            <w:vAlign w:val="bottom"/>
          </w:tcPr>
          <w:p w14:paraId="534ACD1C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77AB9EDC" w14:textId="77777777" w:rsidR="0077515E" w:rsidRPr="003815C3" w:rsidRDefault="0077515E" w:rsidP="00C86A94"/>
        </w:tc>
        <w:tc>
          <w:tcPr>
            <w:tcW w:w="1024" w:type="dxa"/>
            <w:vAlign w:val="bottom"/>
          </w:tcPr>
          <w:p w14:paraId="0DFA4926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55D4E795" w14:textId="77777777" w:rsidR="0077515E" w:rsidRPr="003815C3" w:rsidRDefault="0077515E" w:rsidP="00C86A94"/>
        </w:tc>
        <w:tc>
          <w:tcPr>
            <w:tcW w:w="1024" w:type="dxa"/>
            <w:vAlign w:val="bottom"/>
          </w:tcPr>
          <w:p w14:paraId="63C5227B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1CC8C358" w14:textId="77777777" w:rsidR="0077515E" w:rsidRPr="003815C3" w:rsidRDefault="0077515E" w:rsidP="00C86A94"/>
        </w:tc>
        <w:tc>
          <w:tcPr>
            <w:tcW w:w="1024" w:type="dxa"/>
            <w:vAlign w:val="bottom"/>
          </w:tcPr>
          <w:p w14:paraId="5CFAC7B5" w14:textId="77777777" w:rsidR="0077515E" w:rsidRPr="003815C3" w:rsidRDefault="0077515E" w:rsidP="00C86A94"/>
        </w:tc>
        <w:tc>
          <w:tcPr>
            <w:tcW w:w="236" w:type="dxa"/>
            <w:vAlign w:val="bottom"/>
          </w:tcPr>
          <w:p w14:paraId="1BCC4233" w14:textId="77777777" w:rsidR="0077515E" w:rsidRPr="003815C3" w:rsidRDefault="0077515E" w:rsidP="00C86A94"/>
        </w:tc>
        <w:tc>
          <w:tcPr>
            <w:tcW w:w="934" w:type="dxa"/>
            <w:vAlign w:val="bottom"/>
          </w:tcPr>
          <w:p w14:paraId="0614510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7563B7" w14:textId="77777777" w:rsidR="0077515E" w:rsidRPr="003815C3" w:rsidRDefault="0077515E" w:rsidP="00C86A94"/>
        </w:tc>
        <w:tc>
          <w:tcPr>
            <w:tcW w:w="1024" w:type="dxa"/>
            <w:vAlign w:val="bottom"/>
          </w:tcPr>
          <w:p w14:paraId="367F4C15" w14:textId="77777777" w:rsidR="0077515E" w:rsidRPr="003815C3" w:rsidRDefault="0077515E" w:rsidP="00C86A94"/>
        </w:tc>
      </w:tr>
      <w:tr w:rsidR="0077515E" w:rsidRPr="003815C3" w14:paraId="79CEDE96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65EB8B8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AE1362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E7185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89D6E7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A483C2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45F74E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15A4ED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65097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28ED54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2573D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DA3ED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A9DDC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ADF80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C1205F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7C404E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BBCD2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BAECD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1D0ED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15E" w:rsidRPr="003815C3" w14:paraId="44FE4D41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103E1F33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A3FA0FF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6103CB1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F514E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1,621</w:t>
            </w:r>
          </w:p>
        </w:tc>
        <w:tc>
          <w:tcPr>
            <w:tcW w:w="236" w:type="dxa"/>
            <w:vAlign w:val="bottom"/>
          </w:tcPr>
          <w:p w14:paraId="00301AD8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828F0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B6197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3FB161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8B2481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F0452E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  <w:tc>
          <w:tcPr>
            <w:tcW w:w="236" w:type="dxa"/>
            <w:vAlign w:val="bottom"/>
          </w:tcPr>
          <w:p w14:paraId="33ECA921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21289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1ED4E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1DAE75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</w:t>
            </w:r>
            <w:r w:rsidRPr="003815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05EA5971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75ED31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19198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F67BF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1,622</w:t>
            </w:r>
          </w:p>
        </w:tc>
      </w:tr>
      <w:tr w:rsidR="0077515E" w:rsidRPr="003815C3" w14:paraId="00C7722D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6AE69BFE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BFB46E7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DBC77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780C96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BB105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6FB67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80F01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248B6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1E04D9CB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23FF6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96,053</w:t>
            </w:r>
          </w:p>
        </w:tc>
        <w:tc>
          <w:tcPr>
            <w:tcW w:w="236" w:type="dxa"/>
            <w:vAlign w:val="bottom"/>
          </w:tcPr>
          <w:p w14:paraId="6F094D1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E0045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13371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4B9F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  <w:r w:rsidRPr="003815C3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7CCEAEC3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1368F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AEF54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051A1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1,350</w:t>
            </w:r>
          </w:p>
        </w:tc>
      </w:tr>
      <w:tr w:rsidR="0077515E" w:rsidRPr="003815C3" w14:paraId="5B3F8136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7E73DF31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3815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E465982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4953D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3E03C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24A39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A5BDA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68FCD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4B9A4A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00EE192C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486E8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176,974</w:t>
            </w:r>
          </w:p>
        </w:tc>
        <w:tc>
          <w:tcPr>
            <w:tcW w:w="236" w:type="dxa"/>
            <w:vAlign w:val="bottom"/>
          </w:tcPr>
          <w:p w14:paraId="7AC5C83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9F366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F8006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333BB6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  <w:tc>
          <w:tcPr>
            <w:tcW w:w="236" w:type="dxa"/>
            <w:vAlign w:val="bottom"/>
          </w:tcPr>
          <w:p w14:paraId="62A9CF76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88C8A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872A0D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651E12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160,394</w:t>
            </w:r>
          </w:p>
        </w:tc>
      </w:tr>
      <w:tr w:rsidR="0077515E" w:rsidRPr="003815C3" w14:paraId="5078B22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2E4CEB61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7EEBE4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05B18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789A27" w14:textId="77777777" w:rsidR="0077515E" w:rsidRPr="003815C3" w:rsidRDefault="0077515E" w:rsidP="00C86A9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53BEABC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D1A4F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B1D11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AE94B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8C80B6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32712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0C2ABC8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E8E7F92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C0F4A9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476AB1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678E9E4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5B96A2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AEBA9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80DD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77515E" w:rsidRPr="003815C3" w14:paraId="6E160977" w14:textId="77777777" w:rsidTr="00C86A94">
        <w:trPr>
          <w:trHeight w:val="261"/>
        </w:trPr>
        <w:tc>
          <w:tcPr>
            <w:tcW w:w="15030" w:type="dxa"/>
            <w:gridSpan w:val="18"/>
            <w:vAlign w:val="bottom"/>
          </w:tcPr>
          <w:p w14:paraId="4158287D" w14:textId="77777777" w:rsidR="0077515E" w:rsidRPr="003815C3" w:rsidRDefault="0077515E" w:rsidP="00C86A94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3815C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815C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2DC15D24" w14:textId="77777777" w:rsidR="0077515E" w:rsidRPr="003815C3" w:rsidRDefault="0077515E" w:rsidP="0077515E">
      <w:pPr>
        <w:pStyle w:val="block"/>
        <w:spacing w:after="0" w:line="120" w:lineRule="exact"/>
        <w:ind w:left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3815C3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3815C3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3815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3815C3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3815C3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E6E6E" w:rsidRPr="003815C3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0948BB98" w:rsidR="00EE6E6E" w:rsidRPr="003815C3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544086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1</w:t>
            </w:r>
            <w:r w:rsidR="0077515E"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7515E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44086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3815C3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3815C3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4D6F181" w14:textId="77777777" w:rsidR="008F0358" w:rsidRPr="003815C3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510EEE40" w:rsidR="00EE6E6E" w:rsidRPr="003815C3" w:rsidRDefault="00EE6E6E" w:rsidP="008F035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3815C3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3815C3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3815C3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3815C3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E6E6E" w:rsidRPr="003815C3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3815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23FD1" w:rsidRPr="003815C3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3815C3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3815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3815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3815C3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3815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3815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3815C3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3815C3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0713" w:rsidRPr="003815C3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6D79047F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7CF0BDDA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06E746E9" w:rsidR="00450713" w:rsidRPr="003815C3" w:rsidRDefault="0040497B" w:rsidP="0045071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6" w:type="dxa"/>
            <w:gridSpan w:val="2"/>
          </w:tcPr>
          <w:p w14:paraId="2D6C22B5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6C7D8898" w:rsidR="00450713" w:rsidRPr="003815C3" w:rsidRDefault="0040497B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="00450713" w:rsidRPr="003815C3">
              <w:rPr>
                <w:rFonts w:ascii="Angsana New" w:hAnsi="Angsana New"/>
                <w:sz w:val="26"/>
                <w:szCs w:val="26"/>
                <w:lang w:bidi="th-TH"/>
              </w:rPr>
              <w:t>4,</w:t>
            </w: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438</w:t>
            </w:r>
          </w:p>
        </w:tc>
        <w:tc>
          <w:tcPr>
            <w:tcW w:w="236" w:type="dxa"/>
          </w:tcPr>
          <w:p w14:paraId="446082BC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0D827BE5" w:rsidR="00450713" w:rsidRPr="003815C3" w:rsidRDefault="0040497B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14,468</w:t>
            </w:r>
          </w:p>
        </w:tc>
        <w:tc>
          <w:tcPr>
            <w:tcW w:w="236" w:type="dxa"/>
            <w:gridSpan w:val="2"/>
          </w:tcPr>
          <w:p w14:paraId="7FA2B91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4F65EE6F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18441BFB" w:rsidR="00450713" w:rsidRPr="003815C3" w:rsidRDefault="0040497B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687C977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3D563791" w:rsidR="00450713" w:rsidRPr="003815C3" w:rsidRDefault="00544086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</w:p>
        </w:tc>
      </w:tr>
      <w:tr w:rsidR="00450713" w:rsidRPr="003815C3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450713" w:rsidRPr="003815C3" w:rsidRDefault="00450713" w:rsidP="00450713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1A50B779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518F0DD3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64BEC598" w:rsidR="00450713" w:rsidRPr="003815C3" w:rsidRDefault="00544086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15C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819</w:t>
            </w:r>
          </w:p>
        </w:tc>
        <w:tc>
          <w:tcPr>
            <w:tcW w:w="236" w:type="dxa"/>
            <w:gridSpan w:val="2"/>
          </w:tcPr>
          <w:p w14:paraId="36A7F465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647AF156" w:rsidR="00450713" w:rsidRPr="003815C3" w:rsidRDefault="0040497B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3,393</w:t>
            </w:r>
          </w:p>
        </w:tc>
        <w:tc>
          <w:tcPr>
            <w:tcW w:w="236" w:type="dxa"/>
          </w:tcPr>
          <w:p w14:paraId="0F57A2DC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1923C430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40497B" w:rsidRPr="003815C3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36" w:type="dxa"/>
            <w:gridSpan w:val="2"/>
          </w:tcPr>
          <w:p w14:paraId="5F07658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231BA61E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5AD2F81C" w:rsidR="00450713" w:rsidRPr="003815C3" w:rsidRDefault="0040497B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0ACD4FE0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2AD7C54E" w:rsidR="00450713" w:rsidRPr="003815C3" w:rsidRDefault="0040497B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819</w:t>
            </w:r>
          </w:p>
        </w:tc>
      </w:tr>
      <w:tr w:rsidR="000243E4" w:rsidRPr="003815C3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450713" w:rsidRPr="003815C3" w:rsidRDefault="00450713" w:rsidP="0045071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7111928E" w:rsidR="00450713" w:rsidRPr="003815C3" w:rsidRDefault="005120BD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411EFCEC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2293F7FF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20BD" w:rsidRPr="003815C3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36" w:type="dxa"/>
          </w:tcPr>
          <w:p w14:paraId="290E31A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212664AC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28C10C0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383E766C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41</w:t>
            </w:r>
            <w:r w:rsidR="005120BD" w:rsidRPr="003815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</w:tcPr>
          <w:p w14:paraId="7AEB7A62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3A5D2FA6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142EB4AC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41</w:t>
            </w:r>
            <w:r w:rsidR="005120BD" w:rsidRPr="003815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5671330E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4F0CC864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41</w:t>
            </w:r>
            <w:r w:rsidR="005120BD" w:rsidRPr="003815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243E4" w:rsidRPr="003815C3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450713" w:rsidRPr="003815C3" w:rsidRDefault="00450713" w:rsidP="00450713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592F94A3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334B6B52" w:rsidR="00450713" w:rsidRPr="003815C3" w:rsidRDefault="000243E4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344</w:t>
            </w:r>
          </w:p>
        </w:tc>
        <w:tc>
          <w:tcPr>
            <w:tcW w:w="236" w:type="dxa"/>
            <w:vAlign w:val="bottom"/>
          </w:tcPr>
          <w:p w14:paraId="53ED4E3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4B278E5B" w:rsidR="00450713" w:rsidRPr="003815C3" w:rsidRDefault="000243E4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20,609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00AE499C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2252F9C2" w:rsidR="00450713" w:rsidRPr="003815C3" w:rsidRDefault="000243E4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20,953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753E0A73" w:rsidR="00450713" w:rsidRPr="003815C3" w:rsidRDefault="000243E4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19,518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1C95B300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</w:t>
            </w:r>
            <w:r w:rsidR="000243E4" w:rsidRPr="003815C3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59291C03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</w:t>
            </w:r>
            <w:r w:rsidR="000243E4" w:rsidRPr="003815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6AE20225" w:rsidR="00450713" w:rsidRPr="003815C3" w:rsidRDefault="000243E4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20,953</w:t>
            </w:r>
          </w:p>
        </w:tc>
      </w:tr>
      <w:tr w:rsidR="00450713" w:rsidRPr="003815C3" w14:paraId="37974B03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C734CE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941A717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B3F88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152C882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FE2FF29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63C339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845614F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8B2FA6E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3E02A3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7F54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89FC1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7C609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95010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55C3B2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416AC3" w14:textId="77777777" w:rsidR="00450713" w:rsidRPr="003815C3" w:rsidRDefault="00450713" w:rsidP="0045071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A9B8A6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441D6ACE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0"/>
              </w:rPr>
            </w:pPr>
          </w:p>
        </w:tc>
      </w:tr>
      <w:tr w:rsidR="00450713" w:rsidRPr="003815C3" w14:paraId="1EC1A120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F83A6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302F8F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9D74A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DDFB43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06FDB7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402953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67E38CF" w14:textId="77777777" w:rsidR="00450713" w:rsidRPr="003815C3" w:rsidRDefault="00450713" w:rsidP="0045071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562700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B2327F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</w:tr>
      <w:tr w:rsidR="008A25C1" w:rsidRPr="003815C3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2F8371F9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0C5B9CE6" w:rsidR="00450713" w:rsidRPr="003815C3" w:rsidRDefault="008A25C1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36" w:type="dxa"/>
            <w:vAlign w:val="bottom"/>
          </w:tcPr>
          <w:p w14:paraId="3085B8FB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630031B4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555D0D9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7758863D" w:rsidR="00450713" w:rsidRPr="003815C3" w:rsidRDefault="008A25C1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2D08D89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5A07542E" w:rsidR="00450713" w:rsidRPr="003815C3" w:rsidRDefault="008A25C1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094F042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7D8C3889" w:rsidR="00450713" w:rsidRPr="003815C3" w:rsidRDefault="008A25C1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248</w:t>
            </w:r>
          </w:p>
        </w:tc>
      </w:tr>
      <w:tr w:rsidR="00450713" w:rsidRPr="003815C3" w14:paraId="59022E57" w14:textId="77777777" w:rsidTr="00364D28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65611413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7A1C90F4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3C8284B4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33CAC38B" w:rsidR="00450713" w:rsidRPr="003815C3" w:rsidRDefault="00334C15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87,748</w:t>
            </w:r>
          </w:p>
        </w:tc>
        <w:tc>
          <w:tcPr>
            <w:tcW w:w="236" w:type="dxa"/>
            <w:vAlign w:val="bottom"/>
          </w:tcPr>
          <w:p w14:paraId="7743B9B2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2554AEC3" w:rsidR="00450713" w:rsidRPr="003815C3" w:rsidRDefault="00334C15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87,748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3EBA308E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F3DE919" w14:textId="3C2E5746" w:rsidR="00450713" w:rsidRPr="003815C3" w:rsidRDefault="00413DBF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73,902</w:t>
            </w:r>
            <w:r w:rsidR="00334C15" w:rsidRPr="003815C3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2447A9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BDE0799" w14:textId="7FB5460B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D62CF5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878B92" w14:textId="6140263F" w:rsidR="00450713" w:rsidRPr="003815C3" w:rsidRDefault="00413DBF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/>
              </w:rPr>
              <w:t>73,902</w:t>
            </w:r>
          </w:p>
        </w:tc>
      </w:tr>
      <w:tr w:rsidR="00450713" w:rsidRPr="003815C3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3815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092D4216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2B0B6DC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5AF3F8E5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5A1CEC58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89,9</w:t>
            </w:r>
            <w:r w:rsidR="00334C15" w:rsidRPr="003815C3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  <w:vAlign w:val="bottom"/>
          </w:tcPr>
          <w:p w14:paraId="77BEE41B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7FC31503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89,93</w:t>
            </w:r>
            <w:r w:rsidR="00334C15" w:rsidRPr="003815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6AF790DD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6D28B526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88,</w:t>
            </w:r>
            <w:r w:rsidR="00334C15" w:rsidRPr="003815C3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450713" w:rsidRPr="003815C3" w:rsidRDefault="00450713" w:rsidP="0045071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23874D58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7BB487F4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88,</w:t>
            </w:r>
            <w:r w:rsidR="00334C15" w:rsidRPr="003815C3"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  <w:tr w:rsidR="00450713" w:rsidRPr="003815C3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450713" w:rsidRPr="003815C3" w:rsidRDefault="00450713" w:rsidP="0045071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4697AD5E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719AE6F4" w:rsidR="00450713" w:rsidRPr="003815C3" w:rsidRDefault="00334C15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</w:t>
            </w:r>
            <w:r w:rsidR="00450713" w:rsidRPr="003815C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1FDD2AC4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1E89BD27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450713" w:rsidRPr="003815C3" w:rsidRDefault="00450713" w:rsidP="004507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62CD2619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5269CADB" w:rsidR="00450713" w:rsidRPr="003815C3" w:rsidRDefault="00334C15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397AA299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0022514E" w:rsidR="00450713" w:rsidRPr="003815C3" w:rsidRDefault="00334C15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1DD4A8C2" w:rsidR="00450713" w:rsidRPr="003815C3" w:rsidRDefault="00450713" w:rsidP="0045071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450713" w:rsidRPr="003815C3" w:rsidRDefault="00450713" w:rsidP="0045071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76521FCB" w:rsidR="00450713" w:rsidRPr="003815C3" w:rsidRDefault="00334C15" w:rsidP="0045071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51</w:t>
            </w:r>
            <w:r w:rsidR="00450713" w:rsidRPr="003815C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44396" w:rsidRPr="003815C3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344396" w:rsidRPr="003815C3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423A77E1" w:rsidR="00344396" w:rsidRPr="003815C3" w:rsidRDefault="00344396" w:rsidP="00344396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815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3815C3">
              <w:rPr>
                <w:sz w:val="36"/>
                <w:szCs w:val="32"/>
              </w:rPr>
              <w:t xml:space="preserve"> </w:t>
            </w:r>
            <w:r w:rsidRPr="003815C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3815C3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77515E" w:rsidRPr="003815C3" w14:paraId="4922BE0F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7E4B93A9" w14:textId="77777777" w:rsidR="0077515E" w:rsidRPr="003815C3" w:rsidRDefault="0077515E" w:rsidP="00C86A9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46CB32E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3815C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7515E" w:rsidRPr="003815C3" w14:paraId="668441E5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54E210D3" w14:textId="77777777" w:rsidR="0077515E" w:rsidRPr="003815C3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FAC6483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398EB15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6C7F30E9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7515E" w:rsidRPr="003815C3" w14:paraId="4BED3DC8" w14:textId="77777777" w:rsidTr="00C86A9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7AE0D3B7" w14:textId="77777777" w:rsidR="0077515E" w:rsidRPr="003815C3" w:rsidRDefault="0077515E" w:rsidP="00C86A9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1868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E00A3F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0322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DE2E694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B46A38" w14:textId="77777777" w:rsidR="0077515E" w:rsidRPr="003815C3" w:rsidRDefault="0077515E" w:rsidP="00C86A9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85BD7DD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74F3E1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BCDA3A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0CB497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178F6AC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89BFB08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2FA0D83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2DE54FDB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5135424C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33D513A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261DBF6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3815C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40478E" w14:textId="77777777" w:rsidR="0077515E" w:rsidRPr="003815C3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006059A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4211B7D1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3CC5A2B8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050045DD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684DAAA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61C5B27A" w14:textId="77777777" w:rsidR="0077515E" w:rsidRPr="003815C3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85CE2EF" w14:textId="77777777" w:rsidR="0077515E" w:rsidRPr="003815C3" w:rsidRDefault="0077515E" w:rsidP="00C86A9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815C3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1E7AEB41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C9FDCF9" w14:textId="77777777" w:rsidR="0077515E" w:rsidRPr="003815C3" w:rsidRDefault="0077515E" w:rsidP="00C86A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7515E" w:rsidRPr="003815C3" w14:paraId="2283F9BA" w14:textId="77777777" w:rsidTr="00C86A94">
        <w:trPr>
          <w:trHeight w:val="261"/>
          <w:tblHeader/>
        </w:trPr>
        <w:tc>
          <w:tcPr>
            <w:tcW w:w="3420" w:type="dxa"/>
            <w:vAlign w:val="bottom"/>
          </w:tcPr>
          <w:p w14:paraId="67680F46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1E1EE6A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815C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7515E" w:rsidRPr="003815C3" w14:paraId="6D3406F8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C10129D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FA6D3C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180CE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B2F06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BE538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9711ED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897673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5EC88D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40857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44D019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4201A0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4452AD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88900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096EC6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EB77CC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65FAD1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803F58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AF3B4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515E" w:rsidRPr="003815C3" w14:paraId="7B92DE97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7FFC5C57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F6F666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7329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1C89C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DF20C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9F8C7F5" w14:textId="245B12CB" w:rsidR="0077515E" w:rsidRPr="003815C3" w:rsidRDefault="00544086" w:rsidP="00C86A9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</w:tcPr>
          <w:p w14:paraId="681BEA2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1F2C67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bidi="th-TH"/>
              </w:rPr>
              <w:t>4,905</w:t>
            </w:r>
          </w:p>
        </w:tc>
        <w:tc>
          <w:tcPr>
            <w:tcW w:w="236" w:type="dxa"/>
          </w:tcPr>
          <w:p w14:paraId="29B3A296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B711D8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5,186</w:t>
            </w:r>
          </w:p>
        </w:tc>
        <w:tc>
          <w:tcPr>
            <w:tcW w:w="236" w:type="dxa"/>
            <w:gridSpan w:val="2"/>
          </w:tcPr>
          <w:p w14:paraId="6D87618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B5074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E41DA9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E52962A" w14:textId="7B18C436" w:rsidR="0077515E" w:rsidRPr="003815C3" w:rsidRDefault="00544086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236" w:type="dxa"/>
            <w:gridSpan w:val="2"/>
            <w:vAlign w:val="bottom"/>
          </w:tcPr>
          <w:p w14:paraId="2157A4D3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5AE4C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0793FD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C527C0" w14:textId="59EFA87A" w:rsidR="0077515E" w:rsidRPr="003815C3" w:rsidRDefault="00544086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  <w:lang w:val="en-US" w:bidi="th-TH"/>
              </w:rPr>
              <w:t>281</w:t>
            </w:r>
          </w:p>
        </w:tc>
      </w:tr>
      <w:tr w:rsidR="0077515E" w:rsidRPr="003815C3" w14:paraId="4455E874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C7251FF" w14:textId="77777777" w:rsidR="0077515E" w:rsidRPr="003815C3" w:rsidRDefault="0077515E" w:rsidP="00C86A94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58C0895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60AE8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157E6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9E7F1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B7EA17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</w:tcPr>
          <w:p w14:paraId="44056C0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F0F51D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3,439</w:t>
            </w:r>
          </w:p>
        </w:tc>
        <w:tc>
          <w:tcPr>
            <w:tcW w:w="236" w:type="dxa"/>
          </w:tcPr>
          <w:p w14:paraId="29C38F8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E651F0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4,355</w:t>
            </w:r>
          </w:p>
        </w:tc>
        <w:tc>
          <w:tcPr>
            <w:tcW w:w="236" w:type="dxa"/>
            <w:gridSpan w:val="2"/>
          </w:tcPr>
          <w:p w14:paraId="18634CB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83032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1C3CD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355F55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916</w:t>
            </w:r>
          </w:p>
        </w:tc>
        <w:tc>
          <w:tcPr>
            <w:tcW w:w="236" w:type="dxa"/>
            <w:gridSpan w:val="2"/>
            <w:vAlign w:val="bottom"/>
          </w:tcPr>
          <w:p w14:paraId="23B2F004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2AE8D4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6E2BF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9885E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916</w:t>
            </w:r>
          </w:p>
        </w:tc>
      </w:tr>
      <w:tr w:rsidR="0077515E" w:rsidRPr="003815C3" w14:paraId="55DB5D1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2EC37572" w14:textId="77777777" w:rsidR="0077515E" w:rsidRPr="003815C3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B7D5EF2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36" w:type="dxa"/>
          </w:tcPr>
          <w:p w14:paraId="33B03D2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27202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382</w:t>
            </w:r>
          </w:p>
        </w:tc>
        <w:tc>
          <w:tcPr>
            <w:tcW w:w="236" w:type="dxa"/>
          </w:tcPr>
          <w:p w14:paraId="7709D60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64C487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7D43DC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536AE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96881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86ADA0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</w:tcPr>
          <w:p w14:paraId="363A3A98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E6B82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8338F54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D0E575F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236" w:type="dxa"/>
            <w:gridSpan w:val="2"/>
            <w:vAlign w:val="bottom"/>
          </w:tcPr>
          <w:p w14:paraId="7A3A806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5D8FD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D63240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694DD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414</w:t>
            </w:r>
          </w:p>
        </w:tc>
      </w:tr>
      <w:tr w:rsidR="0077515E" w:rsidRPr="003815C3" w14:paraId="29E1822C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5B8FE39F" w14:textId="77777777" w:rsidR="0077515E" w:rsidRPr="003815C3" w:rsidRDefault="0077515E" w:rsidP="00C86A94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A1C2C8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E5ABE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00D43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</w:t>
            </w:r>
          </w:p>
        </w:tc>
        <w:tc>
          <w:tcPr>
            <w:tcW w:w="236" w:type="dxa"/>
            <w:vAlign w:val="bottom"/>
          </w:tcPr>
          <w:p w14:paraId="35D9781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E1538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22,212</w:t>
            </w:r>
          </w:p>
        </w:tc>
        <w:tc>
          <w:tcPr>
            <w:tcW w:w="236" w:type="dxa"/>
            <w:gridSpan w:val="2"/>
            <w:vAlign w:val="bottom"/>
          </w:tcPr>
          <w:p w14:paraId="494EA3A8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8E94BA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084DE3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EA0DFD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  <w:tc>
          <w:tcPr>
            <w:tcW w:w="236" w:type="dxa"/>
            <w:gridSpan w:val="2"/>
            <w:vAlign w:val="bottom"/>
          </w:tcPr>
          <w:p w14:paraId="6CB84E4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59F56A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20,967</w:t>
            </w:r>
          </w:p>
        </w:tc>
        <w:tc>
          <w:tcPr>
            <w:tcW w:w="236" w:type="dxa"/>
            <w:gridSpan w:val="2"/>
            <w:vAlign w:val="bottom"/>
          </w:tcPr>
          <w:p w14:paraId="7CCC174F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A73F6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1,618</w:t>
            </w:r>
          </w:p>
        </w:tc>
        <w:tc>
          <w:tcPr>
            <w:tcW w:w="236" w:type="dxa"/>
            <w:gridSpan w:val="2"/>
            <w:vAlign w:val="bottom"/>
          </w:tcPr>
          <w:p w14:paraId="7737A562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D09A7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  <w:gridSpan w:val="2"/>
            <w:vAlign w:val="bottom"/>
          </w:tcPr>
          <w:p w14:paraId="59C17BA6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B17BA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22,595</w:t>
            </w:r>
          </w:p>
        </w:tc>
      </w:tr>
      <w:tr w:rsidR="0077515E" w:rsidRPr="003815C3" w14:paraId="664A13A0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B4B96FE" w14:textId="77777777" w:rsidR="0077515E" w:rsidRPr="003815C3" w:rsidRDefault="0077515E" w:rsidP="00C86A9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DEC7347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0F3EF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EE565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</w:tcPr>
          <w:p w14:paraId="04739A62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F6535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1E894E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2A59A18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155053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B7768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</w:tcPr>
          <w:p w14:paraId="5B4B65A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8853A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6FDCAD0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5A80B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36" w:type="dxa"/>
            <w:gridSpan w:val="2"/>
            <w:vAlign w:val="bottom"/>
          </w:tcPr>
          <w:p w14:paraId="78094060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5F796C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609D39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7C656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101</w:t>
            </w:r>
          </w:p>
        </w:tc>
      </w:tr>
      <w:tr w:rsidR="0077515E" w:rsidRPr="003815C3" w14:paraId="73B9FEB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2DFD5B7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016993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E015EC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359DB2D0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DE1AA1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5546BD4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D7F19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5BC21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331A17C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20CBD3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C365B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21A74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1BE0A8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28662F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8FD169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06172CD" w14:textId="77777777" w:rsidR="0077515E" w:rsidRPr="003815C3" w:rsidRDefault="0077515E" w:rsidP="00C86A9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7DEB28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6AB3185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515E" w:rsidRPr="003815C3" w14:paraId="0D3BBF39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16DEABB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0D2D49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32515D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68329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6930C8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813A6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AA61C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75D98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27A9EC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5AEA950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A22F2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F8349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05CED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DC9CA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72228F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9A49FC4" w14:textId="77777777" w:rsidR="0077515E" w:rsidRPr="003815C3" w:rsidRDefault="0077515E" w:rsidP="00C86A9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91F78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9D28B6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515E" w:rsidRPr="003815C3" w14:paraId="65100237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4823B364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CA5DA5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B5513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F93ACA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vAlign w:val="bottom"/>
          </w:tcPr>
          <w:p w14:paraId="4B513DBC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6BA33C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0615B5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1FB0B9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F7EBDB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020082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47E5809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A839C3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0DB98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79298E7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1,561</w:t>
            </w:r>
          </w:p>
        </w:tc>
        <w:tc>
          <w:tcPr>
            <w:tcW w:w="236" w:type="dxa"/>
            <w:gridSpan w:val="2"/>
            <w:vAlign w:val="bottom"/>
          </w:tcPr>
          <w:p w14:paraId="5E00A63D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9F66792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F03E14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8A70A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1,561</w:t>
            </w:r>
          </w:p>
        </w:tc>
      </w:tr>
      <w:tr w:rsidR="0077515E" w:rsidRPr="003815C3" w14:paraId="13EE5AD3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231F27D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1307E9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74AD15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20FD1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9AE60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775FA1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69C691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978B41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vAlign w:val="bottom"/>
          </w:tcPr>
          <w:p w14:paraId="66A24959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AE4B77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90,676</w:t>
            </w:r>
          </w:p>
        </w:tc>
        <w:tc>
          <w:tcPr>
            <w:tcW w:w="236" w:type="dxa"/>
            <w:gridSpan w:val="2"/>
            <w:vAlign w:val="bottom"/>
          </w:tcPr>
          <w:p w14:paraId="336046A6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831B1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B3BB9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13169F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75,977*</w:t>
            </w:r>
          </w:p>
        </w:tc>
        <w:tc>
          <w:tcPr>
            <w:tcW w:w="236" w:type="dxa"/>
            <w:gridSpan w:val="2"/>
            <w:vAlign w:val="bottom"/>
          </w:tcPr>
          <w:p w14:paraId="2FBA690B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D5C95B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E7D18B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F5E68F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75,977</w:t>
            </w:r>
          </w:p>
        </w:tc>
      </w:tr>
      <w:tr w:rsidR="0077515E" w:rsidRPr="003815C3" w14:paraId="535DC0D3" w14:textId="77777777" w:rsidTr="00C86A94">
        <w:trPr>
          <w:trHeight w:val="261"/>
        </w:trPr>
        <w:tc>
          <w:tcPr>
            <w:tcW w:w="3420" w:type="dxa"/>
            <w:vAlign w:val="bottom"/>
            <w:hideMark/>
          </w:tcPr>
          <w:p w14:paraId="3A1F0B06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3815C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3F6ABC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2835BA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A1EAE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D5A9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490EF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CF4DAE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E3D80B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vAlign w:val="bottom"/>
          </w:tcPr>
          <w:p w14:paraId="56E3CA94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BDF6C8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89,930</w:t>
            </w:r>
          </w:p>
        </w:tc>
        <w:tc>
          <w:tcPr>
            <w:tcW w:w="236" w:type="dxa"/>
            <w:gridSpan w:val="2"/>
            <w:vAlign w:val="bottom"/>
          </w:tcPr>
          <w:p w14:paraId="45534BF0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795086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B6F7B69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DE1C8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  <w:tc>
          <w:tcPr>
            <w:tcW w:w="236" w:type="dxa"/>
            <w:gridSpan w:val="2"/>
            <w:vAlign w:val="bottom"/>
          </w:tcPr>
          <w:p w14:paraId="49F90F0E" w14:textId="77777777" w:rsidR="0077515E" w:rsidRPr="003815C3" w:rsidRDefault="0077515E" w:rsidP="00C86A9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2C365C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244707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C5B92E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88,452</w:t>
            </w:r>
          </w:p>
        </w:tc>
      </w:tr>
      <w:tr w:rsidR="0077515E" w:rsidRPr="003815C3" w14:paraId="28C84DFA" w14:textId="77777777" w:rsidTr="00C86A94">
        <w:trPr>
          <w:trHeight w:val="261"/>
        </w:trPr>
        <w:tc>
          <w:tcPr>
            <w:tcW w:w="3420" w:type="dxa"/>
            <w:vAlign w:val="bottom"/>
          </w:tcPr>
          <w:p w14:paraId="4EBB3173" w14:textId="77777777" w:rsidR="0077515E" w:rsidRPr="003815C3" w:rsidRDefault="0077515E" w:rsidP="00C86A9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815C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E64D79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B00C14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CC5313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vAlign w:val="bottom"/>
          </w:tcPr>
          <w:p w14:paraId="6A9BEAD3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A8C823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B6C181F" w14:textId="77777777" w:rsidR="0077515E" w:rsidRPr="003815C3" w:rsidRDefault="0077515E" w:rsidP="00C86A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CE65A9D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2F34E5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0CF269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4DBC68FB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143FEC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E5194D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086D45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36" w:type="dxa"/>
            <w:gridSpan w:val="2"/>
            <w:vAlign w:val="bottom"/>
          </w:tcPr>
          <w:p w14:paraId="1954E927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814506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815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41D870" w14:textId="77777777" w:rsidR="0077515E" w:rsidRPr="003815C3" w:rsidRDefault="0077515E" w:rsidP="00C86A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1911B0" w14:textId="77777777" w:rsidR="0077515E" w:rsidRPr="003815C3" w:rsidRDefault="0077515E" w:rsidP="00C86A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815C3">
              <w:rPr>
                <w:rFonts w:ascii="Angsana New" w:hAnsi="Angsana New"/>
                <w:sz w:val="26"/>
                <w:szCs w:val="26"/>
              </w:rPr>
              <w:t>352</w:t>
            </w:r>
          </w:p>
        </w:tc>
      </w:tr>
      <w:tr w:rsidR="0077515E" w:rsidRPr="003815C3" w14:paraId="78BC025E" w14:textId="77777777" w:rsidTr="00C86A94">
        <w:trPr>
          <w:trHeight w:val="594"/>
        </w:trPr>
        <w:tc>
          <w:tcPr>
            <w:tcW w:w="15030" w:type="dxa"/>
            <w:gridSpan w:val="28"/>
            <w:vAlign w:val="bottom"/>
          </w:tcPr>
          <w:p w14:paraId="27643CC6" w14:textId="77777777" w:rsidR="0077515E" w:rsidRPr="003815C3" w:rsidRDefault="0077515E" w:rsidP="00C86A9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4B7C404F" w14:textId="77777777" w:rsidR="0077515E" w:rsidRPr="003815C3" w:rsidRDefault="0077515E" w:rsidP="00C86A9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815C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3815C3">
              <w:rPr>
                <w:sz w:val="36"/>
                <w:szCs w:val="32"/>
              </w:rPr>
              <w:t xml:space="preserve"> </w:t>
            </w:r>
            <w:r w:rsidRPr="003815C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58D3EA1A" w14:textId="50754E8E" w:rsidR="006A0FCA" w:rsidRPr="003815C3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  <w:sectPr w:rsidR="006A0FCA" w:rsidRPr="003815C3" w:rsidSect="006A0FCA">
          <w:headerReference w:type="default" r:id="rId17"/>
          <w:footerReference w:type="default" r:id="rId18"/>
          <w:pgSz w:w="16840" w:h="11907" w:code="9"/>
          <w:pgMar w:top="1152" w:right="576" w:bottom="1152" w:left="990" w:header="720" w:footer="720" w:gutter="0"/>
          <w:cols w:space="708"/>
          <w:docGrid w:linePitch="360"/>
        </w:sectPr>
      </w:pPr>
    </w:p>
    <w:p w14:paraId="7B1718C4" w14:textId="349E4630" w:rsidR="00F03B2B" w:rsidRPr="003815C3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815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3815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3815C3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096A9B" w:rsidRPr="003815C3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5A1F40A3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47494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44086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="00B47494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A6827" w:rsidRPr="003815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6827"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3815C3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3815C3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3815C3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096A9B" w:rsidRPr="003815C3" w14:paraId="4BAFC5AC" w14:textId="77777777" w:rsidTr="00C40A17">
        <w:trPr>
          <w:tblHeader/>
        </w:trPr>
        <w:tc>
          <w:tcPr>
            <w:tcW w:w="3496" w:type="pct"/>
            <w:vAlign w:val="bottom"/>
          </w:tcPr>
          <w:p w14:paraId="04D7F535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3815C3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815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96A9B" w:rsidRPr="003815C3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3815C3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1EB25DB5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781D31E2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772DAC7E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96A9B" w:rsidRPr="003815C3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26B92D83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142" w:type="pct"/>
          </w:tcPr>
          <w:p w14:paraId="56B16BF6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7F8C11DE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2,238</w:t>
            </w:r>
          </w:p>
        </w:tc>
      </w:tr>
      <w:tr w:rsidR="00096A9B" w:rsidRPr="003815C3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3815C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3815C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0E6134EA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42" w:type="pct"/>
          </w:tcPr>
          <w:p w14:paraId="14245BB4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17919363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096A9B" w:rsidRPr="003815C3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6598DD85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42" w:type="pct"/>
          </w:tcPr>
          <w:p w14:paraId="21F6697B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74C1D1A7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096A9B" w:rsidRPr="003815C3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59F6C391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5,170</w:t>
            </w:r>
          </w:p>
        </w:tc>
        <w:tc>
          <w:tcPr>
            <w:tcW w:w="142" w:type="pct"/>
          </w:tcPr>
          <w:p w14:paraId="35D4E86C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23523F1E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2,685</w:t>
            </w:r>
          </w:p>
        </w:tc>
      </w:tr>
      <w:tr w:rsidR="00096A9B" w:rsidRPr="003815C3" w14:paraId="2DCED44F" w14:textId="77777777" w:rsidTr="005171B2">
        <w:tc>
          <w:tcPr>
            <w:tcW w:w="3496" w:type="pct"/>
          </w:tcPr>
          <w:p w14:paraId="30C64D4D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3815C3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2440CAD8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3815C3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6A9B" w:rsidRPr="003815C3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243DF1F7" w:rsidR="00096A9B" w:rsidRPr="003815C3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3815C3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A9B" w:rsidRPr="003815C3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61C09753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2" w:type="pct"/>
          </w:tcPr>
          <w:p w14:paraId="3CBBFB28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7766214C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096A9B" w:rsidRPr="003815C3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03101E63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2" w:type="pct"/>
          </w:tcPr>
          <w:p w14:paraId="79CB52AA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53EB3878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96A9B" w:rsidRPr="003815C3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37E38F03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2" w:type="pct"/>
          </w:tcPr>
          <w:p w14:paraId="5DC29E3D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7C8AAD39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</w:tr>
      <w:tr w:rsidR="00096A9B" w:rsidRPr="003815C3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3815C3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3815C3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31C1321B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3815C3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96A9B" w:rsidRPr="003815C3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3815C3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3815C3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A9B" w:rsidRPr="003815C3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10E88AC6" w:rsidR="00096A9B" w:rsidRPr="003815C3" w:rsidRDefault="00FF2F35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142" w:type="pct"/>
          </w:tcPr>
          <w:p w14:paraId="470F925D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72D52F21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096A9B" w:rsidRPr="003815C3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4C9A8BCB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8,191</w:t>
            </w:r>
          </w:p>
        </w:tc>
        <w:tc>
          <w:tcPr>
            <w:tcW w:w="142" w:type="pct"/>
          </w:tcPr>
          <w:p w14:paraId="661B59BB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58C1EB5B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4,173</w:t>
            </w:r>
          </w:p>
        </w:tc>
      </w:tr>
      <w:tr w:rsidR="00275E3F" w:rsidRPr="003815C3" w14:paraId="08B4D125" w14:textId="77777777" w:rsidTr="00275E3F">
        <w:tc>
          <w:tcPr>
            <w:tcW w:w="3496" w:type="pct"/>
          </w:tcPr>
          <w:p w14:paraId="6015C5E5" w14:textId="77777777" w:rsidR="00275E3F" w:rsidRPr="003815C3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15C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3E55D13C" w14:textId="4CF0CD2E" w:rsidR="00275E3F" w:rsidRPr="003815C3" w:rsidRDefault="00FF2F35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7,316</w:t>
            </w:r>
          </w:p>
        </w:tc>
        <w:tc>
          <w:tcPr>
            <w:tcW w:w="142" w:type="pct"/>
          </w:tcPr>
          <w:p w14:paraId="7D48CBFA" w14:textId="77777777" w:rsidR="00275E3F" w:rsidRPr="003815C3" w:rsidRDefault="00275E3F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1E80DE2D" w:rsidR="00275E3F" w:rsidRPr="003815C3" w:rsidRDefault="00FF2F35" w:rsidP="003C2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7,316</w:t>
            </w:r>
          </w:p>
        </w:tc>
      </w:tr>
      <w:tr w:rsidR="00096A9B" w:rsidRPr="003815C3" w14:paraId="1CD24F2A" w14:textId="77777777" w:rsidTr="005171B2">
        <w:tc>
          <w:tcPr>
            <w:tcW w:w="3496" w:type="pct"/>
            <w:hideMark/>
          </w:tcPr>
          <w:p w14:paraId="7C288AF7" w14:textId="7F4BB9A2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3815C3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4CFC2AD0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CABF59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29F6968F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94,558</w:t>
            </w:r>
          </w:p>
        </w:tc>
      </w:tr>
      <w:tr w:rsidR="00096A9B" w:rsidRPr="003815C3" w14:paraId="02C9DF9F" w14:textId="77777777" w:rsidTr="005171B2">
        <w:tc>
          <w:tcPr>
            <w:tcW w:w="3496" w:type="pct"/>
            <w:hideMark/>
          </w:tcPr>
          <w:p w14:paraId="4B33B81A" w14:textId="492F5F24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</w:tcPr>
          <w:p w14:paraId="4193F236" w14:textId="584F2C87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5,388</w:t>
            </w:r>
          </w:p>
        </w:tc>
        <w:tc>
          <w:tcPr>
            <w:tcW w:w="142" w:type="pct"/>
          </w:tcPr>
          <w:p w14:paraId="63BFE472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</w:tcPr>
          <w:p w14:paraId="53ABD9A8" w14:textId="2173CC1F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096A9B" w:rsidRPr="003815C3" w14:paraId="4946BAA8" w14:textId="77777777" w:rsidTr="005171B2">
        <w:tc>
          <w:tcPr>
            <w:tcW w:w="3496" w:type="pct"/>
            <w:hideMark/>
          </w:tcPr>
          <w:p w14:paraId="15948538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2A6F7F17" w:rsidR="00096A9B" w:rsidRPr="003815C3" w:rsidRDefault="00FF2F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21,912</w:t>
            </w:r>
          </w:p>
        </w:tc>
        <w:tc>
          <w:tcPr>
            <w:tcW w:w="142" w:type="pct"/>
          </w:tcPr>
          <w:p w14:paraId="25176457" w14:textId="77777777" w:rsidR="00096A9B" w:rsidRPr="003815C3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3E91252F" w:rsidR="00096A9B" w:rsidRPr="003815C3" w:rsidRDefault="00FF2F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107,472</w:t>
            </w:r>
          </w:p>
        </w:tc>
      </w:tr>
    </w:tbl>
    <w:p w14:paraId="36C54F1E" w14:textId="77777777" w:rsidR="004823E4" w:rsidRPr="003815C3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1D6293BA" w14:textId="2163353D" w:rsidR="008F0358" w:rsidRPr="003815C3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3815C3">
        <w:rPr>
          <w:rFonts w:asciiTheme="majorBidi" w:hAnsiTheme="majorBidi" w:hint="cs"/>
          <w:spacing w:val="-2"/>
          <w:sz w:val="30"/>
          <w:szCs w:val="30"/>
          <w:cs/>
        </w:rPr>
        <w:t>ภายใต้สัญญา</w:t>
      </w:r>
      <w:r w:rsidRPr="003815C3">
        <w:rPr>
          <w:rFonts w:asciiTheme="majorBidi" w:hAnsiTheme="majorBidi" w:hint="eastAsia"/>
          <w:spacing w:val="-2"/>
          <w:sz w:val="30"/>
          <w:szCs w:val="30"/>
        </w:rPr>
        <w:t> </w:t>
      </w:r>
      <w:r w:rsidRPr="003815C3">
        <w:rPr>
          <w:rFonts w:asciiTheme="majorBidi" w:hAnsiTheme="majorBidi"/>
          <w:spacing w:val="-2"/>
          <w:sz w:val="30"/>
          <w:szCs w:val="30"/>
        </w:rPr>
        <w:t>The Equity Contribution and Shareholders Support Agreement </w:t>
      </w:r>
      <w:r w:rsidRPr="003815C3">
        <w:rPr>
          <w:rFonts w:asciiTheme="majorBidi" w:hAnsiTheme="majorBidi" w:hint="cs"/>
          <w:spacing w:val="-2"/>
          <w:sz w:val="30"/>
          <w:szCs w:val="30"/>
          <w:cs/>
        </w:rPr>
        <w:t>ระหว่างบริษัทและบริษัทย่อยแห่งหนึ่ง</w:t>
      </w:r>
      <w:r w:rsidRPr="003815C3">
        <w:rPr>
          <w:rFonts w:asciiTheme="majorBidi" w:hAnsiTheme="majorBidi" w:hint="cs"/>
          <w:sz w:val="30"/>
          <w:szCs w:val="30"/>
          <w:cs/>
        </w:rPr>
        <w:t>บริษัทจะให้การสนับสนุนทางการเงินในกรณีที่มีการขาดสภาพคล่อง</w:t>
      </w:r>
      <w:r w:rsidRPr="003815C3">
        <w:rPr>
          <w:rFonts w:asciiTheme="majorBidi" w:hAnsiTheme="majorBidi"/>
          <w:sz w:val="30"/>
          <w:szCs w:val="30"/>
          <w:cs/>
        </w:rPr>
        <w:t xml:space="preserve"> (“</w:t>
      </w:r>
      <w:r w:rsidRPr="003815C3">
        <w:rPr>
          <w:rFonts w:asciiTheme="majorBidi" w:hAnsiTheme="majorBidi"/>
          <w:sz w:val="30"/>
          <w:szCs w:val="30"/>
        </w:rPr>
        <w:t>Cash deficiency”) </w:t>
      </w:r>
      <w:r w:rsidRPr="003815C3">
        <w:rPr>
          <w:rFonts w:asciiTheme="majorBidi" w:hAnsiTheme="majorBidi" w:hint="cs"/>
          <w:sz w:val="30"/>
          <w:szCs w:val="30"/>
          <w:cs/>
        </w:rPr>
        <w:t>แก่บริษัทย่อยแห่งหนึ่งตามสัดส่วนการถือหุ้นในวงเงินไม่เกิน</w:t>
      </w:r>
      <w:r w:rsidRPr="003815C3">
        <w:rPr>
          <w:rFonts w:asciiTheme="majorBidi" w:hAnsiTheme="majorBidi" w:hint="eastAsia"/>
          <w:sz w:val="30"/>
          <w:szCs w:val="30"/>
        </w:rPr>
        <w:t> </w:t>
      </w:r>
      <w:r w:rsidR="00D907B0" w:rsidRPr="003815C3">
        <w:rPr>
          <w:rFonts w:asciiTheme="majorBidi" w:hAnsiTheme="majorBidi"/>
          <w:sz w:val="30"/>
          <w:szCs w:val="30"/>
        </w:rPr>
        <w:t>410</w:t>
      </w:r>
      <w:r w:rsidRPr="003815C3">
        <w:rPr>
          <w:rFonts w:asciiTheme="majorBidi" w:hAnsiTheme="majorBidi"/>
          <w:sz w:val="30"/>
          <w:szCs w:val="30"/>
          <w:cs/>
        </w:rPr>
        <w:t>.</w:t>
      </w:r>
      <w:r w:rsidR="00D907B0" w:rsidRPr="003815C3">
        <w:rPr>
          <w:rFonts w:asciiTheme="majorBidi" w:hAnsiTheme="majorBidi"/>
          <w:sz w:val="30"/>
          <w:szCs w:val="30"/>
        </w:rPr>
        <w:t>50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ล้านบาท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ในเดือนกุมภาพันธ์</w:t>
      </w:r>
      <w:r w:rsidRPr="003815C3">
        <w:rPr>
          <w:rFonts w:asciiTheme="majorBidi" w:hAnsiTheme="majorBidi" w:hint="eastAsia"/>
          <w:sz w:val="30"/>
          <w:szCs w:val="30"/>
        </w:rPr>
        <w:t> </w:t>
      </w:r>
      <w:r w:rsidR="00D907B0" w:rsidRPr="003815C3">
        <w:rPr>
          <w:rFonts w:asciiTheme="majorBidi" w:hAnsiTheme="majorBidi"/>
          <w:sz w:val="30"/>
          <w:szCs w:val="30"/>
        </w:rPr>
        <w:t>2566</w:t>
      </w:r>
      <w:r w:rsidRPr="003815C3">
        <w:rPr>
          <w:rFonts w:asciiTheme="majorBidi" w:hAnsiTheme="majorBidi"/>
          <w:sz w:val="30"/>
          <w:szCs w:val="30"/>
        </w:rPr>
        <w:t> </w:t>
      </w:r>
      <w:r w:rsidRPr="003815C3">
        <w:rPr>
          <w:rFonts w:asciiTheme="majorBidi" w:hAnsiTheme="majorBidi" w:hint="cs"/>
          <w:sz w:val="30"/>
          <w:szCs w:val="30"/>
          <w:cs/>
        </w:rPr>
        <w:t>บริษัทได้มีการจ่ายค่าหุ้นเพิ่มทุนในบริษัทย่อยดังกล่าวภายใต้สัญญานี้เต็มวงเงินจำนวนเงิน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3815C3">
        <w:rPr>
          <w:rFonts w:asciiTheme="majorBidi" w:hAnsiTheme="majorBidi"/>
          <w:sz w:val="30"/>
          <w:szCs w:val="30"/>
        </w:rPr>
        <w:t>410</w:t>
      </w:r>
      <w:r w:rsidRPr="003815C3">
        <w:rPr>
          <w:rFonts w:asciiTheme="majorBidi" w:hAnsiTheme="majorBidi"/>
          <w:sz w:val="30"/>
          <w:szCs w:val="30"/>
          <w:cs/>
        </w:rPr>
        <w:t>.</w:t>
      </w:r>
      <w:r w:rsidR="00D907B0" w:rsidRPr="003815C3">
        <w:rPr>
          <w:rFonts w:asciiTheme="majorBidi" w:hAnsiTheme="majorBidi"/>
          <w:sz w:val="30"/>
          <w:szCs w:val="30"/>
        </w:rPr>
        <w:t>50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9C9F540" w14:textId="77777777" w:rsidR="008F0358" w:rsidRPr="003815C3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22"/>
          <w:szCs w:val="22"/>
        </w:rPr>
      </w:pPr>
    </w:p>
    <w:p w14:paraId="77A690B2" w14:textId="147C086A" w:rsidR="000736CD" w:rsidRPr="003815C3" w:rsidRDefault="008F0358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3815C3">
        <w:rPr>
          <w:rFonts w:asciiTheme="majorBidi" w:hAnsiTheme="majorBidi" w:hint="cs"/>
          <w:sz w:val="30"/>
          <w:szCs w:val="30"/>
          <w:cs/>
        </w:rPr>
        <w:t>ณ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วันที่</w:t>
      </w:r>
      <w:r w:rsidRPr="003815C3">
        <w:rPr>
          <w:rFonts w:asciiTheme="majorBidi" w:hAnsiTheme="majorBidi" w:hint="eastAsia"/>
          <w:sz w:val="30"/>
          <w:szCs w:val="30"/>
        </w:rPr>
        <w:t> </w:t>
      </w:r>
      <w:r w:rsidR="00D907B0" w:rsidRPr="003815C3">
        <w:rPr>
          <w:rFonts w:asciiTheme="majorBidi" w:hAnsiTheme="majorBidi"/>
          <w:sz w:val="30"/>
          <w:szCs w:val="30"/>
        </w:rPr>
        <w:t>31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มีนาคม</w:t>
      </w:r>
      <w:r w:rsidRPr="003815C3">
        <w:rPr>
          <w:rFonts w:asciiTheme="majorBidi" w:hAnsiTheme="majorBidi" w:hint="eastAsia"/>
          <w:sz w:val="30"/>
          <w:szCs w:val="30"/>
        </w:rPr>
        <w:t> </w:t>
      </w:r>
      <w:r w:rsidR="00D907B0" w:rsidRPr="003815C3">
        <w:rPr>
          <w:rFonts w:asciiTheme="majorBidi" w:hAnsiTheme="majorBidi"/>
          <w:sz w:val="30"/>
          <w:szCs w:val="30"/>
        </w:rPr>
        <w:t>2566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="00D907B0" w:rsidRPr="003815C3">
        <w:rPr>
          <w:rFonts w:asciiTheme="majorBidi" w:hAnsiTheme="majorBidi"/>
          <w:sz w:val="30"/>
          <w:szCs w:val="30"/>
        </w:rPr>
        <w:t>31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</w:rPr>
        <w:t>ธันวาคม</w:t>
      </w:r>
      <w:r w:rsidRPr="003815C3">
        <w:rPr>
          <w:rFonts w:asciiTheme="majorBidi" w:hAnsiTheme="majorBidi" w:hint="eastAsia"/>
          <w:sz w:val="30"/>
          <w:szCs w:val="30"/>
        </w:rPr>
        <w:t> </w:t>
      </w:r>
      <w:r w:rsidR="00D907B0" w:rsidRPr="003815C3">
        <w:rPr>
          <w:rFonts w:asciiTheme="majorBidi" w:hAnsiTheme="majorBidi"/>
          <w:sz w:val="30"/>
          <w:szCs w:val="30"/>
        </w:rPr>
        <w:t>2565</w:t>
      </w:r>
    </w:p>
    <w:p w14:paraId="49E61363" w14:textId="0606AA2B" w:rsidR="00F03B2B" w:rsidRPr="003815C3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815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763D388A" w14:textId="77777777" w:rsidR="00D90054" w:rsidRPr="003815C3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47FDA9A9" w14:textId="77777777" w:rsidR="006F6469" w:rsidRPr="003815C3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6" w:name="_Hlk7173166"/>
      <w:bookmarkStart w:id="7" w:name="_Hlk7192586"/>
      <w:r w:rsidRPr="003815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3815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8" w:name="_Hlk7192634"/>
    </w:p>
    <w:p w14:paraId="0884D776" w14:textId="77777777" w:rsidR="006F6469" w:rsidRPr="003815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3815C3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3815C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3815C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1FE3ED6C" w14:textId="77777777" w:rsidR="004823E4" w:rsidRPr="003815C3" w:rsidRDefault="004823E4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bookmarkEnd w:id="6"/>
    <w:bookmarkEnd w:id="7"/>
    <w:bookmarkEnd w:id="8"/>
    <w:p w14:paraId="22335C1A" w14:textId="29FE5038" w:rsidR="006F6469" w:rsidRPr="003815C3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3815C3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3815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3815C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3815C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3815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3815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3815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3815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="008013FC" w:rsidRPr="003815C3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3815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3815C3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8013FC" w:rsidRPr="003815C3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="008013FC" w:rsidRPr="003815C3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8013FC" w:rsidRPr="003815C3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="008013FC" w:rsidRPr="003815C3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1C583C47" w14:textId="57939FC5" w:rsidR="004823E4" w:rsidRPr="003815C3" w:rsidRDefault="004823E4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5653822" w14:textId="27275BF3" w:rsidR="000736CD" w:rsidRPr="003815C3" w:rsidRDefault="000736CD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BFF4CD3" w14:textId="7C33026E" w:rsidR="000736CD" w:rsidRPr="003815C3" w:rsidRDefault="000736CD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4BF1369D" w14:textId="7FC8FA3A" w:rsidR="000736CD" w:rsidRPr="003815C3" w:rsidRDefault="000736CD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C347110" w14:textId="62E26587" w:rsidR="000736CD" w:rsidRPr="003815C3" w:rsidRDefault="000736CD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25DC968" w14:textId="77777777" w:rsidR="000736CD" w:rsidRPr="003815C3" w:rsidRDefault="000736CD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52DB02D1" w14:textId="77777777" w:rsidR="006F6469" w:rsidRPr="003815C3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3815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3815C3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448DA74F" w14:textId="77777777" w:rsidR="006F6469" w:rsidRPr="003815C3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3815C3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3815C3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3815C3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3815C3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3815C3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3815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3815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3815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3815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3815C3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9D4F95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1ADCAFEA" w14:textId="77777777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9D4F95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2AD8A164" w14:textId="77777777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3815C3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3815C3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9D4F95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42EB23B7" w14:textId="4502AE6E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3815C3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12EA8DFA" w14:textId="4B556565" w:rsidR="004823E4" w:rsidRPr="009D4F95" w:rsidRDefault="004823E4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4"/>
          <w:szCs w:val="24"/>
          <w:lang w:bidi="th-TH"/>
        </w:rPr>
      </w:pPr>
    </w:p>
    <w:p w14:paraId="1304EA06" w14:textId="77777777" w:rsidR="009D4F95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9" w:name="_Hlk110412512"/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</w:rPr>
        <w:t xml:space="preserve">20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</w:rPr>
        <w:t xml:space="preserve">2565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ซึ่งบริษัทย่อยมีความเชื่อว่าข้อต่อสู้ทั้งในข้อเท็จจริง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ข้อกฎหมาย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และการใช้สิทธิทางศาลโดยสุจริต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ผลที่สุดศาลฎีกาจะพิจารณาพยานหลักฐานในคดีและพิพากษาให้บริษัทย่อยไม่ต้องรับผิดชำระหนี้ตามคำพิพากษาของศาลชั้นต้นและศาลอุทธรณ์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จากพยานหลักฐานที่บริษัทย่อยได้ยื่นเสนอเพิ่มเติมในชั้นพิจารณาของศาลอุทธรณ์ซึ่งเป็นพยานหลักฐานที่สำคัญซึ่งเกี่ยวข้องกับประเด็นแห่งคดีโดยตรง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เป็นพยานหลักฐานใหม่ที่พนักงานสอบสวนในคดีอาญาได้รวบรวมและจัดทำขึ้นจากการสอบสวนภายหลังจากศาลชั้นต้นมีคำพิพากษาแล้ว</w:t>
      </w:r>
    </w:p>
    <w:p w14:paraId="5A574350" w14:textId="1E508B83" w:rsidR="009D4F95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</w:p>
    <w:p w14:paraId="31C2596A" w14:textId="227E1779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 xml:space="preserve">บริษัทย่อยเชื่อว่าเป็นพยานหลักฐานที่มีน้ำหนักมั่นคงที่จะทำให้ศาลฎีการับฟังได้ว่า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นิติกรรมการซื้อขายที่อนัตตาได้ทำขึ้นโดยมีอดีตพนักงานของบริษัทย่อยให้ความช่วยเหลือแก่อนัตตา และ </w:t>
      </w:r>
      <w:r w:rsidRPr="003815C3">
        <w:rPr>
          <w:rFonts w:ascii="Angsana New" w:hAnsi="Angsana New"/>
          <w:spacing w:val="-4"/>
          <w:sz w:val="30"/>
          <w:szCs w:val="30"/>
        </w:rPr>
        <w:t xml:space="preserve">ACAP 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>นำมาเป็นเอกสารหลักฐานในการฟ้องเอาผิดกับบริษัทย่อย เป็นการกระทำที่ไม่สุจริตและไม่ชอบด้วยกฎหมาย ซึ่งสอดคล้อง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กับข้อเท็จจริงที่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ก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ล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ต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ตรวจสอบพบการกระทำการทุจริตเกี่ยวกับการบริหารวัตถุดิบคงคลัง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แสวงหาประโยชน์โดยมิชอบด้วยกฎหมาย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อันเป็นเหตุให้บริษัทย่อยได้รับความเสียหาย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ซึ่งเข้าข่ายเป็นความผิดตามพระราชบัญญัติหลักทรัพย์และตลาดหลักทรัพย์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พ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>.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ศ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. </w:t>
      </w:r>
      <w:r w:rsidRPr="003815C3">
        <w:rPr>
          <w:rFonts w:ascii="Angsana New" w:hAnsi="Angsana New"/>
          <w:spacing w:val="-4"/>
          <w:sz w:val="30"/>
          <w:szCs w:val="30"/>
        </w:rPr>
        <w:t xml:space="preserve">2535 </w:t>
      </w:r>
      <w:bookmarkStart w:id="10" w:name="_Hlk110412473"/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จึงได้กล่าวโทษให้ดำเนินคดีอาญาเอาผิดกับบุคคลดังกล่าว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ดังนั้น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บริษัทย่อยเชื่อว่าบริษัทย่อยไม่มีหนี้ที่จะต้องรับผิดต่อ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</w:rPr>
        <w:t xml:space="preserve">ACAP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ตามสัญญาที่เกิดจากการกระทำที่ไม่สุจริตและไม่ชอบด้วยกฎหมาย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</w:rPr>
        <w:t xml:space="preserve">444 </w:t>
      </w:r>
      <w:r w:rsidRPr="003815C3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9"/>
    <w:bookmarkEnd w:id="10"/>
    <w:p w14:paraId="07ECF9F9" w14:textId="77777777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93E7D5B" w14:textId="77777777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11" w:name="_Hlk110434480"/>
      <w:r w:rsidRPr="003815C3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z w:val="30"/>
          <w:szCs w:val="30"/>
          <w:lang w:val="en-US" w:bidi="th-TH"/>
        </w:rPr>
        <w:t>31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z w:val="30"/>
          <w:szCs w:val="30"/>
          <w:lang w:val="en-US" w:bidi="th-TH"/>
        </w:rPr>
        <w:t>2565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z w:val="30"/>
          <w:szCs w:val="30"/>
          <w:lang w:val="en-US" w:bidi="th-TH"/>
        </w:rPr>
        <w:t>17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z w:val="30"/>
          <w:szCs w:val="30"/>
          <w:lang w:val="en-US" w:bidi="th-TH"/>
        </w:rPr>
        <w:t>2565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3815C3">
        <w:rPr>
          <w:rFonts w:ascii="Angsana New" w:hAnsi="Angsana New"/>
          <w:sz w:val="30"/>
          <w:szCs w:val="30"/>
          <w:lang w:bidi="th-TH"/>
        </w:rPr>
        <w:t xml:space="preserve"> </w:t>
      </w:r>
      <w:r w:rsidRPr="003815C3">
        <w:rPr>
          <w:rFonts w:ascii="Angsana New" w:hAnsi="Angsana New"/>
          <w:sz w:val="30"/>
          <w:szCs w:val="30"/>
          <w:lang w:val="en-US" w:bidi="th-TH"/>
        </w:rPr>
        <w:t>503</w:t>
      </w:r>
      <w:r w:rsidRPr="003815C3">
        <w:rPr>
          <w:rFonts w:ascii="Angsana New" w:hAnsi="Angsana New"/>
          <w:sz w:val="30"/>
          <w:szCs w:val="30"/>
          <w:cs/>
          <w:lang w:bidi="th-TH"/>
        </w:rPr>
        <w:t>.</w:t>
      </w:r>
      <w:r w:rsidRPr="003815C3">
        <w:rPr>
          <w:rFonts w:ascii="Angsana New" w:hAnsi="Angsana New"/>
          <w:sz w:val="30"/>
          <w:szCs w:val="30"/>
          <w:lang w:val="en-US" w:bidi="th-TH"/>
        </w:rPr>
        <w:t>31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3815C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bookmarkEnd w:id="11"/>
    <w:p w14:paraId="3F134E19" w14:textId="22C53BFB" w:rsidR="0098694B" w:rsidRPr="003815C3" w:rsidRDefault="0098694B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039AC98E" w14:textId="0563DA2D" w:rsidR="006E446C" w:rsidRPr="003815C3" w:rsidRDefault="006E446C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ต่อมาเมื่อวันที่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B7BB8" w:rsidRPr="003B7BB8">
        <w:rPr>
          <w:rFonts w:ascii="Angsana New" w:hAnsi="Angsana New"/>
          <w:spacing w:val="-2"/>
          <w:sz w:val="30"/>
          <w:szCs w:val="30"/>
          <w:lang w:val="en-US" w:bidi="th-TH"/>
        </w:rPr>
        <w:t>20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กุมภาพันธ์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B7BB8" w:rsidRPr="003B7BB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ศาลฎีกามีคําสั่งรับฎีกาของบริษัท</w:t>
      </w:r>
      <w:r w:rsidR="007257FB"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ย่อย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ไว้พิจารณา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ดังนั้น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คดีนี้จึงยังไม่ถึงที่สุดต้องรอผลคําพิพากษาของศาลฎีกาต่อไป</w:t>
      </w:r>
    </w:p>
    <w:p w14:paraId="123A6723" w14:textId="77777777" w:rsidR="006E446C" w:rsidRPr="003815C3" w:rsidRDefault="006E446C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26B55B14" w14:textId="77777777" w:rsidR="006F6469" w:rsidRPr="003815C3" w:rsidRDefault="006F6469" w:rsidP="006F6469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3815C3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3815C3">
        <w:rPr>
          <w:rFonts w:ascii="Angsana New" w:hAnsi="Angsana New"/>
          <w:spacing w:val="-2"/>
          <w:sz w:val="30"/>
          <w:szCs w:val="30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ทั้งนี้ คดีอยู่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>ระหว่างการสืบพยานและ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>พิจารณาของศาลชั้นต้น</w:t>
      </w:r>
      <w:r w:rsidRPr="003815C3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cs/>
          <w:lang w:bidi="th-TH"/>
        </w:rPr>
        <w:t>ดังนั้น บริษัทย่อยจึงไม่ได้บันทึกค่าเผื่อผลเสียหายที่อาจเกิดขึ้นจากคดีดังกล่าว</w:t>
      </w:r>
    </w:p>
    <w:p w14:paraId="1673CC3C" w14:textId="2E747E36" w:rsidR="006F6469" w:rsidRPr="003815C3" w:rsidRDefault="006F6469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1A9E81" w14:textId="063FA03F" w:rsidR="00341D47" w:rsidRPr="003815C3" w:rsidRDefault="00341D47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1F33B25" w14:textId="7B30E55C" w:rsidR="00341D47" w:rsidRPr="003815C3" w:rsidRDefault="00341D47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DC0258" w14:textId="1C52B0A1" w:rsidR="00341D47" w:rsidRPr="003815C3" w:rsidRDefault="00341D47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FA3213" w14:textId="77777777" w:rsidR="00341D47" w:rsidRPr="003815C3" w:rsidRDefault="00341D47" w:rsidP="006E446C">
      <w:pPr>
        <w:pStyle w:val="block"/>
        <w:tabs>
          <w:tab w:val="left" w:pos="117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736ED596" w14:textId="77777777" w:rsidR="006F6469" w:rsidRPr="003815C3" w:rsidRDefault="006F6469" w:rsidP="006F6469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3815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</w:t>
      </w:r>
      <w:r w:rsidRPr="003815C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3815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3815C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3815C3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26"/>
          <w:szCs w:val="26"/>
          <w:lang w:bidi="th-TH"/>
        </w:rPr>
      </w:pPr>
    </w:p>
    <w:p w14:paraId="1B2250C7" w14:textId="77777777" w:rsidR="006F6469" w:rsidRPr="003815C3" w:rsidRDefault="006F6469" w:rsidP="00DF5ED5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อย่างไรก็ตาม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Theme="majorBidi" w:hAnsiTheme="majorBidi" w:cstheme="majorBidi" w:hint="cs"/>
          <w:sz w:val="30"/>
          <w:szCs w:val="30"/>
          <w:cs/>
          <w:lang w:bidi="th-TH"/>
        </w:rPr>
        <w:t>คดียังไม่ถึงที่สุด</w:t>
      </w:r>
      <w:r w:rsidRPr="00381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เนื่องจากทั้งโจทก์และบริษัทย่อยได้ใช้สิทธิยื่นอุทธรณ์เมื่อวันที่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/>
          <w:sz w:val="30"/>
          <w:szCs w:val="30"/>
        </w:rPr>
        <w:t>21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/>
          <w:sz w:val="30"/>
          <w:szCs w:val="30"/>
        </w:rPr>
        <w:t>2565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และ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/>
          <w:sz w:val="30"/>
          <w:szCs w:val="30"/>
        </w:rPr>
        <w:t>20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/>
          <w:sz w:val="30"/>
          <w:szCs w:val="30"/>
        </w:rPr>
        <w:t>2565</w:t>
      </w:r>
      <w:r w:rsidRPr="003815C3">
        <w:rPr>
          <w:rFonts w:asciiTheme="majorBidi" w:hAnsiTheme="majorBidi"/>
          <w:sz w:val="30"/>
          <w:szCs w:val="30"/>
          <w:cs/>
        </w:rPr>
        <w:t xml:space="preserve">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ตามลำดับ</w:t>
      </w:r>
    </w:p>
    <w:p w14:paraId="3E7F83E1" w14:textId="3814B38F" w:rsidR="006F6469" w:rsidRPr="003815C3" w:rsidRDefault="006F6469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D39528A" w14:textId="4FD8D48A" w:rsidR="006E446C" w:rsidRPr="003815C3" w:rsidRDefault="006E446C" w:rsidP="006E446C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3815C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3815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3815C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FA402F0" w14:textId="45B322E9" w:rsidR="006E446C" w:rsidRPr="003815C3" w:rsidRDefault="006E446C" w:rsidP="006E446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753A02" w14:textId="6EF9B2BF" w:rsidR="006E446C" w:rsidRPr="003815C3" w:rsidRDefault="00AE6EE3" w:rsidP="00DF5ED5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3815C3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71B34EF" w14:textId="77777777" w:rsidR="00AE6EE3" w:rsidRPr="003815C3" w:rsidRDefault="00AE6EE3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11761" w14:textId="34FBE479" w:rsidR="00F03B2B" w:rsidRPr="003815C3" w:rsidRDefault="00A73103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815C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950E1CD" w14:textId="1D3D3A48" w:rsidR="00E740DC" w:rsidRDefault="00E740DC" w:rsidP="00755A56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50F1A01E" w14:textId="6BA52422" w:rsidR="003B7BB8" w:rsidRPr="003B7BB8" w:rsidRDefault="003B7BB8" w:rsidP="003B7BB8">
      <w:pPr>
        <w:pStyle w:val="block"/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bidi="th-TH"/>
        </w:rPr>
      </w:pPr>
      <w:r w:rsidRPr="003B7BB8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การจ่ายเงินปันผล</w:t>
      </w:r>
    </w:p>
    <w:p w14:paraId="74B0514A" w14:textId="012E2122" w:rsidR="00B54134" w:rsidRDefault="0027270B" w:rsidP="00F3792B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3815C3">
        <w:rPr>
          <w:rFonts w:ascii="Angsana New" w:hAnsi="Angsana New"/>
          <w:color w:val="000000"/>
          <w:spacing w:val="-6"/>
          <w:sz w:val="30"/>
          <w:szCs w:val="30"/>
          <w:cs/>
          <w:lang w:val="en-US" w:bidi="th-TH"/>
        </w:rPr>
        <w:t>ในการประชุมสามัญผู้ถือหุ้นประจำปีของบริษัทเมื่อวันที่</w:t>
      </w:r>
      <w:r w:rsidR="0098694B" w:rsidRPr="003815C3">
        <w:rPr>
          <w:rFonts w:asciiTheme="majorBidi" w:hAnsiTheme="majorBidi" w:cstheme="majorBidi"/>
          <w:sz w:val="30"/>
          <w:szCs w:val="30"/>
          <w:lang w:val="en-US" w:bidi="th-TH"/>
        </w:rPr>
        <w:t xml:space="preserve"> 7 </w:t>
      </w:r>
      <w:r w:rsidR="0098694B" w:rsidRPr="003815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 w:rsidR="0098694B" w:rsidRPr="003815C3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3815C3">
        <w:rPr>
          <w:rFonts w:ascii="Angsana New" w:hAnsi="Angsana New"/>
          <w:color w:val="000000"/>
          <w:spacing w:val="-6"/>
          <w:sz w:val="30"/>
          <w:szCs w:val="30"/>
          <w:cs/>
          <w:lang w:val="en-US" w:bidi="th-TH"/>
        </w:rPr>
        <w:t>ผู้ถือหุ้นมีมติอนุมัติจ่ายเงินปันผล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>สำหรับ</w:t>
      </w:r>
      <w:r w:rsidR="009D4F95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 xml:space="preserve">            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ผลประกอบการปี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2565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ในอัตราหุ้นละ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1.00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บาท เป็นจำนวนเงินทั้งสิ้น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4,509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ล้านบาท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ซึ่งบริษัทได้จ่ายเงินปันผลระหว่างกาลไปเมื่อวันที่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21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กันยายน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2565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ในอัตราหุ้นละ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0.75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บาท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คิดเป็นเงินจำนวน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3,382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ล้านบาท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คงเหลือ</w:t>
      </w:r>
      <w:r w:rsidR="009D4F95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 xml:space="preserve">                     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เงินปันผลที่จะจ่ายเพิ่มในอัตราหุ้นละ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/>
          <w:color w:val="000000"/>
          <w:spacing w:val="-4"/>
          <w:sz w:val="30"/>
          <w:szCs w:val="30"/>
          <w:lang w:val="en-US" w:bidi="th-TH"/>
        </w:rPr>
        <w:t>0.25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บาท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>หรือคิดเป็นเงินจำนวน</w:t>
      </w:r>
      <w:r w:rsidRPr="003815C3">
        <w:rPr>
          <w:rFonts w:ascii="Angsana New" w:hAnsi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3815C3">
        <w:rPr>
          <w:rFonts w:asciiTheme="majorBidi" w:hAnsiTheme="majorBidi" w:cstheme="majorBidi"/>
          <w:sz w:val="30"/>
          <w:szCs w:val="30"/>
          <w:lang w:bidi="th-TH"/>
        </w:rPr>
        <w:t xml:space="preserve">1,127 </w:t>
      </w:r>
      <w:r w:rsidRPr="003815C3">
        <w:rPr>
          <w:rFonts w:ascii="Angsana New" w:hAnsi="Angsana New" w:hint="cs"/>
          <w:color w:val="000000"/>
          <w:spacing w:val="-4"/>
          <w:sz w:val="30"/>
          <w:szCs w:val="30"/>
          <w:cs/>
          <w:lang w:val="en-US" w:bidi="th-TH"/>
        </w:rPr>
        <w:t xml:space="preserve">ล้านบาท </w:t>
      </w:r>
      <w:r w:rsidRPr="003815C3">
        <w:rPr>
          <w:rFonts w:asciiTheme="majorBidi" w:hAnsiTheme="majorBidi" w:hint="cs"/>
          <w:sz w:val="30"/>
          <w:szCs w:val="30"/>
          <w:cs/>
          <w:lang w:bidi="th-TH"/>
        </w:rPr>
        <w:t>เงินปันผลดังกล่าวได้จ่ายให้แก่ผู้ถือหุ้นแล้วเมื่อ</w:t>
      </w:r>
      <w:r w:rsidRPr="003815C3">
        <w:rPr>
          <w:rFonts w:asciiTheme="majorBidi" w:hAnsiTheme="majorBidi"/>
          <w:sz w:val="30"/>
          <w:szCs w:val="30"/>
          <w:cs/>
          <w:lang w:bidi="th-TH"/>
        </w:rPr>
        <w:t>วันที</w:t>
      </w:r>
      <w:r w:rsidR="00382BA5" w:rsidRPr="003815C3">
        <w:rPr>
          <w:rFonts w:asciiTheme="majorBidi" w:hAnsiTheme="majorBidi"/>
          <w:sz w:val="30"/>
          <w:szCs w:val="30"/>
          <w:cs/>
          <w:lang w:bidi="th-TH"/>
        </w:rPr>
        <w:t xml:space="preserve">่ </w:t>
      </w:r>
      <w:r w:rsidR="00382BA5" w:rsidRPr="003815C3">
        <w:rPr>
          <w:rFonts w:asciiTheme="majorBidi" w:hAnsiTheme="majorBidi"/>
          <w:sz w:val="30"/>
          <w:szCs w:val="30"/>
          <w:lang w:val="en-US" w:bidi="th-TH"/>
        </w:rPr>
        <w:t>26</w:t>
      </w:r>
      <w:r w:rsidR="00382BA5" w:rsidRPr="003815C3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382BA5" w:rsidRPr="003815C3">
        <w:rPr>
          <w:rFonts w:asciiTheme="majorBidi" w:hAnsiTheme="majorBidi"/>
          <w:sz w:val="30"/>
          <w:szCs w:val="30"/>
          <w:cs/>
          <w:lang w:val="en-US" w:bidi="th-TH"/>
        </w:rPr>
        <w:t xml:space="preserve">เมษายน </w:t>
      </w:r>
      <w:r w:rsidR="00382BA5" w:rsidRPr="003815C3">
        <w:rPr>
          <w:rFonts w:asciiTheme="majorBidi" w:hAnsiTheme="majorBidi"/>
          <w:sz w:val="30"/>
          <w:szCs w:val="30"/>
          <w:lang w:val="en-US" w:bidi="th-TH"/>
        </w:rPr>
        <w:t>2566</w:t>
      </w:r>
    </w:p>
    <w:p w14:paraId="3928CA65" w14:textId="6CE95E61" w:rsidR="003B7BB8" w:rsidRDefault="003B7BB8" w:rsidP="00F3792B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72D9D2C" w14:textId="77777777" w:rsidR="003B7BB8" w:rsidRDefault="003B7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4FD69956" w14:textId="3E3E4D70" w:rsidR="003B7BB8" w:rsidRDefault="003B7BB8" w:rsidP="003B7BB8">
      <w:pPr>
        <w:pStyle w:val="block"/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3B7BB8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>การซื้อคืนและยกเลิกหุ้นกู้</w:t>
      </w:r>
    </w:p>
    <w:p w14:paraId="437850B6" w14:textId="59FD5569" w:rsidR="003B7BB8" w:rsidRPr="003B7BB8" w:rsidRDefault="003B7BB8" w:rsidP="00925719">
      <w:pPr>
        <w:pStyle w:val="block"/>
        <w:spacing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ตั้งแต่เดือนเมษายน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2566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จนถึงวันที่ได้รับอนุมัติให้ออกงบการเงินระหว่างกาลนี้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บริษัท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จีซี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ศูนย์บริหารเงิน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จำกัด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(“</w:t>
      </w:r>
      <w:r w:rsidRPr="003B7BB8">
        <w:rPr>
          <w:rFonts w:asciiTheme="majorBidi" w:hAnsiTheme="majorBidi"/>
          <w:sz w:val="30"/>
          <w:szCs w:val="30"/>
          <w:lang w:bidi="th-TH"/>
        </w:rPr>
        <w:t xml:space="preserve">GCTC”)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ซึ่งเป็นบริษัทย่อยของบริษัท</w:t>
      </w:r>
      <w:r w:rsidRPr="003B7BB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bidi="th-TH"/>
        </w:rPr>
        <w:t>ได้ดำเนินการซื้อคืนและยกเลิกหุ้นกู้บางส่วนดังนี้</w:t>
      </w:r>
    </w:p>
    <w:p w14:paraId="79BD4070" w14:textId="47FE4B77" w:rsidR="003B7BB8" w:rsidRPr="00E13E74" w:rsidRDefault="003B7BB8" w:rsidP="00925719">
      <w:pPr>
        <w:pStyle w:val="block"/>
        <w:spacing w:line="240" w:lineRule="auto"/>
        <w:ind w:left="900" w:hanging="36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>
        <w:rPr>
          <w:rFonts w:asciiTheme="majorBidi" w:hAnsiTheme="majorBidi"/>
          <w:sz w:val="30"/>
          <w:szCs w:val="30"/>
          <w:lang w:val="en-US" w:bidi="th-TH"/>
        </w:rPr>
        <w:t xml:space="preserve">-     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สำหรับหุ้นกู้ที่ไม่มีหลักประกันและไม่ด้อยสิทธิจำนวน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1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>,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000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ล้านเหรียญสหรัฐอเมริกาอายุ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10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ปี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อัตราดอกเบี้ยคงที่ร้อยละ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4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40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ต่อปี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ซึ่งได้ออกและเสนอขายให้กับนักลงทุนและสถาบันต่างประเทศในเดือนมีนาคม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2565</w:t>
      </w:r>
      <w:r w:rsidRPr="00E13E74">
        <w:rPr>
          <w:rFonts w:asciiTheme="majorBidi" w:hAnsiTheme="majorBidi"/>
          <w:sz w:val="30"/>
          <w:szCs w:val="30"/>
          <w:lang w:val="en-US" w:bidi="th-TH"/>
        </w:rPr>
        <w:t xml:space="preserve"> GCTC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ได้ดำเนินการซื้อคืนและยกเลิกหุ้นกู้บางส่วนของหุ้นกู้ฉบับดังกล่าวเพิ่มเติมจากไตรมาสที่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1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ปี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2566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9D4F95">
        <w:rPr>
          <w:rFonts w:asciiTheme="majorBidi" w:hAnsiTheme="majorBidi"/>
          <w:sz w:val="30"/>
          <w:szCs w:val="30"/>
          <w:lang w:val="en-US" w:bidi="th-TH"/>
        </w:rPr>
        <w:t xml:space="preserve">              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>(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ดูหมายเหตุข้อ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8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)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เป็นจำนวนเงินทั้งสิ้น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260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ล้านเหรียญสหรัฐอเมริกาในตลาดซื้อขายรอง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ณ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วันที่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10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พฤษภาคม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2566</w:t>
      </w:r>
      <w:r w:rsidRPr="00E13E74">
        <w:rPr>
          <w:rFonts w:asciiTheme="majorBidi" w:hAnsiTheme="majorBidi"/>
          <w:sz w:val="30"/>
          <w:szCs w:val="30"/>
          <w:lang w:val="en-US" w:bidi="th-TH"/>
        </w:rPr>
        <w:t xml:space="preserve"> GCTC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มีมูลค่าหุ้นกู้เหรียญสหรัฐอเมริกาที่จะครบกำหนดในปี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2575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คงเหลือทั้งสิ้นจำนวน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924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740</w:t>
      </w:r>
      <w:r w:rsidRPr="00E13E74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z w:val="30"/>
          <w:szCs w:val="30"/>
          <w:cs/>
          <w:lang w:val="en-US" w:bidi="th-TH"/>
        </w:rPr>
        <w:t>ล้านเหรียญสหรัฐอเมริกา</w:t>
      </w:r>
    </w:p>
    <w:p w14:paraId="3E05E072" w14:textId="67014098" w:rsidR="003B7BB8" w:rsidRPr="003B7BB8" w:rsidRDefault="003B7BB8" w:rsidP="00E13E74">
      <w:pPr>
        <w:pStyle w:val="block"/>
        <w:spacing w:after="0" w:line="240" w:lineRule="auto"/>
        <w:ind w:left="900" w:hanging="36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>-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ab/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สำหรับหุ้นกู้ที่ไม่มีหลักประกันและไม่ด้อยสิทธิจำนวน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300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ล้านเหรียญสหรัฐอเมริกาอายุ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30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ปี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อัตราดอกเบี้ยคงที่ร้อยละ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5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20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ต่อปี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ซึ่งได้ออกและเสนอขายให้กับนักลงทุนและสถาบันต่างประเทศในเดือนมีนาคม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Pr="00E13E74">
        <w:rPr>
          <w:rFonts w:asciiTheme="majorBidi" w:hAnsiTheme="majorBidi"/>
          <w:spacing w:val="6"/>
          <w:sz w:val="30"/>
          <w:szCs w:val="30"/>
          <w:lang w:val="en-US" w:bidi="th-TH"/>
        </w:rPr>
        <w:t xml:space="preserve">GCTC </w:t>
      </w:r>
      <w:r w:rsidRPr="00E13E74">
        <w:rPr>
          <w:rFonts w:asciiTheme="majorBidi" w:hAnsiTheme="majorBidi" w:hint="cs"/>
          <w:spacing w:val="6"/>
          <w:sz w:val="30"/>
          <w:szCs w:val="30"/>
          <w:cs/>
          <w:lang w:val="en-US" w:bidi="th-TH"/>
        </w:rPr>
        <w:t>ได้ดำเนินการซื้อคืนและยกเลิกหุ้นกู้บางส่วนของหุ้นกู้ฉบับดังกล่าวเป็นจำนวนเงินทั้งสิ้น</w:t>
      </w:r>
      <w:r w:rsidRPr="00E13E74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/>
          <w:spacing w:val="6"/>
          <w:sz w:val="30"/>
          <w:szCs w:val="30"/>
          <w:lang w:val="en-US" w:bidi="th-TH"/>
        </w:rPr>
        <w:t>25</w:t>
      </w:r>
      <w:r w:rsidRPr="00E13E74">
        <w:rPr>
          <w:rFonts w:asciiTheme="majorBidi" w:hAnsiTheme="majorBidi"/>
          <w:spacing w:val="6"/>
          <w:sz w:val="30"/>
          <w:szCs w:val="30"/>
          <w:cs/>
          <w:lang w:val="en-US" w:bidi="th-TH"/>
        </w:rPr>
        <w:t>.</w:t>
      </w:r>
      <w:r w:rsidRPr="00E13E74">
        <w:rPr>
          <w:rFonts w:asciiTheme="majorBidi" w:hAnsiTheme="majorBidi"/>
          <w:spacing w:val="6"/>
          <w:sz w:val="30"/>
          <w:szCs w:val="30"/>
          <w:lang w:val="en-US" w:bidi="th-TH"/>
        </w:rPr>
        <w:t>843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ล้านเหรียญสหรัฐอเมริกาในตลาดซื้อขายรอง</w:t>
      </w:r>
      <w:r w:rsidRPr="00E13E74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ส่งผลให้</w:t>
      </w:r>
      <w:r w:rsidRPr="00E13E74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ณ</w:t>
      </w:r>
      <w:r w:rsidRPr="00E13E74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วันที่</w:t>
      </w:r>
      <w:r w:rsidRPr="00E13E74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/>
          <w:spacing w:val="4"/>
          <w:sz w:val="30"/>
          <w:szCs w:val="30"/>
          <w:lang w:val="en-US" w:bidi="th-TH"/>
        </w:rPr>
        <w:t>10</w:t>
      </w:r>
      <w:r w:rsidRPr="00E13E74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พฤษภาคม</w:t>
      </w:r>
      <w:r w:rsidRPr="00E13E74">
        <w:rPr>
          <w:rFonts w:asciiTheme="majorBidi" w:hAnsiTheme="majorBidi"/>
          <w:spacing w:val="4"/>
          <w:sz w:val="30"/>
          <w:szCs w:val="30"/>
          <w:cs/>
          <w:lang w:val="en-US" w:bidi="th-TH"/>
        </w:rPr>
        <w:t xml:space="preserve"> </w:t>
      </w:r>
      <w:r w:rsidRPr="00E13E74">
        <w:rPr>
          <w:rFonts w:asciiTheme="majorBidi" w:hAnsiTheme="majorBidi"/>
          <w:spacing w:val="4"/>
          <w:sz w:val="30"/>
          <w:szCs w:val="30"/>
          <w:lang w:val="en-US" w:bidi="th-TH"/>
        </w:rPr>
        <w:t xml:space="preserve">2566 GCTC </w:t>
      </w:r>
      <w:r w:rsidRPr="00E13E74">
        <w:rPr>
          <w:rFonts w:asciiTheme="majorBidi" w:hAnsiTheme="majorBidi" w:hint="cs"/>
          <w:spacing w:val="4"/>
          <w:sz w:val="30"/>
          <w:szCs w:val="30"/>
          <w:cs/>
          <w:lang w:val="en-US" w:bidi="th-TH"/>
        </w:rPr>
        <w:t>มีมูลค่าหุ้นกู้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เหรียญสหรัฐอเมริกาที่จะครบกำหนดในปี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2595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คงเหลือทั้งสิ้นจำนวน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274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>.</w:t>
      </w:r>
      <w:r w:rsidRPr="003B7BB8">
        <w:rPr>
          <w:rFonts w:asciiTheme="majorBidi" w:hAnsiTheme="majorBidi"/>
          <w:sz w:val="30"/>
          <w:szCs w:val="30"/>
          <w:lang w:val="en-US" w:bidi="th-TH"/>
        </w:rPr>
        <w:t>157</w:t>
      </w:r>
      <w:r w:rsidRPr="003B7BB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3B7BB8">
        <w:rPr>
          <w:rFonts w:asciiTheme="majorBidi" w:hAnsiTheme="majorBidi" w:hint="cs"/>
          <w:sz w:val="30"/>
          <w:szCs w:val="30"/>
          <w:cs/>
          <w:lang w:val="en-US" w:bidi="th-TH"/>
        </w:rPr>
        <w:t>ล้านเหรียญสหรัฐอเมริกา</w:t>
      </w:r>
    </w:p>
    <w:sectPr w:rsidR="003B7BB8" w:rsidRPr="003B7BB8" w:rsidSect="000F2A0D">
      <w:headerReference w:type="default" r:id="rId19"/>
      <w:footerReference w:type="default" r:id="rId20"/>
      <w:headerReference w:type="first" r:id="rId21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1FA28" w14:textId="77777777" w:rsidR="000E0C07" w:rsidRDefault="000E0C07" w:rsidP="004956B4">
      <w:r>
        <w:separator/>
      </w:r>
    </w:p>
  </w:endnote>
  <w:endnote w:type="continuationSeparator" w:id="0">
    <w:p w14:paraId="24E46AC2" w14:textId="77777777" w:rsidR="000E0C07" w:rsidRDefault="000E0C07" w:rsidP="004956B4">
      <w:r>
        <w:continuationSeparator/>
      </w:r>
    </w:p>
  </w:endnote>
  <w:endnote w:type="continuationNotice" w:id="1">
    <w:p w14:paraId="5C51EC05" w14:textId="77777777" w:rsidR="000E0C07" w:rsidRDefault="000E0C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3227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A46B71" w14:textId="77777777" w:rsidR="003F7720" w:rsidRPr="000945FC" w:rsidRDefault="003F77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68F24" w14:textId="77777777" w:rsidR="000E0C07" w:rsidRDefault="000E0C07" w:rsidP="004956B4">
      <w:r>
        <w:separator/>
      </w:r>
    </w:p>
  </w:footnote>
  <w:footnote w:type="continuationSeparator" w:id="0">
    <w:p w14:paraId="20CD6A38" w14:textId="77777777" w:rsidR="000E0C07" w:rsidRDefault="000E0C07" w:rsidP="004956B4">
      <w:r>
        <w:continuationSeparator/>
      </w:r>
    </w:p>
  </w:footnote>
  <w:footnote w:type="continuationNotice" w:id="1">
    <w:p w14:paraId="1613ED90" w14:textId="77777777" w:rsidR="000E0C07" w:rsidRDefault="000E0C0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AFCAD59" w14:textId="6EF5A0F1" w:rsidR="00CF3DDB" w:rsidRDefault="00CF3DDB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bookmarkStart w:id="0" w:name="_Hlk132752027"/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bookmarkEnd w:id="0"/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77777777" w:rsidR="0077515E" w:rsidRDefault="0077515E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77777777" w:rsidR="0077515E" w:rsidRDefault="0077515E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C8B3EF8" w14:textId="77777777" w:rsidR="0077515E" w:rsidRDefault="0077515E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5"/>
  </w:num>
  <w:num w:numId="2" w16cid:durableId="2008510125">
    <w:abstractNumId w:val="14"/>
  </w:num>
  <w:num w:numId="3" w16cid:durableId="1601595801">
    <w:abstractNumId w:val="6"/>
  </w:num>
  <w:num w:numId="4" w16cid:durableId="1418407956">
    <w:abstractNumId w:val="7"/>
  </w:num>
  <w:num w:numId="5" w16cid:durableId="1929847187">
    <w:abstractNumId w:val="19"/>
  </w:num>
  <w:num w:numId="6" w16cid:durableId="4170210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2"/>
  </w:num>
  <w:num w:numId="8" w16cid:durableId="2019455686">
    <w:abstractNumId w:val="5"/>
  </w:num>
  <w:num w:numId="9" w16cid:durableId="1513490667">
    <w:abstractNumId w:val="13"/>
  </w:num>
  <w:num w:numId="10" w16cid:durableId="1844120796">
    <w:abstractNumId w:val="27"/>
  </w:num>
  <w:num w:numId="11" w16cid:durableId="32855191">
    <w:abstractNumId w:val="21"/>
  </w:num>
  <w:num w:numId="12" w16cid:durableId="1272976603">
    <w:abstractNumId w:val="4"/>
  </w:num>
  <w:num w:numId="13" w16cid:durableId="684328439">
    <w:abstractNumId w:val="3"/>
  </w:num>
  <w:num w:numId="14" w16cid:durableId="244582018">
    <w:abstractNumId w:val="10"/>
  </w:num>
  <w:num w:numId="15" w16cid:durableId="1529173579">
    <w:abstractNumId w:val="23"/>
  </w:num>
  <w:num w:numId="16" w16cid:durableId="360739429">
    <w:abstractNumId w:val="16"/>
  </w:num>
  <w:num w:numId="17" w16cid:durableId="1402174044">
    <w:abstractNumId w:val="0"/>
  </w:num>
  <w:num w:numId="18" w16cid:durableId="2121800118">
    <w:abstractNumId w:val="1"/>
  </w:num>
  <w:num w:numId="19" w16cid:durableId="341511557">
    <w:abstractNumId w:val="8"/>
  </w:num>
  <w:num w:numId="20" w16cid:durableId="897285404">
    <w:abstractNumId w:val="11"/>
  </w:num>
  <w:num w:numId="21" w16cid:durableId="1014110971">
    <w:abstractNumId w:val="20"/>
  </w:num>
  <w:num w:numId="22" w16cid:durableId="1735011125">
    <w:abstractNumId w:val="25"/>
  </w:num>
  <w:num w:numId="23" w16cid:durableId="1803696778">
    <w:abstractNumId w:val="1"/>
  </w:num>
  <w:num w:numId="24" w16cid:durableId="82189550">
    <w:abstractNumId w:val="17"/>
  </w:num>
  <w:num w:numId="25" w16cid:durableId="192860839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6"/>
  </w:num>
  <w:num w:numId="27" w16cid:durableId="1286932813">
    <w:abstractNumId w:val="18"/>
  </w:num>
  <w:num w:numId="28" w16cid:durableId="2055230772">
    <w:abstractNumId w:val="9"/>
  </w:num>
  <w:num w:numId="29" w16cid:durableId="1248079746">
    <w:abstractNumId w:val="24"/>
  </w:num>
  <w:num w:numId="30" w16cid:durableId="605427020">
    <w:abstractNumId w:val="12"/>
  </w:num>
  <w:num w:numId="31" w16cid:durableId="5549701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746"/>
    <w:rsid w:val="000057E2"/>
    <w:rsid w:val="00005816"/>
    <w:rsid w:val="00005B82"/>
    <w:rsid w:val="00005D16"/>
    <w:rsid w:val="00005E67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3D5"/>
    <w:rsid w:val="000375B1"/>
    <w:rsid w:val="00037798"/>
    <w:rsid w:val="0003793F"/>
    <w:rsid w:val="00037985"/>
    <w:rsid w:val="00037A58"/>
    <w:rsid w:val="00037A5C"/>
    <w:rsid w:val="00037B04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649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79B"/>
    <w:rsid w:val="00076A91"/>
    <w:rsid w:val="0007717B"/>
    <w:rsid w:val="00077520"/>
    <w:rsid w:val="0007765F"/>
    <w:rsid w:val="00077864"/>
    <w:rsid w:val="000778FF"/>
    <w:rsid w:val="00077B28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433A"/>
    <w:rsid w:val="000C47AC"/>
    <w:rsid w:val="000C4E74"/>
    <w:rsid w:val="000C4F26"/>
    <w:rsid w:val="000C548C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C07"/>
    <w:rsid w:val="000E0D9D"/>
    <w:rsid w:val="000E0DD0"/>
    <w:rsid w:val="000E0F08"/>
    <w:rsid w:val="000E11F9"/>
    <w:rsid w:val="000E14DD"/>
    <w:rsid w:val="000E19EE"/>
    <w:rsid w:val="000E1A58"/>
    <w:rsid w:val="000E1ADF"/>
    <w:rsid w:val="000E1C29"/>
    <w:rsid w:val="000E1DDA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EA"/>
    <w:rsid w:val="000E44F2"/>
    <w:rsid w:val="000E49CB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3EF"/>
    <w:rsid w:val="001615A1"/>
    <w:rsid w:val="001615CD"/>
    <w:rsid w:val="00161714"/>
    <w:rsid w:val="001619EF"/>
    <w:rsid w:val="00161C6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E1C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3A9"/>
    <w:rsid w:val="002353BA"/>
    <w:rsid w:val="002353C7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C4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8B"/>
    <w:rsid w:val="003479CC"/>
    <w:rsid w:val="00347D18"/>
    <w:rsid w:val="00347D85"/>
    <w:rsid w:val="00347EB1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AD2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4057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8E0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BB8"/>
    <w:rsid w:val="003C0042"/>
    <w:rsid w:val="003C010A"/>
    <w:rsid w:val="003C033B"/>
    <w:rsid w:val="003C037C"/>
    <w:rsid w:val="003C048E"/>
    <w:rsid w:val="003C04BF"/>
    <w:rsid w:val="003C0BAC"/>
    <w:rsid w:val="003C10B6"/>
    <w:rsid w:val="003C12DC"/>
    <w:rsid w:val="003C151E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747"/>
    <w:rsid w:val="003E082C"/>
    <w:rsid w:val="003E0B8C"/>
    <w:rsid w:val="003E11D3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28C"/>
    <w:rsid w:val="004362E9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C"/>
    <w:rsid w:val="004C19A5"/>
    <w:rsid w:val="004C1C1D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561"/>
    <w:rsid w:val="0058058F"/>
    <w:rsid w:val="005808FB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BF4"/>
    <w:rsid w:val="005F5CB6"/>
    <w:rsid w:val="005F5EDD"/>
    <w:rsid w:val="005F6057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367"/>
    <w:rsid w:val="006D53D5"/>
    <w:rsid w:val="006D5429"/>
    <w:rsid w:val="006D542A"/>
    <w:rsid w:val="006D5C60"/>
    <w:rsid w:val="006D5EF7"/>
    <w:rsid w:val="006D5F12"/>
    <w:rsid w:val="006D5FFF"/>
    <w:rsid w:val="006D6104"/>
    <w:rsid w:val="006D6124"/>
    <w:rsid w:val="006D6405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5C9"/>
    <w:rsid w:val="007915F8"/>
    <w:rsid w:val="00791665"/>
    <w:rsid w:val="00791A37"/>
    <w:rsid w:val="00791AA2"/>
    <w:rsid w:val="00791B11"/>
    <w:rsid w:val="00791C5C"/>
    <w:rsid w:val="00791DAF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A91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65"/>
    <w:rsid w:val="007B3BD7"/>
    <w:rsid w:val="007B3E85"/>
    <w:rsid w:val="007B3FBF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16"/>
    <w:rsid w:val="007E3730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E0E"/>
    <w:rsid w:val="008031E1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AE8"/>
    <w:rsid w:val="00833C38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BA6"/>
    <w:rsid w:val="008E7BF7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7DD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57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E4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A02"/>
    <w:rsid w:val="009F2ABB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B13"/>
    <w:rsid w:val="00B26CE5"/>
    <w:rsid w:val="00B26EAD"/>
    <w:rsid w:val="00B273F1"/>
    <w:rsid w:val="00B276FB"/>
    <w:rsid w:val="00B2783F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802"/>
    <w:rsid w:val="00B4693D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F08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975"/>
    <w:rsid w:val="00C16A46"/>
    <w:rsid w:val="00C16BA9"/>
    <w:rsid w:val="00C16CEB"/>
    <w:rsid w:val="00C16E53"/>
    <w:rsid w:val="00C16E67"/>
    <w:rsid w:val="00C16E8C"/>
    <w:rsid w:val="00C16ECD"/>
    <w:rsid w:val="00C174B6"/>
    <w:rsid w:val="00C17604"/>
    <w:rsid w:val="00C179F0"/>
    <w:rsid w:val="00C17A25"/>
    <w:rsid w:val="00C17A93"/>
    <w:rsid w:val="00C17D38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E9A"/>
    <w:rsid w:val="00C7038D"/>
    <w:rsid w:val="00C703D4"/>
    <w:rsid w:val="00C705AB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FCD"/>
    <w:rsid w:val="00D1403D"/>
    <w:rsid w:val="00D141ED"/>
    <w:rsid w:val="00D1441F"/>
    <w:rsid w:val="00D14674"/>
    <w:rsid w:val="00D14696"/>
    <w:rsid w:val="00D14945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4ED"/>
    <w:rsid w:val="00E46831"/>
    <w:rsid w:val="00E46887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75C"/>
    <w:rsid w:val="00E517B9"/>
    <w:rsid w:val="00E517C7"/>
    <w:rsid w:val="00E518C8"/>
    <w:rsid w:val="00E5198D"/>
    <w:rsid w:val="00E51A1C"/>
    <w:rsid w:val="00E51AF6"/>
    <w:rsid w:val="00E51CE2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60182"/>
    <w:rsid w:val="00E60322"/>
    <w:rsid w:val="00E603DF"/>
    <w:rsid w:val="00E60572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DD8"/>
    <w:rsid w:val="00E94E3F"/>
    <w:rsid w:val="00E94EC3"/>
    <w:rsid w:val="00E94EF4"/>
    <w:rsid w:val="00E95160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8C0"/>
    <w:rsid w:val="00F03915"/>
    <w:rsid w:val="00F03B2B"/>
    <w:rsid w:val="00F03C07"/>
    <w:rsid w:val="00F03D21"/>
    <w:rsid w:val="00F03E57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62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C49"/>
    <w:rsid w:val="00FD0E14"/>
    <w:rsid w:val="00FD0F05"/>
    <w:rsid w:val="00FD0F14"/>
    <w:rsid w:val="00FD0F7B"/>
    <w:rsid w:val="00FD151B"/>
    <w:rsid w:val="00FD15D3"/>
    <w:rsid w:val="00FD18B1"/>
    <w:rsid w:val="00FD1A14"/>
    <w:rsid w:val="00FD1B19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A1F"/>
    <w:rsid w:val="00FF01D5"/>
    <w:rsid w:val="00FF0230"/>
    <w:rsid w:val="00FF02F0"/>
    <w:rsid w:val="00FF060E"/>
    <w:rsid w:val="00FF0697"/>
    <w:rsid w:val="00FF0A88"/>
    <w:rsid w:val="00FF0F61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30</Pages>
  <Words>6481</Words>
  <Characters>36948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Kamonrungsee, Thongkumwong</cp:lastModifiedBy>
  <cp:revision>4</cp:revision>
  <cp:lastPrinted>2023-04-24T14:39:00Z</cp:lastPrinted>
  <dcterms:created xsi:type="dcterms:W3CDTF">2023-05-09T04:23:00Z</dcterms:created>
  <dcterms:modified xsi:type="dcterms:W3CDTF">2023-05-09T05:25:00Z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