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3115F4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14D58249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ของบริษัท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F1460F">
        <w:rPr>
          <w:rFonts w:ascii="BrowalliaUPC" w:hAnsi="BrowalliaUPC" w:cs="BrowalliaUPC"/>
          <w:sz w:val="28"/>
          <w:szCs w:val="28"/>
        </w:rPr>
        <w:t xml:space="preserve">31 </w:t>
      </w:r>
      <w:r w:rsidR="00F146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F1460F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1D3225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อื่นรวมและเฉพาะของบริษัท </w:t>
      </w:r>
      <w:r w:rsidRPr="004D4F62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114A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F1460F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8D114A">
        <w:rPr>
          <w:rFonts w:ascii="BrowalliaUPC" w:hAnsi="BrowalliaUPC" w:cs="BrowalliaUPC"/>
          <w:sz w:val="28"/>
          <w:szCs w:val="28"/>
          <w:cs/>
        </w:rPr>
        <w:t>เดือนสิ้นสุดวันเดียวกัน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8D114A">
        <w:rPr>
          <w:rFonts w:ascii="BrowalliaUPC" w:hAnsi="BrowalliaUPC" w:cs="BrowalliaUPC"/>
          <w:sz w:val="28"/>
          <w:szCs w:val="28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</w:rPr>
        <w:t>(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รวมเรียกว่า </w:t>
      </w:r>
      <w:r w:rsidR="008D114A" w:rsidRPr="008D114A">
        <w:rPr>
          <w:rFonts w:ascii="BrowalliaUPC" w:hAnsi="BrowalliaUPC" w:cs="BrowalliaUPC"/>
          <w:sz w:val="28"/>
          <w:szCs w:val="28"/>
        </w:rPr>
        <w:t>“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7659CB99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="00043B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53CA85A0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4E07259" w14:textId="77777777" w:rsidR="00C61C38" w:rsidRDefault="00C61C3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DFA9192" w14:textId="77777777" w:rsidR="00C61C38" w:rsidRDefault="00C61C3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7523FE" w14:textId="77777777" w:rsidR="00F1460F" w:rsidRDefault="00F1460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7532D93E" w:rsidR="0054641F" w:rsidRPr="00772168" w:rsidRDefault="00817AB5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817AB5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E329BB" w:rsidRPr="00817AB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B0EDE" w:rsidRPr="00817A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8B0EDE" w:rsidRPr="00817AB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C0731" w:rsidRPr="00817AB5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46582" w14:textId="77777777" w:rsidR="00AF3ED9" w:rsidRDefault="00AF3ED9">
      <w:r>
        <w:separator/>
      </w:r>
    </w:p>
  </w:endnote>
  <w:endnote w:type="continuationSeparator" w:id="0">
    <w:p w14:paraId="02EF9758" w14:textId="77777777" w:rsidR="00AF3ED9" w:rsidRDefault="00AF3ED9">
      <w:r>
        <w:continuationSeparator/>
      </w:r>
    </w:p>
  </w:endnote>
  <w:endnote w:type="continuationNotice" w:id="1">
    <w:p w14:paraId="26F7D442" w14:textId="77777777" w:rsidR="00AF3ED9" w:rsidRDefault="00AF3E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3EA6" w14:textId="77777777" w:rsidR="00AF3ED9" w:rsidRDefault="00AF3ED9">
      <w:bookmarkStart w:id="0" w:name="_Hlk482348182"/>
      <w:bookmarkEnd w:id="0"/>
      <w:r>
        <w:separator/>
      </w:r>
    </w:p>
  </w:footnote>
  <w:footnote w:type="continuationSeparator" w:id="0">
    <w:p w14:paraId="3410A361" w14:textId="77777777" w:rsidR="00AF3ED9" w:rsidRDefault="00AF3ED9">
      <w:r>
        <w:continuationSeparator/>
      </w:r>
    </w:p>
  </w:footnote>
  <w:footnote w:type="continuationNotice" w:id="1">
    <w:p w14:paraId="48DFBCAC" w14:textId="77777777" w:rsidR="00AF3ED9" w:rsidRDefault="00AF3E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212BE9F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DC5BAD1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5556"/>
    <w:rsid w:val="00055CAD"/>
    <w:rsid w:val="00055D8A"/>
    <w:rsid w:val="00067A2B"/>
    <w:rsid w:val="0007010D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52CE"/>
    <w:rsid w:val="000F2FA8"/>
    <w:rsid w:val="000F3AAB"/>
    <w:rsid w:val="000F4416"/>
    <w:rsid w:val="000F5D82"/>
    <w:rsid w:val="000F6E25"/>
    <w:rsid w:val="000F78B4"/>
    <w:rsid w:val="001011DF"/>
    <w:rsid w:val="00103432"/>
    <w:rsid w:val="00105424"/>
    <w:rsid w:val="00111B45"/>
    <w:rsid w:val="001126F9"/>
    <w:rsid w:val="00112B69"/>
    <w:rsid w:val="00115946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90083"/>
    <w:rsid w:val="00297F1D"/>
    <w:rsid w:val="002A1FFF"/>
    <w:rsid w:val="002A252E"/>
    <w:rsid w:val="002B0BF8"/>
    <w:rsid w:val="002B1398"/>
    <w:rsid w:val="002B5A4A"/>
    <w:rsid w:val="002B7BDB"/>
    <w:rsid w:val="002B7FBE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7F1E"/>
    <w:rsid w:val="002F1C98"/>
    <w:rsid w:val="002F25AF"/>
    <w:rsid w:val="002F2DEB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D86"/>
    <w:rsid w:val="003B1DCE"/>
    <w:rsid w:val="003B4956"/>
    <w:rsid w:val="003B4CCD"/>
    <w:rsid w:val="003B4DED"/>
    <w:rsid w:val="003B7D49"/>
    <w:rsid w:val="003C08B4"/>
    <w:rsid w:val="003C12C5"/>
    <w:rsid w:val="003C27EF"/>
    <w:rsid w:val="003C32E9"/>
    <w:rsid w:val="003C3898"/>
    <w:rsid w:val="003D2605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2C47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532C"/>
    <w:rsid w:val="00486DAE"/>
    <w:rsid w:val="00487E39"/>
    <w:rsid w:val="00490A39"/>
    <w:rsid w:val="0049103F"/>
    <w:rsid w:val="00494E73"/>
    <w:rsid w:val="004A078E"/>
    <w:rsid w:val="004A0DFE"/>
    <w:rsid w:val="004A13CB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65F7"/>
    <w:rsid w:val="00731894"/>
    <w:rsid w:val="00734885"/>
    <w:rsid w:val="00735923"/>
    <w:rsid w:val="00746796"/>
    <w:rsid w:val="00746D91"/>
    <w:rsid w:val="007472BC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5056"/>
    <w:rsid w:val="007F52A9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17AB5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3D01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D0A96"/>
    <w:rsid w:val="009D3C23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D5D"/>
    <w:rsid w:val="00A35782"/>
    <w:rsid w:val="00A357F5"/>
    <w:rsid w:val="00A362F9"/>
    <w:rsid w:val="00A434C6"/>
    <w:rsid w:val="00A43EE6"/>
    <w:rsid w:val="00A4585A"/>
    <w:rsid w:val="00A57A92"/>
    <w:rsid w:val="00A60BBB"/>
    <w:rsid w:val="00A60F49"/>
    <w:rsid w:val="00A61E15"/>
    <w:rsid w:val="00A6359D"/>
    <w:rsid w:val="00A63E66"/>
    <w:rsid w:val="00A64C99"/>
    <w:rsid w:val="00A66F91"/>
    <w:rsid w:val="00A70229"/>
    <w:rsid w:val="00A82B93"/>
    <w:rsid w:val="00A867F7"/>
    <w:rsid w:val="00A877F8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D5E86"/>
    <w:rsid w:val="00AE022B"/>
    <w:rsid w:val="00AE026E"/>
    <w:rsid w:val="00AE23DC"/>
    <w:rsid w:val="00AE25E4"/>
    <w:rsid w:val="00AE2BF6"/>
    <w:rsid w:val="00AE3370"/>
    <w:rsid w:val="00AE64CA"/>
    <w:rsid w:val="00AF194D"/>
    <w:rsid w:val="00AF3283"/>
    <w:rsid w:val="00AF3ED9"/>
    <w:rsid w:val="00AF7092"/>
    <w:rsid w:val="00AF7B6C"/>
    <w:rsid w:val="00B03EC6"/>
    <w:rsid w:val="00B109B7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22F6"/>
    <w:rsid w:val="00C15638"/>
    <w:rsid w:val="00C173BF"/>
    <w:rsid w:val="00C20ABD"/>
    <w:rsid w:val="00C21E3B"/>
    <w:rsid w:val="00C24282"/>
    <w:rsid w:val="00C3462C"/>
    <w:rsid w:val="00C35B1A"/>
    <w:rsid w:val="00C41C7D"/>
    <w:rsid w:val="00C47DA3"/>
    <w:rsid w:val="00C60F68"/>
    <w:rsid w:val="00C61C38"/>
    <w:rsid w:val="00C63023"/>
    <w:rsid w:val="00C63743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590D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523CF"/>
    <w:rsid w:val="00E56701"/>
    <w:rsid w:val="00E61CA4"/>
    <w:rsid w:val="00E62754"/>
    <w:rsid w:val="00E64D2D"/>
    <w:rsid w:val="00E7599E"/>
    <w:rsid w:val="00E8544C"/>
    <w:rsid w:val="00E86B53"/>
    <w:rsid w:val="00E86F4B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2" ma:contentTypeDescription="Create a new document." ma:contentTypeScope="" ma:versionID="177eb04b6a42d4ac332fd5663c26311d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eec9c567388dfc7adbc5184b8dc2be3a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C0EB89-9DBD-40CD-A0AB-148B7CD88A22}"/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c0ec48b-1e62-4ddc-947b-36e9c5812612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294</TotalTime>
  <Pages>2</Pages>
  <Words>335</Words>
  <Characters>1314</Characters>
  <Application>Microsoft Office Word</Application>
  <DocSecurity>0</DocSecurity>
  <Lines>10</Lines>
  <Paragraphs>3</Paragraphs>
  <ScaleCrop>false</ScaleCrop>
  <Company>Grant Thornton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98</cp:revision>
  <cp:lastPrinted>2021-11-12T19:00:00Z</cp:lastPrinted>
  <dcterms:created xsi:type="dcterms:W3CDTF">2021-11-08T19:44:00Z</dcterms:created>
  <dcterms:modified xsi:type="dcterms:W3CDTF">2023-05-11T16:12:00Z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