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0B4C54D4"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3EB3190F"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w:t>
      </w:r>
      <w:r w:rsidR="00915F39">
        <w:rPr>
          <w:rFonts w:ascii="Arial" w:hAnsi="Arial"/>
          <w:sz w:val="19"/>
          <w:szCs w:val="19"/>
        </w:rPr>
        <w:t>y</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w:t>
      </w:r>
      <w:proofErr w:type="gramStart"/>
      <w:r w:rsidR="00127E69">
        <w:rPr>
          <w:rFonts w:ascii="Arial" w:hAnsi="Arial"/>
          <w:sz w:val="19"/>
          <w:szCs w:val="19"/>
        </w:rPr>
        <w:t>at</w:t>
      </w:r>
      <w:proofErr w:type="gramEnd"/>
      <w:r w:rsidR="00127E69">
        <w:rPr>
          <w:rFonts w:ascii="Arial" w:hAnsi="Arial"/>
          <w:sz w:val="19"/>
          <w:szCs w:val="19"/>
        </w:rPr>
        <w:t xml:space="preserve"> </w:t>
      </w:r>
      <w:r w:rsidR="00D41763">
        <w:rPr>
          <w:rFonts w:ascii="Arial" w:hAnsi="Arial"/>
          <w:sz w:val="19"/>
          <w:szCs w:val="19"/>
        </w:rPr>
        <w:t>31 March 202</w:t>
      </w:r>
      <w:r w:rsidR="00021E15">
        <w:rPr>
          <w:rFonts w:ascii="Arial" w:hAnsi="Arial"/>
          <w:sz w:val="19"/>
          <w:szCs w:val="19"/>
        </w:rPr>
        <w:t>3</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DC0B9E">
        <w:rPr>
          <w:rFonts w:ascii="Arial" w:hAnsi="Arial"/>
          <w:sz w:val="19"/>
          <w:szCs w:val="19"/>
        </w:rPr>
        <w:t xml:space="preserve">, </w:t>
      </w:r>
      <w:r w:rsidR="00F354AD" w:rsidRPr="00A64CEF">
        <w:rPr>
          <w:rFonts w:ascii="Arial" w:hAnsi="Arial"/>
          <w:sz w:val="19"/>
          <w:szCs w:val="19"/>
        </w:rPr>
        <w:t xml:space="preserve">changes in shareholders’ equity and cash flows for </w:t>
      </w:r>
      <w:r w:rsidR="00F354AD" w:rsidRPr="00F354AD">
        <w:rPr>
          <w:rFonts w:ascii="Arial" w:hAnsi="Arial"/>
          <w:sz w:val="19"/>
          <w:szCs w:val="19"/>
        </w:rPr>
        <w:t xml:space="preserve">the </w:t>
      </w:r>
      <w:r w:rsidR="00D41763">
        <w:rPr>
          <w:rFonts w:ascii="Arial" w:hAnsi="Arial"/>
          <w:sz w:val="19"/>
          <w:szCs w:val="19"/>
        </w:rPr>
        <w:t>three</w:t>
      </w:r>
      <w:r w:rsidR="00F354AD" w:rsidRPr="00F354AD">
        <w:rPr>
          <w:rFonts w:ascii="Arial" w:hAnsi="Arial" w:cstheme="minorBidi"/>
          <w:sz w:val="19"/>
          <w:szCs w:val="24"/>
          <w:lang w:bidi="th-TH"/>
        </w:rPr>
        <w:t>-month</w:t>
      </w:r>
      <w:r w:rsidR="00F354AD" w:rsidRPr="00F354AD">
        <w:rPr>
          <w:rFonts w:ascii="Arial" w:hAnsi="Arial"/>
          <w:sz w:val="19"/>
          <w:szCs w:val="19"/>
        </w:rPr>
        <w:t xml:space="preserve"> pe</w:t>
      </w:r>
      <w:r w:rsidR="00F354AD" w:rsidRPr="00F354AD">
        <w:rPr>
          <w:rFonts w:ascii="Arial" w:hAnsi="Arial" w:cstheme="minorBidi"/>
          <w:sz w:val="19"/>
          <w:szCs w:val="24"/>
          <w:lang w:bidi="th-TH"/>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AC56BF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4C12E05C" w14:textId="77777777" w:rsidR="00D41763" w:rsidRDefault="00D41763" w:rsidP="00C95DBE">
      <w:pPr>
        <w:pStyle w:val="BodyText"/>
        <w:spacing w:after="0" w:line="360" w:lineRule="auto"/>
        <w:rPr>
          <w:rFonts w:ascii="Arial" w:hAnsi="Arial"/>
          <w:sz w:val="19"/>
          <w:szCs w:val="19"/>
          <w:lang w:val="en-US"/>
        </w:rPr>
      </w:pPr>
    </w:p>
    <w:p w14:paraId="7E5AD779" w14:textId="77777777" w:rsidR="00D4343D" w:rsidRDefault="00D4343D" w:rsidP="00C95DBE">
      <w:pPr>
        <w:pStyle w:val="BodyText"/>
        <w:spacing w:after="0" w:line="360" w:lineRule="auto"/>
        <w:rPr>
          <w:rFonts w:ascii="Arial" w:hAnsi="Arial"/>
          <w:sz w:val="19"/>
          <w:szCs w:val="19"/>
          <w:lang w:val="en-US"/>
        </w:rPr>
      </w:pPr>
    </w:p>
    <w:p w14:paraId="41235ABF" w14:textId="77777777" w:rsidR="00D4343D" w:rsidRDefault="00D4343D" w:rsidP="00C95DBE">
      <w:pPr>
        <w:pStyle w:val="BodyText"/>
        <w:spacing w:after="0" w:line="360" w:lineRule="auto"/>
        <w:rPr>
          <w:rFonts w:ascii="Arial" w:hAnsi="Arial"/>
          <w:sz w:val="19"/>
          <w:szCs w:val="19"/>
          <w:lang w:val="en-US"/>
        </w:rPr>
      </w:pPr>
    </w:p>
    <w:p w14:paraId="0430AEAE" w14:textId="77777777" w:rsidR="00D4343D" w:rsidRDefault="00D4343D"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0EFB6673" w14:textId="77777777" w:rsidR="00194DF4" w:rsidRDefault="00194DF4"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9EFA153" w:rsidR="00D15EA5" w:rsidRPr="000C1EF8" w:rsidRDefault="00D5736F" w:rsidP="000C1EF8">
      <w:pPr>
        <w:spacing w:after="0" w:line="360" w:lineRule="auto"/>
        <w:jc w:val="thaiDistribute"/>
        <w:rPr>
          <w:rFonts w:ascii="Arial" w:hAnsi="Arial"/>
          <w:sz w:val="19"/>
          <w:szCs w:val="19"/>
        </w:rPr>
      </w:pPr>
      <w:r w:rsidRPr="00D5736F">
        <w:rPr>
          <w:rFonts w:ascii="Arial" w:hAnsi="Arial"/>
          <w:sz w:val="19"/>
          <w:szCs w:val="19"/>
          <w:lang w:val="en-US"/>
        </w:rPr>
        <w:t>12</w:t>
      </w:r>
      <w:r w:rsidR="00836B83" w:rsidRPr="00D5736F">
        <w:rPr>
          <w:rFonts w:ascii="Arial" w:hAnsi="Arial"/>
          <w:sz w:val="19"/>
          <w:szCs w:val="19"/>
          <w:lang w:val="en-US"/>
        </w:rPr>
        <w:t xml:space="preserve"> </w:t>
      </w:r>
      <w:r w:rsidR="00D41763" w:rsidRPr="00D5736F">
        <w:rPr>
          <w:rFonts w:ascii="Arial" w:hAnsi="Arial"/>
          <w:sz w:val="19"/>
          <w:szCs w:val="19"/>
          <w:lang w:val="en-US"/>
        </w:rPr>
        <w:t>May 202</w:t>
      </w:r>
      <w:r w:rsidR="00021E15" w:rsidRPr="00D5736F">
        <w:rPr>
          <w:rFonts w:ascii="Arial" w:hAnsi="Arial"/>
          <w:sz w:val="19"/>
          <w:szCs w:val="19"/>
          <w:lang w:val="en-US"/>
        </w:rPr>
        <w:t>3</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9B1C" w14:textId="77777777" w:rsidR="008E7EC8" w:rsidRDefault="008E7EC8">
      <w:r>
        <w:separator/>
      </w:r>
    </w:p>
  </w:endnote>
  <w:endnote w:type="continuationSeparator" w:id="0">
    <w:p w14:paraId="3D675803" w14:textId="77777777" w:rsidR="008E7EC8" w:rsidRDefault="008E7EC8">
      <w:r>
        <w:continuationSeparator/>
      </w:r>
    </w:p>
  </w:endnote>
  <w:endnote w:type="continuationNotice" w:id="1">
    <w:p w14:paraId="147A1857" w14:textId="77777777" w:rsidR="008E7EC8" w:rsidRDefault="008E7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EAC3" w14:textId="77777777" w:rsidR="008E7EC8" w:rsidRDefault="008E7EC8">
      <w:bookmarkStart w:id="0" w:name="_Hlk482348182"/>
      <w:bookmarkEnd w:id="0"/>
      <w:r>
        <w:separator/>
      </w:r>
    </w:p>
  </w:footnote>
  <w:footnote w:type="continuationSeparator" w:id="0">
    <w:p w14:paraId="73250BCC" w14:textId="77777777" w:rsidR="008E7EC8" w:rsidRDefault="008E7EC8">
      <w:r>
        <w:continuationSeparator/>
      </w:r>
    </w:p>
  </w:footnote>
  <w:footnote w:type="continuationNotice" w:id="1">
    <w:p w14:paraId="67C1FC53" w14:textId="77777777" w:rsidR="008E7EC8" w:rsidRDefault="008E7E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14C31AE"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82E9DB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1E15"/>
    <w:rsid w:val="0002277D"/>
    <w:rsid w:val="00027DE7"/>
    <w:rsid w:val="0003023B"/>
    <w:rsid w:val="00030453"/>
    <w:rsid w:val="00031D17"/>
    <w:rsid w:val="00034B04"/>
    <w:rsid w:val="00037BF7"/>
    <w:rsid w:val="0004038F"/>
    <w:rsid w:val="00044ACE"/>
    <w:rsid w:val="0004544A"/>
    <w:rsid w:val="0004550E"/>
    <w:rsid w:val="00052614"/>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5487"/>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40BDF"/>
    <w:rsid w:val="00443CE3"/>
    <w:rsid w:val="00452E7B"/>
    <w:rsid w:val="004546FA"/>
    <w:rsid w:val="00455767"/>
    <w:rsid w:val="004558F7"/>
    <w:rsid w:val="0046070B"/>
    <w:rsid w:val="00464A0C"/>
    <w:rsid w:val="00466AB7"/>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6F66"/>
    <w:rsid w:val="005070FA"/>
    <w:rsid w:val="00510080"/>
    <w:rsid w:val="0051160C"/>
    <w:rsid w:val="0052186A"/>
    <w:rsid w:val="00525ACF"/>
    <w:rsid w:val="005321D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B83"/>
    <w:rsid w:val="0084310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6FC0"/>
    <w:rsid w:val="00884FF7"/>
    <w:rsid w:val="00887920"/>
    <w:rsid w:val="00887F7B"/>
    <w:rsid w:val="00890AE0"/>
    <w:rsid w:val="00892375"/>
    <w:rsid w:val="00894ACE"/>
    <w:rsid w:val="008975BC"/>
    <w:rsid w:val="008A4140"/>
    <w:rsid w:val="008A5CC0"/>
    <w:rsid w:val="008B19D9"/>
    <w:rsid w:val="008B1FD3"/>
    <w:rsid w:val="008B204B"/>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33AE"/>
    <w:rsid w:val="008F4ACA"/>
    <w:rsid w:val="008F6685"/>
    <w:rsid w:val="008F6BF3"/>
    <w:rsid w:val="00900E26"/>
    <w:rsid w:val="0091222B"/>
    <w:rsid w:val="00912F98"/>
    <w:rsid w:val="00915F39"/>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C302A"/>
    <w:rsid w:val="009D70A1"/>
    <w:rsid w:val="009E08FF"/>
    <w:rsid w:val="009E278C"/>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A6E71"/>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6F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906"/>
    <w:rsid w:val="00C06939"/>
    <w:rsid w:val="00C06B34"/>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D7617"/>
    <w:rsid w:val="00CE1EFA"/>
    <w:rsid w:val="00CE24E5"/>
    <w:rsid w:val="00CE41DB"/>
    <w:rsid w:val="00CE4D96"/>
    <w:rsid w:val="00CE5FD4"/>
    <w:rsid w:val="00CF143E"/>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43D"/>
    <w:rsid w:val="00D460E7"/>
    <w:rsid w:val="00D46AD5"/>
    <w:rsid w:val="00D51361"/>
    <w:rsid w:val="00D539DA"/>
    <w:rsid w:val="00D55D8E"/>
    <w:rsid w:val="00D5736F"/>
    <w:rsid w:val="00D62C5A"/>
    <w:rsid w:val="00D63ABC"/>
    <w:rsid w:val="00D6512F"/>
    <w:rsid w:val="00D66620"/>
    <w:rsid w:val="00D675F1"/>
    <w:rsid w:val="00D70482"/>
    <w:rsid w:val="00D73B96"/>
    <w:rsid w:val="00D7731D"/>
    <w:rsid w:val="00D80807"/>
    <w:rsid w:val="00D86917"/>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6B53"/>
    <w:rsid w:val="00E9110B"/>
    <w:rsid w:val="00E925B5"/>
    <w:rsid w:val="00EA2B6F"/>
    <w:rsid w:val="00EA3DDE"/>
    <w:rsid w:val="00EB3478"/>
    <w:rsid w:val="00EB4B39"/>
    <w:rsid w:val="00EB6AF7"/>
    <w:rsid w:val="00EB6FE3"/>
    <w:rsid w:val="00EC1370"/>
    <w:rsid w:val="00ED12FD"/>
    <w:rsid w:val="00ED1555"/>
    <w:rsid w:val="00ED4789"/>
    <w:rsid w:val="00EE0F65"/>
    <w:rsid w:val="00EF7A4D"/>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318ECB47-8B24-49D9-9E20-6D8EADC25029}"/>
</file>

<file path=customXml/itemProps3.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documentManagement/types"/>
    <ds:schemaRef ds:uri="ec0ec48b-1e62-4ddc-947b-36e9c5812612"/>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102</TotalTime>
  <Pages>2</Pages>
  <Words>285</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73</cp:revision>
  <cp:lastPrinted>2021-08-13T11:59:00Z</cp:lastPrinted>
  <dcterms:created xsi:type="dcterms:W3CDTF">2021-11-08T04:47:00Z</dcterms:created>
  <dcterms:modified xsi:type="dcterms:W3CDTF">2023-05-11T16:13:00Z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ies>
</file>