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0D558D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B1183B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921643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="00DA7339">
        <w:rPr>
          <w:rFonts w:ascii="Angsana New" w:hAnsi="Angsana New"/>
          <w:sz w:val="30"/>
          <w:szCs w:val="30"/>
        </w:rPr>
        <w:t xml:space="preserve"> </w:t>
      </w:r>
      <w:r w:rsidR="00DA7339">
        <w:rPr>
          <w:rFonts w:ascii="Angsana New" w:hAnsi="Angsana New" w:hint="cs"/>
          <w:sz w:val="30"/>
          <w:szCs w:val="30"/>
          <w:cs/>
        </w:rPr>
        <w:t>(ปรับปรุง 2565)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A95220" w:rsidRPr="00921643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="009F0049">
        <w:rPr>
          <w:rFonts w:ascii="Angsana New" w:hAnsi="Angsana New"/>
          <w:sz w:val="30"/>
          <w:szCs w:val="30"/>
          <w:cs/>
        </w:rPr>
        <w:t>ธ</w:t>
      </w:r>
      <w:r w:rsidR="009F0049">
        <w:rPr>
          <w:rFonts w:ascii="Angsana New" w:hAnsi="Angsana New" w:hint="cs"/>
          <w:sz w:val="30"/>
          <w:szCs w:val="30"/>
          <w:cs/>
        </w:rPr>
        <w:t>ั</w:t>
      </w:r>
      <w:r w:rsidR="00557BCC">
        <w:rPr>
          <w:rFonts w:ascii="Angsana New" w:hAnsi="Angsana New"/>
          <w:sz w:val="30"/>
          <w:szCs w:val="30"/>
          <w:cs/>
        </w:rPr>
        <w:t>นวาคม 256</w:t>
      </w:r>
      <w:r w:rsidR="00DA7339">
        <w:rPr>
          <w:rFonts w:ascii="Angsana New" w:hAnsi="Angsana New" w:hint="cs"/>
          <w:sz w:val="30"/>
          <w:szCs w:val="30"/>
          <w:cs/>
        </w:rPr>
        <w:t>5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="00837E3B">
        <w:rPr>
          <w:rFonts w:ascii="Angsana New" w:hAnsi="Angsana New"/>
          <w:sz w:val="30"/>
          <w:szCs w:val="30"/>
          <w:cs/>
        </w:rPr>
        <w:t>ธัน</w:t>
      </w:r>
      <w:r w:rsidR="00557BCC">
        <w:rPr>
          <w:rFonts w:ascii="Angsana New" w:hAnsi="Angsana New"/>
          <w:sz w:val="30"/>
          <w:szCs w:val="30"/>
          <w:cs/>
        </w:rPr>
        <w:t>วาคม 256</w:t>
      </w:r>
      <w:r w:rsidR="00605809">
        <w:rPr>
          <w:rFonts w:ascii="Angsana New" w:hAnsi="Angsana New"/>
          <w:sz w:val="30"/>
          <w:szCs w:val="30"/>
        </w:rPr>
        <w:t>5</w:t>
      </w:r>
    </w:p>
    <w:p w:rsidR="008242BB" w:rsidRPr="00921643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557BCC">
        <w:rPr>
          <w:rFonts w:ascii="Angsana New" w:hAnsi="Angsana New"/>
          <w:sz w:val="30"/>
          <w:szCs w:val="30"/>
          <w:cs/>
        </w:rPr>
        <w:t>256</w:t>
      </w:r>
      <w:r w:rsidR="00605809">
        <w:rPr>
          <w:rFonts w:ascii="Angsana New" w:hAnsi="Angsana New"/>
          <w:sz w:val="30"/>
          <w:szCs w:val="30"/>
        </w:rPr>
        <w:t>6</w:t>
      </w:r>
      <w:r w:rsidR="00557BCC">
        <w:rPr>
          <w:rFonts w:ascii="Angsana New" w:hAnsi="Angsana New"/>
          <w:sz w:val="30"/>
          <w:szCs w:val="30"/>
          <w:cs/>
        </w:rPr>
        <w:t xml:space="preserve"> และ 256</w:t>
      </w:r>
      <w:r w:rsidR="00605809">
        <w:rPr>
          <w:rFonts w:ascii="Angsana New" w:hAnsi="Angsana New"/>
          <w:sz w:val="30"/>
          <w:szCs w:val="30"/>
        </w:rPr>
        <w:t>5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 xml:space="preserve">และงบการเงินรวมสำหรับปีสิ้นสุดวันที่ 31 </w:t>
      </w:r>
      <w:r w:rsidR="00837E3B">
        <w:rPr>
          <w:rFonts w:ascii="Angsana New" w:hAnsi="Angsana New" w:hint="cs"/>
          <w:sz w:val="30"/>
          <w:szCs w:val="30"/>
          <w:cs/>
        </w:rPr>
        <w:t>ธัน</w:t>
      </w:r>
      <w:r w:rsidR="00557BCC">
        <w:rPr>
          <w:rFonts w:ascii="Angsana New" w:hAnsi="Angsana New" w:hint="cs"/>
          <w:sz w:val="30"/>
          <w:szCs w:val="30"/>
          <w:cs/>
        </w:rPr>
        <w:t>วาคม 256</w:t>
      </w:r>
      <w:r w:rsidR="00605809">
        <w:rPr>
          <w:rFonts w:ascii="Angsana New" w:hAnsi="Angsana New"/>
          <w:sz w:val="30"/>
          <w:szCs w:val="30"/>
        </w:rPr>
        <w:t>5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</w:t>
      </w:r>
      <w:r w:rsidRPr="007254D7">
        <w:rPr>
          <w:rFonts w:ascii="Angsana New" w:hAnsi="Angsana New" w:hint="cs"/>
          <w:sz w:val="30"/>
          <w:szCs w:val="30"/>
          <w:cs/>
        </w:rPr>
        <w:t xml:space="preserve">กล่าวในหมายเหตุ </w:t>
      </w:r>
      <w:r w:rsidR="00BF2BD9">
        <w:rPr>
          <w:rFonts w:ascii="Angsana New" w:hAnsi="Angsana New"/>
          <w:sz w:val="30"/>
          <w:szCs w:val="30"/>
        </w:rPr>
        <w:t>5</w:t>
      </w:r>
    </w:p>
    <w:p w:rsidR="009603C3" w:rsidRPr="00921643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9603C3" w:rsidRPr="003B289C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B289C">
        <w:rPr>
          <w:rFonts w:ascii="Angsana New" w:hAnsi="Angsana New"/>
          <w:spacing w:val="-2"/>
          <w:sz w:val="30"/>
          <w:szCs w:val="30"/>
          <w:cs/>
        </w:rPr>
        <w:t>รายการบัญชีระหว่างบริษัท</w:t>
      </w:r>
      <w:r w:rsidRPr="003B289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3B289C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="003B5E01" w:rsidRPr="003B289C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3B5E01" w:rsidRPr="003B289C">
        <w:rPr>
          <w:rFonts w:ascii="Angsana New" w:hAnsi="Angsana New"/>
          <w:spacing w:val="-2"/>
          <w:sz w:val="30"/>
          <w:szCs w:val="30"/>
        </w:rPr>
        <w:t>“</w:t>
      </w:r>
      <w:r w:rsidR="003B5E01" w:rsidRPr="003B289C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3B5E01" w:rsidRPr="003B289C">
        <w:rPr>
          <w:rFonts w:ascii="Angsana New" w:hAnsi="Angsana New"/>
          <w:spacing w:val="-2"/>
          <w:sz w:val="30"/>
          <w:szCs w:val="30"/>
        </w:rPr>
        <w:t>”</w:t>
      </w:r>
      <w:r w:rsidR="003B5E01" w:rsidRPr="003B289C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3B289C">
        <w:rPr>
          <w:rFonts w:ascii="Angsana New" w:hAnsi="Angsana New"/>
          <w:spacing w:val="-2"/>
          <w:sz w:val="30"/>
          <w:szCs w:val="30"/>
          <w:cs/>
        </w:rPr>
        <w:t>ที่มีนัยสำคัญได้ถูกตัดรายการในการ</w:t>
      </w:r>
      <w:r w:rsidRPr="003B289C">
        <w:rPr>
          <w:rFonts w:ascii="Angsana New" w:hAnsi="Angsana New" w:hint="cs"/>
          <w:spacing w:val="-2"/>
          <w:sz w:val="30"/>
          <w:szCs w:val="30"/>
          <w:cs/>
        </w:rPr>
        <w:t>จัด</w:t>
      </w:r>
      <w:r w:rsidRPr="003B289C">
        <w:rPr>
          <w:rFonts w:ascii="Angsana New" w:hAnsi="Angsana New"/>
          <w:spacing w:val="-2"/>
          <w:sz w:val="30"/>
          <w:szCs w:val="30"/>
          <w:cs/>
        </w:rPr>
        <w:t>ทำงบการเงินรวมแล้ว</w:t>
      </w:r>
    </w:p>
    <w:p w:rsidR="009B28C8" w:rsidRPr="00921643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C8793A" w:rsidRDefault="00AF59AE" w:rsidP="0013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B57C1">
        <w:rPr>
          <w:rFonts w:ascii="Angsana New" w:hAnsi="Angsana New"/>
          <w:sz w:val="30"/>
          <w:szCs w:val="30"/>
          <w:cs/>
          <w:lang w:val="th-TH"/>
        </w:rPr>
        <w:t>เริ่มตั้งแต่วันที่ 1 มกราคม 256</w:t>
      </w:r>
      <w:r>
        <w:rPr>
          <w:rFonts w:ascii="Angsana New" w:hAnsi="Angsana New" w:hint="cs"/>
          <w:sz w:val="30"/>
          <w:szCs w:val="30"/>
          <w:cs/>
          <w:lang w:val="th-TH"/>
        </w:rPr>
        <w:t>6</w:t>
      </w:r>
      <w:r w:rsidRPr="006B57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6B57C1">
        <w:rPr>
          <w:rFonts w:ascii="Angsana New" w:hAnsi="Angsana New"/>
          <w:sz w:val="30"/>
          <w:szCs w:val="30"/>
          <w:cs/>
          <w:lang w:val="th-TH"/>
        </w:rPr>
        <w:t>บริษัทได้ถือปฏิบัติตามกรอบแนวคิดสำหรับการรายงานทางการเงิน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มาตรฐานการบัญชี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(TAS) มาตรฐานการรายงานทางการเงิ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 w:rsidRPr="006B57C1">
        <w:rPr>
          <w:rFonts w:ascii="Angsana New" w:hAnsi="Angsana New"/>
          <w:sz w:val="30"/>
          <w:szCs w:val="30"/>
          <w:cs/>
          <w:lang w:val="th-TH"/>
        </w:rPr>
        <w:t xml:space="preserve">(TFRS) 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Pr="006B57C1">
        <w:rPr>
          <w:rFonts w:ascii="Angsana New" w:hAnsi="Angsana New"/>
          <w:sz w:val="30"/>
          <w:szCs w:val="30"/>
          <w:cs/>
          <w:lang w:val="th-TH"/>
        </w:rPr>
        <w:t>ารตีความมาตรฐานการบัญชี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(TSIC) การตีความมาตรฐานการรายงานทางการเงิน (TFRIC)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 และแนวปฏิบัติทางการบัญชี</w:t>
      </w:r>
      <w:r w:rsidRPr="006B57C1">
        <w:rPr>
          <w:rFonts w:ascii="Angsana New" w:hAnsi="Angsana New"/>
          <w:sz w:val="30"/>
          <w:szCs w:val="30"/>
          <w:cs/>
          <w:lang w:val="th-TH"/>
        </w:rPr>
        <w:t>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มีความเหมาะสมมากยิ่งขึ้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อย่างไรก็ดี มีการเปลี่ยนแปลงที่สำคัญเกี่ยวกับการรับรู้รายการในส่วนของ TAS 16 “ที่ดิน อาคารและอุปกรณ์” โดยกำหนดให้รับรู้สิ่งตอบแทนที่ได้รับก่อนที่ที่ดิน อาคารและอุปกรณ์จะอยู่ในสภาพพร้อมที่จะใช้ได้ตามประสงค์เป็นรายได้ควบคู่ไปกับต้นทุนที่เกี่ยวข้องในกำไรหรือขาดทุนแทนข้อกำหนดเดิมที่ให้รับรู้รายการดังกล่าวเป็นรายการหักออกจากต้นทุนของที่ดิน อาคารและอุปกรณ์นั้น นอกจากนี้ สภาวิชาชีพบัญชียังได้ออก TFRS 17 “สัญญาประกันภัย” มาแทน TFRS 4 ซึ่งจะมีผลบังคับใช้สำหรับรอบระยะเวลาบัญชีที่เริ่มในหรือหลังวันที่ 1 มกราคม 2568 ทั้งนี้ กลุ่มบริษัทยังไม่ได้นำ TFRS 17 ที่ออกใหม่ข้างต้นมาเริ่มถือปฏิบัติในการจัดทำ</w:t>
      </w:r>
      <w:r>
        <w:rPr>
          <w:rFonts w:ascii="Angsana New" w:hAnsi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Pr="006B57C1">
        <w:rPr>
          <w:rFonts w:ascii="Angsana New" w:hAnsi="Angsana New"/>
          <w:sz w:val="30"/>
          <w:szCs w:val="30"/>
          <w:cs/>
          <w:lang w:val="th-TH"/>
        </w:rPr>
        <w:t>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เมื่อนำมาเริ่มถือปฏิบัติจะไม่มีผลกระทบที่เป็นสาระสำคัญต่องบการเงินของกลุ่มบริษัท</w:t>
      </w:r>
    </w:p>
    <w:p w:rsidR="00921643" w:rsidRPr="00921643" w:rsidRDefault="00921643" w:rsidP="0013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AF59AE" w:rsidRPr="00921643" w:rsidRDefault="007E78BE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090FDB" w:rsidRPr="00E349F6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E349F6">
        <w:rPr>
          <w:rFonts w:ascii="Angsana New" w:hAnsi="Angsana New"/>
          <w:b/>
          <w:bCs/>
          <w:sz w:val="26"/>
          <w:szCs w:val="26"/>
          <w:cs/>
        </w:rPr>
        <w:lastRenderedPageBreak/>
        <w:t>สรุป</w:t>
      </w:r>
      <w:r w:rsidR="00090FDB" w:rsidRPr="00E349F6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E448F0" w:rsidRPr="00973E31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747F5" w:rsidRPr="00E349F6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E349F6">
        <w:rPr>
          <w:rFonts w:ascii="Angsana New" w:hAnsi="Angsana New"/>
          <w:sz w:val="26"/>
          <w:szCs w:val="26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3</w:t>
      </w:r>
      <w:r w:rsidRPr="00E349F6">
        <w:rPr>
          <w:rFonts w:ascii="Angsana New" w:hAnsi="Angsana New"/>
          <w:sz w:val="26"/>
          <w:szCs w:val="26"/>
        </w:rPr>
        <w:t>1</w:t>
      </w:r>
      <w:r w:rsidRPr="00E349F6">
        <w:rPr>
          <w:rFonts w:ascii="Angsana New" w:hAnsi="Angsana New"/>
          <w:sz w:val="26"/>
          <w:szCs w:val="26"/>
          <w:cs/>
        </w:rPr>
        <w:t xml:space="preserve"> มีนาคม 256</w:t>
      </w:r>
      <w:r w:rsidR="00605809" w:rsidRPr="00E349F6">
        <w:rPr>
          <w:rFonts w:ascii="Angsana New" w:hAnsi="Angsana New"/>
          <w:sz w:val="26"/>
          <w:szCs w:val="26"/>
        </w:rPr>
        <w:t>6</w:t>
      </w:r>
      <w:r w:rsidRPr="00E349F6">
        <w:rPr>
          <w:rFonts w:ascii="Angsana New" w:hAnsi="Angsana New"/>
          <w:sz w:val="26"/>
          <w:szCs w:val="26"/>
          <w:cs/>
        </w:rPr>
        <w:t xml:space="preserve"> และ 256</w:t>
      </w:r>
      <w:r w:rsidR="00605809" w:rsidRPr="00E349F6">
        <w:rPr>
          <w:rFonts w:ascii="Angsana New" w:hAnsi="Angsana New"/>
          <w:sz w:val="26"/>
          <w:szCs w:val="26"/>
        </w:rPr>
        <w:t>5</w:t>
      </w:r>
      <w:r w:rsidRPr="00E349F6">
        <w:rPr>
          <w:rFonts w:ascii="Angsana New" w:hAnsi="Angsana New"/>
          <w:sz w:val="26"/>
          <w:szCs w:val="26"/>
        </w:rPr>
        <w:t xml:space="preserve"> </w:t>
      </w:r>
      <w:r w:rsidRPr="00E349F6">
        <w:rPr>
          <w:rFonts w:ascii="Angsana New" w:hAnsi="Angsana New"/>
          <w:sz w:val="26"/>
          <w:szCs w:val="26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E349F6">
        <w:rPr>
          <w:rFonts w:ascii="Angsana New" w:hAnsi="Angsana New"/>
          <w:sz w:val="26"/>
          <w:szCs w:val="26"/>
        </w:rPr>
        <w:t xml:space="preserve">31 </w:t>
      </w:r>
      <w:r w:rsidRPr="00E349F6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E349F6">
        <w:rPr>
          <w:rFonts w:ascii="Angsana New" w:hAnsi="Angsana New"/>
          <w:sz w:val="26"/>
          <w:szCs w:val="26"/>
        </w:rPr>
        <w:t>256</w:t>
      </w:r>
      <w:r w:rsidR="00605809" w:rsidRPr="00E349F6">
        <w:rPr>
          <w:rFonts w:ascii="Angsana New" w:hAnsi="Angsana New"/>
          <w:sz w:val="26"/>
          <w:szCs w:val="26"/>
        </w:rPr>
        <w:t>5</w:t>
      </w:r>
      <w:r w:rsidRPr="00E349F6">
        <w:rPr>
          <w:rFonts w:ascii="Angsana New" w:hAnsi="Angsana New"/>
          <w:sz w:val="26"/>
          <w:szCs w:val="26"/>
        </w:rPr>
        <w:t xml:space="preserve"> </w:t>
      </w:r>
      <w:r w:rsidRPr="00E349F6">
        <w:rPr>
          <w:rFonts w:ascii="Angsana New" w:hAnsi="Angsana New"/>
          <w:sz w:val="26"/>
          <w:szCs w:val="26"/>
          <w:cs/>
        </w:rPr>
        <w:t>ยกเว้นเรื่องเกี่ยวกับการนำ</w:t>
      </w:r>
      <w:r w:rsidR="00E032C5" w:rsidRPr="00E349F6">
        <w:rPr>
          <w:rFonts w:ascii="Angsana New" w:hAnsi="Angsana New" w:hint="cs"/>
          <w:sz w:val="26"/>
          <w:szCs w:val="26"/>
          <w:cs/>
        </w:rPr>
        <w:t>กรอบแนวคิดสำหรับการรายงาน</w:t>
      </w:r>
      <w:r w:rsidR="007E78BE" w:rsidRPr="00E349F6">
        <w:rPr>
          <w:rFonts w:ascii="Angsana New" w:hAnsi="Angsana New" w:hint="cs"/>
          <w:sz w:val="26"/>
          <w:szCs w:val="26"/>
          <w:cs/>
        </w:rPr>
        <w:t>ทางการเงิน</w:t>
      </w:r>
      <w:r w:rsidRPr="00E349F6">
        <w:rPr>
          <w:rFonts w:ascii="Angsana New" w:hAnsi="Angsana New"/>
          <w:sz w:val="26"/>
          <w:szCs w:val="26"/>
          <w:cs/>
        </w:rPr>
        <w:t xml:space="preserve"> </w:t>
      </w:r>
      <w:r w:rsidRPr="00E349F6">
        <w:rPr>
          <w:rFonts w:ascii="Angsana New" w:hAnsi="Angsana New"/>
          <w:sz w:val="26"/>
          <w:szCs w:val="26"/>
        </w:rPr>
        <w:t xml:space="preserve">TAS / TFRS / TSIC / TFRIC </w:t>
      </w:r>
      <w:r w:rsidRPr="00E349F6">
        <w:rPr>
          <w:rFonts w:ascii="Angsana New" w:hAnsi="Angsana New"/>
          <w:sz w:val="26"/>
          <w:szCs w:val="26"/>
          <w:cs/>
        </w:rPr>
        <w:t>และแนวปฏิบัติทางการบัญชีที่ปรับปรุงใหม่ตามที่กล่าวในหมายเหตุ 1 มาเริ่มถือปฏิบัติซึ่งไม่มีผลกระทบที่เป็นสาระสำคัญ</w:t>
      </w:r>
    </w:p>
    <w:p w:rsidR="00D63833" w:rsidRPr="00973E31" w:rsidRDefault="00D63833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:rsidR="00090FDB" w:rsidRPr="00E349F6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E349F6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</w:t>
      </w:r>
      <w:r w:rsidR="00B831FB" w:rsidRPr="00E349F6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Pr="00E349F6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:rsidR="00090FDB" w:rsidRPr="00973E31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B5E83" w:rsidRPr="00E349F6" w:rsidRDefault="00570466" w:rsidP="00D7100A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E349F6">
        <w:rPr>
          <w:rFonts w:ascii="Angsana New" w:hAnsi="Angsana New"/>
          <w:color w:val="000000"/>
          <w:sz w:val="26"/>
          <w:szCs w:val="26"/>
          <w:cs/>
        </w:rPr>
        <w:t>รายได้</w:t>
      </w:r>
      <w:r w:rsidR="001553FD" w:rsidRPr="00E349F6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E349F6">
        <w:rPr>
          <w:rFonts w:ascii="Angsana New" w:hAnsi="Angsana New"/>
          <w:color w:val="000000"/>
          <w:sz w:val="26"/>
          <w:szCs w:val="26"/>
          <w:cs/>
        </w:rPr>
        <w:t>ค่าใช้จ่ายที่เกิด</w:t>
      </w:r>
      <w:r w:rsidR="00B831FB" w:rsidRPr="00E349F6">
        <w:rPr>
          <w:rFonts w:ascii="Angsana New" w:hAnsi="Angsana New" w:hint="cs"/>
          <w:color w:val="000000"/>
          <w:sz w:val="26"/>
          <w:szCs w:val="26"/>
          <w:cs/>
        </w:rPr>
        <w:t>ขึ้นกับ</w:t>
      </w:r>
      <w:r w:rsidRPr="00E349F6">
        <w:rPr>
          <w:rFonts w:ascii="Angsana New" w:hAnsi="Angsana New"/>
          <w:color w:val="000000"/>
          <w:sz w:val="26"/>
          <w:szCs w:val="26"/>
          <w:cs/>
        </w:rPr>
        <w:t>บุคคลหรือ</w:t>
      </w:r>
      <w:r w:rsidR="00B831FB" w:rsidRPr="00E349F6">
        <w:rPr>
          <w:rFonts w:ascii="Angsana New" w:hAnsi="Angsana New" w:hint="cs"/>
          <w:color w:val="000000"/>
          <w:sz w:val="26"/>
          <w:szCs w:val="26"/>
          <w:cs/>
        </w:rPr>
        <w:t>กิจการ</w:t>
      </w:r>
      <w:r w:rsidRPr="00E349F6">
        <w:rPr>
          <w:rFonts w:ascii="Angsana New" w:hAnsi="Angsana New"/>
          <w:color w:val="000000"/>
          <w:sz w:val="26"/>
          <w:szCs w:val="26"/>
          <w:cs/>
        </w:rPr>
        <w:t>ที่เกี่ยวข้องกัน</w:t>
      </w:r>
      <w:r w:rsidR="00632C23" w:rsidRPr="00E349F6">
        <w:rPr>
          <w:rFonts w:ascii="Angsana New" w:hAnsi="Angsana New"/>
          <w:color w:val="000000"/>
          <w:sz w:val="26"/>
          <w:szCs w:val="26"/>
          <w:cs/>
        </w:rPr>
        <w:t>สำหรับงวดสามเดือน</w:t>
      </w:r>
      <w:r w:rsidR="008C2D8F" w:rsidRPr="00E349F6">
        <w:rPr>
          <w:rFonts w:ascii="Angsana New" w:hAnsi="Angsana New"/>
          <w:color w:val="000000"/>
          <w:sz w:val="26"/>
          <w:szCs w:val="26"/>
          <w:cs/>
        </w:rPr>
        <w:t xml:space="preserve">สิ้นสุดวันที่ </w:t>
      </w:r>
      <w:r w:rsidR="007B5E83" w:rsidRPr="00E349F6">
        <w:rPr>
          <w:rFonts w:ascii="Angsana New" w:hAnsi="Angsana New"/>
          <w:color w:val="000000"/>
          <w:sz w:val="26"/>
          <w:szCs w:val="26"/>
          <w:cs/>
        </w:rPr>
        <w:t xml:space="preserve">31 มีนาคม </w:t>
      </w:r>
      <w:r w:rsidR="00557BCC" w:rsidRPr="00E349F6">
        <w:rPr>
          <w:rFonts w:ascii="Angsana New" w:hAnsi="Angsana New"/>
          <w:color w:val="000000"/>
          <w:sz w:val="26"/>
          <w:szCs w:val="26"/>
          <w:cs/>
        </w:rPr>
        <w:t>256</w:t>
      </w:r>
      <w:r w:rsidR="00605809" w:rsidRPr="00E349F6">
        <w:rPr>
          <w:rFonts w:ascii="Angsana New" w:hAnsi="Angsana New"/>
          <w:color w:val="000000"/>
          <w:sz w:val="26"/>
          <w:szCs w:val="26"/>
        </w:rPr>
        <w:t>6</w:t>
      </w:r>
      <w:r w:rsidR="00557BCC" w:rsidRPr="00E349F6">
        <w:rPr>
          <w:rFonts w:ascii="Angsana New" w:hAnsi="Angsana New"/>
          <w:color w:val="000000"/>
          <w:sz w:val="26"/>
          <w:szCs w:val="26"/>
          <w:cs/>
        </w:rPr>
        <w:t xml:space="preserve"> และ 256</w:t>
      </w:r>
      <w:r w:rsidR="00605809" w:rsidRPr="00E349F6">
        <w:rPr>
          <w:rFonts w:ascii="Angsana New" w:hAnsi="Angsana New"/>
          <w:color w:val="000000"/>
          <w:sz w:val="26"/>
          <w:szCs w:val="26"/>
        </w:rPr>
        <w:t>5</w:t>
      </w:r>
      <w:r w:rsidR="00D96C84" w:rsidRPr="00E349F6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81BF9" w:rsidRPr="00E349F6">
        <w:rPr>
          <w:rFonts w:ascii="Angsana New" w:hAnsi="Angsana New"/>
          <w:color w:val="000000"/>
          <w:sz w:val="26"/>
          <w:szCs w:val="26"/>
          <w:cs/>
        </w:rPr>
        <w:t>มีดังนี้</w:t>
      </w:r>
    </w:p>
    <w:p w:rsidR="00A22D28" w:rsidRPr="00973E31" w:rsidRDefault="00A22D28" w:rsidP="00D7100A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2"/>
        <w:gridCol w:w="1338"/>
        <w:gridCol w:w="283"/>
        <w:gridCol w:w="1337"/>
      </w:tblGrid>
      <w:tr w:rsidR="007B5E83" w:rsidRPr="00E349F6" w:rsidTr="008034FF">
        <w:trPr>
          <w:tblHeader/>
        </w:trPr>
        <w:tc>
          <w:tcPr>
            <w:tcW w:w="3798" w:type="dxa"/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B5E83" w:rsidRPr="00E349F6" w:rsidTr="008034FF">
        <w:trPr>
          <w:tblHeader/>
        </w:trPr>
        <w:tc>
          <w:tcPr>
            <w:tcW w:w="3798" w:type="dxa"/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</w:t>
            </w:r>
            <w:r w:rsidR="00BE6BE1"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F6DAF" w:rsidRPr="00E349F6" w:rsidTr="008034FF">
        <w:trPr>
          <w:tblHeader/>
        </w:trPr>
        <w:tc>
          <w:tcPr>
            <w:tcW w:w="3798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E349F6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F6DAF" w:rsidRPr="00E349F6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2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2F6DAF" w:rsidRPr="00E349F6" w:rsidRDefault="002F6DAF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E349F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2F6DAF" w:rsidRPr="00E349F6" w:rsidTr="008034FF">
        <w:tc>
          <w:tcPr>
            <w:tcW w:w="3798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F6DAF" w:rsidRPr="00E349F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F6DAF" w:rsidRPr="00E349F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31,769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22,815</w:t>
            </w: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7B5E83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39,010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,401</w:t>
            </w: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34,281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3,583</w:t>
            </w: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39,010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8,401</w:t>
            </w: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41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66,050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26,398</w:t>
            </w: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D96C8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185</w:t>
            </w: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D96C84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2,429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282" w:type="dxa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D96C84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82</w:t>
            </w:r>
          </w:p>
        </w:tc>
        <w:tc>
          <w:tcPr>
            <w:tcW w:w="282" w:type="dxa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31516A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2,429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,008</w:t>
            </w: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267</w:t>
            </w:r>
          </w:p>
        </w:tc>
      </w:tr>
      <w:tr w:rsidR="002E2335" w:rsidRPr="00E349F6" w:rsidTr="003D4F85">
        <w:tc>
          <w:tcPr>
            <w:tcW w:w="3798" w:type="dxa"/>
            <w:vAlign w:val="bottom"/>
          </w:tcPr>
          <w:p w:rsidR="002E2335" w:rsidRPr="00E349F6" w:rsidRDefault="002E2335" w:rsidP="007E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2E2335" w:rsidRPr="00E349F6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2335" w:rsidRPr="00E349F6" w:rsidTr="003D4F85">
        <w:tc>
          <w:tcPr>
            <w:tcW w:w="3798" w:type="dxa"/>
            <w:vAlign w:val="bottom"/>
          </w:tcPr>
          <w:p w:rsidR="002E2335" w:rsidRPr="00E349F6" w:rsidRDefault="002E2335" w:rsidP="00243F3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E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2E2335" w:rsidRPr="00E349F6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441</w:t>
            </w:r>
          </w:p>
        </w:tc>
      </w:tr>
      <w:tr w:rsidR="001F2422" w:rsidRPr="00E349F6" w:rsidTr="00AD0EF1">
        <w:tc>
          <w:tcPr>
            <w:tcW w:w="3798" w:type="dxa"/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6662" w:rsidRPr="00E349F6" w:rsidTr="00AD0EF1">
        <w:tc>
          <w:tcPr>
            <w:tcW w:w="3798" w:type="dxa"/>
            <w:vAlign w:val="bottom"/>
          </w:tcPr>
          <w:p w:rsidR="00D96662" w:rsidRPr="00E349F6" w:rsidRDefault="00D96662" w:rsidP="00AD0EF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" w:type="dxa"/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7E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ค่าโฆษณา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2335" w:rsidRPr="00E349F6" w:rsidTr="008034FF">
        <w:tc>
          <w:tcPr>
            <w:tcW w:w="3798" w:type="dxa"/>
            <w:vAlign w:val="bottom"/>
          </w:tcPr>
          <w:p w:rsidR="002E2335" w:rsidRPr="00E349F6" w:rsidRDefault="002E2335" w:rsidP="0095199B">
            <w:pPr>
              <w:tabs>
                <w:tab w:val="clear" w:pos="258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282" w:type="dxa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</w:t>
            </w:r>
          </w:p>
        </w:tc>
      </w:tr>
      <w:tr w:rsidR="00A065CB" w:rsidRPr="00E349F6" w:rsidTr="008512DF">
        <w:tc>
          <w:tcPr>
            <w:tcW w:w="3798" w:type="dxa"/>
            <w:vAlign w:val="bottom"/>
          </w:tcPr>
          <w:p w:rsidR="00A065CB" w:rsidRPr="00E349F6" w:rsidRDefault="00A065CB" w:rsidP="0048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ค่าเช่าที่ดิน</w:t>
            </w:r>
            <w:r w:rsidR="00483DD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ภายใต้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065CB" w:rsidRPr="00E349F6" w:rsidRDefault="00A065CB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A065CB" w:rsidRPr="00E349F6" w:rsidRDefault="00A065CB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065CB" w:rsidRPr="00E349F6" w:rsidRDefault="00A065CB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73E31" w:rsidRPr="00E349F6" w:rsidTr="008512DF">
        <w:tc>
          <w:tcPr>
            <w:tcW w:w="3798" w:type="dxa"/>
            <w:vAlign w:val="bottom"/>
          </w:tcPr>
          <w:p w:rsidR="00973E31" w:rsidRDefault="00973E31" w:rsidP="0048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483DD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อัตรา</w:t>
            </w:r>
            <w:r w:rsidR="0061251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ค่าเช่า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ใกล้เคียงกับ</w:t>
            </w:r>
            <w:r w:rsidR="00483DD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อัตรา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ตลาด)</w:t>
            </w:r>
          </w:p>
        </w:tc>
        <w:tc>
          <w:tcPr>
            <w:tcW w:w="1350" w:type="dxa"/>
            <w:vAlign w:val="bottom"/>
          </w:tcPr>
          <w:p w:rsidR="00973E31" w:rsidRPr="00E349F6" w:rsidRDefault="00973E31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973E31" w:rsidRPr="00E349F6" w:rsidRDefault="00973E31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973E31" w:rsidRPr="00E349F6" w:rsidRDefault="00973E31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973E31" w:rsidRPr="00E349F6" w:rsidRDefault="00973E31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973E31" w:rsidRPr="00E349F6" w:rsidRDefault="00973E31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973E31" w:rsidRPr="00E349F6" w:rsidRDefault="00973E31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973E31" w:rsidRPr="00E349F6" w:rsidRDefault="00973E31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E0C79" w:rsidRPr="00E349F6" w:rsidTr="000E75B8">
        <w:tc>
          <w:tcPr>
            <w:tcW w:w="3798" w:type="dxa"/>
            <w:vAlign w:val="bottom"/>
          </w:tcPr>
          <w:p w:rsidR="00DE0C79" w:rsidRPr="00E349F6" w:rsidRDefault="00483DD8" w:rsidP="000E75B8">
            <w:pPr>
              <w:tabs>
                <w:tab w:val="clear" w:pos="258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DE0C79" w:rsidRPr="00E349F6" w:rsidRDefault="00DE0C79" w:rsidP="00DF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</w:t>
            </w:r>
          </w:p>
        </w:tc>
        <w:tc>
          <w:tcPr>
            <w:tcW w:w="283" w:type="dxa"/>
            <w:vAlign w:val="bottom"/>
          </w:tcPr>
          <w:p w:rsidR="00DE0C79" w:rsidRPr="00E349F6" w:rsidRDefault="00DE0C79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E0C79" w:rsidRPr="00E349F6" w:rsidRDefault="00DE0C79" w:rsidP="00DF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DE0C79" w:rsidRPr="00E349F6" w:rsidRDefault="00DE0C79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DE0C79" w:rsidRPr="00E349F6" w:rsidRDefault="00DE0C79" w:rsidP="00DF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</w:t>
            </w:r>
          </w:p>
        </w:tc>
        <w:tc>
          <w:tcPr>
            <w:tcW w:w="283" w:type="dxa"/>
            <w:vAlign w:val="bottom"/>
          </w:tcPr>
          <w:p w:rsidR="00DE0C79" w:rsidRPr="00E349F6" w:rsidRDefault="00DE0C79" w:rsidP="00DF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E0C79" w:rsidRPr="00E349F6" w:rsidRDefault="00DE0C79" w:rsidP="00DF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512DF" w:rsidRPr="00E349F6" w:rsidTr="008034FF">
        <w:tc>
          <w:tcPr>
            <w:tcW w:w="3798" w:type="dxa"/>
            <w:vAlign w:val="bottom"/>
          </w:tcPr>
          <w:p w:rsidR="008512DF" w:rsidRPr="00E349F6" w:rsidRDefault="008512DF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512DF" w:rsidRPr="00E349F6" w:rsidRDefault="008512D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512DF" w:rsidRPr="00E349F6" w:rsidTr="008034FF">
        <w:tc>
          <w:tcPr>
            <w:tcW w:w="3798" w:type="dxa"/>
            <w:vAlign w:val="bottom"/>
          </w:tcPr>
          <w:p w:rsidR="008512DF" w:rsidRPr="00E349F6" w:rsidRDefault="008512DF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8512DF" w:rsidRPr="00E349F6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512DF" w:rsidRPr="00E349F6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1,191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,565</w:t>
            </w:r>
          </w:p>
        </w:tc>
      </w:tr>
      <w:tr w:rsidR="008512DF" w:rsidRPr="00E349F6" w:rsidTr="008034FF">
        <w:tc>
          <w:tcPr>
            <w:tcW w:w="3798" w:type="dxa"/>
            <w:vAlign w:val="bottom"/>
          </w:tcPr>
          <w:p w:rsidR="008512DF" w:rsidRPr="00E349F6" w:rsidRDefault="008512DF" w:rsidP="00EB714F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512DF" w:rsidRPr="00E349F6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282" w:type="dxa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8512DF" w:rsidRPr="00E349F6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234</w:t>
            </w:r>
          </w:p>
        </w:tc>
      </w:tr>
      <w:tr w:rsidR="008512DF" w:rsidRPr="00E349F6" w:rsidTr="007E78BE">
        <w:tc>
          <w:tcPr>
            <w:tcW w:w="3798" w:type="dxa"/>
            <w:vAlign w:val="bottom"/>
          </w:tcPr>
          <w:p w:rsidR="008512DF" w:rsidRPr="00E349F6" w:rsidRDefault="008512DF" w:rsidP="00EB714F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12DF" w:rsidRPr="00E349F6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282" w:type="dxa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1,191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1,799</w:t>
            </w:r>
          </w:p>
        </w:tc>
      </w:tr>
      <w:tr w:rsidR="00D96662" w:rsidRPr="00E349F6" w:rsidTr="000E75B8">
        <w:trPr>
          <w:tblHeader/>
        </w:trPr>
        <w:tc>
          <w:tcPr>
            <w:tcW w:w="3798" w:type="dxa"/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96662" w:rsidRPr="00E349F6" w:rsidTr="000E75B8">
        <w:trPr>
          <w:tblHeader/>
        </w:trPr>
        <w:tc>
          <w:tcPr>
            <w:tcW w:w="3798" w:type="dxa"/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662" w:rsidRPr="00E349F6" w:rsidTr="00D96662">
        <w:trPr>
          <w:tblHeader/>
        </w:trPr>
        <w:tc>
          <w:tcPr>
            <w:tcW w:w="3798" w:type="dxa"/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2" w:type="dxa"/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6662" w:rsidRPr="00E349F6" w:rsidRDefault="00D96662" w:rsidP="000E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1D2DA6" w:rsidRPr="00E349F6" w:rsidTr="00D96662">
        <w:tc>
          <w:tcPr>
            <w:tcW w:w="3798" w:type="dxa"/>
            <w:vAlign w:val="bottom"/>
          </w:tcPr>
          <w:p w:rsidR="001D2DA6" w:rsidRPr="00E349F6" w:rsidRDefault="001D2DA6" w:rsidP="007B5E83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D2DA6" w:rsidRPr="00E349F6" w:rsidTr="008034FF">
        <w:tc>
          <w:tcPr>
            <w:tcW w:w="3798" w:type="dxa"/>
            <w:vAlign w:val="bottom"/>
          </w:tcPr>
          <w:p w:rsidR="001D2DA6" w:rsidRPr="00E349F6" w:rsidRDefault="001D2DA6" w:rsidP="007B5E83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4,579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4,513</w:t>
            </w: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3,740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3,673</w:t>
            </w:r>
          </w:p>
        </w:tc>
      </w:tr>
      <w:tr w:rsidR="001D2DA6" w:rsidRPr="00E349F6" w:rsidTr="008034FF">
        <w:tc>
          <w:tcPr>
            <w:tcW w:w="3798" w:type="dxa"/>
            <w:vAlign w:val="bottom"/>
          </w:tcPr>
          <w:p w:rsidR="001D2DA6" w:rsidRPr="00E349F6" w:rsidRDefault="001D2DA6" w:rsidP="007B5E83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</w:p>
        </w:tc>
      </w:tr>
      <w:tr w:rsidR="001D2DA6" w:rsidRPr="00E349F6" w:rsidTr="008034FF">
        <w:tc>
          <w:tcPr>
            <w:tcW w:w="3798" w:type="dxa"/>
            <w:vAlign w:val="bottom"/>
          </w:tcPr>
          <w:p w:rsidR="001D2DA6" w:rsidRPr="00E349F6" w:rsidRDefault="001D2DA6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4,798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5,177</w:t>
            </w: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3,883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3,791</w:t>
            </w:r>
          </w:p>
        </w:tc>
      </w:tr>
    </w:tbl>
    <w:p w:rsidR="00AD0EF1" w:rsidRPr="00DC4728" w:rsidRDefault="00AD0EF1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33716" w:rsidRPr="00DC4728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DC4728">
        <w:rPr>
          <w:rFonts w:ascii="Angsana New" w:hAnsi="Angsana New"/>
          <w:color w:val="000000"/>
          <w:sz w:val="26"/>
          <w:szCs w:val="26"/>
          <w:cs/>
        </w:rPr>
        <w:t>ยอดคงเหลือกับ</w:t>
      </w:r>
      <w:r w:rsidR="00E91DEE" w:rsidRPr="00DC4728">
        <w:rPr>
          <w:rFonts w:ascii="Angsana New" w:hAnsi="Angsana New" w:hint="cs"/>
          <w:color w:val="000000"/>
          <w:sz w:val="26"/>
          <w:szCs w:val="26"/>
          <w:cs/>
        </w:rPr>
        <w:t>บุคคลหรือ</w:t>
      </w:r>
      <w:r w:rsidR="00837E3B" w:rsidRPr="00DC4728">
        <w:rPr>
          <w:rFonts w:ascii="Angsana New" w:hAnsi="Angsana New" w:hint="cs"/>
          <w:color w:val="000000"/>
          <w:sz w:val="26"/>
          <w:szCs w:val="26"/>
          <w:cs/>
        </w:rPr>
        <w:t>กิจการ</w:t>
      </w:r>
      <w:r w:rsidRPr="00DC4728">
        <w:rPr>
          <w:rFonts w:ascii="Angsana New" w:hAnsi="Angsana New"/>
          <w:color w:val="000000"/>
          <w:sz w:val="26"/>
          <w:szCs w:val="26"/>
          <w:cs/>
        </w:rPr>
        <w:t xml:space="preserve">ที่เกี่ยวข้องกัน ณ </w:t>
      </w:r>
      <w:r w:rsidRPr="00DC4728">
        <w:rPr>
          <w:rFonts w:ascii="Angsana New" w:hAnsi="Angsana New"/>
          <w:sz w:val="26"/>
          <w:szCs w:val="26"/>
          <w:cs/>
        </w:rPr>
        <w:t>วันที่</w:t>
      </w:r>
      <w:r w:rsidR="00033716" w:rsidRPr="00DC4728">
        <w:rPr>
          <w:rFonts w:ascii="Angsana New" w:hAnsi="Angsana New"/>
          <w:sz w:val="26"/>
          <w:szCs w:val="26"/>
          <w:cs/>
        </w:rPr>
        <w:t xml:space="preserve"> </w:t>
      </w:r>
      <w:r w:rsidR="00FF2E1B" w:rsidRPr="00DC4728">
        <w:rPr>
          <w:rFonts w:ascii="Angsana New" w:hAnsi="Angsana New"/>
          <w:sz w:val="26"/>
          <w:szCs w:val="26"/>
        </w:rPr>
        <w:t>3</w:t>
      </w:r>
      <w:r w:rsidR="007B5E83" w:rsidRPr="00DC4728">
        <w:rPr>
          <w:rFonts w:ascii="Angsana New" w:hAnsi="Angsana New"/>
          <w:sz w:val="26"/>
          <w:szCs w:val="26"/>
        </w:rPr>
        <w:t>1</w:t>
      </w:r>
      <w:r w:rsidR="007B5E83" w:rsidRPr="00DC4728">
        <w:rPr>
          <w:rFonts w:ascii="Angsana New" w:hAnsi="Angsana New" w:hint="cs"/>
          <w:sz w:val="26"/>
          <w:szCs w:val="26"/>
          <w:cs/>
        </w:rPr>
        <w:t xml:space="preserve"> </w:t>
      </w:r>
      <w:r w:rsidR="00837E3B" w:rsidRPr="00DC4728">
        <w:rPr>
          <w:rFonts w:ascii="Angsana New" w:hAnsi="Angsana New" w:hint="cs"/>
          <w:sz w:val="26"/>
          <w:szCs w:val="26"/>
          <w:cs/>
        </w:rPr>
        <w:t>มีนาคม 256</w:t>
      </w:r>
      <w:r w:rsidR="00605809" w:rsidRPr="00DC4728">
        <w:rPr>
          <w:rFonts w:ascii="Angsana New" w:hAnsi="Angsana New"/>
          <w:sz w:val="26"/>
          <w:szCs w:val="26"/>
        </w:rPr>
        <w:t>6</w:t>
      </w:r>
      <w:r w:rsidR="00033716" w:rsidRPr="00DC4728">
        <w:rPr>
          <w:rFonts w:ascii="Angsana New" w:hAnsi="Angsana New"/>
          <w:sz w:val="26"/>
          <w:szCs w:val="26"/>
        </w:rPr>
        <w:t xml:space="preserve"> </w:t>
      </w:r>
      <w:r w:rsidR="00033716" w:rsidRPr="00DC4728">
        <w:rPr>
          <w:rFonts w:ascii="Angsana New" w:hAnsi="Angsana New"/>
          <w:sz w:val="26"/>
          <w:szCs w:val="26"/>
          <w:cs/>
        </w:rPr>
        <w:t xml:space="preserve">และ </w:t>
      </w:r>
      <w:r w:rsidR="00033716" w:rsidRPr="00DC4728">
        <w:rPr>
          <w:rFonts w:ascii="Angsana New" w:hAnsi="Angsana New"/>
          <w:sz w:val="26"/>
          <w:szCs w:val="26"/>
        </w:rPr>
        <w:t xml:space="preserve">31 </w:t>
      </w:r>
      <w:r w:rsidR="00837E3B" w:rsidRPr="00DC4728">
        <w:rPr>
          <w:rFonts w:ascii="Angsana New" w:hAnsi="Angsana New"/>
          <w:sz w:val="26"/>
          <w:szCs w:val="26"/>
          <w:cs/>
        </w:rPr>
        <w:t>ธัน</w:t>
      </w:r>
      <w:r w:rsidR="00557BCC" w:rsidRPr="00DC4728">
        <w:rPr>
          <w:rFonts w:ascii="Angsana New" w:hAnsi="Angsana New"/>
          <w:sz w:val="26"/>
          <w:szCs w:val="26"/>
          <w:cs/>
        </w:rPr>
        <w:t>วาคม 256</w:t>
      </w:r>
      <w:r w:rsidR="00605809" w:rsidRPr="00DC4728">
        <w:rPr>
          <w:rFonts w:ascii="Angsana New" w:hAnsi="Angsana New"/>
          <w:sz w:val="26"/>
          <w:szCs w:val="26"/>
        </w:rPr>
        <w:t>5</w:t>
      </w:r>
      <w:r w:rsidR="00033716" w:rsidRPr="00DC4728">
        <w:rPr>
          <w:rFonts w:ascii="Angsana New" w:hAnsi="Angsana New"/>
          <w:color w:val="000000"/>
          <w:sz w:val="26"/>
          <w:szCs w:val="26"/>
        </w:rPr>
        <w:t xml:space="preserve"> </w:t>
      </w:r>
      <w:r w:rsidR="00033716" w:rsidRPr="00DC4728">
        <w:rPr>
          <w:rFonts w:ascii="Angsana New" w:hAnsi="Angsana New"/>
          <w:color w:val="000000"/>
          <w:sz w:val="26"/>
          <w:szCs w:val="26"/>
          <w:cs/>
        </w:rPr>
        <w:t>มีดังนี้</w:t>
      </w:r>
    </w:p>
    <w:p w:rsidR="005879B7" w:rsidRPr="00DC4728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837E3B" w:rsidRPr="00DC4728" w:rsidTr="0003570B">
        <w:tc>
          <w:tcPr>
            <w:tcW w:w="3798" w:type="dxa"/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E3B" w:rsidRPr="00DC4728" w:rsidTr="0003570B">
        <w:tc>
          <w:tcPr>
            <w:tcW w:w="3798" w:type="dxa"/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7E3B" w:rsidRPr="00DC4728" w:rsidTr="0003570B">
        <w:tc>
          <w:tcPr>
            <w:tcW w:w="3798" w:type="dxa"/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605809"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DC4728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605809"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837E3B" w:rsidRPr="00DC4728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605809"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" w:type="dxa"/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DC4728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605809"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837E3B" w:rsidRPr="00DC4728" w:rsidTr="0003570B">
        <w:tc>
          <w:tcPr>
            <w:tcW w:w="3798" w:type="dxa"/>
            <w:vAlign w:val="bottom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837E3B" w:rsidRPr="00DC472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2E2335" w:rsidRPr="00DC4728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68,373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51,580</w:t>
            </w: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E2335" w:rsidRPr="00DC4728" w:rsidRDefault="002E2335" w:rsidP="0018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43,08</w:t>
            </w:r>
            <w:r w:rsidR="00180D69"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30,523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36,681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26,139</w:t>
            </w: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18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43,08</w:t>
            </w:r>
            <w:r w:rsidR="00180D69"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30,523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105,054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77,719</w:t>
            </w:r>
          </w:p>
        </w:tc>
      </w:tr>
      <w:tr w:rsidR="00AD0EF1" w:rsidRPr="00DC4728" w:rsidTr="00AD0EF1">
        <w:tc>
          <w:tcPr>
            <w:tcW w:w="3798" w:type="dxa"/>
            <w:vAlign w:val="bottom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D0EF1" w:rsidRPr="00DC4728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C4728" w:rsidRPr="00DC4728" w:rsidTr="007472ED">
        <w:tc>
          <w:tcPr>
            <w:tcW w:w="3798" w:type="dxa"/>
            <w:vAlign w:val="bottom"/>
          </w:tcPr>
          <w:p w:rsidR="00DC4728" w:rsidRPr="00DC4728" w:rsidRDefault="00DC4728" w:rsidP="00AD0EF1">
            <w:pPr>
              <w:tabs>
                <w:tab w:val="clear" w:pos="258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DC4728" w:rsidRPr="00DC4728" w:rsidRDefault="00DC4728" w:rsidP="006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DC4728" w:rsidRPr="00DC4728" w:rsidRDefault="00DC4728" w:rsidP="006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C4728" w:rsidRPr="00DC4728" w:rsidRDefault="00DC4728" w:rsidP="006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:rsidR="00DC4728" w:rsidRPr="00DC4728" w:rsidRDefault="00DC4728" w:rsidP="006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DC4728" w:rsidRPr="00DC4728" w:rsidRDefault="00DC4728" w:rsidP="006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" w:type="dxa"/>
            <w:vAlign w:val="bottom"/>
          </w:tcPr>
          <w:p w:rsidR="00DC4728" w:rsidRPr="00DC4728" w:rsidRDefault="00DC4728" w:rsidP="006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C4728" w:rsidRPr="00DC4728" w:rsidRDefault="00DC4728" w:rsidP="0064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E2335" w:rsidRPr="00DC4728" w:rsidTr="006D6378">
        <w:tc>
          <w:tcPr>
            <w:tcW w:w="3798" w:type="dxa"/>
            <w:vAlign w:val="bottom"/>
          </w:tcPr>
          <w:p w:rsidR="002E2335" w:rsidRPr="00DC4728" w:rsidRDefault="002E2335" w:rsidP="006D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ดอกเบี้ยค้างรับ (สินทรัพย์หมุนเวียนอื่น)</w:t>
            </w:r>
          </w:p>
        </w:tc>
        <w:tc>
          <w:tcPr>
            <w:tcW w:w="1350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2335" w:rsidRPr="00DC4728" w:rsidTr="006D6378">
        <w:tc>
          <w:tcPr>
            <w:tcW w:w="3798" w:type="dxa"/>
            <w:vAlign w:val="bottom"/>
          </w:tcPr>
          <w:p w:rsidR="002E2335" w:rsidRPr="00DC4728" w:rsidRDefault="002E2335" w:rsidP="00F2363F">
            <w:pPr>
              <w:tabs>
                <w:tab w:val="clear" w:pos="258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1,685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1,685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1,685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1,685</w:t>
            </w:r>
          </w:p>
        </w:tc>
      </w:tr>
      <w:tr w:rsidR="002E2335" w:rsidRPr="00DC4728" w:rsidTr="006D6378">
        <w:tc>
          <w:tcPr>
            <w:tcW w:w="3798" w:type="dxa"/>
            <w:vAlign w:val="bottom"/>
          </w:tcPr>
          <w:p w:rsidR="002E2335" w:rsidRPr="00DC4728" w:rsidRDefault="002E2335" w:rsidP="00EE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เงินทดรองจ่าย (สินทรัพย์หมุนเวียนอื่น)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2335" w:rsidRPr="00DC4728" w:rsidTr="00EE375B">
        <w:tc>
          <w:tcPr>
            <w:tcW w:w="3798" w:type="dxa"/>
            <w:vAlign w:val="bottom"/>
          </w:tcPr>
          <w:p w:rsidR="002E2335" w:rsidRPr="00DC4728" w:rsidRDefault="002E2335" w:rsidP="00271A7A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5,304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5,304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5,304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5,304</w:t>
            </w:r>
          </w:p>
        </w:tc>
      </w:tr>
      <w:tr w:rsidR="002E2335" w:rsidRPr="00DC4728" w:rsidTr="00EE375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2E2335" w:rsidRPr="00DC4728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814</w:t>
            </w: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7B3A9C">
            <w:pPr>
              <w:tabs>
                <w:tab w:val="clear" w:pos="258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บริษัทร่วม</w:t>
            </w:r>
            <w:r w:rsidRPr="00DC472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(สินทรัพย์หมุนเวียนอื่น)</w:t>
            </w:r>
          </w:p>
        </w:tc>
        <w:tc>
          <w:tcPr>
            <w:tcW w:w="1350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472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บริษัทย่อย</w:t>
            </w:r>
            <w:r w:rsidRPr="00DC472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(</w:t>
            </w: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อัตราดอกเบี้ยร้อยละ </w:t>
            </w:r>
            <w:r w:rsidRPr="00DC472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5.5</w:t>
            </w: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ต่อปี</w:t>
            </w:r>
          </w:p>
          <w:p w:rsidR="002E2335" w:rsidRPr="00DC4728" w:rsidRDefault="002E2335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และครบกำหนดชำระเมื่อทวงถาม</w:t>
            </w:r>
            <w:r w:rsidRPr="00DC472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2E2335" w:rsidRPr="00DC4728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4,100</w:t>
            </w: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บริษัทร่วม</w:t>
            </w:r>
            <w:r w:rsidRPr="00DC472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(</w:t>
            </w: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อัตราดอกเบี้ยร้อยละ </w:t>
            </w:r>
            <w:r w:rsidRPr="00DC472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10 </w:t>
            </w: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ต่อปี</w:t>
            </w:r>
          </w:p>
          <w:p w:rsidR="002E2335" w:rsidRPr="00DC4728" w:rsidRDefault="002E2335" w:rsidP="00D243B5">
            <w:pPr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DC472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98,500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98,500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2E2335" w:rsidRPr="00DC4728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:rsidR="002E2335" w:rsidRPr="00DC4728" w:rsidRDefault="002E2335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E2335" w:rsidRPr="00DC4728" w:rsidTr="0003570B">
        <w:tc>
          <w:tcPr>
            <w:tcW w:w="3798" w:type="dxa"/>
            <w:vAlign w:val="bottom"/>
          </w:tcPr>
          <w:p w:rsidR="002E2335" w:rsidRPr="00DC4728" w:rsidRDefault="002E2335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C47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99,337</w:t>
            </w:r>
          </w:p>
        </w:tc>
        <w:tc>
          <w:tcPr>
            <w:tcW w:w="283" w:type="dxa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99,337</w:t>
            </w:r>
          </w:p>
        </w:tc>
        <w:tc>
          <w:tcPr>
            <w:tcW w:w="284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2E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283" w:type="dxa"/>
            <w:vAlign w:val="bottom"/>
          </w:tcPr>
          <w:p w:rsidR="002E2335" w:rsidRPr="00DC4728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DC4728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C47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4,914</w:t>
            </w:r>
          </w:p>
        </w:tc>
      </w:tr>
      <w:tr w:rsidR="00AD0EF1" w:rsidRPr="00921643" w:rsidTr="00AD0EF1">
        <w:tc>
          <w:tcPr>
            <w:tcW w:w="3798" w:type="dxa"/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D0EF1" w:rsidRPr="00921643" w:rsidTr="00AD0EF1">
        <w:tc>
          <w:tcPr>
            <w:tcW w:w="3798" w:type="dxa"/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EF1" w:rsidRPr="00921643" w:rsidTr="00AD0EF1">
        <w:tc>
          <w:tcPr>
            <w:tcW w:w="3798" w:type="dxa"/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0EF1" w:rsidRPr="00921643" w:rsidRDefault="00AD0EF1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2E2335" w:rsidRPr="00921643" w:rsidTr="00AD0EF1">
        <w:tc>
          <w:tcPr>
            <w:tcW w:w="3798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เงินปันผล</w:t>
            </w:r>
            <w:r w:rsidR="00F3568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2335" w:rsidRPr="00921643" w:rsidTr="00EE375B">
        <w:tc>
          <w:tcPr>
            <w:tcW w:w="3798" w:type="dxa"/>
            <w:vAlign w:val="bottom"/>
          </w:tcPr>
          <w:p w:rsidR="002E2335" w:rsidRPr="00921643" w:rsidRDefault="002E2335" w:rsidP="00271A7A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4,066</w:t>
            </w:r>
          </w:p>
        </w:tc>
        <w:tc>
          <w:tcPr>
            <w:tcW w:w="283" w:type="dxa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066</w:t>
            </w:r>
          </w:p>
        </w:tc>
        <w:tc>
          <w:tcPr>
            <w:tcW w:w="284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E2335" w:rsidRPr="00921643" w:rsidTr="00EE375B">
        <w:tc>
          <w:tcPr>
            <w:tcW w:w="3798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2335" w:rsidRPr="00921643" w:rsidTr="0003570B">
        <w:tc>
          <w:tcPr>
            <w:tcW w:w="3798" w:type="dxa"/>
            <w:vAlign w:val="bottom"/>
          </w:tcPr>
          <w:p w:rsidR="002E2335" w:rsidRPr="00921643" w:rsidRDefault="002E2335" w:rsidP="0003570B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921643" w:rsidRDefault="002E233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E2335" w:rsidRPr="00921643" w:rsidTr="00243F3C">
        <w:tc>
          <w:tcPr>
            <w:tcW w:w="3798" w:type="dxa"/>
            <w:vAlign w:val="bottom"/>
          </w:tcPr>
          <w:p w:rsidR="002E2335" w:rsidRPr="00921643" w:rsidRDefault="002E2335" w:rsidP="007F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2E2335" w:rsidRPr="00921643" w:rsidTr="00EE375B">
        <w:tc>
          <w:tcPr>
            <w:tcW w:w="3798" w:type="dxa"/>
            <w:vAlign w:val="bottom"/>
          </w:tcPr>
          <w:p w:rsidR="002E2335" w:rsidRPr="00921643" w:rsidRDefault="002E2335" w:rsidP="007F53D5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2E2335" w:rsidRPr="00921643" w:rsidRDefault="002E2335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E2335" w:rsidRPr="00921643" w:rsidRDefault="002E2335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E2335" w:rsidRPr="00921643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400</w:t>
            </w:r>
          </w:p>
        </w:tc>
      </w:tr>
      <w:tr w:rsidR="002E2335" w:rsidRPr="00921643" w:rsidTr="00EE375B">
        <w:tc>
          <w:tcPr>
            <w:tcW w:w="3798" w:type="dxa"/>
            <w:vAlign w:val="bottom"/>
          </w:tcPr>
          <w:p w:rsidR="002E2335" w:rsidRPr="00921643" w:rsidRDefault="002E2335" w:rsidP="00243F3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150</w:t>
            </w:r>
          </w:p>
        </w:tc>
        <w:tc>
          <w:tcPr>
            <w:tcW w:w="284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15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2E2335" w:rsidRPr="00921643" w:rsidTr="00EE375B">
        <w:tc>
          <w:tcPr>
            <w:tcW w:w="3798" w:type="dxa"/>
            <w:vAlign w:val="bottom"/>
          </w:tcPr>
          <w:p w:rsidR="002E2335" w:rsidRPr="00921643" w:rsidRDefault="002E2335" w:rsidP="00243F3C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  <w:r w:rsidRPr="0092164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(หนี้สินหมุนเวียนอื่น)</w:t>
            </w:r>
          </w:p>
        </w:tc>
        <w:tc>
          <w:tcPr>
            <w:tcW w:w="1350" w:type="dxa"/>
            <w:vAlign w:val="bottom"/>
          </w:tcPr>
          <w:p w:rsidR="002E2335" w:rsidRPr="00921643" w:rsidRDefault="006F6660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E2335" w:rsidRPr="00921643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4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E2335" w:rsidRPr="00921643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921643" w:rsidRDefault="002E233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E2335" w:rsidRPr="00921643" w:rsidRDefault="002E2335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4B7D" w:rsidRPr="00921643" w:rsidTr="00360851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92164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(หนี้สินหมุนเวียนอื่น)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30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64B7D" w:rsidRPr="00921643" w:rsidTr="00360851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08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23</w:t>
            </w: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2E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550</w:t>
            </w:r>
          </w:p>
        </w:tc>
      </w:tr>
      <w:tr w:rsidR="00664B7D" w:rsidRPr="00921643" w:rsidTr="000C1DDA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64B7D" w:rsidRPr="00921643" w:rsidTr="000C1DDA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64B7D" w:rsidRPr="00921643" w:rsidTr="000C1DDA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664B7D" w:rsidRPr="00921643" w:rsidRDefault="00664B7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664B7D" w:rsidRPr="00921643" w:rsidRDefault="00664B7D" w:rsidP="004D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15,597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14,406</w:t>
            </w:r>
          </w:p>
        </w:tc>
      </w:tr>
      <w:tr w:rsidR="00664B7D" w:rsidRPr="00921643" w:rsidTr="000C1DDA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:rsidR="00664B7D" w:rsidRPr="00921643" w:rsidRDefault="00664B7D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64B7D" w:rsidRPr="00921643" w:rsidTr="00DB2F0F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92164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92164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92164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87,851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87,851</w:t>
            </w:r>
          </w:p>
        </w:tc>
      </w:tr>
      <w:tr w:rsidR="00664B7D" w:rsidRPr="00921643" w:rsidTr="00DB2F0F">
        <w:tc>
          <w:tcPr>
            <w:tcW w:w="3798" w:type="dxa"/>
            <w:vAlign w:val="bottom"/>
          </w:tcPr>
          <w:p w:rsidR="00664B7D" w:rsidRPr="00921643" w:rsidRDefault="00664B7D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164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103,448</w:t>
            </w: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102,257</w:t>
            </w:r>
          </w:p>
        </w:tc>
      </w:tr>
      <w:tr w:rsidR="00664B7D" w:rsidRPr="00921643" w:rsidTr="00664B7D">
        <w:tc>
          <w:tcPr>
            <w:tcW w:w="3798" w:type="dxa"/>
            <w:vAlign w:val="bottom"/>
          </w:tcPr>
          <w:p w:rsidR="00B51B31" w:rsidRDefault="00664B7D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B2F0F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="008C562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  <w:r w:rsidR="00B51B3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(ระยะเวลา</w:t>
            </w:r>
          </w:p>
          <w:p w:rsidR="00664B7D" w:rsidRPr="00921643" w:rsidRDefault="00B51B31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การเช่าที่ดิน 20 ปี)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664B7D" w:rsidRDefault="00664B7D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664B7D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64B7D" w:rsidRPr="00921643" w:rsidRDefault="00664B7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664B7D" w:rsidRPr="00921643" w:rsidRDefault="00664B7D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21151" w:rsidRPr="00921643" w:rsidTr="00521151">
        <w:tc>
          <w:tcPr>
            <w:tcW w:w="3798" w:type="dxa"/>
            <w:vAlign w:val="bottom"/>
          </w:tcPr>
          <w:p w:rsidR="00521151" w:rsidRPr="00921643" w:rsidRDefault="00B51B31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21151" w:rsidRPr="00921643" w:rsidRDefault="00521151" w:rsidP="00521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1,600</w:t>
            </w:r>
          </w:p>
        </w:tc>
        <w:tc>
          <w:tcPr>
            <w:tcW w:w="283" w:type="dxa"/>
            <w:vAlign w:val="bottom"/>
          </w:tcPr>
          <w:p w:rsidR="00521151" w:rsidRPr="00921643" w:rsidRDefault="005211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521151" w:rsidRPr="00921643" w:rsidRDefault="005211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521151" w:rsidRPr="00921643" w:rsidRDefault="005211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21151" w:rsidRDefault="005211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1,600</w:t>
            </w:r>
          </w:p>
        </w:tc>
        <w:tc>
          <w:tcPr>
            <w:tcW w:w="283" w:type="dxa"/>
            <w:vAlign w:val="bottom"/>
          </w:tcPr>
          <w:p w:rsidR="00521151" w:rsidRPr="00921643" w:rsidRDefault="005211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521151" w:rsidRPr="00921643" w:rsidRDefault="00521151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AD0EF1" w:rsidRPr="00327C8F" w:rsidRDefault="00AD0EF1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2"/>
          <w:szCs w:val="22"/>
        </w:rPr>
      </w:pPr>
    </w:p>
    <w:p w:rsidR="00837E3B" w:rsidRPr="008034FF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8034FF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</w:t>
      </w:r>
      <w:r w:rsidR="00397DC9">
        <w:rPr>
          <w:rFonts w:ascii="Angsana New" w:hAnsi="Angsana New" w:hint="cs"/>
          <w:sz w:val="30"/>
          <w:szCs w:val="30"/>
          <w:cs/>
        </w:rPr>
        <w:t>กิจการ</w:t>
      </w:r>
      <w:r w:rsidRPr="008034FF">
        <w:rPr>
          <w:rFonts w:ascii="Angsana New" w:hAnsi="Angsana New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97DC9">
        <w:rPr>
          <w:rFonts w:ascii="Angsana New" w:hAnsi="Angsana New" w:hint="cs"/>
          <w:sz w:val="30"/>
          <w:szCs w:val="30"/>
          <w:cs/>
        </w:rPr>
        <w:t>งวด</w:t>
      </w:r>
      <w:r w:rsidRPr="008034FF">
        <w:rPr>
          <w:rFonts w:ascii="Angsana New" w:hAnsi="Angsana New"/>
          <w:sz w:val="30"/>
          <w:szCs w:val="30"/>
          <w:cs/>
        </w:rPr>
        <w:t>ดังนี้</w:t>
      </w:r>
    </w:p>
    <w:p w:rsidR="00837E3B" w:rsidRPr="00397DC9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10029" w:type="dxa"/>
        <w:tblInd w:w="-34" w:type="dxa"/>
        <w:tblLayout w:type="fixed"/>
        <w:tblLook w:val="0000"/>
      </w:tblPr>
      <w:tblGrid>
        <w:gridCol w:w="3112"/>
        <w:gridCol w:w="1757"/>
        <w:gridCol w:w="270"/>
        <w:gridCol w:w="13"/>
        <w:gridCol w:w="1263"/>
        <w:gridCol w:w="13"/>
        <w:gridCol w:w="271"/>
        <w:gridCol w:w="13"/>
        <w:gridCol w:w="1263"/>
        <w:gridCol w:w="13"/>
        <w:gridCol w:w="270"/>
        <w:gridCol w:w="13"/>
        <w:gridCol w:w="1744"/>
        <w:gridCol w:w="14"/>
      </w:tblGrid>
      <w:tr w:rsidR="00837E3B" w:rsidRPr="008034FF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8034FF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397DC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97DC9" w:rsidRPr="008034FF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397DC9" w:rsidRPr="008034FF" w:rsidRDefault="00E4630B" w:rsidP="00E4630B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D20D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34F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34F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397DC9" w:rsidRPr="008034FF" w:rsidRDefault="00397DC9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 w:rsidR="004D20D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F6660" w:rsidRPr="008034FF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6F6660" w:rsidRPr="008034FF" w:rsidRDefault="006F6660" w:rsidP="0003570B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กรีนเอิร์ธพาวเวอร์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br/>
              <w:t>(ไทย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6F6660" w:rsidRPr="008034FF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F6660" w:rsidRPr="008034FF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6F6660" w:rsidRPr="00921643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6F6660" w:rsidRPr="008034FF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6F6660" w:rsidRPr="00921643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F6660" w:rsidRPr="008034FF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bottom"/>
          </w:tcPr>
          <w:p w:rsidR="006F6660" w:rsidRPr="008034FF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</w:tr>
      <w:tr w:rsidR="00837E3B" w:rsidRPr="00E4630B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284779" w:rsidRDefault="00F122C6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12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284779" w:rsidRDefault="00BA0F34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37E3B" w:rsidRPr="0028477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E4630B" w:rsidTr="00327C8F">
        <w:trPr>
          <w:gridAfter w:val="1"/>
          <w:wAfter w:w="14" w:type="dxa"/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28477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8034FF" w:rsidRPr="0028477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4630B" w:rsidRPr="00E4630B" w:rsidTr="00327C8F">
        <w:trPr>
          <w:gridAfter w:val="1"/>
          <w:wAfter w:w="14" w:type="dxa"/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E4630B" w:rsidRPr="00284779" w:rsidRDefault="00E4630B" w:rsidP="00243F3C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D20D6" w:rsidRPr="0028477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630B" w:rsidRPr="0028477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77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77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4630B" w:rsidRPr="0028477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 w:rsidR="004D20D6" w:rsidRPr="0028477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F6660" w:rsidRPr="00E4630B" w:rsidTr="00327C8F">
        <w:trPr>
          <w:gridAfter w:val="1"/>
          <w:wAfter w:w="14" w:type="dxa"/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6F6660" w:rsidRPr="00284779" w:rsidRDefault="006F6660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6F6660" w:rsidRPr="0028477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F6660" w:rsidRPr="00284779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6660" w:rsidRPr="00921643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6F6660" w:rsidRPr="00284779" w:rsidRDefault="006F6660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6660" w:rsidRPr="00921643" w:rsidRDefault="006F6660" w:rsidP="006F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F6660" w:rsidRPr="00284779" w:rsidRDefault="006F6660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6660" w:rsidRPr="00921643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:rsidR="004D20D6" w:rsidRDefault="004D20D6"/>
    <w:tbl>
      <w:tblPr>
        <w:tblW w:w="10036" w:type="dxa"/>
        <w:tblInd w:w="-34" w:type="dxa"/>
        <w:tblLayout w:type="fixed"/>
        <w:tblLook w:val="0000"/>
      </w:tblPr>
      <w:tblGrid>
        <w:gridCol w:w="3119"/>
        <w:gridCol w:w="1757"/>
        <w:gridCol w:w="283"/>
        <w:gridCol w:w="1276"/>
        <w:gridCol w:w="284"/>
        <w:gridCol w:w="1276"/>
        <w:gridCol w:w="283"/>
        <w:gridCol w:w="1758"/>
      </w:tblGrid>
      <w:tr w:rsidR="00837E3B" w:rsidRPr="00284779" w:rsidTr="004E267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37E3B" w:rsidRPr="0028477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="00CA0A41"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284779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37E3B" w:rsidRPr="0028477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4630B" w:rsidRPr="00284779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4630B" w:rsidRPr="00284779" w:rsidRDefault="00E4630B" w:rsidP="00243F3C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D20D6" w:rsidRPr="0028477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28477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77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28477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28477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 w:rsidR="004D20D6" w:rsidRPr="00284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A0A41" w:rsidRPr="00284779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A0A41" w:rsidRPr="00284779" w:rsidRDefault="00CA0A41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CA0A41" w:rsidRPr="00284779" w:rsidRDefault="00CA0A41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75,651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0A41" w:rsidRPr="00284779" w:rsidRDefault="00CA0A41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A0A41" w:rsidRPr="00921643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A0A41" w:rsidRPr="008034FF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A0A41" w:rsidRPr="00921643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0A41" w:rsidRPr="00284779" w:rsidRDefault="00CA0A41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:rsidR="00CA0A41" w:rsidRPr="0028477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75,651</w:t>
            </w:r>
          </w:p>
        </w:tc>
      </w:tr>
      <w:tr w:rsidR="00CA0A41" w:rsidRPr="00284779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A0A41" w:rsidRPr="00284779" w:rsidRDefault="00CA0A41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CA0A41" w:rsidRPr="00284779" w:rsidRDefault="00CA0A41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0A41" w:rsidRPr="00284779" w:rsidRDefault="00CA0A41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A0A41" w:rsidRPr="00921643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A0A41" w:rsidRPr="008034FF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A0A41" w:rsidRPr="00921643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16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0A41" w:rsidRPr="00284779" w:rsidRDefault="00CA0A41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:rsidR="00CA0A41" w:rsidRPr="0028477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</w:tr>
    </w:tbl>
    <w:p w:rsidR="00042576" w:rsidRPr="006F7758" w:rsidRDefault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4819DC" w:rsidRPr="00284779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8477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CA0A41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CA0A41" w:rsidRPr="00CA0A41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46C3C">
        <w:rPr>
          <w:rFonts w:ascii="Angsana New" w:hAnsi="Angsana New" w:hint="cs"/>
          <w:b/>
          <w:bCs/>
          <w:sz w:val="30"/>
          <w:szCs w:val="30"/>
          <w:cs/>
        </w:rPr>
        <w:t>ส่วนที่</w:t>
      </w:r>
      <w:r w:rsidR="00CA0A41" w:rsidRPr="00CA0A41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</w:p>
    <w:p w:rsidR="004E4658" w:rsidRPr="006F7758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E4658" w:rsidRPr="00284779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84779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284779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284779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284779">
        <w:rPr>
          <w:rFonts w:ascii="Angsana New" w:hAnsi="Angsana New"/>
          <w:sz w:val="30"/>
          <w:szCs w:val="30"/>
          <w:cs/>
        </w:rPr>
        <w:t>3</w:t>
      </w:r>
      <w:r w:rsidR="002216F9" w:rsidRPr="00284779">
        <w:rPr>
          <w:rFonts w:ascii="Angsana New" w:hAnsi="Angsana New" w:hint="cs"/>
          <w:sz w:val="30"/>
          <w:szCs w:val="30"/>
          <w:cs/>
        </w:rPr>
        <w:t xml:space="preserve">1 </w:t>
      </w:r>
      <w:r w:rsidR="00837E3B" w:rsidRPr="00284779">
        <w:rPr>
          <w:rFonts w:ascii="Angsana New" w:hAnsi="Angsana New" w:hint="cs"/>
          <w:sz w:val="30"/>
          <w:szCs w:val="30"/>
          <w:cs/>
        </w:rPr>
        <w:t>มีนาคม 256</w:t>
      </w:r>
      <w:r w:rsidR="00AA2F41" w:rsidRPr="00284779">
        <w:rPr>
          <w:rFonts w:ascii="Angsana New" w:hAnsi="Angsana New"/>
          <w:sz w:val="30"/>
          <w:szCs w:val="30"/>
        </w:rPr>
        <w:t>6</w:t>
      </w:r>
      <w:r w:rsidR="005F1D96" w:rsidRPr="00284779">
        <w:rPr>
          <w:rFonts w:ascii="Angsana New" w:hAnsi="Angsana New"/>
          <w:sz w:val="30"/>
          <w:szCs w:val="30"/>
        </w:rPr>
        <w:t xml:space="preserve"> </w:t>
      </w:r>
      <w:r w:rsidR="005F1D96" w:rsidRPr="00284779">
        <w:rPr>
          <w:rFonts w:ascii="Angsana New" w:hAnsi="Angsana New"/>
          <w:sz w:val="30"/>
          <w:szCs w:val="30"/>
          <w:cs/>
        </w:rPr>
        <w:t>และ</w:t>
      </w:r>
      <w:r w:rsidR="005879B7" w:rsidRPr="00284779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284779">
        <w:rPr>
          <w:rFonts w:ascii="Angsana New" w:hAnsi="Angsana New"/>
          <w:sz w:val="30"/>
          <w:szCs w:val="30"/>
          <w:cs/>
        </w:rPr>
        <w:t xml:space="preserve"> </w:t>
      </w:r>
      <w:r w:rsidR="005F1D96" w:rsidRPr="00284779">
        <w:rPr>
          <w:rFonts w:ascii="Angsana New" w:hAnsi="Angsana New"/>
          <w:sz w:val="30"/>
          <w:szCs w:val="30"/>
        </w:rPr>
        <w:t xml:space="preserve">31 </w:t>
      </w:r>
      <w:r w:rsidR="00837E3B" w:rsidRPr="00284779">
        <w:rPr>
          <w:rFonts w:ascii="Angsana New" w:hAnsi="Angsana New"/>
          <w:sz w:val="30"/>
          <w:szCs w:val="30"/>
          <w:cs/>
        </w:rPr>
        <w:t>ธัน</w:t>
      </w:r>
      <w:r w:rsidR="00557BCC" w:rsidRPr="00284779">
        <w:rPr>
          <w:rFonts w:ascii="Angsana New" w:hAnsi="Angsana New"/>
          <w:sz w:val="30"/>
          <w:szCs w:val="30"/>
          <w:cs/>
        </w:rPr>
        <w:t>วาคม 256</w:t>
      </w:r>
      <w:r w:rsidR="00AA2F41" w:rsidRPr="00284779">
        <w:rPr>
          <w:rFonts w:ascii="Angsana New" w:hAnsi="Angsana New"/>
          <w:sz w:val="30"/>
          <w:szCs w:val="30"/>
        </w:rPr>
        <w:t>5</w:t>
      </w:r>
      <w:r w:rsidRPr="00284779">
        <w:rPr>
          <w:rFonts w:ascii="Angsana New" w:hAnsi="Angsana New"/>
          <w:sz w:val="30"/>
          <w:szCs w:val="30"/>
          <w:cs/>
        </w:rPr>
        <w:t xml:space="preserve"> </w:t>
      </w:r>
      <w:r w:rsidR="004E4658" w:rsidRPr="00284779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4E267F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47" w:type="dxa"/>
        <w:tblLayout w:type="fixed"/>
        <w:tblLook w:val="04A0"/>
      </w:tblPr>
      <w:tblGrid>
        <w:gridCol w:w="3341"/>
        <w:gridCol w:w="1410"/>
        <w:gridCol w:w="283"/>
        <w:gridCol w:w="1441"/>
        <w:gridCol w:w="267"/>
        <w:gridCol w:w="1410"/>
        <w:gridCol w:w="282"/>
        <w:gridCol w:w="1413"/>
      </w:tblGrid>
      <w:tr w:rsidR="00042576" w:rsidRPr="00284779" w:rsidTr="00E4630B">
        <w:trPr>
          <w:tblHeader/>
        </w:trPr>
        <w:tc>
          <w:tcPr>
            <w:tcW w:w="3341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7"/>
            <w:tcBorders>
              <w:bottom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42576" w:rsidRPr="00284779" w:rsidTr="00E4630B">
        <w:trPr>
          <w:tblHeader/>
        </w:trPr>
        <w:tc>
          <w:tcPr>
            <w:tcW w:w="3341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576" w:rsidRPr="00284779" w:rsidTr="00E4630B">
        <w:trPr>
          <w:tblHeader/>
        </w:trPr>
        <w:tc>
          <w:tcPr>
            <w:tcW w:w="3341" w:type="dxa"/>
            <w:vAlign w:val="bottom"/>
          </w:tcPr>
          <w:p w:rsidR="00042576" w:rsidRPr="00284779" w:rsidRDefault="00CA0A41" w:rsidP="00CA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2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42576" w:rsidRPr="00284779" w:rsidTr="00E4630B">
        <w:tc>
          <w:tcPr>
            <w:tcW w:w="3341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84779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1A7A" w:rsidRPr="00284779" w:rsidTr="00E4630B">
        <w:tc>
          <w:tcPr>
            <w:tcW w:w="3341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71A7A" w:rsidRPr="00284779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33,800</w:t>
            </w:r>
          </w:p>
        </w:tc>
        <w:tc>
          <w:tcPr>
            <w:tcW w:w="283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24,001</w:t>
            </w:r>
          </w:p>
        </w:tc>
        <w:tc>
          <w:tcPr>
            <w:tcW w:w="267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284779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52,873</w:t>
            </w:r>
          </w:p>
        </w:tc>
        <w:tc>
          <w:tcPr>
            <w:tcW w:w="282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271A7A" w:rsidRPr="00284779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35,337</w:t>
            </w:r>
          </w:p>
        </w:tc>
      </w:tr>
      <w:tr w:rsidR="00271A7A" w:rsidRPr="00284779" w:rsidTr="00E4630B">
        <w:tc>
          <w:tcPr>
            <w:tcW w:w="3341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28477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271A7A" w:rsidRPr="004E267F" w:rsidRDefault="00271A7A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71A7A" w:rsidRPr="00284779" w:rsidTr="00E4630B">
        <w:tc>
          <w:tcPr>
            <w:tcW w:w="3341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4779">
              <w:rPr>
                <w:rFonts w:ascii="Angsana New" w:hAnsi="Angsana New"/>
                <w:sz w:val="30"/>
                <w:szCs w:val="30"/>
              </w:rPr>
              <w:t>3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9,287</w:t>
            </w:r>
          </w:p>
        </w:tc>
        <w:tc>
          <w:tcPr>
            <w:tcW w:w="283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6,522</w:t>
            </w:r>
          </w:p>
        </w:tc>
        <w:tc>
          <w:tcPr>
            <w:tcW w:w="267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21,721</w:t>
            </w:r>
          </w:p>
        </w:tc>
        <w:tc>
          <w:tcPr>
            <w:tcW w:w="282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17,154</w:t>
            </w:r>
          </w:p>
        </w:tc>
      </w:tr>
      <w:tr w:rsidR="002C27F9" w:rsidRPr="00284779" w:rsidTr="00E4630B">
        <w:tc>
          <w:tcPr>
            <w:tcW w:w="3341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84779">
              <w:rPr>
                <w:rFonts w:ascii="Angsana New" w:hAnsi="Angsana New"/>
                <w:sz w:val="30"/>
                <w:szCs w:val="30"/>
              </w:rPr>
              <w:t>3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84779">
              <w:rPr>
                <w:rFonts w:ascii="Angsana New" w:hAnsi="Angsana New"/>
                <w:sz w:val="30"/>
                <w:szCs w:val="30"/>
              </w:rPr>
              <w:t>6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10,632</w:t>
            </w:r>
          </w:p>
        </w:tc>
        <w:tc>
          <w:tcPr>
            <w:tcW w:w="28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8,017</w:t>
            </w:r>
          </w:p>
        </w:tc>
      </w:tr>
      <w:tr w:rsidR="002C27F9" w:rsidRPr="00284779" w:rsidTr="00E4630B">
        <w:tc>
          <w:tcPr>
            <w:tcW w:w="3341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84779">
              <w:rPr>
                <w:rFonts w:ascii="Angsana New" w:hAnsi="Angsana New"/>
                <w:sz w:val="30"/>
                <w:szCs w:val="30"/>
              </w:rPr>
              <w:t>6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84779">
              <w:rPr>
                <w:rFonts w:ascii="Angsana New" w:hAnsi="Angsana New"/>
                <w:sz w:val="30"/>
                <w:szCs w:val="30"/>
              </w:rPr>
              <w:t>12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14,749</w:t>
            </w:r>
          </w:p>
        </w:tc>
        <w:tc>
          <w:tcPr>
            <w:tcW w:w="28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10,508</w:t>
            </w:r>
          </w:p>
        </w:tc>
      </w:tr>
      <w:tr w:rsidR="002C27F9" w:rsidRPr="00284779" w:rsidTr="00E4630B">
        <w:tc>
          <w:tcPr>
            <w:tcW w:w="3341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5,079</w:t>
            </w:r>
          </w:p>
        </w:tc>
        <w:tc>
          <w:tcPr>
            <w:tcW w:w="28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6,703</w:t>
            </w:r>
          </w:p>
        </w:tc>
      </w:tr>
      <w:tr w:rsidR="002C27F9" w:rsidRPr="00284779" w:rsidTr="00E4630B">
        <w:tc>
          <w:tcPr>
            <w:tcW w:w="3341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,087</w:t>
            </w:r>
          </w:p>
        </w:tc>
        <w:tc>
          <w:tcPr>
            <w:tcW w:w="283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30,523</w:t>
            </w:r>
          </w:p>
        </w:tc>
        <w:tc>
          <w:tcPr>
            <w:tcW w:w="267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105,054</w:t>
            </w:r>
          </w:p>
        </w:tc>
        <w:tc>
          <w:tcPr>
            <w:tcW w:w="28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77,719</w:t>
            </w:r>
          </w:p>
        </w:tc>
      </w:tr>
    </w:tbl>
    <w:p w:rsidR="00BC6B59" w:rsidRDefault="00BC6B59">
      <w:r>
        <w:br w:type="page"/>
      </w:r>
    </w:p>
    <w:tbl>
      <w:tblPr>
        <w:tblW w:w="9754" w:type="dxa"/>
        <w:tblLayout w:type="fixed"/>
        <w:tblLook w:val="04A0"/>
      </w:tblPr>
      <w:tblGrid>
        <w:gridCol w:w="3227"/>
        <w:gridCol w:w="1422"/>
        <w:gridCol w:w="283"/>
        <w:gridCol w:w="1441"/>
        <w:gridCol w:w="267"/>
        <w:gridCol w:w="1410"/>
        <w:gridCol w:w="282"/>
        <w:gridCol w:w="1422"/>
      </w:tblGrid>
      <w:tr w:rsidR="00042576" w:rsidRPr="00C21515" w:rsidTr="00BC6B59">
        <w:tc>
          <w:tcPr>
            <w:tcW w:w="3227" w:type="dxa"/>
            <w:vAlign w:val="bottom"/>
          </w:tcPr>
          <w:p w:rsidR="00042576" w:rsidRPr="004E267F" w:rsidRDefault="00042576" w:rsidP="00E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7" w:type="dxa"/>
            <w:gridSpan w:val="7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1A7A" w:rsidRPr="00C21515" w:rsidTr="00BC6B59">
        <w:tc>
          <w:tcPr>
            <w:tcW w:w="322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307,934</w:t>
            </w:r>
          </w:p>
        </w:tc>
        <w:tc>
          <w:tcPr>
            <w:tcW w:w="283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270,996</w:t>
            </w:r>
          </w:p>
        </w:tc>
        <w:tc>
          <w:tcPr>
            <w:tcW w:w="26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282,938</w:t>
            </w:r>
          </w:p>
        </w:tc>
        <w:tc>
          <w:tcPr>
            <w:tcW w:w="282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257,164</w:t>
            </w:r>
          </w:p>
        </w:tc>
      </w:tr>
      <w:tr w:rsidR="00271A7A" w:rsidRPr="00C21515" w:rsidTr="00BC6B59">
        <w:tc>
          <w:tcPr>
            <w:tcW w:w="322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E267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22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71A7A" w:rsidRPr="00C21515" w:rsidTr="00BC6B59">
        <w:tc>
          <w:tcPr>
            <w:tcW w:w="322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E267F">
              <w:rPr>
                <w:rFonts w:ascii="Angsana New" w:hAnsi="Angsana New"/>
                <w:sz w:val="30"/>
                <w:szCs w:val="30"/>
              </w:rPr>
              <w:t>3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54,987</w:t>
            </w:r>
          </w:p>
        </w:tc>
        <w:tc>
          <w:tcPr>
            <w:tcW w:w="283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60,102</w:t>
            </w:r>
          </w:p>
        </w:tc>
        <w:tc>
          <w:tcPr>
            <w:tcW w:w="26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46,854</w:t>
            </w:r>
          </w:p>
        </w:tc>
        <w:tc>
          <w:tcPr>
            <w:tcW w:w="282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54,091</w:t>
            </w:r>
          </w:p>
        </w:tc>
      </w:tr>
      <w:tr w:rsidR="00271A7A" w:rsidRPr="00C21515" w:rsidTr="00BC6B59">
        <w:tc>
          <w:tcPr>
            <w:tcW w:w="322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E267F">
              <w:rPr>
                <w:rFonts w:ascii="Angsana New" w:hAnsi="Angsana New"/>
                <w:sz w:val="30"/>
                <w:szCs w:val="30"/>
              </w:rPr>
              <w:t>3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E267F">
              <w:rPr>
                <w:rFonts w:ascii="Angsana New" w:hAnsi="Angsana New"/>
                <w:sz w:val="30"/>
                <w:szCs w:val="30"/>
              </w:rPr>
              <w:t>6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12,266</w:t>
            </w:r>
          </w:p>
        </w:tc>
        <w:tc>
          <w:tcPr>
            <w:tcW w:w="283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50,333</w:t>
            </w:r>
          </w:p>
        </w:tc>
        <w:tc>
          <w:tcPr>
            <w:tcW w:w="26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11,717</w:t>
            </w:r>
          </w:p>
        </w:tc>
        <w:tc>
          <w:tcPr>
            <w:tcW w:w="282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49,521</w:t>
            </w:r>
          </w:p>
        </w:tc>
      </w:tr>
      <w:tr w:rsidR="00271A7A" w:rsidRPr="00C21515" w:rsidTr="00BC6B59">
        <w:tc>
          <w:tcPr>
            <w:tcW w:w="322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E267F">
              <w:rPr>
                <w:rFonts w:ascii="Angsana New" w:hAnsi="Angsana New"/>
                <w:sz w:val="30"/>
                <w:szCs w:val="30"/>
              </w:rPr>
              <w:t>6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E267F">
              <w:rPr>
                <w:rFonts w:ascii="Angsana New" w:hAnsi="Angsana New"/>
                <w:sz w:val="30"/>
                <w:szCs w:val="30"/>
              </w:rPr>
              <w:t>12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29,301</w:t>
            </w:r>
          </w:p>
        </w:tc>
        <w:tc>
          <w:tcPr>
            <w:tcW w:w="283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160,729</w:t>
            </w:r>
          </w:p>
        </w:tc>
        <w:tc>
          <w:tcPr>
            <w:tcW w:w="26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27,649</w:t>
            </w:r>
          </w:p>
        </w:tc>
        <w:tc>
          <w:tcPr>
            <w:tcW w:w="282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159,243</w:t>
            </w:r>
          </w:p>
        </w:tc>
      </w:tr>
      <w:tr w:rsidR="00271A7A" w:rsidRPr="00C21515" w:rsidTr="00BC6B59">
        <w:tc>
          <w:tcPr>
            <w:tcW w:w="322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9,615</w:t>
            </w:r>
          </w:p>
        </w:tc>
        <w:tc>
          <w:tcPr>
            <w:tcW w:w="283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45,147</w:t>
            </w:r>
          </w:p>
        </w:tc>
        <w:tc>
          <w:tcPr>
            <w:tcW w:w="26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6,13</w:t>
            </w:r>
            <w:r w:rsidR="00D8279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3</w:t>
            </w:r>
          </w:p>
        </w:tc>
        <w:tc>
          <w:tcPr>
            <w:tcW w:w="282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41,862</w:t>
            </w:r>
          </w:p>
        </w:tc>
      </w:tr>
      <w:tr w:rsidR="00271A7A" w:rsidRPr="00C21515" w:rsidTr="00BC6B59">
        <w:tc>
          <w:tcPr>
            <w:tcW w:w="322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414,103</w:t>
            </w:r>
          </w:p>
        </w:tc>
        <w:tc>
          <w:tcPr>
            <w:tcW w:w="283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587,307</w:t>
            </w:r>
          </w:p>
        </w:tc>
        <w:tc>
          <w:tcPr>
            <w:tcW w:w="267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271A7A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375,29</w:t>
            </w:r>
            <w:r w:rsidR="00D8279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</w:t>
            </w:r>
          </w:p>
        </w:tc>
        <w:tc>
          <w:tcPr>
            <w:tcW w:w="282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561,881</w:t>
            </w:r>
          </w:p>
        </w:tc>
      </w:tr>
      <w:tr w:rsidR="002C27F9" w:rsidRPr="00C21515" w:rsidTr="00CA0A41">
        <w:tc>
          <w:tcPr>
            <w:tcW w:w="3227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6,672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3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21,800)</w:t>
            </w:r>
          </w:p>
        </w:tc>
        <w:tc>
          <w:tcPr>
            <w:tcW w:w="267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12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D8279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33</w:t>
            </w:r>
            <w:r w:rsidR="00D8279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2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15,271)</w:t>
            </w:r>
          </w:p>
        </w:tc>
      </w:tr>
      <w:tr w:rsidR="002C27F9" w:rsidRPr="00C21515" w:rsidTr="00CA0A41">
        <w:tc>
          <w:tcPr>
            <w:tcW w:w="3227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397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431</w:t>
            </w:r>
          </w:p>
        </w:tc>
        <w:tc>
          <w:tcPr>
            <w:tcW w:w="283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565,507</w:t>
            </w:r>
          </w:p>
        </w:tc>
        <w:tc>
          <w:tcPr>
            <w:tcW w:w="267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362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960</w:t>
            </w:r>
          </w:p>
        </w:tc>
        <w:tc>
          <w:tcPr>
            <w:tcW w:w="282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546,610</w:t>
            </w:r>
          </w:p>
        </w:tc>
      </w:tr>
      <w:tr w:rsidR="002C27F9" w:rsidRPr="00C21515" w:rsidTr="00CA0A41">
        <w:tc>
          <w:tcPr>
            <w:tcW w:w="3227" w:type="dxa"/>
          </w:tcPr>
          <w:p w:rsidR="002C27F9" w:rsidRPr="00CA0A41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C27F9" w:rsidRPr="00C21515" w:rsidTr="00CA0A41">
        <w:tc>
          <w:tcPr>
            <w:tcW w:w="3227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0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D827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Pr="00CA0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22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C27F9" w:rsidRPr="00C21515" w:rsidTr="002C27F9">
        <w:tc>
          <w:tcPr>
            <w:tcW w:w="3227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191,019</w:t>
            </w:r>
          </w:p>
        </w:tc>
        <w:tc>
          <w:tcPr>
            <w:tcW w:w="283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67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191,019</w:t>
            </w:r>
          </w:p>
        </w:tc>
        <w:tc>
          <w:tcPr>
            <w:tcW w:w="282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2C27F9" w:rsidRPr="00C21515" w:rsidTr="00CA0A41">
        <w:tc>
          <w:tcPr>
            <w:tcW w:w="3227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2,511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3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67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2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511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2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2C27F9" w:rsidRPr="00C21515" w:rsidTr="00BC6B59">
        <w:tc>
          <w:tcPr>
            <w:tcW w:w="3227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188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508</w:t>
            </w:r>
          </w:p>
        </w:tc>
        <w:tc>
          <w:tcPr>
            <w:tcW w:w="283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67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188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508</w:t>
            </w:r>
          </w:p>
        </w:tc>
        <w:tc>
          <w:tcPr>
            <w:tcW w:w="282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</w:tbl>
    <w:p w:rsidR="00271A7A" w:rsidRPr="006129B7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6129B7" w:rsidRDefault="00DB2F0F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</w:t>
      </w:r>
      <w:r w:rsidR="006129B7" w:rsidRPr="006129B7">
        <w:rPr>
          <w:rFonts w:ascii="Angsana New" w:hAnsi="Angsana New" w:hint="cs"/>
          <w:sz w:val="30"/>
          <w:szCs w:val="30"/>
          <w:cs/>
        </w:rPr>
        <w:t>อนมีนาคม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2566 </w:t>
      </w:r>
      <w:r w:rsidR="006129B7" w:rsidRPr="006129B7">
        <w:rPr>
          <w:rFonts w:ascii="Angsana New" w:hAnsi="Angsana New" w:hint="cs"/>
          <w:sz w:val="30"/>
          <w:szCs w:val="30"/>
          <w:cs/>
        </w:rPr>
        <w:t>บริษัทได้ทำสัญญาผ่อนชำระหนี้ที่คงค้างกับลูกหนี้การค้า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EB7D60" w:rsidRPr="00EB7D60">
        <w:rPr>
          <w:rFonts w:ascii="Angsana New" w:hAnsi="Angsana New" w:hint="cs"/>
          <w:sz w:val="30"/>
          <w:szCs w:val="30"/>
          <w:cs/>
        </w:rPr>
        <w:t>ซึ่งเป็นลูกหนี้ที่</w:t>
      </w:r>
      <w:r w:rsidR="00C76C3D">
        <w:rPr>
          <w:rFonts w:ascii="Angsana New" w:hAnsi="Angsana New" w:hint="cs"/>
          <w:sz w:val="30"/>
          <w:szCs w:val="30"/>
          <w:cs/>
        </w:rPr>
        <w:t>ส่วนใหญ่</w:t>
      </w:r>
      <w:r w:rsidR="00EB7D60" w:rsidRPr="00EB7D60">
        <w:rPr>
          <w:rFonts w:ascii="Angsana New" w:hAnsi="Angsana New" w:hint="cs"/>
          <w:sz w:val="30"/>
          <w:szCs w:val="30"/>
          <w:cs/>
        </w:rPr>
        <w:t>ค้างชำระเกินกำหนดในช่วง</w:t>
      </w:r>
      <w:r w:rsidR="00EB7D60" w:rsidRPr="00EB7D60">
        <w:rPr>
          <w:rFonts w:ascii="Angsana New" w:hAnsi="Angsana New"/>
          <w:sz w:val="30"/>
          <w:szCs w:val="30"/>
          <w:cs/>
        </w:rPr>
        <w:t xml:space="preserve"> </w:t>
      </w:r>
      <w:r w:rsidR="00C148A9">
        <w:rPr>
          <w:rFonts w:ascii="Angsana New" w:hAnsi="Angsana New" w:hint="cs"/>
          <w:sz w:val="30"/>
          <w:szCs w:val="30"/>
          <w:cs/>
        </w:rPr>
        <w:t>1</w:t>
      </w:r>
      <w:r w:rsidR="00EB7D60" w:rsidRPr="00EB7D60">
        <w:rPr>
          <w:rFonts w:ascii="Angsana New" w:hAnsi="Angsana New"/>
          <w:sz w:val="30"/>
          <w:szCs w:val="30"/>
          <w:cs/>
        </w:rPr>
        <w:t xml:space="preserve"> </w:t>
      </w:r>
      <w:r w:rsidR="00EB7D60" w:rsidRPr="00EB7D60">
        <w:rPr>
          <w:rFonts w:ascii="Angsana New" w:hAnsi="Angsana New" w:hint="cs"/>
          <w:sz w:val="30"/>
          <w:szCs w:val="30"/>
          <w:cs/>
        </w:rPr>
        <w:t>เดือนถึง</w:t>
      </w:r>
      <w:r w:rsidR="00C148A9">
        <w:rPr>
          <w:rFonts w:ascii="Angsana New" w:hAnsi="Angsana New"/>
          <w:sz w:val="30"/>
          <w:szCs w:val="30"/>
          <w:cs/>
        </w:rPr>
        <w:t xml:space="preserve"> </w:t>
      </w:r>
      <w:r w:rsidR="00C148A9">
        <w:rPr>
          <w:rFonts w:ascii="Angsana New" w:hAnsi="Angsana New" w:hint="cs"/>
          <w:sz w:val="30"/>
          <w:szCs w:val="30"/>
          <w:cs/>
        </w:rPr>
        <w:t xml:space="preserve">13 </w:t>
      </w:r>
      <w:r w:rsidR="00EB7D60" w:rsidRPr="00EB7D60">
        <w:rPr>
          <w:rFonts w:ascii="Angsana New" w:hAnsi="Angsana New" w:hint="cs"/>
          <w:sz w:val="30"/>
          <w:szCs w:val="30"/>
          <w:cs/>
        </w:rPr>
        <w:t>เดือนเมื่อสิ้นปี</w:t>
      </w:r>
      <w:r w:rsidR="00EB7D60" w:rsidRPr="00EB7D60">
        <w:rPr>
          <w:rFonts w:ascii="Angsana New" w:hAnsi="Angsana New"/>
          <w:sz w:val="30"/>
          <w:szCs w:val="30"/>
          <w:cs/>
        </w:rPr>
        <w:t xml:space="preserve"> 2565</w:t>
      </w:r>
      <w:r w:rsidR="00EB7D60" w:rsidRPr="00EB7D60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โดยลูกหนี้เหล่านี้ได้รับผลกระทบทางเศรษฐกิจจากสถานการณ์โควิด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-19 </w:t>
      </w:r>
      <w:r w:rsidR="006129B7" w:rsidRPr="006129B7">
        <w:rPr>
          <w:rFonts w:ascii="Angsana New" w:hAnsi="Angsana New" w:hint="cs"/>
          <w:sz w:val="30"/>
          <w:szCs w:val="30"/>
          <w:cs/>
        </w:rPr>
        <w:t>ในช่วงที่ผ่านมา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ทั้งนี้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</w:t>
      </w:r>
      <w:r w:rsidR="00C76C3D">
        <w:rPr>
          <w:rFonts w:ascii="Angsana New" w:hAnsi="Angsana New" w:hint="cs"/>
          <w:sz w:val="30"/>
          <w:szCs w:val="30"/>
          <w:cs/>
        </w:rPr>
        <w:t>ำระหนี้ที่คงค้างเป็นรายเดือน</w:t>
      </w:r>
      <w:r w:rsidR="006129B7" w:rsidRPr="006129B7">
        <w:rPr>
          <w:rFonts w:ascii="Angsana New" w:hAnsi="Angsana New" w:hint="cs"/>
          <w:sz w:val="30"/>
          <w:szCs w:val="30"/>
          <w:cs/>
        </w:rPr>
        <w:t>ระหว่าง</w:t>
      </w:r>
      <w:r w:rsidR="006129B7">
        <w:rPr>
          <w:rFonts w:ascii="Angsana New" w:hAnsi="Angsana New"/>
          <w:sz w:val="30"/>
          <w:szCs w:val="30"/>
          <w:cs/>
        </w:rPr>
        <w:t xml:space="preserve"> </w:t>
      </w:r>
      <w:r w:rsidR="006129B7">
        <w:rPr>
          <w:rFonts w:ascii="Angsana New" w:hAnsi="Angsana New"/>
          <w:sz w:val="30"/>
          <w:szCs w:val="30"/>
        </w:rPr>
        <w:t>12</w:t>
      </w:r>
      <w:r w:rsidR="006129B7" w:rsidRPr="006129B7">
        <w:rPr>
          <w:rFonts w:ascii="Angsana New" w:hAnsi="Angsana New" w:hint="cs"/>
          <w:sz w:val="30"/>
          <w:szCs w:val="30"/>
          <w:cs/>
        </w:rPr>
        <w:t xml:space="preserve"> เดือนและ</w:t>
      </w:r>
      <w:r w:rsidR="006129B7">
        <w:rPr>
          <w:rFonts w:ascii="Angsana New" w:hAnsi="Angsana New"/>
          <w:sz w:val="30"/>
          <w:szCs w:val="30"/>
          <w:cs/>
        </w:rPr>
        <w:t xml:space="preserve"> </w:t>
      </w:r>
      <w:r w:rsidR="006129B7">
        <w:rPr>
          <w:rFonts w:ascii="Angsana New" w:hAnsi="Angsana New"/>
          <w:sz w:val="30"/>
          <w:szCs w:val="30"/>
        </w:rPr>
        <w:t xml:space="preserve">36 </w:t>
      </w:r>
      <w:r w:rsidR="006129B7" w:rsidRPr="006129B7">
        <w:rPr>
          <w:rFonts w:ascii="Angsana New" w:hAnsi="Angsana New" w:hint="cs"/>
          <w:sz w:val="30"/>
          <w:szCs w:val="30"/>
          <w:cs/>
        </w:rPr>
        <w:t>เดือนโดยมีกา</w:t>
      </w:r>
      <w:r w:rsidR="006129B7">
        <w:rPr>
          <w:rFonts w:ascii="Angsana New" w:hAnsi="Angsana New" w:hint="cs"/>
          <w:sz w:val="30"/>
          <w:szCs w:val="30"/>
          <w:cs/>
        </w:rPr>
        <w:t>ร</w:t>
      </w:r>
      <w:r w:rsidR="00C76C3D">
        <w:rPr>
          <w:rFonts w:ascii="Angsana New" w:hAnsi="Angsana New" w:hint="cs"/>
          <w:sz w:val="30"/>
          <w:szCs w:val="30"/>
          <w:cs/>
        </w:rPr>
        <w:t>คิด</w:t>
      </w:r>
      <w:r w:rsidR="006129B7">
        <w:rPr>
          <w:rFonts w:ascii="Angsana New" w:hAnsi="Angsana New" w:hint="cs"/>
          <w:sz w:val="30"/>
          <w:szCs w:val="30"/>
          <w:cs/>
        </w:rPr>
        <w:t>ดอกเบี้ยในอัตรา</w:t>
      </w:r>
      <w:r w:rsidR="006129B7" w:rsidRPr="006129B7">
        <w:rPr>
          <w:rFonts w:ascii="Angsana New" w:hAnsi="Angsana New" w:hint="cs"/>
          <w:sz w:val="30"/>
          <w:szCs w:val="30"/>
          <w:cs/>
        </w:rPr>
        <w:t>ร้อยละ</w:t>
      </w:r>
      <w:r w:rsidR="006129B7">
        <w:rPr>
          <w:rFonts w:ascii="Angsana New" w:hAnsi="Angsana New"/>
          <w:sz w:val="30"/>
          <w:szCs w:val="30"/>
          <w:cs/>
        </w:rPr>
        <w:t xml:space="preserve"> </w:t>
      </w:r>
      <w:r w:rsidR="006129B7">
        <w:rPr>
          <w:rFonts w:ascii="Angsana New" w:hAnsi="Angsana New"/>
          <w:sz w:val="30"/>
          <w:szCs w:val="30"/>
        </w:rPr>
        <w:t xml:space="preserve">6.6 </w:t>
      </w:r>
      <w:r w:rsidR="006129B7" w:rsidRPr="006129B7">
        <w:rPr>
          <w:rFonts w:ascii="Angsana New" w:hAnsi="Angsana New" w:hint="cs"/>
          <w:sz w:val="30"/>
          <w:szCs w:val="30"/>
          <w:cs/>
        </w:rPr>
        <w:t>ต่อปี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ณ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วันที่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31 </w:t>
      </w:r>
      <w:r w:rsidR="006129B7" w:rsidRPr="006129B7">
        <w:rPr>
          <w:rFonts w:ascii="Angsana New" w:hAnsi="Angsana New" w:hint="cs"/>
          <w:sz w:val="30"/>
          <w:szCs w:val="30"/>
          <w:cs/>
        </w:rPr>
        <w:t>มีนาคม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2566 </w:t>
      </w:r>
      <w:r w:rsidR="006129B7" w:rsidRPr="006129B7">
        <w:rPr>
          <w:rFonts w:ascii="Angsana New" w:hAnsi="Angsana New" w:hint="cs"/>
          <w:sz w:val="30"/>
          <w:szCs w:val="30"/>
          <w:cs/>
        </w:rPr>
        <w:t>ยอดคงเหลือของลูกหนี้ดังกล่าวสรุปได้ดังนี้</w:t>
      </w:r>
    </w:p>
    <w:p w:rsidR="006129B7" w:rsidRPr="00EB7D60" w:rsidRDefault="006129B7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3" w:type="dxa"/>
        <w:tblLook w:val="04A0"/>
      </w:tblPr>
      <w:tblGrid>
        <w:gridCol w:w="5508"/>
        <w:gridCol w:w="270"/>
        <w:gridCol w:w="1620"/>
        <w:gridCol w:w="236"/>
        <w:gridCol w:w="1719"/>
      </w:tblGrid>
      <w:tr w:rsidR="002C27F9" w:rsidRPr="00796F45" w:rsidTr="002C27F9">
        <w:tc>
          <w:tcPr>
            <w:tcW w:w="5508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6129B7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="00C76C3D">
              <w:rPr>
                <w:rFonts w:ascii="Angsana New" w:hAnsi="Angsana New" w:cs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270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108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858</w:t>
            </w:r>
          </w:p>
        </w:tc>
        <w:tc>
          <w:tcPr>
            <w:tcW w:w="236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</w:tcPr>
          <w:p w:rsidR="002C27F9" w:rsidRPr="00796F45" w:rsidRDefault="002C27F9" w:rsidP="00EB7D60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28"/>
              </w:rPr>
            </w:pPr>
            <w:r w:rsidRPr="00796F4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  <w:tr w:rsidR="002C27F9" w:rsidRPr="00796F45" w:rsidTr="002C27F9">
        <w:tc>
          <w:tcPr>
            <w:tcW w:w="5508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6129B7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  <w:r w:rsidR="00C76C3D">
              <w:rPr>
                <w:rFonts w:ascii="Angsana New" w:hAnsi="Angsana New" w:cs="Angsana New"/>
                <w:sz w:val="28"/>
              </w:rPr>
              <w:t xml:space="preserve"> - </w:t>
            </w:r>
            <w:r w:rsidR="00C76C3D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270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188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508</w:t>
            </w:r>
          </w:p>
        </w:tc>
        <w:tc>
          <w:tcPr>
            <w:tcW w:w="236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</w:tcPr>
          <w:p w:rsidR="002C27F9" w:rsidRPr="00796F45" w:rsidRDefault="002C27F9" w:rsidP="00EB7D60">
            <w:pPr>
              <w:pStyle w:val="NoSpacing"/>
              <w:spacing w:line="240" w:lineRule="atLeast"/>
              <w:ind w:right="144"/>
              <w:rPr>
                <w:rFonts w:ascii="Angsana New" w:hAnsi="Angsana New" w:cs="Angsana New"/>
                <w:sz w:val="28"/>
              </w:rPr>
            </w:pPr>
            <w:r w:rsidRPr="00796F4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  <w:tr w:rsidR="002C27F9" w:rsidRPr="00796F45" w:rsidTr="002C27F9">
        <w:tc>
          <w:tcPr>
            <w:tcW w:w="5508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  <w:r w:rsidRPr="006129B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297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366</w:t>
            </w:r>
          </w:p>
        </w:tc>
        <w:tc>
          <w:tcPr>
            <w:tcW w:w="236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</w:tcPr>
          <w:p w:rsidR="002C27F9" w:rsidRPr="00796F45" w:rsidRDefault="002C27F9" w:rsidP="00EB7D60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28"/>
              </w:rPr>
            </w:pPr>
            <w:r w:rsidRPr="00796F4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</w:tbl>
    <w:p w:rsidR="00271A7A" w:rsidRPr="006129B7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42576" w:rsidRPr="004E267F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E267F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4E267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E267F">
        <w:rPr>
          <w:rFonts w:ascii="Angsana New" w:hAnsi="Angsana New"/>
          <w:sz w:val="30"/>
          <w:szCs w:val="30"/>
          <w:cs/>
        </w:rPr>
        <w:t>256</w:t>
      </w:r>
      <w:r w:rsidR="00271A7A" w:rsidRPr="004E267F">
        <w:rPr>
          <w:rFonts w:ascii="Angsana New" w:hAnsi="Angsana New" w:hint="cs"/>
          <w:sz w:val="30"/>
          <w:szCs w:val="30"/>
          <w:cs/>
        </w:rPr>
        <w:t>6</w:t>
      </w:r>
      <w:r w:rsidRPr="004E267F">
        <w:rPr>
          <w:rFonts w:ascii="Angsana New" w:hAnsi="Angsana New"/>
          <w:sz w:val="30"/>
          <w:szCs w:val="30"/>
          <w:cs/>
        </w:rPr>
        <w:t xml:space="preserve"> และ</w:t>
      </w:r>
      <w:r w:rsidRPr="004E267F">
        <w:rPr>
          <w:rFonts w:ascii="Angsana New" w:hAnsi="Angsana New" w:hint="cs"/>
          <w:sz w:val="30"/>
          <w:szCs w:val="30"/>
          <w:cs/>
        </w:rPr>
        <w:t>วันที่</w:t>
      </w:r>
      <w:r w:rsidRPr="004E267F">
        <w:rPr>
          <w:rFonts w:ascii="Angsana New" w:hAnsi="Angsana New"/>
          <w:sz w:val="30"/>
          <w:szCs w:val="30"/>
          <w:cs/>
        </w:rPr>
        <w:t xml:space="preserve"> </w:t>
      </w:r>
      <w:r w:rsidRPr="004E267F">
        <w:rPr>
          <w:rFonts w:ascii="Angsana New" w:hAnsi="Angsana New" w:hint="cs"/>
          <w:sz w:val="30"/>
          <w:szCs w:val="30"/>
          <w:cs/>
        </w:rPr>
        <w:t>31 ธันวาคม 256</w:t>
      </w:r>
      <w:r w:rsidR="00271A7A" w:rsidRPr="004E267F">
        <w:rPr>
          <w:rFonts w:ascii="Angsana New" w:hAnsi="Angsana New" w:hint="cs"/>
          <w:sz w:val="30"/>
          <w:szCs w:val="30"/>
          <w:cs/>
        </w:rPr>
        <w:t>5</w:t>
      </w:r>
      <w:r w:rsidRPr="004E267F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>208</w:t>
      </w:r>
      <w:r w:rsidR="00CC7D4F" w:rsidRPr="004E267F">
        <w:rPr>
          <w:rFonts w:ascii="Angsana New" w:hAnsi="Angsana New"/>
          <w:color w:val="000000"/>
          <w:sz w:val="30"/>
          <w:szCs w:val="30"/>
        </w:rPr>
        <w:t>.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4E267F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A042CD" w:rsidRPr="004E267F">
        <w:rPr>
          <w:rFonts w:ascii="Angsana New" w:hAnsi="Angsana New" w:hint="cs"/>
          <w:color w:val="000000"/>
          <w:sz w:val="30"/>
          <w:szCs w:val="30"/>
          <w:cs/>
        </w:rPr>
        <w:t>117.6</w:t>
      </w:r>
      <w:r w:rsidRPr="004E267F">
        <w:rPr>
          <w:rFonts w:ascii="Angsana New" w:hAnsi="Angsana New"/>
          <w:color w:val="000000"/>
          <w:sz w:val="30"/>
          <w:szCs w:val="30"/>
        </w:rPr>
        <w:t xml:space="preserve"> </w:t>
      </w:r>
      <w:r w:rsidRPr="004E267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A042CD" w:rsidRPr="004E267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5D91" w:rsidRPr="004E267F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042CD" w:rsidRPr="004E267F">
        <w:rPr>
          <w:rFonts w:ascii="Angsana New" w:hAnsi="Angsana New" w:hint="cs"/>
          <w:color w:val="000000"/>
          <w:sz w:val="30"/>
          <w:szCs w:val="30"/>
          <w:cs/>
        </w:rPr>
        <w:t xml:space="preserve">(รวมยอดคงค้างกับบริษัทที่เกี่ยวข้องกันจำนวนประมาณ 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 xml:space="preserve">36.9 ล้านบาทและ </w:t>
      </w:r>
      <w:r w:rsidR="00A042CD" w:rsidRPr="004E267F">
        <w:rPr>
          <w:rFonts w:ascii="Angsana New" w:hAnsi="Angsana New" w:hint="cs"/>
          <w:color w:val="000000"/>
          <w:sz w:val="30"/>
          <w:szCs w:val="30"/>
          <w:cs/>
        </w:rPr>
        <w:t>13.4 ล้านบาท</w:t>
      </w:r>
      <w:r w:rsidR="00955D91" w:rsidRPr="004E267F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="00A042CD" w:rsidRPr="004E267F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="00CF5644" w:rsidRPr="004E267F">
        <w:rPr>
          <w:rFonts w:ascii="Angsana New" w:hAnsi="Angsana New"/>
          <w:color w:val="000000"/>
          <w:sz w:val="30"/>
          <w:szCs w:val="30"/>
        </w:rPr>
        <w:t xml:space="preserve"> </w:t>
      </w:r>
      <w:r w:rsidRPr="004E267F">
        <w:rPr>
          <w:rFonts w:ascii="Angsana New" w:hAnsi="Angsana New"/>
          <w:color w:val="000000"/>
          <w:sz w:val="30"/>
          <w:szCs w:val="30"/>
          <w:cs/>
        </w:rPr>
        <w:t>ไปขายลดแก่สถาบันการเงินในประเทศ</w:t>
      </w:r>
      <w:r w:rsidR="0064617F">
        <w:rPr>
          <w:rFonts w:ascii="Angsana New" w:hAnsi="Angsana New" w:hint="cs"/>
          <w:sz w:val="30"/>
          <w:szCs w:val="30"/>
          <w:cs/>
        </w:rPr>
        <w:t>สาม</w:t>
      </w:r>
      <w:r w:rsidRPr="004E267F">
        <w:rPr>
          <w:rFonts w:ascii="Angsana New" w:hAnsi="Angsana New"/>
          <w:sz w:val="30"/>
          <w:szCs w:val="30"/>
          <w:cs/>
        </w:rPr>
        <w:t>แห่ง</w:t>
      </w:r>
      <w:r w:rsidR="0064617F">
        <w:rPr>
          <w:rFonts w:ascii="Angsana New" w:hAnsi="Angsana New" w:hint="cs"/>
          <w:sz w:val="30"/>
          <w:szCs w:val="30"/>
          <w:cs/>
        </w:rPr>
        <w:t>และ</w:t>
      </w:r>
      <w:r w:rsidR="0064617F" w:rsidRPr="004E267F">
        <w:rPr>
          <w:rFonts w:ascii="Angsana New" w:hAnsi="Angsana New"/>
          <w:sz w:val="30"/>
          <w:szCs w:val="30"/>
          <w:cs/>
        </w:rPr>
        <w:t>ส</w:t>
      </w:r>
      <w:r w:rsidR="0064617F" w:rsidRPr="004E267F">
        <w:rPr>
          <w:rFonts w:ascii="Angsana New" w:hAnsi="Angsana New" w:hint="cs"/>
          <w:sz w:val="30"/>
          <w:szCs w:val="30"/>
          <w:cs/>
        </w:rPr>
        <w:t>อง</w:t>
      </w:r>
      <w:r w:rsidR="0064617F">
        <w:rPr>
          <w:rFonts w:ascii="Angsana New" w:hAnsi="Angsana New" w:hint="cs"/>
          <w:sz w:val="30"/>
          <w:szCs w:val="30"/>
          <w:cs/>
        </w:rPr>
        <w:t>แห่งตามลำดับ</w:t>
      </w:r>
      <w:r w:rsidRPr="004E26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E267F">
        <w:rPr>
          <w:rFonts w:ascii="Angsana New" w:hAnsi="Angsana New"/>
          <w:color w:val="000000"/>
          <w:sz w:val="30"/>
          <w:szCs w:val="30"/>
        </w:rPr>
        <w:t>(</w:t>
      </w:r>
      <w:r w:rsidRPr="004E267F">
        <w:rPr>
          <w:rFonts w:ascii="Angsana New" w:hAnsi="Angsana New"/>
          <w:color w:val="000000"/>
          <w:sz w:val="30"/>
          <w:szCs w:val="30"/>
          <w:cs/>
        </w:rPr>
        <w:t>ภายใต้วงเงินสินเชื่อรวม</w:t>
      </w:r>
      <w:r w:rsidRPr="004E267F">
        <w:rPr>
          <w:rFonts w:ascii="Angsana New" w:hAnsi="Angsana New"/>
          <w:color w:val="000000"/>
          <w:sz w:val="30"/>
          <w:szCs w:val="30"/>
        </w:rPr>
        <w:t xml:space="preserve"> 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 xml:space="preserve">210 ล้านบาท และ </w:t>
      </w:r>
      <w:r w:rsidRPr="004E267F">
        <w:rPr>
          <w:rFonts w:ascii="Angsana New" w:hAnsi="Angsana New"/>
          <w:color w:val="000000"/>
          <w:sz w:val="30"/>
          <w:szCs w:val="30"/>
        </w:rPr>
        <w:t>1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4E267F">
        <w:rPr>
          <w:rFonts w:ascii="Angsana New" w:hAnsi="Angsana New"/>
          <w:color w:val="000000"/>
          <w:sz w:val="30"/>
          <w:szCs w:val="30"/>
        </w:rPr>
        <w:t xml:space="preserve">0 </w:t>
      </w:r>
      <w:r w:rsidR="003719E5" w:rsidRPr="004E267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5D91" w:rsidRPr="004E267F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4E267F">
        <w:rPr>
          <w:rFonts w:ascii="Angsana New" w:hAnsi="Angsana New"/>
          <w:color w:val="000000"/>
          <w:sz w:val="30"/>
          <w:szCs w:val="30"/>
        </w:rPr>
        <w:t>)</w:t>
      </w:r>
      <w:r w:rsidRPr="004E267F">
        <w:rPr>
          <w:rFonts w:ascii="Angsana New" w:hAnsi="Angsana New"/>
          <w:color w:val="000000"/>
          <w:sz w:val="30"/>
          <w:szCs w:val="30"/>
          <w:cs/>
        </w:rPr>
        <w:t xml:space="preserve"> โดยสถาบันการเงินดังกล่าวมีสิทธิไล่เบี้ยจำนวนเงินประมาณ 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>172</w:t>
      </w:r>
      <w:r w:rsidR="00CC7D4F" w:rsidRPr="004E267F">
        <w:rPr>
          <w:rFonts w:ascii="Angsana New" w:hAnsi="Angsana New"/>
          <w:color w:val="000000"/>
          <w:sz w:val="30"/>
          <w:szCs w:val="30"/>
        </w:rPr>
        <w:t>.</w:t>
      </w:r>
      <w:r w:rsidR="00955D91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4E267F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A042CD" w:rsidRPr="004E267F">
        <w:rPr>
          <w:rFonts w:ascii="Angsana New" w:hAnsi="Angsana New"/>
          <w:color w:val="000000"/>
          <w:sz w:val="30"/>
          <w:szCs w:val="30"/>
        </w:rPr>
        <w:t>99.5</w:t>
      </w:r>
      <w:r w:rsidRPr="004E267F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4E267F">
        <w:rPr>
          <w:rFonts w:ascii="Angsana New" w:hAnsi="Angsana New"/>
          <w:color w:val="000000"/>
          <w:sz w:val="30"/>
          <w:szCs w:val="30"/>
        </w:rPr>
        <w:t>“</w:t>
      </w:r>
      <w:r w:rsidRPr="004E267F">
        <w:rPr>
          <w:rFonts w:ascii="Angsana New" w:hAnsi="Angsana New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4E267F">
        <w:rPr>
          <w:rFonts w:ascii="Angsana New" w:hAnsi="Angsana New"/>
          <w:color w:val="000000"/>
          <w:sz w:val="30"/>
          <w:szCs w:val="30"/>
        </w:rPr>
        <w:t>”</w:t>
      </w:r>
      <w:r w:rsidRPr="004E267F">
        <w:rPr>
          <w:rFonts w:ascii="Angsana New" w:hAnsi="Angsana New"/>
          <w:color w:val="000000"/>
          <w:sz w:val="30"/>
          <w:szCs w:val="30"/>
          <w:cs/>
        </w:rPr>
        <w:t xml:space="preserve"> ในงบแสดงฐานะการเงิน</w:t>
      </w:r>
    </w:p>
    <w:p w:rsidR="00A042CD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:rsidR="00BF0C21" w:rsidRPr="007E5DC5" w:rsidRDefault="00BF0C21" w:rsidP="007E5DC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7E5DC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0A3D0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2E715B" w:rsidTr="00C222BD">
        <w:tc>
          <w:tcPr>
            <w:tcW w:w="2660" w:type="dxa"/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2E715B" w:rsidTr="00C222BD">
        <w:tc>
          <w:tcPr>
            <w:tcW w:w="2660" w:type="dxa"/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042CD" w:rsidRPr="002E715B" w:rsidTr="00C222BD">
        <w:tc>
          <w:tcPr>
            <w:tcW w:w="2660" w:type="dxa"/>
            <w:vAlign w:val="bottom"/>
          </w:tcPr>
          <w:p w:rsidR="00A042CD" w:rsidRPr="00071D05" w:rsidRDefault="00A042CD" w:rsidP="00A042C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042CD" w:rsidRPr="00071D0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E3659" w:rsidRPr="002E715B" w:rsidTr="00C222BD">
        <w:tc>
          <w:tcPr>
            <w:tcW w:w="2660" w:type="dxa"/>
            <w:vAlign w:val="bottom"/>
          </w:tcPr>
          <w:p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8E3659" w:rsidRPr="002E715B" w:rsidTr="00C222BD">
        <w:tc>
          <w:tcPr>
            <w:tcW w:w="2660" w:type="dxa"/>
          </w:tcPr>
          <w:p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8E3659" w:rsidRPr="002E715B" w:rsidTr="00C222BD">
        <w:tc>
          <w:tcPr>
            <w:tcW w:w="2660" w:type="dxa"/>
          </w:tcPr>
          <w:p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</w:tr>
      <w:tr w:rsidR="008E3659" w:rsidRPr="002E715B" w:rsidTr="00C222BD">
        <w:tc>
          <w:tcPr>
            <w:tcW w:w="2660" w:type="dxa"/>
          </w:tcPr>
          <w:p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8E3659" w:rsidRPr="002E715B" w:rsidTr="00C222BD">
        <w:tc>
          <w:tcPr>
            <w:tcW w:w="2660" w:type="dxa"/>
          </w:tcPr>
          <w:p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8E3659" w:rsidRPr="002E715B" w:rsidTr="00C222BD">
        <w:tc>
          <w:tcPr>
            <w:tcW w:w="2660" w:type="dxa"/>
          </w:tcPr>
          <w:p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8E3659" w:rsidRPr="00F6770E" w:rsidTr="00C222BD">
        <w:tc>
          <w:tcPr>
            <w:tcW w:w="2660" w:type="dxa"/>
          </w:tcPr>
          <w:p w:rsidR="008E3659" w:rsidRPr="00071D05" w:rsidRDefault="008E3659" w:rsidP="008E3659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62,40</w:t>
            </w:r>
            <w:r w:rsidRPr="00071D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62,40</w:t>
            </w:r>
            <w:r w:rsidRPr="00071D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88685B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8685B" w:rsidRPr="0088685B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8685B">
        <w:rPr>
          <w:rFonts w:ascii="Angsana New" w:hAnsi="Angsana New"/>
          <w:sz w:val="30"/>
          <w:szCs w:val="30"/>
          <w:cs/>
        </w:rPr>
        <w:t>ในระหว่างปี 256</w:t>
      </w:r>
      <w:r>
        <w:rPr>
          <w:rFonts w:ascii="Angsana New" w:hAnsi="Angsana New"/>
          <w:sz w:val="30"/>
          <w:szCs w:val="30"/>
        </w:rPr>
        <w:t>6</w:t>
      </w:r>
      <w:r w:rsidRPr="0088685B">
        <w:rPr>
          <w:rFonts w:ascii="Angsana New" w:hAnsi="Angsana New"/>
          <w:sz w:val="30"/>
          <w:szCs w:val="30"/>
          <w:cs/>
        </w:rPr>
        <w:t xml:space="preserve"> และ 256</w:t>
      </w:r>
      <w:r>
        <w:rPr>
          <w:rFonts w:ascii="Angsana New" w:hAnsi="Angsana New"/>
          <w:sz w:val="30"/>
          <w:szCs w:val="30"/>
        </w:rPr>
        <w:t>5</w:t>
      </w:r>
      <w:r w:rsidRPr="0088685B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:rsidR="0088685B" w:rsidRPr="0088685B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F6ABC" w:rsidRPr="0088685B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41831" w:rsidRPr="004F5042" w:rsidRDefault="006C7664" w:rsidP="0088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37293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0" w:chapStyle="1"/>
          <w:cols w:space="720"/>
          <w:titlePg/>
        </w:sect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883EA7" w:rsidRPr="00200CA5" w:rsidRDefault="00883EA7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200CA5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เงินลงทุนใน</w:t>
      </w:r>
      <w:r w:rsidRPr="00200CA5">
        <w:rPr>
          <w:rFonts w:ascii="Angsana New" w:hAnsi="Angsana New" w:hint="cs"/>
          <w:i/>
          <w:iCs/>
          <w:color w:val="000000"/>
          <w:sz w:val="28"/>
          <w:szCs w:val="28"/>
          <w:cs/>
        </w:rPr>
        <w:t>บริษัทร่วมซึ่งบันทึกด้วยวิธีส่วนได้เสีย</w:t>
      </w:r>
    </w:p>
    <w:p w:rsidR="00200CA5" w:rsidRPr="00200CA5" w:rsidRDefault="00200CA5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tbl>
      <w:tblPr>
        <w:tblStyle w:val="TableGrid"/>
        <w:tblW w:w="1507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9"/>
        <w:gridCol w:w="1020"/>
        <w:gridCol w:w="283"/>
        <w:gridCol w:w="1021"/>
        <w:gridCol w:w="236"/>
        <w:gridCol w:w="1077"/>
        <w:gridCol w:w="236"/>
        <w:gridCol w:w="1077"/>
        <w:gridCol w:w="236"/>
        <w:gridCol w:w="1077"/>
        <w:gridCol w:w="236"/>
        <w:gridCol w:w="1077"/>
        <w:gridCol w:w="236"/>
        <w:gridCol w:w="1020"/>
        <w:gridCol w:w="236"/>
        <w:gridCol w:w="1020"/>
      </w:tblGrid>
      <w:tr w:rsidR="00200CA5" w:rsidRPr="00200CA5" w:rsidTr="001C4538">
        <w:tc>
          <w:tcPr>
            <w:tcW w:w="4989" w:type="dxa"/>
            <w:vMerge w:val="restart"/>
          </w:tcPr>
          <w:p w:rsidR="00200CA5" w:rsidRPr="00200CA5" w:rsidRDefault="00200CA5" w:rsidP="00EE6554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vMerge w:val="restart"/>
            <w:tcBorders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การถือหุ้นโดย</w:t>
            </w:r>
          </w:p>
          <w:p w:rsidR="00200CA5" w:rsidRPr="00200CA5" w:rsidRDefault="00200CA5" w:rsidP="00200CA5">
            <w:pPr>
              <w:ind w:left="-340" w:right="-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  <w:r w:rsidRPr="00200CA5">
              <w:rPr>
                <w:rFonts w:ascii="Angsana New" w:hAnsi="Angsana New"/>
                <w:sz w:val="28"/>
                <w:szCs w:val="28"/>
              </w:rPr>
              <w:t>(ECF-P)</w:t>
            </w:r>
            <w:r w:rsidR="006757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528" w:type="dxa"/>
            <w:gridSpan w:val="11"/>
            <w:tcBorders>
              <w:bottom w:val="single" w:sz="4" w:space="0" w:color="auto"/>
            </w:tcBorders>
          </w:tcPr>
          <w:p w:rsidR="00200CA5" w:rsidRPr="00200CA5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200CA5" w:rsidRPr="00200CA5" w:rsidTr="001C4538">
        <w:tc>
          <w:tcPr>
            <w:tcW w:w="4989" w:type="dxa"/>
            <w:vMerge/>
          </w:tcPr>
          <w:p w:rsidR="00200CA5" w:rsidRPr="00200CA5" w:rsidRDefault="00200CA5" w:rsidP="00200CA5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vMerge/>
            <w:tcBorders>
              <w:bottom w:val="single" w:sz="4" w:space="0" w:color="auto"/>
            </w:tcBorders>
          </w:tcPr>
          <w:p w:rsidR="00200CA5" w:rsidRPr="00200CA5" w:rsidRDefault="00200CA5" w:rsidP="00200CA5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200CA5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00CA5">
              <w:rPr>
                <w:rFonts w:ascii="Angsana New" w:hAnsi="Angsana New" w:cs="Angsana New" w:hint="cs"/>
                <w:color w:val="auto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200CA5">
              <w:rPr>
                <w:rFonts w:ascii="Angsana New" w:hAnsi="Angsana New" w:cs="Angsana New" w:hint="cs"/>
                <w:color w:val="auto"/>
                <w:cs/>
              </w:rPr>
              <w:t>เงินปันผล</w:t>
            </w:r>
          </w:p>
        </w:tc>
      </w:tr>
      <w:tr w:rsidR="00200CA5" w:rsidRPr="00200CA5" w:rsidTr="001C4538">
        <w:tc>
          <w:tcPr>
            <w:tcW w:w="4989" w:type="dxa"/>
          </w:tcPr>
          <w:p w:rsidR="00200CA5" w:rsidRPr="00200CA5" w:rsidRDefault="00200CA5" w:rsidP="00200CA5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200CA5" w:rsidRPr="00200CA5" w:rsidTr="001C4538">
        <w:tc>
          <w:tcPr>
            <w:tcW w:w="4989" w:type="dxa"/>
          </w:tcPr>
          <w:p w:rsidR="00200CA5" w:rsidRPr="00200CA5" w:rsidRDefault="00200CA5" w:rsidP="00200CA5">
            <w:pPr>
              <w:tabs>
                <w:tab w:val="left" w:pos="162"/>
              </w:tabs>
              <w:ind w:left="90" w:right="-2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0C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200CA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0CA5" w:rsidRPr="00200CA5" w:rsidTr="001C4538">
        <w:tc>
          <w:tcPr>
            <w:tcW w:w="4989" w:type="dxa"/>
          </w:tcPr>
          <w:p w:rsidR="00200CA5" w:rsidRPr="00200CA5" w:rsidRDefault="00200CA5" w:rsidP="00200CA5">
            <w:pPr>
              <w:ind w:left="90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พลังงานเพื่อโลกสีเขียว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จำกัด (</w:t>
            </w:r>
            <w:r w:rsidRPr="00200CA5">
              <w:rPr>
                <w:rFonts w:ascii="Angsana New" w:hAnsi="Angsana New"/>
                <w:sz w:val="28"/>
                <w:szCs w:val="28"/>
              </w:rPr>
              <w:t>“GEP”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200CA5" w:rsidRPr="00200CA5" w:rsidRDefault="002C27F9" w:rsidP="0067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  <w:r w:rsidR="0064617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7578E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236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200CA5" w:rsidRPr="00200CA5" w:rsidRDefault="00200CA5" w:rsidP="00BF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200CA5">
              <w:rPr>
                <w:rFonts w:ascii="Angsana New" w:hAnsi="Angsana New"/>
                <w:sz w:val="28"/>
                <w:szCs w:val="28"/>
              </w:rPr>
              <w:t>65,811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</w:tr>
    </w:tbl>
    <w:p w:rsidR="00EE6554" w:rsidRPr="00200CA5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:rsidR="00674529" w:rsidRPr="002C27F9" w:rsidRDefault="006218A4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27F9">
        <w:rPr>
          <w:rFonts w:ascii="Angsana New" w:hAnsi="Angsana New" w:hint="cs"/>
          <w:spacing w:val="-2"/>
          <w:sz w:val="28"/>
          <w:szCs w:val="28"/>
          <w:cs/>
        </w:rPr>
        <w:t>ส่วนแบ่งกำไร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จาก </w:t>
      </w:r>
      <w:r w:rsidR="00F054EE" w:rsidRPr="002C27F9">
        <w:rPr>
          <w:rFonts w:ascii="Angsana New" w:hAnsi="Angsana New"/>
          <w:spacing w:val="-2"/>
          <w:sz w:val="28"/>
          <w:szCs w:val="28"/>
        </w:rPr>
        <w:t xml:space="preserve">GEP 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>สำหรับงวดสามเ</w:t>
      </w:r>
      <w:r w:rsidR="006C23E7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ดือนสิ้นสุดวันที่ 31 </w:t>
      </w:r>
      <w:r w:rsidR="00837E3B" w:rsidRPr="002C27F9">
        <w:rPr>
          <w:rFonts w:ascii="Angsana New" w:hAnsi="Angsana New" w:hint="cs"/>
          <w:spacing w:val="-2"/>
          <w:sz w:val="28"/>
          <w:szCs w:val="28"/>
          <w:cs/>
        </w:rPr>
        <w:t>มีนาคม 256</w:t>
      </w:r>
      <w:r w:rsidR="00F34511" w:rsidRPr="002C27F9">
        <w:rPr>
          <w:rFonts w:ascii="Angsana New" w:hAnsi="Angsana New" w:hint="cs"/>
          <w:spacing w:val="-2"/>
          <w:sz w:val="28"/>
          <w:szCs w:val="28"/>
          <w:cs/>
        </w:rPr>
        <w:t>6</w:t>
      </w:r>
      <w:r w:rsidR="00FE1611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 มีจำนวนเงินประมาณ </w:t>
      </w:r>
      <w:r w:rsidR="0064617F">
        <w:rPr>
          <w:rFonts w:ascii="Angsana New" w:hAnsi="Angsana New"/>
          <w:spacing w:val="-2"/>
          <w:sz w:val="28"/>
          <w:szCs w:val="28"/>
        </w:rPr>
        <w:t>4</w:t>
      </w:r>
      <w:r w:rsidR="002C27F9" w:rsidRPr="002C27F9">
        <w:rPr>
          <w:rFonts w:ascii="Angsana New" w:hAnsi="Angsana New"/>
          <w:spacing w:val="-2"/>
          <w:sz w:val="28"/>
          <w:szCs w:val="28"/>
        </w:rPr>
        <w:t>.</w:t>
      </w:r>
      <w:r w:rsidR="0067578E">
        <w:rPr>
          <w:rFonts w:ascii="Angsana New" w:hAnsi="Angsana New"/>
          <w:spacing w:val="-2"/>
          <w:sz w:val="28"/>
          <w:szCs w:val="28"/>
        </w:rPr>
        <w:t>6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</w:t>
      </w:r>
      <w:r w:rsidR="000B25D6" w:rsidRPr="002C27F9">
        <w:rPr>
          <w:rFonts w:ascii="Angsana New" w:hAnsi="Angsana New" w:hint="cs"/>
          <w:spacing w:val="-2"/>
          <w:sz w:val="28"/>
          <w:szCs w:val="28"/>
          <w:cs/>
        </w:rPr>
        <w:t>ในขณะที่ส่วนแบ่ง</w:t>
      </w:r>
      <w:r w:rsidR="00243F3C" w:rsidRPr="002C27F9">
        <w:rPr>
          <w:rFonts w:ascii="Angsana New" w:hAnsi="Angsana New" w:hint="cs"/>
          <w:spacing w:val="-2"/>
          <w:sz w:val="28"/>
          <w:szCs w:val="28"/>
          <w:cs/>
        </w:rPr>
        <w:t>ขาดทุน</w:t>
      </w:r>
      <w:r w:rsidR="000B25D6" w:rsidRPr="002C27F9">
        <w:rPr>
          <w:rFonts w:ascii="Angsana New" w:hAnsi="Angsana New" w:hint="cs"/>
          <w:spacing w:val="-2"/>
          <w:sz w:val="28"/>
          <w:szCs w:val="28"/>
          <w:cs/>
        </w:rPr>
        <w:t>เบ็ดเสร็จอื่นสำหรับงวดเดียวกันมีจำนวนเงินประมาณ</w:t>
      </w:r>
      <w:r w:rsidR="004B57DC" w:rsidRPr="002C27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C27F9" w:rsidRPr="002C27F9">
        <w:rPr>
          <w:rFonts w:ascii="Angsana New" w:hAnsi="Angsana New"/>
          <w:spacing w:val="-2"/>
          <w:sz w:val="28"/>
          <w:szCs w:val="28"/>
        </w:rPr>
        <w:t>7.4</w:t>
      </w:r>
      <w:r w:rsidR="000B25D6" w:rsidRPr="002C27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321D" w:rsidRPr="002C27F9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D22E1C" w:rsidRPr="00200CA5" w:rsidRDefault="00D22E1C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EE6554" w:rsidRPr="00200CA5" w:rsidRDefault="00124FA2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 w:hint="cs"/>
          <w:sz w:val="28"/>
          <w:szCs w:val="28"/>
          <w:cs/>
        </w:rPr>
        <w:t>ถือหุ้น</w:t>
      </w:r>
      <w:r w:rsidR="00183A6B" w:rsidRPr="00200CA5">
        <w:rPr>
          <w:rFonts w:ascii="Angsana New" w:hAnsi="Angsana New" w:hint="cs"/>
          <w:sz w:val="28"/>
          <w:szCs w:val="28"/>
          <w:cs/>
        </w:rPr>
        <w:t>ทั้งหมดในบริษัทย่อย</w:t>
      </w:r>
      <w:r w:rsidRPr="00200CA5">
        <w:rPr>
          <w:rFonts w:ascii="Angsana New" w:hAnsi="Angsana New" w:hint="cs"/>
          <w:sz w:val="28"/>
          <w:szCs w:val="28"/>
          <w:cs/>
        </w:rPr>
        <w:t>ซึ่งได้แก่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(Myanmar) Company Limited (“GEPM”) </w:t>
      </w:r>
      <w:r w:rsidR="00183A6B" w:rsidRPr="00200CA5">
        <w:rPr>
          <w:rFonts w:ascii="Angsana New" w:hAnsi="Angsana New" w:hint="cs"/>
          <w:sz w:val="28"/>
          <w:szCs w:val="28"/>
          <w:cs/>
        </w:rPr>
        <w:t>โดย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 w:hint="cs"/>
          <w:sz w:val="28"/>
          <w:szCs w:val="28"/>
          <w:cs/>
        </w:rPr>
        <w:t>ดำเนินธุรกิจเกี่ยวกับการลงทุนและบริหารโครงการโรงไฟฟ้าพลังงานแสงอาทิตย์</w:t>
      </w:r>
      <w:r w:rsidR="001C4538">
        <w:rPr>
          <w:rFonts w:ascii="Angsana New" w:hAnsi="Angsana New" w:hint="cs"/>
          <w:sz w:val="28"/>
          <w:szCs w:val="28"/>
          <w:cs/>
        </w:rPr>
        <w:t>ซึ่งแบ่งออกเป็น 4</w:t>
      </w:r>
      <w:r w:rsidR="00183A6B" w:rsidRPr="00200CA5">
        <w:rPr>
          <w:rFonts w:ascii="Angsana New" w:hAnsi="Angsana New" w:hint="cs"/>
          <w:sz w:val="28"/>
          <w:szCs w:val="28"/>
          <w:cs/>
        </w:rPr>
        <w:t>เฟส</w:t>
      </w:r>
      <w:r w:rsidRPr="00200CA5">
        <w:rPr>
          <w:rFonts w:ascii="Angsana New" w:hAnsi="Angsana New" w:hint="cs"/>
          <w:sz w:val="28"/>
          <w:szCs w:val="28"/>
          <w:cs/>
        </w:rPr>
        <w:t>ขนาด</w:t>
      </w:r>
      <w:r w:rsidR="00183A6B" w:rsidRPr="00200CA5">
        <w:rPr>
          <w:rFonts w:ascii="Angsana New" w:hAnsi="Angsana New" w:hint="cs"/>
          <w:sz w:val="28"/>
          <w:szCs w:val="28"/>
          <w:cs/>
        </w:rPr>
        <w:t>รวม</w:t>
      </w:r>
      <w:r w:rsidRPr="00200CA5">
        <w:rPr>
          <w:rFonts w:ascii="Angsana New" w:hAnsi="Angsana New"/>
          <w:sz w:val="28"/>
          <w:szCs w:val="28"/>
          <w:cs/>
        </w:rPr>
        <w:t xml:space="preserve"> 220 </w:t>
      </w:r>
      <w:r w:rsidRPr="00200CA5">
        <w:rPr>
          <w:rFonts w:ascii="Angsana New" w:hAnsi="Angsana New" w:hint="cs"/>
          <w:sz w:val="28"/>
          <w:szCs w:val="28"/>
          <w:cs/>
        </w:rPr>
        <w:t>เมกะวัตต์ของ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GEPM </w:t>
      </w:r>
      <w:r w:rsidRPr="00200CA5">
        <w:rPr>
          <w:rFonts w:ascii="Angsana New" w:hAnsi="Angsana New" w:hint="cs"/>
          <w:sz w:val="28"/>
          <w:szCs w:val="28"/>
          <w:cs/>
        </w:rPr>
        <w:t>ซึ่งตั้งอยู่ที่เมืองมินบู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ประเทศเมียนมาร์</w:t>
      </w:r>
    </w:p>
    <w:p w:rsidR="00200CA5" w:rsidRPr="00200CA5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737D89" w:rsidRPr="00200CA5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 w:hint="cs"/>
          <w:sz w:val="28"/>
          <w:szCs w:val="28"/>
          <w:cs/>
        </w:rPr>
        <w:t>บริษัท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อีซีเอฟ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พาวเวอร์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จำกัด</w:t>
      </w:r>
      <w:r w:rsidRPr="00200CA5">
        <w:rPr>
          <w:rFonts w:ascii="Angsana New" w:hAnsi="Angsana New"/>
          <w:sz w:val="28"/>
          <w:szCs w:val="28"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ได้</w:t>
      </w:r>
      <w:r w:rsidRPr="00200CA5">
        <w:rPr>
          <w:rFonts w:ascii="Angsana New" w:hAnsi="Angsana New"/>
          <w:sz w:val="28"/>
          <w:szCs w:val="28"/>
          <w:cs/>
        </w:rPr>
        <w:t>วางหลักประกันการก่อสร้างโรงไฟฟ้าพลังงานแสงอาทิตย์ของ</w:t>
      </w:r>
      <w:r w:rsidRPr="00200CA5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/>
          <w:sz w:val="28"/>
          <w:szCs w:val="28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200CA5">
        <w:rPr>
          <w:rFonts w:ascii="Angsana New" w:hAnsi="Angsana New"/>
          <w:sz w:val="28"/>
          <w:szCs w:val="28"/>
        </w:rPr>
        <w:t>“</w:t>
      </w:r>
      <w:r w:rsidRPr="00200CA5">
        <w:rPr>
          <w:rFonts w:ascii="Angsana New" w:hAnsi="Angsana New"/>
          <w:sz w:val="28"/>
          <w:szCs w:val="28"/>
          <w:cs/>
        </w:rPr>
        <w:t>เงินมัดจำและเงินประกัน</w:t>
      </w:r>
      <w:r w:rsidRPr="00200CA5">
        <w:rPr>
          <w:rFonts w:ascii="Angsana New" w:hAnsi="Angsana New"/>
          <w:sz w:val="28"/>
          <w:szCs w:val="28"/>
        </w:rPr>
        <w:t xml:space="preserve">” </w:t>
      </w:r>
      <w:r w:rsidRPr="00200CA5">
        <w:rPr>
          <w:rFonts w:ascii="Angsana New" w:hAnsi="Angsana New"/>
          <w:sz w:val="28"/>
          <w:szCs w:val="28"/>
          <w:cs/>
        </w:rPr>
        <w:t xml:space="preserve">ในงบแสดงฐานะการเงินรวม </w:t>
      </w:r>
      <w:r w:rsidRPr="00200CA5">
        <w:rPr>
          <w:rFonts w:ascii="Angsana New" w:hAnsi="Angsana New" w:hint="cs"/>
          <w:sz w:val="28"/>
          <w:szCs w:val="28"/>
          <w:cs/>
        </w:rPr>
        <w:t>ณ วันที่ 31 มีนาคม 256</w:t>
      </w:r>
      <w:r w:rsidRPr="00200CA5">
        <w:rPr>
          <w:rFonts w:ascii="Angsana New" w:hAnsi="Angsana New"/>
          <w:sz w:val="28"/>
          <w:szCs w:val="28"/>
        </w:rPr>
        <w:t>6</w:t>
      </w:r>
      <w:r w:rsidRPr="00200CA5">
        <w:rPr>
          <w:rFonts w:ascii="Angsana New" w:hAnsi="Angsana New" w:hint="cs"/>
          <w:sz w:val="28"/>
          <w:szCs w:val="28"/>
          <w:cs/>
        </w:rPr>
        <w:t xml:space="preserve"> และวันที่ 31 ธันวาคม 256</w:t>
      </w:r>
      <w:r w:rsidRPr="00200CA5">
        <w:rPr>
          <w:rFonts w:ascii="Angsana New" w:hAnsi="Angsana New"/>
          <w:sz w:val="28"/>
          <w:szCs w:val="28"/>
        </w:rPr>
        <w:t>5</w:t>
      </w:r>
    </w:p>
    <w:p w:rsidR="00387720" w:rsidRPr="00200CA5" w:rsidRDefault="00387720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387720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 w:hint="cs"/>
          <w:sz w:val="28"/>
          <w:szCs w:val="28"/>
          <w:cs/>
        </w:rPr>
        <w:t>บริษัท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อีซีเอฟ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พาวเวอร์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จำกัด</w:t>
      </w:r>
      <w:r w:rsidRPr="00200CA5">
        <w:rPr>
          <w:rFonts w:ascii="Angsana New" w:hAnsi="Angsana New"/>
          <w:sz w:val="28"/>
          <w:szCs w:val="28"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 xml:space="preserve">ได้นำใบหุ้นที่ลงทุนใน </w:t>
      </w:r>
      <w:r w:rsidRPr="00200CA5">
        <w:rPr>
          <w:rFonts w:ascii="Angsana New" w:hAnsi="Angsana New"/>
          <w:sz w:val="28"/>
          <w:szCs w:val="28"/>
        </w:rPr>
        <w:t>GEP</w:t>
      </w:r>
      <w:r w:rsidRPr="00200CA5">
        <w:rPr>
          <w:rFonts w:ascii="Angsana New" w:hAnsi="Angsana New" w:hint="cs"/>
          <w:sz w:val="28"/>
          <w:szCs w:val="28"/>
          <w:cs/>
        </w:rPr>
        <w:t xml:space="preserve"> จำนวน 4,505,433 หุ้น (เป็นหุ้นทั้งหมดที่ลงทุน) ไปวางเป็นหลักประกันการจ่ายชำระเงินค่าก่อสร้างโค</w:t>
      </w:r>
      <w:r w:rsidR="001C4538">
        <w:rPr>
          <w:rFonts w:ascii="Angsana New" w:hAnsi="Angsana New" w:hint="cs"/>
          <w:sz w:val="28"/>
          <w:szCs w:val="28"/>
          <w:cs/>
        </w:rPr>
        <w:t>รงการโรงไฟฟ้าพลังงานแสงอาทิตย์ใน</w:t>
      </w:r>
      <w:r w:rsidRPr="00200CA5">
        <w:rPr>
          <w:rFonts w:ascii="Angsana New" w:hAnsi="Angsana New" w:hint="cs"/>
          <w:sz w:val="28"/>
          <w:szCs w:val="28"/>
          <w:cs/>
        </w:rPr>
        <w:t xml:space="preserve">ประเทศพม่าของ </w:t>
      </w:r>
      <w:r w:rsidRPr="00200CA5">
        <w:rPr>
          <w:rFonts w:ascii="Angsana New" w:hAnsi="Angsana New"/>
          <w:sz w:val="28"/>
          <w:szCs w:val="28"/>
        </w:rPr>
        <w:t xml:space="preserve">GEPM </w:t>
      </w:r>
      <w:r w:rsidRPr="00200CA5">
        <w:rPr>
          <w:rFonts w:ascii="Angsana New" w:hAnsi="Angsana New" w:hint="cs"/>
          <w:sz w:val="28"/>
          <w:szCs w:val="28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:rsidR="001C4538" w:rsidRPr="00200CA5" w:rsidRDefault="001C4538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1C4538" w:rsidRPr="00200CA5" w:rsidSect="00372937">
          <w:footerReference w:type="first" r:id="rId13"/>
          <w:pgSz w:w="16834" w:h="11909" w:orient="landscape" w:code="9"/>
          <w:pgMar w:top="1134" w:right="816" w:bottom="1276" w:left="1219" w:header="992" w:footer="122" w:gutter="0"/>
          <w:pgNumType w:start="17" w:chapStyle="1"/>
          <w:cols w:space="720"/>
          <w:titlePg/>
          <w:docGrid w:linePitch="245"/>
        </w:sectPr>
      </w:pP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12,319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26,192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8,769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23,117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17,001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17,001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5,671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025A51" w:rsidRPr="00290C79" w:rsidRDefault="00025A51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5,620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290C79" w:rsidRDefault="00025A51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90C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3,796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7,219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3,458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6,886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9,604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9,176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8,974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8,537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9,412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8,306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9,412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8,306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3,684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3,684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5A51" w:rsidRPr="00025A51" w:rsidRDefault="00C62B03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6,48</w:t>
            </w:r>
            <w:r w:rsidR="00025A51" w:rsidRPr="00025A51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7,311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025A51" w:rsidRPr="00025A51" w:rsidRDefault="004D53FD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4,28</w:t>
            </w:r>
            <w:r w:rsidR="00025A51" w:rsidRPr="00025A51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A51" w:rsidRPr="00025A51" w:rsidRDefault="00C62B03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67,97</w:t>
            </w:r>
            <w:r w:rsidR="00025A51" w:rsidRPr="00025A51">
              <w:rPr>
                <w:rFonts w:ascii="Angsana New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290C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5A51" w:rsidRPr="00025A51" w:rsidRDefault="00025A51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25A51">
              <w:rPr>
                <w:rFonts w:ascii="Angsana New" w:hAnsi="Angsana New"/>
                <w:sz w:val="30"/>
                <w:szCs w:val="30"/>
                <w:lang w:eastAsia="zh-CN"/>
              </w:rPr>
              <w:t>61,</w:t>
            </w:r>
            <w:r w:rsidR="004D53FD">
              <w:rPr>
                <w:rFonts w:ascii="Angsana New" w:hAnsi="Angsana New"/>
                <w:sz w:val="30"/>
                <w:szCs w:val="30"/>
                <w:lang w:eastAsia="zh-CN"/>
              </w:rPr>
              <w:t>201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79,039</w:t>
            </w:r>
          </w:p>
        </w:tc>
      </w:tr>
    </w:tbl>
    <w:p w:rsidR="00742744" w:rsidRPr="00E013AB" w:rsidRDefault="0074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63DD6" w:rsidRPr="00E013AB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013AB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1C4538" w:rsidRPr="00E013AB" w:rsidRDefault="001C4538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ook w:val="04A0"/>
      </w:tblPr>
      <w:tblGrid>
        <w:gridCol w:w="5556"/>
        <w:gridCol w:w="270"/>
        <w:gridCol w:w="1701"/>
        <w:gridCol w:w="236"/>
        <w:gridCol w:w="1701"/>
      </w:tblGrid>
      <w:tr w:rsidR="006356D4" w:rsidRPr="00E013AB" w:rsidTr="00E013AB">
        <w:tc>
          <w:tcPr>
            <w:tcW w:w="5556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38" w:type="dxa"/>
            <w:gridSpan w:val="3"/>
            <w:tcBorders>
              <w:bottom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6356D4" w:rsidRPr="00E013AB" w:rsidTr="00E013AB">
        <w:trPr>
          <w:trHeight w:val="328"/>
        </w:trPr>
        <w:tc>
          <w:tcPr>
            <w:tcW w:w="5556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8C3F1C" w:rsidRPr="00E013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8C3F1C" w:rsidRPr="00E013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C3F1C" w:rsidRPr="00E013AB" w:rsidTr="00E013AB">
        <w:tc>
          <w:tcPr>
            <w:tcW w:w="5556" w:type="dxa"/>
          </w:tcPr>
          <w:p w:rsidR="008C3F1C" w:rsidRPr="00E013AB" w:rsidRDefault="008C3F1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8C3F1C" w:rsidRPr="00E013AB" w:rsidRDefault="008C3F1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8C3F1C" w:rsidRPr="00E013AB" w:rsidRDefault="00FE5EDC" w:rsidP="0059196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1,190,000</w:t>
            </w:r>
          </w:p>
        </w:tc>
        <w:tc>
          <w:tcPr>
            <w:tcW w:w="236" w:type="dxa"/>
          </w:tcPr>
          <w:p w:rsidR="008C3F1C" w:rsidRPr="00E013AB" w:rsidRDefault="008C3F1C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8C3F1C" w:rsidRPr="00E013AB" w:rsidRDefault="008C3F1C" w:rsidP="000C61A5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1,190,000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91E4A" w:rsidRPr="00E013AB" w:rsidRDefault="00E91E4A" w:rsidP="00E91E4A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(      12,806)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91E4A" w:rsidRPr="00E013AB" w:rsidRDefault="00E91E4A" w:rsidP="008C3F1C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(      16,270)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E91E4A" w:rsidRPr="00E013AB" w:rsidRDefault="00E91E4A" w:rsidP="0018357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1,17</w:t>
            </w:r>
            <w:r w:rsidR="0018357F" w:rsidRPr="00E013A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,194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E91E4A" w:rsidRPr="00E013AB" w:rsidRDefault="00E91E4A" w:rsidP="00C222BD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1,173,730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91E4A" w:rsidRPr="00E013AB" w:rsidRDefault="00E91E4A" w:rsidP="00E91E4A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(    536,878)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91E4A" w:rsidRPr="00E013AB" w:rsidRDefault="00E91E4A" w:rsidP="008C3F1C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(    535,030)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91E4A" w:rsidRPr="00E013AB" w:rsidRDefault="00E91E4A" w:rsidP="00E91E4A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640,316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91E4A" w:rsidRPr="00E013AB" w:rsidRDefault="00E91E4A" w:rsidP="00C222BD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638,700</w:t>
            </w:r>
          </w:p>
        </w:tc>
      </w:tr>
    </w:tbl>
    <w:p w:rsidR="00BE2AC0" w:rsidRPr="00E013AB" w:rsidRDefault="00BE2AC0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B550AD" w:rsidRPr="00E013AB" w:rsidRDefault="00B550AD" w:rsidP="006356D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013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013AB">
        <w:rPr>
          <w:rFonts w:ascii="Angsana New" w:hAnsi="Angsana New" w:cs="Angsana New" w:hint="cs"/>
          <w:sz w:val="30"/>
          <w:szCs w:val="30"/>
          <w:cs/>
        </w:rPr>
        <w:t>31 มีนาคม  256</w:t>
      </w:r>
      <w:r w:rsidR="008C3F1C" w:rsidRPr="00E013AB">
        <w:rPr>
          <w:rFonts w:ascii="Angsana New" w:hAnsi="Angsana New" w:cs="Angsana New" w:hint="cs"/>
          <w:sz w:val="30"/>
          <w:szCs w:val="30"/>
          <w:cs/>
        </w:rPr>
        <w:t>6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E013AB"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Pr="00E013AB">
        <w:rPr>
          <w:rFonts w:ascii="Angsana New" w:hAnsi="Angsana New" w:cs="Angsana New" w:hint="cs"/>
          <w:sz w:val="30"/>
          <w:szCs w:val="30"/>
          <w:cs/>
        </w:rPr>
        <w:t>256</w:t>
      </w:r>
      <w:r w:rsidR="008C3F1C" w:rsidRPr="00E013AB">
        <w:rPr>
          <w:rFonts w:ascii="Angsana New" w:hAnsi="Angsana New" w:cs="Angsana New" w:hint="cs"/>
          <w:sz w:val="30"/>
          <w:szCs w:val="30"/>
          <w:cs/>
        </w:rPr>
        <w:t>5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13AB">
        <w:rPr>
          <w:rFonts w:ascii="Angsana New" w:hAnsi="Angsana New" w:cs="Angsana New"/>
          <w:sz w:val="30"/>
          <w:szCs w:val="30"/>
          <w:cs/>
        </w:rPr>
        <w:t>หุ้นกู้ดังกล่าวมีมูลค่ายุติธรรม</w:t>
      </w:r>
      <w:r w:rsidRPr="00E013AB">
        <w:rPr>
          <w:rFonts w:ascii="Angsana New" w:hAnsi="Angsana New" w:cs="Angsana New" w:hint="cs"/>
          <w:sz w:val="30"/>
          <w:szCs w:val="30"/>
          <w:cs/>
        </w:rPr>
        <w:t>รวม</w:t>
      </w:r>
      <w:r w:rsidRPr="00E013AB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E91E4A" w:rsidRPr="00E013AB">
        <w:rPr>
          <w:rFonts w:ascii="Angsana New" w:hAnsi="Angsana New" w:cs="Angsana New"/>
          <w:sz w:val="30"/>
          <w:szCs w:val="30"/>
        </w:rPr>
        <w:t>1,181.6</w:t>
      </w:r>
      <w:r w:rsidRPr="00E013AB">
        <w:rPr>
          <w:rFonts w:ascii="Angsana New" w:hAnsi="Angsana New" w:cs="Angsana New"/>
          <w:sz w:val="30"/>
          <w:szCs w:val="30"/>
        </w:rPr>
        <w:t xml:space="preserve"> </w:t>
      </w:r>
      <w:r w:rsidRPr="00E013AB">
        <w:rPr>
          <w:rFonts w:ascii="Angsana New" w:hAnsi="Angsana New" w:cs="Angsana New"/>
          <w:sz w:val="30"/>
          <w:szCs w:val="30"/>
          <w:cs/>
        </w:rPr>
        <w:t>ล้านบาท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C3F1C" w:rsidRPr="00E013AB">
        <w:rPr>
          <w:rFonts w:ascii="Angsana New" w:hAnsi="Angsana New" w:cs="Angsana New"/>
          <w:sz w:val="30"/>
          <w:szCs w:val="30"/>
        </w:rPr>
        <w:t>1,183.5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92359B" w:rsidRPr="00E013AB">
        <w:rPr>
          <w:rFonts w:ascii="Angsana New" w:hAnsi="Angsana New" w:cs="Angsana New"/>
          <w:color w:val="FFFFFF" w:themeColor="background1"/>
          <w:sz w:val="30"/>
          <w:szCs w:val="30"/>
        </w:rPr>
        <w:t xml:space="preserve"> </w:t>
      </w:r>
      <w:r w:rsidRPr="00E013AB">
        <w:rPr>
          <w:rFonts w:ascii="Angsana New" w:hAnsi="Angsana New" w:cs="Angsana New" w:hint="cs"/>
          <w:sz w:val="30"/>
          <w:szCs w:val="30"/>
          <w:cs/>
        </w:rPr>
        <w:t>(มูลค่ายุติธรรมเป็นข้อมูลระดับ 2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:rsidR="00B550AD" w:rsidRPr="00E013AB" w:rsidRDefault="00B550AD" w:rsidP="006356D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6356D4" w:rsidRPr="00E013AB" w:rsidRDefault="006356D4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3AB">
        <w:rPr>
          <w:rFonts w:ascii="Angsana New" w:hAnsi="Angsana New"/>
          <w:sz w:val="30"/>
          <w:szCs w:val="30"/>
          <w:cs/>
        </w:rPr>
        <w:lastRenderedPageBreak/>
        <w:t>เมื่อวันที่ 8 ธันวาคม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340</w:t>
      </w:r>
      <w:r w:rsidR="00B66776" w:rsidRPr="00E013AB">
        <w:rPr>
          <w:rFonts w:ascii="Angsana New" w:hAnsi="Angsana New" w:hint="cs"/>
          <w:sz w:val="30"/>
          <w:szCs w:val="30"/>
          <w:cs/>
        </w:rPr>
        <w:t>,000</w:t>
      </w:r>
      <w:r w:rsidRPr="00E013AB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proofErr w:type="gramStart"/>
      <w:r w:rsidRPr="00E013AB">
        <w:rPr>
          <w:rFonts w:ascii="Angsana New" w:hAnsi="Angsana New"/>
          <w:sz w:val="30"/>
          <w:szCs w:val="30"/>
        </w:rPr>
        <w:t>,</w:t>
      </w:r>
      <w:r w:rsidRPr="00E013AB">
        <w:rPr>
          <w:rFonts w:ascii="Angsana New" w:hAnsi="Angsana New"/>
          <w:sz w:val="30"/>
          <w:szCs w:val="30"/>
          <w:cs/>
        </w:rPr>
        <w:t>000</w:t>
      </w:r>
      <w:proofErr w:type="gramEnd"/>
      <w:r w:rsidRPr="00E013AB">
        <w:rPr>
          <w:rFonts w:ascii="Angsana New" w:hAnsi="Angsana New"/>
          <w:sz w:val="30"/>
          <w:szCs w:val="30"/>
          <w:cs/>
        </w:rPr>
        <w:t xml:space="preserve"> บาท หุ้นกู้นี้มีอัตราดอกเบี้ยร้อยละ 6.80 ต่อปี ดอกเบี้ยครบกำหนดชำระทุก 3 เดือน และครบกำหนดไถ่ถอนในวันที่ 8 ธันวาคม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</w:t>
      </w:r>
      <w:r w:rsidR="00285FBF" w:rsidRPr="00E013AB">
        <w:rPr>
          <w:rFonts w:ascii="Angsana New" w:hAnsi="Angsana New"/>
          <w:sz w:val="30"/>
          <w:szCs w:val="30"/>
          <w:cs/>
        </w:rPr>
        <w:t>กู้นี้ค้ำประกันโดยหุ้นสามัญของบริษัท อีซีเอฟ พาวเวอร์ จำกัด</w:t>
      </w:r>
      <w:r w:rsidRPr="00E013AB">
        <w:rPr>
          <w:rFonts w:ascii="Angsana New" w:hAnsi="Angsana New"/>
          <w:sz w:val="30"/>
          <w:szCs w:val="30"/>
          <w:cs/>
        </w:rPr>
        <w:t>ที่บริษัทถืออยู่จำนวน 34</w:t>
      </w:r>
      <w:r w:rsidRPr="00E013AB">
        <w:rPr>
          <w:rFonts w:ascii="Angsana New" w:hAnsi="Angsana New"/>
          <w:sz w:val="30"/>
          <w:szCs w:val="30"/>
        </w:rPr>
        <w:t xml:space="preserve">,452,569 </w:t>
      </w:r>
      <w:r w:rsidRPr="00E013AB">
        <w:rPr>
          <w:rFonts w:ascii="Angsana New" w:hAnsi="Angsana New"/>
          <w:sz w:val="30"/>
          <w:szCs w:val="30"/>
          <w:cs/>
        </w:rPr>
        <w:t>หุ้น</w:t>
      </w:r>
    </w:p>
    <w:p w:rsidR="00921643" w:rsidRPr="00E013AB" w:rsidRDefault="00921643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66776" w:rsidRPr="00E013AB" w:rsidRDefault="00B66776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3A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13AB">
        <w:rPr>
          <w:rFonts w:ascii="Angsana New" w:hAnsi="Angsana New" w:hint="cs"/>
          <w:sz w:val="30"/>
          <w:szCs w:val="30"/>
          <w:cs/>
        </w:rPr>
        <w:t>9 มิถุนายน 2565</w:t>
      </w:r>
      <w:r w:rsidRPr="00E013AB">
        <w:rPr>
          <w:rFonts w:ascii="Angsana New" w:hAnsi="Angsana New"/>
          <w:sz w:val="30"/>
          <w:szCs w:val="30"/>
          <w:cs/>
        </w:rPr>
        <w:t xml:space="preserve"> บริษัทได้ออกหุ้นกู้</w:t>
      </w:r>
      <w:r w:rsidRPr="00E013AB">
        <w:rPr>
          <w:rFonts w:ascii="Angsana New" w:hAnsi="Angsana New" w:hint="cs"/>
          <w:sz w:val="30"/>
          <w:szCs w:val="30"/>
          <w:cs/>
        </w:rPr>
        <w:t xml:space="preserve"> 3 ชุดเป็น</w:t>
      </w:r>
      <w:r w:rsidRPr="00E013AB">
        <w:rPr>
          <w:rFonts w:ascii="Angsana New" w:hAnsi="Angsana New"/>
          <w:sz w:val="30"/>
          <w:szCs w:val="30"/>
          <w:cs/>
        </w:rPr>
        <w:t>ชนิดระบุชื่อผู้ถือ ไม่ด้อยสิทธิ และ</w:t>
      </w:r>
      <w:r w:rsidRPr="00E013AB">
        <w:rPr>
          <w:rFonts w:ascii="Angsana New" w:hAnsi="Angsana New" w:hint="cs"/>
          <w:sz w:val="30"/>
          <w:szCs w:val="30"/>
          <w:cs/>
        </w:rPr>
        <w:t>ไม่</w:t>
      </w:r>
      <w:r w:rsidRPr="00E013AB">
        <w:rPr>
          <w:rFonts w:ascii="Angsana New" w:hAnsi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E013AB">
        <w:rPr>
          <w:rFonts w:ascii="Angsana New" w:hAnsi="Angsana New" w:hint="cs"/>
          <w:sz w:val="30"/>
          <w:szCs w:val="30"/>
          <w:cs/>
        </w:rPr>
        <w:t xml:space="preserve"> 200</w:t>
      </w:r>
      <w:r w:rsidRPr="00E013AB">
        <w:rPr>
          <w:rFonts w:ascii="Angsana New" w:hAnsi="Angsana New"/>
          <w:sz w:val="30"/>
          <w:szCs w:val="30"/>
        </w:rPr>
        <w:t xml:space="preserve">,000 </w:t>
      </w:r>
      <w:r w:rsidRPr="00E013AB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E013AB">
        <w:rPr>
          <w:rFonts w:ascii="Angsana New" w:hAnsi="Angsana New"/>
          <w:sz w:val="30"/>
          <w:szCs w:val="30"/>
        </w:rPr>
        <w:t xml:space="preserve">409,500 </w:t>
      </w:r>
      <w:r w:rsidRPr="00E013AB">
        <w:rPr>
          <w:rFonts w:ascii="Angsana New" w:hAnsi="Angsana New" w:hint="cs"/>
          <w:sz w:val="30"/>
          <w:szCs w:val="30"/>
          <w:cs/>
        </w:rPr>
        <w:t xml:space="preserve">หน่วย และ </w:t>
      </w:r>
      <w:r w:rsidRPr="00E013AB">
        <w:rPr>
          <w:rFonts w:ascii="Angsana New" w:hAnsi="Angsana New"/>
          <w:sz w:val="30"/>
          <w:szCs w:val="30"/>
        </w:rPr>
        <w:t>240,5</w:t>
      </w:r>
      <w:r w:rsidRPr="00E013AB">
        <w:rPr>
          <w:rFonts w:ascii="Angsana New" w:hAnsi="Angsana New" w:hint="cs"/>
          <w:sz w:val="30"/>
          <w:szCs w:val="30"/>
          <w:cs/>
        </w:rPr>
        <w:t>00 หน่วยโดยมี</w:t>
      </w:r>
      <w:r w:rsidRPr="00E013AB">
        <w:rPr>
          <w:rFonts w:ascii="Angsana New" w:hAnsi="Angsana New"/>
          <w:sz w:val="30"/>
          <w:szCs w:val="30"/>
          <w:cs/>
        </w:rPr>
        <w:t>มูลค่าที่ตราไว้หน่วยละ 1</w:t>
      </w:r>
      <w:r w:rsidRPr="00E013AB">
        <w:rPr>
          <w:rFonts w:ascii="Angsana New" w:hAnsi="Angsana New"/>
          <w:sz w:val="30"/>
          <w:szCs w:val="30"/>
        </w:rPr>
        <w:t>,</w:t>
      </w:r>
      <w:r w:rsidRPr="00E013AB">
        <w:rPr>
          <w:rFonts w:ascii="Angsana New" w:hAnsi="Angsana New"/>
          <w:sz w:val="30"/>
          <w:szCs w:val="30"/>
          <w:cs/>
        </w:rPr>
        <w:t>000 บาท หุ้นกู้</w:t>
      </w:r>
      <w:r w:rsidRPr="00E013AB">
        <w:rPr>
          <w:rFonts w:ascii="Angsana New" w:hAnsi="Angsana New" w:hint="cs"/>
          <w:sz w:val="30"/>
          <w:szCs w:val="30"/>
          <w:cs/>
        </w:rPr>
        <w:t>เหล่า</w:t>
      </w:r>
      <w:r w:rsidRPr="00E013AB">
        <w:rPr>
          <w:rFonts w:ascii="Angsana New" w:hAnsi="Angsana New"/>
          <w:sz w:val="30"/>
          <w:szCs w:val="30"/>
          <w:cs/>
        </w:rPr>
        <w:t xml:space="preserve">นี้มีอัตราดอกเบี้ยร้อยละ </w:t>
      </w:r>
      <w:r w:rsidRPr="00E013AB">
        <w:rPr>
          <w:rFonts w:ascii="Angsana New" w:hAnsi="Angsana New" w:hint="cs"/>
          <w:sz w:val="30"/>
          <w:szCs w:val="30"/>
          <w:cs/>
        </w:rPr>
        <w:t>7</w:t>
      </w:r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 xml:space="preserve">ร้อยละ 7.15 และร้อยละ 7.30 </w:t>
      </w:r>
      <w:r w:rsidRPr="00E013AB">
        <w:rPr>
          <w:rFonts w:ascii="Angsana New" w:hAnsi="Angsana New"/>
          <w:sz w:val="30"/>
          <w:szCs w:val="30"/>
          <w:cs/>
        </w:rPr>
        <w:t xml:space="preserve">ต่อปี </w:t>
      </w:r>
      <w:r w:rsidRPr="00E013A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E013AB">
        <w:rPr>
          <w:rFonts w:ascii="Angsana New" w:hAnsi="Angsana New"/>
          <w:sz w:val="30"/>
          <w:szCs w:val="30"/>
          <w:cs/>
        </w:rPr>
        <w:t xml:space="preserve">ดอกเบี้ยครบกำหนดชำระทุก 3 เดือน และครบกำหนดไถ่ถอนในวันที่ </w:t>
      </w:r>
      <w:r w:rsidRPr="00E013AB">
        <w:rPr>
          <w:rFonts w:ascii="Angsana New" w:hAnsi="Angsana New" w:hint="cs"/>
          <w:sz w:val="30"/>
          <w:szCs w:val="30"/>
          <w:cs/>
        </w:rPr>
        <w:t>9 มิถุนายน</w:t>
      </w:r>
      <w:r w:rsidRPr="00E013AB">
        <w:rPr>
          <w:rFonts w:ascii="Angsana New" w:hAnsi="Angsana New"/>
          <w:sz w:val="30"/>
          <w:szCs w:val="30"/>
          <w:cs/>
        </w:rPr>
        <w:t xml:space="preserve"> 2566</w:t>
      </w:r>
      <w:r w:rsidRPr="00E013AB">
        <w:rPr>
          <w:rFonts w:ascii="Angsana New" w:hAnsi="Angsana New"/>
          <w:sz w:val="30"/>
          <w:szCs w:val="30"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9 มิถุนายน</w:t>
      </w:r>
      <w:r w:rsidRPr="00E013AB">
        <w:rPr>
          <w:rFonts w:ascii="Angsana New" w:hAnsi="Angsana New"/>
          <w:sz w:val="30"/>
          <w:szCs w:val="30"/>
          <w:cs/>
        </w:rPr>
        <w:t xml:space="preserve"> 256</w:t>
      </w:r>
      <w:r w:rsidRPr="00E013AB">
        <w:rPr>
          <w:rFonts w:ascii="Angsana New" w:hAnsi="Angsana New"/>
          <w:sz w:val="30"/>
          <w:szCs w:val="30"/>
        </w:rPr>
        <w:t xml:space="preserve">7 </w:t>
      </w:r>
      <w:r w:rsidRPr="00E013AB">
        <w:rPr>
          <w:rFonts w:ascii="Angsana New" w:hAnsi="Angsana New" w:hint="cs"/>
          <w:sz w:val="30"/>
          <w:szCs w:val="30"/>
          <w:cs/>
        </w:rPr>
        <w:t>และ 9 มิถุนายน</w:t>
      </w:r>
      <w:r w:rsidRPr="00E013AB">
        <w:rPr>
          <w:rFonts w:ascii="Angsana New" w:hAnsi="Angsana New"/>
          <w:sz w:val="30"/>
          <w:szCs w:val="30"/>
          <w:cs/>
        </w:rPr>
        <w:t xml:space="preserve"> 256</w:t>
      </w:r>
      <w:r w:rsidRPr="00E013AB">
        <w:rPr>
          <w:rFonts w:ascii="Angsana New" w:hAnsi="Angsana New" w:hint="cs"/>
          <w:sz w:val="30"/>
          <w:szCs w:val="30"/>
          <w:cs/>
        </w:rPr>
        <w:t>8 ตามลำดับ</w:t>
      </w:r>
      <w:r w:rsidRPr="00E013AB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B66776" w:rsidRPr="00E013AB" w:rsidRDefault="00B66776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6F45" w:rsidRPr="00E013AB" w:rsidRDefault="00796F45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3AB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28</w:t>
      </w:r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013AB">
        <w:rPr>
          <w:rFonts w:ascii="Angsana New" w:hAnsi="Angsana New"/>
          <w:sz w:val="30"/>
          <w:szCs w:val="30"/>
          <w:cs/>
        </w:rPr>
        <w:t xml:space="preserve"> 256</w:t>
      </w:r>
      <w:r w:rsidRPr="00E013AB">
        <w:rPr>
          <w:rFonts w:ascii="Angsana New" w:hAnsi="Angsana New" w:hint="cs"/>
          <w:sz w:val="30"/>
          <w:szCs w:val="30"/>
          <w:cs/>
        </w:rPr>
        <w:t>6</w:t>
      </w:r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คณะกรรมการบริษัทได้อนุมัติการออกและเสนอขายหุ้นกู้จำนวน</w:t>
      </w:r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40</w:t>
      </w:r>
      <w:r w:rsidRPr="00E013AB">
        <w:rPr>
          <w:rFonts w:ascii="Angsana New" w:hAnsi="Angsana New"/>
          <w:sz w:val="30"/>
          <w:szCs w:val="30"/>
          <w:cs/>
        </w:rPr>
        <w:t xml:space="preserve">0 </w:t>
      </w:r>
      <w:r w:rsidRPr="00E013AB">
        <w:rPr>
          <w:rFonts w:ascii="Angsana New" w:hAnsi="Angsana New" w:hint="cs"/>
          <w:sz w:val="30"/>
          <w:szCs w:val="30"/>
          <w:cs/>
        </w:rPr>
        <w:t>ล้านบาทที่มีระยะเวลาครบกำหนดไถ่ถอนไม่เกิน</w:t>
      </w:r>
      <w:r w:rsidRPr="00E013AB">
        <w:rPr>
          <w:rFonts w:ascii="Angsana New" w:hAnsi="Angsana New"/>
          <w:sz w:val="30"/>
          <w:szCs w:val="30"/>
          <w:cs/>
        </w:rPr>
        <w:t xml:space="preserve"> 3 </w:t>
      </w:r>
      <w:r w:rsidRPr="00E013AB">
        <w:rPr>
          <w:rFonts w:ascii="Angsana New" w:hAnsi="Angsana New" w:hint="cs"/>
          <w:sz w:val="30"/>
          <w:szCs w:val="30"/>
          <w:cs/>
        </w:rPr>
        <w:t>ปี</w:t>
      </w:r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ซึ่งอยู่ภายใต้วงเงินการออกและเสนอขายหุ้นกู้จำนวน</w:t>
      </w:r>
      <w:r w:rsidRPr="00E013AB">
        <w:rPr>
          <w:rFonts w:ascii="Angsana New" w:hAnsi="Angsana New"/>
          <w:sz w:val="30"/>
          <w:szCs w:val="30"/>
          <w:cs/>
        </w:rPr>
        <w:t xml:space="preserve"> 2</w:t>
      </w:r>
      <w:proofErr w:type="gramStart"/>
      <w:r w:rsidRPr="00E013AB">
        <w:rPr>
          <w:rFonts w:ascii="Angsana New" w:hAnsi="Angsana New"/>
          <w:sz w:val="30"/>
          <w:szCs w:val="30"/>
        </w:rPr>
        <w:t>,</w:t>
      </w:r>
      <w:r w:rsidRPr="00E013AB">
        <w:rPr>
          <w:rFonts w:ascii="Angsana New" w:hAnsi="Angsana New"/>
          <w:sz w:val="30"/>
          <w:szCs w:val="30"/>
          <w:cs/>
        </w:rPr>
        <w:t>000</w:t>
      </w:r>
      <w:proofErr w:type="gramEnd"/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ล้านบาทที่อนุมัติโดยที่ประชุมผู้ถือหุ้นเมื่อวันที่</w:t>
      </w:r>
      <w:r w:rsidRPr="00E013AB">
        <w:rPr>
          <w:rFonts w:ascii="Angsana New" w:hAnsi="Angsana New"/>
          <w:sz w:val="30"/>
          <w:szCs w:val="30"/>
          <w:cs/>
        </w:rPr>
        <w:t xml:space="preserve"> 8 </w:t>
      </w:r>
      <w:r w:rsidRPr="00E013AB">
        <w:rPr>
          <w:rFonts w:ascii="Angsana New" w:hAnsi="Angsana New" w:hint="cs"/>
          <w:sz w:val="30"/>
          <w:szCs w:val="30"/>
          <w:cs/>
        </w:rPr>
        <w:t>กรกฎาคม</w:t>
      </w:r>
      <w:r w:rsidRPr="00E013AB">
        <w:rPr>
          <w:rFonts w:ascii="Angsana New" w:hAnsi="Angsana New"/>
          <w:sz w:val="30"/>
          <w:szCs w:val="30"/>
          <w:cs/>
        </w:rPr>
        <w:t xml:space="preserve"> 2563</w:t>
      </w:r>
    </w:p>
    <w:p w:rsidR="00796F45" w:rsidRPr="00E013AB" w:rsidRDefault="00796F45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126BD" w:rsidRPr="00E013AB" w:rsidRDefault="000126BD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3AB">
        <w:rPr>
          <w:rFonts w:ascii="Angsana New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E013AB">
        <w:rPr>
          <w:rFonts w:ascii="Angsana New" w:hAnsi="Angsana New"/>
          <w:sz w:val="30"/>
          <w:szCs w:val="30"/>
          <w:cs/>
        </w:rPr>
        <w:t xml:space="preserve"> </w:t>
      </w:r>
      <w:r w:rsidRPr="00E013AB">
        <w:rPr>
          <w:rFonts w:ascii="Angsana New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921643" w:rsidRDefault="00921643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013AB" w:rsidRPr="00E013AB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15657B" w:rsidRPr="00F123A1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23A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2A72EA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557BCC">
        <w:rPr>
          <w:rFonts w:ascii="Angsana New" w:hAnsi="Angsana New" w:hint="cs"/>
          <w:sz w:val="30"/>
          <w:szCs w:val="30"/>
          <w:cs/>
        </w:rPr>
        <w:t>256</w:t>
      </w:r>
      <w:r w:rsidR="00C6390C">
        <w:rPr>
          <w:rFonts w:ascii="Angsana New" w:hAnsi="Angsana New"/>
          <w:sz w:val="30"/>
          <w:szCs w:val="30"/>
        </w:rPr>
        <w:t>6</w:t>
      </w:r>
      <w:r w:rsidR="00C6390C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6390C">
        <w:rPr>
          <w:rFonts w:ascii="Angsana New" w:hAnsi="Angsana New"/>
          <w:sz w:val="30"/>
          <w:szCs w:val="30"/>
        </w:rPr>
        <w:t>5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Pr="000126BD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23A1" w:rsidRPr="002E3EED" w:rsidTr="008F4BC4">
        <w:trPr>
          <w:tblHeader/>
        </w:trPr>
        <w:tc>
          <w:tcPr>
            <w:tcW w:w="5211" w:type="dxa"/>
            <w:vAlign w:val="bottom"/>
          </w:tcPr>
          <w:p w:rsidR="00F123A1" w:rsidRPr="002E3EED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6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6390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639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6390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390C" w:rsidRPr="007766C7" w:rsidTr="000078D2">
        <w:tc>
          <w:tcPr>
            <w:tcW w:w="5211" w:type="dxa"/>
            <w:vAlign w:val="bottom"/>
          </w:tcPr>
          <w:p w:rsidR="00C6390C" w:rsidRPr="007766C7" w:rsidRDefault="00C6390C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ภาษีเงินได้ที่คำนวณจากกำไร</w:t>
            </w:r>
            <w:r w:rsidR="00D542D4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390C" w:rsidRPr="007766C7" w:rsidRDefault="00F93DA4" w:rsidP="00942D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2,135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390C" w:rsidRPr="00F93DA4" w:rsidRDefault="00F93DA4" w:rsidP="0017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3DA4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F93DA4">
              <w:rPr>
                <w:rFonts w:ascii="Angsana New" w:hAnsi="Angsana New"/>
                <w:color w:val="000000"/>
                <w:sz w:val="30"/>
                <w:szCs w:val="30"/>
              </w:rPr>
              <w:t>57)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162</w:t>
            </w:r>
          </w:p>
        </w:tc>
      </w:tr>
      <w:tr w:rsidR="00C6390C" w:rsidRPr="007766C7" w:rsidTr="000078D2">
        <w:tc>
          <w:tcPr>
            <w:tcW w:w="5211" w:type="dxa"/>
            <w:vAlign w:val="bottom"/>
          </w:tcPr>
          <w:p w:rsidR="00C6390C" w:rsidRPr="007766C7" w:rsidRDefault="00C6390C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7766C7" w:rsidRDefault="00F93DA4" w:rsidP="008310C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7766C7" w:rsidRDefault="00F93DA4" w:rsidP="00580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</w:tr>
      <w:tr w:rsidR="00C6390C" w:rsidRPr="007766C7" w:rsidTr="00085D4A">
        <w:tc>
          <w:tcPr>
            <w:tcW w:w="5211" w:type="dxa"/>
            <w:vAlign w:val="bottom"/>
          </w:tcPr>
          <w:p w:rsidR="00C6390C" w:rsidRPr="007766C7" w:rsidRDefault="00C6390C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7766C7" w:rsidRDefault="00F93DA4" w:rsidP="008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(2,506)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(2,842)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7766C7" w:rsidRDefault="00F93DA4" w:rsidP="009D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(1,452)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(1,400)</w:t>
            </w:r>
          </w:p>
        </w:tc>
      </w:tr>
      <w:tr w:rsidR="00C6390C" w:rsidRPr="007766C7" w:rsidTr="00E92EF5">
        <w:tc>
          <w:tcPr>
            <w:tcW w:w="5211" w:type="dxa"/>
            <w:vAlign w:val="bottom"/>
          </w:tcPr>
          <w:p w:rsidR="00C6390C" w:rsidRPr="007766C7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</w:t>
            </w:r>
          </w:p>
        </w:tc>
        <w:tc>
          <w:tcPr>
            <w:tcW w:w="993" w:type="dxa"/>
            <w:vAlign w:val="bottom"/>
          </w:tcPr>
          <w:p w:rsidR="00C6390C" w:rsidRPr="007766C7" w:rsidRDefault="00F93DA4" w:rsidP="0017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475)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129)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8D6154" w:rsidRDefault="00F93DA4" w:rsidP="00F93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6390C" w:rsidRPr="008D6154" w:rsidRDefault="00C6390C" w:rsidP="008A5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6390C" w:rsidRPr="007766C7" w:rsidTr="00085D4A">
        <w:tc>
          <w:tcPr>
            <w:tcW w:w="5211" w:type="dxa"/>
            <w:vAlign w:val="bottom"/>
          </w:tcPr>
          <w:p w:rsidR="00C6390C" w:rsidRPr="007766C7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C6390C" w:rsidRPr="007766C7" w:rsidRDefault="00F93DA4" w:rsidP="0047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194)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430)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7766C7" w:rsidRDefault="00F93DA4" w:rsidP="00580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194)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430)</w:t>
            </w:r>
          </w:p>
        </w:tc>
      </w:tr>
      <w:tr w:rsidR="00C6390C" w:rsidRPr="007766C7" w:rsidTr="000078D2">
        <w:tc>
          <w:tcPr>
            <w:tcW w:w="5211" w:type="dxa"/>
            <w:vAlign w:val="bottom"/>
          </w:tcPr>
          <w:p w:rsidR="00C6390C" w:rsidRPr="007766C7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C6390C" w:rsidRPr="007766C7" w:rsidRDefault="00F93DA4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390C" w:rsidRPr="007766C7" w:rsidRDefault="00F93DA4" w:rsidP="00776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C6390C" w:rsidRPr="007766C7" w:rsidTr="000078D2">
        <w:tc>
          <w:tcPr>
            <w:tcW w:w="5211" w:type="dxa"/>
            <w:vAlign w:val="bottom"/>
          </w:tcPr>
          <w:p w:rsidR="00C6390C" w:rsidRPr="00F93DA4" w:rsidRDefault="00C6390C" w:rsidP="00F93DA4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="00F93DA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564811">
              <w:rPr>
                <w:rFonts w:ascii="Angsana New" w:hAnsi="Angsana New" w:hint="cs"/>
                <w:sz w:val="30"/>
                <w:szCs w:val="30"/>
                <w:cs/>
              </w:rPr>
              <w:t xml:space="preserve"> (เพิ่มขึ้น)</w:t>
            </w:r>
          </w:p>
        </w:tc>
        <w:tc>
          <w:tcPr>
            <w:tcW w:w="993" w:type="dxa"/>
            <w:vAlign w:val="bottom"/>
          </w:tcPr>
          <w:p w:rsidR="00C6390C" w:rsidRPr="005A3E91" w:rsidRDefault="00F93DA4" w:rsidP="00F93D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6390C" w:rsidRPr="005A3E91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(1,897)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7766C7" w:rsidRDefault="00F93DA4" w:rsidP="00F8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96)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940)</w:t>
            </w:r>
          </w:p>
        </w:tc>
      </w:tr>
      <w:tr w:rsidR="00C6390C" w:rsidRPr="007766C7" w:rsidTr="000078D2">
        <w:tc>
          <w:tcPr>
            <w:tcW w:w="5211" w:type="dxa"/>
            <w:vAlign w:val="bottom"/>
          </w:tcPr>
          <w:p w:rsidR="00C6390C" w:rsidRPr="007766C7" w:rsidRDefault="00C6390C" w:rsidP="00F93DA4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993" w:type="dxa"/>
            <w:vAlign w:val="bottom"/>
          </w:tcPr>
          <w:p w:rsidR="00C6390C" w:rsidRPr="007766C7" w:rsidRDefault="00F93DA4" w:rsidP="0092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693)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783)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6390C" w:rsidRPr="007766C7" w:rsidRDefault="00F93DA4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693)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783)</w:t>
            </w:r>
          </w:p>
        </w:tc>
      </w:tr>
      <w:tr w:rsidR="00C6390C" w:rsidRPr="002E3EED" w:rsidTr="000078D2">
        <w:tc>
          <w:tcPr>
            <w:tcW w:w="5211" w:type="dxa"/>
            <w:vAlign w:val="bottom"/>
          </w:tcPr>
          <w:p w:rsidR="00C6390C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</w:t>
            </w:r>
          </w:p>
          <w:p w:rsidR="00C6390C" w:rsidRPr="007766C7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งบกำไ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ขาดทุนเ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390C" w:rsidRPr="007766C7" w:rsidRDefault="00F93DA4" w:rsidP="00F93D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(1,692)</w:t>
            </w:r>
          </w:p>
        </w:tc>
        <w:tc>
          <w:tcPr>
            <w:tcW w:w="283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390C" w:rsidRPr="007766C7" w:rsidRDefault="00F93DA4" w:rsidP="005A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6E2C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504)</w:t>
            </w:r>
          </w:p>
        </w:tc>
        <w:tc>
          <w:tcPr>
            <w:tcW w:w="284" w:type="dxa"/>
            <w:vAlign w:val="bottom"/>
          </w:tcPr>
          <w:p w:rsidR="00C6390C" w:rsidRPr="007766C7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390C" w:rsidRPr="007766C7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(1,359)</w:t>
            </w:r>
          </w:p>
        </w:tc>
      </w:tr>
    </w:tbl>
    <w:p w:rsidR="008A5BF4" w:rsidRDefault="008A5BF4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546D76" w:rsidRDefault="00546D76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FB37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B3725">
        <w:rPr>
          <w:rFonts w:ascii="Angsana New" w:hAnsi="Angsana New"/>
          <w:sz w:val="30"/>
          <w:szCs w:val="30"/>
        </w:rPr>
        <w:t xml:space="preserve">31 </w:t>
      </w:r>
      <w:r w:rsidR="00837E3B" w:rsidRPr="00FB3725">
        <w:rPr>
          <w:rFonts w:ascii="Angsana New" w:hAnsi="Angsana New" w:hint="cs"/>
          <w:sz w:val="30"/>
          <w:szCs w:val="30"/>
          <w:cs/>
        </w:rPr>
        <w:t>มีนาคม 256</w:t>
      </w:r>
      <w:r w:rsidR="00C6390C">
        <w:rPr>
          <w:rFonts w:ascii="Angsana New" w:hAnsi="Angsana New" w:hint="cs"/>
          <w:sz w:val="30"/>
          <w:szCs w:val="30"/>
          <w:cs/>
        </w:rPr>
        <w:t>6</w:t>
      </w:r>
      <w:r w:rsidRPr="00FB3725">
        <w:rPr>
          <w:rFonts w:ascii="Angsana New" w:hAnsi="Angsana New"/>
          <w:sz w:val="30"/>
          <w:szCs w:val="30"/>
          <w:cs/>
        </w:rPr>
        <w:t xml:space="preserve"> </w:t>
      </w:r>
      <w:r w:rsidR="00284779">
        <w:rPr>
          <w:rFonts w:ascii="Angsana New" w:hAnsi="Angsana New" w:hint="cs"/>
          <w:sz w:val="30"/>
          <w:szCs w:val="30"/>
          <w:cs/>
        </w:rPr>
        <w:t xml:space="preserve">บริษัท อีซีเอฟ โฮลดิ้งส์ จำกัด </w:t>
      </w:r>
      <w:r w:rsidR="00FB3725" w:rsidRPr="00FB3725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="006010BD">
        <w:rPr>
          <w:rFonts w:ascii="Angsana New" w:hAnsi="Angsana New"/>
          <w:sz w:val="30"/>
          <w:szCs w:val="30"/>
        </w:rPr>
        <w:t xml:space="preserve"> </w:t>
      </w:r>
      <w:r w:rsidR="00F93DA4">
        <w:rPr>
          <w:rFonts w:ascii="Angsana New" w:hAnsi="Angsana New"/>
          <w:sz w:val="30"/>
          <w:szCs w:val="30"/>
        </w:rPr>
        <w:t>37.9</w:t>
      </w:r>
      <w:r w:rsidR="00FB3725" w:rsidRPr="00FB3725">
        <w:rPr>
          <w:rFonts w:ascii="Angsana New" w:hAnsi="Angsana New" w:hint="cs"/>
          <w:sz w:val="30"/>
          <w:szCs w:val="30"/>
          <w:cs/>
        </w:rPr>
        <w:t xml:space="preserve"> </w:t>
      </w:r>
      <w:r w:rsidR="00FB3725" w:rsidRPr="00FB3725">
        <w:rPr>
          <w:rFonts w:ascii="Angsana New" w:hAnsi="Angsana New"/>
          <w:sz w:val="30"/>
          <w:szCs w:val="30"/>
          <w:cs/>
        </w:rPr>
        <w:t>ล้าน</w:t>
      </w:r>
      <w:r w:rsidR="00FB3725" w:rsidRPr="00FB3725">
        <w:rPr>
          <w:rFonts w:ascii="Angsana New" w:hAnsi="Angsana New" w:hint="cs"/>
          <w:sz w:val="30"/>
          <w:szCs w:val="30"/>
          <w:cs/>
        </w:rPr>
        <w:t>บ</w:t>
      </w:r>
      <w:r w:rsidR="00FB3725" w:rsidRPr="00FB3725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FB3725" w:rsidRPr="00FB3725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921643">
        <w:rPr>
          <w:rFonts w:ascii="Angsana New" w:hAnsi="Angsana New"/>
          <w:sz w:val="30"/>
          <w:szCs w:val="30"/>
        </w:rPr>
        <w:t>6</w:t>
      </w:r>
      <w:r w:rsidR="00717442">
        <w:rPr>
          <w:rFonts w:ascii="Angsana New" w:hAnsi="Angsana New" w:hint="cs"/>
          <w:sz w:val="30"/>
          <w:szCs w:val="30"/>
          <w:cs/>
        </w:rPr>
        <w:t xml:space="preserve"> จนถึงปี 25</w:t>
      </w:r>
      <w:r w:rsidR="00FF3659">
        <w:rPr>
          <w:rFonts w:ascii="Angsana New" w:hAnsi="Angsana New"/>
          <w:sz w:val="30"/>
          <w:szCs w:val="30"/>
        </w:rPr>
        <w:t>70</w:t>
      </w:r>
    </w:p>
    <w:p w:rsidR="007766C7" w:rsidRDefault="0077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5657B" w:rsidRPr="003D0302" w:rsidRDefault="0015657B" w:rsidP="00B0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3D0302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="00FC7DDC" w:rsidRPr="003D0302">
        <w:rPr>
          <w:rFonts w:ascii="Angsana New" w:hAnsi="Angsana New"/>
          <w:sz w:val="30"/>
          <w:szCs w:val="30"/>
          <w:cs/>
        </w:rPr>
        <w:t xml:space="preserve">31 </w:t>
      </w:r>
      <w:r w:rsidR="00837E3B" w:rsidRPr="003D0302">
        <w:rPr>
          <w:rFonts w:ascii="Angsana New" w:hAnsi="Angsana New"/>
          <w:sz w:val="30"/>
          <w:szCs w:val="30"/>
          <w:cs/>
        </w:rPr>
        <w:t>มีนาคม 256</w:t>
      </w:r>
      <w:r w:rsidR="00D50D7F">
        <w:rPr>
          <w:rFonts w:ascii="Angsana New" w:hAnsi="Angsana New" w:hint="cs"/>
          <w:sz w:val="30"/>
          <w:szCs w:val="30"/>
          <w:cs/>
        </w:rPr>
        <w:t>6</w:t>
      </w:r>
      <w:r w:rsidR="00A7711E"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และ</w:t>
      </w:r>
      <w:r w:rsidR="00B0781D" w:rsidRPr="003D0302">
        <w:rPr>
          <w:rFonts w:ascii="Angsana New" w:hAnsi="Angsana New"/>
          <w:sz w:val="30"/>
          <w:szCs w:val="30"/>
          <w:cs/>
        </w:rPr>
        <w:t xml:space="preserve">             </w:t>
      </w:r>
      <w:r w:rsidRPr="003D0302">
        <w:rPr>
          <w:rFonts w:ascii="Angsana New" w:hAnsi="Angsana New"/>
          <w:sz w:val="30"/>
          <w:szCs w:val="30"/>
        </w:rPr>
        <w:t xml:space="preserve">31 </w:t>
      </w:r>
      <w:r w:rsidR="00837E3B" w:rsidRPr="003D0302">
        <w:rPr>
          <w:rFonts w:ascii="Angsana New" w:hAnsi="Angsana New"/>
          <w:sz w:val="30"/>
          <w:szCs w:val="30"/>
          <w:cs/>
        </w:rPr>
        <w:t>ธัน</w:t>
      </w:r>
      <w:r w:rsidR="00557BCC" w:rsidRPr="003D0302">
        <w:rPr>
          <w:rFonts w:ascii="Angsana New" w:hAnsi="Angsana New"/>
          <w:sz w:val="30"/>
          <w:szCs w:val="30"/>
          <w:cs/>
        </w:rPr>
        <w:t>วาคม 256</w:t>
      </w:r>
      <w:r w:rsidR="00D50D7F">
        <w:rPr>
          <w:rFonts w:ascii="Angsana New" w:hAnsi="Angsana New" w:hint="cs"/>
          <w:sz w:val="30"/>
          <w:szCs w:val="30"/>
          <w:cs/>
        </w:rPr>
        <w:t>5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3D0302" w:rsidRPr="003D0302" w:rsidRDefault="003D0302" w:rsidP="003D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05" w:type="dxa"/>
        <w:tblInd w:w="-18" w:type="dxa"/>
        <w:tblLook w:val="0000"/>
      </w:tblPr>
      <w:tblGrid>
        <w:gridCol w:w="4250"/>
        <w:gridCol w:w="1247"/>
        <w:gridCol w:w="255"/>
        <w:gridCol w:w="1248"/>
        <w:gridCol w:w="255"/>
        <w:gridCol w:w="1247"/>
        <w:gridCol w:w="255"/>
        <w:gridCol w:w="1248"/>
      </w:tblGrid>
      <w:tr w:rsidR="003D0302" w:rsidRPr="003D0302" w:rsidTr="00C40463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302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302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D0302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D50D7F" w:rsidRPr="007C55EC" w:rsidRDefault="00D50D7F" w:rsidP="000C61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D50D7F" w:rsidRPr="007C55EC" w:rsidRDefault="00D50D7F" w:rsidP="000C61A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ค่าเผื่อการลดมูลค่าของสินค้าล้าสมัยและเคลื่อนไหวช้า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C90DCB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C90DCB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ค่าเผื่อการด้อยค่าของลูกหนี้การค้าและ                ลูกหนี้อื่น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C90DCB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C90DCB" w:rsidP="00C90DC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025A51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025A51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745CE0" w:rsidRDefault="00745CE0" w:rsidP="00426A5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5C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หนี้สินตามสัญญาเช่า</w:t>
            </w:r>
            <w:r w:rsidR="006C213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426A50">
              <w:rPr>
                <w:rFonts w:ascii="Angsana New" w:hAnsi="Angsana New"/>
                <w:spacing w:val="-2"/>
                <w:sz w:val="30"/>
                <w:szCs w:val="30"/>
              </w:rPr>
              <w:t>-</w:t>
            </w:r>
            <w:r w:rsidR="006C213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Default="00025A5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Default="00025A5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2A72EA" w:rsidRDefault="00745CE0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72EA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C90DCB" w:rsidP="00C90DC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C90DCB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</w:t>
            </w:r>
            <w:r w:rsidR="00FD0B1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06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5CE0" w:rsidRPr="003D0302" w:rsidRDefault="00C90DCB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5CE0" w:rsidRPr="003D0302" w:rsidRDefault="00C90DCB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11,165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</w:t>
            </w:r>
            <w:r w:rsidR="00FD0B16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745CE0" w:rsidRPr="003D0302" w:rsidRDefault="00745CE0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745CE0" w:rsidRPr="003D0302" w:rsidRDefault="00745CE0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745CE0" w:rsidRPr="003D0302" w:rsidRDefault="00745CE0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0677D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5CE0" w:rsidRPr="003D0302" w:rsidRDefault="00025A5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5CE0" w:rsidRPr="003D0302" w:rsidRDefault="00025A5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5CE0" w:rsidRPr="003D0302" w:rsidRDefault="00025A5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5CE0" w:rsidRPr="003D0302" w:rsidRDefault="00025A5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</w:tbl>
    <w:p w:rsidR="003D0302" w:rsidRPr="003D0302" w:rsidRDefault="003D030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D121F" w:rsidRDefault="003D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5657B" w:rsidRPr="002A72EA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6"/>
          <w:szCs w:val="26"/>
        </w:rPr>
      </w:pPr>
      <w:r w:rsidRPr="002A72EA">
        <w:rPr>
          <w:rFonts w:ascii="Angsana New" w:hAnsi="Angsana New" w:hint="cs"/>
          <w:b/>
          <w:bCs/>
          <w:color w:val="000000"/>
          <w:sz w:val="26"/>
          <w:szCs w:val="26"/>
          <w:cs/>
        </w:rPr>
        <w:lastRenderedPageBreak/>
        <w:t>หนี้สินผล</w:t>
      </w:r>
      <w:r w:rsidR="004719C9" w:rsidRPr="002A72EA">
        <w:rPr>
          <w:rFonts w:ascii="Angsana New" w:hAnsi="Angsana New"/>
          <w:b/>
          <w:bCs/>
          <w:color w:val="000000"/>
          <w:sz w:val="26"/>
          <w:szCs w:val="26"/>
          <w:cs/>
        </w:rPr>
        <w:t>ประโยชน์</w:t>
      </w:r>
      <w:r w:rsidR="00082435" w:rsidRPr="002A72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="0015657B" w:rsidRPr="002A72EA">
        <w:rPr>
          <w:rFonts w:ascii="Angsana New" w:hAnsi="Angsana New"/>
          <w:b/>
          <w:bCs/>
          <w:color w:val="000000"/>
          <w:sz w:val="26"/>
          <w:szCs w:val="26"/>
          <w:cs/>
        </w:rPr>
        <w:t>พนักงานหลังออกจากงาน</w:t>
      </w:r>
    </w:p>
    <w:p w:rsidR="004719C9" w:rsidRPr="00814F4B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FC7DDC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รายการเคลื่อนไหวของหนี้สินผลประโยชน์</w:t>
      </w:r>
      <w:r w:rsidR="00082435" w:rsidRPr="0059196E">
        <w:rPr>
          <w:rFonts w:asciiTheme="majorBidi" w:hAnsiTheme="majorBidi" w:cstheme="majorBidi"/>
          <w:sz w:val="26"/>
          <w:szCs w:val="26"/>
          <w:cs/>
        </w:rPr>
        <w:t>ของ</w:t>
      </w:r>
      <w:r w:rsidRPr="0059196E">
        <w:rPr>
          <w:rFonts w:asciiTheme="majorBidi" w:hAnsiTheme="majorBidi" w:cstheme="majorBidi"/>
          <w:sz w:val="26"/>
          <w:szCs w:val="26"/>
          <w:cs/>
        </w:rPr>
        <w:t>พนักงานหลังออกจากงาน</w:t>
      </w:r>
      <w:r w:rsidR="007D7693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7BCC" w:rsidRPr="0059196E">
        <w:rPr>
          <w:rFonts w:asciiTheme="majorBidi" w:hAnsiTheme="majorBidi" w:cstheme="majorBidi"/>
          <w:sz w:val="26"/>
          <w:szCs w:val="26"/>
        </w:rPr>
        <w:t>256</w:t>
      </w:r>
      <w:r w:rsidR="00745CE0">
        <w:rPr>
          <w:rFonts w:asciiTheme="majorBidi" w:hAnsiTheme="majorBidi" w:cstheme="majorBidi" w:hint="cs"/>
          <w:sz w:val="26"/>
          <w:szCs w:val="26"/>
          <w:cs/>
        </w:rPr>
        <w:t>6</w:t>
      </w:r>
      <w:r w:rsidR="00557BCC" w:rsidRPr="0059196E">
        <w:rPr>
          <w:rFonts w:asciiTheme="majorBidi" w:hAnsiTheme="majorBidi" w:cstheme="majorBidi"/>
          <w:sz w:val="26"/>
          <w:szCs w:val="26"/>
        </w:rPr>
        <w:t xml:space="preserve"> </w:t>
      </w:r>
      <w:r w:rsidR="00557BCC" w:rsidRPr="0059196E">
        <w:rPr>
          <w:rFonts w:asciiTheme="majorBidi" w:hAnsiTheme="majorBidi" w:cstheme="majorBidi"/>
          <w:sz w:val="26"/>
          <w:szCs w:val="26"/>
          <w:cs/>
        </w:rPr>
        <w:t>และ</w:t>
      </w:r>
      <w:r w:rsidR="007E682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57BCC" w:rsidRPr="0059196E">
        <w:rPr>
          <w:rFonts w:asciiTheme="majorBidi" w:hAnsiTheme="majorBidi" w:cstheme="majorBidi"/>
          <w:sz w:val="26"/>
          <w:szCs w:val="26"/>
        </w:rPr>
        <w:t>256</w:t>
      </w:r>
      <w:r w:rsidR="00745CE0">
        <w:rPr>
          <w:rFonts w:asciiTheme="majorBidi" w:hAnsiTheme="majorBidi" w:cstheme="majorBidi" w:hint="cs"/>
          <w:sz w:val="26"/>
          <w:szCs w:val="26"/>
          <w:cs/>
        </w:rPr>
        <w:t>5</w:t>
      </w:r>
      <w:r w:rsidR="007E682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9196E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745CE0" w:rsidRPr="00814F4B" w:rsidRDefault="00745CE0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990" w:type="dxa"/>
        <w:tblLook w:val="04A0"/>
      </w:tblPr>
      <w:tblGrid>
        <w:gridCol w:w="5143"/>
        <w:gridCol w:w="1020"/>
        <w:gridCol w:w="261"/>
        <w:gridCol w:w="1020"/>
        <w:gridCol w:w="236"/>
        <w:gridCol w:w="1020"/>
        <w:gridCol w:w="259"/>
        <w:gridCol w:w="1020"/>
        <w:gridCol w:w="11"/>
      </w:tblGrid>
      <w:tr w:rsidR="00400580" w:rsidRPr="0059196E" w:rsidTr="002A72EA">
        <w:tc>
          <w:tcPr>
            <w:tcW w:w="5143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47" w:type="dxa"/>
            <w:gridSpan w:val="8"/>
            <w:tcBorders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00580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0580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:rsidR="00400580" w:rsidRPr="0059196E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:rsidR="00400580" w:rsidRPr="0059196E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:rsidR="00400580" w:rsidRPr="0059196E" w:rsidRDefault="00400580" w:rsidP="00745CE0">
            <w:pPr>
              <w:pStyle w:val="BodyText2"/>
              <w:ind w:right="2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745CE0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745CE0" w:rsidRPr="0059196E" w:rsidRDefault="00745CE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45CE0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16,266</w:t>
            </w:r>
          </w:p>
        </w:tc>
        <w:tc>
          <w:tcPr>
            <w:tcW w:w="261" w:type="dxa"/>
          </w:tcPr>
          <w:p w:rsidR="00745CE0" w:rsidRPr="0059196E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45CE0" w:rsidRPr="0059196E" w:rsidRDefault="00745CE0" w:rsidP="000C61A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14,32</w:t>
            </w:r>
            <w:r w:rsidR="008824C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745CE0" w:rsidRPr="0059196E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CE0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15,063</w:t>
            </w:r>
          </w:p>
        </w:tc>
        <w:tc>
          <w:tcPr>
            <w:tcW w:w="259" w:type="dxa"/>
            <w:vAlign w:val="bottom"/>
          </w:tcPr>
          <w:p w:rsidR="00745CE0" w:rsidRPr="0059196E" w:rsidRDefault="00745CE0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CE0" w:rsidRPr="0059196E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14,32</w:t>
            </w:r>
            <w:r w:rsidR="008824C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90DCB" w:rsidRPr="0059196E" w:rsidTr="006C4099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5E2E70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90DCB" w:rsidRPr="0059196E" w:rsidRDefault="00C90DCB" w:rsidP="006C4099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:rsidR="00C90DCB" w:rsidRPr="0059196E" w:rsidRDefault="00C90DCB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C90DCB" w:rsidRPr="0059196E" w:rsidRDefault="008824CF" w:rsidP="000C61A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36" w:type="dxa"/>
          </w:tcPr>
          <w:p w:rsidR="00C90DCB" w:rsidRPr="0059196E" w:rsidRDefault="00C90DCB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90DCB" w:rsidRPr="0059196E" w:rsidRDefault="00C90DCB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59196E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90DCB" w:rsidRPr="0059196E" w:rsidRDefault="00C90DCB" w:rsidP="00E44BFD">
            <w:pPr>
              <w:tabs>
                <w:tab w:val="clear" w:pos="227"/>
                <w:tab w:val="clear" w:pos="454"/>
                <w:tab w:val="clear" w:pos="680"/>
                <w:tab w:val="left" w:pos="984"/>
              </w:tabs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20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C90DCB" w:rsidRPr="0059196E" w:rsidRDefault="008824CF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C90DCB" w:rsidRPr="0059196E" w:rsidRDefault="008824C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C90DCB" w:rsidRPr="0059196E" w:rsidRDefault="008824CF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C90DCB" w:rsidRPr="0059196E" w:rsidRDefault="008824C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DCB" w:rsidRPr="0059196E" w:rsidRDefault="00C90DCB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8824CF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90DCB" w:rsidRPr="0059196E" w:rsidRDefault="008824CF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FC7D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 วันที่ 31 มีนาคม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16,729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DCB" w:rsidRPr="0059196E" w:rsidRDefault="008824CF" w:rsidP="0059196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C90D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15,422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824CF">
              <w:rPr>
                <w:rFonts w:asciiTheme="majorBidi" w:hAnsiTheme="majorBidi" w:cstheme="majorBidi"/>
                <w:sz w:val="26"/>
                <w:szCs w:val="26"/>
              </w:rPr>
              <w:t>4,573</w:t>
            </w:r>
          </w:p>
        </w:tc>
      </w:tr>
    </w:tbl>
    <w:p w:rsidR="00CD289A" w:rsidRPr="0059196E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BB4AF4" w:rsidRPr="0059196E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BB4AF4" w:rsidRPr="00814F4B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BB4AF4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อัตราคิดลด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 xml:space="preserve">ร้อยละ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2</w:t>
      </w:r>
      <w:r w:rsidRPr="0059196E">
        <w:rPr>
          <w:rFonts w:asciiTheme="majorBidi" w:hAnsiTheme="majorBidi" w:cstheme="majorBidi"/>
          <w:sz w:val="26"/>
          <w:szCs w:val="26"/>
          <w:cs/>
        </w:rPr>
        <w:t>.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52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 xml:space="preserve"> สำหรับบริษัทใหญ่</w:t>
      </w:r>
    </w:p>
    <w:p w:rsidR="0059196E" w:rsidRPr="0059196E" w:rsidRDefault="0059196E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2</w:t>
      </w:r>
      <w:r w:rsidRPr="0059196E">
        <w:rPr>
          <w:rFonts w:asciiTheme="majorBidi" w:hAnsiTheme="majorBidi" w:cstheme="majorBidi"/>
          <w:sz w:val="26"/>
          <w:szCs w:val="26"/>
          <w:cs/>
        </w:rPr>
        <w:t>.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30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 xml:space="preserve"> -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3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.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54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BB4AF4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อัตราการขึ้นเงินเดือน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>ร้อยละ 3 ต่อปี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 xml:space="preserve"> สำหรับบริษัทใหญ่</w:t>
      </w:r>
    </w:p>
    <w:p w:rsidR="0059196E" w:rsidRPr="0059196E" w:rsidRDefault="0059196E" w:rsidP="0059196E">
      <w:pPr>
        <w:pStyle w:val="BodyText2"/>
        <w:ind w:left="2819" w:firstLine="70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5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 </w:t>
      </w:r>
      <w:r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59196E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อัตราการหมุนเวียนของพนักงาน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 xml:space="preserve">ร้อยละ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8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- 4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0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</w:t>
      </w:r>
      <w:r w:rsidR="0059196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สำหรับบริษัทใหญ่</w:t>
      </w:r>
    </w:p>
    <w:p w:rsidR="0059196E" w:rsidRPr="0059196E" w:rsidRDefault="0059196E" w:rsidP="0059196E">
      <w:pPr>
        <w:pStyle w:val="BodyText2"/>
        <w:ind w:left="3525" w:hanging="3525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ab/>
      </w:r>
      <w:r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>
        <w:rPr>
          <w:rFonts w:asciiTheme="majorBidi" w:hAnsiTheme="majorBidi" w:cstheme="majorBidi" w:hint="cs"/>
          <w:sz w:val="26"/>
          <w:szCs w:val="26"/>
          <w:cs/>
        </w:rPr>
        <w:t>2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- </w:t>
      </w:r>
      <w:r>
        <w:rPr>
          <w:rFonts w:asciiTheme="majorBidi" w:hAnsiTheme="majorBidi" w:cstheme="majorBidi" w:hint="cs"/>
          <w:sz w:val="26"/>
          <w:szCs w:val="26"/>
          <w:cs/>
        </w:rPr>
        <w:t>23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BB4AF4" w:rsidRPr="00814F4B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:rsidR="00BB4AF4" w:rsidRPr="0059196E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BB4AF4" w:rsidRPr="00814F4B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BB4AF4" w:rsidRPr="0059196E" w:rsidTr="0003570B">
        <w:tc>
          <w:tcPr>
            <w:tcW w:w="4786" w:type="dxa"/>
            <w:vAlign w:val="bottom"/>
          </w:tcPr>
          <w:p w:rsidR="00BB4AF4" w:rsidRPr="0059196E" w:rsidRDefault="00BB4AF4" w:rsidP="0003570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8" w:type="dxa"/>
            <w:gridSpan w:val="3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หนี้สินอาจเพิ่มขึ้น (ลดลง) จากการ</w:t>
            </w:r>
          </w:p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เปลี่ยนแปลงของสมมติฐาน (พันบาท)</w:t>
            </w:r>
          </w:p>
        </w:tc>
      </w:tr>
      <w:tr w:rsidR="00BB4AF4" w:rsidRPr="0059196E" w:rsidTr="00533925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สมมติฐานที่สำคัญ</w:t>
            </w:r>
            <w:r w:rsidR="0059196E"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งบการเงินรวม</w:t>
            </w:r>
          </w:p>
        </w:tc>
        <w:tc>
          <w:tcPr>
            <w:tcW w:w="302" w:type="dxa"/>
            <w:vMerge w:val="restart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หากสมมติฐานลดลง</w:t>
            </w:r>
          </w:p>
        </w:tc>
      </w:tr>
      <w:tr w:rsidR="00BB4AF4" w:rsidRPr="00C90DCB" w:rsidTr="0059196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BB4AF4" w:rsidRPr="00C90DCB" w:rsidRDefault="00BB4AF4" w:rsidP="0003570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1,094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="0059196E" w:rsidRPr="00C90DCB">
              <w:rPr>
                <w:rFonts w:asciiTheme="majorBidi" w:hAnsiTheme="majorBidi" w:cstheme="majorBidi" w:hint="cs"/>
                <w:sz w:val="26"/>
                <w:szCs w:val="26"/>
                <w:cs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</w:tr>
      <w:tr w:rsidR="00BB4AF4" w:rsidRPr="00C90DCB" w:rsidTr="0059196E">
        <w:tc>
          <w:tcPr>
            <w:tcW w:w="4786" w:type="dxa"/>
            <w:vAlign w:val="bottom"/>
          </w:tcPr>
          <w:p w:rsidR="00BB4AF4" w:rsidRPr="00C90DCB" w:rsidRDefault="00BB4AF4" w:rsidP="0003570B">
            <w:pPr>
              <w:pStyle w:val="NoSpacing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BB4AF4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4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261" w:type="dxa"/>
            <w:shd w:val="clear" w:color="auto" w:fill="auto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082"/>
              </w:tabs>
              <w:spacing w:line="260" w:lineRule="atLeast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(</w:t>
            </w:r>
            <w:r w:rsidR="0059196E"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B4AF4" w:rsidRPr="00C90DCB" w:rsidTr="0059196E">
        <w:tc>
          <w:tcPr>
            <w:tcW w:w="4786" w:type="dxa"/>
            <w:vAlign w:val="bottom"/>
          </w:tcPr>
          <w:p w:rsidR="00BB4AF4" w:rsidRPr="00C90DCB" w:rsidRDefault="00BB4AF4" w:rsidP="0003570B">
            <w:pPr>
              <w:pStyle w:val="NoSpacing"/>
              <w:ind w:right="-515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913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C90DCB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</w:tbl>
    <w:p w:rsidR="00BB4AF4" w:rsidRPr="00C90DCB" w:rsidRDefault="00BB4AF4" w:rsidP="00BB4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59196E" w:rsidRPr="00C90DCB" w:rsidTr="00CB063C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vAlign w:val="bottom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vAlign w:val="bottom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196E" w:rsidRPr="00C90DCB" w:rsidTr="00CB063C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59196E" w:rsidRPr="00C90DCB" w:rsidRDefault="0059196E" w:rsidP="0059196E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59196E" w:rsidRPr="00C90DCB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 xml:space="preserve">   957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59196E" w:rsidRPr="00C90DCB" w:rsidRDefault="0059196E" w:rsidP="006342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</w:tr>
      <w:tr w:rsidR="0059196E" w:rsidRPr="00C90DCB" w:rsidTr="0059196E">
        <w:tc>
          <w:tcPr>
            <w:tcW w:w="4786" w:type="dxa"/>
            <w:vAlign w:val="bottom"/>
          </w:tcPr>
          <w:p w:rsidR="0059196E" w:rsidRPr="00C90DCB" w:rsidRDefault="0059196E" w:rsidP="0059196E">
            <w:pPr>
              <w:pStyle w:val="NoSpacing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59196E" w:rsidRPr="00C90DCB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4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61" w:type="dxa"/>
            <w:shd w:val="clear" w:color="auto" w:fill="auto"/>
          </w:tcPr>
          <w:p w:rsidR="0059196E" w:rsidRPr="00C90DCB" w:rsidRDefault="0059196E" w:rsidP="006342E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082"/>
              </w:tabs>
              <w:spacing w:line="260" w:lineRule="atLeast"/>
              <w:ind w:right="3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1,087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9196E" w:rsidRPr="0059196E" w:rsidTr="0059196E">
        <w:tc>
          <w:tcPr>
            <w:tcW w:w="4786" w:type="dxa"/>
            <w:vAlign w:val="bottom"/>
          </w:tcPr>
          <w:p w:rsidR="0059196E" w:rsidRPr="00C90DCB" w:rsidRDefault="0059196E" w:rsidP="0059196E">
            <w:pPr>
              <w:pStyle w:val="NoSpacing"/>
              <w:ind w:right="-515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59196E" w:rsidRPr="00C90DCB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C90DCB" w:rsidRDefault="0059196E" w:rsidP="006342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1,820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59196E" w:rsidRPr="00C90DCB" w:rsidRDefault="0059196E" w:rsidP="006342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C90DCB" w:rsidRDefault="0059196E" w:rsidP="0063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2,180</w:t>
            </w:r>
          </w:p>
        </w:tc>
      </w:tr>
    </w:tbl>
    <w:p w:rsidR="007E682E" w:rsidRDefault="007E682E" w:rsidP="007E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D40DF0" w:rsidRPr="00F475F7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F475F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เงินกู้ยืมระยะสั้นจากบุคคลอื่น</w:t>
      </w:r>
    </w:p>
    <w:p w:rsidR="00D40DF0" w:rsidRPr="00F475F7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D40DF0" w:rsidRPr="00F475F7" w:rsidRDefault="00F475F7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475F7">
        <w:rPr>
          <w:rFonts w:ascii="Angsana New" w:hAnsi="Angsana New"/>
          <w:sz w:val="28"/>
          <w:szCs w:val="28"/>
          <w:cs/>
        </w:rPr>
        <w:t xml:space="preserve">ณ วันที่ 31 </w:t>
      </w:r>
      <w:r w:rsidR="00FA6408">
        <w:rPr>
          <w:rFonts w:ascii="Angsana New" w:hAnsi="Angsana New" w:hint="cs"/>
          <w:sz w:val="28"/>
          <w:szCs w:val="28"/>
          <w:cs/>
        </w:rPr>
        <w:t>มีนาคม 256</w:t>
      </w:r>
      <w:r w:rsidR="000C61A5">
        <w:rPr>
          <w:rFonts w:ascii="Angsana New" w:hAnsi="Angsana New" w:hint="cs"/>
          <w:sz w:val="28"/>
          <w:szCs w:val="28"/>
          <w:cs/>
        </w:rPr>
        <w:t>6</w:t>
      </w:r>
      <w:r w:rsidRPr="00F475F7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 xml:space="preserve"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</w:t>
      </w:r>
      <w:r w:rsidR="000C61A5" w:rsidRPr="005A1856">
        <w:rPr>
          <w:rFonts w:ascii="Angsana New" w:hAnsi="Angsana New" w:hint="cs"/>
          <w:sz w:val="28"/>
          <w:szCs w:val="28"/>
          <w:cs/>
        </w:rPr>
        <w:t>4</w:t>
      </w:r>
      <w:r w:rsidR="000C61A5" w:rsidRPr="005A1856">
        <w:rPr>
          <w:rFonts w:ascii="Angsana New" w:hAnsi="Angsana New"/>
          <w:sz w:val="28"/>
          <w:szCs w:val="28"/>
        </w:rPr>
        <w:t>4</w:t>
      </w:r>
      <w:r w:rsidR="000C61A5" w:rsidRPr="000C61A5">
        <w:rPr>
          <w:rFonts w:ascii="Angsana New" w:hAnsi="Angsana New" w:hint="cs"/>
          <w:sz w:val="28"/>
          <w:szCs w:val="28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5A1856">
        <w:rPr>
          <w:rFonts w:ascii="Angsana New" w:hAnsi="Angsana New"/>
          <w:sz w:val="28"/>
          <w:szCs w:val="28"/>
          <w:cs/>
        </w:rPr>
        <w:t>22.4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ล้านหุ้น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</w:t>
      </w:r>
      <w:r w:rsidR="000C61A5" w:rsidRPr="0064617F">
        <w:rPr>
          <w:rFonts w:ascii="Angsana New" w:hAnsi="Angsana New" w:hint="cs"/>
          <w:sz w:val="28"/>
          <w:szCs w:val="28"/>
          <w:cs/>
        </w:rPr>
        <w:t>น</w:t>
      </w:r>
      <w:r w:rsidR="0064617F" w:rsidRPr="0064617F">
        <w:rPr>
          <w:rFonts w:ascii="Angsana New" w:hAnsi="Angsana New" w:hint="cs"/>
          <w:sz w:val="28"/>
          <w:szCs w:val="28"/>
          <w:cs/>
        </w:rPr>
        <w:t>ตุลา</w:t>
      </w:r>
      <w:r w:rsidR="000C61A5" w:rsidRPr="0064617F">
        <w:rPr>
          <w:rFonts w:ascii="Angsana New" w:hAnsi="Angsana New" w:hint="cs"/>
          <w:sz w:val="28"/>
          <w:szCs w:val="28"/>
          <w:cs/>
        </w:rPr>
        <w:t>คม</w:t>
      </w:r>
      <w:r w:rsidR="000C61A5" w:rsidRPr="0064617F">
        <w:rPr>
          <w:rFonts w:ascii="Angsana New" w:hAnsi="Angsana New"/>
          <w:sz w:val="28"/>
          <w:szCs w:val="28"/>
          <w:cs/>
        </w:rPr>
        <w:t xml:space="preserve"> 2565</w:t>
      </w:r>
      <w:r w:rsidR="008F4247">
        <w:rPr>
          <w:rFonts w:ascii="Angsana New" w:hAnsi="Angsana New" w:hint="cs"/>
          <w:sz w:val="28"/>
          <w:szCs w:val="28"/>
          <w:cs/>
        </w:rPr>
        <w:t xml:space="preserve"> ถึงเดือนกุมภาพันธ์ 2566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ซึ่งมีอัตราดอกเบี้ยระหว่างร้อยละ</w:t>
      </w:r>
      <w:r w:rsidR="000C61A5" w:rsidRPr="000C61A5">
        <w:rPr>
          <w:rFonts w:ascii="Angsana New" w:hAnsi="Angsana New"/>
          <w:color w:val="FFFFFF" w:themeColor="background1"/>
          <w:sz w:val="28"/>
          <w:szCs w:val="28"/>
        </w:rPr>
        <w:t>_</w:t>
      </w:r>
      <w:r w:rsidR="008F4247">
        <w:rPr>
          <w:rFonts w:ascii="Angsana New" w:hAnsi="Angsana New" w:hint="cs"/>
          <w:sz w:val="28"/>
          <w:szCs w:val="28"/>
          <w:cs/>
        </w:rPr>
        <w:t>7</w:t>
      </w:r>
      <w:r w:rsidR="000C61A5" w:rsidRPr="000C61A5">
        <w:rPr>
          <w:rFonts w:ascii="Angsana New" w:hAnsi="Angsana New"/>
          <w:color w:val="FFFFFF" w:themeColor="background1"/>
          <w:sz w:val="28"/>
          <w:szCs w:val="28"/>
        </w:rPr>
        <w:t>_</w:t>
      </w:r>
      <w:r w:rsidR="000C61A5" w:rsidRPr="000C61A5">
        <w:rPr>
          <w:rFonts w:ascii="Angsana New" w:hAnsi="Angsana New" w:hint="cs"/>
          <w:sz w:val="28"/>
          <w:szCs w:val="28"/>
          <w:cs/>
        </w:rPr>
        <w:t>ต่อปีถึงร้อยละ</w:t>
      </w:r>
      <w:r w:rsidR="000C61A5" w:rsidRPr="000C61A5">
        <w:rPr>
          <w:rFonts w:ascii="Angsana New" w:hAnsi="Angsana New"/>
          <w:color w:val="FFFFFF" w:themeColor="background1"/>
          <w:sz w:val="28"/>
          <w:szCs w:val="28"/>
        </w:rPr>
        <w:t>_</w:t>
      </w:r>
      <w:r w:rsidR="008F4247">
        <w:rPr>
          <w:rFonts w:ascii="Angsana New" w:hAnsi="Angsana New" w:hint="cs"/>
          <w:sz w:val="28"/>
          <w:szCs w:val="28"/>
          <w:cs/>
        </w:rPr>
        <w:t>15</w:t>
      </w:r>
      <w:r w:rsidR="000C61A5" w:rsidRPr="000C61A5">
        <w:rPr>
          <w:rFonts w:ascii="Angsana New" w:hAnsi="Angsana New"/>
          <w:color w:val="FFFFFF" w:themeColor="background1"/>
          <w:sz w:val="28"/>
          <w:szCs w:val="28"/>
        </w:rPr>
        <w:t>_</w:t>
      </w:r>
      <w:r w:rsidR="000C61A5" w:rsidRPr="000C61A5">
        <w:rPr>
          <w:rFonts w:ascii="Angsana New" w:hAnsi="Angsana New" w:hint="cs"/>
          <w:sz w:val="28"/>
          <w:szCs w:val="28"/>
          <w:cs/>
        </w:rPr>
        <w:t>ต่อปีโดยมีระยะเวลาครบกำหนดไม่เกินเก้าเดือน</w:t>
      </w:r>
    </w:p>
    <w:p w:rsidR="00D40DF0" w:rsidRPr="000C61A5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3A017C" w:rsidRPr="000C61A5" w:rsidRDefault="000C61A5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C61A5">
        <w:rPr>
          <w:rFonts w:ascii="Angsana New" w:hAnsi="Angsana New" w:hint="cs"/>
          <w:sz w:val="28"/>
          <w:szCs w:val="28"/>
          <w:cs/>
        </w:rPr>
        <w:t>ณ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วันที่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31 ธันวาคม</w:t>
      </w:r>
      <w:r w:rsidRPr="000C61A5">
        <w:rPr>
          <w:rFonts w:ascii="Angsana New" w:hAnsi="Angsana New"/>
          <w:sz w:val="28"/>
          <w:szCs w:val="28"/>
          <w:cs/>
        </w:rPr>
        <w:t xml:space="preserve"> 2565 </w:t>
      </w:r>
      <w:r w:rsidRPr="000C61A5">
        <w:rPr>
          <w:rFonts w:ascii="Angsana New" w:hAnsi="Angsana New" w:hint="cs"/>
          <w:sz w:val="28"/>
          <w:szCs w:val="28"/>
          <w:cs/>
        </w:rPr>
        <w:t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4</w:t>
      </w:r>
      <w:r w:rsidRPr="000C61A5">
        <w:rPr>
          <w:rFonts w:ascii="Angsana New" w:hAnsi="Angsana New"/>
          <w:sz w:val="28"/>
          <w:szCs w:val="28"/>
        </w:rPr>
        <w:t>4</w:t>
      </w:r>
      <w:r w:rsidRPr="000C61A5">
        <w:rPr>
          <w:rFonts w:ascii="Angsana New" w:hAnsi="Angsana New" w:hint="cs"/>
          <w:sz w:val="28"/>
          <w:szCs w:val="28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0C61A5">
        <w:rPr>
          <w:rFonts w:ascii="Angsana New" w:hAnsi="Angsana New"/>
          <w:sz w:val="28"/>
          <w:szCs w:val="28"/>
          <w:cs/>
        </w:rPr>
        <w:t xml:space="preserve"> 22.4 </w:t>
      </w:r>
      <w:r w:rsidRPr="000C61A5">
        <w:rPr>
          <w:rFonts w:ascii="Angsana New" w:hAnsi="Angsana New" w:hint="cs"/>
          <w:sz w:val="28"/>
          <w:szCs w:val="28"/>
          <w:cs/>
        </w:rPr>
        <w:t>ล้านหุ้น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เมษายนถึงเดือนธันวาคม</w:t>
      </w:r>
      <w:r w:rsidRPr="000C61A5">
        <w:rPr>
          <w:rFonts w:ascii="Angsana New" w:hAnsi="Angsana New"/>
          <w:sz w:val="28"/>
          <w:szCs w:val="28"/>
          <w:cs/>
        </w:rPr>
        <w:t xml:space="preserve"> 2565 </w:t>
      </w:r>
      <w:r w:rsidRPr="000C61A5">
        <w:rPr>
          <w:rFonts w:ascii="Angsana New" w:hAnsi="Angsana New" w:hint="cs"/>
          <w:sz w:val="28"/>
          <w:szCs w:val="28"/>
          <w:cs/>
        </w:rPr>
        <w:t>ซึ่งมีอัตราดอกเบี้ยระหว่างร้อยละ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/>
          <w:sz w:val="28"/>
          <w:szCs w:val="28"/>
        </w:rPr>
        <w:t>5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ต่อปีถึงร้อยละ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/>
          <w:sz w:val="28"/>
          <w:szCs w:val="28"/>
        </w:rPr>
        <w:t>7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ต่อปีโดยมีระยะเวลาครบกำหนดไม่เกินเก้าเดือน</w:t>
      </w:r>
    </w:p>
    <w:p w:rsidR="0073342E" w:rsidRPr="000C61A5" w:rsidRDefault="0073342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:rsidR="00EF7B0A" w:rsidRPr="00F475F7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F475F7">
        <w:rPr>
          <w:rFonts w:ascii="Angsana New" w:hAnsi="Angsana New"/>
          <w:b/>
          <w:bCs/>
          <w:sz w:val="28"/>
          <w:szCs w:val="28"/>
          <w:cs/>
        </w:rPr>
        <w:t>ทุนเรือนหุ้นและส่วนเกินมูลค่า</w:t>
      </w:r>
      <w:r w:rsidRPr="00F475F7">
        <w:rPr>
          <w:rFonts w:ascii="Angsana New" w:hAnsi="Angsana New"/>
          <w:b/>
          <w:bCs/>
          <w:color w:val="000000"/>
          <w:sz w:val="28"/>
          <w:szCs w:val="28"/>
          <w:cs/>
        </w:rPr>
        <w:t>หุ้น</w:t>
      </w:r>
    </w:p>
    <w:p w:rsidR="000A523D" w:rsidRPr="00F475F7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935" w:type="dxa"/>
        <w:tblInd w:w="-34" w:type="dxa"/>
        <w:tblLayout w:type="fixed"/>
        <w:tblLook w:val="0000"/>
      </w:tblPr>
      <w:tblGrid>
        <w:gridCol w:w="284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F475F7" w:rsidTr="00BA4049">
        <w:trPr>
          <w:tblHeader/>
        </w:trPr>
        <w:tc>
          <w:tcPr>
            <w:tcW w:w="2842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พันหุ้น / พันบาท</w:t>
            </w:r>
          </w:p>
        </w:tc>
      </w:tr>
      <w:tr w:rsidR="000A523D" w:rsidRPr="00F475F7" w:rsidTr="00BA4049">
        <w:trPr>
          <w:tblHeader/>
        </w:trPr>
        <w:tc>
          <w:tcPr>
            <w:tcW w:w="2842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F475F7" w:rsidRDefault="000A523D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มีนาคม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F475F7" w:rsidRDefault="000A523D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>วาคม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A523D" w:rsidRPr="00F475F7" w:rsidTr="00BA4049">
        <w:trPr>
          <w:tblHeader/>
        </w:trPr>
        <w:tc>
          <w:tcPr>
            <w:tcW w:w="2842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47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0A523D" w:rsidRPr="00F475F7" w:rsidTr="00BA4049">
        <w:tc>
          <w:tcPr>
            <w:tcW w:w="2842" w:type="dxa"/>
          </w:tcPr>
          <w:p w:rsidR="000A523D" w:rsidRPr="00F475F7" w:rsidRDefault="000A523D" w:rsidP="009B74B3">
            <w:pPr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523D" w:rsidRPr="00F475F7" w:rsidTr="00BA4049">
        <w:tc>
          <w:tcPr>
            <w:tcW w:w="2842" w:type="dxa"/>
          </w:tcPr>
          <w:p w:rsidR="000A523D" w:rsidRPr="00F475F7" w:rsidRDefault="000A523D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C61A5">
              <w:rPr>
                <w:rFonts w:ascii="Angsana New" w:hAnsi="Angsana New"/>
                <w:sz w:val="28"/>
                <w:szCs w:val="28"/>
                <w:cs/>
              </w:rPr>
              <w:t>มีนาคม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  <w:p w:rsidR="000A523D" w:rsidRPr="00F475F7" w:rsidRDefault="000A523D" w:rsidP="000C61A5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>วาคม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35FD6" w:rsidRPr="00364B2E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B2E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0C61A5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มกราคม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="00BA4049">
              <w:rPr>
                <w:rFonts w:ascii="Angsana New" w:hAnsi="Angsana New"/>
                <w:sz w:val="28"/>
                <w:szCs w:val="28"/>
              </w:rPr>
              <w:t>2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  <w:tr w:rsidR="00C43D60" w:rsidRPr="00F475F7" w:rsidTr="006C4099">
        <w:tc>
          <w:tcPr>
            <w:tcW w:w="2842" w:type="dxa"/>
          </w:tcPr>
          <w:p w:rsidR="00C43D60" w:rsidRPr="00F475F7" w:rsidRDefault="00C43D60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การใช้ใบสำคัญแสดงสิทธิ</w:t>
            </w:r>
          </w:p>
          <w:p w:rsidR="00C43D60" w:rsidRPr="00F475F7" w:rsidRDefault="00C43D60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C43D60" w:rsidRPr="00F475F7" w:rsidRDefault="00C43D60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43D60" w:rsidRPr="00F475F7" w:rsidRDefault="00C43D60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C43D60" w:rsidRPr="00F475F7" w:rsidRDefault="00C43D60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D60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C43D60" w:rsidRPr="00F475F7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283" w:type="dxa"/>
          </w:tcPr>
          <w:p w:rsidR="00C43D60" w:rsidRPr="00F475F7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3D60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C43D60" w:rsidRPr="00F475F7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</w:tcPr>
          <w:p w:rsidR="00C43D60" w:rsidRPr="00F475F7" w:rsidRDefault="00C43D60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C43D60" w:rsidRPr="00F475F7" w:rsidRDefault="00C43D60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C43D60" w:rsidRPr="00F475F7" w:rsidRDefault="00C43D60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:rsidR="00C43D60" w:rsidRPr="00F475F7" w:rsidRDefault="00C43D60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มีนาคม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  <w:p w:rsidR="00435FD6" w:rsidRPr="00F475F7" w:rsidRDefault="00435FD6" w:rsidP="000C61A5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35FD6" w:rsidRPr="00F475F7" w:rsidRDefault="00435FD6" w:rsidP="00C43D60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</w:t>
            </w:r>
            <w:r w:rsidR="00C43D60">
              <w:rPr>
                <w:rFonts w:ascii="Angsana New" w:hAnsi="Angsana New" w:hint="cs"/>
                <w:sz w:val="28"/>
                <w:szCs w:val="28"/>
                <w:cs/>
              </w:rPr>
              <w:t>506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435FD6" w:rsidP="00C43D60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</w:t>
            </w:r>
            <w:r w:rsidR="00C43D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</w:tbl>
    <w:p w:rsidR="00333AE4" w:rsidRPr="008B6D32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6D32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ใบสำคัญแสดงสิทธิและกำไรต่อหุ้น</w:t>
      </w:r>
    </w:p>
    <w:p w:rsidR="00333AE4" w:rsidRPr="008B6D32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B6D32" w:rsidRPr="008B6D32" w:rsidRDefault="008B6D32" w:rsidP="008B6D3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8B6D32">
        <w:rPr>
          <w:rFonts w:ascii="Angsana New" w:hAnsi="Angsana New"/>
          <w:cs/>
        </w:rPr>
        <w:t xml:space="preserve">เมื่อวันที่ 2 มิถุนายน 2564 </w:t>
      </w:r>
      <w:r w:rsidRPr="008B6D32">
        <w:rPr>
          <w:rFonts w:ascii="Angsana New" w:eastAsia="Cordia New" w:hAnsi="Angsana New"/>
          <w:cs/>
        </w:rPr>
        <w:t>บริษัทได้</w:t>
      </w:r>
      <w:r w:rsidRPr="008B6D32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(“ECF-W4”) จำนวน </w:t>
      </w:r>
      <w:r w:rsidRPr="008B6D32">
        <w:rPr>
          <w:rFonts w:ascii="Angsana New" w:hAnsi="Angsana New"/>
          <w:lang w:val="en-US"/>
        </w:rPr>
        <w:t>191,894,988</w:t>
      </w:r>
      <w:r w:rsidRPr="008B6D32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8B6D32">
        <w:rPr>
          <w:rFonts w:ascii="Angsana New" w:hAnsi="Angsana New"/>
          <w:lang w:val="en-US"/>
        </w:rPr>
        <w:t>5</w:t>
      </w:r>
      <w:r w:rsidRPr="008B6D32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8B6D32" w:rsidRPr="008B6D32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8B6D32">
              <w:rPr>
                <w:rFonts w:ascii="Angsana New" w:hAnsi="Angsana New"/>
                <w:lang w:val="en-US"/>
              </w:rPr>
              <w:t xml:space="preserve">1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lang w:val="en-US"/>
              </w:rPr>
              <w:t>2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8B6D32">
              <w:rPr>
                <w:rFonts w:ascii="Angsana New" w:hAnsi="Angsana New"/>
                <w:lang w:val="en-US"/>
              </w:rPr>
              <w:t>20</w:t>
            </w:r>
            <w:r w:rsidR="009368C8">
              <w:rPr>
                <w:rFonts w:ascii="Angsana New" w:hAnsi="Angsana New"/>
                <w:cs/>
                <w:lang w:val="en-US"/>
              </w:rPr>
              <w:t xml:space="preserve"> กรก</w:t>
            </w:r>
            <w:r w:rsidR="009368C8">
              <w:rPr>
                <w:rFonts w:ascii="Angsana New" w:hAnsi="Angsana New" w:hint="cs"/>
                <w:cs/>
                <w:lang w:val="en-US"/>
              </w:rPr>
              <w:t>ฎ</w:t>
            </w:r>
            <w:r w:rsidRPr="008B6D32">
              <w:rPr>
                <w:rFonts w:ascii="Angsana New" w:hAnsi="Angsana New"/>
                <w:cs/>
                <w:lang w:val="en-US"/>
              </w:rPr>
              <w:t>าคม 25</w:t>
            </w:r>
            <w:r w:rsidRPr="008B6D32">
              <w:rPr>
                <w:rFonts w:ascii="Angsana New" w:hAnsi="Angsana New"/>
                <w:lang w:val="en-US"/>
              </w:rPr>
              <w:t xml:space="preserve">64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8B6D32">
              <w:rPr>
                <w:rFonts w:ascii="Angsana New" w:hAnsi="Angsana New"/>
                <w:lang w:val="en-US"/>
              </w:rPr>
              <w:t xml:space="preserve">9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8B6D32">
              <w:rPr>
                <w:rFonts w:ascii="Angsana New" w:hAnsi="Angsana New"/>
                <w:lang w:val="en-US"/>
              </w:rPr>
              <w:t xml:space="preserve">20 </w:t>
            </w:r>
            <w:r w:rsidRPr="008B6D32">
              <w:rPr>
                <w:rFonts w:ascii="Angsana New" w:hAnsi="Angsana New"/>
                <w:cs/>
                <w:lang w:val="en-US"/>
              </w:rPr>
              <w:t>ขอ</w:t>
            </w:r>
            <w:r w:rsidR="00601296">
              <w:rPr>
                <w:rFonts w:ascii="Angsana New" w:hAnsi="Angsana New"/>
                <w:cs/>
                <w:lang w:val="en-US"/>
              </w:rPr>
              <w:t>งเดือนพฤศจิกายน 2564 มีนาคม กรก</w:t>
            </w:r>
            <w:r w:rsidR="00601296">
              <w:rPr>
                <w:rFonts w:ascii="Angsana New" w:hAnsi="Angsana New" w:hint="cs"/>
                <w:cs/>
                <w:lang w:val="en-US"/>
              </w:rPr>
              <w:t>ฎ</w:t>
            </w:r>
            <w:r w:rsidR="00601296">
              <w:rPr>
                <w:rFonts w:ascii="Angsana New" w:hAnsi="Angsana New"/>
                <w:cs/>
                <w:lang w:val="en-US"/>
              </w:rPr>
              <w:t>าคม พฤศจิกายน 2565 มีนาคม กรก</w:t>
            </w:r>
            <w:r w:rsidR="00601296">
              <w:rPr>
                <w:rFonts w:ascii="Angsana New" w:hAnsi="Angsana New" w:hint="cs"/>
                <w:cs/>
                <w:lang w:val="en-US"/>
              </w:rPr>
              <w:t>ฎ</w:t>
            </w:r>
            <w:r w:rsidRPr="008B6D32">
              <w:rPr>
                <w:rFonts w:ascii="Angsana New" w:hAnsi="Angsana New"/>
                <w:cs/>
                <w:lang w:val="en-US"/>
              </w:rPr>
              <w:t>าคม พฤศจิกายน 2566 มีนาคม 2567 และวันใช้สิทธิครั้งสุดท้ายคือวันที่ 2</w:t>
            </w:r>
            <w:r w:rsidRPr="008B6D32">
              <w:rPr>
                <w:rFonts w:ascii="Angsana New" w:hAnsi="Angsana New"/>
                <w:lang w:val="en-US"/>
              </w:rPr>
              <w:t xml:space="preserve"> </w:t>
            </w:r>
            <w:r w:rsidRPr="008B6D32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8B6D32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lang w:val="en-US"/>
              </w:rPr>
              <w:t xml:space="preserve">3 </w:t>
            </w:r>
            <w:r w:rsidRPr="008B6D32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8B6D32" w:rsidRPr="008B6D32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1A0C77" w:rsidRPr="008B6D32" w:rsidRDefault="008B6D32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6D32">
        <w:rPr>
          <w:rFonts w:ascii="Angsana New" w:hAnsi="Angsana New"/>
          <w:sz w:val="30"/>
          <w:szCs w:val="30"/>
          <w:cs/>
        </w:rPr>
        <w:t>ต่อมาเมื่อวันที่ 21 มิถุนายน 2564 ตลาดหลักทรัพย์แห่งประเทศไทยได้มีคำสั่งรับใบสำคัญแสดงส</w:t>
      </w:r>
      <w:r w:rsidR="00334FF2">
        <w:rPr>
          <w:rFonts w:ascii="Angsana New" w:hAnsi="Angsana New"/>
          <w:sz w:val="30"/>
          <w:szCs w:val="30"/>
          <w:cs/>
        </w:rPr>
        <w:t>ิทธิซื้อหุ้นสามัญของบริษัทจำนวน</w:t>
      </w:r>
      <w:r w:rsidR="00334FF2">
        <w:rPr>
          <w:rFonts w:ascii="Angsana New" w:hAnsi="Angsana New" w:hint="cs"/>
          <w:sz w:val="30"/>
          <w:szCs w:val="30"/>
          <w:cs/>
        </w:rPr>
        <w:t xml:space="preserve"> </w:t>
      </w:r>
      <w:r w:rsidRPr="008B6D32">
        <w:rPr>
          <w:rFonts w:ascii="Angsana New" w:hAnsi="Angsana New"/>
          <w:sz w:val="30"/>
          <w:szCs w:val="30"/>
          <w:cs/>
        </w:rPr>
        <w:t>191</w:t>
      </w:r>
      <w:proofErr w:type="gramStart"/>
      <w:r w:rsidRPr="008B6D32">
        <w:rPr>
          <w:rFonts w:ascii="Angsana New" w:hAnsi="Angsana New"/>
          <w:sz w:val="30"/>
          <w:szCs w:val="30"/>
        </w:rPr>
        <w:t>,894,988</w:t>
      </w:r>
      <w:proofErr w:type="gramEnd"/>
      <w:r w:rsidRPr="008B6D32">
        <w:rPr>
          <w:rFonts w:ascii="Angsana New" w:hAnsi="Angsana New"/>
          <w:sz w:val="30"/>
          <w:szCs w:val="30"/>
          <w:cs/>
        </w:rPr>
        <w:t xml:space="preserve"> (ECF-W</w:t>
      </w:r>
      <w:r w:rsidRPr="008B6D32">
        <w:rPr>
          <w:rFonts w:ascii="Angsana New" w:hAnsi="Angsana New"/>
          <w:sz w:val="30"/>
          <w:szCs w:val="30"/>
        </w:rPr>
        <w:t>4</w:t>
      </w:r>
      <w:r w:rsidRPr="008B6D32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8B6D32">
        <w:rPr>
          <w:rFonts w:ascii="Angsana New" w:hAnsi="Angsana New"/>
          <w:sz w:val="30"/>
          <w:szCs w:val="30"/>
        </w:rPr>
        <w:t xml:space="preserve">22 </w:t>
      </w:r>
      <w:r w:rsidRPr="008B6D32">
        <w:rPr>
          <w:rFonts w:ascii="Angsana New" w:hAnsi="Angsana New"/>
          <w:sz w:val="30"/>
          <w:szCs w:val="30"/>
          <w:cs/>
        </w:rPr>
        <w:t xml:space="preserve">มิถุนายน 2564 เป็นต้นไป โดย ณ วันที่ </w:t>
      </w:r>
      <w:r w:rsidR="00334FF2">
        <w:rPr>
          <w:rFonts w:ascii="Angsana New" w:hAnsi="Angsana New" w:hint="cs"/>
          <w:sz w:val="30"/>
          <w:szCs w:val="30"/>
          <w:cs/>
        </w:rPr>
        <w:t>31 มีนาคม 256</w:t>
      </w:r>
      <w:r w:rsidR="00D90822">
        <w:rPr>
          <w:rFonts w:ascii="Angsana New" w:hAnsi="Angsana New"/>
          <w:sz w:val="30"/>
          <w:szCs w:val="30"/>
        </w:rPr>
        <w:t>6</w:t>
      </w:r>
      <w:r w:rsidRPr="008B6D32">
        <w:rPr>
          <w:rFonts w:ascii="Angsana New" w:hAnsi="Angsana New"/>
          <w:sz w:val="30"/>
          <w:szCs w:val="30"/>
          <w:cs/>
        </w:rPr>
        <w:t xml:space="preserve"> </w:t>
      </w:r>
      <w:r w:rsidR="00364B2E" w:rsidRPr="00364B2E">
        <w:rPr>
          <w:rFonts w:ascii="Angsana New" w:hAnsi="Angsana New" w:hint="cs"/>
          <w:sz w:val="30"/>
          <w:szCs w:val="30"/>
          <w:cs/>
        </w:rPr>
        <w:t>รายละเอียดการใช้ใบสำคัญแสดงสิทธิ</w:t>
      </w:r>
      <w:r w:rsidR="00364B2E" w:rsidRPr="00364B2E">
        <w:rPr>
          <w:rFonts w:ascii="Angsana New" w:hAnsi="Angsana New"/>
          <w:sz w:val="30"/>
          <w:szCs w:val="30"/>
          <w:cs/>
        </w:rPr>
        <w:t xml:space="preserve"> </w:t>
      </w:r>
      <w:r w:rsidR="00364B2E" w:rsidRPr="00364B2E">
        <w:rPr>
          <w:rFonts w:ascii="Angsana New" w:hAnsi="Angsana New"/>
          <w:sz w:val="30"/>
          <w:szCs w:val="30"/>
        </w:rPr>
        <w:t>ECF-W</w:t>
      </w:r>
      <w:r w:rsidR="00364B2E">
        <w:rPr>
          <w:rFonts w:ascii="Angsana New" w:hAnsi="Angsana New"/>
          <w:sz w:val="30"/>
          <w:szCs w:val="30"/>
        </w:rPr>
        <w:t xml:space="preserve">4 </w:t>
      </w:r>
      <w:r w:rsidR="00364B2E" w:rsidRPr="00364B2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A0C77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364B2E" w:rsidRPr="00665860" w:rsidTr="008E3659">
        <w:trPr>
          <w:trHeight w:val="1301"/>
        </w:trPr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364B2E" w:rsidRPr="00AA4F26" w:rsidTr="00AA4F26">
        <w:trPr>
          <w:trHeight w:hRule="exact" w:val="113"/>
        </w:trPr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2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6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</w:tr>
      <w:tr w:rsidR="00364B2E" w:rsidRPr="00665860" w:rsidTr="008E3659">
        <w:trPr>
          <w:trHeight w:val="322"/>
        </w:trPr>
        <w:tc>
          <w:tcPr>
            <w:tcW w:w="1582" w:type="dxa"/>
            <w:shd w:val="clear" w:color="auto" w:fill="auto"/>
          </w:tcPr>
          <w:p w:rsidR="00364B2E" w:rsidRPr="00665860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6</w:t>
            </w:r>
          </w:p>
        </w:tc>
        <w:tc>
          <w:tcPr>
            <w:tcW w:w="232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18,000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36,000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4,500</w:t>
            </w:r>
          </w:p>
        </w:tc>
        <w:tc>
          <w:tcPr>
            <w:tcW w:w="236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31,500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191,876,988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364B2E" w:rsidRPr="00665860" w:rsidRDefault="009B5216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 2566</w:t>
            </w:r>
          </w:p>
        </w:tc>
      </w:tr>
    </w:tbl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Pr="008B6D32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CN"/>
        </w:rPr>
      </w:pPr>
    </w:p>
    <w:p w:rsidR="00406946" w:rsidRPr="00EE1CF8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EE1CF8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:rsidR="00406946" w:rsidRPr="00EE1CF8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A64C50" w:rsidRPr="00EE1CF8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EE1CF8">
        <w:rPr>
          <w:rFonts w:ascii="Angsana New" w:hAnsi="Angsana New"/>
          <w:sz w:val="28"/>
          <w:szCs w:val="28"/>
          <w:cs/>
        </w:rPr>
        <w:t>กำไรต่อหุ้นขั้นพื้นฐานสำหรับงวดสามเดือน</w:t>
      </w:r>
      <w:r w:rsidR="00406946" w:rsidRPr="00EE1CF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F2E1B" w:rsidRPr="00EE1CF8">
        <w:rPr>
          <w:rFonts w:ascii="Angsana New" w:hAnsi="Angsana New"/>
          <w:sz w:val="28"/>
          <w:szCs w:val="28"/>
          <w:cs/>
        </w:rPr>
        <w:t>3</w:t>
      </w:r>
      <w:r w:rsidR="0040257C" w:rsidRPr="00EE1CF8">
        <w:rPr>
          <w:rFonts w:ascii="Angsana New" w:hAnsi="Angsana New"/>
          <w:sz w:val="28"/>
          <w:szCs w:val="28"/>
          <w:cs/>
        </w:rPr>
        <w:t>1</w:t>
      </w:r>
      <w:r w:rsidR="00FF2E1B" w:rsidRPr="00EE1CF8">
        <w:rPr>
          <w:rFonts w:ascii="Angsana New" w:hAnsi="Angsana New"/>
          <w:sz w:val="28"/>
          <w:szCs w:val="28"/>
          <w:cs/>
        </w:rPr>
        <w:t xml:space="preserve"> </w:t>
      </w:r>
      <w:r w:rsidR="0040257C" w:rsidRPr="00EE1CF8">
        <w:rPr>
          <w:rFonts w:ascii="Angsana New" w:hAnsi="Angsana New"/>
          <w:sz w:val="28"/>
          <w:szCs w:val="28"/>
          <w:cs/>
        </w:rPr>
        <w:t>มีนาคม</w:t>
      </w:r>
      <w:r w:rsidR="00FF2E1B" w:rsidRPr="00EE1CF8">
        <w:rPr>
          <w:rFonts w:ascii="Angsana New" w:hAnsi="Angsana New"/>
          <w:sz w:val="28"/>
          <w:szCs w:val="28"/>
          <w:cs/>
        </w:rPr>
        <w:t xml:space="preserve"> </w:t>
      </w:r>
      <w:r w:rsidR="00557BCC" w:rsidRPr="00EE1CF8">
        <w:rPr>
          <w:rFonts w:ascii="Angsana New" w:hAnsi="Angsana New"/>
          <w:sz w:val="28"/>
          <w:szCs w:val="28"/>
          <w:cs/>
        </w:rPr>
        <w:t>256</w:t>
      </w:r>
      <w:r w:rsidR="00324AF8" w:rsidRPr="00EE1CF8">
        <w:rPr>
          <w:rFonts w:ascii="Angsana New" w:hAnsi="Angsana New"/>
          <w:sz w:val="28"/>
          <w:szCs w:val="28"/>
        </w:rPr>
        <w:t>6</w:t>
      </w:r>
      <w:r w:rsidR="00557BCC" w:rsidRPr="00EE1CF8">
        <w:rPr>
          <w:rFonts w:ascii="Angsana New" w:hAnsi="Angsana New"/>
          <w:sz w:val="28"/>
          <w:szCs w:val="28"/>
          <w:cs/>
        </w:rPr>
        <w:t xml:space="preserve"> และ 256</w:t>
      </w:r>
      <w:r w:rsidR="00324AF8" w:rsidRPr="00EE1CF8">
        <w:rPr>
          <w:rFonts w:ascii="Angsana New" w:hAnsi="Angsana New"/>
          <w:sz w:val="28"/>
          <w:szCs w:val="28"/>
        </w:rPr>
        <w:t>5</w:t>
      </w:r>
      <w:r w:rsidR="00406946" w:rsidRPr="00EE1CF8">
        <w:rPr>
          <w:rFonts w:ascii="Angsana New" w:hAnsi="Angsana New"/>
          <w:sz w:val="28"/>
          <w:szCs w:val="28"/>
          <w:cs/>
        </w:rPr>
        <w:t xml:space="preserve"> </w:t>
      </w:r>
      <w:r w:rsidR="00BB5B0E" w:rsidRPr="00EE1CF8">
        <w:rPr>
          <w:rFonts w:ascii="Angsana New" w:hAnsi="Angsana New"/>
          <w:sz w:val="28"/>
          <w:szCs w:val="28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EE1CF8">
        <w:rPr>
          <w:rFonts w:ascii="Angsana New" w:hAnsi="Angsana New"/>
          <w:sz w:val="28"/>
          <w:szCs w:val="28"/>
          <w:cs/>
        </w:rPr>
        <w:t>ใน</w:t>
      </w:r>
      <w:r w:rsidR="00BB5B0E" w:rsidRPr="00EE1CF8">
        <w:rPr>
          <w:rFonts w:ascii="Angsana New" w:hAnsi="Angsana New"/>
          <w:sz w:val="28"/>
          <w:szCs w:val="28"/>
          <w:cs/>
        </w:rPr>
        <w:t>ระหว่างงวด</w:t>
      </w:r>
      <w:r w:rsidR="00D343A6" w:rsidRPr="00EE1CF8">
        <w:rPr>
          <w:rFonts w:ascii="Angsana New" w:hAnsi="Angsana New"/>
          <w:sz w:val="28"/>
          <w:szCs w:val="28"/>
          <w:cs/>
        </w:rPr>
        <w:t>ซึ่ง</w:t>
      </w:r>
      <w:r w:rsidR="00BB5B0E" w:rsidRPr="00EE1CF8">
        <w:rPr>
          <w:rFonts w:ascii="Angsana New" w:hAnsi="Angsana New"/>
          <w:sz w:val="28"/>
          <w:szCs w:val="28"/>
          <w:cs/>
        </w:rPr>
        <w:t>แสดงการคำนวณ</w:t>
      </w:r>
      <w:r w:rsidR="00D343A6" w:rsidRPr="00EE1CF8">
        <w:rPr>
          <w:rFonts w:ascii="Angsana New" w:hAnsi="Angsana New"/>
          <w:sz w:val="28"/>
          <w:szCs w:val="28"/>
          <w:cs/>
        </w:rPr>
        <w:t>ได้</w:t>
      </w:r>
      <w:r w:rsidR="00BB5B0E" w:rsidRPr="00EE1CF8">
        <w:rPr>
          <w:rFonts w:ascii="Angsana New" w:hAnsi="Angsana New"/>
          <w:sz w:val="28"/>
          <w:szCs w:val="28"/>
          <w:cs/>
        </w:rPr>
        <w:t>ดังนี้</w:t>
      </w:r>
    </w:p>
    <w:p w:rsidR="007476F7" w:rsidRPr="00EE1CF8" w:rsidRDefault="007476F7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580" w:type="dxa"/>
        <w:tblInd w:w="18" w:type="dxa"/>
        <w:tblLayout w:type="fixed"/>
        <w:tblLook w:val="0000"/>
      </w:tblPr>
      <w:tblGrid>
        <w:gridCol w:w="4649"/>
        <w:gridCol w:w="1020"/>
        <w:gridCol w:w="284"/>
        <w:gridCol w:w="1020"/>
        <w:gridCol w:w="283"/>
        <w:gridCol w:w="1020"/>
        <w:gridCol w:w="283"/>
        <w:gridCol w:w="1021"/>
      </w:tblGrid>
      <w:tr w:rsidR="00B711E8" w:rsidRPr="00EE1CF8" w:rsidTr="00B27E9C">
        <w:trPr>
          <w:cantSplit/>
        </w:trPr>
        <w:tc>
          <w:tcPr>
            <w:tcW w:w="4649" w:type="dxa"/>
          </w:tcPr>
          <w:p w:rsidR="00B711E8" w:rsidRPr="00EE1CF8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:rsidR="00B711E8" w:rsidRPr="00EE1CF8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EE1CF8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:rsidR="00B711E8" w:rsidRPr="00EE1CF8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510" w:rsidRPr="00EE1CF8" w:rsidTr="00B27E9C">
        <w:trPr>
          <w:cantSplit/>
        </w:trPr>
        <w:tc>
          <w:tcPr>
            <w:tcW w:w="4649" w:type="dxa"/>
          </w:tcPr>
          <w:p w:rsidR="00F76510" w:rsidRPr="00EE1CF8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F76510" w:rsidRPr="00EE1CF8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EE1CF8">
              <w:rPr>
                <w:rFonts w:ascii="Angsana New" w:hAnsi="Angsana New"/>
                <w:sz w:val="28"/>
                <w:szCs w:val="28"/>
              </w:rPr>
              <w:t>6</w:t>
            </w:r>
            <w:r w:rsidR="00324AF8" w:rsidRPr="00EE1CF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F76510" w:rsidRPr="00EE1CF8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F76510" w:rsidRPr="00EE1CF8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EE1CF8">
              <w:rPr>
                <w:rFonts w:ascii="Angsana New" w:hAnsi="Angsana New"/>
                <w:sz w:val="28"/>
                <w:szCs w:val="28"/>
              </w:rPr>
              <w:t>6</w:t>
            </w:r>
            <w:r w:rsidR="00324AF8" w:rsidRPr="00EE1CF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F76510" w:rsidRPr="00EE1CF8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F76510" w:rsidRPr="00EE1CF8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EE1CF8">
              <w:rPr>
                <w:rFonts w:ascii="Angsana New" w:hAnsi="Angsana New"/>
                <w:sz w:val="28"/>
                <w:szCs w:val="28"/>
              </w:rPr>
              <w:t>6</w:t>
            </w:r>
            <w:r w:rsidR="00324AF8" w:rsidRPr="00EE1CF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F76510" w:rsidRPr="00EE1CF8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F76510" w:rsidRPr="00EE1CF8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EE1CF8">
              <w:rPr>
                <w:rFonts w:ascii="Angsana New" w:hAnsi="Angsana New"/>
                <w:sz w:val="28"/>
                <w:szCs w:val="28"/>
              </w:rPr>
              <w:t>6</w:t>
            </w:r>
            <w:r w:rsidR="00324AF8" w:rsidRPr="00EE1CF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24AF8" w:rsidRPr="00EE1CF8" w:rsidTr="00B27E9C">
        <w:trPr>
          <w:cantSplit/>
        </w:trPr>
        <w:tc>
          <w:tcPr>
            <w:tcW w:w="4649" w:type="dxa"/>
          </w:tcPr>
          <w:p w:rsidR="00324AF8" w:rsidRPr="00EE1CF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 xml:space="preserve">กำไรที่เป็นส่วนของผู้ถือหุ้นของบริษัท </w:t>
            </w:r>
            <w:r w:rsidRPr="00EE1CF8">
              <w:rPr>
                <w:rFonts w:ascii="Angsana New" w:hAnsi="Angsana New"/>
                <w:sz w:val="28"/>
                <w:szCs w:val="28"/>
              </w:rPr>
              <w:t>(</w:t>
            </w:r>
            <w:r w:rsidRPr="00EE1C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E1C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324AF8" w:rsidRPr="00EE1CF8" w:rsidRDefault="0064617F" w:rsidP="006461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9</w:t>
            </w:r>
            <w:r w:rsidR="008E1F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6290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493</w:t>
            </w:r>
          </w:p>
        </w:tc>
        <w:tc>
          <w:tcPr>
            <w:tcW w:w="284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12,252</w:t>
            </w: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324AF8" w:rsidRPr="00EE1CF8" w:rsidRDefault="006C4099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EE1CF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,170</w:t>
            </w:r>
          </w:p>
        </w:tc>
      </w:tr>
      <w:tr w:rsidR="00324AF8" w:rsidRPr="00EE1CF8" w:rsidTr="00B27E9C">
        <w:trPr>
          <w:cantSplit/>
          <w:trHeight w:val="227"/>
        </w:trPr>
        <w:tc>
          <w:tcPr>
            <w:tcW w:w="4649" w:type="dxa"/>
          </w:tcPr>
          <w:p w:rsidR="00324AF8" w:rsidRPr="00EE1CF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324AF8" w:rsidRPr="00EE1CF8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324AF8" w:rsidRPr="00EE1CF8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24AF8" w:rsidRPr="00EE1CF8" w:rsidTr="00B27E9C">
        <w:trPr>
          <w:cantSplit/>
        </w:trPr>
        <w:tc>
          <w:tcPr>
            <w:tcW w:w="4649" w:type="dxa"/>
          </w:tcPr>
          <w:p w:rsidR="00324AF8" w:rsidRPr="00EE1CF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EE1CF8">
              <w:rPr>
                <w:rFonts w:ascii="Angsana New" w:hAnsi="Angsana New"/>
                <w:sz w:val="28"/>
                <w:szCs w:val="28"/>
              </w:rPr>
              <w:t>(</w:t>
            </w:r>
            <w:r w:rsidRPr="00EE1CF8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EE1C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324AF8" w:rsidRPr="00EE1CF8" w:rsidRDefault="00324AF8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</w:t>
            </w:r>
            <w:r w:rsidR="008E1F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4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324AF8" w:rsidRPr="00EE1CF8" w:rsidRDefault="00324AF8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</w:t>
            </w:r>
            <w:r w:rsidR="008E1F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</w:tr>
      <w:tr w:rsidR="00324AF8" w:rsidRPr="00EE1CF8" w:rsidTr="00B27E9C">
        <w:trPr>
          <w:cantSplit/>
        </w:trPr>
        <w:tc>
          <w:tcPr>
            <w:tcW w:w="4649" w:type="dxa"/>
          </w:tcPr>
          <w:p w:rsidR="00324AF8" w:rsidRPr="00EE1CF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324AF8" w:rsidRPr="00EE1CF8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324AF8" w:rsidRPr="00EE1CF8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24AF8" w:rsidRPr="00EE1CF8" w:rsidTr="00B27E9C">
        <w:trPr>
          <w:cantSplit/>
        </w:trPr>
        <w:tc>
          <w:tcPr>
            <w:tcW w:w="4649" w:type="dxa"/>
          </w:tcPr>
          <w:p w:rsidR="00324AF8" w:rsidRPr="00EE1CF8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1CF8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324AF8" w:rsidRPr="00EE1CF8" w:rsidRDefault="008E1F24" w:rsidP="0064617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</w:t>
            </w:r>
            <w:r w:rsidR="00B6290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84" w:type="dxa"/>
            <w:shd w:val="clear" w:color="auto" w:fill="auto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0.0128</w:t>
            </w:r>
          </w:p>
        </w:tc>
        <w:tc>
          <w:tcPr>
            <w:tcW w:w="283" w:type="dxa"/>
            <w:shd w:val="clear" w:color="auto" w:fill="auto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324AF8" w:rsidRPr="00EE1CF8" w:rsidRDefault="008E1F24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0.0002</w:t>
            </w:r>
          </w:p>
        </w:tc>
        <w:tc>
          <w:tcPr>
            <w:tcW w:w="283" w:type="dxa"/>
            <w:shd w:val="clear" w:color="auto" w:fill="auto"/>
          </w:tcPr>
          <w:p w:rsidR="00324AF8" w:rsidRPr="00EE1CF8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324AF8" w:rsidRPr="00EE1CF8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1CF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0.0023</w:t>
            </w:r>
          </w:p>
        </w:tc>
      </w:tr>
    </w:tbl>
    <w:p w:rsidR="00324AF8" w:rsidRPr="00EE1CF8" w:rsidRDefault="00324AF8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406946" w:rsidRPr="007A4FBF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  <w:r w:rsidRPr="007A4FBF">
        <w:rPr>
          <w:rFonts w:ascii="Angsana New" w:hAnsi="Angsana New"/>
          <w:b/>
          <w:bCs/>
          <w:sz w:val="28"/>
          <w:szCs w:val="28"/>
          <w:cs/>
        </w:rPr>
        <w:t>กำไ</w:t>
      </w:r>
      <w:r w:rsidRPr="007A4FBF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Pr="007A4FBF">
        <w:rPr>
          <w:rFonts w:ascii="Angsana New" w:hAnsi="Angsana New"/>
          <w:b/>
          <w:bCs/>
          <w:sz w:val="28"/>
          <w:szCs w:val="28"/>
          <w:cs/>
        </w:rPr>
        <w:t>ต่อหุ้นปรับลด</w:t>
      </w:r>
    </w:p>
    <w:p w:rsidR="00BB5B0E" w:rsidRPr="00EE1CF8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0F1BB0" w:rsidRPr="007A4FBF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7A4FBF">
        <w:rPr>
          <w:rFonts w:ascii="Angsana New" w:hAnsi="Angsana New"/>
          <w:spacing w:val="-4"/>
          <w:sz w:val="28"/>
          <w:szCs w:val="28"/>
          <w:cs/>
        </w:rPr>
        <w:t>กำไรต่อหุ้นปรับลดสำหรับ</w:t>
      </w:r>
      <w:r w:rsidR="003D7AF6" w:rsidRPr="007A4FBF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0504D0" w:rsidRPr="007A4FBF">
        <w:rPr>
          <w:rFonts w:ascii="Angsana New" w:hAnsi="Angsana New"/>
          <w:spacing w:val="-4"/>
          <w:sz w:val="28"/>
          <w:szCs w:val="28"/>
          <w:cs/>
        </w:rPr>
        <w:t>สิ้นสุดวันที่</w:t>
      </w:r>
      <w:r w:rsidR="000504D0" w:rsidRPr="007A4FBF">
        <w:rPr>
          <w:rFonts w:ascii="Angsana New" w:hAnsi="Angsana New" w:hint="cs"/>
          <w:color w:val="FFFFFF"/>
          <w:spacing w:val="-4"/>
          <w:sz w:val="28"/>
          <w:szCs w:val="28"/>
          <w:cs/>
        </w:rPr>
        <w:t xml:space="preserve"> </w:t>
      </w:r>
      <w:r w:rsidR="001C52C6" w:rsidRPr="007A4FBF">
        <w:rPr>
          <w:rFonts w:ascii="Angsana New" w:eastAsia="Cordia New" w:hAnsi="Angsana New" w:hint="cs"/>
          <w:sz w:val="28"/>
          <w:szCs w:val="28"/>
          <w:cs/>
        </w:rPr>
        <w:t>31 มีนาคม</w:t>
      </w:r>
      <w:r w:rsidR="00FF2E1B" w:rsidRPr="007A4FBF">
        <w:rPr>
          <w:rFonts w:ascii="Angsana New" w:eastAsia="Cordia New" w:hAnsi="Angsana New"/>
          <w:sz w:val="28"/>
          <w:szCs w:val="28"/>
          <w:cs/>
        </w:rPr>
        <w:t xml:space="preserve"> </w:t>
      </w:r>
      <w:r w:rsidR="00D90822">
        <w:rPr>
          <w:rFonts w:ascii="Angsana New" w:eastAsia="Cordia New" w:hAnsi="Angsana New"/>
          <w:sz w:val="28"/>
          <w:szCs w:val="28"/>
        </w:rPr>
        <w:t>2566</w:t>
      </w:r>
      <w:r w:rsidR="00557BCC" w:rsidRPr="007A4FBF">
        <w:rPr>
          <w:rFonts w:ascii="Angsana New" w:eastAsia="Cordia New" w:hAnsi="Angsana New"/>
          <w:sz w:val="28"/>
          <w:szCs w:val="28"/>
        </w:rPr>
        <w:t xml:space="preserve"> </w:t>
      </w:r>
      <w:r w:rsidR="00557BCC" w:rsidRPr="007A4FBF">
        <w:rPr>
          <w:rFonts w:ascii="Angsana New" w:eastAsia="Cordia New" w:hAnsi="Angsana New"/>
          <w:sz w:val="28"/>
          <w:szCs w:val="28"/>
          <w:cs/>
        </w:rPr>
        <w:t xml:space="preserve">และ </w:t>
      </w:r>
      <w:r w:rsidR="00557BCC" w:rsidRPr="007A4FBF">
        <w:rPr>
          <w:rFonts w:ascii="Angsana New" w:eastAsia="Cordia New" w:hAnsi="Angsana New"/>
          <w:sz w:val="28"/>
          <w:szCs w:val="28"/>
        </w:rPr>
        <w:t>256</w:t>
      </w:r>
      <w:r w:rsidR="00D90822">
        <w:rPr>
          <w:rFonts w:ascii="Angsana New" w:eastAsia="Cordia New" w:hAnsi="Angsana New"/>
          <w:sz w:val="28"/>
          <w:szCs w:val="28"/>
        </w:rPr>
        <w:t>5</w:t>
      </w:r>
      <w:r w:rsidRPr="007A4FBF">
        <w:rPr>
          <w:rFonts w:ascii="Angsana New" w:hAnsi="Angsana New"/>
          <w:sz w:val="28"/>
          <w:szCs w:val="28"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คำนวณโดยการหารกำไรสำหรับ</w:t>
      </w:r>
      <w:r w:rsidR="00BB5B0E" w:rsidRPr="007A4FBF">
        <w:rPr>
          <w:rFonts w:ascii="Angsana New" w:hAnsi="Angsana New" w:hint="cs"/>
          <w:sz w:val="28"/>
          <w:szCs w:val="28"/>
          <w:cs/>
        </w:rPr>
        <w:t>งวดที่เป็นส่วนของผู้ถือหุ้นของบริษัท</w:t>
      </w:r>
      <w:r w:rsidRPr="007A4FBF">
        <w:rPr>
          <w:rFonts w:ascii="Angsana New" w:hAnsi="Angsana New" w:hint="cs"/>
          <w:sz w:val="28"/>
          <w:szCs w:val="28"/>
          <w:cs/>
        </w:rPr>
        <w:t>ด้วยจำนวนถัวเฉลี่ยถ่วงน้ำหนักของหุ้นสามัญที่ออก</w:t>
      </w:r>
      <w:r w:rsidR="00387D7A" w:rsidRPr="007A4FBF">
        <w:rPr>
          <w:rFonts w:ascii="Angsana New" w:hAnsi="Angsana New" w:hint="cs"/>
          <w:sz w:val="28"/>
          <w:szCs w:val="28"/>
          <w:cs/>
        </w:rPr>
        <w:t>ใน</w:t>
      </w:r>
      <w:r w:rsidRPr="007A4FBF">
        <w:rPr>
          <w:rFonts w:ascii="Angsana New" w:hAnsi="Angsana New" w:hint="cs"/>
          <w:sz w:val="28"/>
          <w:szCs w:val="28"/>
          <w:cs/>
        </w:rPr>
        <w:t>ระหว่างงวดหลังจากที่ได้ปรับปรุงผลกระทบของ</w:t>
      </w:r>
      <w:r w:rsidR="005A54D2" w:rsidRPr="007A4FBF">
        <w:rPr>
          <w:rFonts w:ascii="Angsana New" w:hAnsi="Angsana New" w:hint="cs"/>
          <w:sz w:val="28"/>
          <w:szCs w:val="28"/>
          <w:cs/>
        </w:rPr>
        <w:t>ตราสารที่อาจเปลี่ยนเป็นหุ้น</w:t>
      </w:r>
      <w:r w:rsidR="00064528" w:rsidRPr="007A4FBF">
        <w:rPr>
          <w:rFonts w:ascii="Angsana New" w:hAnsi="Angsana New" w:hint="cs"/>
          <w:sz w:val="28"/>
          <w:szCs w:val="28"/>
          <w:cs/>
        </w:rPr>
        <w:t>สามัญ</w:t>
      </w:r>
      <w:r w:rsidRPr="007A4FBF">
        <w:rPr>
          <w:rFonts w:ascii="Angsana New" w:hAnsi="Angsana New" w:hint="cs"/>
          <w:sz w:val="28"/>
          <w:szCs w:val="28"/>
          <w:cs/>
        </w:rPr>
        <w:t>ปรับลด</w:t>
      </w:r>
      <w:r w:rsidR="00387D7A" w:rsidRPr="007A4FBF">
        <w:rPr>
          <w:rFonts w:ascii="Angsana New" w:hAnsi="Angsana New" w:hint="cs"/>
          <w:sz w:val="28"/>
          <w:szCs w:val="28"/>
          <w:cs/>
        </w:rPr>
        <w:t>ซึ่ง</w:t>
      </w:r>
      <w:r w:rsidRPr="007A4FBF">
        <w:rPr>
          <w:rFonts w:ascii="Angsana New" w:hAnsi="Angsana New" w:hint="cs"/>
          <w:sz w:val="28"/>
          <w:szCs w:val="28"/>
          <w:cs/>
        </w:rPr>
        <w:t>แสดงการคำนวณ</w:t>
      </w:r>
      <w:r w:rsidR="00F936E0" w:rsidRPr="007A4FBF">
        <w:rPr>
          <w:rFonts w:ascii="Angsana New" w:hAnsi="Angsana New" w:hint="cs"/>
          <w:sz w:val="28"/>
          <w:szCs w:val="28"/>
          <w:cs/>
        </w:rPr>
        <w:t>ได้</w:t>
      </w:r>
      <w:r w:rsidRPr="007A4FBF">
        <w:rPr>
          <w:rFonts w:ascii="Angsana New" w:hAnsi="Angsana New" w:hint="cs"/>
          <w:sz w:val="28"/>
          <w:szCs w:val="28"/>
          <w:cs/>
        </w:rPr>
        <w:t>ดังนี้</w:t>
      </w:r>
    </w:p>
    <w:p w:rsidR="00270703" w:rsidRPr="00EE1CF8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580" w:type="dxa"/>
        <w:tblInd w:w="18" w:type="dxa"/>
        <w:tblLayout w:type="fixed"/>
        <w:tblLook w:val="0000"/>
      </w:tblPr>
      <w:tblGrid>
        <w:gridCol w:w="4649"/>
        <w:gridCol w:w="1020"/>
        <w:gridCol w:w="284"/>
        <w:gridCol w:w="1020"/>
        <w:gridCol w:w="283"/>
        <w:gridCol w:w="1020"/>
        <w:gridCol w:w="284"/>
        <w:gridCol w:w="1020"/>
      </w:tblGrid>
      <w:tr w:rsidR="000504D0" w:rsidRPr="007A4FBF" w:rsidTr="00B27E9C">
        <w:trPr>
          <w:cantSplit/>
        </w:trPr>
        <w:tc>
          <w:tcPr>
            <w:tcW w:w="4649" w:type="dxa"/>
          </w:tcPr>
          <w:p w:rsidR="000504D0" w:rsidRPr="007A4FBF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:rsidR="000504D0" w:rsidRPr="007A4FBF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7A4FBF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:rsidR="000504D0" w:rsidRPr="007A4FBF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A4FB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439DE" w:rsidRPr="007A4FBF" w:rsidTr="00B27E9C">
        <w:trPr>
          <w:cantSplit/>
        </w:trPr>
        <w:tc>
          <w:tcPr>
            <w:tcW w:w="4649" w:type="dxa"/>
          </w:tcPr>
          <w:p w:rsidR="002439DE" w:rsidRPr="007A4FBF" w:rsidRDefault="002439DE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="00D908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="00D908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2439DE" w:rsidRPr="007A4FBF" w:rsidRDefault="002439DE" w:rsidP="000357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="00D908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="00D908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E1F24" w:rsidRPr="00AA561E" w:rsidTr="00B27E9C">
        <w:trPr>
          <w:cantSplit/>
        </w:trPr>
        <w:tc>
          <w:tcPr>
            <w:tcW w:w="4649" w:type="dxa"/>
          </w:tcPr>
          <w:p w:rsidR="008E1F24" w:rsidRPr="00AA561E" w:rsidRDefault="008E1F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กำไรที่เป็นส่วนของผู้ถือหุ้นของบริษัท </w:t>
            </w:r>
            <w:r w:rsidRPr="00AA561E">
              <w:rPr>
                <w:rFonts w:ascii="Angsana New" w:hAnsi="Angsana New"/>
                <w:sz w:val="28"/>
                <w:szCs w:val="28"/>
              </w:rPr>
              <w:t>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8E1F24" w:rsidRPr="00EE1CF8" w:rsidRDefault="00950D7A" w:rsidP="00671B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9,493</w:t>
            </w:r>
          </w:p>
        </w:tc>
        <w:tc>
          <w:tcPr>
            <w:tcW w:w="284" w:type="dxa"/>
          </w:tcPr>
          <w:p w:rsidR="008E1F24" w:rsidRPr="00AA561E" w:rsidRDefault="008E1F24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12,252</w:t>
            </w:r>
          </w:p>
        </w:tc>
        <w:tc>
          <w:tcPr>
            <w:tcW w:w="283" w:type="dxa"/>
          </w:tcPr>
          <w:p w:rsidR="008E1F24" w:rsidRPr="00AA561E" w:rsidRDefault="008E1F24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8E1F24" w:rsidRPr="00EE1CF8" w:rsidRDefault="008E1F24" w:rsidP="00671B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84" w:type="dxa"/>
          </w:tcPr>
          <w:p w:rsidR="008E1F24" w:rsidRPr="00AA561E" w:rsidRDefault="008E1F24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,170</w:t>
            </w:r>
          </w:p>
        </w:tc>
      </w:tr>
      <w:tr w:rsidR="008E1F24" w:rsidRPr="00AA561E" w:rsidTr="00B27E9C">
        <w:trPr>
          <w:cantSplit/>
        </w:trPr>
        <w:tc>
          <w:tcPr>
            <w:tcW w:w="4649" w:type="dxa"/>
          </w:tcPr>
          <w:p w:rsidR="008E1F24" w:rsidRPr="00AA561E" w:rsidRDefault="008E1F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8E1F24" w:rsidRPr="00AA561E" w:rsidRDefault="008E1F2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8E1F24" w:rsidRPr="00AA561E" w:rsidRDefault="008E1F2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E1F24" w:rsidRPr="00AA561E" w:rsidTr="00B27E9C">
        <w:trPr>
          <w:cantSplit/>
        </w:trPr>
        <w:tc>
          <w:tcPr>
            <w:tcW w:w="4649" w:type="dxa"/>
          </w:tcPr>
          <w:p w:rsidR="008E1F24" w:rsidRPr="00AA561E" w:rsidRDefault="008E1F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AA561E">
              <w:rPr>
                <w:rFonts w:ascii="Angsana New" w:hAnsi="Angsana New"/>
                <w:sz w:val="28"/>
                <w:szCs w:val="28"/>
              </w:rPr>
              <w:t>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</w:tcPr>
          <w:p w:rsidR="008E1F24" w:rsidRPr="00AA561E" w:rsidRDefault="008E1F24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4" w:type="dxa"/>
          </w:tcPr>
          <w:p w:rsidR="008E1F24" w:rsidRPr="00AA561E" w:rsidRDefault="008E1F24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8E1F24" w:rsidRPr="00AA561E" w:rsidRDefault="008E1F24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8E1F24" w:rsidRPr="00AA561E" w:rsidRDefault="008E1F24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4" w:type="dxa"/>
          </w:tcPr>
          <w:p w:rsidR="008E1F24" w:rsidRPr="00AA561E" w:rsidRDefault="008E1F24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</w:tr>
      <w:tr w:rsidR="008E1F24" w:rsidRPr="00AA561E" w:rsidTr="00B27E9C">
        <w:trPr>
          <w:cantSplit/>
        </w:trPr>
        <w:tc>
          <w:tcPr>
            <w:tcW w:w="4649" w:type="dxa"/>
          </w:tcPr>
          <w:p w:rsidR="008E1F24" w:rsidRPr="00AA561E" w:rsidRDefault="008E1F24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ผลกระทบจากการถือเสมือนว่ามีการใช้สิทธิ</w:t>
            </w:r>
          </w:p>
          <w:p w:rsidR="008E1F24" w:rsidRPr="00AA561E" w:rsidRDefault="008E1F24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ของใบสำคัญแสดงสิทธิซื้อหุ้นสามัญ</w:t>
            </w:r>
            <w:r w:rsidRPr="00AA561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8E1F24" w:rsidRPr="00AA561E" w:rsidRDefault="008E1F24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8E1F24" w:rsidRPr="00AA561E" w:rsidRDefault="008E1F24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8E1F24" w:rsidRPr="00AA561E" w:rsidRDefault="008E1F24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8E1F24" w:rsidRPr="00AA561E" w:rsidRDefault="008E1F24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8E1F24" w:rsidRPr="00AA561E" w:rsidTr="00B27E9C">
        <w:trPr>
          <w:cantSplit/>
        </w:trPr>
        <w:tc>
          <w:tcPr>
            <w:tcW w:w="4649" w:type="dxa"/>
          </w:tcPr>
          <w:p w:rsidR="008E1F24" w:rsidRPr="00AA561E" w:rsidRDefault="008E1F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จำนวนหุ้นสามัญถัวเฉลี่ยถ่วงน้ำหนักปรับลด </w:t>
            </w:r>
            <w:r w:rsidRPr="00AA561E">
              <w:rPr>
                <w:rFonts w:ascii="Angsana New" w:hAnsi="Angsana New"/>
                <w:sz w:val="28"/>
                <w:szCs w:val="28"/>
              </w:rPr>
              <w:t>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8E1F24" w:rsidRPr="00AA561E" w:rsidRDefault="008E1F24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4" w:type="dxa"/>
          </w:tcPr>
          <w:p w:rsidR="008E1F24" w:rsidRPr="00AA561E" w:rsidRDefault="008E1F24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8E1F24" w:rsidRPr="00AA561E" w:rsidRDefault="008E1F24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1F24" w:rsidRPr="00AA561E" w:rsidRDefault="008E1F24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84" w:type="dxa"/>
            <w:shd w:val="clear" w:color="auto" w:fill="auto"/>
          </w:tcPr>
          <w:p w:rsidR="008E1F24" w:rsidRPr="00AA561E" w:rsidRDefault="008E1F24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</w:tr>
      <w:tr w:rsidR="008E1F24" w:rsidRPr="00AA561E" w:rsidTr="00B27E9C">
        <w:trPr>
          <w:cantSplit/>
        </w:trPr>
        <w:tc>
          <w:tcPr>
            <w:tcW w:w="4649" w:type="dxa"/>
          </w:tcPr>
          <w:p w:rsidR="008E1F24" w:rsidRPr="00AA561E" w:rsidRDefault="008E1F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8E1F24" w:rsidRPr="00AA561E" w:rsidRDefault="008E1F2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8E1F24" w:rsidRPr="00AA561E" w:rsidRDefault="008E1F2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E1F24" w:rsidRPr="00AA561E" w:rsidRDefault="008E1F2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E1F24" w:rsidRPr="00AA561E" w:rsidTr="00B27E9C">
        <w:trPr>
          <w:cantSplit/>
        </w:trPr>
        <w:tc>
          <w:tcPr>
            <w:tcW w:w="4649" w:type="dxa"/>
          </w:tcPr>
          <w:p w:rsidR="008E1F24" w:rsidRPr="00AA561E" w:rsidRDefault="008E1F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8E1F24" w:rsidRPr="00AA561E" w:rsidRDefault="008E1F24" w:rsidP="00950D7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</w:t>
            </w:r>
            <w:r w:rsidR="00950D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84" w:type="dxa"/>
          </w:tcPr>
          <w:p w:rsidR="008E1F24" w:rsidRPr="00AA561E" w:rsidRDefault="008E1F24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0.0128</w:t>
            </w:r>
          </w:p>
        </w:tc>
        <w:tc>
          <w:tcPr>
            <w:tcW w:w="283" w:type="dxa"/>
            <w:shd w:val="clear" w:color="auto" w:fill="auto"/>
          </w:tcPr>
          <w:p w:rsidR="008E1F24" w:rsidRPr="00AA561E" w:rsidRDefault="008E1F24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8E1F24" w:rsidRPr="00AA561E" w:rsidRDefault="008E1F24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0.0002</w:t>
            </w:r>
          </w:p>
        </w:tc>
        <w:tc>
          <w:tcPr>
            <w:tcW w:w="284" w:type="dxa"/>
            <w:shd w:val="clear" w:color="auto" w:fill="auto"/>
          </w:tcPr>
          <w:p w:rsidR="008E1F24" w:rsidRPr="00AA561E" w:rsidRDefault="008E1F24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8E1F24" w:rsidRPr="00AA561E" w:rsidRDefault="008E1F24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0.0023</w:t>
            </w:r>
          </w:p>
        </w:tc>
      </w:tr>
    </w:tbl>
    <w:p w:rsidR="003A017C" w:rsidRPr="00EE1CF8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627CBB" w:rsidRDefault="00D45935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A4FBF">
        <w:rPr>
          <w:rFonts w:ascii="Angsana New" w:hAnsi="Angsana New" w:hint="cs"/>
          <w:sz w:val="28"/>
          <w:szCs w:val="28"/>
          <w:cs/>
          <w:lang w:val="en-US"/>
        </w:rPr>
        <w:t>กำไรต่</w:t>
      </w:r>
      <w:r w:rsidR="002E3EED" w:rsidRPr="007A4FBF">
        <w:rPr>
          <w:rFonts w:ascii="Angsana New" w:hAnsi="Angsana New" w:hint="cs"/>
          <w:sz w:val="28"/>
          <w:szCs w:val="28"/>
          <w:cs/>
          <w:lang w:val="en-US"/>
        </w:rPr>
        <w:t>อหุ้นปรับลดสำหรับงวดสามเดือนสิ้นสุดวันที่</w:t>
      </w:r>
      <w:r w:rsidR="002E3EED" w:rsidRPr="007A4FBF">
        <w:rPr>
          <w:rFonts w:ascii="Angsana New" w:hAnsi="Angsana New"/>
          <w:sz w:val="28"/>
          <w:szCs w:val="28"/>
          <w:cs/>
          <w:lang w:val="en-US"/>
        </w:rPr>
        <w:t xml:space="preserve"> 31 </w:t>
      </w:r>
      <w:r w:rsidR="002E3EED" w:rsidRPr="007A4FBF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2E3EED" w:rsidRPr="007A4F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57BCC" w:rsidRPr="007A4FBF">
        <w:rPr>
          <w:rFonts w:ascii="Angsana New" w:hAnsi="Angsana New"/>
          <w:sz w:val="28"/>
          <w:szCs w:val="28"/>
          <w:cs/>
          <w:lang w:val="en-US"/>
        </w:rPr>
        <w:t>256</w:t>
      </w:r>
      <w:r w:rsidR="00324AF8">
        <w:rPr>
          <w:rFonts w:ascii="Angsana New" w:hAnsi="Angsana New"/>
          <w:sz w:val="28"/>
          <w:szCs w:val="28"/>
          <w:lang w:val="en-US"/>
        </w:rPr>
        <w:t>6</w:t>
      </w:r>
      <w:r w:rsidR="00557BCC" w:rsidRPr="007A4FBF">
        <w:rPr>
          <w:rFonts w:ascii="Angsana New" w:hAnsi="Angsana New"/>
          <w:sz w:val="28"/>
          <w:szCs w:val="28"/>
          <w:cs/>
          <w:lang w:val="en-US"/>
        </w:rPr>
        <w:t xml:space="preserve"> และ 256</w:t>
      </w:r>
      <w:r w:rsidR="00324AF8">
        <w:rPr>
          <w:rFonts w:ascii="Angsana New" w:hAnsi="Angsana New"/>
          <w:sz w:val="28"/>
          <w:szCs w:val="28"/>
          <w:lang w:val="en-US"/>
        </w:rPr>
        <w:t>5</w:t>
      </w:r>
      <w:r w:rsidR="002E3EED" w:rsidRPr="007A4F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E3EED" w:rsidRPr="007A4FBF">
        <w:rPr>
          <w:rFonts w:ascii="Angsana New" w:hAnsi="Angsana New" w:hint="cs"/>
          <w:sz w:val="28"/>
          <w:szCs w:val="28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7A4FBF">
        <w:rPr>
          <w:rFonts w:ascii="Angsana New" w:hAnsi="Angsana New" w:hint="cs"/>
          <w:sz w:val="28"/>
          <w:szCs w:val="28"/>
          <w:cs/>
          <w:lang w:val="en-US"/>
        </w:rPr>
        <w:t>ที่ก่อให้เกิดหุ้นสามัญปรับลด</w:t>
      </w:r>
    </w:p>
    <w:p w:rsidR="00B21856" w:rsidRPr="00CC7E47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C7E47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814F4B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EF6C95" w:rsidRPr="00CC7E47" w:rsidRDefault="007A4FBF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C7E47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รายได้อื่น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ต้นทุนขาย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และกำไร</w:t>
      </w:r>
      <w:r w:rsidRPr="00CC7E47">
        <w:rPr>
          <w:rFonts w:ascii="Angsana New" w:hAnsi="Angsana New"/>
          <w:sz w:val="30"/>
          <w:szCs w:val="30"/>
          <w:cs/>
        </w:rPr>
        <w:t>/</w:t>
      </w:r>
      <w:r w:rsidRPr="00CC7E47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CC7E47">
        <w:rPr>
          <w:rFonts w:ascii="Angsana New" w:hAnsi="Angsana New"/>
          <w:sz w:val="30"/>
          <w:szCs w:val="30"/>
          <w:cs/>
        </w:rPr>
        <w:t xml:space="preserve">  (</w:t>
      </w:r>
      <w:r w:rsidRPr="00CC7E47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CC7E47">
        <w:rPr>
          <w:rFonts w:ascii="Angsana New" w:hAnsi="Angsana New"/>
          <w:sz w:val="30"/>
          <w:szCs w:val="30"/>
          <w:cs/>
        </w:rPr>
        <w:t xml:space="preserve">) </w:t>
      </w:r>
      <w:r w:rsidRPr="00CC7E47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CC7E47">
        <w:rPr>
          <w:rFonts w:ascii="Angsana New" w:hAnsi="Angsana New"/>
          <w:sz w:val="30"/>
          <w:szCs w:val="30"/>
          <w:cs/>
        </w:rPr>
        <w:t xml:space="preserve"> (1) </w:t>
      </w:r>
      <w:r w:rsidRPr="00CC7E47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CC7E47">
        <w:rPr>
          <w:rFonts w:ascii="Angsana New" w:hAnsi="Angsana New"/>
          <w:sz w:val="30"/>
          <w:szCs w:val="30"/>
          <w:cs/>
        </w:rPr>
        <w:t xml:space="preserve"> (</w:t>
      </w:r>
      <w:r w:rsidRPr="00CC7E47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CC7E47">
        <w:rPr>
          <w:rFonts w:ascii="Angsana New" w:hAnsi="Angsana New"/>
          <w:sz w:val="30"/>
          <w:szCs w:val="30"/>
          <w:cs/>
        </w:rPr>
        <w:t xml:space="preserve">) </w:t>
      </w:r>
      <w:r w:rsidRPr="00CC7E47">
        <w:rPr>
          <w:rFonts w:ascii="Angsana New" w:hAnsi="Angsana New" w:hint="cs"/>
          <w:sz w:val="30"/>
          <w:szCs w:val="30"/>
          <w:cs/>
        </w:rPr>
        <w:t>และ</w:t>
      </w:r>
      <w:r w:rsidRPr="00CC7E47">
        <w:rPr>
          <w:rFonts w:ascii="Angsana New" w:hAnsi="Angsana New"/>
          <w:sz w:val="30"/>
          <w:szCs w:val="30"/>
          <w:cs/>
        </w:rPr>
        <w:t xml:space="preserve"> (2) </w:t>
      </w:r>
      <w:r w:rsidRPr="00CC7E47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CC7E47">
        <w:rPr>
          <w:rFonts w:ascii="Angsana New" w:hAnsi="Angsana New"/>
          <w:sz w:val="30"/>
          <w:szCs w:val="30"/>
          <w:cs/>
        </w:rPr>
        <w:t xml:space="preserve"> (</w:t>
      </w:r>
      <w:r w:rsidRPr="00CC7E47">
        <w:rPr>
          <w:rFonts w:ascii="Angsana New" w:hAnsi="Angsana New" w:hint="cs"/>
          <w:sz w:val="30"/>
          <w:szCs w:val="30"/>
          <w:cs/>
        </w:rPr>
        <w:t>เช่น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การจัดจำหน่ายเฟอร์นิเจอร์ผ่านตัวแทน และธุรกิจพลังงานหมุนเวียนที่ดำเนินงานโดยบริษัทร่วม</w:t>
      </w:r>
      <w:r w:rsidRPr="00CC7E47">
        <w:rPr>
          <w:rFonts w:ascii="Angsana New" w:hAnsi="Angsana New"/>
          <w:sz w:val="30"/>
          <w:szCs w:val="30"/>
          <w:cs/>
        </w:rPr>
        <w:t xml:space="preserve">) </w:t>
      </w:r>
      <w:r w:rsidRPr="00CC7E47">
        <w:rPr>
          <w:rFonts w:ascii="Angsana New" w:hAnsi="Angsana New" w:hint="cs"/>
          <w:sz w:val="30"/>
          <w:szCs w:val="30"/>
          <w:cs/>
        </w:rPr>
        <w:t>โดยรวมมีสัดส่วนที่ยังไม่เป็นสาระสำคัญเมื่อเปรียบเทียบกับขนาดและปริมาณของธุรกรรมทั้งหมด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="0065143B" w:rsidRPr="00CC7E47">
        <w:rPr>
          <w:rFonts w:ascii="Angsana New" w:hAnsi="Angsana New" w:hint="cs"/>
          <w:sz w:val="30"/>
          <w:szCs w:val="30"/>
          <w:cs/>
        </w:rPr>
        <w:t>ใน</w:t>
      </w:r>
      <w:r w:rsidR="00AA561E" w:rsidRPr="00CC7E47">
        <w:rPr>
          <w:rFonts w:ascii="Angsana New" w:hAnsi="Angsana New" w:hint="cs"/>
          <w:sz w:val="30"/>
          <w:szCs w:val="30"/>
          <w:cs/>
        </w:rPr>
        <w:t>ส่วน</w:t>
      </w:r>
      <w:r w:rsidR="0065143B" w:rsidRPr="00CC7E47">
        <w:rPr>
          <w:rFonts w:ascii="Angsana New" w:hAnsi="Angsana New" w:hint="cs"/>
          <w:sz w:val="30"/>
          <w:szCs w:val="30"/>
          <w:cs/>
        </w:rPr>
        <w:t>ของ</w:t>
      </w:r>
      <w:r w:rsidR="00AA561E" w:rsidRPr="00CC7E47">
        <w:rPr>
          <w:rFonts w:ascii="Angsana New" w:hAnsi="Angsana New" w:hint="cs"/>
          <w:sz w:val="30"/>
          <w:szCs w:val="30"/>
          <w:cs/>
        </w:rPr>
        <w:t>ธุรกิจการเกษตรของบริษัทย่อยแห่งใหม่นั้นยังมิได้เริ่ม</w:t>
      </w:r>
      <w:r w:rsidR="0065143B" w:rsidRPr="00CC7E47">
        <w:rPr>
          <w:rFonts w:ascii="Angsana New" w:hAnsi="Angsana New" w:hint="cs"/>
          <w:sz w:val="30"/>
          <w:szCs w:val="30"/>
          <w:cs/>
        </w:rPr>
        <w:t>ดำเนินการ</w:t>
      </w:r>
      <w:r w:rsidR="00AA561E" w:rsidRPr="00CC7E47">
        <w:rPr>
          <w:rFonts w:ascii="Angsana New" w:hAnsi="Angsana New" w:hint="cs"/>
          <w:sz w:val="30"/>
          <w:szCs w:val="30"/>
          <w:cs/>
        </w:rPr>
        <w:t>แต่อย่างใด ณ วันที่ 31 มีนาคม 256</w:t>
      </w:r>
      <w:r w:rsidR="00324AF8" w:rsidRPr="00CC7E47">
        <w:rPr>
          <w:rFonts w:ascii="Angsana New" w:hAnsi="Angsana New"/>
          <w:sz w:val="30"/>
          <w:szCs w:val="30"/>
        </w:rPr>
        <w:t>6</w:t>
      </w:r>
      <w:r w:rsidR="00AA561E" w:rsidRPr="00CC7E47">
        <w:rPr>
          <w:rFonts w:ascii="Angsana New" w:hAnsi="Angsana New" w:hint="cs"/>
          <w:sz w:val="30"/>
          <w:szCs w:val="30"/>
          <w:cs/>
        </w:rPr>
        <w:t xml:space="preserve"> </w:t>
      </w:r>
      <w:r w:rsidR="0065143B" w:rsidRPr="00CC7E47">
        <w:rPr>
          <w:rFonts w:ascii="Angsana New" w:hAnsi="Angsana New" w:hint="cs"/>
          <w:sz w:val="30"/>
          <w:szCs w:val="30"/>
          <w:cs/>
        </w:rPr>
        <w:t>ส่วน</w:t>
      </w:r>
      <w:r w:rsidRPr="00CC7E47">
        <w:rPr>
          <w:rFonts w:ascii="Angsana New" w:hAnsi="Angsana New" w:hint="cs"/>
          <w:sz w:val="30"/>
          <w:szCs w:val="30"/>
          <w:cs/>
        </w:rPr>
        <w:t>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</w:t>
      </w:r>
      <w:r w:rsidR="00742744">
        <w:rPr>
          <w:rFonts w:ascii="Angsana New" w:hAnsi="Angsana New" w:hint="cs"/>
          <w:sz w:val="30"/>
          <w:szCs w:val="30"/>
          <w:cs/>
        </w:rPr>
        <w:t>ส</w:t>
      </w:r>
      <w:r w:rsidRPr="00CC7E47">
        <w:rPr>
          <w:rFonts w:ascii="Angsana New" w:hAnsi="Angsana New" w:hint="cs"/>
          <w:sz w:val="30"/>
          <w:szCs w:val="30"/>
          <w:cs/>
        </w:rPr>
        <w:t>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="00FB2C91" w:rsidRPr="00CC7E47">
        <w:rPr>
          <w:rFonts w:ascii="Angsana New" w:hAnsi="Angsana New" w:hint="cs"/>
          <w:sz w:val="30"/>
          <w:szCs w:val="30"/>
          <w:cs/>
        </w:rPr>
        <w:t>2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นอกจากนี้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324AF8" w:rsidRPr="00814F4B" w:rsidRDefault="00324AF8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(งบการเงินรวม)</w:t>
      </w:r>
    </w:p>
    <w:tbl>
      <w:tblPr>
        <w:tblW w:w="9416" w:type="dxa"/>
        <w:tblLook w:val="01E0"/>
      </w:tblPr>
      <w:tblGrid>
        <w:gridCol w:w="6293"/>
        <w:gridCol w:w="1422"/>
        <w:gridCol w:w="283"/>
        <w:gridCol w:w="1418"/>
      </w:tblGrid>
      <w:tr w:rsidR="003A1D75" w:rsidRPr="00627CBB" w:rsidTr="00B27E9C">
        <w:trPr>
          <w:tblHeader/>
        </w:trPr>
        <w:tc>
          <w:tcPr>
            <w:tcW w:w="6293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971E0" w:rsidRPr="00627CBB" w:rsidTr="00B27E9C">
        <w:trPr>
          <w:tblHeader/>
        </w:trPr>
        <w:tc>
          <w:tcPr>
            <w:tcW w:w="6293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71E0" w:rsidRPr="00627CBB" w:rsidRDefault="00C971E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324AF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627CBB" w:rsidRDefault="00C971E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324AF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971E0" w:rsidRPr="00627CBB" w:rsidTr="00B27E9C">
        <w:tc>
          <w:tcPr>
            <w:tcW w:w="6293" w:type="dxa"/>
            <w:vAlign w:val="bottom"/>
          </w:tcPr>
          <w:p w:rsidR="00C971E0" w:rsidRPr="00627CBB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71E0" w:rsidRPr="00627CBB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384B06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297,828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395,511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84B06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15,525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11,833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84B0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313,353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407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,344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283D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384B06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5,53</w:t>
            </w:r>
            <w:r w:rsidR="00EC618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11,095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EC6180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384B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910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9,075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84B06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</w:t>
            </w:r>
            <w:r w:rsidR="00EC6180">
              <w:rPr>
                <w:rFonts w:ascii="Angsana New" w:hAnsi="Angsana New"/>
                <w:color w:val="000000"/>
                <w:sz w:val="30"/>
                <w:szCs w:val="30"/>
              </w:rPr>
              <w:t>447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20,170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2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384B06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218,124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313,925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84B06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8,376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9,447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84B06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226,500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323,372</w:t>
            </w:r>
          </w:p>
        </w:tc>
      </w:tr>
      <w:tr w:rsidR="0092639D" w:rsidRPr="00627CBB" w:rsidTr="00B27E9C">
        <w:tc>
          <w:tcPr>
            <w:tcW w:w="6293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ค่าใช้จ่ายอื่น</w:t>
            </w:r>
            <w:r w:rsidRPr="00283D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22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283DF4" w:rsidTr="00B27E9C">
        <w:trPr>
          <w:trHeight w:val="70"/>
        </w:trPr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384B06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86,400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88,250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84B06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4,745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5,232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84B06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91,145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93,482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384B06" w:rsidP="0038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1,159)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4,431</w:t>
            </w:r>
          </w:p>
        </w:tc>
      </w:tr>
      <w:tr w:rsidR="00324AF8" w:rsidRPr="00283DF4" w:rsidTr="00B27E9C">
        <w:tc>
          <w:tcPr>
            <w:tcW w:w="6293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84B06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EC6180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6,229</w:t>
            </w:r>
          </w:p>
        </w:tc>
      </w:tr>
      <w:tr w:rsidR="00324AF8" w:rsidRPr="00627CBB" w:rsidTr="00B27E9C">
        <w:trPr>
          <w:trHeight w:val="56"/>
        </w:trPr>
        <w:tc>
          <w:tcPr>
            <w:tcW w:w="6293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84B06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EC6180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324AF8" w:rsidP="0072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10,660</w:t>
            </w:r>
          </w:p>
        </w:tc>
      </w:tr>
    </w:tbl>
    <w:p w:rsidR="006F44F1" w:rsidRPr="00575914" w:rsidRDefault="006F44F1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351312" w:rsidRPr="00575914" w:rsidRDefault="00EC618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="00351312" w:rsidRPr="00575914">
        <w:rPr>
          <w:rFonts w:ascii="Angsana New" w:hAnsi="Angsana New" w:hint="cs"/>
          <w:spacing w:val="-4"/>
          <w:sz w:val="30"/>
          <w:szCs w:val="30"/>
          <w:cs/>
        </w:rPr>
        <w:t xml:space="preserve">ก่อนค่าใช้จ่ายภาษีเงินได้ของส่วนงานผลิตภัณฑ์อื่นๆ ในปี </w:t>
      </w:r>
      <w:r w:rsidR="00351312" w:rsidRPr="00575914">
        <w:rPr>
          <w:rFonts w:ascii="Angsana New" w:hAnsi="Angsana New"/>
          <w:spacing w:val="-4"/>
          <w:sz w:val="30"/>
          <w:szCs w:val="30"/>
        </w:rPr>
        <w:t>2565</w:t>
      </w:r>
      <w:r w:rsidR="00351312" w:rsidRPr="00575914">
        <w:rPr>
          <w:rFonts w:ascii="Angsana New" w:hAnsi="Angsana New" w:hint="cs"/>
          <w:spacing w:val="-4"/>
          <w:sz w:val="30"/>
          <w:szCs w:val="30"/>
          <w:cs/>
        </w:rPr>
        <w:t xml:space="preserve"> ได้รวมผลประกอบการของธุรกิจเหมืองขุด / ขาย</w:t>
      </w:r>
      <w:r w:rsidR="00B826B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51312" w:rsidRPr="00575914">
        <w:rPr>
          <w:rFonts w:ascii="Angsana New" w:hAnsi="Angsana New"/>
          <w:spacing w:val="-4"/>
          <w:sz w:val="30"/>
          <w:szCs w:val="30"/>
          <w:cs/>
        </w:rPr>
        <w:t>คริปโทเคอร์เรน</w:t>
      </w:r>
      <w:r w:rsidR="00351312" w:rsidRPr="00575914">
        <w:rPr>
          <w:rFonts w:ascii="Angsana New" w:hAnsi="Angsana New" w:hint="cs"/>
          <w:spacing w:val="-4"/>
          <w:sz w:val="30"/>
          <w:szCs w:val="30"/>
          <w:cs/>
        </w:rPr>
        <w:t>ซี่โดยมีรายได้และค่าใช้จ่ายเป็นจำนวนเงินประมาณ 2.06 ล</w:t>
      </w:r>
      <w:r w:rsidR="00742744" w:rsidRPr="00575914">
        <w:rPr>
          <w:rFonts w:ascii="Angsana New" w:hAnsi="Angsana New" w:hint="cs"/>
          <w:spacing w:val="-4"/>
          <w:sz w:val="30"/>
          <w:szCs w:val="30"/>
          <w:cs/>
        </w:rPr>
        <w:t>้านบาทและ 2.29 ล้านบาท ตามลำดับ</w:t>
      </w:r>
    </w:p>
    <w:p w:rsidR="00CC7E47" w:rsidRPr="00575914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C7E47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Pr="00351312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Pr="00351312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(งบการเงินรวม)</w:t>
      </w:r>
    </w:p>
    <w:tbl>
      <w:tblPr>
        <w:tblW w:w="9416" w:type="dxa"/>
        <w:tblLook w:val="01E0"/>
      </w:tblPr>
      <w:tblGrid>
        <w:gridCol w:w="6293"/>
        <w:gridCol w:w="1422"/>
        <w:gridCol w:w="283"/>
        <w:gridCol w:w="1418"/>
      </w:tblGrid>
      <w:tr w:rsidR="00CC7E47" w:rsidRPr="00627CBB" w:rsidTr="00EB5D09">
        <w:trPr>
          <w:tblHeader/>
        </w:trPr>
        <w:tc>
          <w:tcPr>
            <w:tcW w:w="6293" w:type="dxa"/>
            <w:vAlign w:val="bottom"/>
          </w:tcPr>
          <w:p w:rsidR="00CC7E47" w:rsidRPr="00627CBB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:rsidR="00CC7E47" w:rsidRPr="00627CBB" w:rsidRDefault="00CC7E47" w:rsidP="00EB5D0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C7E47" w:rsidRPr="00627CBB" w:rsidTr="00EB5D09">
        <w:trPr>
          <w:tblHeader/>
        </w:trPr>
        <w:tc>
          <w:tcPr>
            <w:tcW w:w="6293" w:type="dxa"/>
            <w:vAlign w:val="bottom"/>
          </w:tcPr>
          <w:p w:rsidR="00CC7E47" w:rsidRPr="00627CBB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E47" w:rsidRPr="00627CBB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CC7E47" w:rsidRPr="00627CBB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E47" w:rsidRPr="00627CBB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C7E47" w:rsidRPr="00283DF4" w:rsidTr="00EB5D09">
        <w:tc>
          <w:tcPr>
            <w:tcW w:w="6293" w:type="dxa"/>
            <w:vAlign w:val="bottom"/>
          </w:tcPr>
          <w:p w:rsidR="00CC7E47" w:rsidRPr="00627CBB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22" w:type="dxa"/>
            <w:vAlign w:val="bottom"/>
          </w:tcPr>
          <w:p w:rsidR="00CC7E47" w:rsidRPr="00283DF4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C7E47" w:rsidRPr="00283DF4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E47" w:rsidRPr="00283DF4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7E47" w:rsidRPr="00283DF4" w:rsidTr="00EB5D09">
        <w:trPr>
          <w:trHeight w:val="70"/>
        </w:trPr>
        <w:tc>
          <w:tcPr>
            <w:tcW w:w="6293" w:type="dxa"/>
            <w:vAlign w:val="bottom"/>
          </w:tcPr>
          <w:p w:rsidR="00CC7E47" w:rsidRPr="00313D97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22" w:type="dxa"/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86,504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165,609</w:t>
            </w:r>
          </w:p>
        </w:tc>
      </w:tr>
      <w:tr w:rsidR="00CC7E47" w:rsidRPr="00283DF4" w:rsidTr="00CC7E47">
        <w:tc>
          <w:tcPr>
            <w:tcW w:w="6293" w:type="dxa"/>
            <w:vAlign w:val="bottom"/>
          </w:tcPr>
          <w:p w:rsidR="00CC7E47" w:rsidRPr="00313D97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22" w:type="dxa"/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24,689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26,884</w:t>
            </w:r>
          </w:p>
        </w:tc>
      </w:tr>
      <w:tr w:rsidR="00CC7E47" w:rsidRPr="00283DF4" w:rsidTr="00CC7E47">
        <w:tc>
          <w:tcPr>
            <w:tcW w:w="6293" w:type="dxa"/>
            <w:vAlign w:val="bottom"/>
          </w:tcPr>
          <w:p w:rsidR="00CC7E47" w:rsidRPr="00313D97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22" w:type="dxa"/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9,511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21,065</w:t>
            </w:r>
          </w:p>
        </w:tc>
      </w:tr>
      <w:tr w:rsidR="00CC7E47" w:rsidRPr="00283DF4" w:rsidTr="00CC7E47">
        <w:tc>
          <w:tcPr>
            <w:tcW w:w="6293" w:type="dxa"/>
            <w:vAlign w:val="bottom"/>
          </w:tcPr>
          <w:p w:rsidR="00CC7E47" w:rsidRPr="00D40448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22" w:type="dxa"/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4,825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E4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C7E47" w:rsidRPr="00283DF4" w:rsidTr="00EB5D09">
        <w:tc>
          <w:tcPr>
            <w:tcW w:w="6293" w:type="dxa"/>
            <w:vAlign w:val="bottom"/>
          </w:tcPr>
          <w:p w:rsidR="00CC7E47" w:rsidRPr="00313D97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22" w:type="dxa"/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4,035</w:t>
            </w:r>
          </w:p>
        </w:tc>
      </w:tr>
      <w:tr w:rsidR="00EC6180" w:rsidRPr="00283DF4" w:rsidTr="00EB5D09">
        <w:tc>
          <w:tcPr>
            <w:tcW w:w="6293" w:type="dxa"/>
            <w:vAlign w:val="bottom"/>
          </w:tcPr>
          <w:p w:rsidR="00EC6180" w:rsidRPr="00313D97" w:rsidRDefault="00EC6180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22" w:type="dxa"/>
            <w:vAlign w:val="bottom"/>
          </w:tcPr>
          <w:p w:rsidR="00EC6180" w:rsidRDefault="00EC6180" w:rsidP="0086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EC6180" w:rsidRPr="00313D97" w:rsidRDefault="00EC6180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C6180" w:rsidRDefault="00EC6180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,310</w:t>
            </w:r>
          </w:p>
        </w:tc>
      </w:tr>
      <w:tr w:rsidR="00575914" w:rsidRPr="00283DF4" w:rsidTr="00CC7E47">
        <w:tc>
          <w:tcPr>
            <w:tcW w:w="6293" w:type="dxa"/>
            <w:vAlign w:val="bottom"/>
          </w:tcPr>
          <w:p w:rsidR="00575914" w:rsidRPr="00313D97" w:rsidRDefault="00575914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575914" w:rsidRDefault="00EC6180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030</w:t>
            </w:r>
          </w:p>
        </w:tc>
        <w:tc>
          <w:tcPr>
            <w:tcW w:w="283" w:type="dxa"/>
          </w:tcPr>
          <w:p w:rsidR="00575914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75914" w:rsidRPr="00313D97" w:rsidRDefault="00EC6180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</w:tr>
      <w:tr w:rsidR="00CC7E47" w:rsidRPr="00283DF4" w:rsidTr="00CC7E47">
        <w:tc>
          <w:tcPr>
            <w:tcW w:w="6293" w:type="dxa"/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129,967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225,017</w:t>
            </w:r>
          </w:p>
        </w:tc>
      </w:tr>
      <w:tr w:rsidR="00CC7E47" w:rsidRPr="00283DF4" w:rsidTr="00CC7E47">
        <w:tc>
          <w:tcPr>
            <w:tcW w:w="6293" w:type="dxa"/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183,386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182,327</w:t>
            </w:r>
          </w:p>
        </w:tc>
      </w:tr>
      <w:tr w:rsidR="00CC7E47" w:rsidRPr="00283DF4" w:rsidTr="00CC7E47">
        <w:tc>
          <w:tcPr>
            <w:tcW w:w="6293" w:type="dxa"/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E47" w:rsidRPr="00313D97" w:rsidRDefault="0057591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313,353</w:t>
            </w:r>
          </w:p>
        </w:tc>
        <w:tc>
          <w:tcPr>
            <w:tcW w:w="283" w:type="dxa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E47" w:rsidRPr="00313D97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407,344</w:t>
            </w:r>
          </w:p>
        </w:tc>
      </w:tr>
    </w:tbl>
    <w:p w:rsidR="00575914" w:rsidRPr="00575914" w:rsidRDefault="00575914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BC5367" w:rsidRDefault="006F44F1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C5367" w:rsidRPr="00926481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985E4F" w:rsidRPr="00926481" w:rsidRDefault="00985E4F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060DD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8E0981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BC5367" w:rsidRPr="00CC7E47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2" w:type="dxa"/>
        <w:tblLook w:val="01E0"/>
      </w:tblPr>
      <w:tblGrid>
        <w:gridCol w:w="5499"/>
        <w:gridCol w:w="1872"/>
        <w:gridCol w:w="236"/>
        <w:gridCol w:w="1825"/>
      </w:tblGrid>
      <w:tr w:rsidR="002060DD" w:rsidRPr="004F5042" w:rsidTr="00B27E9C">
        <w:tc>
          <w:tcPr>
            <w:tcW w:w="5499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27E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CC3F6C" w:rsidRPr="004F5042" w:rsidTr="00B27E9C">
        <w:tc>
          <w:tcPr>
            <w:tcW w:w="5499" w:type="dxa"/>
            <w:vAlign w:val="bottom"/>
          </w:tcPr>
          <w:p w:rsidR="00CC3F6C" w:rsidRPr="004F5042" w:rsidRDefault="00CC3F6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tcBorders>
              <w:bottom w:val="single" w:sz="4" w:space="0" w:color="auto"/>
            </w:tcBorders>
            <w:vAlign w:val="bottom"/>
          </w:tcPr>
          <w:p w:rsidR="00CC3F6C" w:rsidRPr="00926481" w:rsidRDefault="00CC3F6C" w:rsidP="00A31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8D017D" w:rsidRPr="004F5042" w:rsidTr="00B27E9C">
        <w:tc>
          <w:tcPr>
            <w:tcW w:w="5499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17D" w:rsidRPr="004F5042" w:rsidRDefault="008D017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CC3F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:rsidR="008D017D" w:rsidRPr="004F5042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CC3F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D017D" w:rsidRPr="006B415B" w:rsidTr="00B27E9C">
        <w:tc>
          <w:tcPr>
            <w:tcW w:w="5499" w:type="dxa"/>
            <w:vAlign w:val="bottom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</w:tcPr>
          <w:p w:rsidR="008D017D" w:rsidRPr="006B415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3F6C" w:rsidRPr="006B415B" w:rsidTr="00B27E9C">
        <w:tc>
          <w:tcPr>
            <w:tcW w:w="5499" w:type="dxa"/>
            <w:vAlign w:val="bottom"/>
          </w:tcPr>
          <w:p w:rsidR="00CC3F6C" w:rsidRPr="006B415B" w:rsidRDefault="00CC3F6C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CC3F6C" w:rsidRPr="006B415B" w:rsidRDefault="00AD5511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39.98</w:t>
            </w:r>
          </w:p>
        </w:tc>
        <w:tc>
          <w:tcPr>
            <w:tcW w:w="236" w:type="dxa"/>
            <w:shd w:val="clear" w:color="auto" w:fill="auto"/>
          </w:tcPr>
          <w:p w:rsidR="00CC3F6C" w:rsidRPr="006B415B" w:rsidRDefault="00CC3F6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:rsidR="00CC3F6C" w:rsidRPr="006B415B" w:rsidRDefault="00CC3F6C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24.45</w:t>
            </w:r>
          </w:p>
        </w:tc>
      </w:tr>
      <w:tr w:rsidR="00AD5511" w:rsidRPr="006B415B" w:rsidTr="00B27E9C">
        <w:tc>
          <w:tcPr>
            <w:tcW w:w="5499" w:type="dxa"/>
            <w:vAlign w:val="bottom"/>
          </w:tcPr>
          <w:p w:rsidR="00AD5511" w:rsidRPr="006B415B" w:rsidRDefault="00AD5511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AD5511" w:rsidRPr="006B415B" w:rsidRDefault="00AD5511" w:rsidP="00645FD6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  <w:shd w:val="clear" w:color="auto" w:fill="auto"/>
          </w:tcPr>
          <w:p w:rsidR="00AD5511" w:rsidRPr="006B415B" w:rsidRDefault="00AD5511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:rsidR="00AD5511" w:rsidRPr="006B415B" w:rsidRDefault="00AD5511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D5511" w:rsidRPr="006B415B" w:rsidTr="00B27E9C">
        <w:tc>
          <w:tcPr>
            <w:tcW w:w="5499" w:type="dxa"/>
            <w:vAlign w:val="bottom"/>
          </w:tcPr>
          <w:p w:rsidR="00AD5511" w:rsidRPr="006B415B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AD5511" w:rsidRPr="006B415B" w:rsidRDefault="00D04220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25.95</w:t>
            </w:r>
          </w:p>
        </w:tc>
        <w:tc>
          <w:tcPr>
            <w:tcW w:w="236" w:type="dxa"/>
            <w:shd w:val="clear" w:color="auto" w:fill="auto"/>
          </w:tcPr>
          <w:p w:rsidR="00AD5511" w:rsidRPr="006B415B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:rsidR="00AD5511" w:rsidRPr="006B415B" w:rsidRDefault="00AD5511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42.97</w:t>
            </w:r>
          </w:p>
        </w:tc>
      </w:tr>
      <w:tr w:rsidR="00AD5511" w:rsidRPr="006B415B" w:rsidTr="00B27E9C">
        <w:tc>
          <w:tcPr>
            <w:tcW w:w="5499" w:type="dxa"/>
            <w:vAlign w:val="bottom"/>
          </w:tcPr>
          <w:p w:rsidR="00AD5511" w:rsidRPr="006B415B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AD5511" w:rsidRPr="00B27E9C" w:rsidRDefault="00AD5511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46.54</w:t>
            </w:r>
          </w:p>
        </w:tc>
        <w:tc>
          <w:tcPr>
            <w:tcW w:w="236" w:type="dxa"/>
            <w:shd w:val="clear" w:color="auto" w:fill="auto"/>
          </w:tcPr>
          <w:p w:rsidR="00AD5511" w:rsidRPr="006B415B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:rsidR="00AD5511" w:rsidRPr="006B415B" w:rsidRDefault="00AD5511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D5511" w:rsidRPr="004F5042" w:rsidTr="00B27E9C">
        <w:tc>
          <w:tcPr>
            <w:tcW w:w="5499" w:type="dxa"/>
            <w:vAlign w:val="bottom"/>
          </w:tcPr>
          <w:p w:rsidR="00AD5511" w:rsidRPr="006B415B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AD5511" w:rsidRPr="006B415B" w:rsidRDefault="00AD5511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38.00</w:t>
            </w:r>
          </w:p>
        </w:tc>
        <w:tc>
          <w:tcPr>
            <w:tcW w:w="236" w:type="dxa"/>
            <w:shd w:val="clear" w:color="auto" w:fill="auto"/>
          </w:tcPr>
          <w:p w:rsidR="00AD5511" w:rsidRPr="006B415B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:rsidR="00AD5511" w:rsidRPr="006B415B" w:rsidRDefault="00AD5511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23.74</w:t>
            </w:r>
          </w:p>
        </w:tc>
      </w:tr>
    </w:tbl>
    <w:p w:rsidR="00CA776A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31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436EE">
        <w:rPr>
          <w:rFonts w:ascii="Angsana New" w:hAnsi="Angsana New" w:hint="cs"/>
          <w:color w:val="000000"/>
          <w:sz w:val="30"/>
          <w:szCs w:val="30"/>
          <w:cs/>
        </w:rPr>
        <w:t>มีนาคม 2566</w:t>
      </w:r>
    </w:p>
    <w:p w:rsidR="00C92609" w:rsidRPr="00DD0331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44076" w:rsidRPr="00DD0331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สามแห่ง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ให้กับบริษัทเอกชน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สี่แห่ง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และหน่วยงานรัฐบาลแห่งหนึ่ง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897E82" w:rsidRPr="00085A7A">
        <w:rPr>
          <w:rFonts w:ascii="Angsana New" w:hAnsi="Angsana New" w:hint="cs"/>
          <w:color w:val="000000"/>
          <w:sz w:val="30"/>
          <w:szCs w:val="30"/>
          <w:cs/>
        </w:rPr>
        <w:t>58</w:t>
      </w:r>
      <w:r w:rsidRPr="00085A7A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CC3F6C" w:rsidRPr="00085A7A">
        <w:rPr>
          <w:rFonts w:ascii="Angsana New" w:hAnsi="Angsana New"/>
          <w:color w:val="000000"/>
          <w:sz w:val="30"/>
          <w:szCs w:val="30"/>
        </w:rPr>
        <w:t>8</w:t>
      </w:r>
      <w:r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:rsidR="00044076" w:rsidRPr="00DD0331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DD0331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</w:t>
      </w:r>
      <w:r w:rsidR="00CC3F6C" w:rsidRPr="00D14D28">
        <w:rPr>
          <w:rFonts w:ascii="Angsana New" w:hAnsi="Angsana New" w:hint="cs"/>
          <w:color w:val="000000"/>
          <w:sz w:val="30"/>
          <w:szCs w:val="30"/>
          <w:cs/>
        </w:rPr>
        <w:t>ก่อสร้าง</w:t>
      </w:r>
      <w:r w:rsidR="008F150E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F150E" w:rsidRPr="00D14D28">
        <w:rPr>
          <w:rFonts w:ascii="Angsana New" w:hAnsi="Angsana New" w:hint="cs"/>
          <w:color w:val="000000"/>
          <w:sz w:val="30"/>
          <w:szCs w:val="30"/>
          <w:cs/>
        </w:rPr>
        <w:t>งานปรับปรุงระบบโครงสร้างพื้นฐานและระบบโรงงาน</w:t>
      </w:r>
      <w:r w:rsidR="008F150E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ก่อสร้างโกดังเก็บสินค้าเป็นจำนวนเงินประมาณ </w:t>
      </w:r>
      <w:r w:rsidR="002F60EA">
        <w:rPr>
          <w:rFonts w:ascii="Angsana New" w:hAnsi="Angsana New" w:hint="cs"/>
          <w:color w:val="000000"/>
          <w:sz w:val="30"/>
          <w:szCs w:val="30"/>
          <w:cs/>
        </w:rPr>
        <w:t>43.5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2F60EA">
        <w:rPr>
          <w:rFonts w:ascii="Angsana New" w:hAnsi="Angsana New" w:hint="cs"/>
          <w:color w:val="000000"/>
          <w:sz w:val="30"/>
          <w:szCs w:val="30"/>
          <w:cs/>
        </w:rPr>
        <w:t>21.2</w:t>
      </w:r>
      <w:r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361D4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14D28">
        <w:rPr>
          <w:rFonts w:ascii="Angsana New" w:hAnsi="Angsana New" w:hint="cs"/>
          <w:sz w:val="30"/>
          <w:szCs w:val="30"/>
          <w:cs/>
        </w:rPr>
        <w:t xml:space="preserve"> </w:t>
      </w:r>
      <w:r w:rsidR="002F60EA">
        <w:rPr>
          <w:rFonts w:ascii="Angsana New" w:hAnsi="Angsana New" w:hint="cs"/>
          <w:sz w:val="30"/>
          <w:szCs w:val="30"/>
          <w:cs/>
        </w:rPr>
        <w:t>4.5</w:t>
      </w:r>
      <w:r w:rsidRPr="00D14D28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627CBB" w:rsidRPr="00DD0331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C92609" w:rsidRPr="00DD0331" w:rsidRDefault="00926342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C3F6C" w:rsidRPr="00955D91">
        <w:rPr>
          <w:rFonts w:ascii="Angsana New" w:hAnsi="Angsana New"/>
          <w:color w:val="000000"/>
          <w:sz w:val="30"/>
          <w:szCs w:val="30"/>
        </w:rPr>
        <w:t>4</w:t>
      </w:r>
      <w:r w:rsidR="00955D91" w:rsidRPr="00955D91">
        <w:rPr>
          <w:rFonts w:ascii="Angsana New" w:hAnsi="Angsana New"/>
          <w:color w:val="000000"/>
          <w:sz w:val="30"/>
          <w:szCs w:val="30"/>
        </w:rPr>
        <w:t>4</w:t>
      </w:r>
      <w:r w:rsidRPr="00955D9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955D91" w:rsidRPr="00955D91">
        <w:rPr>
          <w:rFonts w:ascii="Angsana New" w:hAnsi="Angsana New"/>
          <w:color w:val="000000"/>
          <w:sz w:val="30"/>
          <w:szCs w:val="30"/>
        </w:rPr>
        <w:t>5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40427E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63901" w:rsidRDefault="00063901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63901" w:rsidRDefault="00063901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63901" w:rsidRPr="00DD0331" w:rsidRDefault="00063901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912E5" w:rsidRPr="00063901" w:rsidRDefault="00063901" w:rsidP="0006390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63901">
        <w:rPr>
          <w:rFonts w:ascii="Angsana New" w:hAnsi="Angsana New" w:hint="cs"/>
          <w:sz w:val="30"/>
          <w:szCs w:val="30"/>
          <w:cs/>
        </w:rPr>
        <w:lastRenderedPageBreak/>
        <w:t>ในระหว่างงวดสามเดือนสิ้นสุดวันที่</w:t>
      </w:r>
      <w:r w:rsidRPr="00063901">
        <w:rPr>
          <w:rFonts w:ascii="Angsana New" w:hAnsi="Angsana New"/>
          <w:sz w:val="30"/>
          <w:szCs w:val="30"/>
          <w:cs/>
        </w:rPr>
        <w:t xml:space="preserve"> 31 </w:t>
      </w:r>
      <w:r w:rsidRPr="00063901">
        <w:rPr>
          <w:rFonts w:ascii="Angsana New" w:hAnsi="Angsana New" w:hint="cs"/>
          <w:sz w:val="30"/>
          <w:szCs w:val="30"/>
          <w:cs/>
        </w:rPr>
        <w:t>มีนาคม</w:t>
      </w:r>
      <w:r w:rsidRPr="00063901">
        <w:rPr>
          <w:rFonts w:ascii="Angsana New" w:hAnsi="Angsana New"/>
          <w:sz w:val="30"/>
          <w:szCs w:val="30"/>
          <w:cs/>
        </w:rPr>
        <w:t xml:space="preserve"> 2566 </w:t>
      </w:r>
      <w:r w:rsidRPr="00063901">
        <w:rPr>
          <w:rFonts w:ascii="Angsana New" w:hAnsi="Angsana New" w:hint="cs"/>
          <w:sz w:val="30"/>
          <w:szCs w:val="30"/>
          <w:cs/>
        </w:rPr>
        <w:t>บริษัทได้รับวงเงินสินเชื่อเพิ่มเติมจากธนาคารในประเทศสองแห่ง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โดยเป็นวงเงินกู้ยืมระยะสั้นประเภทขาย</w:t>
      </w:r>
      <w:r w:rsidR="0087246B">
        <w:rPr>
          <w:rFonts w:ascii="Angsana New" w:hAnsi="Angsana New" w:hint="cs"/>
          <w:sz w:val="30"/>
          <w:szCs w:val="30"/>
          <w:cs/>
        </w:rPr>
        <w:t>สิทธิเรียกร้องใน</w:t>
      </w:r>
      <w:r w:rsidRPr="00063901">
        <w:rPr>
          <w:rFonts w:ascii="Angsana New" w:hAnsi="Angsana New" w:hint="cs"/>
          <w:sz w:val="30"/>
          <w:szCs w:val="30"/>
          <w:cs/>
        </w:rPr>
        <w:t>ลูกหนี้การค้าจากธนาคารแห่งที่หนึ่งจำนวน</w:t>
      </w:r>
      <w:r w:rsidRPr="00063901">
        <w:rPr>
          <w:rFonts w:ascii="Angsana New" w:hAnsi="Angsana New"/>
          <w:sz w:val="30"/>
          <w:szCs w:val="30"/>
          <w:cs/>
        </w:rPr>
        <w:t xml:space="preserve"> 60 </w:t>
      </w:r>
      <w:r w:rsidRPr="00063901">
        <w:rPr>
          <w:rFonts w:ascii="Angsana New" w:hAnsi="Angsana New" w:hint="cs"/>
          <w:sz w:val="30"/>
          <w:szCs w:val="30"/>
          <w:cs/>
        </w:rPr>
        <w:t>ล้านบาท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และวงเงินกู้ยืมระยะยาวจำนวน</w:t>
      </w:r>
      <w:r w:rsidR="0087246B">
        <w:rPr>
          <w:rFonts w:ascii="Angsana New" w:hAnsi="Angsana New"/>
          <w:sz w:val="30"/>
          <w:szCs w:val="30"/>
          <w:cs/>
        </w:rPr>
        <w:t xml:space="preserve"> </w:t>
      </w:r>
      <w:r w:rsidR="005C4ECB">
        <w:rPr>
          <w:rFonts w:ascii="Angsana New" w:hAnsi="Angsana New" w:hint="cs"/>
          <w:sz w:val="30"/>
          <w:szCs w:val="30"/>
          <w:cs/>
        </w:rPr>
        <w:t>2</w:t>
      </w:r>
      <w:r w:rsidR="0087246B">
        <w:rPr>
          <w:rFonts w:ascii="Angsana New" w:hAnsi="Angsana New" w:hint="cs"/>
          <w:sz w:val="30"/>
          <w:szCs w:val="30"/>
          <w:cs/>
        </w:rPr>
        <w:t>5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ล้านบาทจากธนาคารแห่งที่สองโดยบริษัทได้เบิกเงินกู้ยืมนี้แล้วจำนวน</w:t>
      </w:r>
      <w:r w:rsidRPr="00063901">
        <w:rPr>
          <w:rFonts w:ascii="Angsana New" w:hAnsi="Angsana New"/>
          <w:sz w:val="30"/>
          <w:szCs w:val="30"/>
          <w:cs/>
        </w:rPr>
        <w:t xml:space="preserve"> 19.7 </w:t>
      </w:r>
      <w:r w:rsidRPr="00063901">
        <w:rPr>
          <w:rFonts w:ascii="Angsana New" w:hAnsi="Angsana New" w:hint="cs"/>
          <w:sz w:val="30"/>
          <w:szCs w:val="30"/>
          <w:cs/>
        </w:rPr>
        <w:t>ล้านบาท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เงินกู้ยืมระยะยาวนี้มีอัตราดอกเบี้ยอ้างอิง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/>
          <w:sz w:val="30"/>
          <w:szCs w:val="30"/>
        </w:rPr>
        <w:t xml:space="preserve">MLR </w:t>
      </w:r>
      <w:r w:rsidRPr="00063901">
        <w:rPr>
          <w:rFonts w:ascii="Angsana New" w:hAnsi="Angsana New" w:hint="cs"/>
          <w:sz w:val="30"/>
          <w:szCs w:val="30"/>
          <w:cs/>
        </w:rPr>
        <w:t>โดยครบกำหนดชำระเป็นรายเดือนเดือนละประมาณ</w:t>
      </w:r>
      <w:r w:rsidRPr="00063901">
        <w:rPr>
          <w:rFonts w:ascii="Angsana New" w:hAnsi="Angsana New"/>
          <w:sz w:val="30"/>
          <w:szCs w:val="30"/>
          <w:cs/>
        </w:rPr>
        <w:t xml:space="preserve"> 0.4 </w:t>
      </w:r>
      <w:r w:rsidRPr="00063901">
        <w:rPr>
          <w:rFonts w:ascii="Angsana New" w:hAnsi="Angsana New" w:hint="cs"/>
          <w:sz w:val="30"/>
          <w:szCs w:val="30"/>
          <w:cs/>
        </w:rPr>
        <w:t>ล้านบาทและครบกำหนดงวดสุดท้ายในเดือนธันวาคม</w:t>
      </w:r>
      <w:r w:rsidRPr="00063901">
        <w:rPr>
          <w:rFonts w:ascii="Angsana New" w:hAnsi="Angsana New"/>
          <w:sz w:val="30"/>
          <w:szCs w:val="30"/>
          <w:cs/>
        </w:rPr>
        <w:t xml:space="preserve"> 2570 </w:t>
      </w:r>
      <w:r w:rsidRPr="00063901">
        <w:rPr>
          <w:rFonts w:ascii="Angsana New" w:hAnsi="Angsana New" w:hint="cs"/>
          <w:sz w:val="30"/>
          <w:szCs w:val="30"/>
          <w:cs/>
        </w:rPr>
        <w:t>เงินกู้ยืมนี้มีหลักประกันเป็น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3901">
        <w:rPr>
          <w:rFonts w:ascii="Angsana New" w:hAnsi="Angsana New"/>
          <w:sz w:val="30"/>
          <w:szCs w:val="30"/>
          <w:cs/>
        </w:rPr>
        <w:t xml:space="preserve">(1) </w:t>
      </w:r>
      <w:r w:rsidRPr="00063901">
        <w:rPr>
          <w:rFonts w:ascii="Angsana New" w:hAnsi="Angsana New" w:hint="cs"/>
          <w:sz w:val="30"/>
          <w:szCs w:val="30"/>
          <w:cs/>
        </w:rPr>
        <w:t>ที่ดินและสิ่งปลูกสร้างของกรรมการบางท่านและของบริษัท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3901">
        <w:rPr>
          <w:rFonts w:ascii="Angsana New" w:hAnsi="Angsana New"/>
          <w:sz w:val="30"/>
          <w:szCs w:val="30"/>
          <w:cs/>
        </w:rPr>
        <w:t xml:space="preserve">(2) </w:t>
      </w:r>
      <w:r w:rsidRPr="00063901">
        <w:rPr>
          <w:rFonts w:ascii="Angsana New" w:hAnsi="Angsana New" w:hint="cs"/>
          <w:sz w:val="30"/>
          <w:szCs w:val="30"/>
          <w:cs/>
        </w:rPr>
        <w:t>การค้ำประกันโดยกรรมการบางท่านของบริษัท</w:t>
      </w:r>
      <w:r w:rsidR="0087246B">
        <w:rPr>
          <w:rFonts w:ascii="Angsana New" w:hAnsi="Angsana New"/>
          <w:sz w:val="30"/>
          <w:szCs w:val="30"/>
        </w:rPr>
        <w:t xml:space="preserve"> </w:t>
      </w:r>
      <w:r w:rsidR="0087246B">
        <w:rPr>
          <w:rFonts w:ascii="Angsana New" w:hAnsi="Angsana New" w:hint="cs"/>
          <w:sz w:val="30"/>
          <w:szCs w:val="30"/>
          <w:cs/>
        </w:rPr>
        <w:t>นอกจากนี้ ยังมีเงื่อนไขเกี่ยวกับอัตราส่วนทางการเงินที่บริษัทต้องปฏิบัติตาม</w:t>
      </w:r>
    </w:p>
    <w:p w:rsidR="00B27E9C" w:rsidRPr="007578EE" w:rsidRDefault="00B27E9C" w:rsidP="006B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</w:rPr>
      </w:pPr>
    </w:p>
    <w:p w:rsidR="00C92609" w:rsidRPr="00DD0331" w:rsidRDefault="00CC3F6C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1469C">
        <w:rPr>
          <w:rFonts w:ascii="Angsana New" w:hAnsi="Angsana New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 (</w:t>
      </w:r>
      <w:r w:rsidRPr="0081469C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81469C">
        <w:rPr>
          <w:rFonts w:ascii="Angsana New" w:hAnsi="Angsana New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 100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 ซึ่งในปี 2561 และ 2562 บริษัทได้จ่ายเงินมัดจำดังกล่าวแล้วจำนวน 75 ล้านบาทและ 25 ล้านบาท ตามลำดับ (รวม 100 ล้านบาท)</w:t>
      </w:r>
    </w:p>
    <w:p w:rsidR="002D146E" w:rsidRPr="007578EE" w:rsidRDefault="002D146E" w:rsidP="002D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</w:rPr>
      </w:pPr>
    </w:p>
    <w:p w:rsidR="002D146E" w:rsidRPr="002D146E" w:rsidRDefault="00CC3F6C" w:rsidP="002D146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1469C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Pr="0081469C">
        <w:rPr>
          <w:rFonts w:ascii="Angsana New" w:hAnsi="Angsana New"/>
          <w:color w:val="000000"/>
          <w:sz w:val="30"/>
          <w:szCs w:val="30"/>
        </w:rPr>
        <w:t xml:space="preserve">(SOMEWA) </w:t>
      </w:r>
      <w:r w:rsidRPr="0081469C">
        <w:rPr>
          <w:rFonts w:ascii="Angsana New" w:hAnsi="Angsana New"/>
          <w:color w:val="000000"/>
          <w:sz w:val="30"/>
          <w:szCs w:val="30"/>
          <w:cs/>
        </w:rPr>
        <w:t xml:space="preserve">มีภาระผูกพันจากการซื้อโปรแกรมคอมพิวเตอร์และบริการต่างๆ ที่เกี่ยวข้องเพื่อรองรับธุรกิจการพาณิชย์อิเล็กทรอนิกส์เป็นจำนวนเงินประมาณ </w:t>
      </w:r>
      <w:r w:rsidRPr="004A2223">
        <w:rPr>
          <w:rFonts w:ascii="Angsana New" w:hAnsi="Angsana New"/>
          <w:color w:val="000000"/>
          <w:sz w:val="30"/>
          <w:szCs w:val="30"/>
        </w:rPr>
        <w:t>1.2</w:t>
      </w:r>
      <w:r w:rsidRPr="0081469C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:rsidR="00CC3F6C" w:rsidRPr="007578EE" w:rsidRDefault="00CC3F6C" w:rsidP="006B493F">
      <w:pPr>
        <w:rPr>
          <w:rFonts w:ascii="Angsana New" w:hAnsi="Angsana New"/>
          <w:cs/>
        </w:rPr>
      </w:pPr>
    </w:p>
    <w:p w:rsidR="00463967" w:rsidRPr="00F143BE" w:rsidRDefault="0046396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43B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63967" w:rsidRPr="007578EE" w:rsidRDefault="00463967" w:rsidP="00463967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A657B3" w:rsidRPr="00796F45" w:rsidRDefault="000912E5" w:rsidP="00796F45">
      <w:pPr>
        <w:pStyle w:val="NoSpacing"/>
        <w:numPr>
          <w:ilvl w:val="0"/>
          <w:numId w:val="28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742744">
        <w:rPr>
          <w:rFonts w:ascii="Angsana New" w:hAnsi="Angsana New" w:cs="Angsana New" w:hint="cs"/>
          <w:sz w:val="30"/>
          <w:szCs w:val="30"/>
          <w:cs/>
        </w:rPr>
        <w:t>ในที่ประชุม</w:t>
      </w:r>
      <w:r w:rsidR="007016BD" w:rsidRPr="00742744">
        <w:rPr>
          <w:rFonts w:ascii="Angsana New" w:hAnsi="Angsana New" w:cs="Angsana New" w:hint="cs"/>
          <w:sz w:val="30"/>
          <w:szCs w:val="30"/>
          <w:cs/>
        </w:rPr>
        <w:t>สามัญผู้ถือหุ้น</w:t>
      </w:r>
      <w:r w:rsidRPr="0074274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42744">
        <w:rPr>
          <w:rFonts w:ascii="Angsana New" w:hAnsi="Angsana New" w:cs="Angsana New"/>
          <w:sz w:val="30"/>
          <w:szCs w:val="30"/>
          <w:cs/>
        </w:rPr>
        <w:t>2</w:t>
      </w:r>
      <w:r w:rsidR="00742744" w:rsidRPr="00742744">
        <w:rPr>
          <w:rFonts w:ascii="Angsana New" w:hAnsi="Angsana New" w:cs="Angsana New" w:hint="cs"/>
          <w:sz w:val="30"/>
          <w:szCs w:val="30"/>
          <w:cs/>
        </w:rPr>
        <w:t>0</w:t>
      </w:r>
      <w:r w:rsidRPr="00742744">
        <w:rPr>
          <w:rFonts w:ascii="Angsana New" w:hAnsi="Angsana New" w:cs="Angsana New"/>
          <w:sz w:val="30"/>
          <w:szCs w:val="30"/>
          <w:cs/>
        </w:rPr>
        <w:t xml:space="preserve"> </w:t>
      </w:r>
      <w:r w:rsidR="007016BD" w:rsidRPr="0074274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7427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57B3" w:rsidRPr="00742744">
        <w:rPr>
          <w:rFonts w:ascii="Angsana New" w:hAnsi="Angsana New" w:cs="Angsana New"/>
          <w:sz w:val="30"/>
          <w:szCs w:val="30"/>
          <w:cs/>
        </w:rPr>
        <w:t>256</w:t>
      </w:r>
      <w:r w:rsidR="00742744" w:rsidRPr="00742744">
        <w:rPr>
          <w:rFonts w:ascii="Angsana New" w:hAnsi="Angsana New" w:cs="Angsana New" w:hint="cs"/>
          <w:sz w:val="30"/>
          <w:szCs w:val="30"/>
          <w:cs/>
        </w:rPr>
        <w:t>6</w:t>
      </w:r>
      <w:r w:rsidRPr="00742744">
        <w:rPr>
          <w:rFonts w:ascii="Angsana New" w:hAnsi="Angsana New" w:cs="Angsana New"/>
          <w:sz w:val="30"/>
          <w:szCs w:val="30"/>
          <w:cs/>
        </w:rPr>
        <w:t xml:space="preserve"> </w:t>
      </w:r>
      <w:r w:rsidR="007016BD" w:rsidRPr="00742744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742744">
        <w:rPr>
          <w:rFonts w:ascii="Angsana New" w:hAnsi="Angsana New" w:cs="Angsana New" w:hint="cs"/>
          <w:sz w:val="30"/>
          <w:szCs w:val="30"/>
          <w:cs/>
        </w:rPr>
        <w:t>ได้</w:t>
      </w:r>
      <w:r w:rsidR="00A657B3" w:rsidRPr="00742744">
        <w:rPr>
          <w:rFonts w:ascii="Angsana New" w:hAnsi="Angsana New" w:cs="Angsana New" w:hint="cs"/>
          <w:sz w:val="30"/>
          <w:szCs w:val="30"/>
          <w:cs/>
        </w:rPr>
        <w:t>อนุมัติการ</w:t>
      </w:r>
      <w:r w:rsidR="00A657B3" w:rsidRPr="00742744">
        <w:rPr>
          <w:rFonts w:ascii="Angsana New" w:hAnsi="Angsana New" w:cs="Angsana New"/>
          <w:sz w:val="30"/>
          <w:szCs w:val="30"/>
          <w:cs/>
        </w:rPr>
        <w:t>จ่ายเงินปันผลจากผลการดำเนินงานปี 256</w:t>
      </w:r>
      <w:r w:rsidR="00742744" w:rsidRPr="00742744">
        <w:rPr>
          <w:rFonts w:ascii="Angsana New" w:hAnsi="Angsana New" w:cs="Angsana New" w:hint="cs"/>
          <w:sz w:val="30"/>
          <w:szCs w:val="30"/>
          <w:cs/>
        </w:rPr>
        <w:t>5</w:t>
      </w:r>
      <w:r w:rsidR="00A657B3" w:rsidRPr="00742744">
        <w:rPr>
          <w:rFonts w:ascii="Angsana New" w:hAnsi="Angsana New" w:cs="Angsana New"/>
          <w:sz w:val="30"/>
          <w:szCs w:val="30"/>
          <w:cs/>
        </w:rPr>
        <w:t xml:space="preserve"> ในอัตรา</w:t>
      </w:r>
      <w:r w:rsidR="00A657B3" w:rsidRPr="003C283B">
        <w:rPr>
          <w:rFonts w:ascii="Angsana New" w:hAnsi="Angsana New" w:cs="Angsana New"/>
          <w:sz w:val="30"/>
          <w:szCs w:val="30"/>
          <w:cs/>
        </w:rPr>
        <w:t>หุ้นละ</w:t>
      </w:r>
      <w:r w:rsidR="00A657B3" w:rsidRPr="003C283B">
        <w:rPr>
          <w:rFonts w:ascii="Angsana New" w:hAnsi="Angsana New" w:cs="Angsana New"/>
          <w:sz w:val="30"/>
          <w:szCs w:val="30"/>
        </w:rPr>
        <w:t xml:space="preserve"> 0.0</w:t>
      </w:r>
      <w:r w:rsidR="003C283B" w:rsidRPr="003C283B">
        <w:rPr>
          <w:rFonts w:ascii="Angsana New" w:hAnsi="Angsana New" w:cs="Angsana New"/>
          <w:sz w:val="30"/>
          <w:szCs w:val="30"/>
        </w:rPr>
        <w:t>11</w:t>
      </w:r>
      <w:r w:rsidR="00A657B3" w:rsidRPr="003C283B">
        <w:rPr>
          <w:rFonts w:ascii="Angsana New" w:hAnsi="Angsana New" w:cs="Angsana New"/>
          <w:sz w:val="30"/>
          <w:szCs w:val="30"/>
        </w:rPr>
        <w:t xml:space="preserve"> </w:t>
      </w:r>
      <w:r w:rsidR="00A657B3" w:rsidRPr="003C283B">
        <w:rPr>
          <w:rFonts w:ascii="Angsana New" w:hAnsi="Angsana New" w:cs="Angsana New"/>
          <w:sz w:val="30"/>
          <w:szCs w:val="30"/>
          <w:cs/>
        </w:rPr>
        <w:t>บาท</w:t>
      </w:r>
      <w:r w:rsidR="00A657B3" w:rsidRPr="003C283B">
        <w:rPr>
          <w:rFonts w:ascii="Angsana New" w:hAnsi="Angsana New" w:cs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0.00</w:t>
      </w:r>
      <w:r w:rsidR="003C283B" w:rsidRPr="003C283B">
        <w:rPr>
          <w:rFonts w:ascii="Angsana New" w:hAnsi="Angsana New" w:cs="Angsana New"/>
          <w:sz w:val="30"/>
          <w:szCs w:val="30"/>
        </w:rPr>
        <w:t>53</w:t>
      </w:r>
      <w:r w:rsidR="00A657B3" w:rsidRPr="003C283B">
        <w:rPr>
          <w:rFonts w:ascii="Angsana New" w:hAnsi="Angsana New" w:cs="Angsana New" w:hint="cs"/>
          <w:sz w:val="30"/>
          <w:szCs w:val="30"/>
          <w:cs/>
        </w:rPr>
        <w:t xml:space="preserve"> บาทต่อหุ้นและส่วนที่ไม่ได้รับการส่งเสริมการลงทุน 0.0</w:t>
      </w:r>
      <w:r w:rsidR="003C283B" w:rsidRPr="003C283B">
        <w:rPr>
          <w:rFonts w:ascii="Angsana New" w:hAnsi="Angsana New" w:cs="Angsana New"/>
          <w:sz w:val="30"/>
          <w:szCs w:val="30"/>
        </w:rPr>
        <w:t>057</w:t>
      </w:r>
      <w:r w:rsidR="00A657B3" w:rsidRPr="003C283B">
        <w:rPr>
          <w:rFonts w:ascii="Angsana New" w:hAnsi="Angsana New" w:cs="Angsana New" w:hint="cs"/>
          <w:sz w:val="30"/>
          <w:szCs w:val="30"/>
          <w:cs/>
        </w:rPr>
        <w:t xml:space="preserve"> บาทต่อหุ้น) </w:t>
      </w:r>
      <w:r w:rsidR="00A657B3" w:rsidRPr="003C283B">
        <w:rPr>
          <w:rFonts w:ascii="Angsana New" w:hAnsi="Angsana New" w:cs="Angsana New"/>
          <w:sz w:val="30"/>
          <w:szCs w:val="30"/>
          <w:cs/>
        </w:rPr>
        <w:t>เป็นเงินรวมประมาณ</w:t>
      </w:r>
      <w:r w:rsidR="00A657B3" w:rsidRPr="003C283B">
        <w:rPr>
          <w:rFonts w:ascii="Angsana New" w:hAnsi="Angsana New" w:cs="Angsana New"/>
          <w:sz w:val="30"/>
          <w:szCs w:val="30"/>
        </w:rPr>
        <w:t xml:space="preserve"> </w:t>
      </w:r>
      <w:r w:rsidR="003C283B" w:rsidRPr="003C283B">
        <w:rPr>
          <w:rFonts w:ascii="Angsana New" w:hAnsi="Angsana New" w:cs="Angsana New"/>
          <w:sz w:val="30"/>
          <w:szCs w:val="30"/>
        </w:rPr>
        <w:t>10.55</w:t>
      </w:r>
      <w:r w:rsidR="00A657B3" w:rsidRPr="003C283B">
        <w:rPr>
          <w:rFonts w:ascii="Angsana New" w:hAnsi="Angsana New" w:cs="Angsana New"/>
          <w:sz w:val="30"/>
          <w:szCs w:val="30"/>
        </w:rPr>
        <w:t xml:space="preserve"> </w:t>
      </w:r>
      <w:r w:rsidR="00A657B3" w:rsidRPr="003C283B">
        <w:rPr>
          <w:rFonts w:ascii="Angsana New" w:hAnsi="Angsana New" w:cs="Angsana New"/>
          <w:sz w:val="30"/>
          <w:szCs w:val="30"/>
          <w:cs/>
        </w:rPr>
        <w:t>ล้านบา</w:t>
      </w:r>
      <w:r w:rsidR="00A657B3" w:rsidRPr="003C283B">
        <w:rPr>
          <w:rFonts w:ascii="Angsana New" w:hAnsi="Angsana New" w:cs="Angsana New" w:hint="cs"/>
          <w:sz w:val="30"/>
          <w:szCs w:val="30"/>
          <w:cs/>
        </w:rPr>
        <w:t>ท ให้แก่ผู้ถือหุ้น</w:t>
      </w:r>
      <w:r w:rsidR="00A657B3" w:rsidRPr="003C283B">
        <w:rPr>
          <w:rFonts w:ascii="Angsana New" w:hAnsi="Angsana New" w:cs="Angsana New"/>
          <w:sz w:val="30"/>
          <w:szCs w:val="30"/>
          <w:cs/>
        </w:rPr>
        <w:t>โดยกำหนดจ่ายเงินปันผลในวันที</w:t>
      </w:r>
      <w:r w:rsidR="00A657B3" w:rsidRPr="003C283B">
        <w:rPr>
          <w:rFonts w:ascii="Angsana New" w:hAnsi="Angsana New" w:cs="Angsana New" w:hint="cs"/>
          <w:sz w:val="30"/>
          <w:szCs w:val="30"/>
          <w:cs/>
        </w:rPr>
        <w:t xml:space="preserve">่ </w:t>
      </w:r>
      <w:r w:rsidR="003C283B" w:rsidRPr="003C283B">
        <w:rPr>
          <w:rFonts w:ascii="Angsana New" w:hAnsi="Angsana New" w:cs="Angsana New"/>
          <w:sz w:val="30"/>
          <w:szCs w:val="30"/>
        </w:rPr>
        <w:t>19</w:t>
      </w:r>
      <w:r w:rsidR="00A657B3" w:rsidRPr="003C283B">
        <w:rPr>
          <w:rFonts w:ascii="Angsana New" w:hAnsi="Angsana New" w:cs="Angsana New" w:hint="cs"/>
          <w:sz w:val="30"/>
          <w:szCs w:val="30"/>
          <w:cs/>
        </w:rPr>
        <w:t xml:space="preserve"> พ</w:t>
      </w:r>
      <w:r w:rsidR="00A657B3" w:rsidRPr="003C283B">
        <w:rPr>
          <w:rFonts w:ascii="Angsana New" w:hAnsi="Angsana New" w:cs="Angsana New"/>
          <w:sz w:val="30"/>
          <w:szCs w:val="30"/>
          <w:cs/>
        </w:rPr>
        <w:t>ฤษภาคม 256</w:t>
      </w:r>
      <w:r w:rsidR="003C283B" w:rsidRPr="003C283B">
        <w:rPr>
          <w:rFonts w:ascii="Angsana New" w:hAnsi="Angsana New" w:cs="Angsana New"/>
          <w:sz w:val="30"/>
          <w:szCs w:val="30"/>
        </w:rPr>
        <w:t>6</w:t>
      </w:r>
    </w:p>
    <w:p w:rsidR="00E66D6C" w:rsidRPr="007578EE" w:rsidRDefault="00E66D6C" w:rsidP="00E66D6C">
      <w:pPr>
        <w:pStyle w:val="NoSpacing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E66D6C" w:rsidRPr="00AA20C4" w:rsidRDefault="00742744" w:rsidP="00A657B3">
      <w:pPr>
        <w:pStyle w:val="NoSpacing"/>
        <w:numPr>
          <w:ilvl w:val="0"/>
          <w:numId w:val="28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6571AF">
        <w:rPr>
          <w:rFonts w:asciiTheme="majorBidi" w:hAnsiTheme="majorBidi" w:cstheme="majorBidi"/>
          <w:sz w:val="30"/>
          <w:szCs w:val="30"/>
          <w:cs/>
        </w:rPr>
        <w:t>เมื่อวันที่ 7 เมษายน 2566 ได้เกิดเหตุเพลิงไหม้บางส่วนของพื้นที่โรงงานในส่วนของการผลิต (พื้นที่การพ่นสี) ซึ่งเป็นส่วนของการผลิตเฟอร์นิเจอร์ไม้ยางพารา ณ สำนักงานสาขา 1 อำเภอวังจันทร์ จังหวัดระยอง ทั้งนี้ ผลเสียหายจากเหตุเพลิงไหม้ดังกล่าวในเบื้องต้นประกอบด้วยสินค</w:t>
      </w:r>
      <w:r w:rsidR="00AD5A68">
        <w:rPr>
          <w:rFonts w:asciiTheme="majorBidi" w:hAnsiTheme="majorBidi" w:cstheme="majorBidi"/>
          <w:sz w:val="30"/>
          <w:szCs w:val="30"/>
          <w:cs/>
        </w:rPr>
        <w:t>้าคงเหลือ อาคารและสิ่งปลูกสร้าง</w:t>
      </w:r>
      <w:r w:rsidRPr="006571AF">
        <w:rPr>
          <w:rFonts w:asciiTheme="majorBidi" w:hAnsiTheme="majorBidi" w:cstheme="majorBidi"/>
          <w:sz w:val="30"/>
          <w:szCs w:val="30"/>
          <w:cs/>
        </w:rPr>
        <w:t xml:space="preserve">และเครื่องจักรและอุปกรณ์ซึ่งมีราคาตามบัญชีเป็นจำนวนเงินประมาณ </w:t>
      </w:r>
      <w:r w:rsidR="005D128A">
        <w:rPr>
          <w:rFonts w:asciiTheme="majorBidi" w:hAnsiTheme="majorBidi" w:cstheme="majorBidi" w:hint="cs"/>
          <w:sz w:val="30"/>
          <w:szCs w:val="30"/>
          <w:cs/>
        </w:rPr>
        <w:t xml:space="preserve">77.5 </w:t>
      </w:r>
      <w:r w:rsidR="005D128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D128A">
        <w:rPr>
          <w:rFonts w:asciiTheme="majorBidi" w:hAnsiTheme="majorBidi" w:cstheme="majorBidi" w:hint="cs"/>
          <w:sz w:val="30"/>
          <w:szCs w:val="30"/>
          <w:cs/>
        </w:rPr>
        <w:t xml:space="preserve">30.3 </w:t>
      </w:r>
      <w:r w:rsidRPr="006571AF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5D128A">
        <w:rPr>
          <w:rFonts w:asciiTheme="majorBidi" w:hAnsiTheme="majorBidi" w:cstheme="majorBidi" w:hint="cs"/>
          <w:sz w:val="30"/>
          <w:szCs w:val="30"/>
          <w:cs/>
        </w:rPr>
        <w:t>0.3</w:t>
      </w:r>
      <w:r w:rsidR="005D128A" w:rsidRPr="006571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71AF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(รวมประมาณ </w:t>
      </w:r>
      <w:r w:rsidR="005D128A">
        <w:rPr>
          <w:rFonts w:asciiTheme="majorBidi" w:hAnsiTheme="majorBidi" w:cstheme="majorBidi" w:hint="cs"/>
          <w:sz w:val="30"/>
          <w:szCs w:val="30"/>
          <w:cs/>
        </w:rPr>
        <w:t xml:space="preserve">108.1 </w:t>
      </w:r>
      <w:r w:rsidRPr="006571AF">
        <w:rPr>
          <w:rFonts w:asciiTheme="majorBidi" w:hAnsiTheme="majorBidi" w:cstheme="majorBidi"/>
          <w:sz w:val="30"/>
          <w:szCs w:val="30"/>
          <w:cs/>
        </w:rPr>
        <w:t xml:space="preserve">ล้านบาท) โดยบริษัทได้ทำกรมธรรม์ประกันอัคคีภัยไว้กับบริษัทประกันภัยในประเทศแห่งหนึ่งภายใต้วงเงินเอาประกันภัยตามกรมธรรม์จำนวน </w:t>
      </w:r>
      <w:r w:rsidR="004767E4">
        <w:rPr>
          <w:rFonts w:asciiTheme="majorBidi" w:hAnsiTheme="majorBidi" w:cstheme="majorBidi" w:hint="cs"/>
          <w:sz w:val="30"/>
          <w:szCs w:val="30"/>
          <w:cs/>
        </w:rPr>
        <w:t>546</w:t>
      </w:r>
      <w:r w:rsidR="00D13FA9">
        <w:rPr>
          <w:rFonts w:asciiTheme="majorBidi" w:hAnsiTheme="majorBidi" w:cstheme="majorBidi" w:hint="cs"/>
          <w:sz w:val="30"/>
          <w:szCs w:val="30"/>
          <w:cs/>
        </w:rPr>
        <w:t>.0</w:t>
      </w:r>
      <w:r w:rsidR="009C5B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71AF">
        <w:rPr>
          <w:rFonts w:asciiTheme="majorBidi" w:hAnsiTheme="majorBidi" w:cstheme="majorBidi"/>
          <w:sz w:val="30"/>
          <w:szCs w:val="30"/>
          <w:cs/>
        </w:rPr>
        <w:t>ล้านบาท อย่างไรก็ดี จำนวนเงินที่แน่นอนซึ่งบริษัทจะสามารถเคลมได้กับบริษัทประกันภัยยังอยู่ระหว่างการสำรวจและประเมินโดยบริษัทประกันภัย</w:t>
      </w:r>
      <w:r w:rsidR="00AD5A68">
        <w:rPr>
          <w:rFonts w:asciiTheme="majorBidi" w:hAnsiTheme="majorBidi" w:cstheme="majorBidi" w:hint="cs"/>
          <w:sz w:val="30"/>
          <w:szCs w:val="30"/>
          <w:cs/>
        </w:rPr>
        <w:t>รวมถึงหน่วยงานอื่นที่เกี่ยวข้อง</w:t>
      </w:r>
      <w:r w:rsidRPr="006571AF">
        <w:rPr>
          <w:rFonts w:asciiTheme="majorBidi" w:hAnsiTheme="majorBidi" w:cstheme="majorBidi"/>
          <w:sz w:val="30"/>
          <w:szCs w:val="30"/>
          <w:cs/>
        </w:rPr>
        <w:t>ซึ่งบริษัทยังไม่สามารถคาดการณ์หรือประมาณการได้ ณ ขณะนี้</w:t>
      </w:r>
    </w:p>
    <w:p w:rsidR="00AA20C4" w:rsidRPr="005E46D2" w:rsidRDefault="00AA20C4" w:rsidP="00A657B3">
      <w:pPr>
        <w:pStyle w:val="NoSpacing"/>
        <w:numPr>
          <w:ilvl w:val="0"/>
          <w:numId w:val="28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E46D2">
        <w:rPr>
          <w:rFonts w:ascii="Angsana New" w:hAnsi="Angsana New" w:cs="Angsana New" w:hint="cs"/>
          <w:sz w:val="30"/>
          <w:szCs w:val="30"/>
          <w:cs/>
        </w:rPr>
        <w:lastRenderedPageBreak/>
        <w:t>ในที่ประชุมคณะกรรมการบริษัทเมื่อวันที่</w:t>
      </w:r>
      <w:r w:rsidR="006A3990" w:rsidRPr="005E46D2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5E46D2">
        <w:rPr>
          <w:rFonts w:ascii="Angsana New" w:hAnsi="Angsana New" w:cs="Angsana New"/>
          <w:sz w:val="30"/>
          <w:szCs w:val="30"/>
        </w:rPr>
        <w:t>7</w:t>
      </w:r>
      <w:r w:rsidR="006A3990" w:rsidRPr="005E46D2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5E46D2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6A3990" w:rsidRPr="005E46D2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5E46D2">
        <w:rPr>
          <w:rFonts w:ascii="Angsana New" w:hAnsi="Angsana New" w:cs="Angsana New"/>
          <w:sz w:val="30"/>
          <w:szCs w:val="30"/>
        </w:rPr>
        <w:t>2566</w:t>
      </w:r>
      <w:r w:rsidR="006A3990" w:rsidRPr="005E46D2">
        <w:rPr>
          <w:rFonts w:ascii="Angsana New" w:hAnsi="Angsana New" w:cs="Angsana New" w:hint="cs"/>
          <w:color w:val="FFFFFF" w:themeColor="background1"/>
          <w:sz w:val="30"/>
          <w:szCs w:val="30"/>
          <w:cs/>
        </w:rPr>
        <w:t>-</w:t>
      </w:r>
      <w:r w:rsidRPr="005E46D2">
        <w:rPr>
          <w:rFonts w:ascii="Angsana New" w:hAnsi="Angsana New" w:cs="Angsana New" w:hint="cs"/>
          <w:sz w:val="30"/>
          <w:szCs w:val="30"/>
          <w:cs/>
        </w:rPr>
        <w:t>คณะกรรมการบริษัทได้มีมติอนุมัติ</w:t>
      </w:r>
      <w:r w:rsidR="00777D11" w:rsidRPr="005E46D2">
        <w:rPr>
          <w:rFonts w:ascii="Angsana New" w:hAnsi="Angsana New" w:cs="Angsana New" w:hint="cs"/>
          <w:sz w:val="30"/>
          <w:szCs w:val="30"/>
          <w:cs/>
        </w:rPr>
        <w:t>ในหลักการเกี่ยวกับ</w:t>
      </w:r>
      <w:r w:rsidRPr="005E46D2">
        <w:rPr>
          <w:rFonts w:ascii="Angsana New" w:hAnsi="Angsana New" w:cs="Angsana New" w:hint="cs"/>
          <w:sz w:val="30"/>
          <w:szCs w:val="30"/>
          <w:cs/>
        </w:rPr>
        <w:t>การจัดตั้งบริษัทร่วมทุนในลักษณะของกิจการร่วมค้ากับพันธมิตรทางธุรกิจแห่งหนึ่งจากประเทศจีนเพื่อเป็นการเสริมศักยภาพของกลุ่มบริษัทในการจำหน่ายเฟอร์นิเจอร์ในตลาดต่างประเทศ</w:t>
      </w:r>
      <w:r w:rsidRPr="005E46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46D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E46D2">
        <w:rPr>
          <w:rFonts w:ascii="Angsana New" w:hAnsi="Angsana New" w:cs="Angsana New"/>
          <w:sz w:val="30"/>
          <w:szCs w:val="30"/>
          <w:cs/>
        </w:rPr>
        <w:t xml:space="preserve"> </w:t>
      </w:r>
      <w:r w:rsidR="00777D11" w:rsidRPr="005E46D2">
        <w:rPr>
          <w:rFonts w:ascii="Angsana New" w:hAnsi="Angsana New" w:cs="Angsana New" w:hint="cs"/>
          <w:sz w:val="30"/>
          <w:szCs w:val="30"/>
          <w:cs/>
        </w:rPr>
        <w:t>บริษัทและพันธมิตรดังกล่าวจะมีการหารือเพื่อกำหนดและร่างข้อตกลงการร่วมทุนเป็นลำดับถัดไป</w:t>
      </w:r>
    </w:p>
    <w:p w:rsidR="00E916EF" w:rsidRPr="002B7CED" w:rsidRDefault="00E916EF" w:rsidP="00A657B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9609FC" w:rsidRPr="0048209B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09B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2B7CED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Pr="0048209B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48209B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482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E0981">
        <w:rPr>
          <w:rFonts w:ascii="Angsana New" w:hAnsi="Angsana New" w:hint="cs"/>
          <w:sz w:val="30"/>
          <w:szCs w:val="30"/>
          <w:cs/>
        </w:rPr>
        <w:t>11</w:t>
      </w:r>
      <w:r w:rsidR="0067593C" w:rsidRPr="0048209B">
        <w:rPr>
          <w:rFonts w:ascii="Angsana New" w:hAnsi="Angsana New"/>
          <w:sz w:val="30"/>
          <w:szCs w:val="30"/>
        </w:rPr>
        <w:t xml:space="preserve"> </w:t>
      </w:r>
      <w:r w:rsidR="00B74C64" w:rsidRPr="0048209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A5561" w:rsidRPr="0048209B">
        <w:rPr>
          <w:rFonts w:ascii="Angsana New" w:hAnsi="Angsana New"/>
          <w:sz w:val="30"/>
          <w:szCs w:val="30"/>
          <w:cs/>
        </w:rPr>
        <w:t>25</w:t>
      </w:r>
      <w:r w:rsidR="005A5561" w:rsidRPr="0048209B">
        <w:rPr>
          <w:rFonts w:ascii="Angsana New" w:hAnsi="Angsana New"/>
          <w:sz w:val="30"/>
          <w:szCs w:val="30"/>
        </w:rPr>
        <w:t>6</w:t>
      </w:r>
      <w:r w:rsidR="00CC3F6C">
        <w:rPr>
          <w:rFonts w:ascii="Angsana New" w:hAnsi="Angsana New"/>
          <w:sz w:val="30"/>
          <w:szCs w:val="30"/>
        </w:rPr>
        <w:t>6</w:t>
      </w:r>
    </w:p>
    <w:sectPr w:rsidR="00222462" w:rsidRPr="0048209B" w:rsidSect="00372937">
      <w:footerReference w:type="first" r:id="rId14"/>
      <w:pgSz w:w="11909" w:h="16834" w:code="9"/>
      <w:pgMar w:top="1219" w:right="1134" w:bottom="567" w:left="1440" w:header="992" w:footer="411" w:gutter="0"/>
      <w:pgNumType w:start="18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7FD" w:rsidRDefault="003B37FD">
      <w:r>
        <w:separator/>
      </w:r>
    </w:p>
  </w:endnote>
  <w:endnote w:type="continuationSeparator" w:id="0">
    <w:p w:rsidR="003B37FD" w:rsidRDefault="003B3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F1" w:rsidRDefault="000D558D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0E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0EF1" w:rsidRDefault="00AD0EF1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F1" w:rsidRDefault="00AD0EF1" w:rsidP="006737A8">
    <w:pPr>
      <w:pStyle w:val="Footer"/>
      <w:framePr w:wrap="around" w:vAnchor="text" w:hAnchor="margin" w:xAlign="right" w:y="1"/>
      <w:rPr>
        <w:rStyle w:val="PageNumber"/>
      </w:rPr>
    </w:pPr>
  </w:p>
  <w:p w:rsidR="00AD0EF1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426A50">
      <w:rPr>
        <w:rStyle w:val="PageNumber"/>
        <w:rFonts w:ascii="Angsana New" w:hAnsi="Angsana New"/>
        <w:noProof/>
        <w:sz w:val="30"/>
        <w:szCs w:val="30"/>
      </w:rPr>
      <w:t>21</w: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end"/>
    </w:r>
  </w:p>
  <w:p w:rsidR="00AD0EF1" w:rsidRPr="006F7758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AD0EF1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6C2136">
      <w:rPr>
        <w:rFonts w:ascii="Angsana New" w:hAnsi="Angsana New"/>
        <w:noProof/>
        <w:sz w:val="30"/>
        <w:szCs w:val="30"/>
      </w:rPr>
      <w:t>10</w:t>
    </w:r>
    <w:r w:rsidRPr="001A527B">
      <w:rPr>
        <w:rFonts w:ascii="Angsana New" w:hAnsi="Angsana New"/>
        <w:sz w:val="30"/>
        <w:szCs w:val="30"/>
      </w:rPr>
      <w:fldChar w:fldCharType="end"/>
    </w:r>
  </w:p>
  <w:p w:rsidR="00AD0EF1" w:rsidRPr="00A71887" w:rsidRDefault="00AD0EF1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9157764"/>
      <w:docPartObj>
        <w:docPartGallery w:val="Page Numbers (Bottom of Page)"/>
        <w:docPartUnique/>
      </w:docPartObj>
    </w:sdtPr>
    <w:sdtContent>
      <w:p w:rsidR="00AD0EF1" w:rsidRDefault="000D558D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D0EF1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426A50">
          <w:rPr>
            <w:rStyle w:val="PageNumber"/>
            <w:rFonts w:ascii="Angsana New" w:hAnsi="Angsana New"/>
            <w:noProof/>
            <w:sz w:val="30"/>
            <w:szCs w:val="30"/>
          </w:rPr>
          <w:t>17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:rsidR="00AD0EF1" w:rsidRPr="00A71887" w:rsidRDefault="00AD0EF1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F1" w:rsidRPr="005071D9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D0EF1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26A50"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7FD" w:rsidRDefault="003B37FD">
      <w:r>
        <w:separator/>
      </w:r>
    </w:p>
  </w:footnote>
  <w:footnote w:type="continuationSeparator" w:id="0">
    <w:p w:rsidR="003B37FD" w:rsidRDefault="003B3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F1" w:rsidRPr="005875F9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256</w:t>
    </w:r>
    <w:r>
      <w:rPr>
        <w:rFonts w:ascii="Angsana New" w:hAnsi="Angsana New"/>
        <w:b/>
        <w:bCs/>
        <w:sz w:val="32"/>
        <w:szCs w:val="32"/>
      </w:rPr>
      <w:t xml:space="preserve">5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</w:t>
    </w:r>
    <w:r>
      <w:rPr>
        <w:rFonts w:ascii="Angsana New" w:hAnsi="Angsana New"/>
        <w:b/>
        <w:bCs/>
        <w:sz w:val="32"/>
        <w:szCs w:val="32"/>
      </w:rPr>
      <w:t>5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AD0EF1" w:rsidRPr="007A1795" w:rsidRDefault="00AD0EF1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F1" w:rsidRPr="005875F9" w:rsidRDefault="00AD0EF1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AD0EF1" w:rsidRPr="00672E23" w:rsidRDefault="00AD0EF1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AD0EF1" w:rsidRPr="00D03286" w:rsidRDefault="00AD0EF1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>1 มีนาคม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AD0EF1" w:rsidRDefault="00AD0EF1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</w:t>
    </w:r>
    <w:r>
      <w:rPr>
        <w:rFonts w:ascii="Angsana New" w:hAnsi="Angsana New"/>
        <w:b/>
        <w:bCs/>
        <w:sz w:val="32"/>
        <w:szCs w:val="32"/>
      </w:rPr>
      <w:t>5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AD0EF1" w:rsidRPr="00F11938" w:rsidRDefault="00AD0EF1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4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5"/>
  </w:num>
  <w:num w:numId="22">
    <w:abstractNumId w:val="10"/>
  </w:num>
  <w:num w:numId="23">
    <w:abstractNumId w:val="14"/>
  </w:num>
  <w:num w:numId="24">
    <w:abstractNumId w:val="15"/>
  </w:num>
  <w:num w:numId="25">
    <w:abstractNumId w:val="26"/>
  </w:num>
  <w:num w:numId="26">
    <w:abstractNumId w:val="22"/>
  </w:num>
  <w:num w:numId="27">
    <w:abstractNumId w:val="22"/>
  </w:num>
  <w:num w:numId="28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2433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6BD"/>
    <w:rsid w:val="000128F2"/>
    <w:rsid w:val="00012BAA"/>
    <w:rsid w:val="00012CBB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51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E04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5DB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05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3D8"/>
    <w:rsid w:val="00084564"/>
    <w:rsid w:val="00085083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80B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54F"/>
    <w:rsid w:val="000A1842"/>
    <w:rsid w:val="000A2064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909"/>
    <w:rsid w:val="000A6AA2"/>
    <w:rsid w:val="000A6BC9"/>
    <w:rsid w:val="000A6EEB"/>
    <w:rsid w:val="000A7098"/>
    <w:rsid w:val="000A7A78"/>
    <w:rsid w:val="000A7F79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DDA"/>
    <w:rsid w:val="000C21E0"/>
    <w:rsid w:val="000C30C6"/>
    <w:rsid w:val="000C3EA4"/>
    <w:rsid w:val="000C4350"/>
    <w:rsid w:val="000C4970"/>
    <w:rsid w:val="000C502A"/>
    <w:rsid w:val="000C517E"/>
    <w:rsid w:val="000C52D7"/>
    <w:rsid w:val="000C5B47"/>
    <w:rsid w:val="000C61A5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B3"/>
    <w:rsid w:val="001305CC"/>
    <w:rsid w:val="0013077C"/>
    <w:rsid w:val="001313FF"/>
    <w:rsid w:val="00131943"/>
    <w:rsid w:val="00131ADB"/>
    <w:rsid w:val="00132278"/>
    <w:rsid w:val="0013245C"/>
    <w:rsid w:val="00132480"/>
    <w:rsid w:val="0013275E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F03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8EA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0D69"/>
    <w:rsid w:val="00181226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FF1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4DB"/>
    <w:rsid w:val="001C382D"/>
    <w:rsid w:val="001C39F3"/>
    <w:rsid w:val="001C3EDB"/>
    <w:rsid w:val="001C3FCF"/>
    <w:rsid w:val="001C40A6"/>
    <w:rsid w:val="001C4144"/>
    <w:rsid w:val="001C4536"/>
    <w:rsid w:val="001C4538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422"/>
    <w:rsid w:val="001F25A9"/>
    <w:rsid w:val="001F2959"/>
    <w:rsid w:val="001F2F7A"/>
    <w:rsid w:val="001F3491"/>
    <w:rsid w:val="001F368C"/>
    <w:rsid w:val="001F38C5"/>
    <w:rsid w:val="001F3913"/>
    <w:rsid w:val="001F3DA9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0CA5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E52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A9E"/>
    <w:rsid w:val="00233EAD"/>
    <w:rsid w:val="00234002"/>
    <w:rsid w:val="0023491C"/>
    <w:rsid w:val="00235344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37FC"/>
    <w:rsid w:val="002439DE"/>
    <w:rsid w:val="00243F3C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8CA"/>
    <w:rsid w:val="00254943"/>
    <w:rsid w:val="00254B73"/>
    <w:rsid w:val="00254BA2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0C98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B7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7C4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FDC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7F9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46E"/>
    <w:rsid w:val="002D1485"/>
    <w:rsid w:val="002D1623"/>
    <w:rsid w:val="002D2034"/>
    <w:rsid w:val="002D20EE"/>
    <w:rsid w:val="002D23A8"/>
    <w:rsid w:val="002D27D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335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27C8F"/>
    <w:rsid w:val="00327C9E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82D"/>
    <w:rsid w:val="00334A37"/>
    <w:rsid w:val="00334FF2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7CD"/>
    <w:rsid w:val="00361C19"/>
    <w:rsid w:val="00361D42"/>
    <w:rsid w:val="0036213E"/>
    <w:rsid w:val="00362313"/>
    <w:rsid w:val="00362458"/>
    <w:rsid w:val="00362675"/>
    <w:rsid w:val="00362708"/>
    <w:rsid w:val="003643B5"/>
    <w:rsid w:val="003646F7"/>
    <w:rsid w:val="00364B2E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9E5"/>
    <w:rsid w:val="00371A56"/>
    <w:rsid w:val="00371C20"/>
    <w:rsid w:val="00371D6B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1BD1"/>
    <w:rsid w:val="00381BDD"/>
    <w:rsid w:val="00381BF9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720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260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289C"/>
    <w:rsid w:val="003B3779"/>
    <w:rsid w:val="003B37FD"/>
    <w:rsid w:val="003B3ED9"/>
    <w:rsid w:val="003B40B5"/>
    <w:rsid w:val="003B4200"/>
    <w:rsid w:val="003B448D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D9"/>
    <w:rsid w:val="003C0EAE"/>
    <w:rsid w:val="003C0FB9"/>
    <w:rsid w:val="003C1245"/>
    <w:rsid w:val="003C1B74"/>
    <w:rsid w:val="003C283B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5FA4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95A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982"/>
    <w:rsid w:val="00483DD8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1B3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3F28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6B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66B1"/>
    <w:rsid w:val="004D6986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7F"/>
    <w:rsid w:val="004E2685"/>
    <w:rsid w:val="004E2750"/>
    <w:rsid w:val="004E291C"/>
    <w:rsid w:val="004E2B4F"/>
    <w:rsid w:val="004E33AC"/>
    <w:rsid w:val="004E3601"/>
    <w:rsid w:val="004E37A4"/>
    <w:rsid w:val="004E3E5F"/>
    <w:rsid w:val="004E40DA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A3A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0CF6"/>
    <w:rsid w:val="00521151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925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5D80"/>
    <w:rsid w:val="00555E7E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591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856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0DF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9E1"/>
    <w:rsid w:val="00626107"/>
    <w:rsid w:val="006270B5"/>
    <w:rsid w:val="006273C9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90C"/>
    <w:rsid w:val="006349CB"/>
    <w:rsid w:val="00634C19"/>
    <w:rsid w:val="00635047"/>
    <w:rsid w:val="00635118"/>
    <w:rsid w:val="0063540F"/>
    <w:rsid w:val="006356D4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57B13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B7D"/>
    <w:rsid w:val="00664E5D"/>
    <w:rsid w:val="00665939"/>
    <w:rsid w:val="00665F9C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1B48"/>
    <w:rsid w:val="0067247A"/>
    <w:rsid w:val="00672513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8DA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C73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15B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CC8"/>
    <w:rsid w:val="006B7D3D"/>
    <w:rsid w:val="006B7ECC"/>
    <w:rsid w:val="006C0551"/>
    <w:rsid w:val="006C0787"/>
    <w:rsid w:val="006C0901"/>
    <w:rsid w:val="006C0C5E"/>
    <w:rsid w:val="006C0CB6"/>
    <w:rsid w:val="006C1C4F"/>
    <w:rsid w:val="006C2136"/>
    <w:rsid w:val="006C23E7"/>
    <w:rsid w:val="006C2FE7"/>
    <w:rsid w:val="006C356A"/>
    <w:rsid w:val="006C3621"/>
    <w:rsid w:val="006C39B8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378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8B8"/>
    <w:rsid w:val="006F59CD"/>
    <w:rsid w:val="006F5B5C"/>
    <w:rsid w:val="006F6660"/>
    <w:rsid w:val="006F6A30"/>
    <w:rsid w:val="006F6A85"/>
    <w:rsid w:val="006F6D09"/>
    <w:rsid w:val="006F7491"/>
    <w:rsid w:val="006F7758"/>
    <w:rsid w:val="006F7E30"/>
    <w:rsid w:val="00700206"/>
    <w:rsid w:val="007003BF"/>
    <w:rsid w:val="0070048C"/>
    <w:rsid w:val="00700522"/>
    <w:rsid w:val="00700990"/>
    <w:rsid w:val="00701647"/>
    <w:rsid w:val="007016BD"/>
    <w:rsid w:val="00701BFD"/>
    <w:rsid w:val="007024AE"/>
    <w:rsid w:val="00702746"/>
    <w:rsid w:val="00702976"/>
    <w:rsid w:val="00702ADF"/>
    <w:rsid w:val="00702D61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442"/>
    <w:rsid w:val="0071799C"/>
    <w:rsid w:val="00717EB8"/>
    <w:rsid w:val="00720266"/>
    <w:rsid w:val="00720308"/>
    <w:rsid w:val="0072035E"/>
    <w:rsid w:val="0072055C"/>
    <w:rsid w:val="0072065A"/>
    <w:rsid w:val="00720764"/>
    <w:rsid w:val="007207E9"/>
    <w:rsid w:val="007207F5"/>
    <w:rsid w:val="0072092D"/>
    <w:rsid w:val="00720954"/>
    <w:rsid w:val="0072163B"/>
    <w:rsid w:val="00721895"/>
    <w:rsid w:val="00721B7A"/>
    <w:rsid w:val="00721F37"/>
    <w:rsid w:val="00722ACB"/>
    <w:rsid w:val="00722C6E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529F"/>
    <w:rsid w:val="007254D7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500"/>
    <w:rsid w:val="00736523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CE0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6F7"/>
    <w:rsid w:val="00747837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D11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31EB"/>
    <w:rsid w:val="00793A4C"/>
    <w:rsid w:val="00793AA7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4FBF"/>
    <w:rsid w:val="007A516C"/>
    <w:rsid w:val="007A559F"/>
    <w:rsid w:val="007A58AD"/>
    <w:rsid w:val="007A5CDB"/>
    <w:rsid w:val="007A64C5"/>
    <w:rsid w:val="007A6745"/>
    <w:rsid w:val="007A6E53"/>
    <w:rsid w:val="007A6E78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3A9C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25A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8A4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D88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551"/>
    <w:rsid w:val="007E2AD1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82E"/>
    <w:rsid w:val="007E6DAB"/>
    <w:rsid w:val="007E6F98"/>
    <w:rsid w:val="007E72C7"/>
    <w:rsid w:val="007E78BE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ABC"/>
    <w:rsid w:val="008003C5"/>
    <w:rsid w:val="0080094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4F4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889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0C2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7156"/>
    <w:rsid w:val="008472F1"/>
    <w:rsid w:val="00847642"/>
    <w:rsid w:val="008478B0"/>
    <w:rsid w:val="008479FF"/>
    <w:rsid w:val="00847C38"/>
    <w:rsid w:val="00847C99"/>
    <w:rsid w:val="00847DE2"/>
    <w:rsid w:val="00847E26"/>
    <w:rsid w:val="00847FA4"/>
    <w:rsid w:val="00850816"/>
    <w:rsid w:val="00850F5D"/>
    <w:rsid w:val="0085118B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04D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46B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5C14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587"/>
    <w:rsid w:val="00880A3C"/>
    <w:rsid w:val="008811FC"/>
    <w:rsid w:val="00881218"/>
    <w:rsid w:val="0088121A"/>
    <w:rsid w:val="0088128B"/>
    <w:rsid w:val="0088146C"/>
    <w:rsid w:val="008819FC"/>
    <w:rsid w:val="00881BE2"/>
    <w:rsid w:val="00881C0C"/>
    <w:rsid w:val="00881C42"/>
    <w:rsid w:val="00881E9E"/>
    <w:rsid w:val="008824CF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5B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3F1C"/>
    <w:rsid w:val="008C45F1"/>
    <w:rsid w:val="008C482D"/>
    <w:rsid w:val="008C4FF9"/>
    <w:rsid w:val="008C5494"/>
    <w:rsid w:val="008C562F"/>
    <w:rsid w:val="008C581B"/>
    <w:rsid w:val="008C584E"/>
    <w:rsid w:val="008C646D"/>
    <w:rsid w:val="008C70FB"/>
    <w:rsid w:val="008D017D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3E9"/>
    <w:rsid w:val="008E6689"/>
    <w:rsid w:val="008E66BE"/>
    <w:rsid w:val="008E67B9"/>
    <w:rsid w:val="008E7694"/>
    <w:rsid w:val="008F150E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39C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CAD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72C"/>
    <w:rsid w:val="00920B6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C0B"/>
    <w:rsid w:val="00922D57"/>
    <w:rsid w:val="00923239"/>
    <w:rsid w:val="0092359B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0D7A"/>
    <w:rsid w:val="009515F9"/>
    <w:rsid w:val="0095188F"/>
    <w:rsid w:val="0095199B"/>
    <w:rsid w:val="00951AB8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D91"/>
    <w:rsid w:val="00955E4E"/>
    <w:rsid w:val="00955FA3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C1E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5045"/>
    <w:rsid w:val="00985C93"/>
    <w:rsid w:val="00985E4F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9A1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8DD"/>
    <w:rsid w:val="009B3C4E"/>
    <w:rsid w:val="009B47B0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1E9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A87"/>
    <w:rsid w:val="009F61D4"/>
    <w:rsid w:val="009F6408"/>
    <w:rsid w:val="009F643F"/>
    <w:rsid w:val="009F6A94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676"/>
    <w:rsid w:val="00A038A2"/>
    <w:rsid w:val="00A039A3"/>
    <w:rsid w:val="00A03E6F"/>
    <w:rsid w:val="00A040D8"/>
    <w:rsid w:val="00A042CD"/>
    <w:rsid w:val="00A04433"/>
    <w:rsid w:val="00A04497"/>
    <w:rsid w:val="00A044EF"/>
    <w:rsid w:val="00A04595"/>
    <w:rsid w:val="00A04941"/>
    <w:rsid w:val="00A04D43"/>
    <w:rsid w:val="00A054DC"/>
    <w:rsid w:val="00A05705"/>
    <w:rsid w:val="00A059F8"/>
    <w:rsid w:val="00A05B0E"/>
    <w:rsid w:val="00A0602C"/>
    <w:rsid w:val="00A06311"/>
    <w:rsid w:val="00A0658B"/>
    <w:rsid w:val="00A065C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1EB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609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1F94"/>
    <w:rsid w:val="00A321E9"/>
    <w:rsid w:val="00A32293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E65"/>
    <w:rsid w:val="00A6018A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AC0"/>
    <w:rsid w:val="00A64C50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67AC8"/>
    <w:rsid w:val="00A709C2"/>
    <w:rsid w:val="00A70D82"/>
    <w:rsid w:val="00A71332"/>
    <w:rsid w:val="00A715D4"/>
    <w:rsid w:val="00A717B5"/>
    <w:rsid w:val="00A71887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0C4"/>
    <w:rsid w:val="00AA2F35"/>
    <w:rsid w:val="00AA2F41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4F26"/>
    <w:rsid w:val="00AA561E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EF1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2CC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0F7"/>
    <w:rsid w:val="00B6573C"/>
    <w:rsid w:val="00B658E3"/>
    <w:rsid w:val="00B65C8B"/>
    <w:rsid w:val="00B65D0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7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6BE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34"/>
    <w:rsid w:val="00BA0FE6"/>
    <w:rsid w:val="00BA19D9"/>
    <w:rsid w:val="00BA2377"/>
    <w:rsid w:val="00BA26A9"/>
    <w:rsid w:val="00BA2A11"/>
    <w:rsid w:val="00BA2E71"/>
    <w:rsid w:val="00BA2FB7"/>
    <w:rsid w:val="00BA3016"/>
    <w:rsid w:val="00BA32FA"/>
    <w:rsid w:val="00BA3344"/>
    <w:rsid w:val="00BA3559"/>
    <w:rsid w:val="00BA3759"/>
    <w:rsid w:val="00BA3E92"/>
    <w:rsid w:val="00BA4049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367"/>
    <w:rsid w:val="00BC564B"/>
    <w:rsid w:val="00BC59FA"/>
    <w:rsid w:val="00BC6198"/>
    <w:rsid w:val="00BC635C"/>
    <w:rsid w:val="00BC65FF"/>
    <w:rsid w:val="00BC6A79"/>
    <w:rsid w:val="00BC6B5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AC0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6BCA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48A9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BD0"/>
    <w:rsid w:val="00C36E97"/>
    <w:rsid w:val="00C371FD"/>
    <w:rsid w:val="00C376B1"/>
    <w:rsid w:val="00C37AB9"/>
    <w:rsid w:val="00C37F5A"/>
    <w:rsid w:val="00C40463"/>
    <w:rsid w:val="00C40699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D60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5F79"/>
    <w:rsid w:val="00C460B8"/>
    <w:rsid w:val="00C4649B"/>
    <w:rsid w:val="00C46A02"/>
    <w:rsid w:val="00C46CAC"/>
    <w:rsid w:val="00C46CED"/>
    <w:rsid w:val="00C47473"/>
    <w:rsid w:val="00C47BEB"/>
    <w:rsid w:val="00C47C34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B28"/>
    <w:rsid w:val="00C61180"/>
    <w:rsid w:val="00C61698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108"/>
    <w:rsid w:val="00C70344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1E0"/>
    <w:rsid w:val="00C9737D"/>
    <w:rsid w:val="00C977BC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70B"/>
    <w:rsid w:val="00CA695A"/>
    <w:rsid w:val="00CA6969"/>
    <w:rsid w:val="00CA6CE5"/>
    <w:rsid w:val="00CA6DC4"/>
    <w:rsid w:val="00CA75EA"/>
    <w:rsid w:val="00CA776A"/>
    <w:rsid w:val="00CA7F78"/>
    <w:rsid w:val="00CA7FC9"/>
    <w:rsid w:val="00CB0213"/>
    <w:rsid w:val="00CB0398"/>
    <w:rsid w:val="00CB048C"/>
    <w:rsid w:val="00CB063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D4F"/>
    <w:rsid w:val="00CC7E47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3D5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E7FC3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BC1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3B5"/>
    <w:rsid w:val="00D24764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073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0DF0"/>
    <w:rsid w:val="00D41B83"/>
    <w:rsid w:val="00D41D03"/>
    <w:rsid w:val="00D4209E"/>
    <w:rsid w:val="00D427A9"/>
    <w:rsid w:val="00D42A95"/>
    <w:rsid w:val="00D42B82"/>
    <w:rsid w:val="00D43659"/>
    <w:rsid w:val="00D436FF"/>
    <w:rsid w:val="00D43854"/>
    <w:rsid w:val="00D43CD1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D7F"/>
    <w:rsid w:val="00D50F8A"/>
    <w:rsid w:val="00D515F5"/>
    <w:rsid w:val="00D51E0D"/>
    <w:rsid w:val="00D52113"/>
    <w:rsid w:val="00D523C9"/>
    <w:rsid w:val="00D52472"/>
    <w:rsid w:val="00D52B9D"/>
    <w:rsid w:val="00D52F39"/>
    <w:rsid w:val="00D53B7A"/>
    <w:rsid w:val="00D53BAC"/>
    <w:rsid w:val="00D53D87"/>
    <w:rsid w:val="00D53DAF"/>
    <w:rsid w:val="00D542D4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7F1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662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0EA6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9A"/>
    <w:rsid w:val="00DA5E85"/>
    <w:rsid w:val="00DA5EBD"/>
    <w:rsid w:val="00DA6C1E"/>
    <w:rsid w:val="00DA7310"/>
    <w:rsid w:val="00DA7339"/>
    <w:rsid w:val="00DA7349"/>
    <w:rsid w:val="00DA76DF"/>
    <w:rsid w:val="00DA7CD9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0C79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3AB"/>
    <w:rsid w:val="00E014CC"/>
    <w:rsid w:val="00E015B8"/>
    <w:rsid w:val="00E0168E"/>
    <w:rsid w:val="00E01F00"/>
    <w:rsid w:val="00E01FBC"/>
    <w:rsid w:val="00E02144"/>
    <w:rsid w:val="00E02B66"/>
    <w:rsid w:val="00E02FC7"/>
    <w:rsid w:val="00E032C5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49F6"/>
    <w:rsid w:val="00E3529B"/>
    <w:rsid w:val="00E356D9"/>
    <w:rsid w:val="00E3595F"/>
    <w:rsid w:val="00E35E94"/>
    <w:rsid w:val="00E36350"/>
    <w:rsid w:val="00E36CF1"/>
    <w:rsid w:val="00E372A0"/>
    <w:rsid w:val="00E3757E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C3C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3D0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343"/>
    <w:rsid w:val="00E6069B"/>
    <w:rsid w:val="00E607B7"/>
    <w:rsid w:val="00E60A3C"/>
    <w:rsid w:val="00E60A41"/>
    <w:rsid w:val="00E60C05"/>
    <w:rsid w:val="00E60CC2"/>
    <w:rsid w:val="00E6132C"/>
    <w:rsid w:val="00E616F4"/>
    <w:rsid w:val="00E61B08"/>
    <w:rsid w:val="00E620CA"/>
    <w:rsid w:val="00E6219F"/>
    <w:rsid w:val="00E624C0"/>
    <w:rsid w:val="00E62755"/>
    <w:rsid w:val="00E62AA1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EE"/>
    <w:rsid w:val="00E91E4A"/>
    <w:rsid w:val="00E92CFB"/>
    <w:rsid w:val="00E92EF5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489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02CC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D09"/>
    <w:rsid w:val="00EB5FDE"/>
    <w:rsid w:val="00EB602C"/>
    <w:rsid w:val="00EB690F"/>
    <w:rsid w:val="00EB6D21"/>
    <w:rsid w:val="00EB6F8A"/>
    <w:rsid w:val="00EB713C"/>
    <w:rsid w:val="00EB714F"/>
    <w:rsid w:val="00EB7A87"/>
    <w:rsid w:val="00EB7D60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4028"/>
    <w:rsid w:val="00F1402A"/>
    <w:rsid w:val="00F14208"/>
    <w:rsid w:val="00F142D8"/>
    <w:rsid w:val="00F143BE"/>
    <w:rsid w:val="00F1454D"/>
    <w:rsid w:val="00F14802"/>
    <w:rsid w:val="00F14D3B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A13"/>
    <w:rsid w:val="00F34D87"/>
    <w:rsid w:val="00F352F7"/>
    <w:rsid w:val="00F35685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DDF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2A6"/>
    <w:rsid w:val="00F85E05"/>
    <w:rsid w:val="00F86416"/>
    <w:rsid w:val="00F86605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3DA4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5692"/>
    <w:rsid w:val="00FA60BD"/>
    <w:rsid w:val="00FA6190"/>
    <w:rsid w:val="00FA6408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B16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5EDC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2433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6E47-4048-4CF0-A713-36C24D3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1309</TotalTime>
  <Pages>21</Pages>
  <Words>6025</Words>
  <Characters>24300</Characters>
  <Application>Microsoft Office Word</Application>
  <DocSecurity>0</DocSecurity>
  <Lines>202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Suraphap</cp:lastModifiedBy>
  <cp:revision>352</cp:revision>
  <cp:lastPrinted>2023-05-08T03:26:00Z</cp:lastPrinted>
  <dcterms:created xsi:type="dcterms:W3CDTF">2022-03-08T06:57:00Z</dcterms:created>
  <dcterms:modified xsi:type="dcterms:W3CDTF">2023-05-08T03:41:00Z</dcterms:modified>
</cp:coreProperties>
</file>