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99" w:type="dxa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F1598F" w14:paraId="6BD06CC3" w14:textId="77777777" w:rsidTr="00E10EFF">
        <w:tc>
          <w:tcPr>
            <w:tcW w:w="1278" w:type="dxa"/>
          </w:tcPr>
          <w:p w14:paraId="2EEF05FC" w14:textId="77777777" w:rsidR="00562CEB" w:rsidRPr="00F1598F" w:rsidRDefault="00562CEB" w:rsidP="00A9166C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GoBack"/>
            <w:bookmarkEnd w:id="0"/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2C55909" w14:textId="77777777" w:rsidR="00562CEB" w:rsidRPr="00F1598F" w:rsidRDefault="00562CEB" w:rsidP="00A9166C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F56280" w14:textId="77777777" w:rsidR="00562CEB" w:rsidRPr="00F1598F" w:rsidRDefault="00562CEB" w:rsidP="00A9166C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562CEB" w:rsidRPr="00F1598F" w14:paraId="2066BDC9" w14:textId="77777777" w:rsidTr="00E10EFF">
        <w:trPr>
          <w:trHeight w:val="70"/>
        </w:trPr>
        <w:tc>
          <w:tcPr>
            <w:tcW w:w="1278" w:type="dxa"/>
          </w:tcPr>
          <w:p w14:paraId="35E971BF" w14:textId="77777777" w:rsidR="00562CEB" w:rsidRPr="00F1598F" w:rsidRDefault="00562CEB" w:rsidP="00A9166C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BD7E6F" w14:textId="77777777" w:rsidR="00562CEB" w:rsidRPr="00F1598F" w:rsidRDefault="00562CEB" w:rsidP="00A9166C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BA83E32" w14:textId="77777777" w:rsidR="00562CEB" w:rsidRPr="00F1598F" w:rsidRDefault="00562CEB" w:rsidP="00A9166C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B51DED" w:rsidRPr="00F1598F" w14:paraId="2E1833D9" w14:textId="77777777" w:rsidTr="00E10EFF">
        <w:tc>
          <w:tcPr>
            <w:tcW w:w="1278" w:type="dxa"/>
          </w:tcPr>
          <w:p w14:paraId="208B95A6" w14:textId="77777777" w:rsidR="00B51DED" w:rsidRPr="00F1598F" w:rsidRDefault="00B51DED" w:rsidP="00B51DED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1" w:name="_Hlk54780983"/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F8BBAD" w14:textId="77777777" w:rsidR="00B51DED" w:rsidRPr="00F1598F" w:rsidRDefault="00B51DED" w:rsidP="00B51DED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244A26E" w14:textId="4BD29247" w:rsidR="00B51DED" w:rsidRPr="00F1598F" w:rsidRDefault="00B51DED" w:rsidP="00E10EFF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51DED" w:rsidRPr="00F1598F" w14:paraId="7B5F1DDB" w14:textId="77777777" w:rsidTr="00E10EFF">
        <w:tc>
          <w:tcPr>
            <w:tcW w:w="1278" w:type="dxa"/>
          </w:tcPr>
          <w:p w14:paraId="7189D628" w14:textId="77777777" w:rsidR="00B51DED" w:rsidRPr="00F1598F" w:rsidRDefault="00B51DED" w:rsidP="00B51DED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E9C3ED" w14:textId="77777777" w:rsidR="00B51DED" w:rsidRPr="00F1598F" w:rsidRDefault="00B51DED" w:rsidP="00B51DED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0E3DA1" w14:textId="3779C121" w:rsidR="00B51DED" w:rsidRPr="00F1598F" w:rsidRDefault="00B51DED" w:rsidP="00B51DED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51DED" w:rsidRPr="00F1598F" w14:paraId="1F1FF23B" w14:textId="77777777" w:rsidTr="00E10EFF">
        <w:tc>
          <w:tcPr>
            <w:tcW w:w="1278" w:type="dxa"/>
          </w:tcPr>
          <w:p w14:paraId="0B0948A2" w14:textId="77777777" w:rsidR="00B51DED" w:rsidRPr="00F1598F" w:rsidRDefault="00B51DED" w:rsidP="00B51DED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341BE1" w14:textId="77777777" w:rsidR="00B51DED" w:rsidRPr="00F1598F" w:rsidRDefault="00B51DED" w:rsidP="00B51DED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01E8D50" w14:textId="06C0D458" w:rsidR="00B51DED" w:rsidRPr="00F1598F" w:rsidRDefault="00B51DED" w:rsidP="00B51DED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D7B7B" w:rsidRPr="00F1598F" w14:paraId="477A152A" w14:textId="77777777" w:rsidTr="00E10EFF">
        <w:tc>
          <w:tcPr>
            <w:tcW w:w="1278" w:type="dxa"/>
          </w:tcPr>
          <w:p w14:paraId="279C95CE" w14:textId="77777777" w:rsidR="00DD7B7B" w:rsidRPr="00F1598F" w:rsidRDefault="00DD7B7B" w:rsidP="00DD7B7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2BC78B" w14:textId="77777777" w:rsidR="00DD7B7B" w:rsidRPr="00F1598F" w:rsidRDefault="00DD7B7B" w:rsidP="00DD7B7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92F2D1" w14:textId="702C5BEE" w:rsidR="00DD7B7B" w:rsidRPr="00F1598F" w:rsidRDefault="00DD7B7B" w:rsidP="00DD7B7B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และบริษัทร่วม</w:t>
            </w:r>
          </w:p>
        </w:tc>
      </w:tr>
      <w:tr w:rsidR="00B557A3" w:rsidRPr="00F1598F" w14:paraId="5F3B34C3" w14:textId="77777777" w:rsidTr="00E10EFF">
        <w:tc>
          <w:tcPr>
            <w:tcW w:w="1278" w:type="dxa"/>
          </w:tcPr>
          <w:p w14:paraId="318AD2E9" w14:textId="77777777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CA08A4" w14:textId="77777777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2BA46CF" w14:textId="5C537134" w:rsidR="00B557A3" w:rsidRPr="00E10EFF" w:rsidRDefault="00B557A3" w:rsidP="00E10EFF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557A3" w:rsidRPr="00F1598F" w14:paraId="00481E14" w14:textId="77777777" w:rsidTr="00E10EFF">
        <w:tc>
          <w:tcPr>
            <w:tcW w:w="1278" w:type="dxa"/>
            <w:shd w:val="clear" w:color="auto" w:fill="auto"/>
          </w:tcPr>
          <w:p w14:paraId="16A7EF72" w14:textId="7CB233FD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99B67D" w14:textId="77777777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AFABD96" w14:textId="7F2438A9" w:rsidR="00B557A3" w:rsidRPr="00F1598F" w:rsidRDefault="00B557A3" w:rsidP="00E10EFF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557A3" w:rsidRPr="00F1598F" w14:paraId="6E6F8640" w14:textId="77777777" w:rsidTr="00E10EFF">
        <w:tc>
          <w:tcPr>
            <w:tcW w:w="1278" w:type="dxa"/>
            <w:shd w:val="clear" w:color="auto" w:fill="auto"/>
          </w:tcPr>
          <w:p w14:paraId="7D63F434" w14:textId="0D6D736D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9C6726" w14:textId="77777777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12E0B2C" w14:textId="4E825FAE" w:rsidR="00B557A3" w:rsidRPr="00F1598F" w:rsidRDefault="00B557A3" w:rsidP="00E10EFF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B557A3" w:rsidRPr="00F1598F" w14:paraId="069D2FD5" w14:textId="77777777" w:rsidTr="00E10EFF">
        <w:tc>
          <w:tcPr>
            <w:tcW w:w="1278" w:type="dxa"/>
            <w:shd w:val="clear" w:color="auto" w:fill="auto"/>
          </w:tcPr>
          <w:p w14:paraId="615836BA" w14:textId="5740C3FC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03855B0" w14:textId="77777777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3C0BCA" w14:textId="06BD9EEE" w:rsidR="00B557A3" w:rsidRPr="00F1598F" w:rsidRDefault="00B557A3" w:rsidP="00E10EFF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B557A3" w:rsidRPr="00F1598F" w14:paraId="5344EB7E" w14:textId="77777777" w:rsidTr="00E10EFF">
        <w:tc>
          <w:tcPr>
            <w:tcW w:w="1278" w:type="dxa"/>
            <w:shd w:val="clear" w:color="auto" w:fill="auto"/>
          </w:tcPr>
          <w:p w14:paraId="477E3B56" w14:textId="52E3FA5D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0B73645" w14:textId="77777777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FA9E1B7" w14:textId="54FD9583" w:rsidR="00B557A3" w:rsidRPr="00F1598F" w:rsidRDefault="00B557A3" w:rsidP="00E10EFF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B557A3" w:rsidRPr="00F1598F" w14:paraId="67767B4D" w14:textId="77777777" w:rsidTr="00E10EFF">
        <w:tc>
          <w:tcPr>
            <w:tcW w:w="1278" w:type="dxa"/>
            <w:shd w:val="clear" w:color="auto" w:fill="auto"/>
          </w:tcPr>
          <w:p w14:paraId="160B1B97" w14:textId="1562B01D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32E2907" w14:textId="77777777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E8BBB8" w14:textId="678B9F82" w:rsidR="00B557A3" w:rsidRPr="00F1598F" w:rsidRDefault="00B557A3" w:rsidP="00E10EFF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557A3" w:rsidRPr="00F1598F" w14:paraId="16CFE452" w14:textId="77777777" w:rsidTr="00E10EFF">
        <w:trPr>
          <w:trHeight w:val="407"/>
        </w:trPr>
        <w:tc>
          <w:tcPr>
            <w:tcW w:w="1278" w:type="dxa"/>
            <w:shd w:val="clear" w:color="auto" w:fill="auto"/>
          </w:tcPr>
          <w:p w14:paraId="29C7A489" w14:textId="6E72D0C2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AFFED84" w14:textId="77777777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747C14F" w14:textId="2FEA3B5B" w:rsidR="00B557A3" w:rsidRPr="00F1598F" w:rsidRDefault="00B557A3" w:rsidP="00E10EFF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557A3" w:rsidRPr="00F1598F" w14:paraId="734E50BD" w14:textId="77777777" w:rsidTr="00E10EFF">
        <w:trPr>
          <w:trHeight w:val="407"/>
        </w:trPr>
        <w:tc>
          <w:tcPr>
            <w:tcW w:w="1278" w:type="dxa"/>
            <w:shd w:val="clear" w:color="auto" w:fill="auto"/>
          </w:tcPr>
          <w:p w14:paraId="67A86D2F" w14:textId="63BF7FBB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3719B49" w14:textId="77777777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85F18FB" w14:textId="74380537" w:rsidR="00B557A3" w:rsidRPr="00F1598F" w:rsidRDefault="00B557A3" w:rsidP="00E10EFF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</w:t>
            </w:r>
            <w:r w:rsidR="0016047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ๆ</w:t>
            </w:r>
          </w:p>
        </w:tc>
      </w:tr>
      <w:tr w:rsidR="00B557A3" w:rsidRPr="00F1598F" w14:paraId="2439B2BE" w14:textId="77777777" w:rsidTr="00E10EFF">
        <w:trPr>
          <w:trHeight w:val="407"/>
        </w:trPr>
        <w:tc>
          <w:tcPr>
            <w:tcW w:w="1278" w:type="dxa"/>
            <w:shd w:val="clear" w:color="auto" w:fill="auto"/>
          </w:tcPr>
          <w:p w14:paraId="4076D191" w14:textId="01E9E1AD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9526EDC" w14:textId="77777777" w:rsidR="00B557A3" w:rsidRPr="00F1598F" w:rsidRDefault="00B557A3" w:rsidP="00B557A3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A73B6D3" w14:textId="65DB074D" w:rsidR="00B557A3" w:rsidRPr="00F1598F" w:rsidRDefault="00B557A3" w:rsidP="00E10EFF">
            <w:pPr>
              <w:pStyle w:val="24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1"/>
    </w:tbl>
    <w:p w14:paraId="3B65BF5E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496B4B0B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342AD34B" w14:textId="77777777" w:rsidR="00562CEB" w:rsidRPr="00F1598F" w:rsidRDefault="00562CEB" w:rsidP="00A9166C">
      <w:pPr>
        <w:rPr>
          <w:rFonts w:asciiTheme="majorBidi" w:hAnsiTheme="majorBidi" w:cstheme="majorBidi"/>
        </w:rPr>
      </w:pPr>
    </w:p>
    <w:p w14:paraId="69F8A61B" w14:textId="4C9C6815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</w:rPr>
        <w:br w:type="page"/>
      </w:r>
      <w:r w:rsidRPr="00F1598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3094D0D" w14:textId="77777777" w:rsidR="00562CEB" w:rsidRPr="00183C59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16DDAD23" w14:textId="4CF54FCF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งบการเงินระหว่างกาลนี้ได้รับอนุมัติให้ออกงบการเงินจากคณะกรรมการบริหารเมื่อวันที่</w:t>
      </w:r>
      <w:r w:rsidR="00284240">
        <w:rPr>
          <w:rFonts w:asciiTheme="majorBidi" w:hAnsiTheme="majorBidi" w:cstheme="majorBidi"/>
          <w:sz w:val="30"/>
          <w:szCs w:val="30"/>
        </w:rPr>
        <w:t xml:space="preserve"> </w:t>
      </w:r>
      <w:r w:rsidR="001B1D6A">
        <w:rPr>
          <w:rFonts w:ascii="Angsana New" w:hAnsi="Angsana New"/>
          <w:sz w:val="30"/>
          <w:szCs w:val="30"/>
        </w:rPr>
        <w:t>12</w:t>
      </w:r>
      <w:r w:rsidR="00A812A6" w:rsidRPr="00F46990">
        <w:rPr>
          <w:rFonts w:ascii="Angsana New" w:hAnsi="Angsana New"/>
          <w:sz w:val="30"/>
          <w:szCs w:val="30"/>
        </w:rPr>
        <w:t xml:space="preserve"> </w:t>
      </w:r>
      <w:r w:rsidR="007162A7" w:rsidRPr="0054218D">
        <w:rPr>
          <w:rFonts w:ascii="Angsana New" w:hAnsi="Angsana New" w:hint="cs"/>
          <w:sz w:val="30"/>
          <w:szCs w:val="30"/>
          <w:cs/>
        </w:rPr>
        <w:t>พฤ</w:t>
      </w:r>
      <w:r w:rsidR="0054218D">
        <w:rPr>
          <w:rFonts w:ascii="Angsana New" w:hAnsi="Angsana New" w:hint="cs"/>
          <w:sz w:val="30"/>
          <w:szCs w:val="30"/>
          <w:cs/>
        </w:rPr>
        <w:t>ษภาคม</w:t>
      </w:r>
      <w:r w:rsidR="00F46990">
        <w:rPr>
          <w:rFonts w:ascii="Angsana New" w:hAnsi="Angsana New"/>
          <w:sz w:val="30"/>
          <w:szCs w:val="30"/>
        </w:rPr>
        <w:t xml:space="preserve">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3E0C9C">
        <w:rPr>
          <w:rFonts w:asciiTheme="majorBidi" w:hAnsiTheme="majorBidi" w:cstheme="majorBidi"/>
          <w:sz w:val="30"/>
          <w:szCs w:val="30"/>
        </w:rPr>
        <w:t>6</w:t>
      </w:r>
    </w:p>
    <w:p w14:paraId="5147E125" w14:textId="77777777" w:rsidR="00562CEB" w:rsidRPr="00183C59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8ACF0A4" w14:textId="4B855267" w:rsidR="00562CEB" w:rsidRPr="00F1598F" w:rsidRDefault="00562CEB" w:rsidP="001B5F96">
      <w:pPr>
        <w:pStyle w:val="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6D986B10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503A74" w14:textId="7A905D16" w:rsidR="00562CEB" w:rsidRPr="00F1598F" w:rsidRDefault="00562CEB" w:rsidP="001B5F96">
      <w:pPr>
        <w:pStyle w:val="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1FDF2E83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223FC36" w14:textId="04496210" w:rsidR="00B51DED" w:rsidRPr="003A3A7C" w:rsidRDefault="00B51DED" w:rsidP="00B51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8"/>
          <w:sz w:val="30"/>
          <w:szCs w:val="30"/>
        </w:rPr>
      </w:pP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34 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เรื่อง </w:t>
      </w:r>
      <w:r w:rsidRPr="003A3A7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เหตุการณ์และสถานการณ์ใหม่</w:t>
      </w:r>
      <w:r w:rsidR="00160477">
        <w:rPr>
          <w:rFonts w:asciiTheme="majorBidi" w:hAnsiTheme="majorBidi" w:hint="cs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ๆ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/>
          <w:spacing w:val="8"/>
          <w:sz w:val="30"/>
          <w:szCs w:val="30"/>
        </w:rPr>
        <w:t>31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ธันวาคม</w:t>
      </w:r>
      <w:r w:rsidRPr="003A3A7C">
        <w:rPr>
          <w:rFonts w:asciiTheme="majorBidi" w:hAnsiTheme="majorBidi"/>
          <w:spacing w:val="8"/>
          <w:sz w:val="30"/>
          <w:szCs w:val="30"/>
        </w:rPr>
        <w:t xml:space="preserve"> 256</w:t>
      </w:r>
      <w:r w:rsidR="001B61F6">
        <w:rPr>
          <w:rFonts w:asciiTheme="majorBidi" w:hAnsiTheme="majorBidi"/>
          <w:spacing w:val="8"/>
          <w:sz w:val="30"/>
          <w:szCs w:val="30"/>
        </w:rPr>
        <w:t>5</w:t>
      </w:r>
    </w:p>
    <w:p w14:paraId="6C209430" w14:textId="77777777" w:rsidR="00D11F7E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ＭＳ 明朝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8E1F8A3" w14:textId="425F8F7B" w:rsidR="00562CEB" w:rsidRPr="00F1598F" w:rsidRDefault="00D11F7E" w:rsidP="001B5F96">
      <w:pPr>
        <w:pStyle w:val="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62CEB"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562CEB"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และนโยบายการบัญชี</w:t>
      </w:r>
    </w:p>
    <w:p w14:paraId="500C6127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Theme="majorBidi" w:eastAsia="ＭＳ 明朝" w:hAnsiTheme="majorBidi" w:cstheme="majorBidi"/>
          <w:sz w:val="30"/>
          <w:szCs w:val="30"/>
        </w:rPr>
      </w:pPr>
    </w:p>
    <w:p w14:paraId="05F7EA24" w14:textId="3A1FE852" w:rsidR="00F37EF6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F1598F">
        <w:rPr>
          <w:rFonts w:ascii="Angsana New" w:hAnsi="Angsana New" w:hint="cs"/>
          <w:sz w:val="30"/>
          <w:szCs w:val="30"/>
          <w:cs/>
        </w:rPr>
        <w:t>ไว้</w:t>
      </w:r>
      <w:r w:rsidRPr="00F1598F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F1598F">
        <w:rPr>
          <w:rFonts w:ascii="Angsana New" w:hAnsi="Angsana New"/>
          <w:sz w:val="30"/>
          <w:szCs w:val="30"/>
        </w:rPr>
        <w:t xml:space="preserve">31 </w:t>
      </w:r>
      <w:r w:rsidRPr="00F1598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1598F">
        <w:rPr>
          <w:rFonts w:ascii="Angsana New" w:hAnsi="Angsana New"/>
          <w:sz w:val="30"/>
          <w:szCs w:val="30"/>
        </w:rPr>
        <w:t>256</w:t>
      </w:r>
      <w:r w:rsidR="001B61F6">
        <w:rPr>
          <w:rFonts w:ascii="Angsana New" w:hAnsi="Angsana New"/>
          <w:sz w:val="30"/>
          <w:szCs w:val="30"/>
        </w:rPr>
        <w:t>5</w:t>
      </w:r>
    </w:p>
    <w:p w14:paraId="061264C3" w14:textId="77777777" w:rsidR="00AF1E13" w:rsidRPr="00F1598F" w:rsidRDefault="00AF1E1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6B223D" w14:textId="28CC8A25" w:rsidR="00996394" w:rsidRPr="00F1598F" w:rsidRDefault="00996394" w:rsidP="001B5F96">
      <w:pPr>
        <w:pStyle w:val="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2832B805" w14:textId="77777777" w:rsidR="00212D4A" w:rsidRPr="00F1598F" w:rsidRDefault="00212D4A" w:rsidP="00996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F130B6" w14:textId="5750D344" w:rsidR="00675D1B" w:rsidRPr="0091112F" w:rsidRDefault="00675D1B" w:rsidP="0043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012A3A">
        <w:rPr>
          <w:rFonts w:asciiTheme="majorBidi" w:hAnsiTheme="majorBidi"/>
          <w:spacing w:val="-2"/>
          <w:sz w:val="30"/>
          <w:szCs w:val="30"/>
          <w:cs/>
        </w:rPr>
        <w:t>กลุ่มบริษัทและบริษัทมีผล</w:t>
      </w:r>
      <w:r w:rsidRPr="00F34BEC">
        <w:rPr>
          <w:rFonts w:asciiTheme="majorBidi" w:hAnsiTheme="majorBidi"/>
          <w:spacing w:val="-2"/>
          <w:sz w:val="30"/>
          <w:szCs w:val="30"/>
          <w:cs/>
        </w:rPr>
        <w:t>การดำเนินงานขาดทุนสุทธิ</w:t>
      </w:r>
      <w:r w:rsidR="001F16F7" w:rsidRPr="00F34BEC">
        <w:rPr>
          <w:rFonts w:asciiTheme="majorBidi" w:hAnsiTheme="majorBidi"/>
          <w:spacing w:val="-2"/>
          <w:sz w:val="30"/>
          <w:szCs w:val="30"/>
          <w:cs/>
        </w:rPr>
        <w:t xml:space="preserve">เป็นจำนวนเงิน </w:t>
      </w:r>
      <w:r w:rsidR="002A7151" w:rsidRPr="00696958">
        <w:rPr>
          <w:rFonts w:asciiTheme="majorBidi" w:hAnsiTheme="majorBidi"/>
          <w:spacing w:val="-2"/>
          <w:sz w:val="30"/>
          <w:szCs w:val="30"/>
        </w:rPr>
        <w:t>1</w:t>
      </w:r>
      <w:r w:rsidR="00D023CC">
        <w:rPr>
          <w:rFonts w:asciiTheme="majorBidi" w:hAnsiTheme="majorBidi"/>
          <w:spacing w:val="-2"/>
          <w:sz w:val="30"/>
          <w:szCs w:val="30"/>
        </w:rPr>
        <w:t>2</w:t>
      </w:r>
      <w:r w:rsidR="00350700">
        <w:rPr>
          <w:rFonts w:asciiTheme="majorBidi" w:hAnsiTheme="majorBidi"/>
          <w:spacing w:val="-2"/>
          <w:sz w:val="30"/>
          <w:szCs w:val="30"/>
        </w:rPr>
        <w:t>5</w:t>
      </w:r>
      <w:r w:rsidR="001F16F7" w:rsidRPr="00F34BE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16F7" w:rsidRPr="00F34BEC">
        <w:rPr>
          <w:rFonts w:asciiTheme="majorBidi" w:hAnsiTheme="majorBidi"/>
          <w:spacing w:val="-2"/>
          <w:sz w:val="30"/>
          <w:szCs w:val="30"/>
          <w:cs/>
        </w:rPr>
        <w:t>ล้านบาทและ</w:t>
      </w:r>
      <w:r w:rsidR="00B24D5E" w:rsidRPr="00F34BE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A111EE" w:rsidRPr="00696958">
        <w:rPr>
          <w:rFonts w:asciiTheme="majorBidi" w:hAnsiTheme="majorBidi"/>
          <w:spacing w:val="-2"/>
          <w:sz w:val="30"/>
          <w:szCs w:val="30"/>
        </w:rPr>
        <w:t>11</w:t>
      </w:r>
      <w:r w:rsidR="006C4D6B">
        <w:rPr>
          <w:rFonts w:asciiTheme="majorBidi" w:hAnsiTheme="majorBidi"/>
          <w:spacing w:val="-2"/>
          <w:sz w:val="30"/>
          <w:szCs w:val="30"/>
        </w:rPr>
        <w:t>4</w:t>
      </w:r>
      <w:r w:rsidR="00ED0F7B" w:rsidRPr="00F34BE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16F7" w:rsidRPr="00F34BEC">
        <w:rPr>
          <w:rFonts w:asciiTheme="majorBidi" w:hAnsiTheme="majorBidi"/>
          <w:spacing w:val="-2"/>
          <w:sz w:val="30"/>
          <w:szCs w:val="30"/>
          <w:cs/>
        </w:rPr>
        <w:t>ล้านบาท สำหรับ</w:t>
      </w:r>
      <w:r w:rsidR="00B557A3" w:rsidRPr="00F34BEC">
        <w:rPr>
          <w:rFonts w:asciiTheme="majorBidi" w:hAnsiTheme="majorBidi"/>
          <w:spacing w:val="-2"/>
          <w:sz w:val="30"/>
          <w:szCs w:val="30"/>
        </w:rPr>
        <w:br/>
      </w:r>
      <w:r w:rsidR="001F16F7" w:rsidRPr="00F34BEC">
        <w:rPr>
          <w:rFonts w:asciiTheme="majorBidi" w:hAnsiTheme="majorBidi"/>
          <w:spacing w:val="-4"/>
          <w:sz w:val="30"/>
          <w:szCs w:val="30"/>
          <w:cs/>
        </w:rPr>
        <w:t>งวด</w:t>
      </w:r>
      <w:r w:rsidR="00C21FD5" w:rsidRPr="00F34BEC">
        <w:rPr>
          <w:rFonts w:asciiTheme="majorBidi" w:hAnsiTheme="majorBidi" w:hint="cs"/>
          <w:spacing w:val="-4"/>
          <w:sz w:val="30"/>
          <w:szCs w:val="30"/>
          <w:cs/>
        </w:rPr>
        <w:t>สาม</w:t>
      </w:r>
      <w:r w:rsidR="0093289B" w:rsidRPr="00F34BEC">
        <w:rPr>
          <w:rFonts w:asciiTheme="majorBidi" w:hAnsi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ED0F7B" w:rsidRPr="00F34BEC">
        <w:rPr>
          <w:rFonts w:asciiTheme="majorBidi" w:hAnsiTheme="majorBidi"/>
          <w:spacing w:val="-4"/>
          <w:sz w:val="30"/>
          <w:szCs w:val="30"/>
        </w:rPr>
        <w:t xml:space="preserve">31 </w:t>
      </w:r>
      <w:r w:rsidR="00ED0F7B" w:rsidRPr="00F34BEC">
        <w:rPr>
          <w:rFonts w:asciiTheme="majorBidi" w:hAnsiTheme="majorBidi" w:hint="cs"/>
          <w:spacing w:val="-4"/>
          <w:sz w:val="30"/>
          <w:szCs w:val="30"/>
          <w:cs/>
        </w:rPr>
        <w:t>มีนาคม</w:t>
      </w:r>
      <w:r w:rsidR="0093289B" w:rsidRPr="00F34B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96EB1" w:rsidRPr="00F34BEC">
        <w:rPr>
          <w:rFonts w:asciiTheme="majorBidi" w:hAnsiTheme="majorBidi"/>
          <w:spacing w:val="-4"/>
          <w:sz w:val="30"/>
          <w:szCs w:val="30"/>
        </w:rPr>
        <w:t>256</w:t>
      </w:r>
      <w:r w:rsidR="00ED0F7B" w:rsidRPr="00F34BEC">
        <w:rPr>
          <w:rFonts w:asciiTheme="majorBidi" w:hAnsiTheme="majorBidi"/>
          <w:spacing w:val="-4"/>
          <w:sz w:val="30"/>
          <w:szCs w:val="30"/>
        </w:rPr>
        <w:t>6</w:t>
      </w:r>
      <w:r w:rsidR="00F96EB1" w:rsidRPr="00F34BEC">
        <w:rPr>
          <w:rFonts w:asciiTheme="majorBidi" w:hAnsiTheme="majorBidi"/>
          <w:spacing w:val="-4"/>
          <w:sz w:val="30"/>
          <w:szCs w:val="30"/>
        </w:rPr>
        <w:t xml:space="preserve"> </w:t>
      </w:r>
      <w:r w:rsidR="00F96EB1" w:rsidRPr="00F34BEC">
        <w:rPr>
          <w:rFonts w:asciiTheme="majorBidi" w:hAnsiTheme="majorBidi"/>
          <w:spacing w:val="-4"/>
          <w:sz w:val="30"/>
          <w:szCs w:val="30"/>
          <w:cs/>
        </w:rPr>
        <w:t>และ</w:t>
      </w:r>
      <w:r w:rsidR="00817C4F" w:rsidRPr="00F34BEC">
        <w:rPr>
          <w:rFonts w:asciiTheme="majorBidi" w:hAnsiTheme="majorBidi"/>
          <w:spacing w:val="-4"/>
          <w:sz w:val="30"/>
          <w:szCs w:val="30"/>
          <w:cs/>
        </w:rPr>
        <w:t xml:space="preserve"> ณ วันที่เดียวกัน กลุ่มบริษัทและบริษัทมีขาดทุนสะสมเป็นจำนวนเงิน</w:t>
      </w:r>
      <w:r w:rsidR="00817C4F" w:rsidRPr="00F34BE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4D043C" w:rsidRPr="00696958">
        <w:rPr>
          <w:rFonts w:asciiTheme="majorBidi" w:hAnsiTheme="majorBidi"/>
          <w:spacing w:val="-2"/>
          <w:sz w:val="30"/>
          <w:szCs w:val="30"/>
        </w:rPr>
        <w:t>1,3</w:t>
      </w:r>
      <w:r w:rsidR="00F62DDB">
        <w:rPr>
          <w:rFonts w:asciiTheme="majorBidi" w:hAnsiTheme="majorBidi"/>
          <w:spacing w:val="-2"/>
          <w:sz w:val="30"/>
          <w:szCs w:val="30"/>
        </w:rPr>
        <w:t>56</w:t>
      </w:r>
      <w:r w:rsidR="00C46D7A" w:rsidRPr="00F34BE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17C4F" w:rsidRPr="00F34BEC">
        <w:rPr>
          <w:rFonts w:asciiTheme="majorBidi" w:hAnsiTheme="majorBidi"/>
          <w:spacing w:val="-2"/>
          <w:sz w:val="30"/>
          <w:szCs w:val="30"/>
          <w:cs/>
        </w:rPr>
        <w:t>ล้านบาท</w:t>
      </w:r>
      <w:r w:rsidR="00DF5212" w:rsidRPr="00F34BEC">
        <w:rPr>
          <w:rFonts w:asciiTheme="majorBidi" w:hAnsiTheme="majorBidi"/>
          <w:spacing w:val="-2"/>
          <w:sz w:val="30"/>
          <w:szCs w:val="30"/>
          <w:cs/>
        </w:rPr>
        <w:t xml:space="preserve"> และ </w:t>
      </w:r>
      <w:r w:rsidR="00A111EE" w:rsidRPr="00696958">
        <w:rPr>
          <w:rFonts w:asciiTheme="majorBidi" w:hAnsiTheme="majorBidi"/>
          <w:spacing w:val="-2"/>
          <w:sz w:val="30"/>
          <w:szCs w:val="30"/>
        </w:rPr>
        <w:t>1,29</w:t>
      </w:r>
      <w:r w:rsidR="001C2AA1">
        <w:rPr>
          <w:rFonts w:asciiTheme="majorBidi" w:hAnsiTheme="majorBidi"/>
          <w:spacing w:val="-2"/>
          <w:sz w:val="30"/>
          <w:szCs w:val="30"/>
        </w:rPr>
        <w:t>2</w:t>
      </w:r>
      <w:r w:rsidR="00455417" w:rsidRPr="00F34BE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55417" w:rsidRPr="00F34BEC">
        <w:rPr>
          <w:rFonts w:asciiTheme="majorBidi" w:hAnsiTheme="majorBidi"/>
          <w:spacing w:val="-2"/>
          <w:sz w:val="30"/>
          <w:szCs w:val="30"/>
          <w:cs/>
        </w:rPr>
        <w:t xml:space="preserve">ล้านบาท </w:t>
      </w:r>
      <w:r w:rsidR="00A7795D" w:rsidRPr="00F34BEC">
        <w:rPr>
          <w:rFonts w:asciiTheme="majorBidi" w:hAnsiTheme="majorBidi"/>
          <w:spacing w:val="-2"/>
          <w:sz w:val="30"/>
          <w:szCs w:val="30"/>
          <w:cs/>
        </w:rPr>
        <w:t>และมีหนี้สินหมุนเวียน</w:t>
      </w:r>
      <w:r w:rsidR="008874EE" w:rsidRPr="00F34BEC">
        <w:rPr>
          <w:rFonts w:asciiTheme="majorBidi" w:hAnsiTheme="majorBidi"/>
          <w:spacing w:val="-2"/>
          <w:sz w:val="30"/>
          <w:szCs w:val="30"/>
          <w:cs/>
        </w:rPr>
        <w:t>สูงกว่าสินทรัพย์หมุนเวียนเป็นจำนวนเงิน</w:t>
      </w:r>
      <w:r w:rsidR="00910E01" w:rsidRPr="00F34BE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6F61C9" w:rsidRPr="00696958">
        <w:rPr>
          <w:rFonts w:asciiTheme="majorBidi" w:hAnsiTheme="majorBidi"/>
          <w:spacing w:val="-2"/>
          <w:sz w:val="30"/>
          <w:szCs w:val="30"/>
        </w:rPr>
        <w:t>32</w:t>
      </w:r>
      <w:r w:rsidR="00EA2634">
        <w:rPr>
          <w:rFonts w:asciiTheme="majorBidi" w:hAnsiTheme="majorBidi"/>
          <w:spacing w:val="-2"/>
          <w:sz w:val="30"/>
          <w:szCs w:val="30"/>
        </w:rPr>
        <w:t>3</w:t>
      </w:r>
      <w:r w:rsidR="00ED0F7B" w:rsidRPr="00F34BE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910E01" w:rsidRPr="00F34BEC">
        <w:rPr>
          <w:rFonts w:asciiTheme="majorBidi" w:hAnsiTheme="majorBidi"/>
          <w:spacing w:val="-2"/>
          <w:sz w:val="30"/>
          <w:szCs w:val="30"/>
          <w:cs/>
        </w:rPr>
        <w:t>ล้านบาท</w:t>
      </w:r>
      <w:r w:rsidR="001B77E3" w:rsidRPr="00F34BEC">
        <w:rPr>
          <w:rFonts w:asciiTheme="majorBidi" w:hAnsiTheme="majorBidi"/>
          <w:spacing w:val="-2"/>
          <w:sz w:val="30"/>
          <w:szCs w:val="30"/>
          <w:cs/>
        </w:rPr>
        <w:t xml:space="preserve"> และ</w:t>
      </w:r>
      <w:r w:rsidR="001D7531" w:rsidRPr="00F34BE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F34BEC" w:rsidRPr="00696958">
        <w:rPr>
          <w:rFonts w:asciiTheme="majorBidi" w:hAnsiTheme="majorBidi"/>
          <w:spacing w:val="-2"/>
          <w:sz w:val="30"/>
          <w:szCs w:val="30"/>
        </w:rPr>
        <w:t>221</w:t>
      </w:r>
      <w:r w:rsidR="00F34BEC" w:rsidRPr="00263DF0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B77E3" w:rsidRPr="00F34BEC">
        <w:rPr>
          <w:rFonts w:asciiTheme="majorBidi" w:hAnsiTheme="majorBidi"/>
          <w:spacing w:val="-2"/>
          <w:sz w:val="30"/>
          <w:szCs w:val="30"/>
          <w:cs/>
        </w:rPr>
        <w:t>ล้านบา</w:t>
      </w:r>
      <w:r w:rsidR="001B77E3" w:rsidRPr="00F34BEC">
        <w:rPr>
          <w:rFonts w:asciiTheme="majorBidi" w:hAnsiTheme="majorBidi" w:hint="cs"/>
          <w:spacing w:val="-2"/>
          <w:sz w:val="30"/>
          <w:szCs w:val="30"/>
          <w:cs/>
        </w:rPr>
        <w:t>ท</w:t>
      </w:r>
      <w:r w:rsidR="007350C7" w:rsidRPr="00F34BEC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026F8E" w:rsidRPr="00F34BEC">
        <w:rPr>
          <w:rFonts w:asciiTheme="majorBidi" w:hAnsiTheme="majorBidi"/>
          <w:spacing w:val="-2"/>
          <w:sz w:val="30"/>
          <w:szCs w:val="30"/>
          <w:cs/>
        </w:rPr>
        <w:t>ตามลำดับ</w:t>
      </w:r>
      <w:r w:rsidR="00455417" w:rsidRPr="00F34BE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632A3" w:rsidRPr="00F34BEC">
        <w:rPr>
          <w:rFonts w:asciiTheme="majorBidi" w:hAnsiTheme="majorBidi"/>
          <w:spacing w:val="-2"/>
          <w:sz w:val="30"/>
          <w:szCs w:val="30"/>
          <w:cs/>
        </w:rPr>
        <w:t>การดำเนินงานของกลุ่มบริษัทได้รับผลกระทบอย่าง</w:t>
      </w:r>
      <w:r w:rsidR="008632A3" w:rsidRPr="000A4D8B">
        <w:rPr>
          <w:rFonts w:asciiTheme="majorBidi" w:hAnsiTheme="majorBidi"/>
          <w:spacing w:val="-2"/>
          <w:sz w:val="30"/>
          <w:szCs w:val="30"/>
          <w:cs/>
        </w:rPr>
        <w:t>มากและอาจจะได้รับผลกระทบ</w:t>
      </w:r>
      <w:r w:rsidR="00FE223B">
        <w:rPr>
          <w:rFonts w:asciiTheme="majorBidi" w:hAnsiTheme="majorBidi" w:hint="cs"/>
          <w:spacing w:val="-2"/>
          <w:sz w:val="30"/>
          <w:szCs w:val="30"/>
          <w:cs/>
        </w:rPr>
        <w:t>อย่างต่อเนื่อง</w:t>
      </w:r>
      <w:r w:rsidR="008632A3" w:rsidRPr="000A4D8B">
        <w:rPr>
          <w:rFonts w:asciiTheme="majorBidi" w:hAnsiTheme="majorBidi"/>
          <w:spacing w:val="-2"/>
          <w:sz w:val="30"/>
          <w:szCs w:val="30"/>
          <w:cs/>
        </w:rPr>
        <w:t>ต่อไปอีกในอนาคตเนื่องจากความไม่แน่นอนในภาวะการณ์ทางเศรษฐกิจ</w:t>
      </w:r>
      <w:r w:rsidR="00D17978" w:rsidRPr="000A4D8B">
        <w:rPr>
          <w:rFonts w:asciiTheme="majorBidi" w:hAnsiTheme="majorBidi"/>
          <w:spacing w:val="-2"/>
          <w:sz w:val="30"/>
          <w:szCs w:val="30"/>
        </w:rPr>
        <w:t xml:space="preserve"> </w:t>
      </w:r>
      <w:r w:rsidR="00D17978" w:rsidRPr="000A4D8B">
        <w:rPr>
          <w:rFonts w:asciiTheme="majorBidi" w:hAnsiTheme="majorBidi"/>
          <w:sz w:val="30"/>
          <w:szCs w:val="30"/>
          <w:cs/>
        </w:rPr>
        <w:t>รวมถึงผล</w:t>
      </w:r>
      <w:r w:rsidR="00936C42" w:rsidRPr="000A4D8B">
        <w:rPr>
          <w:rFonts w:asciiTheme="majorBidi" w:hAnsiTheme="majorBidi"/>
          <w:sz w:val="30"/>
          <w:szCs w:val="30"/>
          <w:cs/>
        </w:rPr>
        <w:t>กระทบ</w:t>
      </w:r>
      <w:r w:rsidR="00D17978" w:rsidRPr="000A4D8B">
        <w:rPr>
          <w:rFonts w:asciiTheme="majorBidi" w:hAnsiTheme="majorBidi"/>
          <w:sz w:val="30"/>
          <w:szCs w:val="30"/>
          <w:cs/>
        </w:rPr>
        <w:t xml:space="preserve">ที่ตามมาจากการแพร่ระบาดของเชื้อไวรัส </w:t>
      </w:r>
      <w:r w:rsidR="00D17978" w:rsidRPr="000A4D8B">
        <w:rPr>
          <w:rFonts w:asciiTheme="majorBidi" w:hAnsiTheme="majorBidi" w:cstheme="majorBidi"/>
          <w:sz w:val="30"/>
          <w:szCs w:val="30"/>
        </w:rPr>
        <w:t>COVID-</w:t>
      </w:r>
      <w:r w:rsidR="00D17978" w:rsidRPr="000A4D8B">
        <w:rPr>
          <w:rFonts w:asciiTheme="majorBidi" w:hAnsiTheme="majorBidi"/>
          <w:sz w:val="30"/>
          <w:szCs w:val="30"/>
        </w:rPr>
        <w:t>19</w:t>
      </w:r>
      <w:r w:rsidR="00D17978" w:rsidRPr="000A4D8B">
        <w:rPr>
          <w:rFonts w:asciiTheme="majorBidi" w:hAnsiTheme="majorBidi"/>
          <w:sz w:val="30"/>
          <w:szCs w:val="30"/>
          <w:cs/>
        </w:rPr>
        <w:t xml:space="preserve"> </w:t>
      </w:r>
      <w:r w:rsidR="008632A3" w:rsidRPr="00012A3A">
        <w:rPr>
          <w:rFonts w:asciiTheme="majorBidi" w:hAnsiTheme="majorBidi"/>
          <w:spacing w:val="-2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936C42">
        <w:rPr>
          <w:rFonts w:asciiTheme="majorBidi" w:hAnsiTheme="majorBidi"/>
          <w:spacing w:val="-2"/>
          <w:sz w:val="30"/>
          <w:szCs w:val="30"/>
        </w:rPr>
        <w:br/>
      </w:r>
      <w:r w:rsidR="008632A3" w:rsidRPr="00012A3A">
        <w:rPr>
          <w:rFonts w:asciiTheme="majorBidi" w:hAnsiTheme="majorBidi"/>
          <w:spacing w:val="-2"/>
          <w:sz w:val="30"/>
          <w:szCs w:val="30"/>
          <w:cs/>
        </w:rPr>
        <w:t>กลุ่มบริษัท</w:t>
      </w:r>
    </w:p>
    <w:p w14:paraId="10387E71" w14:textId="0735BC48" w:rsidR="00B51DED" w:rsidRPr="003A3A7C" w:rsidRDefault="00B51DED" w:rsidP="00B51DED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 w:hint="cs"/>
          <w:spacing w:val="-2"/>
          <w:sz w:val="30"/>
          <w:szCs w:val="30"/>
          <w:cs/>
        </w:rPr>
        <w:lastRenderedPageBreak/>
        <w:t>ผู้บริหารมีการติดตามสถานการณ์ดังกล่าวและบริหารจัดการอย่างใกล้ชิดเพื่อให้มั่นใจว่าจะมีรายได้และกระแส</w:t>
      </w:r>
      <w:r w:rsidRPr="003A3A7C">
        <w:rPr>
          <w:rFonts w:asciiTheme="majorBidi" w:hAnsiTheme="majorBidi" w:hint="cs"/>
          <w:sz w:val="30"/>
          <w:szCs w:val="30"/>
          <w:cs/>
        </w:rPr>
        <w:t>เงินสดจากการดำเนินงานอย่างเพียงพอและต่อเนื่อง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รวมทั้งเสริมสภาพคล่องให้แก่กลุ่มบริษัท</w:t>
      </w:r>
      <w:r w:rsidRPr="003A3A7C">
        <w:rPr>
          <w:rFonts w:asciiTheme="majorBidi" w:hAnsiTheme="majorBidi"/>
          <w:sz w:val="30"/>
          <w:szCs w:val="30"/>
        </w:rPr>
        <w:t xml:space="preserve"> </w:t>
      </w:r>
      <w:r w:rsidR="009D7DEB">
        <w:rPr>
          <w:rFonts w:asciiTheme="majorBidi" w:hAnsiTheme="majorBidi" w:hint="cs"/>
          <w:sz w:val="30"/>
          <w:szCs w:val="30"/>
          <w:cs/>
        </w:rPr>
        <w:t>โดย</w:t>
      </w:r>
      <w:r w:rsidRPr="003A3A7C">
        <w:rPr>
          <w:rFonts w:asciiTheme="majorBidi" w:hAnsiTheme="majorBidi" w:hint="cs"/>
          <w:spacing w:val="6"/>
          <w:sz w:val="30"/>
          <w:szCs w:val="30"/>
          <w:cs/>
        </w:rPr>
        <w:t>ผู้บริหารของกลุ่มบริษัทเชื่อมั่นว่ากลุ่มบริษัทและบริษัทจะสามารถหาแหล่งเงินทุนได้ในอนาคตอันใกล้</w:t>
      </w:r>
      <w:r w:rsidRPr="003A3A7C">
        <w:rPr>
          <w:rFonts w:asciiTheme="majorBidi" w:hAnsiTheme="majorBidi"/>
          <w:spacing w:val="6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งบการเงินรวมและ</w:t>
      </w:r>
      <w:r w:rsidRPr="003A3A7C">
        <w:rPr>
          <w:rFonts w:asciiTheme="majorBidi" w:hAnsiTheme="majorBidi"/>
          <w:sz w:val="30"/>
          <w:szCs w:val="30"/>
          <w:cs/>
        </w:rPr>
        <w:br/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ซึ่งมีข้อสมมติว่ากิจการมีเงินทุนหมุนเวียนและ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วงเงินสินเชื่อเพียงพอสำหรับการดำเนินธุรกิจตามที่กลุ่มบริษัทและบริษัทต้องการ</w:t>
      </w:r>
      <w:r w:rsidRPr="003A3A7C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ดังนั้น</w:t>
      </w:r>
      <w:r w:rsidRPr="003A3A7C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งบการเงินรวมและ</w:t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4D9A45E" w14:textId="3C839CA4" w:rsidR="00606A39" w:rsidRPr="00B557A3" w:rsidRDefault="00606A3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B7BA0C7" w14:textId="5A55CFBA" w:rsidR="006D7416" w:rsidRPr="00F1598F" w:rsidRDefault="00562CEB" w:rsidP="00AC72D3">
      <w:pPr>
        <w:pStyle w:val="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b w:val="0"/>
          <w:bCs w:val="0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90F0044" w14:textId="77777777" w:rsidR="003121E1" w:rsidRPr="00B557A3" w:rsidRDefault="003121E1" w:rsidP="00312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42647058" w14:textId="7BF22A28" w:rsidR="0093289B" w:rsidRPr="00696958" w:rsidRDefault="00B557A3" w:rsidP="009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10"/>
          <w:sz w:val="30"/>
          <w:szCs w:val="30"/>
          <w:lang w:eastAsia="x-none"/>
        </w:rPr>
      </w:pP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ความสัมพันธ์ที่มีกับบริษัท</w:t>
      </w:r>
      <w:r w:rsidR="00F43E20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ร่วมและ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บริษัท</w:t>
      </w:r>
      <w:r w:rsidR="00F43E20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ย่อย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ที่มีการเปลี่ยนแปลงอย่างมีสาระสำคัญได้เปิดเผยในหมายเหตุข้อ 4  ความสัมพันธ์ที่มีกับผู้บริหารสำคัญและบุคคลหรือกิจการที่เกี่ยวข้องกัน รวมถึงนโยบายการกำหนดราคาไม่ได้มีการเปลี่ยนแปลงอย่างเป็นสาระสำคัญ</w:t>
      </w:r>
      <w:r w:rsidR="0093289B" w:rsidRPr="00B557A3">
        <w:rPr>
          <w:rFonts w:ascii="Angsana New" w:eastAsia="Calibri" w:hAnsi="Angsana New"/>
          <w:sz w:val="30"/>
          <w:szCs w:val="30"/>
          <w:cs/>
          <w:lang w:eastAsia="x-none"/>
        </w:rPr>
        <w:t>ในระหว่างงวด</w:t>
      </w:r>
      <w:r w:rsidR="00FA10A6">
        <w:rPr>
          <w:rFonts w:ascii="Angsana New" w:eastAsia="Calibri" w:hAnsi="Angsana New" w:hint="cs"/>
          <w:sz w:val="30"/>
          <w:szCs w:val="30"/>
          <w:cs/>
          <w:lang w:eastAsia="x-none"/>
        </w:rPr>
        <w:t>สาม</w:t>
      </w:r>
      <w:r w:rsidR="0093289B" w:rsidRPr="00B557A3">
        <w:rPr>
          <w:rFonts w:ascii="Angsana New" w:eastAsia="Calibri" w:hAnsi="Angsana New"/>
          <w:sz w:val="30"/>
          <w:szCs w:val="30"/>
          <w:cs/>
          <w:lang w:eastAsia="x-none"/>
        </w:rPr>
        <w:t xml:space="preserve">เดือนสิ้นสุดวันที่ </w:t>
      </w:r>
      <w:r w:rsidR="00FA10A6" w:rsidRPr="00FA10A6">
        <w:rPr>
          <w:rFonts w:ascii="Angsana New" w:hAnsi="Angsana New"/>
          <w:sz w:val="30"/>
          <w:szCs w:val="30"/>
          <w:cs/>
        </w:rPr>
        <w:t xml:space="preserve">31 </w:t>
      </w:r>
      <w:r w:rsidR="00FA10A6" w:rsidRPr="00FA10A6">
        <w:rPr>
          <w:rFonts w:ascii="Angsana New" w:hAnsi="Angsana New" w:hint="cs"/>
          <w:sz w:val="30"/>
          <w:szCs w:val="30"/>
          <w:cs/>
        </w:rPr>
        <w:t>มีนาคม</w:t>
      </w:r>
      <w:r w:rsidR="00FA10A6" w:rsidRPr="00FA10A6">
        <w:rPr>
          <w:rFonts w:ascii="Angsana New" w:hAnsi="Angsana New"/>
          <w:sz w:val="30"/>
          <w:szCs w:val="30"/>
          <w:cs/>
        </w:rPr>
        <w:t xml:space="preserve"> </w:t>
      </w:r>
      <w:r w:rsidR="00D17978">
        <w:rPr>
          <w:rFonts w:ascii="Angsana New" w:hAnsi="Angsana New"/>
          <w:sz w:val="30"/>
          <w:szCs w:val="30"/>
          <w:cs/>
        </w:rPr>
        <w:t>256</w:t>
      </w:r>
      <w:r w:rsidR="00FA10A6">
        <w:rPr>
          <w:rFonts w:ascii="Angsana New" w:hAnsi="Angsana New"/>
          <w:sz w:val="30"/>
          <w:szCs w:val="30"/>
          <w:cs/>
        </w:rPr>
        <w:t>6</w:t>
      </w:r>
      <w:r w:rsidR="00BC0DFB">
        <w:rPr>
          <w:rFonts w:ascii="Angsana New" w:hAnsi="Angsana New"/>
          <w:sz w:val="30"/>
          <w:szCs w:val="30"/>
        </w:rPr>
        <w:t xml:space="preserve"> </w:t>
      </w:r>
    </w:p>
    <w:p w14:paraId="2236B7DD" w14:textId="77777777" w:rsidR="0093289B" w:rsidRPr="00B557A3" w:rsidRDefault="0093289B" w:rsidP="009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lang w:eastAsia="x-none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259"/>
        <w:gridCol w:w="270"/>
        <w:gridCol w:w="1260"/>
        <w:gridCol w:w="273"/>
        <w:gridCol w:w="1260"/>
        <w:gridCol w:w="270"/>
        <w:gridCol w:w="1256"/>
      </w:tblGrid>
      <w:tr w:rsidR="0093289B" w:rsidRPr="008E1326" w14:paraId="1344823F" w14:textId="77777777" w:rsidTr="00B557A3">
        <w:trPr>
          <w:tblHeader/>
        </w:trPr>
        <w:tc>
          <w:tcPr>
            <w:tcW w:w="9176" w:type="dxa"/>
            <w:gridSpan w:val="8"/>
            <w:shd w:val="clear" w:color="auto" w:fill="auto"/>
          </w:tcPr>
          <w:p w14:paraId="28384F3C" w14:textId="77777777" w:rsidR="0093289B" w:rsidRPr="008E1326" w:rsidRDefault="0093289B" w:rsidP="003C29B8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</w:tr>
      <w:tr w:rsidR="0093289B" w:rsidRPr="008E1326" w14:paraId="7AACBC62" w14:textId="77777777" w:rsidTr="00B557A3">
        <w:trPr>
          <w:tblHeader/>
        </w:trPr>
        <w:tc>
          <w:tcPr>
            <w:tcW w:w="3328" w:type="dxa"/>
            <w:shd w:val="clear" w:color="auto" w:fill="auto"/>
          </w:tcPr>
          <w:p w14:paraId="46456F5F" w14:textId="407E94FF" w:rsidR="0093289B" w:rsidRPr="008E1326" w:rsidRDefault="0093289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A10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89" w:type="dxa"/>
            <w:gridSpan w:val="3"/>
            <w:shd w:val="clear" w:color="auto" w:fill="auto"/>
          </w:tcPr>
          <w:p w14:paraId="70CE6A19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39C93213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7692D971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89B" w:rsidRPr="008E1326" w14:paraId="082E5B05" w14:textId="77777777" w:rsidTr="00B557A3">
        <w:trPr>
          <w:tblHeader/>
        </w:trPr>
        <w:tc>
          <w:tcPr>
            <w:tcW w:w="3328" w:type="dxa"/>
            <w:shd w:val="clear" w:color="auto" w:fill="auto"/>
          </w:tcPr>
          <w:p w14:paraId="4FC3F103" w14:textId="68E18480" w:rsidR="0093289B" w:rsidRPr="008E1326" w:rsidRDefault="0093289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FA10A6" w:rsidRPr="00FA10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A10A6" w:rsidRPr="00FA10A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59" w:type="dxa"/>
            <w:shd w:val="clear" w:color="auto" w:fill="auto"/>
          </w:tcPr>
          <w:p w14:paraId="2B01F235" w14:textId="542CDBC3" w:rsidR="0093289B" w:rsidRPr="008E1326" w:rsidRDefault="0093289B" w:rsidP="003C29B8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4B5A73C" w14:textId="77777777" w:rsidR="0093289B" w:rsidRPr="008E1326" w:rsidRDefault="0093289B" w:rsidP="003C29B8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DD6351" w14:textId="50CBEFD9" w:rsidR="0093289B" w:rsidRPr="008E1326" w:rsidRDefault="0093289B" w:rsidP="003C29B8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1337EEF3" w14:textId="77777777" w:rsidR="0093289B" w:rsidRPr="008E1326" w:rsidRDefault="0093289B" w:rsidP="003C29B8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D68F8E" w14:textId="0A8B7E1A" w:rsidR="0093289B" w:rsidRPr="008E1326" w:rsidRDefault="0093289B" w:rsidP="003C29B8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94E2C07" w14:textId="77777777" w:rsidR="0093289B" w:rsidRPr="008E1326" w:rsidRDefault="0093289B" w:rsidP="003C29B8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6FBE289" w14:textId="2F783132" w:rsidR="0093289B" w:rsidRPr="008E1326" w:rsidRDefault="0093289B" w:rsidP="003C29B8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93289B" w:rsidRPr="008E1326" w14:paraId="668F3D97" w14:textId="77777777" w:rsidTr="00B557A3">
        <w:trPr>
          <w:trHeight w:val="344"/>
          <w:tblHeader/>
        </w:trPr>
        <w:tc>
          <w:tcPr>
            <w:tcW w:w="3328" w:type="dxa"/>
            <w:shd w:val="clear" w:color="auto" w:fill="auto"/>
          </w:tcPr>
          <w:p w14:paraId="75667999" w14:textId="77777777" w:rsidR="0093289B" w:rsidRPr="008E1326" w:rsidRDefault="0093289B" w:rsidP="003C29B8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48" w:type="dxa"/>
            <w:gridSpan w:val="7"/>
            <w:shd w:val="clear" w:color="auto" w:fill="auto"/>
          </w:tcPr>
          <w:p w14:paraId="7753D7EB" w14:textId="77777777" w:rsidR="0093289B" w:rsidRPr="008E1326" w:rsidRDefault="0093289B" w:rsidP="003C29B8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3289B" w:rsidRPr="008E1326" w14:paraId="70A72F22" w14:textId="77777777" w:rsidTr="0093289B">
        <w:tc>
          <w:tcPr>
            <w:tcW w:w="3328" w:type="dxa"/>
            <w:shd w:val="clear" w:color="auto" w:fill="auto"/>
          </w:tcPr>
          <w:p w14:paraId="203AC75D" w14:textId="77777777" w:rsidR="0093289B" w:rsidRPr="008E1326" w:rsidRDefault="0093289B" w:rsidP="003C29B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</w:tcPr>
          <w:p w14:paraId="09FEF7C8" w14:textId="77777777" w:rsidR="0093289B" w:rsidRPr="008E1326" w:rsidRDefault="0093289B" w:rsidP="003C29B8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746197" w14:textId="77777777" w:rsidR="0093289B" w:rsidRPr="008E1326" w:rsidRDefault="0093289B" w:rsidP="003C29B8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D09E98" w14:textId="77777777" w:rsidR="0093289B" w:rsidRPr="008E1326" w:rsidRDefault="0093289B" w:rsidP="003C29B8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5A6104A9" w14:textId="77777777" w:rsidR="0093289B" w:rsidRPr="008E1326" w:rsidRDefault="0093289B" w:rsidP="003C29B8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FCA042" w14:textId="14483233" w:rsidR="0093289B" w:rsidRPr="008E1326" w:rsidRDefault="0093289B" w:rsidP="003C29B8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9CEE27" w14:textId="77777777" w:rsidR="0093289B" w:rsidRPr="008E1326" w:rsidRDefault="0093289B" w:rsidP="003C29B8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3691069" w14:textId="77777777" w:rsidR="0093289B" w:rsidRPr="008E1326" w:rsidRDefault="0093289B" w:rsidP="003C29B8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1AEA" w:rsidRPr="008E1326" w14:paraId="1CDF6E92" w14:textId="77777777" w:rsidTr="0093289B">
        <w:tc>
          <w:tcPr>
            <w:tcW w:w="3328" w:type="dxa"/>
            <w:shd w:val="clear" w:color="auto" w:fill="auto"/>
          </w:tcPr>
          <w:p w14:paraId="58C824E2" w14:textId="77777777" w:rsidR="00821AEA" w:rsidRPr="008E1326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113BE3EC" w14:textId="53F6BEA2" w:rsidR="00821AEA" w:rsidRPr="008E1326" w:rsidRDefault="00A8267E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A384D7" w14:textId="77777777" w:rsidR="00821AEA" w:rsidRPr="008E1326" w:rsidRDefault="00821AEA" w:rsidP="00821AEA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2BF71C" w14:textId="77777777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6B3C031" w14:textId="77777777" w:rsidR="00821AEA" w:rsidRPr="008E1326" w:rsidRDefault="00821AEA" w:rsidP="00821AEA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E0FB88" w14:textId="4F9AC1B4" w:rsidR="00821AEA" w:rsidRPr="008E1326" w:rsidRDefault="00AF3915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0A1E612F" w14:textId="77777777" w:rsidR="00821AEA" w:rsidRPr="00B557A3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4A82F435" w14:textId="411E3C2B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</w:tr>
      <w:tr w:rsidR="00821AEA" w:rsidRPr="008E1326" w14:paraId="66335310" w14:textId="77777777" w:rsidTr="0093289B">
        <w:tc>
          <w:tcPr>
            <w:tcW w:w="3328" w:type="dxa"/>
            <w:shd w:val="clear" w:color="auto" w:fill="auto"/>
          </w:tcPr>
          <w:p w14:paraId="42A19E4C" w14:textId="77777777" w:rsidR="00821AEA" w:rsidRPr="008E1326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59" w:type="dxa"/>
            <w:shd w:val="clear" w:color="auto" w:fill="auto"/>
          </w:tcPr>
          <w:p w14:paraId="4D42997C" w14:textId="3BFC2FC2" w:rsidR="00821AEA" w:rsidRPr="008E1326" w:rsidRDefault="00A8267E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06F5A7" w14:textId="77777777" w:rsidR="00821AEA" w:rsidRPr="008E1326" w:rsidRDefault="00821AEA" w:rsidP="00821AEA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0AC5B6" w14:textId="77777777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D4F99E1" w14:textId="77777777" w:rsidR="00821AEA" w:rsidRPr="008E1326" w:rsidRDefault="00821AEA" w:rsidP="00821AEA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CF2083" w14:textId="0E117DDA" w:rsidR="00821AEA" w:rsidRPr="008E1326" w:rsidRDefault="00AF3915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14:paraId="021EF7EB" w14:textId="77777777" w:rsidR="00821AEA" w:rsidRPr="00B557A3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91999EF" w14:textId="06710E5A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</w:tr>
      <w:tr w:rsidR="00821AEA" w:rsidRPr="008E1326" w14:paraId="6209DD8B" w14:textId="77777777" w:rsidTr="0093289B">
        <w:tc>
          <w:tcPr>
            <w:tcW w:w="3328" w:type="dxa"/>
            <w:shd w:val="clear" w:color="auto" w:fill="auto"/>
          </w:tcPr>
          <w:p w14:paraId="5A067F14" w14:textId="77777777" w:rsidR="00821AEA" w:rsidRPr="008E1326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4645FC2E" w14:textId="54C0F653" w:rsidR="00821AEA" w:rsidRPr="008E1326" w:rsidRDefault="00A8267E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E8495B" w14:textId="77777777" w:rsidR="00821AEA" w:rsidRPr="008E1326" w:rsidRDefault="00821AEA" w:rsidP="00821AEA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2D6F7" w14:textId="77777777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40D9054" w14:textId="77777777" w:rsidR="00821AEA" w:rsidRPr="008E1326" w:rsidRDefault="00821AEA" w:rsidP="00821AEA">
            <w:pPr>
              <w:pStyle w:val="afb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66D51C" w14:textId="56613D90" w:rsidR="00821AEA" w:rsidRPr="008E1326" w:rsidRDefault="00C05129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4F0A70E8" w14:textId="77777777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5E9A5709" w14:textId="4EFED596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</w:tr>
      <w:tr w:rsidR="00821AEA" w:rsidRPr="008E1326" w14:paraId="665B2248" w14:textId="77777777" w:rsidTr="0093289B">
        <w:tc>
          <w:tcPr>
            <w:tcW w:w="3328" w:type="dxa"/>
            <w:shd w:val="clear" w:color="auto" w:fill="auto"/>
          </w:tcPr>
          <w:p w14:paraId="2F84FF34" w14:textId="77777777" w:rsidR="00821AEA" w:rsidRPr="008E1326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1C3F4256" w14:textId="09B6A79F" w:rsidR="00821AEA" w:rsidRPr="008E1326" w:rsidRDefault="00A8267E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E0ABEB" w14:textId="77777777" w:rsidR="00821AEA" w:rsidRPr="008E1326" w:rsidRDefault="00821AEA" w:rsidP="00821AEA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302592" w14:textId="77777777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91E2BA7" w14:textId="77777777" w:rsidR="00821AEA" w:rsidRPr="008E1326" w:rsidRDefault="00821AEA" w:rsidP="00821AEA">
            <w:pPr>
              <w:pStyle w:val="afb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7D88CD" w14:textId="3D5BFB04" w:rsidR="00821AEA" w:rsidRPr="008E1326" w:rsidRDefault="00C05129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526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971</w:t>
            </w:r>
          </w:p>
        </w:tc>
        <w:tc>
          <w:tcPr>
            <w:tcW w:w="270" w:type="dxa"/>
            <w:shd w:val="clear" w:color="auto" w:fill="auto"/>
          </w:tcPr>
          <w:p w14:paraId="5BF5DFDC" w14:textId="77777777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299EE64" w14:textId="4B49FDB4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1,808</w:t>
            </w:r>
          </w:p>
        </w:tc>
      </w:tr>
      <w:tr w:rsidR="00821AEA" w:rsidRPr="008E1326" w14:paraId="0DDDEF50" w14:textId="77777777" w:rsidTr="0093289B">
        <w:tc>
          <w:tcPr>
            <w:tcW w:w="3328" w:type="dxa"/>
            <w:shd w:val="clear" w:color="auto" w:fill="auto"/>
          </w:tcPr>
          <w:p w14:paraId="513F0796" w14:textId="77777777" w:rsidR="00821AEA" w:rsidRPr="008E1326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  <w:shd w:val="clear" w:color="auto" w:fill="auto"/>
          </w:tcPr>
          <w:p w14:paraId="7A12F7C1" w14:textId="3F492D98" w:rsidR="00821AEA" w:rsidRPr="008E1326" w:rsidRDefault="00A8267E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7A764" w14:textId="77777777" w:rsidR="00821AEA" w:rsidRPr="008E1326" w:rsidRDefault="00821AEA" w:rsidP="00821AEA">
            <w:pPr>
              <w:pStyle w:val="afb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9D7FF8" w14:textId="77777777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43225D" w14:textId="77777777" w:rsidR="00821AEA" w:rsidRPr="008E1326" w:rsidRDefault="00821AEA" w:rsidP="00821AEA">
            <w:pPr>
              <w:pStyle w:val="afb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8A1862" w14:textId="2BE2A3CD" w:rsidR="00821AEA" w:rsidRPr="008E1326" w:rsidRDefault="00CE32F9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FD65632" w14:textId="77777777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6CB599E6" w14:textId="62B16A3E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</w:tr>
      <w:tr w:rsidR="00821AEA" w:rsidRPr="008E1326" w14:paraId="3F40A429" w14:textId="77777777" w:rsidTr="0093289B">
        <w:tc>
          <w:tcPr>
            <w:tcW w:w="3328" w:type="dxa"/>
            <w:shd w:val="clear" w:color="auto" w:fill="auto"/>
          </w:tcPr>
          <w:p w14:paraId="16329320" w14:textId="77777777" w:rsidR="00821AEA" w:rsidRPr="008E1326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2D42FBE8" w14:textId="7566E7D9" w:rsidR="00821AEA" w:rsidRPr="008E1326" w:rsidRDefault="00A8267E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6BF7B" w14:textId="77777777" w:rsidR="00821AEA" w:rsidRPr="008E1326" w:rsidRDefault="00821AEA" w:rsidP="00821AEA">
            <w:pPr>
              <w:pStyle w:val="afb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ACC778" w14:textId="77777777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B6D351E" w14:textId="77777777" w:rsidR="00821AEA" w:rsidRPr="008E1326" w:rsidRDefault="00821AEA" w:rsidP="00821AEA">
            <w:pPr>
              <w:pStyle w:val="afb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9B704D" w14:textId="331202F7" w:rsidR="00821AEA" w:rsidRPr="008E1326" w:rsidRDefault="008F6D0F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2,006</w:t>
            </w:r>
          </w:p>
        </w:tc>
        <w:tc>
          <w:tcPr>
            <w:tcW w:w="270" w:type="dxa"/>
            <w:shd w:val="clear" w:color="auto" w:fill="auto"/>
          </w:tcPr>
          <w:p w14:paraId="313020DA" w14:textId="77777777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E690DBC" w14:textId="49DE1187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10,181</w:t>
            </w:r>
          </w:p>
        </w:tc>
      </w:tr>
      <w:tr w:rsidR="0093289B" w:rsidRPr="008E1326" w14:paraId="5F284F82" w14:textId="77777777" w:rsidTr="0093289B">
        <w:tc>
          <w:tcPr>
            <w:tcW w:w="3328" w:type="dxa"/>
            <w:shd w:val="clear" w:color="auto" w:fill="auto"/>
          </w:tcPr>
          <w:p w14:paraId="2DE6A1F2" w14:textId="77777777" w:rsidR="0093289B" w:rsidRPr="00B557A3" w:rsidRDefault="0093289B" w:rsidP="0093289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03DF8DB8" w14:textId="77777777" w:rsidR="0093289B" w:rsidRPr="00B557A3" w:rsidRDefault="0093289B" w:rsidP="00B557A3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4C864A" w14:textId="77777777" w:rsidR="0093289B" w:rsidRPr="00B557A3" w:rsidRDefault="0093289B" w:rsidP="0093289B">
            <w:pPr>
              <w:pStyle w:val="afb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C8926F" w14:textId="77777777" w:rsidR="0093289B" w:rsidRPr="00B557A3" w:rsidRDefault="0093289B" w:rsidP="00B557A3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5A68616" w14:textId="77777777" w:rsidR="0093289B" w:rsidRPr="00B557A3" w:rsidRDefault="0093289B" w:rsidP="0093289B">
            <w:pPr>
              <w:pStyle w:val="afb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72EB10" w14:textId="77777777" w:rsidR="0093289B" w:rsidRPr="00B557A3" w:rsidRDefault="0093289B" w:rsidP="0093289B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07C09" w14:textId="77777777" w:rsidR="0093289B" w:rsidRPr="00B557A3" w:rsidRDefault="0093289B" w:rsidP="0093289B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44933A17" w14:textId="77777777" w:rsidR="0093289B" w:rsidRPr="00B557A3" w:rsidRDefault="0093289B" w:rsidP="0093289B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93289B" w:rsidRPr="008E1326" w14:paraId="7C1F75E8" w14:textId="77777777" w:rsidTr="0093289B">
        <w:tc>
          <w:tcPr>
            <w:tcW w:w="3328" w:type="dxa"/>
            <w:shd w:val="clear" w:color="auto" w:fill="auto"/>
          </w:tcPr>
          <w:p w14:paraId="287F0F2F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14:paraId="2D765990" w14:textId="77777777" w:rsidR="0093289B" w:rsidRPr="00B557A3" w:rsidRDefault="0093289B" w:rsidP="00B557A3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56BAD6" w14:textId="77777777" w:rsidR="0093289B" w:rsidRPr="008E1326" w:rsidRDefault="0093289B" w:rsidP="0093289B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4A6F33" w14:textId="77777777" w:rsidR="0093289B" w:rsidRPr="00B557A3" w:rsidRDefault="0093289B" w:rsidP="00B557A3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6498A7A1" w14:textId="77777777" w:rsidR="0093289B" w:rsidRPr="008E1326" w:rsidRDefault="0093289B" w:rsidP="0093289B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63BCDB" w14:textId="77777777" w:rsidR="0093289B" w:rsidRPr="00B557A3" w:rsidRDefault="0093289B" w:rsidP="0093289B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50F094" w14:textId="77777777" w:rsidR="0093289B" w:rsidRPr="00B557A3" w:rsidRDefault="0093289B" w:rsidP="0093289B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C2A417E" w14:textId="77777777" w:rsidR="0093289B" w:rsidRPr="00B557A3" w:rsidRDefault="0093289B" w:rsidP="0093289B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21AEA" w:rsidRPr="008E1326" w14:paraId="600D577B" w14:textId="77777777" w:rsidTr="0093289B">
        <w:tc>
          <w:tcPr>
            <w:tcW w:w="3328" w:type="dxa"/>
            <w:shd w:val="clear" w:color="auto" w:fill="auto"/>
          </w:tcPr>
          <w:p w14:paraId="5DFB3E4A" w14:textId="77777777" w:rsidR="00821AEA" w:rsidRPr="008E1326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0A918436" w14:textId="14EEE50B" w:rsidR="00821AEA" w:rsidRPr="008E1326" w:rsidRDefault="00E60BFD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15,397</w:t>
            </w:r>
          </w:p>
        </w:tc>
        <w:tc>
          <w:tcPr>
            <w:tcW w:w="270" w:type="dxa"/>
            <w:shd w:val="clear" w:color="auto" w:fill="auto"/>
          </w:tcPr>
          <w:p w14:paraId="0B89D19B" w14:textId="77777777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3ACD73" w14:textId="4337CFBD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15,589</w:t>
            </w:r>
          </w:p>
        </w:tc>
        <w:tc>
          <w:tcPr>
            <w:tcW w:w="273" w:type="dxa"/>
            <w:shd w:val="clear" w:color="auto" w:fill="auto"/>
          </w:tcPr>
          <w:p w14:paraId="07E879B7" w14:textId="77777777" w:rsidR="00821AEA" w:rsidRPr="008E1326" w:rsidRDefault="00821AEA" w:rsidP="00821AEA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921926" w14:textId="72484A4B" w:rsidR="00821AEA" w:rsidRPr="008E1326" w:rsidRDefault="005310F4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</w:t>
            </w:r>
            <w:r w:rsidR="00FA7C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  <w:tc>
          <w:tcPr>
            <w:tcW w:w="270" w:type="dxa"/>
            <w:shd w:val="clear" w:color="auto" w:fill="auto"/>
          </w:tcPr>
          <w:p w14:paraId="0BDBC570" w14:textId="77777777" w:rsidR="00821AEA" w:rsidRPr="00B557A3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9320C45" w14:textId="68D68FCA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15,589</w:t>
            </w:r>
          </w:p>
        </w:tc>
      </w:tr>
      <w:tr w:rsidR="00821AEA" w:rsidRPr="008E1326" w14:paraId="25316324" w14:textId="77777777" w:rsidTr="0093289B">
        <w:tc>
          <w:tcPr>
            <w:tcW w:w="3328" w:type="dxa"/>
            <w:shd w:val="clear" w:color="auto" w:fill="auto"/>
          </w:tcPr>
          <w:p w14:paraId="7AE1EE29" w14:textId="77777777" w:rsidR="00821AEA" w:rsidRPr="008E1326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487A8AFD" w14:textId="3D728FFF" w:rsidR="00821AEA" w:rsidRPr="008E1326" w:rsidRDefault="00E60BFD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2032DB90" w14:textId="77777777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1DDA02" w14:textId="7F2ADB39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73" w:type="dxa"/>
            <w:shd w:val="clear" w:color="auto" w:fill="auto"/>
          </w:tcPr>
          <w:p w14:paraId="46416F7E" w14:textId="77777777" w:rsidR="00821AEA" w:rsidRPr="008E1326" w:rsidRDefault="00821AEA" w:rsidP="00821AEA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5F1CC6" w14:textId="5BE84A51" w:rsidR="00821AEA" w:rsidRPr="00B557A3" w:rsidRDefault="00FA7C0E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76DFB643" w14:textId="77777777" w:rsidR="00821AEA" w:rsidRPr="00B557A3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F601C7A" w14:textId="4C11E778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821AEA" w:rsidRPr="008E1326" w14:paraId="0D4C90A9" w14:textId="77777777" w:rsidTr="0093289B">
        <w:tc>
          <w:tcPr>
            <w:tcW w:w="3328" w:type="dxa"/>
            <w:shd w:val="clear" w:color="auto" w:fill="auto"/>
          </w:tcPr>
          <w:p w14:paraId="72B5286D" w14:textId="77777777" w:rsidR="00821AEA" w:rsidRPr="008E1326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2ADCE153" w14:textId="27E9B4E7" w:rsidR="00821AEA" w:rsidRPr="008E1326" w:rsidRDefault="00E60BFD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1,557</w:t>
            </w:r>
          </w:p>
        </w:tc>
        <w:tc>
          <w:tcPr>
            <w:tcW w:w="270" w:type="dxa"/>
            <w:shd w:val="clear" w:color="auto" w:fill="auto"/>
          </w:tcPr>
          <w:p w14:paraId="76BCED37" w14:textId="77777777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E53C6F" w14:textId="05A5D377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2,128</w:t>
            </w:r>
          </w:p>
        </w:tc>
        <w:tc>
          <w:tcPr>
            <w:tcW w:w="273" w:type="dxa"/>
            <w:shd w:val="clear" w:color="auto" w:fill="auto"/>
          </w:tcPr>
          <w:p w14:paraId="1D4C4611" w14:textId="77777777" w:rsidR="00821AEA" w:rsidRPr="008E1326" w:rsidRDefault="00821AEA" w:rsidP="00821AEA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28C88E" w14:textId="6F1AA4BB" w:rsidR="00821AEA" w:rsidRPr="00B557A3" w:rsidRDefault="00EB3E17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1,831</w:t>
            </w:r>
          </w:p>
        </w:tc>
        <w:tc>
          <w:tcPr>
            <w:tcW w:w="270" w:type="dxa"/>
            <w:shd w:val="clear" w:color="auto" w:fill="auto"/>
          </w:tcPr>
          <w:p w14:paraId="41A2A2E9" w14:textId="77777777" w:rsidR="00821AEA" w:rsidRPr="00B557A3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750AEBF" w14:textId="5556FF2C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1,362</w:t>
            </w:r>
          </w:p>
        </w:tc>
      </w:tr>
      <w:tr w:rsidR="00821AEA" w:rsidRPr="008E1326" w14:paraId="5E2CB84F" w14:textId="77777777" w:rsidTr="0093289B">
        <w:tc>
          <w:tcPr>
            <w:tcW w:w="3328" w:type="dxa"/>
            <w:shd w:val="clear" w:color="auto" w:fill="auto"/>
          </w:tcPr>
          <w:p w14:paraId="4D564A82" w14:textId="77777777" w:rsidR="00821AEA" w:rsidRPr="008E1326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02753007" w14:textId="2F051E17" w:rsidR="00821AEA" w:rsidRPr="008E1326" w:rsidRDefault="00E60BFD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  <w:tc>
          <w:tcPr>
            <w:tcW w:w="270" w:type="dxa"/>
            <w:shd w:val="clear" w:color="auto" w:fill="auto"/>
          </w:tcPr>
          <w:p w14:paraId="64C02501" w14:textId="77777777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587481" w14:textId="45C52BCC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9,481</w:t>
            </w:r>
          </w:p>
        </w:tc>
        <w:tc>
          <w:tcPr>
            <w:tcW w:w="273" w:type="dxa"/>
            <w:shd w:val="clear" w:color="auto" w:fill="auto"/>
          </w:tcPr>
          <w:p w14:paraId="6E7A3ADF" w14:textId="77777777" w:rsidR="00821AEA" w:rsidRPr="008E1326" w:rsidRDefault="00821AEA" w:rsidP="00821AEA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317E30" w14:textId="5FA72D32" w:rsidR="00821AEA" w:rsidRPr="00B557A3" w:rsidRDefault="00EB3E17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  <w:tc>
          <w:tcPr>
            <w:tcW w:w="270" w:type="dxa"/>
            <w:shd w:val="clear" w:color="auto" w:fill="auto"/>
          </w:tcPr>
          <w:p w14:paraId="1FC2D6F9" w14:textId="77777777" w:rsidR="00821AEA" w:rsidRPr="00B557A3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0BDD8A4" w14:textId="5490266A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9,481</w:t>
            </w:r>
          </w:p>
        </w:tc>
      </w:tr>
      <w:tr w:rsidR="00821AEA" w:rsidRPr="008E1326" w14:paraId="3950CBE1" w14:textId="77777777" w:rsidTr="00E10EFF">
        <w:trPr>
          <w:trHeight w:val="371"/>
        </w:trPr>
        <w:tc>
          <w:tcPr>
            <w:tcW w:w="3328" w:type="dxa"/>
            <w:shd w:val="clear" w:color="auto" w:fill="auto"/>
          </w:tcPr>
          <w:p w14:paraId="74A79965" w14:textId="77777777" w:rsidR="00821AEA" w:rsidRPr="008E1326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59" w:type="dxa"/>
            <w:shd w:val="clear" w:color="auto" w:fill="auto"/>
          </w:tcPr>
          <w:p w14:paraId="5CB4AAB4" w14:textId="03B6F95D" w:rsidR="00821AEA" w:rsidRPr="008E1326" w:rsidRDefault="00E60BFD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1A05B4B4" w14:textId="77777777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F213C9" w14:textId="5A0AB694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273" w:type="dxa"/>
            <w:shd w:val="clear" w:color="auto" w:fill="auto"/>
          </w:tcPr>
          <w:p w14:paraId="4CEE0147" w14:textId="77777777" w:rsidR="00821AEA" w:rsidRPr="008E1326" w:rsidRDefault="00821AEA" w:rsidP="00821AEA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B3D2EA" w14:textId="46E05D40" w:rsidR="00821AEA" w:rsidRPr="003B355B" w:rsidRDefault="004009E3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4AAF37D8" w14:textId="77777777" w:rsidR="00821AEA" w:rsidRPr="00B557A3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3EFE3555" w14:textId="62D6B3B4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</w:tr>
      <w:tr w:rsidR="00821AEA" w:rsidRPr="008E1326" w14:paraId="47BE7757" w14:textId="77777777" w:rsidTr="00E10EFF">
        <w:tc>
          <w:tcPr>
            <w:tcW w:w="3328" w:type="dxa"/>
            <w:shd w:val="clear" w:color="auto" w:fill="auto"/>
          </w:tcPr>
          <w:p w14:paraId="6BAA53F2" w14:textId="77777777" w:rsidR="00821AEA" w:rsidRPr="008E1326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ค่าบริหารและ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59" w:type="dxa"/>
            <w:shd w:val="clear" w:color="auto" w:fill="auto"/>
          </w:tcPr>
          <w:p w14:paraId="0063699F" w14:textId="478F01D3" w:rsidR="00821AEA" w:rsidRPr="008E1326" w:rsidRDefault="005310F4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5C72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0D7B23C" w14:textId="77777777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DD677C" w14:textId="0DE825E8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3" w:type="dxa"/>
            <w:shd w:val="clear" w:color="auto" w:fill="auto"/>
          </w:tcPr>
          <w:p w14:paraId="61D7F765" w14:textId="77777777" w:rsidR="00821AEA" w:rsidRPr="008E1326" w:rsidRDefault="00821AEA" w:rsidP="00821AEA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3AB9C7" w14:textId="18B4220A" w:rsidR="00821AEA" w:rsidRPr="003B355B" w:rsidRDefault="004009E3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5C726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8F5EA33" w14:textId="77777777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7D26775F" w14:textId="0BDAF822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</w:tr>
      <w:tr w:rsidR="0093289B" w:rsidRPr="008E1326" w14:paraId="4DBA1739" w14:textId="77777777" w:rsidTr="0093289B">
        <w:tc>
          <w:tcPr>
            <w:tcW w:w="3328" w:type="dxa"/>
            <w:shd w:val="clear" w:color="auto" w:fill="auto"/>
          </w:tcPr>
          <w:p w14:paraId="14E34FAA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6F73ECD2" w14:textId="77777777" w:rsidR="0093289B" w:rsidRPr="008E1326" w:rsidRDefault="0093289B" w:rsidP="0093289B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5119BE" w14:textId="77777777" w:rsidR="0093289B" w:rsidRPr="008E1326" w:rsidRDefault="0093289B" w:rsidP="0093289B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565C4" w14:textId="77777777" w:rsidR="0093289B" w:rsidRPr="008E1326" w:rsidRDefault="0093289B" w:rsidP="0093289B">
            <w:pPr>
              <w:pStyle w:val="af9"/>
              <w:tabs>
                <w:tab w:val="decimal" w:pos="522"/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62DDE94" w14:textId="77777777" w:rsidR="0093289B" w:rsidRPr="008E1326" w:rsidRDefault="0093289B" w:rsidP="0093289B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C0AD75" w14:textId="77777777" w:rsidR="0093289B" w:rsidRPr="008E1326" w:rsidRDefault="0093289B" w:rsidP="0093289B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CB253D" w14:textId="77777777" w:rsidR="0093289B" w:rsidRPr="008E1326" w:rsidRDefault="0093289B" w:rsidP="0093289B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566076CA" w14:textId="77777777" w:rsidR="0093289B" w:rsidRPr="008E1326" w:rsidRDefault="0093289B" w:rsidP="0093289B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93289B" w:rsidRPr="008E1326" w14:paraId="200C2FDC" w14:textId="77777777" w:rsidTr="0093289B">
        <w:tc>
          <w:tcPr>
            <w:tcW w:w="3328" w:type="dxa"/>
            <w:shd w:val="clear" w:color="auto" w:fill="auto"/>
          </w:tcPr>
          <w:p w14:paraId="7719B880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30C7FBB0" w14:textId="77777777" w:rsidR="0093289B" w:rsidRPr="008E1326" w:rsidRDefault="0093289B" w:rsidP="0093289B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0F6C14" w14:textId="77777777" w:rsidR="0093289B" w:rsidRPr="008E1326" w:rsidRDefault="0093289B" w:rsidP="0093289B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B1E647" w14:textId="77777777" w:rsidR="0093289B" w:rsidRPr="008E1326" w:rsidRDefault="0093289B" w:rsidP="0093289B">
            <w:pPr>
              <w:pStyle w:val="af9"/>
              <w:tabs>
                <w:tab w:val="decimal" w:pos="522"/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20DBEF50" w14:textId="77777777" w:rsidR="0093289B" w:rsidRPr="008E1326" w:rsidRDefault="0093289B" w:rsidP="0093289B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789F68" w14:textId="77777777" w:rsidR="0093289B" w:rsidRPr="008E1326" w:rsidRDefault="0093289B" w:rsidP="0093289B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8838B1" w14:textId="77777777" w:rsidR="0093289B" w:rsidRPr="008E1326" w:rsidRDefault="0093289B" w:rsidP="0093289B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6AF3A4F5" w14:textId="77777777" w:rsidR="0093289B" w:rsidRPr="008E1326" w:rsidRDefault="0093289B" w:rsidP="0093289B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21AEA" w:rsidRPr="008E1326" w14:paraId="57D1746C" w14:textId="77777777" w:rsidTr="0093289B">
        <w:tc>
          <w:tcPr>
            <w:tcW w:w="3328" w:type="dxa"/>
            <w:shd w:val="clear" w:color="auto" w:fill="auto"/>
          </w:tcPr>
          <w:p w14:paraId="0E94D148" w14:textId="77777777" w:rsidR="00821AEA" w:rsidRPr="008E1326" w:rsidRDefault="00821AEA" w:rsidP="00821AEA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7E2D8022" w14:textId="6D3C9F47" w:rsidR="00821AEA" w:rsidRPr="008E1326" w:rsidRDefault="00704B62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3,407</w:t>
            </w:r>
          </w:p>
        </w:tc>
        <w:tc>
          <w:tcPr>
            <w:tcW w:w="270" w:type="dxa"/>
            <w:shd w:val="clear" w:color="auto" w:fill="auto"/>
          </w:tcPr>
          <w:p w14:paraId="32999568" w14:textId="77777777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0596C4" w14:textId="2DCBAA12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3,409</w:t>
            </w:r>
          </w:p>
        </w:tc>
        <w:tc>
          <w:tcPr>
            <w:tcW w:w="273" w:type="dxa"/>
            <w:shd w:val="clear" w:color="auto" w:fill="auto"/>
          </w:tcPr>
          <w:p w14:paraId="7675AAD3" w14:textId="77777777" w:rsidR="00821AEA" w:rsidRPr="008E1326" w:rsidRDefault="00821AEA" w:rsidP="00821AEA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2767C0" w14:textId="682EBDC7" w:rsidR="00821AEA" w:rsidRPr="008E1326" w:rsidRDefault="00704B62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3,407</w:t>
            </w:r>
          </w:p>
        </w:tc>
        <w:tc>
          <w:tcPr>
            <w:tcW w:w="270" w:type="dxa"/>
            <w:shd w:val="clear" w:color="auto" w:fill="auto"/>
          </w:tcPr>
          <w:p w14:paraId="51C3F768" w14:textId="77777777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65F735A2" w14:textId="3938D2A3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3,409</w:t>
            </w:r>
          </w:p>
        </w:tc>
      </w:tr>
      <w:tr w:rsidR="00821AEA" w:rsidRPr="008E1326" w14:paraId="34A338D9" w14:textId="77777777" w:rsidTr="00E10EFF">
        <w:tc>
          <w:tcPr>
            <w:tcW w:w="3328" w:type="dxa"/>
            <w:shd w:val="clear" w:color="auto" w:fill="auto"/>
          </w:tcPr>
          <w:p w14:paraId="196C34A5" w14:textId="77777777" w:rsidR="00821AEA" w:rsidRPr="008E1326" w:rsidRDefault="00821AEA" w:rsidP="00821AEA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672C5683" w14:textId="38855AD3" w:rsidR="00821AEA" w:rsidRPr="008E1326" w:rsidRDefault="00704B62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2AFFBEC0" w14:textId="77777777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459974" w14:textId="61B241EC" w:rsidR="00821AEA" w:rsidRPr="008E1326" w:rsidRDefault="00821AEA" w:rsidP="00821AEA">
            <w:pPr>
              <w:pStyle w:val="af9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273" w:type="dxa"/>
            <w:shd w:val="clear" w:color="auto" w:fill="auto"/>
          </w:tcPr>
          <w:p w14:paraId="791CB87A" w14:textId="77777777" w:rsidR="00821AEA" w:rsidRPr="008E1326" w:rsidRDefault="00821AEA" w:rsidP="00821AEA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DE0925" w14:textId="0531866D" w:rsidR="00821AEA" w:rsidRPr="008E1326" w:rsidRDefault="00704B62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2A11AEC7" w14:textId="77777777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36AD613" w14:textId="0B5AFF56" w:rsidR="00821AEA" w:rsidRPr="008E1326" w:rsidRDefault="00821AEA" w:rsidP="00821AEA">
            <w:pPr>
              <w:pStyle w:val="af9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</w:tr>
    </w:tbl>
    <w:p w14:paraId="1BDA5D23" w14:textId="77777777" w:rsidR="0093289B" w:rsidRPr="002A40F8" w:rsidRDefault="0093289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10"/>
          <w:sz w:val="20"/>
          <w:szCs w:val="20"/>
          <w:lang w:eastAsia="x-none"/>
        </w:rPr>
      </w:pPr>
    </w:p>
    <w:p w14:paraId="00333627" w14:textId="379E6302" w:rsidR="00562CEB" w:rsidRPr="00F1598F" w:rsidRDefault="00562CEB" w:rsidP="0018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034FD7" w:rsidRPr="00F1598F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F1598F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F1598F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FA10A6" w:rsidRPr="00FA10A6">
        <w:rPr>
          <w:rFonts w:asciiTheme="majorBidi" w:hAnsiTheme="majorBidi" w:cstheme="majorBidi"/>
          <w:sz w:val="30"/>
          <w:szCs w:val="30"/>
        </w:rPr>
        <w:t>31</w:t>
      </w:r>
      <w:r w:rsidR="00FA10A6" w:rsidRPr="00FA10A6">
        <w:rPr>
          <w:rFonts w:asciiTheme="majorBidi" w:hAnsiTheme="majorBidi"/>
          <w:sz w:val="30"/>
          <w:szCs w:val="30"/>
          <w:cs/>
        </w:rPr>
        <w:t xml:space="preserve"> </w:t>
      </w:r>
      <w:r w:rsidR="00FA10A6" w:rsidRPr="00FA10A6">
        <w:rPr>
          <w:rFonts w:asciiTheme="majorBidi" w:hAnsiTheme="majorBidi" w:hint="cs"/>
          <w:sz w:val="30"/>
          <w:szCs w:val="30"/>
          <w:cs/>
        </w:rPr>
        <w:t>มีนาคม</w:t>
      </w:r>
      <w:r w:rsidR="00FA10A6" w:rsidRPr="00FA10A6">
        <w:rPr>
          <w:rFonts w:asciiTheme="majorBidi" w:hAnsiTheme="majorBidi"/>
          <w:sz w:val="30"/>
          <w:szCs w:val="30"/>
          <w:cs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FA10A6">
        <w:rPr>
          <w:rFonts w:asciiTheme="majorBidi" w:hAnsiTheme="majorBidi" w:cstheme="majorBidi"/>
          <w:sz w:val="30"/>
          <w:szCs w:val="30"/>
        </w:rPr>
        <w:t>6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1598F">
        <w:rPr>
          <w:rFonts w:asciiTheme="majorBidi" w:hAnsiTheme="majorBidi" w:cstheme="majorBidi"/>
          <w:sz w:val="30"/>
          <w:szCs w:val="30"/>
        </w:rPr>
        <w:t xml:space="preserve">31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FA10A6">
        <w:rPr>
          <w:rFonts w:asciiTheme="majorBidi" w:hAnsiTheme="majorBidi" w:cstheme="majorBidi"/>
          <w:sz w:val="30"/>
          <w:szCs w:val="30"/>
        </w:rPr>
        <w:t>5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BAEEF1C" w14:textId="77777777" w:rsidR="001F0366" w:rsidRPr="002A40F8" w:rsidRDefault="001F0366" w:rsidP="001F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58"/>
        <w:gridCol w:w="238"/>
        <w:gridCol w:w="1204"/>
        <w:gridCol w:w="273"/>
        <w:gridCol w:w="1251"/>
        <w:gridCol w:w="272"/>
        <w:gridCol w:w="1258"/>
      </w:tblGrid>
      <w:tr w:rsidR="001F0366" w:rsidRPr="006639B9" w14:paraId="5A7922F8" w14:textId="77777777" w:rsidTr="00183C59">
        <w:trPr>
          <w:cantSplit/>
          <w:tblHeader/>
        </w:trPr>
        <w:tc>
          <w:tcPr>
            <w:tcW w:w="6039" w:type="dxa"/>
            <w:gridSpan w:val="5"/>
          </w:tcPr>
          <w:p w14:paraId="7117C323" w14:textId="77777777" w:rsidR="001F0366" w:rsidRPr="006639B9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37A5F7D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22FE0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27B6202C" w14:textId="77777777" w:rsidTr="00183C59">
        <w:trPr>
          <w:cantSplit/>
          <w:tblHeader/>
        </w:trPr>
        <w:tc>
          <w:tcPr>
            <w:tcW w:w="2990" w:type="dxa"/>
          </w:tcPr>
          <w:p w14:paraId="743F73C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414AC5BC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6C9088B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7FDB043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14:paraId="103DA380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1F0366" w:rsidRPr="006639B9" w14:paraId="5A93875B" w14:textId="77777777" w:rsidTr="00183C59">
        <w:trPr>
          <w:cantSplit/>
          <w:tblHeader/>
        </w:trPr>
        <w:tc>
          <w:tcPr>
            <w:tcW w:w="2990" w:type="dxa"/>
          </w:tcPr>
          <w:p w14:paraId="10FCF414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532C70AA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AEB1BF2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89C0C39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8DC38A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6639B9" w14:paraId="082E5DA0" w14:textId="77777777" w:rsidTr="00183C59">
        <w:trPr>
          <w:cantSplit/>
          <w:tblHeader/>
        </w:trPr>
        <w:tc>
          <w:tcPr>
            <w:tcW w:w="2990" w:type="dxa"/>
          </w:tcPr>
          <w:p w14:paraId="50A6242E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10C6D553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36F2981C" w14:textId="6DDC37E3" w:rsidR="008C7715" w:rsidRPr="006639B9" w:rsidRDefault="00FA10A6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10A6">
              <w:rPr>
                <w:rFonts w:asciiTheme="majorBidi" w:hAnsiTheme="majorBidi"/>
                <w:sz w:val="30"/>
                <w:szCs w:val="30"/>
                <w:cs/>
              </w:rPr>
              <w:t xml:space="preserve">31 </w:t>
            </w:r>
            <w:r w:rsidRPr="00FA10A6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  <w:shd w:val="clear" w:color="auto" w:fill="auto"/>
          </w:tcPr>
          <w:p w14:paraId="13C2448A" w14:textId="77777777" w:rsidR="008C7715" w:rsidRPr="006639B9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ECC17DC" w14:textId="66961432" w:rsidR="008C7715" w:rsidRPr="006639B9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shd w:val="clear" w:color="auto" w:fill="auto"/>
          </w:tcPr>
          <w:p w14:paraId="16BC0F77" w14:textId="77777777" w:rsidR="008C7715" w:rsidRPr="006639B9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7AA1914" w14:textId="57D00E5F" w:rsidR="008C7715" w:rsidRPr="006639B9" w:rsidRDefault="00FA10A6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10A6">
              <w:rPr>
                <w:rFonts w:asciiTheme="majorBidi" w:hAnsiTheme="majorBidi"/>
                <w:sz w:val="30"/>
                <w:szCs w:val="30"/>
                <w:cs/>
              </w:rPr>
              <w:t xml:space="preserve">31 </w:t>
            </w:r>
            <w:r w:rsidRPr="00FA10A6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  <w:shd w:val="clear" w:color="auto" w:fill="auto"/>
          </w:tcPr>
          <w:p w14:paraId="6390EDBA" w14:textId="77777777" w:rsidR="008C7715" w:rsidRPr="006639B9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49FCF420" w14:textId="32728844" w:rsidR="008C7715" w:rsidRPr="006639B9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C7715" w:rsidRPr="006639B9" w14:paraId="19E7993B" w14:textId="77777777" w:rsidTr="00183C59">
        <w:trPr>
          <w:cantSplit/>
          <w:tblHeader/>
        </w:trPr>
        <w:tc>
          <w:tcPr>
            <w:tcW w:w="2990" w:type="dxa"/>
          </w:tcPr>
          <w:p w14:paraId="68BCA292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27B5A630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EB54F88" w14:textId="794D9A33" w:rsidR="008C7715" w:rsidRPr="006639B9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0CB91B48" w14:textId="77777777" w:rsidR="008C7715" w:rsidRPr="006639B9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34584AD6" w14:textId="6E1992DA" w:rsidR="008C7715" w:rsidRPr="006639B9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3A3BB7A1" w14:textId="77777777" w:rsidR="008C7715" w:rsidRPr="006639B9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00064B2" w14:textId="00329B91" w:rsidR="008C7715" w:rsidRPr="006639B9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2" w:type="dxa"/>
            <w:shd w:val="clear" w:color="auto" w:fill="auto"/>
          </w:tcPr>
          <w:p w14:paraId="4A23C5E6" w14:textId="77777777" w:rsidR="008C7715" w:rsidRPr="006639B9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596BDC19" w14:textId="3A2D88B3" w:rsidR="008C7715" w:rsidRPr="006639B9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1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C7715" w:rsidRPr="006639B9" w14:paraId="53D81B29" w14:textId="77777777" w:rsidTr="00183C59">
        <w:trPr>
          <w:cantSplit/>
          <w:tblHeader/>
        </w:trPr>
        <w:tc>
          <w:tcPr>
            <w:tcW w:w="3339" w:type="dxa"/>
            <w:gridSpan w:val="2"/>
          </w:tcPr>
          <w:p w14:paraId="64EE205B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1E5C3E8B" w14:textId="77777777" w:rsidR="008C7715" w:rsidRPr="006639B9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1AEA" w:rsidRPr="006639B9" w14:paraId="137892EF" w14:textId="77777777" w:rsidTr="00183C59">
        <w:trPr>
          <w:cantSplit/>
        </w:trPr>
        <w:tc>
          <w:tcPr>
            <w:tcW w:w="3339" w:type="dxa"/>
            <w:gridSpan w:val="2"/>
          </w:tcPr>
          <w:p w14:paraId="2496C45F" w14:textId="77777777" w:rsidR="00821AEA" w:rsidRPr="006639B9" w:rsidRDefault="00821AEA" w:rsidP="00821AE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</w:tcPr>
          <w:p w14:paraId="46F82722" w14:textId="7E2E6DB1" w:rsidR="00821AEA" w:rsidRPr="006639B9" w:rsidRDefault="001077A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9022D27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8AF6EE" w14:textId="645C5CBA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52FC00F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3E7D0BF" w14:textId="231FED0B" w:rsidR="00821AEA" w:rsidRPr="006639B9" w:rsidRDefault="00101877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272" w:type="dxa"/>
          </w:tcPr>
          <w:p w14:paraId="5F400C4C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24A271" w14:textId="6D3A4CAB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1,532</w:t>
            </w:r>
          </w:p>
        </w:tc>
      </w:tr>
      <w:tr w:rsidR="00821AEA" w:rsidRPr="006639B9" w14:paraId="320E5FA6" w14:textId="77777777" w:rsidTr="00183C59">
        <w:trPr>
          <w:cantSplit/>
        </w:trPr>
        <w:tc>
          <w:tcPr>
            <w:tcW w:w="3339" w:type="dxa"/>
            <w:gridSpan w:val="2"/>
          </w:tcPr>
          <w:p w14:paraId="13A9920D" w14:textId="77777777" w:rsidR="00821AEA" w:rsidRPr="006639B9" w:rsidRDefault="00821AEA" w:rsidP="00821AE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58" w:type="dxa"/>
          </w:tcPr>
          <w:p w14:paraId="6B54AB2D" w14:textId="2C88401A" w:rsidR="00821AEA" w:rsidRPr="006639B9" w:rsidRDefault="001077A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34,888</w:t>
            </w:r>
          </w:p>
        </w:tc>
        <w:tc>
          <w:tcPr>
            <w:tcW w:w="238" w:type="dxa"/>
          </w:tcPr>
          <w:p w14:paraId="2A37CEDE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07D551" w14:textId="27C1FCCE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23,866</w:t>
            </w:r>
          </w:p>
        </w:tc>
        <w:tc>
          <w:tcPr>
            <w:tcW w:w="273" w:type="dxa"/>
          </w:tcPr>
          <w:p w14:paraId="598F66E1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D6AB980" w14:textId="2B63163E" w:rsidR="00821AEA" w:rsidRPr="006639B9" w:rsidRDefault="00101877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34,888</w:t>
            </w:r>
          </w:p>
        </w:tc>
        <w:tc>
          <w:tcPr>
            <w:tcW w:w="272" w:type="dxa"/>
          </w:tcPr>
          <w:p w14:paraId="325B55B1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4F33A3E" w14:textId="326A4901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23,866</w:t>
            </w:r>
          </w:p>
        </w:tc>
      </w:tr>
      <w:tr w:rsidR="00821AEA" w:rsidRPr="006639B9" w14:paraId="35105DE3" w14:textId="77777777" w:rsidTr="00183C59">
        <w:trPr>
          <w:cantSplit/>
        </w:trPr>
        <w:tc>
          <w:tcPr>
            <w:tcW w:w="3339" w:type="dxa"/>
            <w:gridSpan w:val="2"/>
          </w:tcPr>
          <w:p w14:paraId="6C783859" w14:textId="77777777" w:rsidR="00821AEA" w:rsidRPr="006639B9" w:rsidRDefault="00821AEA" w:rsidP="00821AE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B168E64" w14:textId="32D73EF4" w:rsidR="00821AEA" w:rsidRPr="006639B9" w:rsidRDefault="001077A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34,888</w:t>
            </w:r>
          </w:p>
        </w:tc>
        <w:tc>
          <w:tcPr>
            <w:tcW w:w="238" w:type="dxa"/>
          </w:tcPr>
          <w:p w14:paraId="0B616713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2BC0817" w14:textId="682F63FA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23,866</w:t>
            </w:r>
          </w:p>
        </w:tc>
        <w:tc>
          <w:tcPr>
            <w:tcW w:w="273" w:type="dxa"/>
          </w:tcPr>
          <w:p w14:paraId="728F1911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76C1A2A6" w14:textId="7F8D79F7" w:rsidR="00821AEA" w:rsidRPr="006639B9" w:rsidRDefault="00101877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35,502</w:t>
            </w:r>
          </w:p>
        </w:tc>
        <w:tc>
          <w:tcPr>
            <w:tcW w:w="272" w:type="dxa"/>
          </w:tcPr>
          <w:p w14:paraId="7D89B5B5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70CE741" w14:textId="60067A7E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25,398</w:t>
            </w:r>
          </w:p>
        </w:tc>
      </w:tr>
      <w:tr w:rsidR="00821AEA" w:rsidRPr="006639B9" w14:paraId="3BA18053" w14:textId="77777777" w:rsidTr="00183C59">
        <w:trPr>
          <w:cantSplit/>
          <w:trHeight w:val="443"/>
        </w:trPr>
        <w:tc>
          <w:tcPr>
            <w:tcW w:w="3339" w:type="dxa"/>
            <w:gridSpan w:val="2"/>
          </w:tcPr>
          <w:p w14:paraId="4FEEACEC" w14:textId="77777777" w:rsidR="00821AEA" w:rsidRDefault="00821AEA" w:rsidP="00821AEA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639B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8727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    </w:t>
            </w:r>
          </w:p>
          <w:p w14:paraId="126CC350" w14:textId="77777777" w:rsidR="00821AEA" w:rsidRPr="00CC6849" w:rsidRDefault="00821AEA" w:rsidP="00821AEA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18D84EA" w14:textId="0A22F44B" w:rsidR="00821AEA" w:rsidRPr="006639B9" w:rsidRDefault="000C6EA6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(11,960)</w:t>
            </w:r>
          </w:p>
        </w:tc>
        <w:tc>
          <w:tcPr>
            <w:tcW w:w="238" w:type="dxa"/>
            <w:vAlign w:val="bottom"/>
          </w:tcPr>
          <w:p w14:paraId="5D30EF54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95A6021" w14:textId="1D6A6F9C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(7,719)</w:t>
            </w:r>
          </w:p>
        </w:tc>
        <w:tc>
          <w:tcPr>
            <w:tcW w:w="273" w:type="dxa"/>
            <w:vAlign w:val="bottom"/>
          </w:tcPr>
          <w:p w14:paraId="5B269A11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2F17456" w14:textId="50286D24" w:rsidR="00821AEA" w:rsidRPr="006639B9" w:rsidRDefault="00101877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(11,960)</w:t>
            </w:r>
          </w:p>
        </w:tc>
        <w:tc>
          <w:tcPr>
            <w:tcW w:w="272" w:type="dxa"/>
            <w:vAlign w:val="bottom"/>
          </w:tcPr>
          <w:p w14:paraId="3408F23E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641F6AF" w14:textId="62C82156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(7,719)</w:t>
            </w:r>
          </w:p>
        </w:tc>
      </w:tr>
      <w:tr w:rsidR="00821AEA" w:rsidRPr="006639B9" w14:paraId="1033980B" w14:textId="77777777" w:rsidTr="00183C59">
        <w:trPr>
          <w:cantSplit/>
        </w:trPr>
        <w:tc>
          <w:tcPr>
            <w:tcW w:w="3339" w:type="dxa"/>
            <w:gridSpan w:val="2"/>
          </w:tcPr>
          <w:p w14:paraId="3DC4C772" w14:textId="77777777" w:rsidR="00821AEA" w:rsidRPr="006639B9" w:rsidRDefault="00821AEA" w:rsidP="00821AE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1242B58" w14:textId="6F7A48AE" w:rsidR="00821AEA" w:rsidRPr="006639B9" w:rsidRDefault="00101877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22,928</w:t>
            </w:r>
          </w:p>
        </w:tc>
        <w:tc>
          <w:tcPr>
            <w:tcW w:w="238" w:type="dxa"/>
          </w:tcPr>
          <w:p w14:paraId="239F9B06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D0AF6AB" w14:textId="4FD22CAA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16,147</w:t>
            </w:r>
          </w:p>
        </w:tc>
        <w:tc>
          <w:tcPr>
            <w:tcW w:w="273" w:type="dxa"/>
          </w:tcPr>
          <w:p w14:paraId="68A5CE84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3BF09A56" w14:textId="393FF985" w:rsidR="00821AEA" w:rsidRPr="006639B9" w:rsidRDefault="00FD5651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23,542</w:t>
            </w:r>
          </w:p>
        </w:tc>
        <w:tc>
          <w:tcPr>
            <w:tcW w:w="272" w:type="dxa"/>
          </w:tcPr>
          <w:p w14:paraId="185D9CCD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A5529DB" w14:textId="38A25381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17,679</w:t>
            </w:r>
          </w:p>
        </w:tc>
      </w:tr>
    </w:tbl>
    <w:p w14:paraId="74293BF5" w14:textId="5E7175C1" w:rsidR="00FB3610" w:rsidRDefault="00FB3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1BF4B26" w14:textId="77777777" w:rsidR="00E6225C" w:rsidRPr="002A40F8" w:rsidRDefault="00E62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0"/>
        <w:gridCol w:w="9"/>
        <w:gridCol w:w="1251"/>
        <w:gridCol w:w="9"/>
        <w:gridCol w:w="236"/>
        <w:gridCol w:w="25"/>
        <w:gridCol w:w="1179"/>
        <w:gridCol w:w="81"/>
        <w:gridCol w:w="192"/>
        <w:gridCol w:w="78"/>
        <w:gridCol w:w="1179"/>
        <w:gridCol w:w="81"/>
        <w:gridCol w:w="191"/>
        <w:gridCol w:w="79"/>
        <w:gridCol w:w="1179"/>
        <w:gridCol w:w="81"/>
      </w:tblGrid>
      <w:tr w:rsidR="001F0366" w:rsidRPr="006639B9" w14:paraId="7D7191F5" w14:textId="77777777" w:rsidTr="00367501">
        <w:trPr>
          <w:gridAfter w:val="1"/>
          <w:wAfter w:w="81" w:type="dxa"/>
          <w:cantSplit/>
        </w:trPr>
        <w:tc>
          <w:tcPr>
            <w:tcW w:w="6039" w:type="dxa"/>
            <w:gridSpan w:val="8"/>
          </w:tcPr>
          <w:p w14:paraId="4A146BCF" w14:textId="77777777" w:rsidR="001F0366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0C78B247" w14:textId="77777777" w:rsidR="001F0366" w:rsidRPr="002A40F8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gridSpan w:val="2"/>
          </w:tcPr>
          <w:p w14:paraId="0D5C0B9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6"/>
          </w:tcPr>
          <w:p w14:paraId="1F3633E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714C57A8" w14:textId="77777777" w:rsidTr="00367501">
        <w:trPr>
          <w:gridAfter w:val="1"/>
          <w:wAfter w:w="81" w:type="dxa"/>
          <w:cantSplit/>
        </w:trPr>
        <w:tc>
          <w:tcPr>
            <w:tcW w:w="2990" w:type="dxa"/>
          </w:tcPr>
          <w:p w14:paraId="08F965E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  <w:gridSpan w:val="2"/>
          </w:tcPr>
          <w:p w14:paraId="62C83419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35839EB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156CA11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6"/>
          </w:tcPr>
          <w:p w14:paraId="036C6AD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6639B9" w14:paraId="320584EA" w14:textId="77777777" w:rsidTr="00367501">
        <w:trPr>
          <w:gridAfter w:val="1"/>
          <w:wAfter w:w="81" w:type="dxa"/>
          <w:cantSplit/>
        </w:trPr>
        <w:tc>
          <w:tcPr>
            <w:tcW w:w="2990" w:type="dxa"/>
          </w:tcPr>
          <w:p w14:paraId="3CE9BF60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  <w:gridSpan w:val="2"/>
          </w:tcPr>
          <w:p w14:paraId="6E5F9E23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542A3DE" w14:textId="0473D63E" w:rsidR="008C7715" w:rsidRPr="006639B9" w:rsidRDefault="00F83F59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3F59">
              <w:rPr>
                <w:rFonts w:asciiTheme="majorBidi" w:hAnsiTheme="majorBidi"/>
                <w:sz w:val="30"/>
                <w:szCs w:val="30"/>
                <w:cs/>
              </w:rPr>
              <w:t xml:space="preserve">31 </w:t>
            </w:r>
            <w:r w:rsidRPr="00F83F59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48955EEE" w14:textId="77777777" w:rsidR="008C7715" w:rsidRPr="006639B9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5679DCA" w14:textId="454376DD" w:rsidR="008C7715" w:rsidRPr="006639B9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131D133F" w14:textId="77777777" w:rsidR="008C7715" w:rsidRPr="006639B9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5D780897" w14:textId="24FF3F20" w:rsidR="008C7715" w:rsidRPr="006639B9" w:rsidRDefault="00F83F59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3F59">
              <w:rPr>
                <w:rFonts w:asciiTheme="majorBidi" w:hAnsiTheme="majorBidi"/>
                <w:sz w:val="30"/>
                <w:szCs w:val="30"/>
                <w:cs/>
              </w:rPr>
              <w:t xml:space="preserve">31 </w:t>
            </w:r>
            <w:r w:rsidRPr="00F83F59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60EE653E" w14:textId="77777777" w:rsidR="008C7715" w:rsidRPr="006639B9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34AED3F1" w14:textId="06098E0E" w:rsidR="008C7715" w:rsidRPr="006639B9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C7715" w:rsidRPr="006639B9" w14:paraId="13AFEEF0" w14:textId="77777777" w:rsidTr="00367501">
        <w:trPr>
          <w:gridAfter w:val="1"/>
          <w:wAfter w:w="81" w:type="dxa"/>
          <w:cantSplit/>
        </w:trPr>
        <w:tc>
          <w:tcPr>
            <w:tcW w:w="2990" w:type="dxa"/>
          </w:tcPr>
          <w:p w14:paraId="18CBAACA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  <w:gridSpan w:val="2"/>
          </w:tcPr>
          <w:p w14:paraId="5863CA71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75A40B3" w14:textId="6424F85E" w:rsidR="008C7715" w:rsidRPr="006639B9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C70B8DE" w14:textId="77777777" w:rsidR="008C7715" w:rsidRPr="006639B9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B70EC12" w14:textId="0931259C" w:rsidR="008C7715" w:rsidRPr="006639B9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361D5D0F" w14:textId="77777777" w:rsidR="008C7715" w:rsidRPr="006639B9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1F87DF4B" w14:textId="6F853806" w:rsidR="008C7715" w:rsidRPr="006639B9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A8E07BA" w14:textId="77777777" w:rsidR="008C7715" w:rsidRPr="006639B9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75CB4F59" w14:textId="2D887207" w:rsidR="008C7715" w:rsidRPr="006639B9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83F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C7715" w:rsidRPr="006639B9" w14:paraId="75283B4A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5F6E2C5A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13"/>
          </w:tcPr>
          <w:p w14:paraId="20A85742" w14:textId="77777777" w:rsidR="008C7715" w:rsidRPr="006639B9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1AEA" w:rsidRPr="006639B9" w14:paraId="0C46814F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23778E8E" w14:textId="77777777" w:rsidR="00821AEA" w:rsidRPr="006639B9" w:rsidRDefault="00821AEA" w:rsidP="00821AE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3CA49D0D" w14:textId="4194EA67" w:rsidR="00821AEA" w:rsidRPr="006639B9" w:rsidRDefault="00E72C90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29CFCC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91570F1" w14:textId="07E2BA02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769AB15A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gridSpan w:val="2"/>
          </w:tcPr>
          <w:p w14:paraId="2792C7CD" w14:textId="655E04DE" w:rsidR="00821AEA" w:rsidRPr="006639B9" w:rsidRDefault="00E72C90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52,170</w:t>
            </w:r>
          </w:p>
        </w:tc>
        <w:tc>
          <w:tcPr>
            <w:tcW w:w="272" w:type="dxa"/>
            <w:gridSpan w:val="2"/>
          </w:tcPr>
          <w:p w14:paraId="4507D1EC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580D2B64" w14:textId="26745246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39,814</w:t>
            </w:r>
          </w:p>
        </w:tc>
      </w:tr>
      <w:tr w:rsidR="00821AEA" w:rsidRPr="006639B9" w14:paraId="2F4777B1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07DB6F59" w14:textId="77777777" w:rsidR="00821AEA" w:rsidRPr="006639B9" w:rsidRDefault="00821AEA" w:rsidP="00821AE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84B4CED" w14:textId="3C7B5F7F" w:rsidR="00821AEA" w:rsidRPr="006639B9" w:rsidRDefault="00145024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31,651</w:t>
            </w:r>
          </w:p>
        </w:tc>
        <w:tc>
          <w:tcPr>
            <w:tcW w:w="236" w:type="dxa"/>
          </w:tcPr>
          <w:p w14:paraId="4BD2DE4A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73A68D94" w14:textId="3A14C4AE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73" w:type="dxa"/>
            <w:gridSpan w:val="2"/>
          </w:tcPr>
          <w:p w14:paraId="579258A8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</w:tcPr>
          <w:p w14:paraId="24600278" w14:textId="22352F23" w:rsidR="00821AEA" w:rsidRPr="006639B9" w:rsidRDefault="00E72C90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77,382</w:t>
            </w:r>
          </w:p>
        </w:tc>
        <w:tc>
          <w:tcPr>
            <w:tcW w:w="272" w:type="dxa"/>
            <w:gridSpan w:val="2"/>
          </w:tcPr>
          <w:p w14:paraId="124B7C7B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74F327B6" w14:textId="27E7566C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7,377</w:t>
            </w:r>
          </w:p>
        </w:tc>
      </w:tr>
      <w:tr w:rsidR="00821AEA" w:rsidRPr="006639B9" w14:paraId="6BF6EAEC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63C77D77" w14:textId="77777777" w:rsidR="00821AEA" w:rsidRPr="006639B9" w:rsidRDefault="00821AEA" w:rsidP="00821AE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2538F6" w14:textId="6DCF5E0E" w:rsidR="00821AEA" w:rsidRPr="006639B9" w:rsidRDefault="00EF1C02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31,651</w:t>
            </w:r>
          </w:p>
        </w:tc>
        <w:tc>
          <w:tcPr>
            <w:tcW w:w="236" w:type="dxa"/>
          </w:tcPr>
          <w:p w14:paraId="6A07236F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E75316" w14:textId="697CCBBD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73" w:type="dxa"/>
            <w:gridSpan w:val="2"/>
          </w:tcPr>
          <w:p w14:paraId="7B6B2CD5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A3F046" w14:textId="572856C0" w:rsidR="00821AEA" w:rsidRPr="006639B9" w:rsidRDefault="00E72C90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129,552</w:t>
            </w:r>
          </w:p>
        </w:tc>
        <w:tc>
          <w:tcPr>
            <w:tcW w:w="272" w:type="dxa"/>
            <w:gridSpan w:val="2"/>
          </w:tcPr>
          <w:p w14:paraId="014581E1" w14:textId="77777777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943D0C" w14:textId="0C2F5FCB" w:rsidR="00821AEA" w:rsidRPr="006639B9" w:rsidRDefault="00821AEA" w:rsidP="0082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47,191</w:t>
            </w:r>
          </w:p>
        </w:tc>
      </w:tr>
      <w:tr w:rsidR="001F0366" w:rsidRPr="003A3A7C" w14:paraId="3BCE91A2" w14:textId="77777777" w:rsidTr="001F0366">
        <w:tc>
          <w:tcPr>
            <w:tcW w:w="9180" w:type="dxa"/>
            <w:gridSpan w:val="17"/>
            <w:shd w:val="clear" w:color="auto" w:fill="auto"/>
          </w:tcPr>
          <w:p w14:paraId="556D7BA6" w14:textId="4E800737" w:rsidR="001F0366" w:rsidRDefault="001F0366" w:rsidP="001F036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รายการที่เกี่ยวกับบริษัท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</w:p>
          <w:p w14:paraId="642D6027" w14:textId="77777777" w:rsidR="001F0366" w:rsidRPr="003A3A7C" w:rsidRDefault="001F0366" w:rsidP="001F036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F0366" w:rsidRPr="003A3A7C" w14:paraId="442F4A53" w14:textId="77777777" w:rsidTr="001F0366">
        <w:tc>
          <w:tcPr>
            <w:tcW w:w="3330" w:type="dxa"/>
            <w:gridSpan w:val="2"/>
            <w:shd w:val="clear" w:color="auto" w:fill="auto"/>
          </w:tcPr>
          <w:p w14:paraId="7EB5C90B" w14:textId="77777777" w:rsidR="001F0366" w:rsidRPr="003A3A7C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7"/>
            <w:shd w:val="clear" w:color="auto" w:fill="auto"/>
          </w:tcPr>
          <w:p w14:paraId="1EEE98FE" w14:textId="77777777" w:rsidR="001F0366" w:rsidRPr="003A3A7C" w:rsidRDefault="001F0366" w:rsidP="001F036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7014A0" w14:textId="77777777" w:rsidR="001F0366" w:rsidRPr="003A3A7C" w:rsidRDefault="001F0366" w:rsidP="001F036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6"/>
            <w:shd w:val="clear" w:color="auto" w:fill="auto"/>
          </w:tcPr>
          <w:p w14:paraId="60D41B7C" w14:textId="77777777" w:rsidR="001F0366" w:rsidRPr="003A3A7C" w:rsidRDefault="001F0366" w:rsidP="001F036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3A3A7C" w14:paraId="765DF576" w14:textId="77777777" w:rsidTr="001F0366">
        <w:tc>
          <w:tcPr>
            <w:tcW w:w="3330" w:type="dxa"/>
            <w:gridSpan w:val="2"/>
            <w:shd w:val="clear" w:color="auto" w:fill="auto"/>
          </w:tcPr>
          <w:p w14:paraId="22208B25" w14:textId="77777777" w:rsidR="008C7715" w:rsidRPr="003A3A7C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586DA64" w14:textId="2AFDCCB8" w:rsidR="008C7715" w:rsidRPr="003A3A7C" w:rsidRDefault="00425212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212">
              <w:rPr>
                <w:rFonts w:asciiTheme="majorBidi" w:hAnsiTheme="majorBidi"/>
                <w:sz w:val="30"/>
                <w:szCs w:val="30"/>
                <w:cs/>
              </w:rPr>
              <w:t xml:space="preserve">31 </w:t>
            </w:r>
            <w:r w:rsidRPr="00425212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17500E6" w14:textId="77777777" w:rsidR="008C7715" w:rsidRPr="003A3A7C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0B057D6" w14:textId="62D138A7" w:rsidR="008C7715" w:rsidRPr="003A3A7C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26963E" w14:textId="77777777" w:rsidR="008C7715" w:rsidRPr="003A3A7C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B5E98C6" w14:textId="6BEB6B04" w:rsidR="008C7715" w:rsidRPr="003A3A7C" w:rsidRDefault="00425212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212">
              <w:rPr>
                <w:rFonts w:asciiTheme="majorBidi" w:hAnsiTheme="majorBidi"/>
                <w:sz w:val="30"/>
                <w:szCs w:val="30"/>
                <w:cs/>
              </w:rPr>
              <w:t xml:space="preserve">31 </w:t>
            </w:r>
            <w:r w:rsidRPr="00425212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17AC03" w14:textId="77777777" w:rsidR="008C7715" w:rsidRPr="003A3A7C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22EBEE4" w14:textId="6D8E7013" w:rsidR="008C7715" w:rsidRPr="003A3A7C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C7715" w:rsidRPr="003A3A7C" w14:paraId="6475EB82" w14:textId="77777777" w:rsidTr="001F0366">
        <w:tc>
          <w:tcPr>
            <w:tcW w:w="3330" w:type="dxa"/>
            <w:gridSpan w:val="2"/>
            <w:shd w:val="clear" w:color="auto" w:fill="auto"/>
          </w:tcPr>
          <w:p w14:paraId="654329AB" w14:textId="77777777" w:rsidR="008C7715" w:rsidRPr="003A3A7C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CA264F4" w14:textId="4F21BF21" w:rsidR="008C7715" w:rsidRPr="003A3A7C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D07CAB1" w14:textId="77777777" w:rsidR="008C7715" w:rsidRPr="003A3A7C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EF7D147" w14:textId="1F788183" w:rsidR="008C7715" w:rsidRPr="003A3A7C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2456A0" w14:textId="77777777" w:rsidR="008C7715" w:rsidRPr="003A3A7C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11C1D0E" w14:textId="2FE75519" w:rsidR="008C7715" w:rsidRPr="003A3A7C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936F42" w14:textId="77777777" w:rsidR="008C7715" w:rsidRPr="003A3A7C" w:rsidRDefault="008C7715" w:rsidP="008C7715">
            <w:pPr>
              <w:pStyle w:val="af9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9203A9F" w14:textId="34CBCB34" w:rsidR="008C7715" w:rsidRPr="003A3A7C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C7715" w:rsidRPr="003A3A7C" w14:paraId="690E4A51" w14:textId="77777777" w:rsidTr="001F0366">
        <w:trPr>
          <w:trHeight w:val="344"/>
        </w:trPr>
        <w:tc>
          <w:tcPr>
            <w:tcW w:w="3330" w:type="dxa"/>
            <w:gridSpan w:val="2"/>
            <w:shd w:val="clear" w:color="auto" w:fill="auto"/>
          </w:tcPr>
          <w:p w14:paraId="1AD8BCE9" w14:textId="77777777" w:rsidR="008C7715" w:rsidRPr="003A3A7C" w:rsidRDefault="008C7715" w:rsidP="008C7715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15"/>
            <w:shd w:val="clear" w:color="auto" w:fill="auto"/>
          </w:tcPr>
          <w:p w14:paraId="07D3F297" w14:textId="77777777" w:rsidR="008C7715" w:rsidRPr="003A3A7C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C7715" w:rsidRPr="003A3A7C" w14:paraId="397CDF9D" w14:textId="77777777" w:rsidTr="001F0366">
        <w:tc>
          <w:tcPr>
            <w:tcW w:w="3330" w:type="dxa"/>
            <w:gridSpan w:val="2"/>
            <w:shd w:val="clear" w:color="auto" w:fill="auto"/>
          </w:tcPr>
          <w:p w14:paraId="6445FFDB" w14:textId="77777777" w:rsidR="008C7715" w:rsidRPr="003A3A7C" w:rsidRDefault="008C7715" w:rsidP="008C7715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C756D1E" w14:textId="77777777" w:rsidR="008C7715" w:rsidRPr="003A3A7C" w:rsidRDefault="008C7715" w:rsidP="008C7715">
            <w:pPr>
              <w:pStyle w:val="af9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6FE7FBB3" w14:textId="77777777" w:rsidR="008C7715" w:rsidRPr="003A3A7C" w:rsidRDefault="008C7715" w:rsidP="008C7715">
            <w:pPr>
              <w:pStyle w:val="af9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1B00022" w14:textId="77777777" w:rsidR="008C7715" w:rsidRPr="003A3A7C" w:rsidRDefault="008C7715" w:rsidP="008C7715">
            <w:pPr>
              <w:pStyle w:val="af9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801E6CD" w14:textId="77777777" w:rsidR="008C7715" w:rsidRPr="003A3A7C" w:rsidRDefault="008C7715" w:rsidP="008C7715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C002722" w14:textId="77777777" w:rsidR="008C7715" w:rsidRPr="003A3A7C" w:rsidRDefault="008C7715" w:rsidP="008C7715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CEA02F6" w14:textId="77777777" w:rsidR="008C7715" w:rsidRPr="003A3A7C" w:rsidRDefault="008C7715" w:rsidP="008C7715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8809FBD" w14:textId="77777777" w:rsidR="008C7715" w:rsidRPr="003A3A7C" w:rsidRDefault="008C7715" w:rsidP="008C7715">
            <w:pPr>
              <w:pStyle w:val="af9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21AEA" w:rsidRPr="003A3A7C" w14:paraId="26CDF164" w14:textId="77777777" w:rsidTr="001F0366">
        <w:tc>
          <w:tcPr>
            <w:tcW w:w="3330" w:type="dxa"/>
            <w:gridSpan w:val="2"/>
            <w:shd w:val="clear" w:color="auto" w:fill="auto"/>
          </w:tcPr>
          <w:p w14:paraId="069B6E98" w14:textId="77777777" w:rsidR="00821AEA" w:rsidRPr="003A3A7C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  <w:gridSpan w:val="2"/>
          </w:tcPr>
          <w:p w14:paraId="13EE678E" w14:textId="6B641A98" w:rsidR="00821AEA" w:rsidRPr="003A3A7C" w:rsidRDefault="00753D5F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864</w:t>
            </w:r>
          </w:p>
        </w:tc>
        <w:tc>
          <w:tcPr>
            <w:tcW w:w="270" w:type="dxa"/>
            <w:gridSpan w:val="3"/>
          </w:tcPr>
          <w:p w14:paraId="3C077E1D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067DFBF9" w14:textId="66391AC0" w:rsidR="00821AEA" w:rsidRPr="003A3A7C" w:rsidRDefault="00821AEA" w:rsidP="006C3079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49,399</w:t>
            </w:r>
          </w:p>
        </w:tc>
        <w:tc>
          <w:tcPr>
            <w:tcW w:w="270" w:type="dxa"/>
            <w:gridSpan w:val="2"/>
          </w:tcPr>
          <w:p w14:paraId="2A384657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4BEF4B00" w14:textId="1B3F9CA6" w:rsidR="00821AEA" w:rsidRPr="00560ED3" w:rsidRDefault="00D71127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28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289</w:t>
            </w:r>
          </w:p>
        </w:tc>
        <w:tc>
          <w:tcPr>
            <w:tcW w:w="270" w:type="dxa"/>
            <w:gridSpan w:val="2"/>
          </w:tcPr>
          <w:p w14:paraId="361D1F35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164316CA" w14:textId="43816AC0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35,113</w:t>
            </w:r>
          </w:p>
        </w:tc>
      </w:tr>
      <w:tr w:rsidR="00821AEA" w:rsidRPr="003A3A7C" w14:paraId="6E092F64" w14:textId="77777777" w:rsidTr="001F0366">
        <w:tc>
          <w:tcPr>
            <w:tcW w:w="3330" w:type="dxa"/>
            <w:gridSpan w:val="2"/>
            <w:shd w:val="clear" w:color="auto" w:fill="auto"/>
          </w:tcPr>
          <w:p w14:paraId="45B25109" w14:textId="77777777" w:rsidR="00821AEA" w:rsidRPr="003A3A7C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gridSpan w:val="2"/>
          </w:tcPr>
          <w:p w14:paraId="64DB9996" w14:textId="1552CAB2" w:rsidR="00821AEA" w:rsidRPr="003A3A7C" w:rsidRDefault="00753D5F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882</w:t>
            </w:r>
          </w:p>
        </w:tc>
        <w:tc>
          <w:tcPr>
            <w:tcW w:w="270" w:type="dxa"/>
            <w:gridSpan w:val="3"/>
          </w:tcPr>
          <w:p w14:paraId="57A00F18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326FF25F" w14:textId="7CDD063C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32,483</w:t>
            </w:r>
          </w:p>
        </w:tc>
        <w:tc>
          <w:tcPr>
            <w:tcW w:w="270" w:type="dxa"/>
            <w:gridSpan w:val="2"/>
          </w:tcPr>
          <w:p w14:paraId="0BB1FA83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45E41874" w14:textId="65485FF9" w:rsidR="00821AEA" w:rsidRPr="003A3A7C" w:rsidRDefault="00AA3B8B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17,904</w:t>
            </w:r>
          </w:p>
        </w:tc>
        <w:tc>
          <w:tcPr>
            <w:tcW w:w="270" w:type="dxa"/>
            <w:gridSpan w:val="2"/>
          </w:tcPr>
          <w:p w14:paraId="5A8B0211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21DB1D8B" w14:textId="466D2A0A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17,216</w:t>
            </w:r>
          </w:p>
        </w:tc>
      </w:tr>
      <w:tr w:rsidR="00821AEA" w:rsidRPr="003A3A7C" w14:paraId="17FF2E2B" w14:textId="77777777" w:rsidTr="001F0366">
        <w:tc>
          <w:tcPr>
            <w:tcW w:w="3330" w:type="dxa"/>
            <w:gridSpan w:val="2"/>
            <w:shd w:val="clear" w:color="auto" w:fill="auto"/>
          </w:tcPr>
          <w:p w14:paraId="716BFD9F" w14:textId="77777777" w:rsidR="00821AEA" w:rsidRPr="003A3A7C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gridSpan w:val="2"/>
          </w:tcPr>
          <w:p w14:paraId="56EDA4FC" w14:textId="6495713F" w:rsidR="00821AEA" w:rsidRPr="003A3A7C" w:rsidRDefault="00753D5F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530</w:t>
            </w:r>
          </w:p>
        </w:tc>
        <w:tc>
          <w:tcPr>
            <w:tcW w:w="270" w:type="dxa"/>
            <w:gridSpan w:val="3"/>
          </w:tcPr>
          <w:p w14:paraId="75DF4ADC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1247C8AB" w14:textId="63435560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34,517</w:t>
            </w:r>
          </w:p>
        </w:tc>
        <w:tc>
          <w:tcPr>
            <w:tcW w:w="270" w:type="dxa"/>
            <w:gridSpan w:val="2"/>
          </w:tcPr>
          <w:p w14:paraId="66EA0D94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3C17CF37" w14:textId="68116E06" w:rsidR="00821AEA" w:rsidRPr="003A3A7C" w:rsidRDefault="00AA3B8B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18,742</w:t>
            </w:r>
          </w:p>
        </w:tc>
        <w:tc>
          <w:tcPr>
            <w:tcW w:w="270" w:type="dxa"/>
            <w:gridSpan w:val="2"/>
          </w:tcPr>
          <w:p w14:paraId="787552C2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47F4DE41" w14:textId="4A51A1FB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18,307</w:t>
            </w:r>
          </w:p>
        </w:tc>
      </w:tr>
      <w:tr w:rsidR="00821AEA" w:rsidRPr="003A3A7C" w14:paraId="6E114555" w14:textId="77777777" w:rsidTr="00696958">
        <w:tc>
          <w:tcPr>
            <w:tcW w:w="3330" w:type="dxa"/>
            <w:gridSpan w:val="2"/>
            <w:shd w:val="clear" w:color="auto" w:fill="auto"/>
          </w:tcPr>
          <w:p w14:paraId="339AF732" w14:textId="77777777" w:rsidR="00821AEA" w:rsidRPr="003A3A7C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gridSpan w:val="2"/>
          </w:tcPr>
          <w:p w14:paraId="5B0A0F41" w14:textId="4B207F2C" w:rsidR="00821AEA" w:rsidRPr="003A3A7C" w:rsidRDefault="00A16D10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622DE1">
              <w:rPr>
                <w:rFonts w:asciiTheme="majorBidi" w:hAnsiTheme="majorBidi" w:cstheme="majorBidi" w:hint="cs"/>
                <w:sz w:val="30"/>
                <w:szCs w:val="30"/>
                <w:cs/>
              </w:rPr>
              <w:t>2,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463</w:t>
            </w:r>
          </w:p>
        </w:tc>
        <w:tc>
          <w:tcPr>
            <w:tcW w:w="270" w:type="dxa"/>
            <w:gridSpan w:val="3"/>
          </w:tcPr>
          <w:p w14:paraId="2BF82581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69C38720" w14:textId="0F62E95B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AB3AB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</w:tcPr>
          <w:p w14:paraId="0D23B87C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2E692911" w14:textId="0ED63980" w:rsidR="00821AEA" w:rsidRPr="007E7693" w:rsidRDefault="00A16D10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="00AA3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463</w:t>
            </w:r>
          </w:p>
        </w:tc>
        <w:tc>
          <w:tcPr>
            <w:tcW w:w="270" w:type="dxa"/>
            <w:gridSpan w:val="2"/>
          </w:tcPr>
          <w:p w14:paraId="1359379D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60B72B9E" w14:textId="39995DFA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12,015</w:t>
            </w:r>
          </w:p>
        </w:tc>
      </w:tr>
      <w:tr w:rsidR="00821AEA" w:rsidRPr="003A3A7C" w14:paraId="6EF15EAD" w14:textId="77777777" w:rsidTr="001F0366">
        <w:tc>
          <w:tcPr>
            <w:tcW w:w="3330" w:type="dxa"/>
            <w:gridSpan w:val="2"/>
            <w:shd w:val="clear" w:color="auto" w:fill="auto"/>
          </w:tcPr>
          <w:p w14:paraId="279DAE2A" w14:textId="77777777" w:rsidR="00821AEA" w:rsidRPr="003A3A7C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72F4477" w14:textId="0818739D" w:rsidR="00821AEA" w:rsidRPr="003A3A7C" w:rsidRDefault="002F09F5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="00305F5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="00305F5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739</w:t>
            </w:r>
          </w:p>
        </w:tc>
        <w:tc>
          <w:tcPr>
            <w:tcW w:w="270" w:type="dxa"/>
            <w:gridSpan w:val="3"/>
          </w:tcPr>
          <w:p w14:paraId="1B6286D0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2DDA9D86" w14:textId="4D1374BA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128,414</w:t>
            </w:r>
          </w:p>
        </w:tc>
        <w:tc>
          <w:tcPr>
            <w:tcW w:w="270" w:type="dxa"/>
            <w:gridSpan w:val="2"/>
          </w:tcPr>
          <w:p w14:paraId="36D9EDDB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186ABAB" w14:textId="0EBF3C17" w:rsidR="00821AEA" w:rsidRPr="003A3A7C" w:rsidRDefault="00305F51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</w:t>
            </w:r>
            <w:r w:rsidR="00AA3B8B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398</w:t>
            </w:r>
          </w:p>
        </w:tc>
        <w:tc>
          <w:tcPr>
            <w:tcW w:w="270" w:type="dxa"/>
            <w:gridSpan w:val="2"/>
          </w:tcPr>
          <w:p w14:paraId="0674B968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6F98F0A" w14:textId="4B600E8E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82,651</w:t>
            </w:r>
          </w:p>
        </w:tc>
      </w:tr>
      <w:tr w:rsidR="00821AEA" w:rsidRPr="003A3A7C" w14:paraId="088F086A" w14:textId="77777777" w:rsidTr="00930B0C">
        <w:tc>
          <w:tcPr>
            <w:tcW w:w="3330" w:type="dxa"/>
            <w:gridSpan w:val="2"/>
            <w:shd w:val="clear" w:color="auto" w:fill="auto"/>
          </w:tcPr>
          <w:p w14:paraId="3CCA1034" w14:textId="77777777" w:rsidR="00821AEA" w:rsidRPr="003A3A7C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br/>
              <w:t xml:space="preserve">   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2EDC7063" w14:textId="42005C4D" w:rsidR="00821AEA" w:rsidRPr="00641868" w:rsidRDefault="002F09F5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(260)</w:t>
            </w:r>
          </w:p>
        </w:tc>
        <w:tc>
          <w:tcPr>
            <w:tcW w:w="270" w:type="dxa"/>
            <w:gridSpan w:val="3"/>
          </w:tcPr>
          <w:p w14:paraId="59D0431B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6846F7E" w14:textId="72646A03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(153)</w:t>
            </w:r>
          </w:p>
        </w:tc>
        <w:tc>
          <w:tcPr>
            <w:tcW w:w="270" w:type="dxa"/>
            <w:gridSpan w:val="2"/>
          </w:tcPr>
          <w:p w14:paraId="11B60CF8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01C318E" w14:textId="7D2235E1" w:rsidR="00821AEA" w:rsidRPr="00CC0C11" w:rsidRDefault="00CC0C11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C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(260)</w:t>
            </w:r>
          </w:p>
        </w:tc>
        <w:tc>
          <w:tcPr>
            <w:tcW w:w="270" w:type="dxa"/>
            <w:gridSpan w:val="2"/>
          </w:tcPr>
          <w:p w14:paraId="24A5D58D" w14:textId="77777777" w:rsidR="00821AEA" w:rsidRPr="00CC0C11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E24E5C2" w14:textId="149FA5F3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40785">
              <w:rPr>
                <w:lang w:val="en-US"/>
              </w:rPr>
              <w:t>-</w:t>
            </w:r>
          </w:p>
        </w:tc>
      </w:tr>
      <w:tr w:rsidR="00821AEA" w:rsidRPr="003A3A7C" w14:paraId="47A6A7CD" w14:textId="77777777" w:rsidTr="001F0366">
        <w:tc>
          <w:tcPr>
            <w:tcW w:w="3330" w:type="dxa"/>
            <w:gridSpan w:val="2"/>
            <w:shd w:val="clear" w:color="auto" w:fill="auto"/>
          </w:tcPr>
          <w:p w14:paraId="7242822D" w14:textId="77777777" w:rsidR="00821AEA" w:rsidRPr="003A3A7C" w:rsidRDefault="00821AEA" w:rsidP="00821AEA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8F6F9" w14:textId="5E4D7ACA" w:rsidR="00821AEA" w:rsidRPr="003A3A7C" w:rsidRDefault="00332FAB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05F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305F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479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D77ADC3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1DCB1" w14:textId="73717AAB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128,261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8C5DBF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5545B" w14:textId="4219B622" w:rsidR="00821AEA" w:rsidRPr="003A3A7C" w:rsidRDefault="00305F51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BA4A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="00BA4A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BA4A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B21D73" w14:textId="77777777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77F5" w14:textId="72221522" w:rsidR="00821AEA" w:rsidRPr="003A3A7C" w:rsidRDefault="00821AEA" w:rsidP="00821AEA">
            <w:pPr>
              <w:pStyle w:val="af9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82,651</w:t>
            </w:r>
          </w:p>
        </w:tc>
      </w:tr>
    </w:tbl>
    <w:p w14:paraId="6E5A7CF5" w14:textId="77777777" w:rsidR="001F0366" w:rsidRPr="00346488" w:rsidRDefault="001F0366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2BE4F84" w14:textId="3D8D3586" w:rsidR="00D80D43" w:rsidRDefault="00D80D43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F1598F">
        <w:rPr>
          <w:rFonts w:ascii="Angsana New" w:hAnsi="Angsana New"/>
          <w:sz w:val="30"/>
          <w:szCs w:val="30"/>
        </w:rPr>
        <w:t xml:space="preserve">2563 </w:t>
      </w:r>
      <w:r w:rsidRPr="00F1598F">
        <w:rPr>
          <w:rFonts w:ascii="Angsana New" w:hAnsi="Angsana New" w:hint="cs"/>
          <w:sz w:val="30"/>
          <w:szCs w:val="30"/>
          <w:cs/>
        </w:rPr>
        <w:t xml:space="preserve">กลุ่มบริษัทได้ทำบันทึกข้อตกลงร่วมกันกับบริษัท ขอนแก่น ช.ทวี </w:t>
      </w:r>
      <w:r w:rsidRPr="00F1598F">
        <w:rPr>
          <w:rFonts w:ascii="Angsana New" w:hAnsi="Angsana New"/>
          <w:sz w:val="30"/>
          <w:szCs w:val="30"/>
        </w:rPr>
        <w:t xml:space="preserve">(1993) </w:t>
      </w:r>
      <w:r w:rsidRPr="00F1598F">
        <w:rPr>
          <w:rFonts w:ascii="Angsana New" w:hAnsi="Angsana New" w:hint="cs"/>
          <w:sz w:val="30"/>
          <w:szCs w:val="30"/>
          <w:cs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6D4B3CDA" w14:textId="77777777" w:rsidR="00346488" w:rsidRPr="00346488" w:rsidRDefault="00346488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9FD2B49" w14:textId="77777777" w:rsidR="00D80D43" w:rsidRPr="00F1598F" w:rsidRDefault="00D80D43" w:rsidP="00346488">
      <w:pPr>
        <w:pStyle w:val="affb"/>
        <w:numPr>
          <w:ilvl w:val="0"/>
          <w:numId w:val="29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1598F">
        <w:rPr>
          <w:rFonts w:ascii="Angsana New" w:hAnsi="Angsana New" w:hint="cs"/>
          <w:spacing w:val="-2"/>
          <w:sz w:val="30"/>
          <w:szCs w:val="30"/>
          <w:cs/>
        </w:rPr>
        <w:t>การรับชำระสำหรับบริษัท เดือนละ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2.3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 เป็นระยะเวลา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71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และงวดสุดท้ายจำนวนเงิน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4.52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70724910" w14:textId="1ABACBAF" w:rsidR="00D80D43" w:rsidRPr="00F1598F" w:rsidRDefault="00D80D43" w:rsidP="00346488">
      <w:pPr>
        <w:pStyle w:val="affb"/>
        <w:numPr>
          <w:ilvl w:val="0"/>
          <w:numId w:val="29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การรับชำระสำหรับ</w:t>
      </w:r>
      <w:r w:rsidRPr="00F1598F">
        <w:rPr>
          <w:rFonts w:asciiTheme="majorBidi" w:hAnsiTheme="majorBidi" w:cstheme="majorBidi"/>
          <w:sz w:val="30"/>
          <w:szCs w:val="30"/>
          <w:cs/>
        </w:rPr>
        <w:t>บริษัท ช. ทวี เทอร์โมเทค จำกัด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</w:rPr>
        <w:t>(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F1598F">
        <w:rPr>
          <w:rFonts w:asciiTheme="majorBidi" w:hAnsiTheme="majorBidi" w:cstheme="majorBidi"/>
          <w:sz w:val="30"/>
          <w:szCs w:val="30"/>
        </w:rPr>
        <w:t>)</w:t>
      </w:r>
      <w:r w:rsidRPr="00F1598F">
        <w:rPr>
          <w:rFonts w:ascii="Angsana New" w:hAnsi="Angsana New" w:hint="cs"/>
          <w:sz w:val="30"/>
          <w:szCs w:val="30"/>
          <w:cs/>
        </w:rPr>
        <w:t xml:space="preserve"> เดือนละ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1.1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ล้านบาท เป็นระยะเวลา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71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เดือน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และงวดสุดท้ายจำนวนเงิน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2.2</w:t>
      </w:r>
      <w:r w:rsidR="00B538BE">
        <w:rPr>
          <w:rFonts w:ascii="Angsana New" w:hAnsi="Angsana New"/>
          <w:sz w:val="30"/>
          <w:szCs w:val="30"/>
        </w:rPr>
        <w:t>8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ล้านบาท</w:t>
      </w:r>
    </w:p>
    <w:p w14:paraId="7E6A5F78" w14:textId="77777777" w:rsidR="0093289B" w:rsidRPr="00346488" w:rsidRDefault="0093289B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90E8B0" w14:textId="1C5E8013" w:rsidR="00F909DD" w:rsidRDefault="001D25E1" w:rsidP="00727925">
      <w:pPr>
        <w:tabs>
          <w:tab w:val="clear" w:pos="227"/>
          <w:tab w:val="clear" w:pos="454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3C59">
        <w:rPr>
          <w:rFonts w:ascii="Angsana New" w:hAnsi="Angsana New" w:hint="cs"/>
          <w:sz w:val="30"/>
          <w:szCs w:val="30"/>
          <w:cs/>
        </w:rPr>
        <w:t>นอกจากนี้ กลุ่มบริษัทจะได้รับดอกเบี้ยจากการผิดนัดชำระเพิ่มเติมที่อัตราร้อยละ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/>
          <w:sz w:val="30"/>
          <w:szCs w:val="30"/>
        </w:rPr>
        <w:t xml:space="preserve">7.5 </w:t>
      </w:r>
      <w:r w:rsidRPr="00183C59">
        <w:rPr>
          <w:rFonts w:ascii="Angsana New" w:hAnsi="Angsana New" w:hint="cs"/>
          <w:sz w:val="30"/>
          <w:szCs w:val="30"/>
          <w:cs/>
        </w:rPr>
        <w:t>ต่อปี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ของมูลค่าหนี้ที่คงค้าง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โดยบริษัท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ขอนแก่น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ช</w:t>
      </w:r>
      <w:r w:rsidRPr="00183C59">
        <w:rPr>
          <w:rFonts w:ascii="Angsana New" w:hAnsi="Angsana New"/>
          <w:sz w:val="30"/>
          <w:szCs w:val="30"/>
          <w:cs/>
        </w:rPr>
        <w:t>.</w:t>
      </w:r>
      <w:r w:rsidRPr="00183C59">
        <w:rPr>
          <w:rFonts w:ascii="Angsana New" w:hAnsi="Angsana New" w:hint="cs"/>
          <w:sz w:val="30"/>
          <w:szCs w:val="30"/>
          <w:cs/>
        </w:rPr>
        <w:t>ทวี</w:t>
      </w:r>
      <w:r w:rsidRPr="00183C59">
        <w:rPr>
          <w:rFonts w:ascii="Angsana New" w:hAnsi="Angsana New"/>
          <w:sz w:val="30"/>
          <w:szCs w:val="30"/>
          <w:cs/>
        </w:rPr>
        <w:t xml:space="preserve"> (</w:t>
      </w:r>
      <w:r w:rsidRPr="00183C59">
        <w:rPr>
          <w:rFonts w:ascii="Angsana New" w:hAnsi="Angsana New"/>
          <w:sz w:val="30"/>
          <w:szCs w:val="30"/>
        </w:rPr>
        <w:t xml:space="preserve">1993) </w:t>
      </w:r>
      <w:r w:rsidRPr="00183C59">
        <w:rPr>
          <w:rFonts w:ascii="Angsana New" w:hAnsi="Angsana New" w:hint="cs"/>
          <w:sz w:val="30"/>
          <w:szCs w:val="30"/>
          <w:cs/>
        </w:rPr>
        <w:t>จำกัด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 xml:space="preserve">สามารถเลือกที่จะชำระเงินค่าหนี้ทั้งจำนวนก่อนสิ้นสุดแผนการรับชำระได้ </w:t>
      </w: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727925" w:rsidRPr="008E1326" w14:paraId="0501C243" w14:textId="77777777">
        <w:trPr>
          <w:cantSplit/>
          <w:tblHeader/>
        </w:trPr>
        <w:tc>
          <w:tcPr>
            <w:tcW w:w="4950" w:type="dxa"/>
            <w:vAlign w:val="bottom"/>
            <w:hideMark/>
          </w:tcPr>
          <w:p w14:paraId="5E6E56BC" w14:textId="7EB208C0" w:rsidR="00727925" w:rsidRPr="008E1326" w:rsidRDefault="00727925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="003B5B11" w:rsidRPr="003B5B1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ของลูกหนี้การค้า</w:t>
            </w:r>
          </w:p>
        </w:tc>
        <w:tc>
          <w:tcPr>
            <w:tcW w:w="1890" w:type="dxa"/>
            <w:gridSpan w:val="3"/>
            <w:vAlign w:val="bottom"/>
          </w:tcPr>
          <w:p w14:paraId="4A0253A5" w14:textId="77777777" w:rsidR="00727925" w:rsidRPr="008E1326" w:rsidRDefault="0072792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64FC99D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4DF682B9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27925" w:rsidRPr="008E1326" w14:paraId="54AD87A6" w14:textId="77777777">
        <w:trPr>
          <w:cantSplit/>
          <w:tblHeader/>
        </w:trPr>
        <w:tc>
          <w:tcPr>
            <w:tcW w:w="4950" w:type="dxa"/>
            <w:vAlign w:val="bottom"/>
          </w:tcPr>
          <w:p w14:paraId="2F8629A8" w14:textId="77777777" w:rsidR="00727925" w:rsidRPr="008E1326" w:rsidRDefault="0072792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A501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A5011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  <w:vAlign w:val="bottom"/>
          </w:tcPr>
          <w:p w14:paraId="48F8D70A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D5E7FA4" w14:textId="77777777" w:rsidR="00727925" w:rsidRPr="008E1326" w:rsidRDefault="0072792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53645B" w14:textId="77777777" w:rsidR="00727925" w:rsidRPr="008E1326" w:rsidRDefault="0072792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033DF697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B29B852" w14:textId="77777777" w:rsidR="00727925" w:rsidRPr="008E1326" w:rsidRDefault="0072792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0A912E36" w14:textId="77777777" w:rsidR="00727925" w:rsidRPr="008E1326" w:rsidRDefault="007279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A680F1" w14:textId="77777777" w:rsidR="00727925" w:rsidRPr="008E1326" w:rsidRDefault="0072792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727925" w:rsidRPr="008E1326" w14:paraId="65F2AC8D" w14:textId="77777777">
        <w:trPr>
          <w:cantSplit/>
          <w:trHeight w:val="74"/>
          <w:tblHeader/>
        </w:trPr>
        <w:tc>
          <w:tcPr>
            <w:tcW w:w="4950" w:type="dxa"/>
            <w:vAlign w:val="bottom"/>
            <w:hideMark/>
          </w:tcPr>
          <w:p w14:paraId="2039CCF0" w14:textId="77777777" w:rsidR="00727925" w:rsidRPr="00E10EFF" w:rsidRDefault="0072792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477E0A9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01B30" w:rsidRPr="008E1326" w14:paraId="6781A110" w14:textId="77777777" w:rsidTr="00E34184">
        <w:trPr>
          <w:cantSplit/>
        </w:trPr>
        <w:tc>
          <w:tcPr>
            <w:tcW w:w="4950" w:type="dxa"/>
          </w:tcPr>
          <w:p w14:paraId="29D2926A" w14:textId="6F6D1A27" w:rsidR="00E34184" w:rsidRPr="00696958" w:rsidRDefault="00E34184" w:rsidP="00696958">
            <w:p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188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96958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  <w:r>
              <w:rPr>
                <w:rFonts w:asciiTheme="majorBidi" w:hAnsiTheme="majorBidi"/>
                <w:spacing w:val="-6"/>
                <w:sz w:val="30"/>
                <w:szCs w:val="30"/>
              </w:rPr>
              <w:br/>
            </w:r>
            <w:r w:rsidRPr="00696958">
              <w:rPr>
                <w:rFonts w:asciiTheme="majorBidi" w:hAnsiTheme="majorBidi"/>
                <w:spacing w:val="-6"/>
                <w:sz w:val="30"/>
                <w:szCs w:val="30"/>
              </w:rPr>
              <w:t>(</w:t>
            </w:r>
            <w:r w:rsidRPr="00696958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กลับรายการ</w:t>
            </w:r>
            <w:r w:rsidRPr="00696958">
              <w:rPr>
                <w:rFonts w:asciiTheme="majorBidi" w:hAnsiTheme="majorBidi"/>
                <w:spacing w:val="-6"/>
                <w:sz w:val="30"/>
                <w:szCs w:val="30"/>
              </w:rPr>
              <w:t xml:space="preserve">) </w:t>
            </w:r>
            <w:r w:rsidRPr="00696958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96958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696958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E47A349" w14:textId="0D0DA721" w:rsidR="00E34184" w:rsidRPr="008E1326" w:rsidRDefault="00E34184" w:rsidP="00E3418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180" w:type="dxa"/>
          </w:tcPr>
          <w:p w14:paraId="6D4FD287" w14:textId="77777777" w:rsidR="00E34184" w:rsidRPr="008E1326" w:rsidRDefault="00E34184" w:rsidP="00E3418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A4C68ED" w14:textId="47914846" w:rsidR="00E34184" w:rsidRPr="008E1326" w:rsidRDefault="00E34184" w:rsidP="00E3418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178" w:type="dxa"/>
          </w:tcPr>
          <w:p w14:paraId="50620485" w14:textId="77777777" w:rsidR="00E34184" w:rsidRPr="008E1326" w:rsidRDefault="00E34184" w:rsidP="00E3418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5B54338A" w14:textId="66B186F3" w:rsidR="00E34184" w:rsidRPr="00E10EFF" w:rsidRDefault="00E34184" w:rsidP="00E3418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180" w:type="dxa"/>
          </w:tcPr>
          <w:p w14:paraId="484A0B13" w14:textId="77777777" w:rsidR="00E34184" w:rsidRPr="00E10EFF" w:rsidRDefault="00E34184" w:rsidP="00E3418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B97BEDA" w14:textId="2B8E73E2" w:rsidR="00E34184" w:rsidRPr="008E1326" w:rsidRDefault="00E34184" w:rsidP="00E3418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(349)</w:t>
            </w:r>
          </w:p>
        </w:tc>
      </w:tr>
    </w:tbl>
    <w:p w14:paraId="11289F27" w14:textId="77777777" w:rsidR="00727925" w:rsidRDefault="00727925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79C045D" w14:textId="77777777" w:rsidR="00346488" w:rsidRPr="00346488" w:rsidRDefault="00346488" w:rsidP="001D25E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37B167F" w14:textId="174D1CCE" w:rsidR="00A56AA5" w:rsidRPr="00010756" w:rsidRDefault="00A56AA5" w:rsidP="003F1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เงินให้กู้ยืมระยะสั้นแก่บุคคลและกิจการที่เกี่ยวข้องกัน</w:t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F010F19" w14:textId="3E5339E4" w:rsidR="00A56AA5" w:rsidRPr="000A4D8B" w:rsidRDefault="00A56AA5" w:rsidP="006B0C6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7517D6A4" w14:textId="77777777" w:rsidR="00494DE9" w:rsidRDefault="00494DE9" w:rsidP="00494DE9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ร่วม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15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MLR-1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1CF16E0E" w14:textId="77777777" w:rsidR="00494DE9" w:rsidRDefault="00494DE9" w:rsidP="00A56AA5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8280FAD" w14:textId="31EE459D" w:rsidR="00A56AA5" w:rsidRDefault="00A56AA5" w:rsidP="00A56AA5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บริษัทมีสัญญาให้เงินกู้ยืมระยะสั้นแก่บริษัทย่อยในวงเงิน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9191D">
        <w:rPr>
          <w:rFonts w:asciiTheme="majorBidi" w:hAnsiTheme="majorBidi" w:cstheme="majorBidi"/>
          <w:spacing w:val="-2"/>
          <w:sz w:val="30"/>
          <w:szCs w:val="30"/>
        </w:rPr>
        <w:t>270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9191D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8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3DB48FF5" w14:textId="77777777" w:rsidR="00A56AA5" w:rsidRPr="000A4D8B" w:rsidRDefault="00A56AA5" w:rsidP="006B0C6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2"/>
        <w:gridCol w:w="1253"/>
        <w:gridCol w:w="1185"/>
        <w:gridCol w:w="270"/>
        <w:gridCol w:w="1080"/>
        <w:gridCol w:w="270"/>
        <w:gridCol w:w="1170"/>
        <w:gridCol w:w="270"/>
        <w:gridCol w:w="1170"/>
      </w:tblGrid>
      <w:tr w:rsidR="0029573E" w:rsidRPr="00F1598F" w14:paraId="71FD3731" w14:textId="77777777" w:rsidTr="001218D9">
        <w:trPr>
          <w:cantSplit/>
        </w:trPr>
        <w:tc>
          <w:tcPr>
            <w:tcW w:w="2512" w:type="dxa"/>
          </w:tcPr>
          <w:p w14:paraId="64804A0E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53" w:type="dxa"/>
          </w:tcPr>
          <w:p w14:paraId="28A5DC7F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hideMark/>
          </w:tcPr>
          <w:p w14:paraId="7E08ACB4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D67AEA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83630DC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F1598F" w14:paraId="3D327FA8" w14:textId="77777777" w:rsidTr="001218D9">
        <w:trPr>
          <w:cantSplit/>
        </w:trPr>
        <w:tc>
          <w:tcPr>
            <w:tcW w:w="2512" w:type="dxa"/>
          </w:tcPr>
          <w:p w14:paraId="1A3B59C0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 w:val="restart"/>
          </w:tcPr>
          <w:p w14:paraId="71EED378" w14:textId="3DBADA6D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85" w:type="dxa"/>
            <w:hideMark/>
          </w:tcPr>
          <w:p w14:paraId="72338FB0" w14:textId="13D38DED" w:rsidR="008C7715" w:rsidRPr="00F1598F" w:rsidRDefault="009B6A87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9B6A8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9B6A87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/>
              </w:rPr>
              <w:t>มีนาคม</w:t>
            </w:r>
            <w:r w:rsidRPr="009B6A87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8C7715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F1C3EC2" w14:textId="77777777" w:rsidR="008C7715" w:rsidRPr="00F1598F" w:rsidRDefault="008C7715" w:rsidP="008C7715">
            <w:pPr>
              <w:pStyle w:val="af9"/>
              <w:ind w:right="72"/>
              <w:jc w:val="center"/>
              <w:rPr>
                <w:rFonts w:asciiTheme="majorBidi" w:hAnsi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9A08101" w14:textId="16A4AD58" w:rsidR="008C7715" w:rsidRPr="00F1598F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9B6A8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D81C5C0" w14:textId="77777777" w:rsidR="008C7715" w:rsidRPr="00F1598F" w:rsidRDefault="008C7715" w:rsidP="008C7715">
            <w:pPr>
              <w:pStyle w:val="af9"/>
              <w:ind w:right="72"/>
              <w:jc w:val="center"/>
              <w:rPr>
                <w:rFonts w:asciiTheme="majorBidi" w:hAnsi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hideMark/>
          </w:tcPr>
          <w:p w14:paraId="568C2E0A" w14:textId="05E46734" w:rsidR="008C7715" w:rsidRPr="00F1598F" w:rsidRDefault="009B6A87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B6A8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9B6A87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/>
              </w:rPr>
              <w:t>มีนาคม</w:t>
            </w:r>
            <w:r w:rsidRPr="009B6A87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8C7715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ACF26EC" w14:textId="77777777" w:rsidR="008C7715" w:rsidRPr="00F1598F" w:rsidRDefault="008C7715" w:rsidP="008C7715">
            <w:pPr>
              <w:pStyle w:val="af9"/>
              <w:ind w:right="72"/>
              <w:jc w:val="center"/>
              <w:rPr>
                <w:rFonts w:asciiTheme="majorBidi" w:hAnsi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hideMark/>
          </w:tcPr>
          <w:p w14:paraId="58151E26" w14:textId="15F3E913" w:rsidR="008C7715" w:rsidRPr="00F1598F" w:rsidRDefault="008C7715" w:rsidP="008C7715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9B6A8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8C7715" w:rsidRPr="00F1598F" w14:paraId="38D9CB68" w14:textId="77777777" w:rsidTr="001218D9">
        <w:trPr>
          <w:cantSplit/>
        </w:trPr>
        <w:tc>
          <w:tcPr>
            <w:tcW w:w="2512" w:type="dxa"/>
          </w:tcPr>
          <w:p w14:paraId="5558206E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30E0F1FB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7"/>
            <w:hideMark/>
          </w:tcPr>
          <w:p w14:paraId="40AFF1BE" w14:textId="77777777" w:rsidR="008C7715" w:rsidRPr="00F1598F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0E97" w:rsidRPr="00F1598F" w14:paraId="6928579F" w14:textId="77777777" w:rsidTr="007062FD">
        <w:trPr>
          <w:cantSplit/>
        </w:trPr>
        <w:tc>
          <w:tcPr>
            <w:tcW w:w="2512" w:type="dxa"/>
          </w:tcPr>
          <w:p w14:paraId="351D5C8D" w14:textId="0E085DB9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5CA4">
              <w:rPr>
                <w:rFonts w:asciiTheme="majorBidi" w:hAnsiTheme="majorBidi" w:cstheme="majorBidi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3" w:type="dxa"/>
          </w:tcPr>
          <w:p w14:paraId="42744AF7" w14:textId="77777777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26CB2FC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B2B71" w14:textId="77777777" w:rsidR="00C90E97" w:rsidRPr="00F1598F" w:rsidRDefault="00C90E97" w:rsidP="00C90E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E42E0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87E63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59545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C7B43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1BBA4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0E97" w:rsidRPr="00F1598F" w14:paraId="404D24FB" w14:textId="77777777" w:rsidTr="007062FD">
        <w:trPr>
          <w:cantSplit/>
        </w:trPr>
        <w:tc>
          <w:tcPr>
            <w:tcW w:w="2512" w:type="dxa"/>
          </w:tcPr>
          <w:p w14:paraId="6659377F" w14:textId="72004DA8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บริษัท สยาม เมดิแคน จำกัด</w:t>
            </w:r>
          </w:p>
        </w:tc>
        <w:tc>
          <w:tcPr>
            <w:tcW w:w="1253" w:type="dxa"/>
          </w:tcPr>
          <w:p w14:paraId="07B2FF72" w14:textId="39823DA3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1185" w:type="dxa"/>
            <w:vAlign w:val="bottom"/>
          </w:tcPr>
          <w:p w14:paraId="78FE7900" w14:textId="13005F66" w:rsidR="00C90E97" w:rsidRPr="00F1598F" w:rsidRDefault="00C93BA9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56,08</w:t>
            </w:r>
            <w:r w:rsidR="00B01E0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574E4DE" w14:textId="77777777" w:rsidR="00C90E97" w:rsidRPr="00F1598F" w:rsidRDefault="00C90E97" w:rsidP="00C90E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CF9D6" w14:textId="348BD6F0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  <w:tc>
          <w:tcPr>
            <w:tcW w:w="270" w:type="dxa"/>
          </w:tcPr>
          <w:p w14:paraId="55892A68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2CC34F" w14:textId="10588BAC" w:rsidR="00C90E97" w:rsidRPr="00F1598F" w:rsidRDefault="00BE54D3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</w:t>
            </w:r>
            <w:r w:rsidR="00CF407D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="00851E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24D5F60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0D020" w14:textId="2FF30121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</w:t>
            </w:r>
            <w:r w:rsidR="00DC67A1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  <w:tr w:rsidR="00C90E97" w:rsidRPr="00F1598F" w14:paraId="4F8BD5D4" w14:textId="77777777" w:rsidTr="007062FD">
        <w:trPr>
          <w:cantSplit/>
        </w:trPr>
        <w:tc>
          <w:tcPr>
            <w:tcW w:w="2512" w:type="dxa"/>
          </w:tcPr>
          <w:p w14:paraId="79FE252C" w14:textId="77777777" w:rsidR="00C90E97" w:rsidRPr="00F1598F" w:rsidRDefault="00C90E97" w:rsidP="008C771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25E4F808" w14:textId="77777777" w:rsidR="00C90E97" w:rsidRPr="00F1598F" w:rsidRDefault="00C90E97" w:rsidP="008C7715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C0C05E0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A3A57" w14:textId="77777777" w:rsidR="00C90E97" w:rsidRPr="00F1598F" w:rsidRDefault="00C90E97" w:rsidP="008C77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CFEE3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B17CB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C8B9B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4905F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B38F43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0E97" w:rsidRPr="00F1598F" w14:paraId="3CC65C53" w14:textId="77777777" w:rsidTr="007062FD">
        <w:trPr>
          <w:cantSplit/>
        </w:trPr>
        <w:tc>
          <w:tcPr>
            <w:tcW w:w="2512" w:type="dxa"/>
          </w:tcPr>
          <w:p w14:paraId="60DFF508" w14:textId="1006C0AD" w:rsidR="00C90E97" w:rsidRPr="00F1598F" w:rsidRDefault="00C90E97" w:rsidP="008C771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0AC8310A" w14:textId="77777777" w:rsidR="00C90E97" w:rsidRPr="00F1598F" w:rsidRDefault="00C90E97" w:rsidP="008C7715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D0E0D26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B2D57" w14:textId="77777777" w:rsidR="00C90E97" w:rsidRPr="00F1598F" w:rsidRDefault="00C90E97" w:rsidP="008C77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747D6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B9F6E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00BC3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018A7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E65DC" w14:textId="77777777" w:rsidR="00C90E97" w:rsidRPr="00F1598F" w:rsidRDefault="00C90E97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0E97" w:rsidRPr="00F1598F" w14:paraId="22F657FB" w14:textId="77777777">
        <w:trPr>
          <w:cantSplit/>
        </w:trPr>
        <w:tc>
          <w:tcPr>
            <w:tcW w:w="2512" w:type="dxa"/>
            <w:hideMark/>
          </w:tcPr>
          <w:p w14:paraId="71F9CDAD" w14:textId="731E58FB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</w:t>
            </w:r>
            <w:r w:rsidRPr="00F1598F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เทอร์โมเทค จำกัด</w:t>
            </w:r>
          </w:p>
        </w:tc>
        <w:tc>
          <w:tcPr>
            <w:tcW w:w="1253" w:type="dxa"/>
          </w:tcPr>
          <w:p w14:paraId="175453B2" w14:textId="61F0431E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85" w:type="dxa"/>
            <w:vAlign w:val="bottom"/>
          </w:tcPr>
          <w:p w14:paraId="191B923B" w14:textId="06EB7F45" w:rsidR="00C90E97" w:rsidRPr="00F1598F" w:rsidRDefault="00C93BA9" w:rsidP="0085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5AE9C" w14:textId="77777777" w:rsidR="00C90E97" w:rsidRPr="00F1598F" w:rsidRDefault="00C90E97" w:rsidP="00C90E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873F6" w14:textId="117F13ED" w:rsidR="00C90E97" w:rsidRPr="00F1598F" w:rsidRDefault="00C90E97" w:rsidP="0085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5D50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9A1B3" w14:textId="7E3537D8" w:rsidR="00C90E97" w:rsidRPr="00F1598F" w:rsidRDefault="00824A7D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87,956</w:t>
            </w:r>
          </w:p>
        </w:tc>
        <w:tc>
          <w:tcPr>
            <w:tcW w:w="270" w:type="dxa"/>
          </w:tcPr>
          <w:p w14:paraId="2CAD2F7D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391A0" w14:textId="5EB222E3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88,155</w:t>
            </w:r>
          </w:p>
        </w:tc>
      </w:tr>
      <w:tr w:rsidR="00C90E97" w:rsidRPr="00F1598F" w14:paraId="1AC9ACCF" w14:textId="77777777">
        <w:trPr>
          <w:cantSplit/>
        </w:trPr>
        <w:tc>
          <w:tcPr>
            <w:tcW w:w="2512" w:type="dxa"/>
          </w:tcPr>
          <w:p w14:paraId="1BFDA7B3" w14:textId="50544ED2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บริษัท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  <w:cs/>
              </w:rPr>
              <w:t xml:space="preserve"> 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อมรรัตน์โกสินทร์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จำกัด</w:t>
            </w:r>
          </w:p>
        </w:tc>
        <w:tc>
          <w:tcPr>
            <w:tcW w:w="1253" w:type="dxa"/>
          </w:tcPr>
          <w:p w14:paraId="6D173955" w14:textId="4D60AB0D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EFF5606" w14:textId="137E20A8" w:rsidR="00C90E97" w:rsidRPr="00F1598F" w:rsidRDefault="00C93BA9" w:rsidP="0085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3E1D9" w14:textId="77777777" w:rsidR="00C90E97" w:rsidRPr="00F1598F" w:rsidRDefault="00C90E97" w:rsidP="00C90E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4C081E" w14:textId="5F80D4DB" w:rsidR="00C90E97" w:rsidRPr="00F1598F" w:rsidRDefault="00C90E97" w:rsidP="0085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E028E8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8E4D76" w14:textId="187F18F2" w:rsidR="00C90E97" w:rsidRPr="00F1598F" w:rsidRDefault="009E75C4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22,8</w:t>
            </w:r>
            <w:r w:rsidR="00BD54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A696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73E6109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1D86D0" w14:textId="2CFE0382" w:rsidR="00C90E97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22,628</w:t>
            </w:r>
          </w:p>
        </w:tc>
      </w:tr>
      <w:tr w:rsidR="00C90E97" w:rsidRPr="00F1598F" w14:paraId="06048546" w14:textId="77777777">
        <w:trPr>
          <w:cantSplit/>
        </w:trPr>
        <w:tc>
          <w:tcPr>
            <w:tcW w:w="2512" w:type="dxa"/>
          </w:tcPr>
          <w:p w14:paraId="63A99090" w14:textId="7D3F6CCF" w:rsidR="00C90E97" w:rsidRPr="007A3427" w:rsidRDefault="00C90E97" w:rsidP="00C90E9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pacing w:val="-16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</w:tcPr>
          <w:p w14:paraId="7B1BC172" w14:textId="77777777" w:rsidR="00C90E97" w:rsidRDefault="00C90E97" w:rsidP="00C90E97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92A26" w14:textId="5EECBA1A" w:rsidR="00C90E97" w:rsidRPr="00C2497A" w:rsidRDefault="00C93BA9" w:rsidP="0064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56,08</w:t>
            </w:r>
            <w:r w:rsidR="00B01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32D7D6" w14:textId="77777777" w:rsidR="00C90E97" w:rsidRPr="0091112F" w:rsidRDefault="00C90E97" w:rsidP="00C90E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8EF31A" w14:textId="09A26C7E" w:rsidR="00C90E97" w:rsidRPr="002A40F8" w:rsidRDefault="00C90E97" w:rsidP="0085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47,994</w:t>
            </w:r>
          </w:p>
        </w:tc>
        <w:tc>
          <w:tcPr>
            <w:tcW w:w="270" w:type="dxa"/>
          </w:tcPr>
          <w:p w14:paraId="4C10F56D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A42D4A" w14:textId="55D155F0" w:rsidR="00C90E97" w:rsidRPr="0091112F" w:rsidRDefault="00C93BA9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166,85</w:t>
            </w:r>
            <w:r w:rsidR="008E2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26A4FCA" w14:textId="77777777" w:rsidR="00C90E97" w:rsidRPr="0091112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83E567" w14:textId="3AAC6E82" w:rsidR="00C90E97" w:rsidRPr="0091112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</w:t>
            </w:r>
            <w:r w:rsidR="004D6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</w:t>
            </w:r>
          </w:p>
        </w:tc>
      </w:tr>
    </w:tbl>
    <w:p w14:paraId="68F64039" w14:textId="77777777" w:rsidR="00A56AA5" w:rsidRPr="0091112F" w:rsidRDefault="00A56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EF9DEDB" w14:textId="12E75C57" w:rsidR="00E6225C" w:rsidRPr="00E6225C" w:rsidRDefault="007713E1" w:rsidP="00E6225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รายการเคลื่อนไหวของเงินให้กู้ยืมแก่บุคคล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และกิ</w:t>
      </w:r>
      <w:r w:rsidRPr="008E1326">
        <w:rPr>
          <w:rFonts w:asciiTheme="majorBidi" w:hAnsiTheme="majorBidi" w:cstheme="majorBidi"/>
          <w:sz w:val="30"/>
          <w:szCs w:val="30"/>
          <w:cs/>
        </w:rPr>
        <w:t>จการที่เกี่ยวข้องกันสำหรับงวด</w:t>
      </w:r>
      <w:r w:rsidR="000E0441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C535D" w:rsidRPr="004C535D">
        <w:rPr>
          <w:rFonts w:asciiTheme="majorBidi" w:hAnsiTheme="majorBidi" w:cstheme="majorBidi"/>
          <w:sz w:val="30"/>
          <w:szCs w:val="30"/>
        </w:rPr>
        <w:t xml:space="preserve">31 </w:t>
      </w:r>
      <w:r w:rsidR="004C535D" w:rsidRPr="004C535D">
        <w:rPr>
          <w:rFonts w:asciiTheme="majorBidi" w:hAnsiTheme="majorBidi" w:hint="cs"/>
          <w:sz w:val="30"/>
          <w:szCs w:val="30"/>
          <w:cs/>
        </w:rPr>
        <w:t>มีนาคม</w:t>
      </w:r>
      <w:r w:rsidR="004C535D" w:rsidRPr="004C535D">
        <w:rPr>
          <w:rFonts w:asciiTheme="majorBidi" w:hAnsiTheme="majorBidi"/>
          <w:sz w:val="30"/>
          <w:szCs w:val="30"/>
          <w:cs/>
        </w:rPr>
        <w:t xml:space="preserve"> </w:t>
      </w:r>
      <w:r w:rsidRPr="00991C6E">
        <w:rPr>
          <w:rFonts w:asciiTheme="majorBidi" w:hAnsiTheme="majorBidi" w:cstheme="majorBidi"/>
          <w:sz w:val="30"/>
          <w:szCs w:val="30"/>
        </w:rPr>
        <w:t>256</w:t>
      </w:r>
      <w:r w:rsidR="004C535D">
        <w:rPr>
          <w:rFonts w:asciiTheme="majorBidi" w:hAnsiTheme="majorBidi" w:cstheme="majorBidi"/>
          <w:sz w:val="30"/>
          <w:szCs w:val="30"/>
        </w:rPr>
        <w:t>6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91C6E">
        <w:rPr>
          <w:rFonts w:asciiTheme="majorBidi" w:hAnsiTheme="majorBidi" w:cstheme="majorBidi"/>
          <w:sz w:val="30"/>
          <w:szCs w:val="30"/>
        </w:rPr>
        <w:t>256</w:t>
      </w:r>
      <w:r w:rsidR="004C535D">
        <w:rPr>
          <w:rFonts w:asciiTheme="majorBidi" w:hAnsiTheme="majorBidi" w:cstheme="majorBidi"/>
          <w:sz w:val="30"/>
          <w:szCs w:val="30"/>
        </w:rPr>
        <w:t>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afe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6D2EBE" w:rsidRPr="008E1326" w14:paraId="5FBFCF5B" w14:textId="77777777">
        <w:trPr>
          <w:gridAfter w:val="1"/>
          <w:wAfter w:w="6" w:type="dxa"/>
          <w:tblHeader/>
        </w:trPr>
        <w:tc>
          <w:tcPr>
            <w:tcW w:w="3087" w:type="dxa"/>
            <w:shd w:val="clear" w:color="auto" w:fill="auto"/>
            <w:vAlign w:val="bottom"/>
          </w:tcPr>
          <w:p w14:paraId="4A24468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6CB202D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42366CC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5D2B4340" w14:textId="2AD5D94F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3079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D2EBE" w:rsidRPr="008E1326" w14:paraId="0F7D1374" w14:textId="77777777">
        <w:trPr>
          <w:tblHeader/>
        </w:trPr>
        <w:tc>
          <w:tcPr>
            <w:tcW w:w="3087" w:type="dxa"/>
            <w:vAlign w:val="bottom"/>
          </w:tcPr>
          <w:p w14:paraId="5C82BF7B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1EF8C15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481D7FB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EB98545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1E3A703A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2F01179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0EDB35D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0AAD154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D162A0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4656EADE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0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E50D8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6D2EBE" w:rsidRPr="008E1326" w14:paraId="34835B02" w14:textId="77777777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4C60039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1A765F0C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4A2902C3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225BBD8C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D2EBE" w:rsidRPr="008E1326" w14:paraId="39D441EB" w14:textId="77777777">
        <w:tc>
          <w:tcPr>
            <w:tcW w:w="3087" w:type="dxa"/>
            <w:vAlign w:val="bottom"/>
          </w:tcPr>
          <w:p w14:paraId="2E47299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1209" w:type="dxa"/>
            <w:vAlign w:val="bottom"/>
          </w:tcPr>
          <w:p w14:paraId="7B12E209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1E767A3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23B6F11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20A5E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889A11A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02F64AF9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DA6F4D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90BD9C3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6ADEFC5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2EBE" w:rsidRPr="008E1326" w14:paraId="6B35D50E" w14:textId="77777777">
        <w:tc>
          <w:tcPr>
            <w:tcW w:w="3087" w:type="dxa"/>
          </w:tcPr>
          <w:p w14:paraId="1EF196AF" w14:textId="1DE1A64D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BD7FB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09" w:type="dxa"/>
          </w:tcPr>
          <w:p w14:paraId="352E87E6" w14:textId="117BCA88" w:rsidR="006D2EBE" w:rsidRPr="008E1326" w:rsidRDefault="008C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5520519A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3E772FC" w14:textId="1492A06C" w:rsidR="006D2EBE" w:rsidRPr="008E1326" w:rsidRDefault="00E63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2840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6506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36" w:type="dxa"/>
          </w:tcPr>
          <w:p w14:paraId="713318EB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04FD460" w14:textId="71BEB193" w:rsidR="006D2EBE" w:rsidRPr="008E1326" w:rsidRDefault="00B2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8,205</w:t>
            </w:r>
          </w:p>
        </w:tc>
        <w:tc>
          <w:tcPr>
            <w:tcW w:w="237" w:type="dxa"/>
          </w:tcPr>
          <w:p w14:paraId="21933B0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284C07FC" w14:textId="2CD34DA9" w:rsidR="006D2EBE" w:rsidRPr="008E1326" w:rsidRDefault="00A8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DB07DF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78C9A7C3" w14:textId="04183CC2" w:rsidR="006D2EBE" w:rsidRPr="008E1326" w:rsidRDefault="00A87733" w:rsidP="0021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left="-95"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</w:t>
            </w:r>
            <w:r w:rsidR="00380A16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F10D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D2EBE" w:rsidRPr="008E1326" w14:paraId="5EF35F99" w14:textId="77777777">
        <w:tc>
          <w:tcPr>
            <w:tcW w:w="3087" w:type="dxa"/>
          </w:tcPr>
          <w:p w14:paraId="0B3B659D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00B5DE5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5C1EE90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28DE60FA" w14:textId="4E1AE769" w:rsidR="006D2EBE" w:rsidRPr="008E1326" w:rsidRDefault="00B7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0D2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,994</w:t>
            </w:r>
          </w:p>
        </w:tc>
        <w:tc>
          <w:tcPr>
            <w:tcW w:w="236" w:type="dxa"/>
          </w:tcPr>
          <w:p w14:paraId="763B14EF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539F04EB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68C7B06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26584BE1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3C125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21F56A15" w14:textId="30DF958D" w:rsidR="006D2EBE" w:rsidRPr="008E1326" w:rsidRDefault="000D2E2C" w:rsidP="000D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56,19</w:t>
            </w:r>
            <w:r w:rsidR="003504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6D2EBE" w:rsidRPr="008E1326" w14:paraId="6C811E71" w14:textId="77777777" w:rsidTr="00B96506">
        <w:trPr>
          <w:gridAfter w:val="1"/>
          <w:wAfter w:w="6" w:type="dxa"/>
        </w:trPr>
        <w:tc>
          <w:tcPr>
            <w:tcW w:w="3087" w:type="dxa"/>
          </w:tcPr>
          <w:p w14:paraId="39A764B9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65CFD583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3EE74A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53C06E2" w14:textId="0C79091C" w:rsidR="006D2EBE" w:rsidRPr="008E1326" w:rsidRDefault="001E213F" w:rsidP="00B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AE0CF76" w14:textId="77777777" w:rsidR="006D2EBE" w:rsidRPr="008E1326" w:rsidRDefault="006D2EBE" w:rsidP="00B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D83C705" w14:textId="77777777" w:rsidR="006D2EBE" w:rsidRPr="008E1326" w:rsidRDefault="006D2EBE" w:rsidP="00B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376ECE6" w14:textId="77777777" w:rsidR="006D2EBE" w:rsidRPr="008E1326" w:rsidRDefault="006D2EBE" w:rsidP="00B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246B047B" w14:textId="77777777" w:rsidR="006D2EBE" w:rsidRPr="008E1326" w:rsidRDefault="006D2EBE" w:rsidP="00B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979CC1" w14:textId="77777777" w:rsidR="006D2EBE" w:rsidRPr="008E1326" w:rsidRDefault="006D2EBE" w:rsidP="00B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B656930" w14:textId="6B695991" w:rsidR="006D2EBE" w:rsidRPr="008E1326" w:rsidRDefault="00380A16" w:rsidP="0021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(115)</w:t>
            </w:r>
          </w:p>
        </w:tc>
      </w:tr>
      <w:tr w:rsidR="006D2EBE" w:rsidRPr="008E1326" w14:paraId="35799976" w14:textId="77777777">
        <w:tc>
          <w:tcPr>
            <w:tcW w:w="3087" w:type="dxa"/>
          </w:tcPr>
          <w:p w14:paraId="3079C43F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4A6A6DA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FFD14BA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B110FD7" w14:textId="1A5F2435" w:rsidR="006D2EBE" w:rsidRPr="008E1326" w:rsidRDefault="009F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 w:rsidR="001E2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36" w:type="dxa"/>
          </w:tcPr>
          <w:p w14:paraId="38999714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7745AA49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6A2B26C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AA3B578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75AD70" w14:textId="77777777" w:rsidR="006D2EBE" w:rsidRPr="008E1326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8B6A4B" w14:textId="4EFCBF19" w:rsidR="006D2EBE" w:rsidRPr="008E1326" w:rsidRDefault="00167BB9" w:rsidP="000D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216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 w:rsidR="00FF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3A2CDF8C" w14:textId="77777777" w:rsidR="0094054C" w:rsidRDefault="0094054C" w:rsidP="00E6225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D1ED3" w14:textId="77777777" w:rsidR="006D2EBE" w:rsidRPr="00E6225C" w:rsidRDefault="006D2EBE" w:rsidP="00E6225C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afe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7713E1" w:rsidRPr="008E1326" w14:paraId="408A91CC" w14:textId="77777777" w:rsidTr="00461BDF">
        <w:trPr>
          <w:gridAfter w:val="1"/>
          <w:wAfter w:w="6" w:type="dxa"/>
          <w:tblHeader/>
        </w:trPr>
        <w:tc>
          <w:tcPr>
            <w:tcW w:w="3087" w:type="dxa"/>
            <w:shd w:val="clear" w:color="auto" w:fill="auto"/>
            <w:vAlign w:val="bottom"/>
          </w:tcPr>
          <w:p w14:paraId="2D9AE4F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2A4F683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35F046A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2F3933F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13E1" w:rsidRPr="008E1326" w14:paraId="16D5C94A" w14:textId="77777777" w:rsidTr="00461BDF">
        <w:trPr>
          <w:tblHeader/>
        </w:trPr>
        <w:tc>
          <w:tcPr>
            <w:tcW w:w="3087" w:type="dxa"/>
            <w:vAlign w:val="bottom"/>
          </w:tcPr>
          <w:p w14:paraId="1F08128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13BABF13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7E40F81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D799EE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DD2188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002C7C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65B62E7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1921BF5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EB6F96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C89A042" w14:textId="0A1F492C" w:rsidR="007713E1" w:rsidRPr="008E1326" w:rsidRDefault="00DE50D8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50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E50D8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7713E1" w:rsidRPr="008E1326" w14:paraId="67DA2F33" w14:textId="77777777" w:rsidTr="00461BDF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2297D00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3514ACEE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753B011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73A6FA3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713E1" w:rsidRPr="008E1326" w14:paraId="6062117F" w14:textId="77777777" w:rsidTr="00461BDF">
        <w:tc>
          <w:tcPr>
            <w:tcW w:w="3087" w:type="dxa"/>
            <w:vAlign w:val="bottom"/>
          </w:tcPr>
          <w:p w14:paraId="3851B748" w14:textId="68744CD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5066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1209" w:type="dxa"/>
            <w:vAlign w:val="bottom"/>
          </w:tcPr>
          <w:p w14:paraId="31F1136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881625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6A7090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127F27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DA4CFB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26C0689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E78E73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F4AB63E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303E482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45B8" w:rsidRPr="008E1326" w14:paraId="5BF006CA" w14:textId="77777777" w:rsidTr="00696958">
        <w:tc>
          <w:tcPr>
            <w:tcW w:w="3087" w:type="dxa"/>
          </w:tcPr>
          <w:p w14:paraId="19B613AB" w14:textId="435A2AE4" w:rsidR="00EF45B8" w:rsidRPr="00991C6E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09" w:type="dxa"/>
          </w:tcPr>
          <w:p w14:paraId="791D4310" w14:textId="3D2D107A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72A2A2A3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44641B9" w14:textId="50BFAAA7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  <w:tc>
          <w:tcPr>
            <w:tcW w:w="236" w:type="dxa"/>
            <w:vAlign w:val="bottom"/>
          </w:tcPr>
          <w:p w14:paraId="76542F72" w14:textId="77777777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16AD0F12" w14:textId="563D8E96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8,205</w:t>
            </w:r>
          </w:p>
        </w:tc>
        <w:tc>
          <w:tcPr>
            <w:tcW w:w="237" w:type="dxa"/>
            <w:vAlign w:val="bottom"/>
          </w:tcPr>
          <w:p w14:paraId="0827D353" w14:textId="77777777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AE2C9F3" w14:textId="4E60DE42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6A7552" w14:textId="77777777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3423C958" w14:textId="513C049D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56,19</w:t>
            </w:r>
            <w:r w:rsidR="00351B8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F45B8" w:rsidRPr="008E1326" w14:paraId="5C95244D" w14:textId="77777777" w:rsidTr="00696958">
        <w:tc>
          <w:tcPr>
            <w:tcW w:w="3087" w:type="dxa"/>
          </w:tcPr>
          <w:p w14:paraId="2DCA6246" w14:textId="7CE5A420" w:rsidR="00EF45B8" w:rsidRPr="00991C6E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4828D791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1E2C218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33D0C8D" w14:textId="2A7AC79E" w:rsidR="00EF45B8" w:rsidRPr="00DF32E7" w:rsidRDefault="00DF32E7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 w:rsidRPr="00DF3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47,994</w:t>
            </w:r>
          </w:p>
        </w:tc>
        <w:tc>
          <w:tcPr>
            <w:tcW w:w="236" w:type="dxa"/>
            <w:vAlign w:val="bottom"/>
          </w:tcPr>
          <w:p w14:paraId="68176466" w14:textId="77777777" w:rsidR="00EF45B8" w:rsidRPr="00DF32E7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4737B76" w14:textId="77777777" w:rsidR="00EF45B8" w:rsidRPr="00DF32E7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3D5458FA" w14:textId="77777777" w:rsidR="00EF45B8" w:rsidRPr="00DF32E7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67E63301" w14:textId="77777777" w:rsidR="00EF45B8" w:rsidRPr="00DF32E7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53F9272" w14:textId="77777777" w:rsidR="00EF45B8" w:rsidRPr="00DF32E7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72E1D429" w14:textId="0689CF69" w:rsidR="00EF45B8" w:rsidRPr="00DF32E7" w:rsidRDefault="00DF32E7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F3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56,19</w:t>
            </w:r>
            <w:r w:rsidR="00351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EF45B8" w:rsidRPr="008E1326" w14:paraId="701182F9" w14:textId="77777777" w:rsidTr="00696958">
        <w:tc>
          <w:tcPr>
            <w:tcW w:w="3087" w:type="dxa"/>
          </w:tcPr>
          <w:p w14:paraId="2A865674" w14:textId="0AC83E1C" w:rsidR="00EF45B8" w:rsidRPr="00991C6E" w:rsidRDefault="00EF45B8" w:rsidP="0058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808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58081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58081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8081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09" w:type="dxa"/>
          </w:tcPr>
          <w:p w14:paraId="7EAF6CF0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AF33A5C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5012A8F9" w14:textId="7B41DEBA" w:rsidR="00EF45B8" w:rsidRPr="008E1326" w:rsidRDefault="00B80BB8" w:rsidP="006969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E93238" w14:textId="77777777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B387F69" w14:textId="77777777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717CBCBA" w14:textId="77777777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96126D3" w14:textId="77777777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F1B6535" w14:textId="77777777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5906AC6C" w14:textId="1043B402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(115)</w:t>
            </w:r>
          </w:p>
        </w:tc>
      </w:tr>
      <w:tr w:rsidR="00EF45B8" w:rsidRPr="008E1326" w14:paraId="6F9946AF" w14:textId="77777777" w:rsidTr="00696958">
        <w:tc>
          <w:tcPr>
            <w:tcW w:w="3087" w:type="dxa"/>
          </w:tcPr>
          <w:p w14:paraId="1EC68A59" w14:textId="6AE2702A" w:rsidR="00EF45B8" w:rsidRPr="00991C6E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41B628F6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44E3ACA" w14:textId="77777777" w:rsidR="00EF45B8" w:rsidRPr="008E1326" w:rsidRDefault="00EF45B8" w:rsidP="00EF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8320D8E" w14:textId="290A852D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 w:rsidR="00B80B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36" w:type="dxa"/>
            <w:vAlign w:val="bottom"/>
          </w:tcPr>
          <w:p w14:paraId="433EE6F0" w14:textId="77777777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F2E63AC" w14:textId="77777777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11B29933" w14:textId="77777777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0BABF998" w14:textId="77777777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F92FB4F" w14:textId="77777777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24BFDD4B" w14:textId="13A3CFB7" w:rsidR="00EF45B8" w:rsidRPr="008E1326" w:rsidRDefault="00EF45B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56,08</w:t>
            </w:r>
            <w:r w:rsidR="00351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5E244D" w:rsidRPr="008E1326" w14:paraId="00FDAA34" w14:textId="77777777" w:rsidTr="00696958">
        <w:tc>
          <w:tcPr>
            <w:tcW w:w="3087" w:type="dxa"/>
          </w:tcPr>
          <w:p w14:paraId="289D7A8B" w14:textId="77777777" w:rsidR="005E244D" w:rsidRPr="008E1326" w:rsidRDefault="005E244D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3C72F09A" w14:textId="77777777" w:rsidR="005E244D" w:rsidRPr="00991C6E" w:rsidRDefault="005E244D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0851013" w14:textId="77777777" w:rsidR="005E244D" w:rsidRPr="008E1326" w:rsidRDefault="005E244D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BC6715C" w14:textId="77777777" w:rsidR="005E244D" w:rsidRDefault="005E244D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F7A2B2" w14:textId="77777777" w:rsidR="005E244D" w:rsidRPr="008E1326" w:rsidRDefault="005E244D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1529836C" w14:textId="77777777" w:rsidR="005E244D" w:rsidRDefault="005E244D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4A38A57" w14:textId="77777777" w:rsidR="005E244D" w:rsidRPr="008E1326" w:rsidRDefault="005E244D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0FF3014" w14:textId="77777777" w:rsidR="005E244D" w:rsidRDefault="005E244D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87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E44E81" w14:textId="77777777" w:rsidR="005E244D" w:rsidRPr="008E1326" w:rsidRDefault="005E244D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9A4592C" w14:textId="77777777" w:rsidR="005E244D" w:rsidRPr="008E1326" w:rsidRDefault="005E244D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13E1" w:rsidRPr="008E1326" w14:paraId="29E9C0AC" w14:textId="77777777" w:rsidTr="00696958">
        <w:tc>
          <w:tcPr>
            <w:tcW w:w="3087" w:type="dxa"/>
          </w:tcPr>
          <w:p w14:paraId="2D462A7A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77D84F07" w14:textId="0099F3D3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95CA6">
              <w:rPr>
                <w:rFonts w:asciiTheme="majorBidi" w:hAnsiTheme="majorBidi" w:cstheme="majorBidi"/>
                <w:sz w:val="30"/>
                <w:szCs w:val="30"/>
              </w:rPr>
              <w:t xml:space="preserve"> - 8</w:t>
            </w:r>
          </w:p>
        </w:tc>
        <w:tc>
          <w:tcPr>
            <w:tcW w:w="242" w:type="dxa"/>
            <w:gridSpan w:val="2"/>
          </w:tcPr>
          <w:p w14:paraId="405CAF0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EB3D0E6" w14:textId="21D9D0F5" w:rsidR="007713E1" w:rsidRPr="008E1326" w:rsidRDefault="00CA7940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543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543D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236" w:type="dxa"/>
            <w:vAlign w:val="bottom"/>
          </w:tcPr>
          <w:p w14:paraId="1361DF39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CBD551D" w14:textId="70F2D42F" w:rsidR="007713E1" w:rsidRPr="008E1326" w:rsidRDefault="0067359B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7B228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  <w:vAlign w:val="bottom"/>
          </w:tcPr>
          <w:p w14:paraId="76771758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1C774B1" w14:textId="43A8D165" w:rsidR="007713E1" w:rsidRPr="008E1326" w:rsidRDefault="0067359B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87"/>
              </w:tabs>
              <w:spacing w:line="240" w:lineRule="auto"/>
              <w:ind w:left="-95" w:right="65"/>
              <w:jc w:val="right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36" w:type="dxa"/>
            <w:vAlign w:val="bottom"/>
          </w:tcPr>
          <w:p w14:paraId="6BD48F87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54931717" w14:textId="0E645415" w:rsidR="007713E1" w:rsidRPr="008E1326" w:rsidRDefault="00683BA9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</w:t>
            </w:r>
            <w:r w:rsidR="00032751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DD01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713E1" w:rsidRPr="008E1326" w14:paraId="4E445330" w14:textId="77777777" w:rsidTr="00696958">
        <w:tc>
          <w:tcPr>
            <w:tcW w:w="3087" w:type="dxa"/>
          </w:tcPr>
          <w:p w14:paraId="07914EDE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6C8B5FF4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39ED148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738F5FA" w14:textId="28DB89DD" w:rsidR="007713E1" w:rsidRPr="008E1326" w:rsidRDefault="007B2AF5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</w:t>
            </w:r>
            <w:r w:rsidR="003529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829</w:t>
            </w:r>
          </w:p>
        </w:tc>
        <w:tc>
          <w:tcPr>
            <w:tcW w:w="236" w:type="dxa"/>
            <w:vAlign w:val="bottom"/>
          </w:tcPr>
          <w:p w14:paraId="3F41527C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80630A5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3084FC5D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8D24E21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0C39BB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6B0F8A94" w14:textId="39FA70BD" w:rsidR="007713E1" w:rsidRPr="008E1326" w:rsidRDefault="0003275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110,99</w:t>
            </w:r>
            <w:r w:rsidR="00DD0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7713E1" w:rsidRPr="008E1326" w14:paraId="6E5864D9" w14:textId="77777777" w:rsidTr="00696958">
        <w:trPr>
          <w:gridAfter w:val="1"/>
          <w:wAfter w:w="6" w:type="dxa"/>
        </w:trPr>
        <w:tc>
          <w:tcPr>
            <w:tcW w:w="3087" w:type="dxa"/>
          </w:tcPr>
          <w:p w14:paraId="2E38495B" w14:textId="70642613" w:rsidR="007713E1" w:rsidRPr="008E1326" w:rsidRDefault="007713E1" w:rsidP="000A4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64290"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="0086429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864290"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4062F7A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C2D7F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0E32D70" w14:textId="57C3C499" w:rsidR="007713E1" w:rsidRPr="008E1326" w:rsidRDefault="005C7B8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279B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6530951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3A9923EB" w14:textId="77777777" w:rsidR="007713E1" w:rsidRPr="008E1326" w:rsidRDefault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003D0C1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D6C428C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70"/>
                <w:tab w:val="decimal" w:pos="75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41C4CF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6F280BC5" w14:textId="4A810841" w:rsidR="007713E1" w:rsidRPr="008E1326" w:rsidRDefault="009A4084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1"/>
              <w:jc w:val="right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</w:t>
            </w:r>
            <w:r w:rsidR="00A505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713E1" w:rsidRPr="008E1326" w14:paraId="109C1F73" w14:textId="77777777" w:rsidTr="00696958">
        <w:tc>
          <w:tcPr>
            <w:tcW w:w="3087" w:type="dxa"/>
          </w:tcPr>
          <w:p w14:paraId="5021C26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3A2BE713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414C8ED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04D6F" w14:textId="0C59F56E" w:rsidR="007713E1" w:rsidRPr="008E1326" w:rsidRDefault="005C7B88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E24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B53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36" w:type="dxa"/>
            <w:vAlign w:val="bottom"/>
          </w:tcPr>
          <w:p w14:paraId="59775CCF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33067F6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03111E64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2C78386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0D7110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76B4C" w14:textId="72293A40" w:rsidR="007713E1" w:rsidRPr="008E1326" w:rsidRDefault="005A5DF5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</w:t>
            </w:r>
            <w:r w:rsidR="00507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2004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D613A4" w:rsidRPr="008E1326" w14:paraId="0FCB3CD0" w14:textId="77777777" w:rsidTr="00696958">
        <w:tc>
          <w:tcPr>
            <w:tcW w:w="3087" w:type="dxa"/>
            <w:vAlign w:val="bottom"/>
          </w:tcPr>
          <w:p w14:paraId="7289513A" w14:textId="3D3E227A" w:rsidR="00D613A4" w:rsidRPr="00D613A4" w:rsidRDefault="00D613A4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ja-JP"/>
              </w:rPr>
            </w:pPr>
            <w:r w:rsidRPr="00D613A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209" w:type="dxa"/>
            <w:vAlign w:val="bottom"/>
          </w:tcPr>
          <w:p w14:paraId="18FE0D44" w14:textId="77777777" w:rsidR="00D613A4" w:rsidRPr="008E1326" w:rsidRDefault="00D613A4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654FB275" w14:textId="77777777" w:rsidR="00D613A4" w:rsidRPr="008E1326" w:rsidRDefault="00D613A4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E1AA8" w14:textId="11D69067" w:rsidR="00D613A4" w:rsidRPr="004A2565" w:rsidRDefault="004A2565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 w:rsidRPr="004A2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158,679</w:t>
            </w:r>
          </w:p>
        </w:tc>
        <w:tc>
          <w:tcPr>
            <w:tcW w:w="236" w:type="dxa"/>
            <w:vAlign w:val="bottom"/>
          </w:tcPr>
          <w:p w14:paraId="29D164F1" w14:textId="77777777" w:rsidR="00D613A4" w:rsidRPr="008E1326" w:rsidRDefault="00D613A4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11A3715" w14:textId="77777777" w:rsidR="00D613A4" w:rsidRPr="008E1326" w:rsidRDefault="00D613A4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45C0100C" w14:textId="77777777" w:rsidR="00D613A4" w:rsidRPr="008E1326" w:rsidRDefault="00D613A4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4347A04" w14:textId="77777777" w:rsidR="00D613A4" w:rsidRPr="008E1326" w:rsidRDefault="00D613A4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C39ED9B" w14:textId="77777777" w:rsidR="00D613A4" w:rsidRPr="008E1326" w:rsidRDefault="00D613A4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D1A6A" w14:textId="32AC996B" w:rsidR="00D613A4" w:rsidRPr="00F04F56" w:rsidRDefault="00F04F56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04F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166,85</w:t>
            </w:r>
            <w:r w:rsidR="00BE24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7713E1" w:rsidRPr="008E1326" w14:paraId="618A978E" w14:textId="77777777" w:rsidTr="00696958">
        <w:tc>
          <w:tcPr>
            <w:tcW w:w="3087" w:type="dxa"/>
            <w:vAlign w:val="bottom"/>
          </w:tcPr>
          <w:p w14:paraId="1AE3B3E5" w14:textId="77777777" w:rsidR="00997128" w:rsidRDefault="00997128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  <w:p w14:paraId="196A8D42" w14:textId="7B2022CB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5066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5</w:t>
            </w:r>
          </w:p>
        </w:tc>
        <w:tc>
          <w:tcPr>
            <w:tcW w:w="1209" w:type="dxa"/>
            <w:vAlign w:val="bottom"/>
          </w:tcPr>
          <w:p w14:paraId="27B9DC2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203F2FA4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331362E6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C5CD80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46966F8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5A9FE5CC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33FBBAB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F0F72EC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double" w:sz="4" w:space="0" w:color="auto"/>
            </w:tcBorders>
            <w:vAlign w:val="bottom"/>
          </w:tcPr>
          <w:p w14:paraId="0EB8C5D8" w14:textId="77777777" w:rsidR="007713E1" w:rsidRPr="008E1326" w:rsidRDefault="007713E1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673BF" w:rsidRPr="008E1326" w14:paraId="4D22EE2D" w14:textId="77777777" w:rsidTr="00696958">
        <w:tc>
          <w:tcPr>
            <w:tcW w:w="3087" w:type="dxa"/>
          </w:tcPr>
          <w:p w14:paraId="1CE5033F" w14:textId="77777777" w:rsidR="009673BF" w:rsidRPr="008E1326" w:rsidRDefault="009673BF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18BA4781" w14:textId="22668223" w:rsidR="009673BF" w:rsidRPr="008E1326" w:rsidRDefault="00F5287A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- 8</w:t>
            </w:r>
          </w:p>
        </w:tc>
        <w:tc>
          <w:tcPr>
            <w:tcW w:w="242" w:type="dxa"/>
            <w:gridSpan w:val="2"/>
          </w:tcPr>
          <w:p w14:paraId="3D55DB82" w14:textId="77777777" w:rsidR="009673BF" w:rsidRPr="008E1326" w:rsidRDefault="009673BF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1D2D42F" w14:textId="4E6F327C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127A46DD">
              <w:rPr>
                <w:rFonts w:asciiTheme="majorBidi" w:hAnsiTheme="majorBidi" w:cstheme="majorBidi"/>
                <w:sz w:val="30"/>
                <w:szCs w:val="30"/>
              </w:rPr>
              <w:t>82,62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3022CD44" w14:textId="77777777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2297A67" w14:textId="12D80562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24,384</w:t>
            </w:r>
          </w:p>
        </w:tc>
        <w:tc>
          <w:tcPr>
            <w:tcW w:w="237" w:type="dxa"/>
            <w:vAlign w:val="bottom"/>
          </w:tcPr>
          <w:p w14:paraId="4C498CF2" w14:textId="77777777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CB0FD5A" w14:textId="074F5173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87"/>
              </w:tabs>
              <w:spacing w:line="240" w:lineRule="auto"/>
              <w:ind w:left="-95" w:right="65"/>
              <w:jc w:val="right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(2,600)</w:t>
            </w:r>
          </w:p>
        </w:tc>
        <w:tc>
          <w:tcPr>
            <w:tcW w:w="236" w:type="dxa"/>
            <w:vAlign w:val="bottom"/>
          </w:tcPr>
          <w:p w14:paraId="6CF42C93" w14:textId="77777777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E5EFD29" w14:textId="0951C73B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104,408</w:t>
            </w:r>
          </w:p>
        </w:tc>
      </w:tr>
      <w:tr w:rsidR="009673BF" w:rsidRPr="008E1326" w14:paraId="508FB2A4" w14:textId="77777777" w:rsidTr="00696958">
        <w:tc>
          <w:tcPr>
            <w:tcW w:w="3087" w:type="dxa"/>
          </w:tcPr>
          <w:p w14:paraId="50181DEC" w14:textId="77777777" w:rsidR="009673BF" w:rsidRPr="008E1326" w:rsidRDefault="009673BF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4840BDF3" w14:textId="77777777" w:rsidR="009673BF" w:rsidRPr="008E1326" w:rsidRDefault="009673BF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6C3FD99" w14:textId="77777777" w:rsidR="009673BF" w:rsidRPr="008E1326" w:rsidRDefault="009673BF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7E4CD1E" w14:textId="1D53B50D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82,624</w:t>
            </w:r>
          </w:p>
        </w:tc>
        <w:tc>
          <w:tcPr>
            <w:tcW w:w="236" w:type="dxa"/>
            <w:vAlign w:val="bottom"/>
          </w:tcPr>
          <w:p w14:paraId="7F9DDF85" w14:textId="77777777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694F989" w14:textId="77777777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C35DF4C" w14:textId="77777777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9C46158" w14:textId="77777777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D734D3" w14:textId="77777777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041263EA" w14:textId="4C65F6EC" w:rsidR="009673BF" w:rsidRPr="008C7715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104,408</w:t>
            </w:r>
          </w:p>
        </w:tc>
      </w:tr>
      <w:tr w:rsidR="00864290" w:rsidRPr="008E1326" w14:paraId="498A64D6" w14:textId="77777777" w:rsidTr="00696958">
        <w:trPr>
          <w:gridAfter w:val="1"/>
          <w:wAfter w:w="6" w:type="dxa"/>
          <w:trHeight w:val="389"/>
        </w:trPr>
        <w:tc>
          <w:tcPr>
            <w:tcW w:w="3087" w:type="dxa"/>
          </w:tcPr>
          <w:p w14:paraId="33C524FB" w14:textId="44688FFF" w:rsidR="00E6225C" w:rsidRPr="00E6225C" w:rsidRDefault="00E6225C" w:rsidP="00075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/>
                <w:sz w:val="30"/>
                <w:szCs w:val="30"/>
              </w:rPr>
            </w:pPr>
            <w:r w:rsidRPr="0007576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E6225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9476E"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="00C9476E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C9476E"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2D287E23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7BCD19" w14:textId="77777777" w:rsidR="00864290" w:rsidRPr="008E1326" w:rsidRDefault="00864290" w:rsidP="0086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C34C8D5" w14:textId="77777777" w:rsidR="00864290" w:rsidRDefault="00864290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77FD63" w14:textId="4807AA9B" w:rsidR="00864290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188D94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Pr="127A46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B40BFD8" w14:textId="77777777" w:rsidR="00864290" w:rsidRPr="008E1326" w:rsidRDefault="00864290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E0C8521" w14:textId="77777777" w:rsidR="00864290" w:rsidRPr="008E1326" w:rsidRDefault="00864290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515C1DA7" w14:textId="77777777" w:rsidR="00864290" w:rsidRPr="008E1326" w:rsidRDefault="00864290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5EA6144" w14:textId="77777777" w:rsidR="00864290" w:rsidRPr="008E1326" w:rsidRDefault="00864290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70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A24020" w14:textId="77777777" w:rsidR="00864290" w:rsidRPr="008E1326" w:rsidRDefault="00864290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47BACC1E" w14:textId="77777777" w:rsidR="00864290" w:rsidRDefault="00864290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82DDF9" w14:textId="61E11E02" w:rsidR="00864290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</w:tr>
      <w:tr w:rsidR="009673BF" w:rsidRPr="008E1326" w14:paraId="2FA7B2F9" w14:textId="77777777" w:rsidTr="00696958">
        <w:tc>
          <w:tcPr>
            <w:tcW w:w="3087" w:type="dxa"/>
          </w:tcPr>
          <w:p w14:paraId="5D4B353D" w14:textId="77777777" w:rsidR="009673BF" w:rsidRPr="008E1326" w:rsidRDefault="009673BF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29465AA6" w14:textId="77777777" w:rsidR="009673BF" w:rsidRPr="008E1326" w:rsidRDefault="009673BF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B1064F4" w14:textId="77777777" w:rsidR="009673BF" w:rsidRPr="008E1326" w:rsidRDefault="009673BF" w:rsidP="00967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DA588" w14:textId="538EEEDB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 w:rsidRPr="127A46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</w:t>
            </w:r>
            <w:r w:rsidRPr="188D9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6" w:type="dxa"/>
            <w:vAlign w:val="bottom"/>
          </w:tcPr>
          <w:p w14:paraId="33C4116C" w14:textId="77777777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3DD2CDC" w14:textId="77777777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570EB87B" w14:textId="77777777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6AC8283D" w14:textId="77777777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BC9909" w14:textId="77777777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79EE6" w14:textId="17CB847E" w:rsidR="009673BF" w:rsidRPr="008E1326" w:rsidRDefault="009673BF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104,370</w:t>
            </w:r>
          </w:p>
        </w:tc>
      </w:tr>
    </w:tbl>
    <w:p w14:paraId="42016EF5" w14:textId="52BC552F" w:rsidR="007713E1" w:rsidRPr="000A4D8B" w:rsidRDefault="007713E1" w:rsidP="007713E1">
      <w:pPr>
        <w:pStyle w:val="a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1E1CD7F9" w14:textId="0DA097B7" w:rsidR="0041610E" w:rsidRDefault="00416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6"/>
        <w:gridCol w:w="274"/>
        <w:gridCol w:w="1081"/>
        <w:gridCol w:w="255"/>
        <w:gridCol w:w="1096"/>
        <w:gridCol w:w="263"/>
        <w:gridCol w:w="1085"/>
      </w:tblGrid>
      <w:tr w:rsidR="007713E1" w:rsidRPr="008E1326" w14:paraId="101F15DD" w14:textId="77777777" w:rsidTr="00696958">
        <w:trPr>
          <w:tblHeader/>
        </w:trPr>
        <w:tc>
          <w:tcPr>
            <w:tcW w:w="2206" w:type="pct"/>
          </w:tcPr>
          <w:p w14:paraId="7643217F" w14:textId="22867491" w:rsidR="007713E1" w:rsidRPr="003F1A8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868EF17" w14:textId="77777777" w:rsidR="007713E1" w:rsidRPr="008E1326" w:rsidRDefault="007713E1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CA8F2D6" w14:textId="77777777" w:rsidR="007713E1" w:rsidRPr="008E1326" w:rsidRDefault="007713E1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3878DF66" w14:textId="77777777" w:rsidR="007713E1" w:rsidRPr="008E1326" w:rsidRDefault="007713E1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97A" w:rsidRPr="008E1326" w14:paraId="1BADDFC2" w14:textId="77777777" w:rsidTr="00696958">
        <w:trPr>
          <w:tblHeader/>
        </w:trPr>
        <w:tc>
          <w:tcPr>
            <w:tcW w:w="2206" w:type="pct"/>
          </w:tcPr>
          <w:p w14:paraId="13966F8B" w14:textId="1B329839" w:rsidR="00C2497A" w:rsidRPr="003F1A8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41DA13" w14:textId="5EA95031" w:rsidR="00C2497A" w:rsidRPr="008E1326" w:rsidRDefault="00C2497A" w:rsidP="00C2497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44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3257D5AF" w14:textId="77777777" w:rsidR="00C2497A" w:rsidRPr="008E1326" w:rsidRDefault="00C2497A" w:rsidP="00C2497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EAD58B0" w14:textId="75FA28A4" w:rsidR="00C2497A" w:rsidRPr="008E1326" w:rsidRDefault="00C2497A" w:rsidP="00C2497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44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0B304809" w14:textId="77777777" w:rsidR="00C2497A" w:rsidRPr="008E1326" w:rsidRDefault="00C2497A" w:rsidP="00C2497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6482A8E" w14:textId="32F6AC07" w:rsidR="00C2497A" w:rsidRPr="008E1326" w:rsidRDefault="00C2497A" w:rsidP="00C2497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44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299566A6" w14:textId="77777777" w:rsidR="00C2497A" w:rsidRPr="008E1326" w:rsidRDefault="00C2497A" w:rsidP="00C2497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8FB8B5" w14:textId="71E15332" w:rsidR="00C2497A" w:rsidRPr="008E1326" w:rsidRDefault="00C2497A" w:rsidP="00C2497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044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713E1" w:rsidRPr="008E1326" w14:paraId="7BF04A0A" w14:textId="77777777" w:rsidTr="00696958">
        <w:trPr>
          <w:trHeight w:val="209"/>
          <w:tblHeader/>
        </w:trPr>
        <w:tc>
          <w:tcPr>
            <w:tcW w:w="2206" w:type="pct"/>
          </w:tcPr>
          <w:p w14:paraId="786DCD72" w14:textId="545F1288" w:rsidR="007713E1" w:rsidRPr="003F1A8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276F828E" w14:textId="77777777" w:rsidR="007713E1" w:rsidRPr="008E1326" w:rsidRDefault="007713E1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63F85" w:rsidRPr="008E1326" w14:paraId="018FB8B5" w14:textId="77777777" w:rsidTr="00696958">
        <w:tc>
          <w:tcPr>
            <w:tcW w:w="2206" w:type="pct"/>
          </w:tcPr>
          <w:p w14:paraId="1EF02827" w14:textId="42A5EA60" w:rsidR="00A63F85" w:rsidRPr="00A63F85" w:rsidRDefault="00725C1D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ผลขาดทุนด้านเครดิตที่คาดว่าจะเกิดขึ้นของเงินให้กู้ยืมระยะสั้นแก่กิจการที่เกี่ยวข้องกัน</w:t>
            </w:r>
            <w:r w:rsidR="00402C73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B5CA2">
              <w:rPr>
                <w:rFonts w:asciiTheme="majorBidi" w:hAnsiTheme="majorBidi"/>
                <w:sz w:val="30"/>
                <w:szCs w:val="30"/>
              </w:rPr>
              <w:br/>
            </w:r>
            <w:r w:rsidR="00402C73">
              <w:rPr>
                <w:rFonts w:asciiTheme="majorBidi" w:hAnsiTheme="majorBidi"/>
                <w:sz w:val="30"/>
                <w:szCs w:val="30"/>
              </w:rPr>
              <w:t>(</w:t>
            </w:r>
            <w:r w:rsidR="00402C73" w:rsidRPr="008E1326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 w:rsidR="00402C73"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สำหรับ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0E04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E044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86" w:type="pct"/>
            <w:vAlign w:val="bottom"/>
          </w:tcPr>
          <w:p w14:paraId="7E411DD5" w14:textId="721D4C93" w:rsidR="00A63F85" w:rsidRPr="008E1326" w:rsidRDefault="00A63F85" w:rsidP="00A63F8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3FFE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149" w:type="pct"/>
            <w:vAlign w:val="bottom"/>
          </w:tcPr>
          <w:p w14:paraId="23226107" w14:textId="77777777" w:rsidR="00A63F85" w:rsidRPr="008E1326" w:rsidRDefault="00A63F85" w:rsidP="00A63F8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873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F10BB4" w14:textId="41070CE2" w:rsidR="00A63F85" w:rsidRPr="008E1326" w:rsidRDefault="00A63F85" w:rsidP="00A6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525AE124" w14:textId="77777777" w:rsidR="00A63F85" w:rsidRPr="008E1326" w:rsidRDefault="00A63F85" w:rsidP="00A63F8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37BF986" w14:textId="0A99FFCD" w:rsidR="00A63F85" w:rsidRPr="008E1326" w:rsidRDefault="00A63F85" w:rsidP="00A63F8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43" w:type="pct"/>
            <w:vAlign w:val="bottom"/>
          </w:tcPr>
          <w:p w14:paraId="46203C2E" w14:textId="77777777" w:rsidR="00A63F85" w:rsidRPr="008E1326" w:rsidRDefault="00A63F85" w:rsidP="00A63F8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DB19AE2" w14:textId="690F8C3A" w:rsidR="00A63F85" w:rsidRPr="008E1326" w:rsidRDefault="00402C73" w:rsidP="00A63F85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(67)</w:t>
            </w:r>
          </w:p>
        </w:tc>
      </w:tr>
    </w:tbl>
    <w:p w14:paraId="51BACB9E" w14:textId="77777777" w:rsidR="007713E1" w:rsidRDefault="007713E1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098"/>
        <w:gridCol w:w="270"/>
        <w:gridCol w:w="1081"/>
        <w:gridCol w:w="270"/>
        <w:gridCol w:w="1170"/>
        <w:gridCol w:w="270"/>
        <w:gridCol w:w="1260"/>
      </w:tblGrid>
      <w:tr w:rsidR="00562CEB" w:rsidRPr="00F1598F" w14:paraId="20045665" w14:textId="77777777" w:rsidTr="00C2497A">
        <w:trPr>
          <w:cantSplit/>
          <w:tblHeader/>
        </w:trPr>
        <w:tc>
          <w:tcPr>
            <w:tcW w:w="6157" w:type="dxa"/>
            <w:gridSpan w:val="4"/>
          </w:tcPr>
          <w:p w14:paraId="50BEF3B0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</w:rPr>
              <w:br w:type="column"/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774D80"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270" w:type="dxa"/>
          </w:tcPr>
          <w:p w14:paraId="48979109" w14:textId="77777777" w:rsidR="00562CEB" w:rsidRPr="00F1598F" w:rsidRDefault="00562CEB" w:rsidP="00A9166C">
            <w:pPr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9A3E7E6" w14:textId="77777777" w:rsidR="00562CEB" w:rsidRPr="00F1598F" w:rsidRDefault="00562CEB" w:rsidP="00A9166C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62CEB" w:rsidRPr="00F1598F" w14:paraId="7F2669C7" w14:textId="77777777" w:rsidTr="007713E1">
        <w:trPr>
          <w:cantSplit/>
          <w:tblHeader/>
        </w:trPr>
        <w:tc>
          <w:tcPr>
            <w:tcW w:w="3708" w:type="dxa"/>
          </w:tcPr>
          <w:p w14:paraId="617333A3" w14:textId="77777777" w:rsidR="00562CEB" w:rsidRPr="00F1598F" w:rsidRDefault="00562CEB" w:rsidP="00A9166C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9" w:type="dxa"/>
            <w:gridSpan w:val="3"/>
          </w:tcPr>
          <w:p w14:paraId="1B90D0FB" w14:textId="77777777" w:rsidR="00562CEB" w:rsidRPr="00F1598F" w:rsidRDefault="00562CEB" w:rsidP="00A9166C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ADDBB7" w14:textId="77777777" w:rsidR="00562CEB" w:rsidRPr="00F1598F" w:rsidRDefault="00562CEB" w:rsidP="00A9166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1D2CD9A" w14:textId="77777777" w:rsidR="00562CEB" w:rsidRPr="00F1598F" w:rsidRDefault="00562CEB" w:rsidP="00A9166C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614E" w:rsidRPr="00F1598F" w14:paraId="68A36C5B" w14:textId="77777777" w:rsidTr="007713E1">
        <w:trPr>
          <w:cantSplit/>
          <w:tblHeader/>
        </w:trPr>
        <w:tc>
          <w:tcPr>
            <w:tcW w:w="3708" w:type="dxa"/>
          </w:tcPr>
          <w:p w14:paraId="7FB4F984" w14:textId="77777777" w:rsidR="00CA614E" w:rsidRPr="00F1598F" w:rsidRDefault="00CA614E" w:rsidP="00CA614E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8" w:type="dxa"/>
          </w:tcPr>
          <w:p w14:paraId="5CD53177" w14:textId="76A5B045" w:rsidR="00CA614E" w:rsidRPr="00F1598F" w:rsidRDefault="00921838" w:rsidP="00CA614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83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1838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9D78D73" w14:textId="77777777" w:rsidR="00CA614E" w:rsidRPr="00F1598F" w:rsidRDefault="00CA614E" w:rsidP="00CA614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5A7235" w14:textId="322CF97C" w:rsidR="00CA614E" w:rsidRPr="00F1598F" w:rsidRDefault="00CA614E" w:rsidP="00CA614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1DC37CA" w14:textId="77777777" w:rsidR="00CA614E" w:rsidRPr="00F1598F" w:rsidRDefault="00CA614E" w:rsidP="00CA614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5526BD" w14:textId="7795B3D3" w:rsidR="00CA614E" w:rsidRPr="00F1598F" w:rsidRDefault="00921838" w:rsidP="00CA614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83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1838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5BBD8EE" w14:textId="77777777" w:rsidR="00CA614E" w:rsidRPr="00F1598F" w:rsidRDefault="00CA614E" w:rsidP="00CA614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7E0C1B" w14:textId="49876EF0" w:rsidR="00CA614E" w:rsidRPr="00F1598F" w:rsidRDefault="00CA614E" w:rsidP="00CA614E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A614E" w:rsidRPr="00F1598F" w14:paraId="29341F84" w14:textId="77777777" w:rsidTr="007713E1">
        <w:trPr>
          <w:cantSplit/>
          <w:tblHeader/>
        </w:trPr>
        <w:tc>
          <w:tcPr>
            <w:tcW w:w="3708" w:type="dxa"/>
          </w:tcPr>
          <w:p w14:paraId="6080C556" w14:textId="77777777" w:rsidR="00CA614E" w:rsidRPr="00F1598F" w:rsidRDefault="00CA614E" w:rsidP="00CA614E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471F4BC2" w14:textId="0E00D17B" w:rsidR="00CA614E" w:rsidRPr="00F1598F" w:rsidRDefault="00CA614E" w:rsidP="00CA614E">
            <w:pPr>
              <w:pStyle w:val="af9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92183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6AA3150" w14:textId="77777777" w:rsidR="00CA614E" w:rsidRPr="00F1598F" w:rsidRDefault="00CA614E" w:rsidP="00CA614E">
            <w:pPr>
              <w:pStyle w:val="af9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1" w:type="dxa"/>
          </w:tcPr>
          <w:p w14:paraId="1A3289C1" w14:textId="1F5EE70A" w:rsidR="00CA614E" w:rsidRPr="00F1598F" w:rsidRDefault="00CA614E" w:rsidP="00CA614E">
            <w:pPr>
              <w:pStyle w:val="af9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92183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FDB73BA" w14:textId="77777777" w:rsidR="00CA614E" w:rsidRPr="00F1598F" w:rsidRDefault="00CA614E" w:rsidP="00CA614E">
            <w:pPr>
              <w:pStyle w:val="af9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40F36C67" w14:textId="179D358B" w:rsidR="00CA614E" w:rsidRPr="00F1598F" w:rsidRDefault="00CA614E" w:rsidP="00CA614E">
            <w:pPr>
              <w:pStyle w:val="af9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92183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5929058" w14:textId="77777777" w:rsidR="00CA614E" w:rsidRPr="00F1598F" w:rsidRDefault="00CA614E" w:rsidP="00CA614E">
            <w:pPr>
              <w:pStyle w:val="af9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2B87381" w14:textId="16AEE1FC" w:rsidR="00CA614E" w:rsidRPr="00F1598F" w:rsidRDefault="00CA614E" w:rsidP="00CA614E">
            <w:pPr>
              <w:pStyle w:val="af9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92183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CA614E" w:rsidRPr="00F1598F" w14:paraId="4E1EE326" w14:textId="77777777" w:rsidTr="007713E1">
        <w:trPr>
          <w:cantSplit/>
          <w:tblHeader/>
        </w:trPr>
        <w:tc>
          <w:tcPr>
            <w:tcW w:w="3708" w:type="dxa"/>
          </w:tcPr>
          <w:p w14:paraId="4FA9C3F9" w14:textId="77777777" w:rsidR="00CA614E" w:rsidRPr="00F1598F" w:rsidRDefault="00CA614E" w:rsidP="00CA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9" w:type="dxa"/>
            <w:gridSpan w:val="7"/>
          </w:tcPr>
          <w:p w14:paraId="3ED00A10" w14:textId="77777777" w:rsidR="00CA614E" w:rsidRPr="00F1598F" w:rsidRDefault="00CA614E" w:rsidP="00CA614E">
            <w:pPr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2F14" w:rsidRPr="00F1598F" w14:paraId="14C6A4BB" w14:textId="77777777" w:rsidTr="007713E1">
        <w:trPr>
          <w:cantSplit/>
        </w:trPr>
        <w:tc>
          <w:tcPr>
            <w:tcW w:w="3708" w:type="dxa"/>
          </w:tcPr>
          <w:p w14:paraId="11FD12C2" w14:textId="77777777" w:rsidR="00932F14" w:rsidRPr="00F1598F" w:rsidRDefault="00932F14" w:rsidP="00932F14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8" w:type="dxa"/>
          </w:tcPr>
          <w:p w14:paraId="34C549CF" w14:textId="485735F5" w:rsidR="00932F14" w:rsidRPr="00696958" w:rsidRDefault="00B877C3" w:rsidP="0069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969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AD5FEC" w14:textId="77777777" w:rsidR="00932F14" w:rsidRPr="00F1598F" w:rsidRDefault="00932F14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9458C6C" w14:textId="5C562C69" w:rsidR="00932F14" w:rsidRPr="00F1598F" w:rsidRDefault="00932F14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8BABD" w14:textId="77777777" w:rsidR="00932F14" w:rsidRPr="00F1598F" w:rsidRDefault="00932F14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0C4A4" w14:textId="2DEB9258" w:rsidR="00932F14" w:rsidRPr="00F1598F" w:rsidRDefault="00B877C3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4,404</w:t>
            </w:r>
          </w:p>
        </w:tc>
        <w:tc>
          <w:tcPr>
            <w:tcW w:w="270" w:type="dxa"/>
          </w:tcPr>
          <w:p w14:paraId="39D4BB91" w14:textId="77777777" w:rsidR="00932F14" w:rsidRPr="00F1598F" w:rsidRDefault="00932F14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2C8A69" w14:textId="049198A6" w:rsidR="00932F14" w:rsidRPr="00F1598F" w:rsidRDefault="00932F14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6,322</w:t>
            </w:r>
          </w:p>
        </w:tc>
      </w:tr>
      <w:tr w:rsidR="00932F14" w:rsidRPr="00F1598F" w14:paraId="39A4CDD0" w14:textId="77777777" w:rsidTr="007713E1">
        <w:trPr>
          <w:cantSplit/>
          <w:trHeight w:val="389"/>
        </w:trPr>
        <w:tc>
          <w:tcPr>
            <w:tcW w:w="3708" w:type="dxa"/>
          </w:tcPr>
          <w:p w14:paraId="23AA5175" w14:textId="7518D40A" w:rsidR="00932F14" w:rsidRPr="00F1598F" w:rsidRDefault="00932F14" w:rsidP="00932F14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</w:tcPr>
          <w:p w14:paraId="5803BFD5" w14:textId="589D0047" w:rsidR="00932F14" w:rsidRPr="00AA10ED" w:rsidRDefault="00B877C3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5,553</w:t>
            </w:r>
          </w:p>
        </w:tc>
        <w:tc>
          <w:tcPr>
            <w:tcW w:w="270" w:type="dxa"/>
          </w:tcPr>
          <w:p w14:paraId="22E32F6A" w14:textId="77777777" w:rsidR="00932F14" w:rsidRPr="00F1598F" w:rsidRDefault="00932F14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09EB19B" w14:textId="265870E4" w:rsidR="00932F14" w:rsidRPr="00F1598F" w:rsidRDefault="00932F14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1418E06D">
              <w:rPr>
                <w:rFonts w:asciiTheme="majorBidi" w:hAnsiTheme="majorBidi" w:cstheme="majorBidi"/>
                <w:sz w:val="30"/>
                <w:szCs w:val="30"/>
              </w:rPr>
              <w:t>5,731</w:t>
            </w:r>
          </w:p>
        </w:tc>
        <w:tc>
          <w:tcPr>
            <w:tcW w:w="270" w:type="dxa"/>
          </w:tcPr>
          <w:p w14:paraId="63102E58" w14:textId="77777777" w:rsidR="00932F14" w:rsidRPr="00F1598F" w:rsidRDefault="00932F14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ED828" w14:textId="4E146BDA" w:rsidR="00932F14" w:rsidRPr="00F1598F" w:rsidRDefault="00B877C3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5,507</w:t>
            </w:r>
          </w:p>
        </w:tc>
        <w:tc>
          <w:tcPr>
            <w:tcW w:w="270" w:type="dxa"/>
          </w:tcPr>
          <w:p w14:paraId="60477B4D" w14:textId="77777777" w:rsidR="00932F14" w:rsidRPr="00F1598F" w:rsidRDefault="00932F14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523415" w14:textId="09E8E9C7" w:rsidR="00932F14" w:rsidRPr="00F1598F" w:rsidRDefault="00932F14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1418E06D">
              <w:rPr>
                <w:rFonts w:asciiTheme="majorBidi" w:hAnsiTheme="majorBidi" w:cstheme="majorBidi"/>
                <w:sz w:val="30"/>
                <w:szCs w:val="30"/>
              </w:rPr>
              <w:t>5,708</w:t>
            </w:r>
          </w:p>
        </w:tc>
      </w:tr>
      <w:tr w:rsidR="00932F14" w:rsidRPr="00F1598F" w14:paraId="2A590D28" w14:textId="77777777" w:rsidTr="007713E1">
        <w:trPr>
          <w:cantSplit/>
          <w:trHeight w:val="389"/>
        </w:trPr>
        <w:tc>
          <w:tcPr>
            <w:tcW w:w="3708" w:type="dxa"/>
          </w:tcPr>
          <w:p w14:paraId="027889A5" w14:textId="77777777" w:rsidR="00932F14" w:rsidRPr="00F1598F" w:rsidRDefault="00932F14" w:rsidP="00932F14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54533B0" w14:textId="35BE13BD" w:rsidR="00932F14" w:rsidRPr="00AA10ED" w:rsidRDefault="00B877C3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5,553</w:t>
            </w:r>
          </w:p>
        </w:tc>
        <w:tc>
          <w:tcPr>
            <w:tcW w:w="270" w:type="dxa"/>
          </w:tcPr>
          <w:p w14:paraId="2ADCE259" w14:textId="77777777" w:rsidR="00932F14" w:rsidRPr="00F1598F" w:rsidRDefault="00932F14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6E44107" w14:textId="699CF0B1" w:rsidR="00932F14" w:rsidRPr="00F1598F" w:rsidRDefault="00932F14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418E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5,731</w:t>
            </w:r>
          </w:p>
        </w:tc>
        <w:tc>
          <w:tcPr>
            <w:tcW w:w="270" w:type="dxa"/>
          </w:tcPr>
          <w:p w14:paraId="2D9F9B6F" w14:textId="77777777" w:rsidR="00932F14" w:rsidRPr="00F1598F" w:rsidRDefault="00932F14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1ACEC2" w14:textId="59CEBEEA" w:rsidR="00932F14" w:rsidRPr="00F1598F" w:rsidRDefault="00B877C3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9,911</w:t>
            </w:r>
          </w:p>
        </w:tc>
        <w:tc>
          <w:tcPr>
            <w:tcW w:w="270" w:type="dxa"/>
          </w:tcPr>
          <w:p w14:paraId="227AD5B9" w14:textId="77777777" w:rsidR="00932F14" w:rsidRPr="00F1598F" w:rsidRDefault="00932F14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65ED9A" w14:textId="5AF6E7FB" w:rsidR="00932F14" w:rsidRPr="00F1598F" w:rsidRDefault="00932F14" w:rsidP="00932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418E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12,030</w:t>
            </w:r>
          </w:p>
        </w:tc>
      </w:tr>
    </w:tbl>
    <w:p w14:paraId="2CEA50BF" w14:textId="7124B036" w:rsidR="007713E1" w:rsidRDefault="007713E1" w:rsidP="00C2497A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</w:pPr>
    </w:p>
    <w:p w14:paraId="3B68DC14" w14:textId="39200532" w:rsidR="00757623" w:rsidRPr="00010756" w:rsidRDefault="00757623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010756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24689E5" w14:textId="77777777" w:rsidR="007713E1" w:rsidRPr="007713E1" w:rsidRDefault="007713E1" w:rsidP="007713E1">
      <w:pPr>
        <w:tabs>
          <w:tab w:val="clear" w:pos="680"/>
          <w:tab w:val="left" w:pos="630"/>
        </w:tabs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6DB68833" w14:textId="166F9962" w:rsidR="007713E1" w:rsidRDefault="007713E1" w:rsidP="007713E1">
      <w:pPr>
        <w:tabs>
          <w:tab w:val="clear" w:pos="680"/>
          <w:tab w:val="left" w:pos="63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5290A" w:rsidRPr="0055290A">
        <w:rPr>
          <w:rFonts w:asciiTheme="majorBidi" w:hAnsiTheme="majorBidi" w:cstheme="majorBidi"/>
          <w:sz w:val="30"/>
          <w:szCs w:val="30"/>
        </w:rPr>
        <w:t xml:space="preserve">31 </w:t>
      </w:r>
      <w:r w:rsidR="0055290A" w:rsidRPr="0055290A">
        <w:rPr>
          <w:rFonts w:asciiTheme="majorBidi" w:hAnsiTheme="majorBidi" w:hint="cs"/>
          <w:sz w:val="30"/>
          <w:szCs w:val="30"/>
          <w:cs/>
        </w:rPr>
        <w:t>มีนาคม</w:t>
      </w:r>
      <w:r w:rsidR="0055290A" w:rsidRPr="0055290A">
        <w:rPr>
          <w:rFonts w:asciiTheme="majorBidi" w:hAnsiTheme="majorBidi"/>
          <w:sz w:val="30"/>
          <w:szCs w:val="30"/>
          <w:cs/>
        </w:rPr>
        <w:t xml:space="preserve"> </w:t>
      </w:r>
      <w:r w:rsidRPr="00991C6E">
        <w:rPr>
          <w:rFonts w:asciiTheme="majorBidi" w:hAnsiTheme="majorBidi" w:cstheme="majorBidi"/>
          <w:sz w:val="30"/>
          <w:szCs w:val="30"/>
        </w:rPr>
        <w:t>256</w:t>
      </w:r>
      <w:r w:rsidR="0055290A">
        <w:rPr>
          <w:rFonts w:asciiTheme="majorBidi" w:hAnsiTheme="majorBidi" w:cstheme="majorBidi"/>
          <w:sz w:val="30"/>
          <w:szCs w:val="30"/>
        </w:rPr>
        <w:t>6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สัญญาสำคัญที่ทำกับบุคคลและกิจการที่เกี่ยวข้องกันมีดังนี้ </w:t>
      </w:r>
    </w:p>
    <w:p w14:paraId="29BD8BC3" w14:textId="77777777" w:rsidR="00C2497A" w:rsidRPr="00010756" w:rsidRDefault="00C2497A" w:rsidP="00C2497A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A78384" w14:textId="10BC428F" w:rsidR="00C2497A" w:rsidRPr="00216107" w:rsidRDefault="00C2497A" w:rsidP="00C2497A">
      <w:pPr>
        <w:pStyle w:val="affb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6107">
        <w:rPr>
          <w:rFonts w:asciiTheme="majorBidi" w:hAnsiTheme="majorBidi" w:cstheme="majorBidi"/>
          <w:sz w:val="30"/>
          <w:szCs w:val="30"/>
          <w:cs/>
        </w:rPr>
        <w:t>บริษัทมีสัญญาการเช่าพื้นที่กับ บริษัท ขอนแก่น ช. ทวี (</w:t>
      </w:r>
      <w:r w:rsidRPr="00216107">
        <w:rPr>
          <w:rFonts w:asciiTheme="majorBidi" w:hAnsiTheme="majorBidi" w:cstheme="majorBidi"/>
          <w:sz w:val="30"/>
          <w:szCs w:val="30"/>
        </w:rPr>
        <w:t>1993</w:t>
      </w:r>
      <w:r w:rsidRPr="00216107">
        <w:rPr>
          <w:rFonts w:asciiTheme="majorBidi" w:hAnsiTheme="majorBidi" w:cstheme="majorBidi"/>
          <w:sz w:val="30"/>
          <w:szCs w:val="30"/>
          <w:cs/>
        </w:rPr>
        <w:t>) จำกัด</w:t>
      </w:r>
      <w:r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>เพื่อใช้ในการดำเนินงานสำหรับการจอดรถขนส่งมวลชน</w:t>
      </w:r>
      <w:r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Pr="00216107">
        <w:rPr>
          <w:rFonts w:asciiTheme="majorBidi" w:hAnsiTheme="majorBidi" w:cstheme="majorBidi"/>
          <w:sz w:val="30"/>
          <w:szCs w:val="30"/>
          <w:cs/>
        </w:rPr>
        <w:t xml:space="preserve">โดยมีอัตราค่าเช่าตามที่ตกลงกัน 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216107">
        <w:rPr>
          <w:rFonts w:asciiTheme="majorBidi" w:hAnsiTheme="majorBidi" w:cstheme="majorBidi"/>
          <w:sz w:val="30"/>
          <w:szCs w:val="30"/>
          <w:cs/>
        </w:rPr>
        <w:t>ในเดือนกุมภาพันธ์</w:t>
      </w:r>
      <w:r w:rsidRPr="00216107">
        <w:rPr>
          <w:rFonts w:asciiTheme="majorBidi" w:hAnsiTheme="majorBidi" w:cstheme="majorBidi"/>
          <w:sz w:val="30"/>
          <w:szCs w:val="30"/>
        </w:rPr>
        <w:t xml:space="preserve"> 256</w:t>
      </w:r>
      <w:r w:rsidR="001D7CB0">
        <w:rPr>
          <w:rFonts w:asciiTheme="majorBidi" w:hAnsiTheme="majorBidi" w:cstheme="majorBidi"/>
          <w:sz w:val="30"/>
          <w:szCs w:val="30"/>
        </w:rPr>
        <w:t>6</w:t>
      </w:r>
      <w:r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="0085750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สิ้นสุดสัญญาสามารถ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>ต่ออายุ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สัญญาได้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 xml:space="preserve"> จนกว่าจะมีฝ่ายใดฝ่ายหนึ่งบอกเลิกเป็นลายลักษณ์อักษร</w:t>
      </w:r>
    </w:p>
    <w:p w14:paraId="206D5827" w14:textId="77777777" w:rsidR="00C2497A" w:rsidRPr="00216107" w:rsidRDefault="00C2497A" w:rsidP="00C2497A">
      <w:pPr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DB8F43" w14:textId="77777777" w:rsidR="00C2497A" w:rsidRPr="00216107" w:rsidRDefault="00C2497A" w:rsidP="00C2497A">
      <w:pPr>
        <w:pStyle w:val="affb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6107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บริษัทมีสัญญาเช่าอาคารสำนักงานกับกรรมการของบริษัท สัญญาสามารถต่ออายุได้เป็นรายปี จนกว่าฝ่ายหนึ่งฝ่ายใดจะบอกเลิกเป็นลายลักษณ์อักษร</w:t>
      </w:r>
    </w:p>
    <w:p w14:paraId="0B13AE92" w14:textId="77777777" w:rsidR="00C2497A" w:rsidRPr="00216107" w:rsidRDefault="00C2497A" w:rsidP="00C2497A">
      <w:pPr>
        <w:pStyle w:val="affb"/>
        <w:ind w:left="900"/>
        <w:rPr>
          <w:rFonts w:asciiTheme="majorBidi" w:hAnsiTheme="majorBidi" w:cstheme="majorBidi"/>
          <w:sz w:val="20"/>
          <w:szCs w:val="20"/>
          <w:cs/>
        </w:rPr>
      </w:pPr>
    </w:p>
    <w:p w14:paraId="0D1CD77B" w14:textId="3F79E8BB" w:rsidR="00C2497A" w:rsidRPr="00216107" w:rsidRDefault="00C2497A" w:rsidP="00C2497A">
      <w:pPr>
        <w:pStyle w:val="affb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6107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216107">
        <w:rPr>
          <w:rFonts w:asciiTheme="majorBidi" w:hAnsiTheme="majorBidi" w:cstheme="majorBidi"/>
          <w:sz w:val="30"/>
          <w:szCs w:val="30"/>
          <w:cs/>
        </w:rPr>
        <w:t xml:space="preserve">เช่าอาคารสำนักงานกับบริษัทย่อยแห่งหนึ่ง โดยมีกำหนดระยะเวลา </w:t>
      </w:r>
      <w:r w:rsidRPr="00216107">
        <w:rPr>
          <w:rFonts w:asciiTheme="majorBidi" w:hAnsiTheme="majorBidi" w:cstheme="majorBidi"/>
          <w:sz w:val="30"/>
          <w:szCs w:val="30"/>
        </w:rPr>
        <w:t xml:space="preserve">4 </w:t>
      </w:r>
      <w:r w:rsidRPr="0021610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216107">
        <w:rPr>
          <w:rFonts w:asciiTheme="majorBidi" w:hAnsiTheme="majorBidi" w:cstheme="majorBidi"/>
          <w:sz w:val="30"/>
          <w:szCs w:val="30"/>
          <w:cs/>
        </w:rPr>
        <w:t>ในเดือนกรกฎาคม</w:t>
      </w:r>
      <w:r w:rsidRPr="00216107">
        <w:rPr>
          <w:rFonts w:asciiTheme="majorBidi" w:hAnsiTheme="majorBidi" w:cstheme="majorBidi"/>
          <w:sz w:val="30"/>
          <w:szCs w:val="30"/>
        </w:rPr>
        <w:t xml:space="preserve"> 2565</w:t>
      </w:r>
      <w:r w:rsidR="002021CA"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="002021CA" w:rsidRPr="00216107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2021CA"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="002021CA" w:rsidRPr="00216107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บริษัทได้ต่ออายุอีก </w:t>
      </w:r>
      <w:r w:rsidR="002021CA" w:rsidRPr="00216107">
        <w:rPr>
          <w:rFonts w:asciiTheme="majorBidi" w:hAnsiTheme="majorBidi" w:cstheme="majorBidi"/>
          <w:sz w:val="30"/>
          <w:szCs w:val="30"/>
        </w:rPr>
        <w:t xml:space="preserve">3 </w:t>
      </w:r>
      <w:r w:rsidR="002021CA" w:rsidRPr="00216107">
        <w:rPr>
          <w:rFonts w:asciiTheme="majorBidi" w:hAnsiTheme="majorBidi" w:cstheme="majorBidi" w:hint="cs"/>
          <w:sz w:val="30"/>
          <w:szCs w:val="30"/>
          <w:cs/>
        </w:rPr>
        <w:t>ปี โดยจะ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สิ้นสุดสัญญา</w:t>
      </w:r>
      <w:r w:rsidR="002021CA" w:rsidRPr="00216107">
        <w:rPr>
          <w:rFonts w:asciiTheme="majorBidi" w:hAnsiTheme="majorBidi" w:cstheme="majorBidi" w:hint="cs"/>
          <w:sz w:val="30"/>
          <w:szCs w:val="30"/>
          <w:cs/>
        </w:rPr>
        <w:t xml:space="preserve">ในเดือนกรกฎาคม </w:t>
      </w:r>
      <w:r w:rsidR="002021CA" w:rsidRPr="00216107">
        <w:rPr>
          <w:rFonts w:asciiTheme="majorBidi" w:hAnsiTheme="majorBidi" w:cstheme="majorBidi"/>
          <w:sz w:val="30"/>
          <w:szCs w:val="30"/>
        </w:rPr>
        <w:t>2568</w:t>
      </w:r>
    </w:p>
    <w:p w14:paraId="26834541" w14:textId="77777777" w:rsidR="00C2497A" w:rsidRPr="00216107" w:rsidRDefault="00C2497A" w:rsidP="00C2497A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B528341" w14:textId="65BA184B" w:rsidR="00C2497A" w:rsidRPr="00216107" w:rsidRDefault="00C2497A" w:rsidP="000A4D8B">
      <w:pPr>
        <w:pStyle w:val="affb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20"/>
          <w:szCs w:val="20"/>
        </w:rPr>
      </w:pPr>
      <w:r w:rsidRPr="00216107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บริษัทมีสัญญาเช่าอาคารสำนักงานกับบริษัทย่อยแห่งหนึ่ง โดยมีกำหนดระยะเวลา </w:t>
      </w:r>
      <w:r w:rsidRPr="00216107">
        <w:rPr>
          <w:rFonts w:asciiTheme="majorBidi" w:hAnsiTheme="majorBidi" w:cstheme="majorBidi"/>
          <w:sz w:val="30"/>
          <w:szCs w:val="30"/>
        </w:rPr>
        <w:t xml:space="preserve">3 </w:t>
      </w:r>
      <w:r w:rsidRPr="0021610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216107">
        <w:rPr>
          <w:rFonts w:asciiTheme="majorBidi" w:hAnsiTheme="majorBidi" w:cstheme="majorBidi"/>
          <w:sz w:val="30"/>
          <w:szCs w:val="30"/>
          <w:cs/>
        </w:rPr>
        <w:t>ในเดือนธันวาคม</w:t>
      </w:r>
      <w:r w:rsidRPr="00216107">
        <w:rPr>
          <w:rFonts w:asciiTheme="majorBidi" w:hAnsiTheme="majorBidi" w:cstheme="majorBidi"/>
          <w:sz w:val="30"/>
          <w:szCs w:val="30"/>
        </w:rPr>
        <w:t xml:space="preserve"> 2564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Pr="00216107">
        <w:rPr>
          <w:rFonts w:asciiTheme="majorBidi" w:hAnsiTheme="majorBidi" w:cstheme="majorBidi"/>
          <w:sz w:val="30"/>
          <w:szCs w:val="30"/>
        </w:rPr>
        <w:t xml:space="preserve"> 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บริษัทได้ต่ออายุอีก </w:t>
      </w:r>
      <w:r w:rsidRPr="00216107">
        <w:rPr>
          <w:rFonts w:asciiTheme="majorBidi" w:hAnsiTheme="majorBidi" w:cstheme="majorBidi"/>
          <w:sz w:val="30"/>
          <w:szCs w:val="30"/>
        </w:rPr>
        <w:t xml:space="preserve">4 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>ปี โดยจะ</w:t>
      </w:r>
      <w:r w:rsidR="00864290" w:rsidRPr="00216107">
        <w:rPr>
          <w:rFonts w:asciiTheme="majorBidi" w:hAnsiTheme="majorBidi" w:cstheme="majorBidi" w:hint="cs"/>
          <w:sz w:val="30"/>
          <w:szCs w:val="30"/>
          <w:cs/>
        </w:rPr>
        <w:t>สิ้นสุดสัญญา</w:t>
      </w:r>
      <w:r w:rsidRPr="00216107">
        <w:rPr>
          <w:rFonts w:asciiTheme="majorBidi" w:hAnsiTheme="majorBidi" w:cstheme="majorBidi" w:hint="cs"/>
          <w:sz w:val="30"/>
          <w:szCs w:val="30"/>
          <w:cs/>
        </w:rPr>
        <w:t xml:space="preserve">ในเดือนธันวาคม </w:t>
      </w:r>
      <w:r w:rsidRPr="00216107">
        <w:rPr>
          <w:rFonts w:asciiTheme="majorBidi" w:hAnsiTheme="majorBidi" w:cstheme="majorBidi"/>
          <w:sz w:val="30"/>
          <w:szCs w:val="30"/>
        </w:rPr>
        <w:t>2568</w:t>
      </w:r>
    </w:p>
    <w:p w14:paraId="2F6D5290" w14:textId="77777777" w:rsidR="00F97D90" w:rsidRPr="00696958" w:rsidRDefault="00F97D90" w:rsidP="00696958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7824B4C" w14:textId="77777777" w:rsidR="00C2497A" w:rsidRPr="00216107" w:rsidRDefault="00C2497A" w:rsidP="00C2497A">
      <w:pPr>
        <w:pStyle w:val="affb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6107">
        <w:rPr>
          <w:rFonts w:asciiTheme="majorBidi" w:hAnsiTheme="majorBidi" w:cstheme="majorBidi"/>
          <w:sz w:val="30"/>
          <w:szCs w:val="30"/>
          <w:cs/>
        </w:rPr>
        <w:t>บริษัทมีสัญญาจ้างบริหารจัดการกับบริษัทย่อย โดยจะให้บริการความช่วยเหลือในการดำเนินงาน ตลอดจนให้คำแนะนำทางธุรกิจ</w:t>
      </w:r>
    </w:p>
    <w:p w14:paraId="3C8F9806" w14:textId="77777777" w:rsidR="00C2497A" w:rsidRPr="00216107" w:rsidRDefault="00C2497A" w:rsidP="00C2497A">
      <w:pPr>
        <w:pStyle w:val="affb"/>
        <w:ind w:left="900"/>
        <w:rPr>
          <w:rFonts w:asciiTheme="majorBidi" w:hAnsiTheme="majorBidi" w:cstheme="majorBidi"/>
          <w:sz w:val="14"/>
          <w:szCs w:val="14"/>
          <w:cs/>
        </w:rPr>
      </w:pPr>
    </w:p>
    <w:p w14:paraId="4A67B201" w14:textId="4C4CBE03" w:rsidR="007713E1" w:rsidRPr="00216107" w:rsidRDefault="00C2497A" w:rsidP="006C3079">
      <w:pPr>
        <w:pStyle w:val="affb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6107">
        <w:rPr>
          <w:rFonts w:asciiTheme="majorBidi" w:hAnsiTheme="majorBidi" w:cstheme="majorBidi"/>
          <w:sz w:val="30"/>
          <w:szCs w:val="30"/>
          <w:cs/>
        </w:rPr>
        <w:t>บริษัทมีสัญญากับบริษัท ขอนแก่น ช. ทวี (</w:t>
      </w:r>
      <w:r w:rsidRPr="00216107">
        <w:rPr>
          <w:rFonts w:asciiTheme="majorBidi" w:hAnsiTheme="majorBidi" w:cstheme="majorBidi"/>
          <w:sz w:val="30"/>
          <w:szCs w:val="30"/>
        </w:rPr>
        <w:t>1993</w:t>
      </w:r>
      <w:r w:rsidRPr="00216107">
        <w:rPr>
          <w:rFonts w:asciiTheme="majorBidi" w:hAnsiTheme="majorBidi" w:cstheme="majorBidi"/>
          <w:sz w:val="30"/>
          <w:szCs w:val="30"/>
          <w:cs/>
        </w:rPr>
        <w:t xml:space="preserve">) จำกัด เพื่อขอวงเงินสินเชื่อร่วมกันกับสถาบันการเงินแห่งหนึ่ง </w:t>
      </w:r>
      <w:r w:rsidRPr="00216107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เป็นจำนวนเงินรวม </w:t>
      </w:r>
      <w:r w:rsidR="008554F3">
        <w:rPr>
          <w:rFonts w:asciiTheme="majorBidi" w:hAnsiTheme="majorBidi" w:cstheme="majorBidi"/>
          <w:spacing w:val="-6"/>
          <w:sz w:val="30"/>
          <w:szCs w:val="30"/>
        </w:rPr>
        <w:t>20</w:t>
      </w:r>
      <w:r w:rsidR="006B2838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21610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16107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โดยนำที่ดินของบริษัท ขอนแก่น ช. ทวี </w:t>
      </w:r>
      <w:r w:rsidRPr="00216107">
        <w:rPr>
          <w:rFonts w:asciiTheme="majorBidi" w:hAnsiTheme="majorBidi" w:cstheme="majorBidi"/>
          <w:sz w:val="30"/>
          <w:szCs w:val="30"/>
          <w:cs/>
        </w:rPr>
        <w:t>(</w:t>
      </w:r>
      <w:r w:rsidRPr="00216107">
        <w:rPr>
          <w:rFonts w:asciiTheme="majorBidi" w:hAnsiTheme="majorBidi" w:cstheme="majorBidi"/>
          <w:sz w:val="30"/>
          <w:szCs w:val="30"/>
        </w:rPr>
        <w:t>1993</w:t>
      </w:r>
      <w:r w:rsidRPr="00216107">
        <w:rPr>
          <w:rFonts w:asciiTheme="majorBidi" w:hAnsiTheme="majorBidi" w:cstheme="majorBidi"/>
          <w:sz w:val="30"/>
          <w:szCs w:val="30"/>
          <w:cs/>
        </w:rPr>
        <w:t>)</w:t>
      </w:r>
      <w:r w:rsidRPr="0021610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จำกัด </w:t>
      </w:r>
      <w:r w:rsidRPr="00216107">
        <w:rPr>
          <w:rFonts w:asciiTheme="majorBidi" w:hAnsiTheme="majorBidi" w:cstheme="majorBidi"/>
          <w:sz w:val="30"/>
          <w:szCs w:val="30"/>
          <w:cs/>
        </w:rPr>
        <w:t>ไปค้ำประกันกับสถาบัน</w:t>
      </w:r>
      <w:r w:rsidRPr="00696958">
        <w:rPr>
          <w:rFonts w:asciiTheme="majorBidi" w:hAnsiTheme="majorBidi" w:cstheme="majorBidi"/>
          <w:spacing w:val="-4"/>
          <w:sz w:val="30"/>
          <w:szCs w:val="30"/>
          <w:cs/>
        </w:rPr>
        <w:t>การเงิน และบริษัทตกลงจ่ายค่าธรรมเนียม</w:t>
      </w:r>
      <w:r w:rsidR="00E67752" w:rsidRPr="00696958">
        <w:rPr>
          <w:rFonts w:asciiTheme="majorBidi" w:hAnsiTheme="majorBidi"/>
          <w:spacing w:val="-4"/>
          <w:sz w:val="30"/>
          <w:szCs w:val="30"/>
          <w:cs/>
        </w:rPr>
        <w:t>ให้กับบริษัท ขอนแก่น ช. ทวี (</w:t>
      </w:r>
      <w:r w:rsidR="00C33FDC" w:rsidRPr="00696958">
        <w:rPr>
          <w:rFonts w:asciiTheme="majorBidi" w:hAnsiTheme="majorBidi"/>
          <w:spacing w:val="-4"/>
          <w:sz w:val="30"/>
          <w:szCs w:val="30"/>
        </w:rPr>
        <w:t>1993</w:t>
      </w:r>
      <w:r w:rsidR="00E67752" w:rsidRPr="00696958">
        <w:rPr>
          <w:rFonts w:asciiTheme="majorBidi" w:hAnsiTheme="majorBidi"/>
          <w:spacing w:val="-4"/>
          <w:sz w:val="30"/>
          <w:szCs w:val="30"/>
          <w:cs/>
        </w:rPr>
        <w:t xml:space="preserve">) จำกัด </w:t>
      </w:r>
      <w:r w:rsidRPr="006969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3D49C4" w:rsidRPr="00696958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69695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969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ล้านบาทต่อปี </w:t>
      </w:r>
    </w:p>
    <w:p w14:paraId="3F7063A9" w14:textId="77777777" w:rsidR="003C3635" w:rsidRPr="00696958" w:rsidRDefault="003C3635" w:rsidP="00696958">
      <w:pPr>
        <w:pStyle w:val="affb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8836A" w14:textId="7C9EE8B0" w:rsidR="003B078F" w:rsidRDefault="003B0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C99DDA" w14:textId="1CC88785" w:rsidR="00F2727B" w:rsidRDefault="00CD4502" w:rsidP="006C3079">
      <w:pPr>
        <w:pStyle w:val="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>ลูกหนี้การค้า</w:t>
      </w:r>
    </w:p>
    <w:p w14:paraId="5403B8A1" w14:textId="77777777" w:rsidR="006C3079" w:rsidRPr="006C3079" w:rsidRDefault="006C3079" w:rsidP="006C3079">
      <w:pPr>
        <w:rPr>
          <w:cs/>
          <w:lang w:val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172"/>
        <w:gridCol w:w="180"/>
        <w:gridCol w:w="1260"/>
      </w:tblGrid>
      <w:tr w:rsidR="00D04F76" w:rsidRPr="00F1598F" w14:paraId="7489294A" w14:textId="77777777" w:rsidTr="0091112F">
        <w:trPr>
          <w:cantSplit/>
          <w:tblHeader/>
        </w:trPr>
        <w:tc>
          <w:tcPr>
            <w:tcW w:w="3510" w:type="dxa"/>
            <w:vAlign w:val="bottom"/>
          </w:tcPr>
          <w:p w14:paraId="7B84BFB6" w14:textId="348F36E6" w:rsidR="00D04F76" w:rsidRPr="00F1598F" w:rsidRDefault="00D04F76" w:rsidP="0066325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EBB9397" w14:textId="5FF27535" w:rsidR="00D04F76" w:rsidRPr="00F1598F" w:rsidRDefault="00D04F76" w:rsidP="006632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D19E60A" w14:textId="77777777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159AF3D7" w14:textId="40783E15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3666" w:rsidRPr="00F1598F" w14:paraId="0BF98E12" w14:textId="77777777" w:rsidTr="000A4D8B">
        <w:trPr>
          <w:cantSplit/>
          <w:tblHeader/>
        </w:trPr>
        <w:tc>
          <w:tcPr>
            <w:tcW w:w="3510" w:type="dxa"/>
            <w:vAlign w:val="bottom"/>
          </w:tcPr>
          <w:p w14:paraId="4D01DFD6" w14:textId="7539D22C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F4FA91" w14:textId="4BBEE0FA" w:rsidR="00193666" w:rsidRPr="00F1598F" w:rsidRDefault="00BA61DB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A61D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BA61D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BA61DB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193666" w:rsidRPr="00F1598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A50118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03D871B" w14:textId="77777777" w:rsidR="00193666" w:rsidRPr="00F1598F" w:rsidRDefault="00193666" w:rsidP="0019366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50F5F" w14:textId="4F564E11" w:rsidR="00193666" w:rsidRPr="00F1598F" w:rsidRDefault="00193666" w:rsidP="0019366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A50118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2CDB6CF4" w14:textId="77777777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8EFA461" w14:textId="6F533DE7" w:rsidR="00193666" w:rsidRPr="00F1598F" w:rsidRDefault="00BA61DB" w:rsidP="0019366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61D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A61D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BA61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3666" w:rsidRPr="0019366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50118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1C8211FB" w14:textId="77777777" w:rsidR="00193666" w:rsidRPr="00F1598F" w:rsidRDefault="00193666" w:rsidP="0019366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F87DA9" w14:textId="6C721F37" w:rsidR="00193666" w:rsidRPr="00F1598F" w:rsidRDefault="00193666" w:rsidP="0019366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A50118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</w:tr>
      <w:tr w:rsidR="00193666" w:rsidRPr="00F1598F" w14:paraId="4B61E4AC" w14:textId="77777777" w:rsidTr="0091112F">
        <w:trPr>
          <w:cantSplit/>
          <w:tblHeader/>
        </w:trPr>
        <w:tc>
          <w:tcPr>
            <w:tcW w:w="3510" w:type="dxa"/>
            <w:vAlign w:val="bottom"/>
            <w:hideMark/>
          </w:tcPr>
          <w:p w14:paraId="7FCBFB90" w14:textId="77777777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4F7EB7E6" w14:textId="6A6EEC25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1658" w:rsidRPr="00F1598F" w14:paraId="0180E408" w14:textId="77777777" w:rsidTr="000A4D8B">
        <w:trPr>
          <w:cantSplit/>
        </w:trPr>
        <w:tc>
          <w:tcPr>
            <w:tcW w:w="3510" w:type="dxa"/>
            <w:hideMark/>
          </w:tcPr>
          <w:p w14:paraId="058E6677" w14:textId="0AE89878" w:rsidR="00D81658" w:rsidRPr="00F1598F" w:rsidRDefault="00D81658" w:rsidP="00D816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2FD9DC0" w14:textId="53FF7212" w:rsidR="00D81658" w:rsidRPr="00F1598F" w:rsidRDefault="00C33E6D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62,146</w:t>
            </w:r>
          </w:p>
        </w:tc>
        <w:tc>
          <w:tcPr>
            <w:tcW w:w="180" w:type="dxa"/>
          </w:tcPr>
          <w:p w14:paraId="1699A346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1963B6" w14:textId="13480531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62,677</w:t>
            </w:r>
          </w:p>
        </w:tc>
        <w:tc>
          <w:tcPr>
            <w:tcW w:w="178" w:type="dxa"/>
          </w:tcPr>
          <w:p w14:paraId="2C130832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12E4026" w14:textId="50197D8B" w:rsidR="00D81658" w:rsidRPr="00EA7280" w:rsidRDefault="00EA7280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</w:t>
            </w:r>
            <w:r w:rsidR="00A70C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180" w:type="dxa"/>
          </w:tcPr>
          <w:p w14:paraId="165FF7C8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AB15E70" w14:textId="36EDF93A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61,304</w:t>
            </w:r>
          </w:p>
        </w:tc>
      </w:tr>
      <w:tr w:rsidR="00D81658" w:rsidRPr="00F1598F" w14:paraId="2C24B21D" w14:textId="77777777" w:rsidTr="000A4D8B">
        <w:trPr>
          <w:cantSplit/>
        </w:trPr>
        <w:tc>
          <w:tcPr>
            <w:tcW w:w="3510" w:type="dxa"/>
            <w:hideMark/>
          </w:tcPr>
          <w:p w14:paraId="48B8A567" w14:textId="0E7F8345" w:rsidR="00D81658" w:rsidRPr="00F1598F" w:rsidRDefault="00D81658" w:rsidP="00D816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EAE377C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C9377E6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B831B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7916067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2C0EBC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3E086E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D63E66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81658" w:rsidRPr="00F1598F" w14:paraId="32C5A27F" w14:textId="77777777" w:rsidTr="000A4D8B">
        <w:trPr>
          <w:cantSplit/>
        </w:trPr>
        <w:tc>
          <w:tcPr>
            <w:tcW w:w="3510" w:type="dxa"/>
            <w:hideMark/>
          </w:tcPr>
          <w:p w14:paraId="16D1BB1C" w14:textId="24775924" w:rsidR="00D81658" w:rsidRPr="00F1598F" w:rsidRDefault="00D81658" w:rsidP="00D8165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 xml:space="preserve">น้อยกว่า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703D9F9" w14:textId="534FF731" w:rsidR="00D81658" w:rsidRPr="00F1598F" w:rsidRDefault="00C33E6D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52,601</w:t>
            </w:r>
          </w:p>
        </w:tc>
        <w:tc>
          <w:tcPr>
            <w:tcW w:w="180" w:type="dxa"/>
          </w:tcPr>
          <w:p w14:paraId="39CDCCCC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7366F73" w14:textId="7509BDD6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25,212</w:t>
            </w:r>
          </w:p>
        </w:tc>
        <w:tc>
          <w:tcPr>
            <w:tcW w:w="178" w:type="dxa"/>
          </w:tcPr>
          <w:p w14:paraId="6E5E513C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5F6F6C" w14:textId="7AE82D26" w:rsidR="00D81658" w:rsidRPr="00F1598F" w:rsidRDefault="00A70CD5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5E309F">
              <w:rPr>
                <w:rFonts w:asciiTheme="majorBidi" w:hAnsiTheme="majorBidi" w:cstheme="majorBidi"/>
                <w:sz w:val="30"/>
                <w:szCs w:val="30"/>
              </w:rPr>
              <w:t>,831</w:t>
            </w:r>
          </w:p>
        </w:tc>
        <w:tc>
          <w:tcPr>
            <w:tcW w:w="180" w:type="dxa"/>
          </w:tcPr>
          <w:p w14:paraId="6F424930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CFEB72A" w14:textId="3ACAFABC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19,549</w:t>
            </w:r>
          </w:p>
        </w:tc>
      </w:tr>
      <w:tr w:rsidR="00D81658" w:rsidRPr="00F1598F" w14:paraId="4FF8E82C" w14:textId="77777777" w:rsidTr="000A4D8B">
        <w:trPr>
          <w:cantSplit/>
        </w:trPr>
        <w:tc>
          <w:tcPr>
            <w:tcW w:w="3510" w:type="dxa"/>
            <w:hideMark/>
          </w:tcPr>
          <w:p w14:paraId="62F7AC9D" w14:textId="480D550E" w:rsidR="00D81658" w:rsidRPr="00F1598F" w:rsidRDefault="00D81658" w:rsidP="00D8165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52A5F201" w14:textId="7F2647FD" w:rsidR="00D81658" w:rsidRPr="00F1598F" w:rsidRDefault="00C33E6D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6,752</w:t>
            </w:r>
          </w:p>
        </w:tc>
        <w:tc>
          <w:tcPr>
            <w:tcW w:w="180" w:type="dxa"/>
          </w:tcPr>
          <w:p w14:paraId="4341EA94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2D0FDEA" w14:textId="4033EB0B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1,994</w:t>
            </w:r>
          </w:p>
        </w:tc>
        <w:tc>
          <w:tcPr>
            <w:tcW w:w="178" w:type="dxa"/>
          </w:tcPr>
          <w:p w14:paraId="36A9E528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C8FFA2" w14:textId="37B123C4" w:rsidR="00D81658" w:rsidRPr="004A6F9A" w:rsidRDefault="004A6F9A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8F1E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,035</w:t>
            </w:r>
          </w:p>
        </w:tc>
        <w:tc>
          <w:tcPr>
            <w:tcW w:w="180" w:type="dxa"/>
          </w:tcPr>
          <w:p w14:paraId="7003A3FE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6B745AD" w14:textId="186ED82B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1,609</w:t>
            </w:r>
          </w:p>
        </w:tc>
      </w:tr>
      <w:tr w:rsidR="00D81658" w:rsidRPr="00F1598F" w14:paraId="0423DE35" w14:textId="77777777" w:rsidTr="000A4D8B">
        <w:trPr>
          <w:cantSplit/>
          <w:trHeight w:val="74"/>
        </w:trPr>
        <w:tc>
          <w:tcPr>
            <w:tcW w:w="3510" w:type="dxa"/>
            <w:hideMark/>
          </w:tcPr>
          <w:p w14:paraId="1AEFB029" w14:textId="5A4601EF" w:rsidR="00D81658" w:rsidRPr="00F1598F" w:rsidRDefault="00D81658" w:rsidP="00D8165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845D601" w14:textId="0ED3FE39" w:rsidR="00D81658" w:rsidRPr="00F1598F" w:rsidRDefault="00C33E6D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2,646</w:t>
            </w:r>
          </w:p>
        </w:tc>
        <w:tc>
          <w:tcPr>
            <w:tcW w:w="180" w:type="dxa"/>
          </w:tcPr>
          <w:p w14:paraId="2A2FDEA6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97D4A91" w14:textId="26B33EC1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1,716</w:t>
            </w:r>
          </w:p>
        </w:tc>
        <w:tc>
          <w:tcPr>
            <w:tcW w:w="178" w:type="dxa"/>
          </w:tcPr>
          <w:p w14:paraId="26A2625C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A43A6A" w14:textId="458E473F" w:rsidR="00D81658" w:rsidRPr="00F1598F" w:rsidRDefault="008F1E2E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1,837</w:t>
            </w:r>
          </w:p>
        </w:tc>
        <w:tc>
          <w:tcPr>
            <w:tcW w:w="180" w:type="dxa"/>
          </w:tcPr>
          <w:p w14:paraId="3D61C9ED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B8C65A2" w14:textId="758C938B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</w:tr>
      <w:tr w:rsidR="00D81658" w:rsidRPr="00F1598F" w14:paraId="3709CF9A" w14:textId="77777777" w:rsidTr="000A4D8B">
        <w:trPr>
          <w:cantSplit/>
        </w:trPr>
        <w:tc>
          <w:tcPr>
            <w:tcW w:w="3510" w:type="dxa"/>
            <w:hideMark/>
          </w:tcPr>
          <w:p w14:paraId="6F104F86" w14:textId="0413E4F3" w:rsidR="00D81658" w:rsidRPr="00F1598F" w:rsidRDefault="00D81658" w:rsidP="00D8165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7B154" w14:textId="1C3CE032" w:rsidR="00D81658" w:rsidRPr="00F1598F" w:rsidRDefault="00C33E6D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99,457</w:t>
            </w:r>
          </w:p>
        </w:tc>
        <w:tc>
          <w:tcPr>
            <w:tcW w:w="180" w:type="dxa"/>
          </w:tcPr>
          <w:p w14:paraId="0AEAC1DB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1B95F8" w14:textId="24771453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107,301</w:t>
            </w:r>
          </w:p>
        </w:tc>
        <w:tc>
          <w:tcPr>
            <w:tcW w:w="178" w:type="dxa"/>
          </w:tcPr>
          <w:p w14:paraId="1C5539C4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5D29F" w14:textId="42ED6CDB" w:rsidR="00D81658" w:rsidRPr="00F1598F" w:rsidRDefault="00736B89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70,938</w:t>
            </w:r>
          </w:p>
        </w:tc>
        <w:tc>
          <w:tcPr>
            <w:tcW w:w="180" w:type="dxa"/>
          </w:tcPr>
          <w:p w14:paraId="6ABDDD00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42E88" w14:textId="3BDE9EA3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77,574</w:t>
            </w:r>
          </w:p>
        </w:tc>
      </w:tr>
      <w:tr w:rsidR="00D81658" w:rsidRPr="00F1598F" w14:paraId="64A9E720" w14:textId="77777777" w:rsidTr="000A4D8B">
        <w:trPr>
          <w:cantSplit/>
        </w:trPr>
        <w:tc>
          <w:tcPr>
            <w:tcW w:w="3510" w:type="dxa"/>
            <w:hideMark/>
          </w:tcPr>
          <w:p w14:paraId="0E6E29A1" w14:textId="0187157F" w:rsidR="00D81658" w:rsidRPr="00F1598F" w:rsidRDefault="00D81658" w:rsidP="00D816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FC16F" w14:textId="038F3F91" w:rsidR="00D81658" w:rsidRPr="00F1598F" w:rsidRDefault="00C33E6D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223,602</w:t>
            </w:r>
          </w:p>
        </w:tc>
        <w:tc>
          <w:tcPr>
            <w:tcW w:w="180" w:type="dxa"/>
          </w:tcPr>
          <w:p w14:paraId="2FEC7ECA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C8DF74" w14:textId="2A364990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198,900</w:t>
            </w:r>
          </w:p>
        </w:tc>
        <w:tc>
          <w:tcPr>
            <w:tcW w:w="178" w:type="dxa"/>
          </w:tcPr>
          <w:p w14:paraId="1B313757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4C20C" w14:textId="06983BBB" w:rsidR="00D81658" w:rsidRPr="00F1598F" w:rsidRDefault="00791B44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183,302</w:t>
            </w:r>
          </w:p>
        </w:tc>
        <w:tc>
          <w:tcPr>
            <w:tcW w:w="180" w:type="dxa"/>
          </w:tcPr>
          <w:p w14:paraId="7F351E19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3D099D2" w14:textId="3FB056F4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161,251</w:t>
            </w:r>
          </w:p>
        </w:tc>
      </w:tr>
      <w:tr w:rsidR="00D81658" w:rsidRPr="00F1598F" w14:paraId="567AC7CA" w14:textId="77777777" w:rsidTr="000A4D8B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7A5007D9" w14:textId="77777777" w:rsidR="00D81658" w:rsidRPr="003A3A7C" w:rsidRDefault="00D81658" w:rsidP="00D816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6514AEA8" w14:textId="6B49FBBA" w:rsidR="00D81658" w:rsidRPr="00F1598F" w:rsidRDefault="00D81658" w:rsidP="00D816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D62C8" w14:textId="0AAECC39" w:rsidR="00D81658" w:rsidRPr="0091112F" w:rsidRDefault="00C33E6D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(32,467)</w:t>
            </w:r>
          </w:p>
        </w:tc>
        <w:tc>
          <w:tcPr>
            <w:tcW w:w="180" w:type="dxa"/>
            <w:vAlign w:val="bottom"/>
          </w:tcPr>
          <w:p w14:paraId="1643873F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847A4" w14:textId="3D680AA6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(27,361)</w:t>
            </w:r>
          </w:p>
        </w:tc>
        <w:tc>
          <w:tcPr>
            <w:tcW w:w="178" w:type="dxa"/>
            <w:vAlign w:val="bottom"/>
          </w:tcPr>
          <w:p w14:paraId="4DD12A8E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A6A77" w14:textId="4598777A" w:rsidR="00D81658" w:rsidRPr="0091112F" w:rsidRDefault="00791B44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(29,908)</w:t>
            </w:r>
          </w:p>
        </w:tc>
        <w:tc>
          <w:tcPr>
            <w:tcW w:w="180" w:type="dxa"/>
            <w:vAlign w:val="bottom"/>
          </w:tcPr>
          <w:p w14:paraId="63B3521C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161F82D" w14:textId="2EC890F3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(24,167)</w:t>
            </w:r>
          </w:p>
        </w:tc>
      </w:tr>
      <w:tr w:rsidR="00D81658" w:rsidRPr="00F1598F" w14:paraId="76E14176" w14:textId="77777777" w:rsidTr="000A4D8B">
        <w:trPr>
          <w:cantSplit/>
        </w:trPr>
        <w:tc>
          <w:tcPr>
            <w:tcW w:w="3510" w:type="dxa"/>
            <w:hideMark/>
          </w:tcPr>
          <w:p w14:paraId="3F4F6A86" w14:textId="159026D5" w:rsidR="00D81658" w:rsidRPr="00F1598F" w:rsidRDefault="00D81658" w:rsidP="00D816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65DDC" w14:textId="0C2D96AF" w:rsidR="00D81658" w:rsidRPr="00F1598F" w:rsidRDefault="00C33E6D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191,135</w:t>
            </w:r>
          </w:p>
        </w:tc>
        <w:tc>
          <w:tcPr>
            <w:tcW w:w="180" w:type="dxa"/>
          </w:tcPr>
          <w:p w14:paraId="433BB031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E31786" w14:textId="0D804899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171,539</w:t>
            </w:r>
          </w:p>
        </w:tc>
        <w:tc>
          <w:tcPr>
            <w:tcW w:w="178" w:type="dxa"/>
          </w:tcPr>
          <w:p w14:paraId="1A0A53B6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A3367" w14:textId="28F10C32" w:rsidR="00D81658" w:rsidRPr="00F1598F" w:rsidRDefault="00791B44" w:rsidP="00D8165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153</w:t>
            </w:r>
            <w:r w:rsidR="00C33E6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,394</w:t>
            </w:r>
          </w:p>
        </w:tc>
        <w:tc>
          <w:tcPr>
            <w:tcW w:w="180" w:type="dxa"/>
          </w:tcPr>
          <w:p w14:paraId="68D2B86D" w14:textId="77777777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</w:tcPr>
          <w:p w14:paraId="76FA2EC5" w14:textId="073D3294" w:rsidR="00D81658" w:rsidRPr="00F1598F" w:rsidRDefault="00D81658" w:rsidP="00D81658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137,084</w:t>
            </w:r>
          </w:p>
        </w:tc>
      </w:tr>
    </w:tbl>
    <w:p w14:paraId="0F94052B" w14:textId="77777777" w:rsidR="006C3079" w:rsidRPr="006C3079" w:rsidRDefault="006C3079" w:rsidP="006C3079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A271EF" w:rsidRPr="008E1326" w14:paraId="49CA5B37" w14:textId="77777777" w:rsidTr="003C29B8">
        <w:trPr>
          <w:cantSplit/>
          <w:tblHeader/>
        </w:trPr>
        <w:tc>
          <w:tcPr>
            <w:tcW w:w="4950" w:type="dxa"/>
            <w:vAlign w:val="bottom"/>
            <w:hideMark/>
          </w:tcPr>
          <w:p w14:paraId="11692C02" w14:textId="77777777" w:rsidR="00A271EF" w:rsidRPr="008E1326" w:rsidRDefault="00A271EF" w:rsidP="003C29B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2" w:name="_Hlk130571046"/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890" w:type="dxa"/>
            <w:gridSpan w:val="3"/>
            <w:vAlign w:val="bottom"/>
          </w:tcPr>
          <w:p w14:paraId="0AC9F157" w14:textId="77777777" w:rsidR="00A271EF" w:rsidRPr="008E1326" w:rsidRDefault="00A271EF" w:rsidP="003C29B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03C5B52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2687FB8F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271EF" w:rsidRPr="008E1326" w14:paraId="50CD7FA3" w14:textId="77777777" w:rsidTr="003C29B8">
        <w:trPr>
          <w:cantSplit/>
          <w:tblHeader/>
        </w:trPr>
        <w:tc>
          <w:tcPr>
            <w:tcW w:w="4950" w:type="dxa"/>
            <w:vAlign w:val="bottom"/>
          </w:tcPr>
          <w:p w14:paraId="731A3308" w14:textId="5DB2AD9F" w:rsidR="00A271EF" w:rsidRPr="008E1326" w:rsidRDefault="00A271EF" w:rsidP="003C29B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501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A50118" w:rsidRPr="00A501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A50118" w:rsidRPr="00A5011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  <w:vAlign w:val="bottom"/>
          </w:tcPr>
          <w:p w14:paraId="4F24A2E1" w14:textId="3D6217C8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501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B897E02" w14:textId="77777777" w:rsidR="00A271EF" w:rsidRPr="008E1326" w:rsidRDefault="00A271EF" w:rsidP="003C29B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B3FE9F" w14:textId="199FE0E8" w:rsidR="00A271EF" w:rsidRPr="008E1326" w:rsidRDefault="00A271EF" w:rsidP="003C29B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501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383C092E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2390772" w14:textId="51FE10D9" w:rsidR="00A271EF" w:rsidRPr="008E1326" w:rsidRDefault="00A271EF" w:rsidP="003C29B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50118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10DF832C" w14:textId="77777777" w:rsidR="00A271EF" w:rsidRPr="008E1326" w:rsidRDefault="00A271EF" w:rsidP="003C29B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B7F20B" w14:textId="11BABC1D" w:rsidR="00A271EF" w:rsidRPr="008E1326" w:rsidRDefault="00A271EF" w:rsidP="003C29B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501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A271EF" w:rsidRPr="008E1326" w14:paraId="6800A7C8" w14:textId="77777777" w:rsidTr="00E10EFF">
        <w:trPr>
          <w:cantSplit/>
          <w:trHeight w:val="74"/>
          <w:tblHeader/>
        </w:trPr>
        <w:tc>
          <w:tcPr>
            <w:tcW w:w="4950" w:type="dxa"/>
            <w:vAlign w:val="bottom"/>
            <w:hideMark/>
          </w:tcPr>
          <w:p w14:paraId="76A682C7" w14:textId="77777777" w:rsidR="00A271EF" w:rsidRPr="00E10EFF" w:rsidRDefault="00A271EF" w:rsidP="003C29B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CF40214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71EF" w:rsidRPr="008E1326" w14:paraId="2EA60A2E" w14:textId="77777777" w:rsidTr="003C29B8">
        <w:trPr>
          <w:cantSplit/>
        </w:trPr>
        <w:tc>
          <w:tcPr>
            <w:tcW w:w="4950" w:type="dxa"/>
          </w:tcPr>
          <w:p w14:paraId="7C31A0DC" w14:textId="77777777" w:rsidR="00A271EF" w:rsidRPr="008E1326" w:rsidRDefault="00A271EF" w:rsidP="00A271EF">
            <w:pPr>
              <w:pStyle w:val="affb"/>
              <w:numPr>
                <w:ilvl w:val="0"/>
                <w:numId w:val="29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16F505C5" w14:textId="3722527B" w:rsidR="00A271EF" w:rsidRPr="008E1326" w:rsidRDefault="002469CA" w:rsidP="00A271E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5,10</w:t>
            </w:r>
            <w:r w:rsidR="00A252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0EB1521" w14:textId="77777777" w:rsidR="00A271EF" w:rsidRPr="008E1326" w:rsidRDefault="00A271EF" w:rsidP="00A271E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968687" w14:textId="2DF9940A" w:rsidR="00A271EF" w:rsidRPr="008E1326" w:rsidRDefault="00D81658" w:rsidP="00A271E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5,602</w:t>
            </w:r>
          </w:p>
        </w:tc>
        <w:tc>
          <w:tcPr>
            <w:tcW w:w="178" w:type="dxa"/>
          </w:tcPr>
          <w:p w14:paraId="5AB3C654" w14:textId="77777777" w:rsidR="00A271EF" w:rsidRPr="008E1326" w:rsidRDefault="00A271EF" w:rsidP="00A271E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3DCC63D3" w14:textId="3AC306E9" w:rsidR="00A271EF" w:rsidRPr="00E10EFF" w:rsidRDefault="002469CA" w:rsidP="00E10EF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5,74</w:t>
            </w:r>
            <w:r w:rsidR="00A252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51E714A" w14:textId="77777777" w:rsidR="00A271EF" w:rsidRPr="00E10EFF" w:rsidRDefault="00A271EF" w:rsidP="00E10EF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BED0357" w14:textId="79BD8E1E" w:rsidR="00A271EF" w:rsidRPr="008E1326" w:rsidRDefault="00D81658" w:rsidP="00A271E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112F">
              <w:rPr>
                <w:rFonts w:asciiTheme="majorBidi" w:hAnsiTheme="majorBidi" w:cstheme="majorBidi"/>
                <w:sz w:val="30"/>
                <w:szCs w:val="30"/>
              </w:rPr>
              <w:t>3,841</w:t>
            </w:r>
          </w:p>
        </w:tc>
      </w:tr>
      <w:bookmarkEnd w:id="2"/>
    </w:tbl>
    <w:p w14:paraId="0BB452D8" w14:textId="77777777" w:rsidR="00C2497A" w:rsidRDefault="00C2497A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</w:p>
    <w:p w14:paraId="236052ED" w14:textId="64B15808" w:rsidR="00797B41" w:rsidRPr="003A3A7C" w:rsidRDefault="00B51DED" w:rsidP="00797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Segoe UI" w:eastAsia="Times New Roman" w:hAnsi="Segoe UI" w:cs="Segoe UI"/>
          <w:sz w:val="21"/>
          <w:szCs w:val="21"/>
        </w:rPr>
      </w:pPr>
      <w:r w:rsidRPr="003A3A7C">
        <w:rPr>
          <w:rFonts w:asciiTheme="majorBidi" w:hAnsiTheme="majorBidi"/>
          <w:sz w:val="30"/>
          <w:szCs w:val="30"/>
          <w:cs/>
        </w:rPr>
        <w:t xml:space="preserve">ในปี </w:t>
      </w:r>
      <w:r w:rsidRPr="003A3A7C">
        <w:rPr>
          <w:rFonts w:asciiTheme="majorBidi" w:hAnsiTheme="majorBidi"/>
          <w:sz w:val="30"/>
          <w:szCs w:val="30"/>
        </w:rPr>
        <w:t>256</w:t>
      </w:r>
      <w:r w:rsidR="00687B47">
        <w:rPr>
          <w:rFonts w:asciiTheme="majorBidi" w:hAnsiTheme="majorBidi"/>
          <w:sz w:val="30"/>
          <w:szCs w:val="30"/>
        </w:rPr>
        <w:t>3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ส่งผลให้ธุรกรรมระหว่างกันรวมถึงการรับชำระเงินต้องหยุดพักชั่วคราว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โดย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ณ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วันที่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F65B01" w:rsidRPr="006C3079">
        <w:rPr>
          <w:rFonts w:asciiTheme="majorBidi" w:hAnsiTheme="majorBidi"/>
          <w:sz w:val="30"/>
          <w:szCs w:val="30"/>
        </w:rPr>
        <w:t xml:space="preserve">31 </w:t>
      </w:r>
      <w:r w:rsidR="00F65B01" w:rsidRPr="006C3079">
        <w:rPr>
          <w:rFonts w:asciiTheme="majorBidi" w:hAnsiTheme="majorBidi" w:hint="cs"/>
          <w:sz w:val="30"/>
          <w:szCs w:val="30"/>
          <w:cs/>
        </w:rPr>
        <w:t>มีนาคม</w:t>
      </w:r>
      <w:r w:rsidR="00F65B01" w:rsidRPr="006C307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</w:t>
      </w:r>
      <w:r w:rsidR="00F65B01">
        <w:rPr>
          <w:rFonts w:asciiTheme="majorBidi" w:hAnsiTheme="majorBidi"/>
          <w:sz w:val="30"/>
          <w:szCs w:val="30"/>
        </w:rPr>
        <w:t>6</w:t>
      </w:r>
      <w:r>
        <w:rPr>
          <w:rFonts w:asciiTheme="majorBidi" w:hAnsiTheme="majorBidi"/>
          <w:sz w:val="30"/>
          <w:szCs w:val="30"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กลุ่มบริษัทมีลูกหนี้การค้าและสินทรัพย์ที่เกิดจากสัญญารวมเป็นจำนวนเงิน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5B4494">
        <w:rPr>
          <w:rFonts w:asciiTheme="majorBidi" w:hAnsiTheme="majorBidi"/>
          <w:sz w:val="30"/>
          <w:szCs w:val="30"/>
        </w:rPr>
        <w:t>50.69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ล้านบาท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 xml:space="preserve">โดยเกิดจากงานสั่งทำอุปกรณ์ในการดำเนินธุรกิจ ทั้งนี้ </w:t>
      </w:r>
      <w:r w:rsidR="00D73CD9">
        <w:rPr>
          <w:rFonts w:asciiTheme="majorBidi" w:hAnsiTheme="majorBidi" w:hint="cs"/>
          <w:sz w:val="30"/>
          <w:szCs w:val="30"/>
          <w:cs/>
        </w:rPr>
        <w:t>ในปี</w:t>
      </w:r>
      <w:r w:rsidR="001A66BE">
        <w:rPr>
          <w:rFonts w:asciiTheme="majorBidi" w:hAnsiTheme="majorBidi"/>
          <w:sz w:val="30"/>
          <w:szCs w:val="30"/>
        </w:rPr>
        <w:t xml:space="preserve"> 256</w:t>
      </w:r>
      <w:r w:rsidR="000E1E42">
        <w:rPr>
          <w:rFonts w:asciiTheme="majorBidi" w:hAnsiTheme="majorBidi"/>
          <w:sz w:val="30"/>
          <w:szCs w:val="30"/>
        </w:rPr>
        <w:t>4</w:t>
      </w:r>
      <w:r w:rsidR="00D73CD9">
        <w:rPr>
          <w:rFonts w:asciiTheme="majorBidi" w:hAnsiTheme="majorBidi" w:hint="cs"/>
          <w:sz w:val="30"/>
          <w:szCs w:val="30"/>
          <w:cs/>
        </w:rPr>
        <w:t xml:space="preserve"> </w:t>
      </w:r>
      <w:r w:rsidR="0058632C" w:rsidRPr="000F1B96">
        <w:rPr>
          <w:rFonts w:asciiTheme="majorBidi" w:hAnsiTheme="majorBidi" w:hint="cs"/>
          <w:sz w:val="30"/>
          <w:szCs w:val="30"/>
          <w:cs/>
        </w:rPr>
        <w:t>แผนฟื้นฟูกิจการดังกล่าวได้รับอนุมัติจากศาลล้มละลายกลาง</w:t>
      </w:r>
      <w:r w:rsidR="0058632C">
        <w:rPr>
          <w:rFonts w:asciiTheme="majorBidi" w:hAnsiTheme="majorBidi"/>
          <w:sz w:val="30"/>
          <w:szCs w:val="30"/>
        </w:rPr>
        <w:t xml:space="preserve"> </w:t>
      </w:r>
      <w:r w:rsidR="0058632C">
        <w:rPr>
          <w:rFonts w:ascii="Angsana New" w:eastAsia="Times New Roman" w:hAnsi="Angsana New" w:hint="cs"/>
          <w:sz w:val="30"/>
          <w:szCs w:val="30"/>
          <w:cs/>
        </w:rPr>
        <w:t>ปัจจุบันบริษัทอยู่ในระหว่างการรอรับการชำระเงินตามแผนฟื้นฟูกิจการตามลำดับ</w:t>
      </w:r>
      <w:r w:rsidR="0058632C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58632C" w:rsidRPr="00696958">
        <w:rPr>
          <w:rFonts w:asciiTheme="majorBidi" w:hAnsiTheme="majorBidi"/>
          <w:spacing w:val="-4"/>
          <w:sz w:val="30"/>
          <w:szCs w:val="30"/>
          <w:cs/>
        </w:rPr>
        <w:t>ซึ่งบริษัทได้พิจารณาและบันทึกผลกระทบการด้อยค่าดังกล่าวแล้วสำหรับ</w:t>
      </w:r>
      <w:r w:rsidR="00501467" w:rsidRPr="00696958">
        <w:rPr>
          <w:rFonts w:asciiTheme="majorBidi" w:hAnsiTheme="majorBidi"/>
          <w:spacing w:val="-4"/>
          <w:sz w:val="30"/>
          <w:szCs w:val="30"/>
          <w:cs/>
        </w:rPr>
        <w:t>งวด</w:t>
      </w:r>
      <w:r w:rsidR="00797B41" w:rsidRPr="00696958">
        <w:rPr>
          <w:rFonts w:asciiTheme="majorBidi" w:hAnsiTheme="majorBidi"/>
          <w:spacing w:val="-4"/>
          <w:sz w:val="30"/>
          <w:szCs w:val="30"/>
          <w:cs/>
        </w:rPr>
        <w:t xml:space="preserve">สามเดือนสิ้นสุดวันที่ </w:t>
      </w:r>
      <w:r w:rsidR="00797B41" w:rsidRPr="00696958">
        <w:rPr>
          <w:rFonts w:asciiTheme="majorBidi" w:hAnsiTheme="majorBidi"/>
          <w:spacing w:val="-4"/>
          <w:sz w:val="30"/>
          <w:szCs w:val="30"/>
        </w:rPr>
        <w:t xml:space="preserve">31 </w:t>
      </w:r>
      <w:r w:rsidR="00797B41" w:rsidRPr="00696958">
        <w:rPr>
          <w:rFonts w:asciiTheme="majorBidi" w:hAnsiTheme="majorBidi"/>
          <w:spacing w:val="-4"/>
          <w:sz w:val="30"/>
          <w:szCs w:val="30"/>
          <w:cs/>
        </w:rPr>
        <w:t xml:space="preserve">มีนาคม </w:t>
      </w:r>
      <w:r w:rsidR="00797B41" w:rsidRPr="00696958">
        <w:rPr>
          <w:rFonts w:asciiTheme="majorBidi" w:hAnsiTheme="majorBidi"/>
          <w:spacing w:val="-4"/>
          <w:sz w:val="30"/>
          <w:szCs w:val="30"/>
        </w:rPr>
        <w:t>2566</w:t>
      </w:r>
      <w:r w:rsidR="00797B41" w:rsidRPr="00696958">
        <w:rPr>
          <w:rFonts w:asciiTheme="majorBidi" w:hAnsiTheme="majorBidi"/>
          <w:sz w:val="30"/>
          <w:szCs w:val="30"/>
        </w:rPr>
        <w:t xml:space="preserve"> </w:t>
      </w:r>
      <w:r w:rsidR="00797B41" w:rsidRPr="00696958">
        <w:rPr>
          <w:rFonts w:asciiTheme="majorBidi" w:hAnsiTheme="majorBidi"/>
          <w:sz w:val="30"/>
          <w:szCs w:val="30"/>
          <w:cs/>
        </w:rPr>
        <w:t>และสำหรับ</w:t>
      </w:r>
      <w:r w:rsidR="0058632C" w:rsidRPr="00696958">
        <w:rPr>
          <w:rFonts w:asciiTheme="majorBidi" w:hAnsiTheme="majorBidi"/>
          <w:sz w:val="30"/>
          <w:szCs w:val="30"/>
          <w:cs/>
        </w:rPr>
        <w:t xml:space="preserve">ปีสิ้นสุดวันที่ </w:t>
      </w:r>
      <w:r w:rsidR="00BE0F99">
        <w:rPr>
          <w:rFonts w:asciiTheme="majorBidi" w:hAnsiTheme="majorBidi"/>
          <w:sz w:val="30"/>
          <w:szCs w:val="30"/>
        </w:rPr>
        <w:t xml:space="preserve">31 </w:t>
      </w:r>
      <w:r w:rsidR="0058632C" w:rsidRPr="00696958">
        <w:rPr>
          <w:rFonts w:asciiTheme="majorBidi" w:hAnsiTheme="majorBidi"/>
          <w:sz w:val="30"/>
          <w:szCs w:val="30"/>
          <w:cs/>
        </w:rPr>
        <w:t>ธันวาคม</w:t>
      </w:r>
      <w:r w:rsidR="00BE0F99">
        <w:rPr>
          <w:rFonts w:asciiTheme="majorBidi" w:hAnsiTheme="majorBidi"/>
          <w:sz w:val="30"/>
          <w:szCs w:val="30"/>
        </w:rPr>
        <w:t xml:space="preserve"> 2565</w:t>
      </w:r>
    </w:p>
    <w:p w14:paraId="26BAF821" w14:textId="77777777" w:rsidR="00E04528" w:rsidRDefault="00E04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EF0026F" w14:textId="5E420B5E" w:rsidR="002275E8" w:rsidRDefault="00F9308D" w:rsidP="006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hint="cs"/>
          <w:sz w:val="30"/>
          <w:szCs w:val="30"/>
          <w:cs/>
        </w:rPr>
        <w:lastRenderedPageBreak/>
        <w:t>รายการลูกหนี้การค้าที่เกินกำหนดชำระ</w:t>
      </w:r>
      <w:r w:rsidR="0078525A" w:rsidRPr="00F1598F">
        <w:rPr>
          <w:rFonts w:asciiTheme="majorBidi" w:hAnsiTheme="majorBidi" w:hint="cs"/>
          <w:sz w:val="30"/>
          <w:szCs w:val="30"/>
          <w:cs/>
        </w:rPr>
        <w:t xml:space="preserve">มากกว่า </w:t>
      </w:r>
      <w:r w:rsidR="0078525A" w:rsidRPr="00F1598F">
        <w:rPr>
          <w:rFonts w:asciiTheme="majorBidi" w:hAnsiTheme="majorBidi"/>
          <w:sz w:val="30"/>
          <w:szCs w:val="30"/>
        </w:rPr>
        <w:t xml:space="preserve">12 </w:t>
      </w:r>
      <w:r w:rsidR="0078525A" w:rsidRPr="00F1598F">
        <w:rPr>
          <w:rFonts w:asciiTheme="majorBidi" w:hAnsiTheme="majorBidi" w:hint="cs"/>
          <w:sz w:val="30"/>
          <w:szCs w:val="30"/>
          <w:cs/>
        </w:rPr>
        <w:t>เดือน</w:t>
      </w:r>
      <w:r w:rsidRPr="00F1598F">
        <w:rPr>
          <w:rFonts w:asciiTheme="majorBidi" w:hAnsiTheme="majorBidi" w:hint="cs"/>
          <w:sz w:val="30"/>
          <w:szCs w:val="30"/>
          <w:cs/>
        </w:rPr>
        <w:t>ส่วนใหญ่</w:t>
      </w:r>
      <w:r w:rsidR="00CC14C5" w:rsidRPr="00F1598F">
        <w:rPr>
          <w:rFonts w:asciiTheme="majorBidi" w:hAnsiTheme="majorBidi" w:hint="cs"/>
          <w:sz w:val="30"/>
          <w:szCs w:val="30"/>
          <w:cs/>
        </w:rPr>
        <w:t xml:space="preserve">เป็นรายการกับบริษัท </w:t>
      </w:r>
      <w:r w:rsidR="00CC14C5" w:rsidRPr="00F1598F">
        <w:rPr>
          <w:rFonts w:asciiTheme="majorBidi" w:hAnsiTheme="majorBidi" w:cstheme="majorBidi"/>
          <w:sz w:val="30"/>
          <w:szCs w:val="30"/>
          <w:cs/>
        </w:rPr>
        <w:t>ขอนแก่น ช. ทวี (</w:t>
      </w:r>
      <w:r w:rsidR="00CC14C5" w:rsidRPr="00F1598F">
        <w:rPr>
          <w:rFonts w:asciiTheme="majorBidi" w:hAnsiTheme="majorBidi" w:cstheme="majorBidi"/>
          <w:sz w:val="30"/>
          <w:szCs w:val="30"/>
        </w:rPr>
        <w:t>1993</w:t>
      </w:r>
      <w:r w:rsidR="00CC14C5" w:rsidRPr="00F1598F">
        <w:rPr>
          <w:rFonts w:asciiTheme="majorBidi" w:hAnsiTheme="majorBidi" w:cstheme="majorBidi"/>
          <w:sz w:val="30"/>
          <w:szCs w:val="30"/>
          <w:cs/>
        </w:rPr>
        <w:t>) จำกัด</w:t>
      </w:r>
      <w:r w:rsidR="00616509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03DB" w:rsidRPr="00F1598F">
        <w:rPr>
          <w:rFonts w:asciiTheme="majorBidi" w:hAnsiTheme="majorBidi" w:cstheme="majorBidi" w:hint="cs"/>
          <w:sz w:val="30"/>
          <w:szCs w:val="30"/>
          <w:cs/>
        </w:rPr>
        <w:t>ซึ่งกลุ่มบริษัทได้ทำบันทึกข้อตกลงการรับชำระหนี้</w:t>
      </w:r>
      <w:r w:rsidR="00A41904" w:rsidRPr="00F1598F">
        <w:rPr>
          <w:rFonts w:asciiTheme="majorBidi" w:hAnsiTheme="majorBidi" w:cstheme="majorBidi" w:hint="cs"/>
          <w:sz w:val="30"/>
          <w:szCs w:val="30"/>
          <w:cs/>
        </w:rPr>
        <w:t xml:space="preserve">ไว้แล้วตั้งแต่วันที่ </w:t>
      </w:r>
      <w:r w:rsidR="00A41904" w:rsidRPr="00F1598F">
        <w:rPr>
          <w:rFonts w:asciiTheme="majorBidi" w:hAnsiTheme="majorBidi" w:cstheme="majorBidi"/>
          <w:sz w:val="30"/>
          <w:szCs w:val="30"/>
        </w:rPr>
        <w:t xml:space="preserve">1 </w:t>
      </w:r>
      <w:r w:rsidR="00A41904" w:rsidRPr="00F1598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41904" w:rsidRPr="00F1598F">
        <w:rPr>
          <w:rFonts w:asciiTheme="majorBidi" w:hAnsiTheme="majorBidi" w:cstheme="majorBidi"/>
          <w:sz w:val="30"/>
          <w:szCs w:val="30"/>
        </w:rPr>
        <w:t>256</w:t>
      </w:r>
      <w:r w:rsidR="00687B47">
        <w:rPr>
          <w:rFonts w:asciiTheme="majorBidi" w:hAnsiTheme="majorBidi" w:cstheme="majorBidi"/>
          <w:sz w:val="30"/>
          <w:szCs w:val="30"/>
        </w:rPr>
        <w:t>3</w:t>
      </w:r>
      <w:r w:rsidR="00A91E12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580A" w:rsidRPr="00F1598F">
        <w:rPr>
          <w:rFonts w:asciiTheme="majorBidi" w:hAnsiTheme="majorBidi" w:cstheme="majorBidi"/>
          <w:sz w:val="30"/>
          <w:szCs w:val="30"/>
        </w:rPr>
        <w:t>(</w:t>
      </w:r>
      <w:r w:rsidR="00A5580A" w:rsidRPr="00F1598F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 </w:t>
      </w:r>
      <w:r w:rsidR="00B51DED">
        <w:rPr>
          <w:rFonts w:asciiTheme="majorBidi" w:hAnsiTheme="majorBidi" w:cstheme="majorBidi"/>
          <w:sz w:val="30"/>
          <w:szCs w:val="30"/>
        </w:rPr>
        <w:t>2</w:t>
      </w:r>
      <w:r w:rsidR="00A5580A" w:rsidRPr="00F1598F">
        <w:rPr>
          <w:rFonts w:asciiTheme="majorBidi" w:hAnsiTheme="majorBidi" w:cstheme="majorBidi"/>
          <w:sz w:val="30"/>
          <w:szCs w:val="30"/>
        </w:rPr>
        <w:t xml:space="preserve">) </w:t>
      </w:r>
      <w:r w:rsidR="00E6192D" w:rsidRPr="00F1598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20E91" w:rsidRPr="00F1598F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1829FB" w:rsidRPr="00F1598F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5570B5" w:rsidRPr="005570B5">
        <w:rPr>
          <w:rFonts w:ascii="Angsana New" w:eastAsia="Times New Roman" w:hAnsi="Angsana New"/>
          <w:sz w:val="30"/>
          <w:szCs w:val="30"/>
        </w:rPr>
        <w:t xml:space="preserve">31 </w:t>
      </w:r>
      <w:r w:rsidR="005570B5" w:rsidRPr="005570B5">
        <w:rPr>
          <w:rFonts w:ascii="Angsana New" w:eastAsia="Times New Roman" w:hAnsi="Angsana New" w:hint="cs"/>
          <w:sz w:val="30"/>
          <w:szCs w:val="30"/>
          <w:cs/>
        </w:rPr>
        <w:t>มีนาคม</w:t>
      </w:r>
      <w:r w:rsidR="005570B5" w:rsidRPr="005570B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1829FB" w:rsidRPr="00F1598F">
        <w:rPr>
          <w:rFonts w:asciiTheme="majorBidi" w:hAnsiTheme="majorBidi" w:cstheme="majorBidi"/>
          <w:sz w:val="30"/>
          <w:szCs w:val="30"/>
        </w:rPr>
        <w:t>256</w:t>
      </w:r>
      <w:r w:rsidR="005570B5">
        <w:rPr>
          <w:rFonts w:asciiTheme="majorBidi" w:hAnsiTheme="majorBidi" w:cstheme="majorBidi"/>
          <w:sz w:val="30"/>
          <w:szCs w:val="30"/>
        </w:rPr>
        <w:t>6</w:t>
      </w:r>
      <w:r w:rsidR="001829F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E6192D" w:rsidRPr="00F1598F">
        <w:rPr>
          <w:rFonts w:asciiTheme="majorBidi" w:hAnsiTheme="majorBidi" w:cstheme="majorBidi" w:hint="cs"/>
          <w:sz w:val="30"/>
          <w:szCs w:val="30"/>
          <w:cs/>
        </w:rPr>
        <w:t>กลุ่มบริษัทได้พิจารณา</w:t>
      </w:r>
      <w:r w:rsidR="00033CA8" w:rsidRPr="00F1598F">
        <w:rPr>
          <w:rFonts w:asciiTheme="majorBidi" w:hAnsiTheme="majorBidi" w:cstheme="majorBidi" w:hint="cs"/>
          <w:sz w:val="30"/>
          <w:szCs w:val="30"/>
          <w:cs/>
        </w:rPr>
        <w:t>แล้วว่าลูกหนี้รายนี้ไม่มี</w:t>
      </w:r>
      <w:r w:rsidR="00A06DF8" w:rsidRPr="00F1598F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การเพิ่มขึ้นของความเสี่ยงด้านเครดิตอย่างมีนัยสำคัญ</w:t>
      </w:r>
      <w:r w:rsidR="00A8420B" w:rsidRPr="00F1598F">
        <w:rPr>
          <w:rFonts w:asciiTheme="majorBidi" w:hAnsiTheme="majorBidi" w:cstheme="majorBidi" w:hint="cs"/>
          <w:sz w:val="30"/>
          <w:szCs w:val="30"/>
          <w:cs/>
        </w:rPr>
        <w:t xml:space="preserve"> ดังนั้น</w:t>
      </w:r>
      <w:r w:rsidR="0060081D" w:rsidRPr="00F159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8420B" w:rsidRPr="00F1598F">
        <w:rPr>
          <w:rFonts w:asciiTheme="majorBidi" w:hAnsiTheme="majorBidi" w:cstheme="majorBidi" w:hint="cs"/>
          <w:sz w:val="30"/>
          <w:szCs w:val="30"/>
          <w:cs/>
        </w:rPr>
        <w:t>จึงรับรู้ผลขาดทุนด้านเครดิตที่คาดว่าจะเกิดขึ้นด้วยผลขาดทุน</w:t>
      </w:r>
      <w:r w:rsidR="001917C2" w:rsidRPr="00F1598F"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ด้านเครดิตที่คาดว่าจะเกิดขึ้นในอีก </w:t>
      </w:r>
      <w:r w:rsidR="001917C2" w:rsidRPr="00F1598F">
        <w:rPr>
          <w:rFonts w:asciiTheme="majorBidi" w:hAnsiTheme="majorBidi" w:cstheme="majorBidi"/>
          <w:sz w:val="30"/>
          <w:szCs w:val="30"/>
        </w:rPr>
        <w:t xml:space="preserve">12 </w:t>
      </w:r>
      <w:r w:rsidR="001917C2" w:rsidRPr="00F1598F">
        <w:rPr>
          <w:rFonts w:asciiTheme="majorBidi" w:hAnsiTheme="majorBidi" w:cstheme="majorBidi" w:hint="cs"/>
          <w:sz w:val="30"/>
          <w:szCs w:val="30"/>
          <w:cs/>
        </w:rPr>
        <w:t>เดือนข้างหน้า</w:t>
      </w:r>
    </w:p>
    <w:p w14:paraId="753371FB" w14:textId="77777777" w:rsidR="006C3079" w:rsidRPr="006C3079" w:rsidRDefault="006C3079" w:rsidP="006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</w:p>
    <w:p w14:paraId="06458E80" w14:textId="733762D8" w:rsidR="008917EE" w:rsidRPr="00696958" w:rsidRDefault="008917EE" w:rsidP="008917EE">
      <w:pPr>
        <w:pStyle w:val="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696958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</w:t>
      </w:r>
      <w:r w:rsidR="00AB6C98" w:rsidRPr="00172958">
        <w:rPr>
          <w:rFonts w:asciiTheme="majorBidi" w:hAnsiTheme="majorBidi" w:cstheme="majorBidi"/>
          <w:sz w:val="30"/>
          <w:szCs w:val="30"/>
          <w:cs/>
          <w:lang w:val="th-TH"/>
        </w:rPr>
        <w:t>บริษัทร่วม</w:t>
      </w:r>
      <w:r w:rsidR="00AB6C98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696958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</w:t>
      </w:r>
    </w:p>
    <w:p w14:paraId="3521F0BD" w14:textId="77777777" w:rsidR="00A271EF" w:rsidRPr="008E1326" w:rsidRDefault="00A271EF" w:rsidP="00A27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6"/>
          <w:szCs w:val="26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9"/>
        <w:gridCol w:w="270"/>
        <w:gridCol w:w="1170"/>
        <w:gridCol w:w="270"/>
        <w:gridCol w:w="1071"/>
        <w:gridCol w:w="267"/>
        <w:gridCol w:w="1106"/>
        <w:gridCol w:w="8"/>
      </w:tblGrid>
      <w:tr w:rsidR="00A271EF" w:rsidRPr="008E1326" w14:paraId="2647B17A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21D5ED2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6BCB8829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A33800E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24C4A055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1EF" w:rsidRPr="008E1326" w14:paraId="080EBA9D" w14:textId="77777777" w:rsidTr="00AE0878">
        <w:tc>
          <w:tcPr>
            <w:tcW w:w="3870" w:type="dxa"/>
            <w:shd w:val="clear" w:color="auto" w:fill="auto"/>
          </w:tcPr>
          <w:p w14:paraId="27704B92" w14:textId="47311D42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E08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AE0878" w:rsidRPr="00AE08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AE0878" w:rsidRPr="00AE087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9" w:type="dxa"/>
            <w:shd w:val="clear" w:color="auto" w:fill="auto"/>
          </w:tcPr>
          <w:p w14:paraId="1A0FE700" w14:textId="1CE5D811" w:rsidR="00A271EF" w:rsidRPr="008E1326" w:rsidRDefault="00A271EF" w:rsidP="003C29B8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AE087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F1D9EFF" w14:textId="77777777" w:rsidR="00A271EF" w:rsidRPr="008E1326" w:rsidRDefault="00A271EF" w:rsidP="003C29B8">
            <w:pPr>
              <w:pStyle w:val="af9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699F16" w14:textId="3E093B8B" w:rsidR="00A271EF" w:rsidRPr="008E1326" w:rsidRDefault="00A271EF" w:rsidP="003C29B8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AE087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508F1FA" w14:textId="77777777" w:rsidR="00A271EF" w:rsidRPr="008E1326" w:rsidRDefault="00A271EF" w:rsidP="003C29B8">
            <w:pPr>
              <w:pStyle w:val="af9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1337B547" w14:textId="36F21CCC" w:rsidR="00A271EF" w:rsidRPr="008E1326" w:rsidRDefault="00A271EF" w:rsidP="003C29B8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AE087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5B3213C6" w14:textId="77777777" w:rsidR="00A271EF" w:rsidRPr="008E1326" w:rsidRDefault="00A271EF" w:rsidP="003C29B8">
            <w:pPr>
              <w:pStyle w:val="af9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B2D6880" w14:textId="30EB0A7B" w:rsidR="00A271EF" w:rsidRPr="008E1326" w:rsidRDefault="00A271EF" w:rsidP="003C29B8">
            <w:pPr>
              <w:pStyle w:val="af9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AE087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A271EF" w:rsidRPr="008E1326" w14:paraId="207D6A80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819D0C8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33" w:type="dxa"/>
            <w:gridSpan w:val="7"/>
            <w:shd w:val="clear" w:color="auto" w:fill="auto"/>
          </w:tcPr>
          <w:p w14:paraId="516B67E4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F4617" w:rsidRPr="008E1326" w14:paraId="223D63F4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66B6DB8" w14:textId="2ED7E138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33" w:type="dxa"/>
            <w:gridSpan w:val="7"/>
            <w:shd w:val="clear" w:color="auto" w:fill="auto"/>
          </w:tcPr>
          <w:p w14:paraId="625CEEAE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F4617" w:rsidRPr="008E1326" w14:paraId="7783FFBA" w14:textId="77777777" w:rsidTr="00AE087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283039D8" w14:textId="348C34A0" w:rsidR="00BF4617" w:rsidRPr="008E1326" w:rsidRDefault="00BF4617" w:rsidP="00BF4617">
            <w:pPr>
              <w:ind w:right="-468"/>
              <w:rPr>
                <w:rStyle w:val="afff5"/>
                <w:rFonts w:asciiTheme="majorBidi" w:hAnsiTheme="majorBidi" w:cstheme="majorBidi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5D27E1C4" w14:textId="06AAFC98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331,038</w:t>
            </w:r>
          </w:p>
        </w:tc>
        <w:tc>
          <w:tcPr>
            <w:tcW w:w="270" w:type="dxa"/>
            <w:shd w:val="clear" w:color="auto" w:fill="auto"/>
          </w:tcPr>
          <w:p w14:paraId="5E0D1549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F67FBD" w14:textId="68A918D3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3079E">
              <w:rPr>
                <w:rFonts w:asciiTheme="majorBidi" w:hAnsiTheme="majorBidi" w:cstheme="majorBidi"/>
                <w:sz w:val="30"/>
                <w:szCs w:val="30"/>
              </w:rPr>
              <w:t>188,027</w:t>
            </w:r>
          </w:p>
        </w:tc>
        <w:tc>
          <w:tcPr>
            <w:tcW w:w="270" w:type="dxa"/>
            <w:shd w:val="clear" w:color="auto" w:fill="auto"/>
          </w:tcPr>
          <w:p w14:paraId="298F56EB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B06465E" w14:textId="01CBAE87" w:rsidR="00BF4617" w:rsidRPr="00687B47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153,641</w:t>
            </w:r>
          </w:p>
        </w:tc>
        <w:tc>
          <w:tcPr>
            <w:tcW w:w="267" w:type="dxa"/>
            <w:shd w:val="clear" w:color="auto" w:fill="auto"/>
          </w:tcPr>
          <w:p w14:paraId="3AC66B8D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918CD2C" w14:textId="1BE668E2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</w:tr>
      <w:tr w:rsidR="00BF4617" w:rsidRPr="008E1326" w14:paraId="20E75C05" w14:textId="77777777" w:rsidTr="00AE087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53A4843F" w14:textId="47B16572" w:rsidR="00BF4617" w:rsidRPr="008E1326" w:rsidRDefault="00BF4617" w:rsidP="00BF461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1179" w:type="dxa"/>
            <w:shd w:val="clear" w:color="auto" w:fill="auto"/>
          </w:tcPr>
          <w:p w14:paraId="69723EA6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DA575F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56B505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6B7509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B758341" w14:textId="77777777" w:rsidR="00BF4617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6393C29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CC5F226" w14:textId="77777777" w:rsidR="00BF4617" w:rsidRPr="00A3079E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BF4617" w:rsidRPr="008E1326" w14:paraId="7F657C4B" w14:textId="77777777" w:rsidTr="0069695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54559D37" w14:textId="7B8D94A3" w:rsidR="00BF4617" w:rsidRPr="008E1326" w:rsidRDefault="00BF4617" w:rsidP="00BF461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737D2E9A" w14:textId="018C2356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(6,204)</w:t>
            </w:r>
          </w:p>
        </w:tc>
        <w:tc>
          <w:tcPr>
            <w:tcW w:w="270" w:type="dxa"/>
            <w:shd w:val="clear" w:color="auto" w:fill="auto"/>
          </w:tcPr>
          <w:p w14:paraId="2471D22B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9877CA" w14:textId="78343FEE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(1,434)</w:t>
            </w:r>
          </w:p>
        </w:tc>
        <w:tc>
          <w:tcPr>
            <w:tcW w:w="270" w:type="dxa"/>
            <w:shd w:val="clear" w:color="auto" w:fill="auto"/>
          </w:tcPr>
          <w:p w14:paraId="1D3854C1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51837D3" w14:textId="07857551" w:rsidR="00BF4617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D22469C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6FBA7EA" w14:textId="25F25A00" w:rsidR="00BF4617" w:rsidRPr="00A3079E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4617" w:rsidRPr="008E1326" w14:paraId="17F91D0C" w14:textId="77777777" w:rsidTr="0069695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DCDC9E8" w14:textId="1417B40C" w:rsidR="00BF4617" w:rsidRPr="008E1326" w:rsidRDefault="00BF4617" w:rsidP="00BF461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0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E50D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7A5E5" w14:textId="48764B3E" w:rsidR="00BF4617" w:rsidRPr="008E1326" w:rsidRDefault="00BF4617" w:rsidP="008E2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324,834</w:t>
            </w:r>
          </w:p>
        </w:tc>
        <w:tc>
          <w:tcPr>
            <w:tcW w:w="270" w:type="dxa"/>
            <w:shd w:val="clear" w:color="auto" w:fill="auto"/>
          </w:tcPr>
          <w:p w14:paraId="78340925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FD12A" w14:textId="7D31524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186,593</w:t>
            </w:r>
          </w:p>
        </w:tc>
        <w:tc>
          <w:tcPr>
            <w:tcW w:w="270" w:type="dxa"/>
            <w:shd w:val="clear" w:color="auto" w:fill="auto"/>
          </w:tcPr>
          <w:p w14:paraId="34183ADC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6D47A" w14:textId="6C62F7EA" w:rsidR="00BF4617" w:rsidRPr="00687B47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  <w:tc>
          <w:tcPr>
            <w:tcW w:w="267" w:type="dxa"/>
            <w:shd w:val="clear" w:color="auto" w:fill="auto"/>
          </w:tcPr>
          <w:p w14:paraId="55621BE5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4F649" w14:textId="7B60D51E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  <w:tr w:rsidR="00BF4617" w:rsidRPr="008E1326" w14:paraId="717250B7" w14:textId="77777777" w:rsidTr="0069695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ADC169F" w14:textId="760B593D" w:rsidR="00BF4617" w:rsidRPr="008E1326" w:rsidRDefault="00BF4617" w:rsidP="00BF461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785CB39D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6396C8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9C3D29" w14:textId="0B5C3161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331,038</w:t>
            </w:r>
          </w:p>
        </w:tc>
        <w:tc>
          <w:tcPr>
            <w:tcW w:w="270" w:type="dxa"/>
            <w:shd w:val="clear" w:color="auto" w:fill="auto"/>
          </w:tcPr>
          <w:p w14:paraId="1EE34B2D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10C7CBCD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BE231C4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9C122F" w14:textId="42AE502A" w:rsidR="00BF4617" w:rsidRPr="00687B47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</w:tr>
      <w:tr w:rsidR="00687B47" w:rsidRPr="008E1326" w14:paraId="6A743644" w14:textId="77777777" w:rsidTr="0069695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98F6CCC" w14:textId="77777777" w:rsidR="00687B47" w:rsidRPr="008E1326" w:rsidRDefault="00687B47" w:rsidP="00687B4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1E4DB2BE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CED454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AB461ED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1D788B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6A65639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6468780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5AC8F537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3EDA" w:rsidRPr="008E1326" w14:paraId="17F0825A" w14:textId="77777777" w:rsidTr="00AE087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752AF24" w14:textId="34462477" w:rsidR="009E3EDA" w:rsidRPr="008E1326" w:rsidRDefault="009E3EDA" w:rsidP="009E3EDA">
            <w:pPr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  <w:shd w:val="clear" w:color="auto" w:fill="auto"/>
          </w:tcPr>
          <w:p w14:paraId="0A15A2CA" w14:textId="77777777" w:rsidR="009E3EDA" w:rsidRPr="008E1326" w:rsidRDefault="009E3EDA" w:rsidP="009E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12E763" w14:textId="77777777" w:rsidR="009E3EDA" w:rsidRPr="008E1326" w:rsidRDefault="009E3EDA" w:rsidP="009E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43B029" w14:textId="77777777" w:rsidR="009E3EDA" w:rsidRPr="008E1326" w:rsidRDefault="009E3EDA" w:rsidP="009E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C9DDA7" w14:textId="77777777" w:rsidR="009E3EDA" w:rsidRPr="008E1326" w:rsidRDefault="009E3EDA" w:rsidP="009E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5491175" w14:textId="77777777" w:rsidR="009E3EDA" w:rsidRPr="008E1326" w:rsidRDefault="009E3EDA" w:rsidP="009E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F2F7B6A" w14:textId="77777777" w:rsidR="009E3EDA" w:rsidRPr="008E1326" w:rsidRDefault="009E3EDA" w:rsidP="009E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B9E6E0B" w14:textId="77777777" w:rsidR="009E3EDA" w:rsidRPr="008E1326" w:rsidRDefault="009E3EDA" w:rsidP="009E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09BB" w:rsidRPr="008E1326" w14:paraId="0F812B97" w14:textId="77777777" w:rsidTr="00696958">
        <w:trPr>
          <w:gridAfter w:val="1"/>
          <w:wAfter w:w="8" w:type="dxa"/>
          <w:trHeight w:val="308"/>
        </w:trPr>
        <w:tc>
          <w:tcPr>
            <w:tcW w:w="3870" w:type="dxa"/>
            <w:shd w:val="clear" w:color="auto" w:fill="auto"/>
          </w:tcPr>
          <w:p w14:paraId="00C56ED2" w14:textId="55280A31" w:rsidR="007D09BB" w:rsidRPr="008E1326" w:rsidRDefault="007D09BB" w:rsidP="007D09BB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313923A4" w14:textId="7C1BEC37" w:rsidR="007D09BB" w:rsidRPr="00687B47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190AA4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BA2688" w14:textId="5641E1D4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6515AF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BFDB22B" w14:textId="388178C7" w:rsidR="007D09BB" w:rsidRPr="00687B47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210,814</w:t>
            </w:r>
          </w:p>
        </w:tc>
        <w:tc>
          <w:tcPr>
            <w:tcW w:w="267" w:type="dxa"/>
            <w:shd w:val="clear" w:color="auto" w:fill="auto"/>
          </w:tcPr>
          <w:p w14:paraId="1EA8DC10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4F0F0D61" w14:textId="5A03404F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3079E">
              <w:rPr>
                <w:rFonts w:asciiTheme="majorBidi" w:hAnsiTheme="majorBidi"/>
                <w:sz w:val="30"/>
                <w:szCs w:val="30"/>
                <w:cs/>
              </w:rPr>
              <w:t>210</w:t>
            </w:r>
            <w:r w:rsidRPr="00A307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79E">
              <w:rPr>
                <w:rFonts w:asciiTheme="majorBidi" w:hAnsiTheme="majorBidi"/>
                <w:sz w:val="30"/>
                <w:szCs w:val="30"/>
                <w:cs/>
              </w:rPr>
              <w:t>814</w:t>
            </w:r>
          </w:p>
        </w:tc>
      </w:tr>
      <w:tr w:rsidR="007D09BB" w:rsidRPr="008E1326" w14:paraId="1F6B40DB" w14:textId="77777777" w:rsidTr="0069695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972022A" w14:textId="49C7049E" w:rsidR="007D09BB" w:rsidRPr="008E1326" w:rsidRDefault="007D09BB" w:rsidP="007D09BB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0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E50D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9" w:type="dxa"/>
            <w:shd w:val="clear" w:color="auto" w:fill="auto"/>
          </w:tcPr>
          <w:p w14:paraId="55C9FBF1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D341F7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966C69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C9BD27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6A662C" w14:textId="29B73A8A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210,814</w:t>
            </w:r>
          </w:p>
        </w:tc>
        <w:tc>
          <w:tcPr>
            <w:tcW w:w="267" w:type="dxa"/>
            <w:shd w:val="clear" w:color="auto" w:fill="auto"/>
          </w:tcPr>
          <w:p w14:paraId="66DE7A20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01D28" w14:textId="754D8E94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307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210</w:t>
            </w:r>
            <w:r w:rsidRPr="00A30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7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814</w:t>
            </w:r>
          </w:p>
        </w:tc>
      </w:tr>
      <w:tr w:rsidR="007D09BB" w:rsidRPr="008E1326" w14:paraId="55AC5A7A" w14:textId="77777777" w:rsidTr="0069695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0A3C34F" w14:textId="73090D24" w:rsidR="007D09BB" w:rsidRPr="008E1326" w:rsidRDefault="007D09BB" w:rsidP="007D09BB">
            <w:pPr>
              <w:ind w:left="189"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shd w:val="clear" w:color="auto" w:fill="auto"/>
          </w:tcPr>
          <w:p w14:paraId="5588ACB4" w14:textId="3D4A25EC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564ABB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7DE3DD" w14:textId="609DB4B6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9B7FE9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6486D353" w14:textId="1D2A8C20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3661482" w14:textId="77777777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2D94A6" w14:textId="044E7195" w:rsidR="007D09BB" w:rsidRPr="008E1326" w:rsidRDefault="007D09BB" w:rsidP="007D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307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210</w:t>
            </w:r>
            <w:r w:rsidRPr="00A30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7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814</w:t>
            </w:r>
          </w:p>
        </w:tc>
      </w:tr>
    </w:tbl>
    <w:p w14:paraId="54D5E138" w14:textId="50681F52" w:rsidR="00516833" w:rsidRDefault="00516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202883A" w14:textId="3AFE9CE5" w:rsidR="00687B47" w:rsidRPr="00687B47" w:rsidRDefault="00687B47" w:rsidP="00687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687B4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87B47">
        <w:rPr>
          <w:rFonts w:ascii="Angsana New" w:hAnsi="Angsana New"/>
          <w:sz w:val="30"/>
          <w:szCs w:val="30"/>
        </w:rPr>
        <w:t xml:space="preserve">9 </w:t>
      </w:r>
      <w:r w:rsidRPr="00687B47">
        <w:rPr>
          <w:rFonts w:ascii="Angsana New" w:hAnsi="Angsana New"/>
          <w:sz w:val="30"/>
          <w:szCs w:val="30"/>
          <w:cs/>
        </w:rPr>
        <w:t>มิถุนายน</w:t>
      </w:r>
      <w:r w:rsidRPr="00687B47">
        <w:rPr>
          <w:rFonts w:ascii="Angsana New" w:hAnsi="Angsana New"/>
          <w:sz w:val="30"/>
          <w:szCs w:val="30"/>
        </w:rPr>
        <w:t xml:space="preserve"> 2564 </w:t>
      </w:r>
      <w:r w:rsidRPr="00687B47">
        <w:rPr>
          <w:rFonts w:ascii="Angsana New" w:hAnsi="Angsana New"/>
          <w:sz w:val="30"/>
          <w:szCs w:val="30"/>
          <w:cs/>
        </w:rPr>
        <w:t xml:space="preserve">บริษัทได้จัดตั้งบริษัทย่อย </w:t>
      </w:r>
      <w:r w:rsidRPr="00687B47">
        <w:rPr>
          <w:rFonts w:ascii="Angsana New" w:hAnsi="Angsana New"/>
          <w:sz w:val="30"/>
          <w:szCs w:val="30"/>
        </w:rPr>
        <w:t>2</w:t>
      </w:r>
      <w:r w:rsidRPr="00687B47">
        <w:rPr>
          <w:rFonts w:ascii="Angsana New" w:hAnsi="Angsana New"/>
          <w:sz w:val="30"/>
          <w:szCs w:val="30"/>
          <w:cs/>
        </w:rPr>
        <w:t xml:space="preserve"> แห่งคือ </w:t>
      </w:r>
      <w:r w:rsidRPr="00687B47">
        <w:rPr>
          <w:rFonts w:ascii="Angsana New" w:hAnsi="Angsana New"/>
          <w:sz w:val="30"/>
          <w:szCs w:val="30"/>
        </w:rPr>
        <w:t xml:space="preserve">Koo Dom Investment Limited Liability Company </w:t>
      </w:r>
      <w:r w:rsidRPr="00687B47">
        <w:rPr>
          <w:rFonts w:ascii="Angsana New" w:hAnsi="Angsana New"/>
          <w:sz w:val="30"/>
          <w:szCs w:val="30"/>
          <w:cs/>
        </w:rPr>
        <w:t xml:space="preserve"> </w:t>
      </w:r>
      <w:r w:rsidRPr="00687B47">
        <w:rPr>
          <w:rFonts w:ascii="Angsana New" w:hAnsi="Angsana New"/>
          <w:sz w:val="30"/>
          <w:szCs w:val="30"/>
        </w:rPr>
        <w:t>(“Koo Dom”) (</w:t>
      </w:r>
      <w:r w:rsidRPr="00687B47">
        <w:rPr>
          <w:rFonts w:ascii="Angsana New" w:hAnsi="Angsana New"/>
          <w:sz w:val="30"/>
          <w:szCs w:val="30"/>
          <w:cs/>
        </w:rPr>
        <w:t>บริษัทย่อยทางตรง</w:t>
      </w:r>
      <w:r w:rsidRPr="00687B47">
        <w:rPr>
          <w:rFonts w:ascii="Angsana New" w:hAnsi="Angsana New"/>
          <w:sz w:val="30"/>
          <w:szCs w:val="30"/>
        </w:rPr>
        <w:t>)</w:t>
      </w:r>
      <w:r w:rsidRPr="00687B47">
        <w:rPr>
          <w:rFonts w:ascii="Angsana New" w:hAnsi="Angsana New"/>
          <w:sz w:val="30"/>
          <w:szCs w:val="30"/>
          <w:cs/>
        </w:rPr>
        <w:t xml:space="preserve"> และ </w:t>
      </w:r>
      <w:r w:rsidRPr="00687B47">
        <w:rPr>
          <w:rFonts w:ascii="Angsana New" w:hAnsi="Angsana New"/>
          <w:sz w:val="30"/>
          <w:szCs w:val="30"/>
        </w:rPr>
        <w:t>AROGO Capital Acquisition Corporation (“AROGO”) (</w:t>
      </w:r>
      <w:r w:rsidRPr="00687B47">
        <w:rPr>
          <w:rFonts w:ascii="Angsana New" w:hAnsi="Angsana New"/>
          <w:sz w:val="30"/>
          <w:szCs w:val="30"/>
          <w:cs/>
        </w:rPr>
        <w:t xml:space="preserve">บริษัทย่อยของบริษัท </w:t>
      </w:r>
      <w:r w:rsidRPr="00687B47">
        <w:rPr>
          <w:rFonts w:ascii="Angsana New" w:hAnsi="Angsana New"/>
          <w:sz w:val="30"/>
          <w:szCs w:val="30"/>
        </w:rPr>
        <w:t xml:space="preserve">Koo Dom Investment Limited Liability Company) </w:t>
      </w:r>
      <w:r w:rsidRPr="00687B47">
        <w:rPr>
          <w:rFonts w:ascii="Angsana New" w:hAnsi="Angsana New"/>
          <w:sz w:val="30"/>
          <w:szCs w:val="30"/>
          <w:cs/>
        </w:rPr>
        <w:t xml:space="preserve">ทั้งสองบริษัทจดทะเบียนในประเทศสหรัฐอเมริกา โดยมีทุนที่ออกและชำระแล้ว </w:t>
      </w:r>
      <w:r w:rsidRPr="00687B47">
        <w:rPr>
          <w:rFonts w:ascii="Angsana New" w:hAnsi="Angsana New"/>
          <w:sz w:val="30"/>
          <w:szCs w:val="30"/>
        </w:rPr>
        <w:t xml:space="preserve">2,965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และ </w:t>
      </w:r>
      <w:r w:rsidRPr="00687B47">
        <w:rPr>
          <w:rFonts w:ascii="Angsana New" w:hAnsi="Angsana New"/>
          <w:sz w:val="30"/>
          <w:szCs w:val="30"/>
        </w:rPr>
        <w:t xml:space="preserve">25,000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ตามลำดับ เพื่อวัตถุประสงค์ในการลงทุนในรูปแบบ </w:t>
      </w:r>
      <w:r w:rsidRPr="00687B47">
        <w:rPr>
          <w:rFonts w:ascii="Angsana New" w:hAnsi="Angsana New"/>
          <w:sz w:val="30"/>
          <w:szCs w:val="30"/>
        </w:rPr>
        <w:t xml:space="preserve">Special Purpose Acquisition Company (SPAC) </w:t>
      </w:r>
      <w:r w:rsidRPr="00687B47">
        <w:rPr>
          <w:rFonts w:ascii="Angsana New" w:hAnsi="Angsana New"/>
          <w:sz w:val="30"/>
          <w:szCs w:val="30"/>
          <w:cs/>
        </w:rPr>
        <w:t xml:space="preserve">ในประเทศสหรัฐอเมริกา ทั้งนี้บริษัทลงทุนใน </w:t>
      </w:r>
      <w:r w:rsidRPr="00687B47">
        <w:rPr>
          <w:rFonts w:ascii="Angsana New" w:hAnsi="Angsana New"/>
          <w:sz w:val="30"/>
          <w:szCs w:val="30"/>
        </w:rPr>
        <w:t xml:space="preserve">Koo Dom </w:t>
      </w:r>
      <w:r w:rsidRPr="00687B47">
        <w:rPr>
          <w:rFonts w:ascii="Angsana New" w:hAnsi="Angsana New"/>
          <w:sz w:val="30"/>
          <w:szCs w:val="30"/>
          <w:cs/>
        </w:rPr>
        <w:t xml:space="preserve">โดยถือหุ้นร้อยละ </w:t>
      </w:r>
      <w:r w:rsidRPr="00687B47">
        <w:rPr>
          <w:rFonts w:ascii="Angsana New" w:hAnsi="Angsana New"/>
          <w:sz w:val="30"/>
          <w:szCs w:val="30"/>
        </w:rPr>
        <w:t xml:space="preserve">100 </w:t>
      </w:r>
      <w:r w:rsidRPr="00687B47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Pr="00687B47">
        <w:rPr>
          <w:rFonts w:ascii="Angsana New" w:hAnsi="Angsana New"/>
          <w:sz w:val="30"/>
          <w:szCs w:val="30"/>
        </w:rPr>
        <w:t xml:space="preserve">2,965 </w:t>
      </w:r>
      <w:r w:rsidRPr="00687B47">
        <w:rPr>
          <w:rFonts w:ascii="Angsana New" w:hAnsi="Angsana New"/>
          <w:sz w:val="30"/>
          <w:szCs w:val="30"/>
          <w:cs/>
        </w:rPr>
        <w:t>ดอลลาร์สหรัฐ และ</w:t>
      </w:r>
      <w:r w:rsidRPr="00687B47">
        <w:rPr>
          <w:rFonts w:ascii="Angsana New" w:hAnsi="Angsana New"/>
          <w:sz w:val="30"/>
          <w:szCs w:val="30"/>
        </w:rPr>
        <w:t xml:space="preserve"> Koo Dom </w:t>
      </w:r>
      <w:r w:rsidRPr="00687B47">
        <w:rPr>
          <w:rFonts w:ascii="Angsana New" w:hAnsi="Angsana New"/>
          <w:sz w:val="30"/>
          <w:szCs w:val="30"/>
          <w:cs/>
        </w:rPr>
        <w:t xml:space="preserve">ลงทุนใน </w:t>
      </w:r>
      <w:r w:rsidRPr="00687B47">
        <w:rPr>
          <w:rFonts w:ascii="Angsana New" w:hAnsi="Angsana New"/>
          <w:sz w:val="30"/>
          <w:szCs w:val="30"/>
        </w:rPr>
        <w:t xml:space="preserve">AROGO </w:t>
      </w:r>
      <w:r w:rsidRPr="00687B47">
        <w:rPr>
          <w:rFonts w:ascii="Angsana New" w:hAnsi="Angsana New"/>
          <w:sz w:val="30"/>
          <w:szCs w:val="30"/>
          <w:cs/>
        </w:rPr>
        <w:t xml:space="preserve">โดยถือหุ้นร้อยละ </w:t>
      </w:r>
      <w:r w:rsidRPr="00687B47">
        <w:rPr>
          <w:rFonts w:ascii="Angsana New" w:hAnsi="Angsana New"/>
          <w:sz w:val="30"/>
          <w:szCs w:val="30"/>
        </w:rPr>
        <w:t xml:space="preserve">100 </w:t>
      </w:r>
      <w:r w:rsidRPr="00687B47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Pr="00687B47">
        <w:rPr>
          <w:rFonts w:ascii="Angsana New" w:hAnsi="Angsana New"/>
          <w:sz w:val="30"/>
          <w:szCs w:val="30"/>
        </w:rPr>
        <w:t xml:space="preserve">25,000 </w:t>
      </w:r>
      <w:r w:rsidRPr="00687B47">
        <w:rPr>
          <w:rFonts w:ascii="Angsana New" w:hAnsi="Angsana New"/>
          <w:sz w:val="30"/>
          <w:szCs w:val="30"/>
          <w:cs/>
        </w:rPr>
        <w:t>ดอลลาร์สหรัฐ</w:t>
      </w:r>
    </w:p>
    <w:p w14:paraId="16310857" w14:textId="77777777" w:rsidR="00687B47" w:rsidRPr="00687B47" w:rsidRDefault="00687B47" w:rsidP="00687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186B156" w14:textId="036A05F0" w:rsidR="008917EE" w:rsidRPr="00687B47" w:rsidRDefault="00687B47" w:rsidP="00687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87B47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687B47">
        <w:rPr>
          <w:rFonts w:ascii="Angsana New" w:hAnsi="Angsana New"/>
          <w:sz w:val="30"/>
          <w:szCs w:val="30"/>
        </w:rPr>
        <w:t xml:space="preserve">29 </w:t>
      </w:r>
      <w:r w:rsidRPr="00687B4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87B47">
        <w:rPr>
          <w:rFonts w:ascii="Angsana New" w:hAnsi="Angsana New"/>
          <w:sz w:val="30"/>
          <w:szCs w:val="30"/>
        </w:rPr>
        <w:t xml:space="preserve">2564 AROGO </w:t>
      </w:r>
      <w:r w:rsidRPr="00687B47">
        <w:rPr>
          <w:rFonts w:ascii="Angsana New" w:hAnsi="Angsana New"/>
          <w:sz w:val="30"/>
          <w:szCs w:val="30"/>
          <w:cs/>
        </w:rPr>
        <w:t>ได้ออกหน่วยลงทุนเพื่อเสนอขายแก่ประชาชนเป็นการทั่วไปเป็นครั้งแรกใน</w:t>
      </w:r>
      <w:r w:rsidRPr="00687B47">
        <w:rPr>
          <w:rFonts w:ascii="Angsana New" w:hAnsi="Angsana New"/>
          <w:spacing w:val="-6"/>
          <w:sz w:val="30"/>
          <w:szCs w:val="30"/>
          <w:cs/>
        </w:rPr>
        <w:t>ตลาดหลักทรัพย์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 NASDAQ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ประเทศสหรัฐอเมริกา จำนวน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10,350,000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หน่วยลงทุน โดย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 </w:t>
      </w:r>
      <w:r w:rsidRPr="00687B47">
        <w:rPr>
          <w:rFonts w:ascii="Angsana New" w:hAnsi="Angsana New"/>
          <w:spacing w:val="-6"/>
          <w:sz w:val="30"/>
          <w:szCs w:val="30"/>
          <w:cs/>
        </w:rPr>
        <w:t>หน่วยลงทุนประกอบด้วย</w:t>
      </w:r>
      <w:r>
        <w:rPr>
          <w:rFonts w:ascii="Angsana New" w:hAnsi="Angsana New"/>
          <w:spacing w:val="-6"/>
          <w:sz w:val="30"/>
          <w:szCs w:val="30"/>
        </w:rPr>
        <w:br/>
      </w:r>
      <w:r w:rsidRPr="00687B47">
        <w:rPr>
          <w:rFonts w:ascii="Angsana New" w:hAnsi="Angsana New"/>
          <w:sz w:val="30"/>
          <w:szCs w:val="30"/>
          <w:cs/>
        </w:rPr>
        <w:t xml:space="preserve">หุ้นสามัญ </w:t>
      </w:r>
      <w:r w:rsidRPr="00687B47">
        <w:rPr>
          <w:rFonts w:ascii="Angsana New" w:hAnsi="Angsana New"/>
          <w:sz w:val="30"/>
          <w:szCs w:val="30"/>
        </w:rPr>
        <w:t xml:space="preserve">Class A </w:t>
      </w:r>
      <w:r w:rsidRPr="00687B47">
        <w:rPr>
          <w:rFonts w:ascii="Angsana New" w:hAnsi="Angsana New"/>
          <w:sz w:val="30"/>
          <w:szCs w:val="30"/>
          <w:cs/>
        </w:rPr>
        <w:t xml:space="preserve">จำนวน </w:t>
      </w:r>
      <w:r w:rsidRPr="00687B47">
        <w:rPr>
          <w:rFonts w:ascii="Angsana New" w:hAnsi="Angsana New"/>
          <w:sz w:val="30"/>
          <w:szCs w:val="30"/>
        </w:rPr>
        <w:t xml:space="preserve">1 </w:t>
      </w:r>
      <w:r w:rsidRPr="00687B47">
        <w:rPr>
          <w:rFonts w:ascii="Angsana New" w:hAnsi="Angsana New"/>
          <w:sz w:val="30"/>
          <w:szCs w:val="30"/>
          <w:cs/>
        </w:rPr>
        <w:t xml:space="preserve">หุ้นและใบสำคัญแสดงสิทธิซื้อหุ้นสามัญที่ไถ่ถอนได้ จำนวน </w:t>
      </w:r>
      <w:r w:rsidRPr="00687B47">
        <w:rPr>
          <w:rFonts w:ascii="Angsana New" w:hAnsi="Angsana New"/>
          <w:sz w:val="30"/>
          <w:szCs w:val="30"/>
        </w:rPr>
        <w:t xml:space="preserve">1 </w:t>
      </w:r>
      <w:r w:rsidRPr="00687B47">
        <w:rPr>
          <w:rFonts w:ascii="Angsana New" w:hAnsi="Angsana New"/>
          <w:sz w:val="30"/>
          <w:szCs w:val="30"/>
          <w:cs/>
        </w:rPr>
        <w:t>ใบ ซึ่งสามารถใช้สิทธิ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ซื้อหุ้นสามัญ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Class A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ได้ในราคาใช้สิทธิที่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11.50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ดอลลาร์สหรัฐ จำนวน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หุ้น ในวันเดียวกัน บริษัทย่อยได้ลงทุนในหน่วยลงทุนของ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AROGO </w:t>
      </w:r>
      <w:r w:rsidRPr="00687B47">
        <w:rPr>
          <w:rFonts w:ascii="Angsana New" w:hAnsi="Angsana New"/>
          <w:spacing w:val="-6"/>
          <w:sz w:val="30"/>
          <w:szCs w:val="30"/>
          <w:cs/>
        </w:rPr>
        <w:t>จากการจัดสรรให้กับบุคคลในวงจำกัด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466,150 </w:t>
      </w:r>
      <w:r w:rsidRPr="00687B47">
        <w:rPr>
          <w:rFonts w:ascii="Angsana New" w:hAnsi="Angsana New"/>
          <w:spacing w:val="-6"/>
          <w:sz w:val="30"/>
          <w:szCs w:val="30"/>
          <w:cs/>
        </w:rPr>
        <w:t>หน่วยลงทุน ราคาหน่วยลงทุนละ</w:t>
      </w:r>
      <w:r w:rsidRPr="00687B47">
        <w:rPr>
          <w:rFonts w:ascii="Angsana New" w:hAnsi="Angsana New"/>
          <w:sz w:val="30"/>
          <w:szCs w:val="30"/>
          <w:cs/>
        </w:rPr>
        <w:t xml:space="preserve"> </w:t>
      </w:r>
      <w:r w:rsidRPr="00687B47">
        <w:rPr>
          <w:rFonts w:ascii="Angsana New" w:hAnsi="Angsana New"/>
          <w:sz w:val="30"/>
          <w:szCs w:val="30"/>
        </w:rPr>
        <w:t xml:space="preserve">10.00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รวมเป็นเงินทั้งสิ้น </w:t>
      </w:r>
      <w:r w:rsidRPr="00687B47">
        <w:rPr>
          <w:rFonts w:ascii="Angsana New" w:hAnsi="Angsana New"/>
          <w:sz w:val="30"/>
          <w:szCs w:val="30"/>
        </w:rPr>
        <w:t xml:space="preserve">4,661,500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ทำให้สัดส่วนความเป็นเจ้าของใน </w:t>
      </w:r>
      <w:r w:rsidRPr="00687B47">
        <w:rPr>
          <w:rFonts w:ascii="Angsana New" w:hAnsi="Angsana New"/>
          <w:sz w:val="30"/>
          <w:szCs w:val="30"/>
        </w:rPr>
        <w:t xml:space="preserve">AROGO </w:t>
      </w:r>
      <w:r w:rsidRPr="00687B47">
        <w:rPr>
          <w:rFonts w:ascii="Angsana New" w:hAnsi="Angsana New"/>
          <w:sz w:val="30"/>
          <w:szCs w:val="30"/>
          <w:cs/>
        </w:rPr>
        <w:t>ของ</w:t>
      </w:r>
      <w:r w:rsidRPr="00687B47">
        <w:rPr>
          <w:rFonts w:ascii="Angsana New" w:hAnsi="Angsana New"/>
          <w:spacing w:val="-6"/>
          <w:sz w:val="30"/>
          <w:szCs w:val="30"/>
          <w:cs/>
        </w:rPr>
        <w:t>กลุ่มบริษัทลดลงจากร้อยละ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 100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 เหลือร้อยละ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22 </w:t>
      </w:r>
      <w:r w:rsidR="00EF3739">
        <w:rPr>
          <w:rFonts w:ascii="Angsana New" w:hAnsi="Angsana New" w:hint="cs"/>
          <w:spacing w:val="-6"/>
          <w:sz w:val="30"/>
          <w:szCs w:val="30"/>
          <w:cs/>
        </w:rPr>
        <w:t>ทั้งนี้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กลุ่มบริษัทบันทึกเงินลงทุนใน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AROGO </w:t>
      </w:r>
      <w:r w:rsidRPr="00687B47">
        <w:rPr>
          <w:rFonts w:ascii="Angsana New" w:hAnsi="Angsana New"/>
          <w:spacing w:val="-6"/>
          <w:sz w:val="30"/>
          <w:szCs w:val="30"/>
          <w:cs/>
        </w:rPr>
        <w:t>เป็นเงินลงทุนใน</w:t>
      </w:r>
      <w:r w:rsidR="009F2994">
        <w:rPr>
          <w:rFonts w:ascii="Angsana New" w:hAnsi="Angsana New"/>
          <w:spacing w:val="-6"/>
          <w:sz w:val="30"/>
          <w:szCs w:val="30"/>
          <w:cs/>
        </w:rPr>
        <w:br/>
      </w:r>
      <w:r w:rsidRPr="00687B47">
        <w:rPr>
          <w:rFonts w:ascii="Angsana New" w:hAnsi="Angsana New"/>
          <w:spacing w:val="-6"/>
          <w:sz w:val="30"/>
          <w:szCs w:val="30"/>
          <w:cs/>
        </w:rPr>
        <w:t>บริษัทร่วม</w:t>
      </w:r>
      <w:r w:rsidRPr="00687B47">
        <w:rPr>
          <w:rFonts w:ascii="Angsana New" w:hAnsi="Angsana New"/>
          <w:sz w:val="30"/>
          <w:szCs w:val="30"/>
          <w:cs/>
        </w:rPr>
        <w:t>ตามวิธีส่วนได้เสีย</w:t>
      </w:r>
    </w:p>
    <w:p w14:paraId="0F26235D" w14:textId="77777777" w:rsidR="009D499E" w:rsidRPr="00F1598F" w:rsidRDefault="009D499E" w:rsidP="00A9166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7C4CB1DD" w14:textId="571A6CD0" w:rsidR="00562CEB" w:rsidRDefault="00B7515C" w:rsidP="001B5F96">
      <w:pPr>
        <w:pStyle w:val="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04607F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อาคารและอุปกรณ์</w:t>
      </w:r>
    </w:p>
    <w:p w14:paraId="78A6DC3E" w14:textId="77777777" w:rsidR="00130EAE" w:rsidRPr="00130EAE" w:rsidRDefault="00130EAE" w:rsidP="00130EAE">
      <w:pPr>
        <w:rPr>
          <w:cs/>
          <w:lang w:val="th-TH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540"/>
        <w:gridCol w:w="1620"/>
        <w:gridCol w:w="180"/>
        <w:gridCol w:w="1618"/>
      </w:tblGrid>
      <w:tr w:rsidR="002766F7" w:rsidRPr="008460B7" w14:paraId="6B0EE56D" w14:textId="77777777" w:rsidTr="00B10A45">
        <w:trPr>
          <w:cantSplit/>
          <w:tblHeader/>
        </w:trPr>
        <w:tc>
          <w:tcPr>
            <w:tcW w:w="4950" w:type="dxa"/>
            <w:vAlign w:val="bottom"/>
          </w:tcPr>
          <w:p w14:paraId="64A1E486" w14:textId="0C68D39B" w:rsidR="002766F7" w:rsidRPr="008460B7" w:rsidRDefault="002766F7" w:rsidP="00187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460B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92500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สาม</w:t>
            </w:r>
            <w:r w:rsidR="008F118C"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เดือน</w:t>
            </w:r>
            <w:r w:rsidR="008F118C"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C92500" w:rsidRPr="00C925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C92500" w:rsidRPr="00C92500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มีนาคม</w:t>
            </w:r>
            <w:r w:rsidR="00C92500" w:rsidRPr="00C92500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846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C92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540" w:type="dxa"/>
            <w:vAlign w:val="bottom"/>
          </w:tcPr>
          <w:p w14:paraId="31C8CE35" w14:textId="77777777" w:rsidR="002766F7" w:rsidRPr="008460B7" w:rsidRDefault="002766F7" w:rsidP="00187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F9BA5CF" w14:textId="77777777" w:rsidR="002766F7" w:rsidRPr="008460B7" w:rsidRDefault="002766F7" w:rsidP="0018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134FF3F" w14:textId="77777777" w:rsidR="002766F7" w:rsidRPr="008460B7" w:rsidRDefault="002766F7" w:rsidP="00187E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18" w:type="dxa"/>
            <w:vAlign w:val="bottom"/>
          </w:tcPr>
          <w:p w14:paraId="3930CFE8" w14:textId="77777777" w:rsidR="002766F7" w:rsidRPr="008460B7" w:rsidRDefault="002766F7" w:rsidP="00187E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0A4BDB7" w14:textId="77777777" w:rsidR="002766F7" w:rsidRPr="008460B7" w:rsidRDefault="002766F7" w:rsidP="00187E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766F7" w:rsidRPr="008460B7" w14:paraId="3EAD75B8" w14:textId="77777777" w:rsidTr="00B10A45">
        <w:trPr>
          <w:cantSplit/>
        </w:trPr>
        <w:tc>
          <w:tcPr>
            <w:tcW w:w="4950" w:type="dxa"/>
          </w:tcPr>
          <w:p w14:paraId="35847F88" w14:textId="77777777" w:rsidR="002766F7" w:rsidRPr="008460B7" w:rsidRDefault="002766F7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71D64D7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18" w:type="dxa"/>
            <w:gridSpan w:val="3"/>
          </w:tcPr>
          <w:p w14:paraId="7DB25D2D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766F7" w:rsidRPr="008460B7" w14:paraId="6C447329" w14:textId="77777777" w:rsidTr="00B10A45">
        <w:trPr>
          <w:cantSplit/>
        </w:trPr>
        <w:tc>
          <w:tcPr>
            <w:tcW w:w="4950" w:type="dxa"/>
          </w:tcPr>
          <w:p w14:paraId="1F89DCC0" w14:textId="77777777" w:rsidR="002766F7" w:rsidRPr="008460B7" w:rsidRDefault="002766F7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540" w:type="dxa"/>
          </w:tcPr>
          <w:p w14:paraId="06E6817A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401E2FC" w14:textId="5F299FA1" w:rsidR="002766F7" w:rsidRPr="006B0702" w:rsidRDefault="00CD33B8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12,051</w:t>
            </w:r>
          </w:p>
        </w:tc>
        <w:tc>
          <w:tcPr>
            <w:tcW w:w="180" w:type="dxa"/>
          </w:tcPr>
          <w:p w14:paraId="676DCA31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79F2A22C" w14:textId="12E5C1E9" w:rsidR="002766F7" w:rsidRPr="008460B7" w:rsidRDefault="00CD33B8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12,035</w:t>
            </w:r>
          </w:p>
        </w:tc>
      </w:tr>
      <w:tr w:rsidR="00AA1560" w:rsidRPr="008460B7" w14:paraId="60FB1349" w14:textId="77777777" w:rsidTr="00485571">
        <w:trPr>
          <w:cantSplit/>
        </w:trPr>
        <w:tc>
          <w:tcPr>
            <w:tcW w:w="4950" w:type="dxa"/>
          </w:tcPr>
          <w:p w14:paraId="1BE294E0" w14:textId="248EA097" w:rsidR="00AA1560" w:rsidRPr="008460B7" w:rsidRDefault="00AA1560" w:rsidP="00AA15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732">
              <w:rPr>
                <w:rFonts w:asciiTheme="majorBidi" w:hAnsiTheme="majorBidi" w:hint="cs"/>
                <w:sz w:val="30"/>
                <w:szCs w:val="30"/>
                <w:cs/>
              </w:rPr>
              <w:t>จำหน่ายสินทรัพย์</w:t>
            </w:r>
            <w:r w:rsidRPr="0066373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663732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540" w:type="dxa"/>
          </w:tcPr>
          <w:p w14:paraId="5E7621F3" w14:textId="77777777" w:rsidR="00AA1560" w:rsidRPr="008460B7" w:rsidRDefault="00AA1560" w:rsidP="00AA156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501598A" w14:textId="261FF205" w:rsidR="00AA1560" w:rsidRPr="00C724BD" w:rsidRDefault="00CD33B8" w:rsidP="00AA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(168)</w:t>
            </w:r>
          </w:p>
        </w:tc>
        <w:tc>
          <w:tcPr>
            <w:tcW w:w="180" w:type="dxa"/>
          </w:tcPr>
          <w:p w14:paraId="4FD50369" w14:textId="77777777" w:rsidR="00AA1560" w:rsidRPr="00C724BD" w:rsidRDefault="00AA1560" w:rsidP="00AA15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  <w:vAlign w:val="bottom"/>
          </w:tcPr>
          <w:p w14:paraId="39F0ABC9" w14:textId="537AB92E" w:rsidR="00AA1560" w:rsidRPr="00C724BD" w:rsidRDefault="00261470" w:rsidP="00AA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(168)</w:t>
            </w:r>
          </w:p>
        </w:tc>
      </w:tr>
    </w:tbl>
    <w:p w14:paraId="51B1D7FD" w14:textId="177D6AB5" w:rsidR="006957BE" w:rsidRPr="00485571" w:rsidRDefault="0069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16E44A32" w14:textId="6CDA2F3F" w:rsidR="000573F5" w:rsidRPr="00F1598F" w:rsidRDefault="000573F5" w:rsidP="00A9166C">
      <w:pPr>
        <w:ind w:left="540"/>
        <w:jc w:val="both"/>
        <w:rPr>
          <w:rFonts w:ascii="Calibri" w:hAnsi="Calibri"/>
          <w:sz w:val="30"/>
          <w:szCs w:val="30"/>
        </w:rPr>
      </w:pPr>
      <w:r w:rsidRPr="00F1598F">
        <w:rPr>
          <w:rFonts w:ascii="Angsana New" w:hAnsi="Angsana New" w:hint="cs"/>
          <w:b/>
          <w:bCs/>
          <w:sz w:val="30"/>
          <w:szCs w:val="30"/>
          <w:cs/>
        </w:rPr>
        <w:t>การวัดมูลค่า</w:t>
      </w:r>
      <w:r w:rsidR="00C24C24" w:rsidRPr="00F1598F">
        <w:rPr>
          <w:rFonts w:ascii="Angsana New" w:hAnsi="Angsana New" w:hint="cs"/>
          <w:b/>
          <w:bCs/>
          <w:sz w:val="30"/>
          <w:szCs w:val="30"/>
          <w:cs/>
        </w:rPr>
        <w:t>ด้วยราคาที่ตีใหม่</w:t>
      </w:r>
    </w:p>
    <w:p w14:paraId="4EFF282B" w14:textId="77777777" w:rsidR="000573F5" w:rsidRPr="00485571" w:rsidRDefault="000573F5" w:rsidP="00A9166C">
      <w:pPr>
        <w:ind w:left="540"/>
        <w:jc w:val="both"/>
        <w:rPr>
          <w:rFonts w:ascii="Angsana New" w:hAnsi="Angsana New"/>
          <w:i/>
          <w:iCs/>
        </w:rPr>
      </w:pPr>
    </w:p>
    <w:p w14:paraId="2DB4E8D1" w14:textId="40472A30" w:rsidR="000573F5" w:rsidRPr="00F1598F" w:rsidRDefault="000573F5" w:rsidP="00A9166C">
      <w:pPr>
        <w:ind w:left="540"/>
        <w:jc w:val="both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i/>
          <w:iCs/>
          <w:sz w:val="30"/>
          <w:szCs w:val="30"/>
          <w:cs/>
        </w:rPr>
        <w:t>ลำดับชั้นมูลค่ายุติธรรม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5A955D" w14:textId="77777777" w:rsidR="000573F5" w:rsidRPr="00485571" w:rsidRDefault="000573F5" w:rsidP="00A9166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A4F4DA6" w14:textId="275594DA" w:rsidR="000B3772" w:rsidRDefault="000573F5" w:rsidP="000B3772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การวัดมูลค่า</w:t>
      </w:r>
      <w:r w:rsidR="009C03DB" w:rsidRPr="00F1598F">
        <w:rPr>
          <w:rFonts w:ascii="Angsana New" w:hAnsi="Angsana New" w:hint="cs"/>
          <w:sz w:val="30"/>
          <w:szCs w:val="30"/>
          <w:cs/>
        </w:rPr>
        <w:t>ด้วยราคาที่ตีใหม่</w:t>
      </w:r>
      <w:r w:rsidRPr="00F1598F">
        <w:rPr>
          <w:rFonts w:ascii="Angsana New" w:hAnsi="Angsana New" w:hint="cs"/>
          <w:sz w:val="30"/>
          <w:szCs w:val="30"/>
          <w:cs/>
        </w:rPr>
        <w:t>ของที่ดิน</w:t>
      </w:r>
      <w:r w:rsidR="00375C2E" w:rsidRPr="00F1598F">
        <w:rPr>
          <w:rFonts w:ascii="Angsana New" w:hAnsi="Angsana New" w:hint="cs"/>
          <w:sz w:val="30"/>
          <w:szCs w:val="30"/>
          <w:cs/>
        </w:rPr>
        <w:t>ใช้</w:t>
      </w:r>
      <w:r w:rsidRPr="00F1598F">
        <w:rPr>
          <w:rFonts w:ascii="Angsana New" w:hAnsi="Angsana New" w:hint="cs"/>
          <w:sz w:val="30"/>
          <w:szCs w:val="30"/>
          <w:cs/>
        </w:rPr>
        <w:t xml:space="preserve">ลำดับชั้นการวัดมูลค่ายุติธรรมอยู่ในระดับที่ </w:t>
      </w:r>
      <w:r w:rsidRPr="00F1598F">
        <w:rPr>
          <w:rFonts w:ascii="Angsana New" w:hAnsi="Angsana New" w:hint="cs"/>
          <w:sz w:val="30"/>
          <w:szCs w:val="30"/>
        </w:rPr>
        <w:t>3</w:t>
      </w:r>
      <w:r w:rsidRPr="00F1598F">
        <w:rPr>
          <w:rFonts w:ascii="Angsana New" w:hAnsi="Angsana New" w:hint="cs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โดยวิธีการเปรียบเทียบราคาตลาด</w:t>
      </w:r>
      <w:r w:rsidR="000B3772" w:rsidRPr="00F1598F">
        <w:rPr>
          <w:rFonts w:ascii="Angsana New" w:hAnsi="Angsana New"/>
          <w:sz w:val="30"/>
          <w:szCs w:val="30"/>
        </w:rPr>
        <w:t xml:space="preserve"> </w:t>
      </w:r>
      <w:r w:rsidR="00CB21BF" w:rsidRPr="00F1598F">
        <w:rPr>
          <w:rFonts w:ascii="Angsana New" w:hAnsi="Angsana New" w:hint="cs"/>
          <w:sz w:val="30"/>
          <w:szCs w:val="30"/>
          <w:cs/>
        </w:rPr>
        <w:t>ทั้งนี้</w:t>
      </w:r>
      <w:r w:rsidR="002D2FF3">
        <w:rPr>
          <w:rFonts w:ascii="Angsana New" w:hAnsi="Angsana New" w:hint="cs"/>
          <w:sz w:val="30"/>
          <w:szCs w:val="30"/>
          <w:cs/>
        </w:rPr>
        <w:t xml:space="preserve"> </w:t>
      </w:r>
      <w:r w:rsidR="000B3772" w:rsidRPr="00F1598F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893226">
        <w:rPr>
          <w:rFonts w:ascii="Angsana New" w:hAnsi="Angsana New" w:hint="cs"/>
          <w:sz w:val="30"/>
          <w:szCs w:val="30"/>
          <w:cs/>
        </w:rPr>
        <w:t>สาม</w:t>
      </w:r>
      <w:r w:rsidR="008F118C" w:rsidRPr="008E132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F118C" w:rsidRPr="008E1326">
        <w:rPr>
          <w:rFonts w:ascii="Angsana New" w:hAnsi="Angsana New"/>
          <w:sz w:val="30"/>
          <w:szCs w:val="30"/>
        </w:rPr>
        <w:br/>
      </w:r>
      <w:r w:rsidR="00893226" w:rsidRPr="00893226">
        <w:rPr>
          <w:rFonts w:ascii="Angsana New" w:hAnsi="Angsana New"/>
          <w:sz w:val="30"/>
          <w:szCs w:val="30"/>
        </w:rPr>
        <w:t xml:space="preserve">31 </w:t>
      </w:r>
      <w:r w:rsidR="00893226" w:rsidRPr="00893226">
        <w:rPr>
          <w:rFonts w:ascii="Angsana New" w:hAnsi="Angsana New" w:hint="cs"/>
          <w:sz w:val="30"/>
          <w:szCs w:val="30"/>
          <w:cs/>
        </w:rPr>
        <w:t>มีนาคม</w:t>
      </w:r>
      <w:r w:rsidR="00893226" w:rsidRPr="00893226">
        <w:rPr>
          <w:rFonts w:ascii="Angsana New" w:hAnsi="Angsana New"/>
          <w:sz w:val="30"/>
          <w:szCs w:val="30"/>
          <w:cs/>
        </w:rPr>
        <w:t xml:space="preserve"> </w:t>
      </w:r>
      <w:r w:rsidR="000B3772" w:rsidRPr="00F1598F">
        <w:rPr>
          <w:rFonts w:ascii="Angsana New" w:hAnsi="Angsana New"/>
          <w:sz w:val="30"/>
          <w:szCs w:val="30"/>
        </w:rPr>
        <w:t>256</w:t>
      </w:r>
      <w:r w:rsidR="00893226">
        <w:rPr>
          <w:rFonts w:ascii="Angsana New" w:hAnsi="Angsana New"/>
          <w:sz w:val="30"/>
          <w:szCs w:val="30"/>
        </w:rPr>
        <w:t>6</w:t>
      </w:r>
      <w:r w:rsidR="000B3772" w:rsidRPr="00F1598F">
        <w:rPr>
          <w:rFonts w:ascii="Angsana New" w:hAnsi="Angsana New"/>
          <w:sz w:val="30"/>
          <w:szCs w:val="30"/>
        </w:rPr>
        <w:t xml:space="preserve"> </w:t>
      </w:r>
      <w:r w:rsidR="000B3772" w:rsidRPr="00F1598F">
        <w:rPr>
          <w:rFonts w:ascii="Angsana New" w:hAnsi="Angsana New" w:hint="cs"/>
          <w:sz w:val="30"/>
          <w:szCs w:val="30"/>
          <w:cs/>
        </w:rPr>
        <w:t>ไม่มีการเปลี่ยนแปลงมูลค่ายุติธรรมของที่ดินอย่างเป็นสาระสำคัญ</w:t>
      </w:r>
    </w:p>
    <w:p w14:paraId="3F8E7972" w14:textId="57D5EE5E" w:rsidR="00A24DD9" w:rsidRDefault="00A24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7456BBF" w14:textId="6604C242" w:rsidR="0066515A" w:rsidRPr="00F1598F" w:rsidRDefault="00AC61C0" w:rsidP="001B5F96">
      <w:pPr>
        <w:pStyle w:val="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538644AF" w14:textId="77777777" w:rsidR="00930B0C" w:rsidRPr="006639B9" w:rsidRDefault="00930B0C" w:rsidP="00930B0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22"/>
          <w:szCs w:val="22"/>
          <w:cs/>
          <w:lang w:val="th-TH"/>
        </w:rPr>
      </w:pPr>
    </w:p>
    <w:tbl>
      <w:tblPr>
        <w:tblW w:w="95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36"/>
        <w:gridCol w:w="1294"/>
        <w:gridCol w:w="236"/>
        <w:gridCol w:w="1094"/>
        <w:gridCol w:w="7"/>
        <w:gridCol w:w="229"/>
        <w:gridCol w:w="7"/>
        <w:gridCol w:w="1217"/>
        <w:gridCol w:w="236"/>
        <w:gridCol w:w="1093"/>
        <w:gridCol w:w="8"/>
      </w:tblGrid>
      <w:tr w:rsidR="00930B0C" w:rsidRPr="006639B9" w14:paraId="556B0D21" w14:textId="77777777" w:rsidTr="0091112F">
        <w:trPr>
          <w:gridAfter w:val="1"/>
          <w:wAfter w:w="8" w:type="dxa"/>
          <w:tblHeader/>
        </w:trPr>
        <w:tc>
          <w:tcPr>
            <w:tcW w:w="3870" w:type="dxa"/>
          </w:tcPr>
          <w:p w14:paraId="6105C504" w14:textId="77777777" w:rsidR="00930B0C" w:rsidRPr="006639B9" w:rsidRDefault="00930B0C" w:rsidP="00930B0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40352" w14:textId="77777777" w:rsidR="00930B0C" w:rsidRPr="006639B9" w:rsidRDefault="00930B0C" w:rsidP="00930B0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58E0249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29E8EA2F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53" w:type="dxa"/>
            <w:gridSpan w:val="4"/>
          </w:tcPr>
          <w:p w14:paraId="676CD66D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B0C" w:rsidRPr="006639B9" w14:paraId="172F8AAD" w14:textId="77777777" w:rsidTr="0091112F">
        <w:trPr>
          <w:tblHeader/>
        </w:trPr>
        <w:tc>
          <w:tcPr>
            <w:tcW w:w="3870" w:type="dxa"/>
          </w:tcPr>
          <w:p w14:paraId="675453EE" w14:textId="77777777" w:rsidR="00930B0C" w:rsidRPr="006639B9" w:rsidRDefault="00930B0C" w:rsidP="00930B0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924D1D1" w14:textId="77777777" w:rsidR="00930B0C" w:rsidRPr="006639B9" w:rsidRDefault="00930B0C" w:rsidP="00930B0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491F82D" w14:textId="2982A844" w:rsidR="00930B0C" w:rsidRPr="006639B9" w:rsidRDefault="007523FB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23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523FB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6EEA812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3568C454" w14:textId="6383EC1B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408F6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3AC92CF1" w14:textId="1E064A58" w:rsidR="00930B0C" w:rsidRPr="006639B9" w:rsidRDefault="007523FB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23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523FB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52CDF5F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60D09A" w14:textId="219176AF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30B0C" w:rsidRPr="006639B9" w14:paraId="4C9D3597" w14:textId="77777777" w:rsidTr="0091112F">
        <w:trPr>
          <w:tblHeader/>
        </w:trPr>
        <w:tc>
          <w:tcPr>
            <w:tcW w:w="3870" w:type="dxa"/>
          </w:tcPr>
          <w:p w14:paraId="06E39CA9" w14:textId="77777777" w:rsidR="00930B0C" w:rsidRPr="006639B9" w:rsidRDefault="00930B0C" w:rsidP="00930B0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DA18F" w14:textId="77777777" w:rsidR="00930B0C" w:rsidRPr="006639B9" w:rsidRDefault="00930B0C" w:rsidP="00930B0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12BE48E" w14:textId="5870047F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F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BEC143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6AD09344" w14:textId="2A9D5370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F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EAE794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666EC5FF" w14:textId="518418F0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F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2AEAC7E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1C23FB" w14:textId="3ACEE0CF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F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30B0C" w:rsidRPr="006639B9" w14:paraId="5B6043F0" w14:textId="77777777" w:rsidTr="0091112F">
        <w:trPr>
          <w:gridAfter w:val="1"/>
          <w:wAfter w:w="8" w:type="dxa"/>
          <w:tblHeader/>
        </w:trPr>
        <w:tc>
          <w:tcPr>
            <w:tcW w:w="3870" w:type="dxa"/>
          </w:tcPr>
          <w:p w14:paraId="461DC0CA" w14:textId="77777777" w:rsidR="00930B0C" w:rsidRPr="006639B9" w:rsidRDefault="00930B0C" w:rsidP="00930B0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E79E48A" w14:textId="77777777" w:rsidR="00930B0C" w:rsidRPr="006639B9" w:rsidRDefault="00930B0C" w:rsidP="00930B0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13" w:type="dxa"/>
            <w:gridSpan w:val="9"/>
          </w:tcPr>
          <w:p w14:paraId="2541763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0B0C" w:rsidRPr="006639B9" w14:paraId="6D430F63" w14:textId="77777777" w:rsidTr="0091112F">
        <w:tc>
          <w:tcPr>
            <w:tcW w:w="3870" w:type="dxa"/>
          </w:tcPr>
          <w:p w14:paraId="171B3DFC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36" w:type="dxa"/>
          </w:tcPr>
          <w:p w14:paraId="0B25A053" w14:textId="77777777" w:rsidR="00930B0C" w:rsidRPr="006639B9" w:rsidRDefault="00930B0C" w:rsidP="00930B0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845756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74726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2D114C8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BB1BB1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C628E30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5897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5A6DB9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B0C" w:rsidRPr="006639B9" w14:paraId="22FE72E9" w14:textId="77777777" w:rsidTr="0091112F">
        <w:tc>
          <w:tcPr>
            <w:tcW w:w="3870" w:type="dxa"/>
          </w:tcPr>
          <w:p w14:paraId="40B2398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36" w:type="dxa"/>
          </w:tcPr>
          <w:p w14:paraId="1055037A" w14:textId="77777777" w:rsidR="00930B0C" w:rsidRPr="006639B9" w:rsidRDefault="00930B0C" w:rsidP="00930B0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8730B3B" w14:textId="01C45FA0" w:rsidR="00930B0C" w:rsidRPr="00E6043A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829AD7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D7B241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236" w:type="dxa"/>
            <w:gridSpan w:val="2"/>
          </w:tcPr>
          <w:p w14:paraId="4824551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4E1C2FA" w14:textId="77777777" w:rsidR="00930B0C" w:rsidRPr="0091112F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01C65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6321CE91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1919" w:rsidRPr="006639B9" w14:paraId="26B0D994" w14:textId="77777777">
        <w:tc>
          <w:tcPr>
            <w:tcW w:w="3870" w:type="dxa"/>
          </w:tcPr>
          <w:p w14:paraId="3D61A020" w14:textId="039F7973" w:rsidR="00EE1919" w:rsidRPr="00EE1919" w:rsidRDefault="00EE1919" w:rsidP="00EE1919">
            <w:pPr>
              <w:pStyle w:val="affb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E191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6548CF5A" w14:textId="77777777" w:rsidR="00EE1919" w:rsidRPr="006639B9" w:rsidRDefault="00EE1919" w:rsidP="00EE191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47A6D5" w14:textId="45865D7D" w:rsidR="00EE1919" w:rsidRPr="00E6043A" w:rsidRDefault="00C43BC7" w:rsidP="00696958">
            <w:pPr>
              <w:pStyle w:val="acctfourfigures"/>
              <w:tabs>
                <w:tab w:val="clear" w:pos="765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315,02</w:t>
            </w:r>
            <w:r w:rsidR="009C08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18D80BE1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34C69B1" w14:textId="2C45AD94" w:rsidR="00EE1919" w:rsidRPr="006639B9" w:rsidRDefault="00EE1919" w:rsidP="00EE1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370,333</w:t>
            </w:r>
          </w:p>
        </w:tc>
        <w:tc>
          <w:tcPr>
            <w:tcW w:w="236" w:type="dxa"/>
            <w:gridSpan w:val="2"/>
          </w:tcPr>
          <w:p w14:paraId="157F728F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555AA7D2" w14:textId="3F9DD6A6" w:rsidR="00EE1919" w:rsidRPr="0091112F" w:rsidRDefault="006D259B" w:rsidP="00EE1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298,445</w:t>
            </w:r>
          </w:p>
        </w:tc>
        <w:tc>
          <w:tcPr>
            <w:tcW w:w="236" w:type="dxa"/>
          </w:tcPr>
          <w:p w14:paraId="11E51542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C6D4305" w14:textId="3857438A" w:rsidR="00EE1919" w:rsidRPr="006639B9" w:rsidRDefault="00EE1919" w:rsidP="00EE19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353,420</w:t>
            </w:r>
          </w:p>
        </w:tc>
      </w:tr>
      <w:tr w:rsidR="00EE1919" w:rsidRPr="006639B9" w14:paraId="76F21788" w14:textId="77777777" w:rsidTr="0091112F">
        <w:tc>
          <w:tcPr>
            <w:tcW w:w="3870" w:type="dxa"/>
          </w:tcPr>
          <w:p w14:paraId="168B0D25" w14:textId="77777777" w:rsidR="00EE1919" w:rsidRPr="006639B9" w:rsidRDefault="00EE1919" w:rsidP="00EE1919">
            <w:pPr>
              <w:pStyle w:val="affb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F83F644" w14:textId="77777777" w:rsidR="00EE1919" w:rsidRPr="006639B9" w:rsidRDefault="00EE1919" w:rsidP="00EE191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48B86E4" w14:textId="4FB0879F" w:rsidR="00EE1919" w:rsidRPr="00986633" w:rsidRDefault="00A11E82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C43B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14:paraId="67C299CA" w14:textId="77777777" w:rsidR="00EE1919" w:rsidRPr="00986633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2F92C6BB" w14:textId="6C619980" w:rsidR="00EE1919" w:rsidRPr="00986633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9,105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DEC070" w14:textId="77777777" w:rsidR="00EE1919" w:rsidRPr="00986633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8894D9E" w14:textId="0A523C20" w:rsidR="00EE1919" w:rsidRPr="00512D4D" w:rsidRDefault="00995DDA" w:rsidP="00696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8,006</w:t>
            </w:r>
          </w:p>
        </w:tc>
        <w:tc>
          <w:tcPr>
            <w:tcW w:w="236" w:type="dxa"/>
          </w:tcPr>
          <w:p w14:paraId="4673AACC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E6C2C73" w14:textId="13655620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9,105</w:t>
            </w:r>
          </w:p>
        </w:tc>
      </w:tr>
      <w:tr w:rsidR="00EE1919" w:rsidRPr="006639B9" w14:paraId="12EC8AAA" w14:textId="77777777" w:rsidTr="0091112F">
        <w:tc>
          <w:tcPr>
            <w:tcW w:w="3870" w:type="dxa"/>
          </w:tcPr>
          <w:p w14:paraId="407DC1DB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36" w:type="dxa"/>
          </w:tcPr>
          <w:p w14:paraId="3382B55E" w14:textId="77777777" w:rsidR="00EE1919" w:rsidRPr="006639B9" w:rsidRDefault="00EE1919" w:rsidP="00EE191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874A393" w14:textId="77777777" w:rsidR="00EE1919" w:rsidRPr="006639B9" w:rsidRDefault="00EE1919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DB422BB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2A54217" w14:textId="77777777" w:rsidR="00EE1919" w:rsidRPr="006639B9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8E54466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5E7DC0F0" w14:textId="77777777" w:rsidR="00EE1919" w:rsidRPr="00512D4D" w:rsidRDefault="00EE1919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5FA6C2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58D25B7" w14:textId="77777777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1919" w:rsidRPr="006639B9" w14:paraId="54856899" w14:textId="77777777" w:rsidTr="0091112F">
        <w:tc>
          <w:tcPr>
            <w:tcW w:w="3870" w:type="dxa"/>
          </w:tcPr>
          <w:p w14:paraId="67A0E1A1" w14:textId="00D1E10A" w:rsidR="00EE1919" w:rsidRPr="006639B9" w:rsidRDefault="00EE1919" w:rsidP="00EE1919">
            <w:pPr>
              <w:pStyle w:val="affb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1919">
              <w:rPr>
                <w:rFonts w:asciiTheme="majorBidi" w:hAnsiTheme="majorBidi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21FCD75C" w14:textId="77777777" w:rsidR="00EE1919" w:rsidRPr="006639B9" w:rsidRDefault="00EE1919" w:rsidP="00EE191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BDEBBEF" w14:textId="0FD95179" w:rsidR="00EE1919" w:rsidRPr="006639B9" w:rsidRDefault="00135FB8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077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,391</w:t>
            </w:r>
          </w:p>
        </w:tc>
        <w:tc>
          <w:tcPr>
            <w:tcW w:w="236" w:type="dxa"/>
          </w:tcPr>
          <w:p w14:paraId="2ADCC606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2A593F1" w14:textId="774ABC0E" w:rsidR="00EE1919" w:rsidRPr="006639B9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18,000</w:t>
            </w:r>
          </w:p>
        </w:tc>
        <w:tc>
          <w:tcPr>
            <w:tcW w:w="236" w:type="dxa"/>
            <w:gridSpan w:val="2"/>
          </w:tcPr>
          <w:p w14:paraId="5529747E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3266EE00" w14:textId="1F174B20" w:rsidR="00EE1919" w:rsidRPr="00512D4D" w:rsidRDefault="00081085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0772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,391</w:t>
            </w:r>
          </w:p>
        </w:tc>
        <w:tc>
          <w:tcPr>
            <w:tcW w:w="236" w:type="dxa"/>
          </w:tcPr>
          <w:p w14:paraId="31C542E1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7A37326" w14:textId="31A5CEC9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18,000</w:t>
            </w:r>
          </w:p>
        </w:tc>
      </w:tr>
      <w:tr w:rsidR="00EE1919" w:rsidRPr="006639B9" w14:paraId="023202E3" w14:textId="77777777" w:rsidTr="0091112F">
        <w:tc>
          <w:tcPr>
            <w:tcW w:w="3870" w:type="dxa"/>
          </w:tcPr>
          <w:p w14:paraId="5F4B6C80" w14:textId="77777777" w:rsidR="00EE1919" w:rsidRPr="006639B9" w:rsidRDefault="00EE1919" w:rsidP="00EE1919">
            <w:pPr>
              <w:pStyle w:val="affb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B8E5C5A" w14:textId="77777777" w:rsidR="00EE1919" w:rsidRPr="006639B9" w:rsidRDefault="00EE1919" w:rsidP="00EE191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F79D5CA" w14:textId="37BEDAAA" w:rsidR="00EE1919" w:rsidRPr="006639B9" w:rsidRDefault="00135FB8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0B9235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6F4BD58" w14:textId="4944C84D" w:rsidR="00EE1919" w:rsidRPr="006639B9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25,726</w:t>
            </w:r>
          </w:p>
        </w:tc>
        <w:tc>
          <w:tcPr>
            <w:tcW w:w="236" w:type="dxa"/>
            <w:gridSpan w:val="2"/>
          </w:tcPr>
          <w:p w14:paraId="16109464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15197561" w14:textId="51DFFAED" w:rsidR="00EE1919" w:rsidRPr="00512D4D" w:rsidRDefault="00081085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CB8D4CC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9C83F52" w14:textId="6EE1D67B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25,726</w:t>
            </w:r>
          </w:p>
        </w:tc>
      </w:tr>
      <w:tr w:rsidR="00EE1919" w:rsidRPr="006639B9" w14:paraId="7F2ACBE2" w14:textId="77777777" w:rsidTr="0091112F">
        <w:trPr>
          <w:trHeight w:val="720"/>
        </w:trPr>
        <w:tc>
          <w:tcPr>
            <w:tcW w:w="3870" w:type="dxa"/>
          </w:tcPr>
          <w:p w14:paraId="53A566A0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  <w:p w14:paraId="0B5EEFC2" w14:textId="77777777" w:rsidR="00EE1919" w:rsidRPr="006639B9" w:rsidRDefault="00EE1919" w:rsidP="00EE1919">
            <w:pPr>
              <w:pStyle w:val="affb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5420919C" w14:textId="77777777" w:rsidR="00EE1919" w:rsidRPr="006639B9" w:rsidRDefault="00EE1919" w:rsidP="00EE191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07EE6FE" w14:textId="5BA9DEFE" w:rsidR="00EE1919" w:rsidRPr="0091112F" w:rsidRDefault="00400E78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8934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,78</w:t>
            </w:r>
            <w:r w:rsidR="00CE23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1F703F2B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034247F" w14:textId="17186B1C" w:rsidR="00EE1919" w:rsidRPr="006639B9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10,189</w:t>
            </w:r>
          </w:p>
        </w:tc>
        <w:tc>
          <w:tcPr>
            <w:tcW w:w="236" w:type="dxa"/>
            <w:gridSpan w:val="2"/>
          </w:tcPr>
          <w:p w14:paraId="5B68F33D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64485E36" w14:textId="5B12997E" w:rsidR="00EE1919" w:rsidRPr="00512D4D" w:rsidRDefault="00927746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</w:t>
            </w:r>
            <w:r w:rsidR="00C07E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4753271E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C107A25" w14:textId="143FB203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7,250</w:t>
            </w:r>
          </w:p>
        </w:tc>
      </w:tr>
      <w:tr w:rsidR="00EE1919" w:rsidRPr="006639B9" w14:paraId="1DA90098" w14:textId="77777777" w:rsidTr="0091112F">
        <w:tc>
          <w:tcPr>
            <w:tcW w:w="3870" w:type="dxa"/>
          </w:tcPr>
          <w:p w14:paraId="27DC9344" w14:textId="77777777" w:rsidR="00EE1919" w:rsidRPr="006639B9" w:rsidRDefault="00EE1919" w:rsidP="00EE1919">
            <w:pPr>
              <w:pStyle w:val="affb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540A5C69" w14:textId="77777777" w:rsidR="00EE1919" w:rsidRPr="006639B9" w:rsidRDefault="00EE1919" w:rsidP="00EE191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C8817A4" w14:textId="694362AC" w:rsidR="00EE1919" w:rsidRPr="006639B9" w:rsidRDefault="00893411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236" w:type="dxa"/>
          </w:tcPr>
          <w:p w14:paraId="7BFFACD7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A96B223" w14:textId="726BCF36" w:rsidR="00EE1919" w:rsidRPr="006639B9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236" w:type="dxa"/>
            <w:gridSpan w:val="2"/>
          </w:tcPr>
          <w:p w14:paraId="223CB046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D4332D1" w14:textId="776ECDA4" w:rsidR="00EE1919" w:rsidRPr="00512D4D" w:rsidRDefault="003A6471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236" w:type="dxa"/>
          </w:tcPr>
          <w:p w14:paraId="6601370B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7A986E6" w14:textId="1C4AC43D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  <w:tr w:rsidR="00EE1919" w:rsidRPr="006639B9" w14:paraId="069E274A" w14:textId="77777777" w:rsidTr="0091112F">
        <w:tc>
          <w:tcPr>
            <w:tcW w:w="3870" w:type="dxa"/>
          </w:tcPr>
          <w:p w14:paraId="7788954A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36" w:type="dxa"/>
          </w:tcPr>
          <w:p w14:paraId="4DD4426D" w14:textId="77777777" w:rsidR="00EE1919" w:rsidRPr="006639B9" w:rsidRDefault="00EE1919" w:rsidP="00EE191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30523E4" w14:textId="0AC735EA" w:rsidR="00EE1919" w:rsidRPr="00693EF7" w:rsidRDefault="00893411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15,338</w:t>
            </w:r>
          </w:p>
        </w:tc>
        <w:tc>
          <w:tcPr>
            <w:tcW w:w="236" w:type="dxa"/>
          </w:tcPr>
          <w:p w14:paraId="573EC8EE" w14:textId="77777777" w:rsidR="00EE1919" w:rsidRPr="00693EF7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EAF29E8" w14:textId="7330E69A" w:rsidR="00EE1919" w:rsidRPr="003A7908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15,201</w:t>
            </w:r>
          </w:p>
        </w:tc>
        <w:tc>
          <w:tcPr>
            <w:tcW w:w="236" w:type="dxa"/>
            <w:gridSpan w:val="2"/>
          </w:tcPr>
          <w:p w14:paraId="40E75BC8" w14:textId="77777777" w:rsidR="00EE1919" w:rsidRPr="003A7908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6B8F1D5" w14:textId="515F42C8" w:rsidR="00EE1919" w:rsidRPr="00512D4D" w:rsidRDefault="003A6471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DA56DC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236" w:type="dxa"/>
          </w:tcPr>
          <w:p w14:paraId="00223A9F" w14:textId="77777777" w:rsidR="00EE1919" w:rsidRPr="00693EF7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C2F88C1" w14:textId="58827A10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15,201</w:t>
            </w:r>
          </w:p>
        </w:tc>
      </w:tr>
      <w:tr w:rsidR="00EE1919" w:rsidRPr="006639B9" w14:paraId="38A5E0E3" w14:textId="77777777" w:rsidTr="0091112F">
        <w:trPr>
          <w:trHeight w:val="154"/>
        </w:trPr>
        <w:tc>
          <w:tcPr>
            <w:tcW w:w="3870" w:type="dxa"/>
          </w:tcPr>
          <w:p w14:paraId="7C55F535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36" w:type="dxa"/>
          </w:tcPr>
          <w:p w14:paraId="08ACDC5B" w14:textId="77777777" w:rsidR="00EE1919" w:rsidRPr="006639B9" w:rsidRDefault="00EE1919" w:rsidP="00EE191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A8E4A53" w14:textId="2D24930E" w:rsidR="00EE1919" w:rsidRPr="00693EF7" w:rsidRDefault="00893411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615,430</w:t>
            </w:r>
          </w:p>
        </w:tc>
        <w:tc>
          <w:tcPr>
            <w:tcW w:w="236" w:type="dxa"/>
          </w:tcPr>
          <w:p w14:paraId="6FC645FD" w14:textId="77777777" w:rsidR="00EE1919" w:rsidRPr="004841DC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14:paraId="2477F412" w14:textId="7561541B" w:rsidR="00EE1919" w:rsidRPr="003A7908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801,107</w:t>
            </w:r>
          </w:p>
        </w:tc>
        <w:tc>
          <w:tcPr>
            <w:tcW w:w="236" w:type="dxa"/>
            <w:gridSpan w:val="2"/>
          </w:tcPr>
          <w:p w14:paraId="28DB2571" w14:textId="77777777" w:rsidR="00EE1919" w:rsidRPr="003A7908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A381DCA" w14:textId="02959E7E" w:rsidR="00EE1919" w:rsidRPr="00512D4D" w:rsidRDefault="0061502E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615,430</w:t>
            </w:r>
          </w:p>
        </w:tc>
        <w:tc>
          <w:tcPr>
            <w:tcW w:w="236" w:type="dxa"/>
          </w:tcPr>
          <w:p w14:paraId="55DBC1FF" w14:textId="77777777" w:rsidR="00EE1919" w:rsidRPr="003A7908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14:paraId="6AAE37F7" w14:textId="0CE675D3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801,107</w:t>
            </w:r>
          </w:p>
        </w:tc>
      </w:tr>
      <w:tr w:rsidR="00EE1919" w:rsidRPr="006639B9" w14:paraId="45E17A83" w14:textId="77777777" w:rsidTr="0091112F">
        <w:trPr>
          <w:trHeight w:val="154"/>
        </w:trPr>
        <w:tc>
          <w:tcPr>
            <w:tcW w:w="3870" w:type="dxa"/>
          </w:tcPr>
          <w:p w14:paraId="4EB13C5B" w14:textId="77777777" w:rsidR="00EE1919" w:rsidRPr="006639B9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236" w:type="dxa"/>
          </w:tcPr>
          <w:p w14:paraId="00654B60" w14:textId="77777777" w:rsidR="00EE1919" w:rsidRPr="006639B9" w:rsidRDefault="00EE1919" w:rsidP="00EE191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094CF5" w14:textId="5F764AE9" w:rsidR="00EE1919" w:rsidRPr="00693EF7" w:rsidRDefault="00893411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20" w:right="-112" w:firstLine="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</w:t>
            </w:r>
            <w:r w:rsidR="003077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64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  <w:r w:rsidR="005254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04DA3DDB" w14:textId="77777777" w:rsidR="00EE1919" w:rsidRPr="00693EF7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83BD2C" w14:textId="273C4303" w:rsidR="00EE1919" w:rsidRPr="003A7908" w:rsidRDefault="00EE1919" w:rsidP="00EE19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1,250,494</w:t>
            </w:r>
          </w:p>
        </w:tc>
        <w:tc>
          <w:tcPr>
            <w:tcW w:w="236" w:type="dxa"/>
            <w:gridSpan w:val="2"/>
          </w:tcPr>
          <w:p w14:paraId="2FFD06D2" w14:textId="77777777" w:rsidR="00EE1919" w:rsidRPr="003A7908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8FB64DB" w14:textId="43329332" w:rsidR="00EE1919" w:rsidRPr="00693EF7" w:rsidRDefault="00DB33EF" w:rsidP="00EE19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E708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</w:t>
            </w:r>
            <w:r w:rsidR="00F051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8B02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583</w:t>
            </w:r>
          </w:p>
        </w:tc>
        <w:tc>
          <w:tcPr>
            <w:tcW w:w="236" w:type="dxa"/>
          </w:tcPr>
          <w:p w14:paraId="7F58F2BB" w14:textId="77777777" w:rsidR="00EE1919" w:rsidRPr="00693EF7" w:rsidRDefault="00EE1919" w:rsidP="00EE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64F396" w14:textId="1F3A2432" w:rsidR="00EE1919" w:rsidRPr="006639B9" w:rsidRDefault="00EE1919" w:rsidP="00EE191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1,230,642</w:t>
            </w:r>
          </w:p>
        </w:tc>
      </w:tr>
      <w:tr w:rsidR="00E23652" w:rsidRPr="006639B9" w14:paraId="7AC0E8B7" w14:textId="77777777" w:rsidTr="0091112F">
        <w:tc>
          <w:tcPr>
            <w:tcW w:w="3870" w:type="dxa"/>
          </w:tcPr>
          <w:p w14:paraId="41AE5EA6" w14:textId="6DE0E815" w:rsidR="0093469A" w:rsidRPr="00802A93" w:rsidRDefault="0093469A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71CD43" w14:textId="77777777" w:rsidR="00E23652" w:rsidRPr="00802A93" w:rsidRDefault="00E23652" w:rsidP="00E2365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DDC5DB3" w14:textId="77777777" w:rsidR="00E23652" w:rsidRPr="00802A93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A039E7B" w14:textId="77777777" w:rsidR="00E23652" w:rsidRPr="00802A93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E3914D" w14:textId="77777777" w:rsidR="00E23652" w:rsidRPr="00802A93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04A0ECB" w14:textId="77777777" w:rsidR="00E23652" w:rsidRPr="00802A93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342630BA" w14:textId="77777777" w:rsidR="00E23652" w:rsidRPr="00802A93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8282524" w14:textId="77777777" w:rsidR="00E23652" w:rsidRPr="00802A93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725A892" w14:textId="77777777" w:rsidR="00E23652" w:rsidRPr="00802A93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23652" w:rsidRPr="006639B9" w14:paraId="6558DE9D" w14:textId="77777777" w:rsidTr="0091112F">
        <w:tc>
          <w:tcPr>
            <w:tcW w:w="3870" w:type="dxa"/>
          </w:tcPr>
          <w:p w14:paraId="52488A78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36" w:type="dxa"/>
          </w:tcPr>
          <w:p w14:paraId="43F504D8" w14:textId="77777777" w:rsidR="00E23652" w:rsidRPr="006639B9" w:rsidRDefault="00E23652" w:rsidP="00E2365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C7B7D9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4D074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E1DDD0F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AB69071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8D032F7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640077E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16C5DD6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23652" w:rsidRPr="006639B9" w14:paraId="446CD765" w14:textId="77777777" w:rsidTr="0091112F">
        <w:tc>
          <w:tcPr>
            <w:tcW w:w="3870" w:type="dxa"/>
          </w:tcPr>
          <w:p w14:paraId="1D612140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6" w:type="dxa"/>
          </w:tcPr>
          <w:p w14:paraId="32456386" w14:textId="77777777" w:rsidR="00E23652" w:rsidRPr="006639B9" w:rsidRDefault="00E23652" w:rsidP="00E23652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B07EC44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FFA559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F772D76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17D172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ECAEA7E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992A2B7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9791022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7194" w:rsidRPr="006639B9" w14:paraId="5374986A" w14:textId="77777777" w:rsidTr="0091112F">
        <w:tc>
          <w:tcPr>
            <w:tcW w:w="3870" w:type="dxa"/>
          </w:tcPr>
          <w:p w14:paraId="1E901EE0" w14:textId="77777777" w:rsidR="000C7194" w:rsidRPr="006639B9" w:rsidRDefault="000C7194" w:rsidP="000C7194">
            <w:pPr>
              <w:pStyle w:val="affb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19FD4168" w14:textId="77777777" w:rsidR="000C7194" w:rsidRPr="006639B9" w:rsidRDefault="000C7194" w:rsidP="000C71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3C2F7F1" w14:textId="3F8F09F7" w:rsidR="000C7194" w:rsidRPr="006639B9" w:rsidRDefault="00453D9F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210,62</w:t>
            </w:r>
            <w:r w:rsidR="004A6C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36" w:type="dxa"/>
          </w:tcPr>
          <w:p w14:paraId="09AEA522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C01AEE5" w14:textId="07182A6E" w:rsidR="000C7194" w:rsidRPr="006639B9" w:rsidRDefault="000C7194" w:rsidP="000C71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35,989</w:t>
            </w:r>
          </w:p>
        </w:tc>
        <w:tc>
          <w:tcPr>
            <w:tcW w:w="236" w:type="dxa"/>
            <w:gridSpan w:val="2"/>
          </w:tcPr>
          <w:p w14:paraId="379F3ABE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729D63A9" w14:textId="6136F50F" w:rsidR="000C7194" w:rsidRPr="006639B9" w:rsidRDefault="00035355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C742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5,184</w:t>
            </w:r>
          </w:p>
        </w:tc>
        <w:tc>
          <w:tcPr>
            <w:tcW w:w="236" w:type="dxa"/>
          </w:tcPr>
          <w:p w14:paraId="1B054607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45C494B" w14:textId="79A32DA5" w:rsidR="000C7194" w:rsidRPr="006639B9" w:rsidRDefault="000C7194" w:rsidP="000C71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30,036</w:t>
            </w:r>
          </w:p>
        </w:tc>
      </w:tr>
      <w:tr w:rsidR="000C7194" w:rsidRPr="006639B9" w14:paraId="2DDC288F" w14:textId="77777777" w:rsidTr="0091112F">
        <w:tc>
          <w:tcPr>
            <w:tcW w:w="3870" w:type="dxa"/>
          </w:tcPr>
          <w:p w14:paraId="3B07F000" w14:textId="77777777" w:rsidR="000C7194" w:rsidRPr="006639B9" w:rsidRDefault="000C7194" w:rsidP="000C7194">
            <w:pPr>
              <w:pStyle w:val="affb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A8F1381" w14:textId="77777777" w:rsidR="000C7194" w:rsidRPr="006639B9" w:rsidRDefault="000C7194" w:rsidP="000C71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DEC1E19" w14:textId="0645CD65" w:rsidR="000C7194" w:rsidRPr="006639B9" w:rsidRDefault="00B3035F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</w:t>
            </w:r>
            <w:r w:rsidR="00804F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438</w:t>
            </w:r>
          </w:p>
        </w:tc>
        <w:tc>
          <w:tcPr>
            <w:tcW w:w="236" w:type="dxa"/>
          </w:tcPr>
          <w:p w14:paraId="064B5D95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451CEF6" w14:textId="086D6A35" w:rsidR="000C7194" w:rsidRPr="006639B9" w:rsidRDefault="000C7194" w:rsidP="000C71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213,389</w:t>
            </w:r>
          </w:p>
        </w:tc>
        <w:tc>
          <w:tcPr>
            <w:tcW w:w="236" w:type="dxa"/>
            <w:gridSpan w:val="2"/>
          </w:tcPr>
          <w:p w14:paraId="217D5ED4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61ABABFA" w14:textId="3EE54234" w:rsidR="000C7194" w:rsidRPr="006639B9" w:rsidRDefault="00C74298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</w:t>
            </w:r>
            <w:r w:rsidR="00804F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438</w:t>
            </w:r>
          </w:p>
        </w:tc>
        <w:tc>
          <w:tcPr>
            <w:tcW w:w="236" w:type="dxa"/>
          </w:tcPr>
          <w:p w14:paraId="11F1822B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91B781F" w14:textId="1D27AAB6" w:rsidR="000C7194" w:rsidRPr="006639B9" w:rsidRDefault="000C7194" w:rsidP="000C71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213,389</w:t>
            </w:r>
          </w:p>
        </w:tc>
      </w:tr>
      <w:tr w:rsidR="000C7194" w:rsidRPr="006639B9" w14:paraId="290DCE6D" w14:textId="77777777" w:rsidTr="0091112F">
        <w:tc>
          <w:tcPr>
            <w:tcW w:w="3870" w:type="dxa"/>
          </w:tcPr>
          <w:p w14:paraId="720CD3FB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712D42CF" w14:textId="77777777" w:rsidR="000C7194" w:rsidRPr="006639B9" w:rsidRDefault="000C7194" w:rsidP="000C71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068FE80" w14:textId="29FD8AAA" w:rsidR="000C7194" w:rsidRPr="00C91D63" w:rsidRDefault="00B3035F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86,405</w:t>
            </w:r>
          </w:p>
        </w:tc>
        <w:tc>
          <w:tcPr>
            <w:tcW w:w="236" w:type="dxa"/>
          </w:tcPr>
          <w:p w14:paraId="06F865B8" w14:textId="77777777" w:rsidR="000C7194" w:rsidRPr="00C91D63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2630902" w14:textId="7F300E53" w:rsidR="000C7194" w:rsidRPr="00C91D63" w:rsidRDefault="000C7194" w:rsidP="000C71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89,783</w:t>
            </w:r>
          </w:p>
        </w:tc>
        <w:tc>
          <w:tcPr>
            <w:tcW w:w="236" w:type="dxa"/>
            <w:gridSpan w:val="2"/>
          </w:tcPr>
          <w:p w14:paraId="2C5D37F1" w14:textId="77777777" w:rsidR="000C7194" w:rsidRPr="00C91D63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37E475" w14:textId="2621E39B" w:rsidR="000C7194" w:rsidRPr="00C91D63" w:rsidRDefault="00267A01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86,405</w:t>
            </w:r>
          </w:p>
        </w:tc>
        <w:tc>
          <w:tcPr>
            <w:tcW w:w="236" w:type="dxa"/>
          </w:tcPr>
          <w:p w14:paraId="6E44270E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9B3A06" w14:textId="6CF488FB" w:rsidR="000C7194" w:rsidRPr="006639B9" w:rsidRDefault="000C7194" w:rsidP="000C71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89,783</w:t>
            </w:r>
          </w:p>
        </w:tc>
      </w:tr>
      <w:tr w:rsidR="000C7194" w:rsidRPr="006639B9" w14:paraId="2F9337B0" w14:textId="77777777" w:rsidTr="0091112F">
        <w:tc>
          <w:tcPr>
            <w:tcW w:w="3870" w:type="dxa"/>
          </w:tcPr>
          <w:p w14:paraId="11B4E1B3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6343490C" w14:textId="77777777" w:rsidR="000C7194" w:rsidRPr="006639B9" w:rsidRDefault="000C7194" w:rsidP="000C71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75633F8" w14:textId="0CAAFD5F" w:rsidR="000C7194" w:rsidRPr="00C91D63" w:rsidRDefault="002524A5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150,000</w:t>
            </w:r>
          </w:p>
        </w:tc>
        <w:tc>
          <w:tcPr>
            <w:tcW w:w="236" w:type="dxa"/>
          </w:tcPr>
          <w:p w14:paraId="31146612" w14:textId="77777777" w:rsidR="000C7194" w:rsidRPr="00C91D63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69C841F" w14:textId="010979D4" w:rsidR="000C7194" w:rsidRPr="00C91D63" w:rsidRDefault="000C7194" w:rsidP="000C71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D859351" w14:textId="77777777" w:rsidR="000C7194" w:rsidRPr="00C91D63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38718695" w14:textId="53640B18" w:rsidR="000C7194" w:rsidRPr="00C91D63" w:rsidRDefault="00267A01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150,000</w:t>
            </w:r>
          </w:p>
        </w:tc>
        <w:tc>
          <w:tcPr>
            <w:tcW w:w="236" w:type="dxa"/>
          </w:tcPr>
          <w:p w14:paraId="7644DB37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A9ACC0F" w14:textId="08428609" w:rsidR="000C7194" w:rsidRPr="006639B9" w:rsidRDefault="000C7194" w:rsidP="000C71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C7194" w:rsidRPr="006639B9" w14:paraId="0BF48463" w14:textId="77777777" w:rsidTr="0091112F">
        <w:tc>
          <w:tcPr>
            <w:tcW w:w="3870" w:type="dxa"/>
          </w:tcPr>
          <w:p w14:paraId="3DCC256B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236" w:type="dxa"/>
          </w:tcPr>
          <w:p w14:paraId="5BC4427A" w14:textId="77777777" w:rsidR="000C7194" w:rsidRPr="006639B9" w:rsidRDefault="000C7194" w:rsidP="000C71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3371C89" w14:textId="6294F378" w:rsidR="000C7194" w:rsidRPr="006639B9" w:rsidRDefault="002524A5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8,123</w:t>
            </w:r>
          </w:p>
        </w:tc>
        <w:tc>
          <w:tcPr>
            <w:tcW w:w="236" w:type="dxa"/>
          </w:tcPr>
          <w:p w14:paraId="444E81EB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2DAFF86" w14:textId="2B8B790D" w:rsidR="000C7194" w:rsidRPr="006639B9" w:rsidRDefault="000C7194" w:rsidP="000C71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26,632</w:t>
            </w:r>
          </w:p>
        </w:tc>
        <w:tc>
          <w:tcPr>
            <w:tcW w:w="236" w:type="dxa"/>
            <w:gridSpan w:val="2"/>
          </w:tcPr>
          <w:p w14:paraId="76896169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6B0005" w14:textId="7C29ACAA" w:rsidR="000C7194" w:rsidRPr="006639B9" w:rsidRDefault="00F74AC0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8,123</w:t>
            </w:r>
          </w:p>
        </w:tc>
        <w:tc>
          <w:tcPr>
            <w:tcW w:w="236" w:type="dxa"/>
          </w:tcPr>
          <w:p w14:paraId="16EC717F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7CAD907" w14:textId="1674973C" w:rsidR="000C7194" w:rsidRPr="006639B9" w:rsidRDefault="000C7194" w:rsidP="000C71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26,632</w:t>
            </w:r>
          </w:p>
        </w:tc>
      </w:tr>
      <w:tr w:rsidR="000C7194" w:rsidRPr="006639B9" w14:paraId="730279D4" w14:textId="77777777" w:rsidTr="0091112F">
        <w:tc>
          <w:tcPr>
            <w:tcW w:w="3870" w:type="dxa"/>
          </w:tcPr>
          <w:p w14:paraId="3E878F33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236" w:type="dxa"/>
          </w:tcPr>
          <w:p w14:paraId="718D6B12" w14:textId="77777777" w:rsidR="000C7194" w:rsidRPr="006639B9" w:rsidRDefault="000C7194" w:rsidP="000C71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9517FAF" w14:textId="65D1E58D" w:rsidR="000C7194" w:rsidRPr="006639B9" w:rsidRDefault="002524A5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1,76</w:t>
            </w:r>
            <w:r w:rsidR="00546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269C3704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1F75125" w14:textId="0CE199B1" w:rsidR="000C7194" w:rsidRPr="006639B9" w:rsidRDefault="000C7194" w:rsidP="000C71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3,333</w:t>
            </w:r>
          </w:p>
        </w:tc>
        <w:tc>
          <w:tcPr>
            <w:tcW w:w="236" w:type="dxa"/>
            <w:gridSpan w:val="2"/>
          </w:tcPr>
          <w:p w14:paraId="17F0D73A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D7D9D4C" w14:textId="40602C5D" w:rsidR="000C7194" w:rsidRPr="006639B9" w:rsidRDefault="00DC6865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1,76</w:t>
            </w:r>
            <w:r w:rsidR="005462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</w:tcPr>
          <w:p w14:paraId="27081C31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D2E4463" w14:textId="0C93F972" w:rsidR="000C7194" w:rsidRPr="006639B9" w:rsidRDefault="000C7194" w:rsidP="000C71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3,333</w:t>
            </w:r>
          </w:p>
        </w:tc>
      </w:tr>
      <w:tr w:rsidR="000C7194" w:rsidRPr="006639B9" w14:paraId="199A76E9" w14:textId="77777777" w:rsidTr="0091112F">
        <w:tc>
          <w:tcPr>
            <w:tcW w:w="3870" w:type="dxa"/>
          </w:tcPr>
          <w:p w14:paraId="4108C190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236" w:type="dxa"/>
          </w:tcPr>
          <w:p w14:paraId="07F67B6C" w14:textId="77777777" w:rsidR="000C7194" w:rsidRPr="006639B9" w:rsidRDefault="000C7194" w:rsidP="000C7194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98400" w14:textId="4492B2F8" w:rsidR="000C7194" w:rsidRPr="006639B9" w:rsidRDefault="002524A5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670,</w:t>
            </w:r>
            <w:r w:rsidR="00D8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  <w:r w:rsidR="00546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A79BC75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FA0C7" w14:textId="1F6BFDA5" w:rsidR="000C7194" w:rsidRPr="006639B9" w:rsidRDefault="000C7194" w:rsidP="000C71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369,126</w:t>
            </w:r>
          </w:p>
        </w:tc>
        <w:tc>
          <w:tcPr>
            <w:tcW w:w="236" w:type="dxa"/>
            <w:gridSpan w:val="2"/>
          </w:tcPr>
          <w:p w14:paraId="0307EF0D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A89D5" w14:textId="4AE89D00" w:rsidR="000C7194" w:rsidRPr="006639B9" w:rsidRDefault="00DC6865" w:rsidP="000C7194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664,</w:t>
            </w:r>
            <w:r w:rsidR="001C265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</w:t>
            </w:r>
            <w:r w:rsidR="00546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</w:tcPr>
          <w:p w14:paraId="2C368E7E" w14:textId="77777777" w:rsidR="000C7194" w:rsidRPr="006639B9" w:rsidRDefault="000C7194" w:rsidP="000C7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547A6" w14:textId="4532F6D4" w:rsidR="000C7194" w:rsidRPr="006639B9" w:rsidRDefault="000C7194" w:rsidP="000C719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363,173</w:t>
            </w:r>
          </w:p>
        </w:tc>
      </w:tr>
    </w:tbl>
    <w:p w14:paraId="1AA2592B" w14:textId="77777777" w:rsidR="00A3191F" w:rsidRDefault="00A3191F" w:rsidP="009218D8">
      <w:pPr>
        <w:tabs>
          <w:tab w:val="clear" w:pos="454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CC809A2" w14:textId="77777777" w:rsidR="00DB4605" w:rsidRDefault="00DB4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58EE0B6" w14:textId="6E361B73" w:rsidR="008917EE" w:rsidRPr="008917EE" w:rsidRDefault="008917EE" w:rsidP="00DB4605">
      <w:pPr>
        <w:tabs>
          <w:tab w:val="clear" w:pos="227"/>
          <w:tab w:val="clear" w:pos="454"/>
          <w:tab w:val="clear" w:pos="680"/>
          <w:tab w:val="clear" w:pos="907"/>
        </w:tabs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17EE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หุ้นกู้</w:t>
      </w:r>
    </w:p>
    <w:p w14:paraId="07482203" w14:textId="77777777" w:rsidR="008917EE" w:rsidRDefault="008917EE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63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990"/>
        <w:gridCol w:w="259"/>
        <w:gridCol w:w="1001"/>
        <w:gridCol w:w="260"/>
        <w:gridCol w:w="1000"/>
        <w:gridCol w:w="260"/>
        <w:gridCol w:w="1000"/>
      </w:tblGrid>
      <w:tr w:rsidR="00930B0C" w:rsidRPr="003A3A7C" w14:paraId="4F335046" w14:textId="77777777" w:rsidTr="00930B0C">
        <w:trPr>
          <w:trHeight w:val="415"/>
          <w:tblHeader/>
        </w:trPr>
        <w:tc>
          <w:tcPr>
            <w:tcW w:w="4590" w:type="dxa"/>
            <w:shd w:val="clear" w:color="auto" w:fill="auto"/>
          </w:tcPr>
          <w:p w14:paraId="110CAD75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671581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3B0D1F3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3A3A7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0" w:type="dxa"/>
            <w:shd w:val="clear" w:color="auto" w:fill="auto"/>
          </w:tcPr>
          <w:p w14:paraId="71733A2E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</w:tcPr>
          <w:p w14:paraId="6C8BEDEB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981" w:rsidRPr="003A3A7C" w14:paraId="3DADD1B1" w14:textId="77777777" w:rsidTr="00930B0C">
        <w:trPr>
          <w:trHeight w:val="401"/>
          <w:tblHeader/>
        </w:trPr>
        <w:tc>
          <w:tcPr>
            <w:tcW w:w="4590" w:type="dxa"/>
            <w:shd w:val="clear" w:color="auto" w:fill="auto"/>
          </w:tcPr>
          <w:p w14:paraId="5418C859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CAE954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66240A" w14:textId="66C706C1" w:rsidR="00166981" w:rsidRPr="003A3A7C" w:rsidRDefault="00EB2E08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2E08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59" w:type="dxa"/>
            <w:shd w:val="clear" w:color="auto" w:fill="auto"/>
          </w:tcPr>
          <w:p w14:paraId="3D817C62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B8D92E5" w14:textId="7AEACE2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0" w:type="dxa"/>
            <w:shd w:val="clear" w:color="auto" w:fill="auto"/>
          </w:tcPr>
          <w:p w14:paraId="7149261E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E483F51" w14:textId="1156F24E" w:rsidR="00166981" w:rsidRPr="003A3A7C" w:rsidRDefault="00EB2E08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2E08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60" w:type="dxa"/>
            <w:shd w:val="clear" w:color="auto" w:fill="auto"/>
          </w:tcPr>
          <w:p w14:paraId="54B1C7FD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3520C47" w14:textId="6E8D765F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66981" w:rsidRPr="003A3A7C" w14:paraId="1E4179CC" w14:textId="77777777" w:rsidTr="00930B0C">
        <w:trPr>
          <w:trHeight w:val="401"/>
          <w:tblHeader/>
        </w:trPr>
        <w:tc>
          <w:tcPr>
            <w:tcW w:w="4590" w:type="dxa"/>
            <w:shd w:val="clear" w:color="auto" w:fill="auto"/>
          </w:tcPr>
          <w:p w14:paraId="7E9B69AA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318F9A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5ECFB4" w14:textId="1A04F706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2E0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9" w:type="dxa"/>
            <w:shd w:val="clear" w:color="auto" w:fill="auto"/>
          </w:tcPr>
          <w:p w14:paraId="7B52EE2D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788209F" w14:textId="569A30DB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2E0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7C58395E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F9DC189" w14:textId="67865EDC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2E0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14:paraId="42167E4F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3F878DC" w14:textId="6B4C855D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2E0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66981" w:rsidRPr="003A3A7C" w14:paraId="14E97511" w14:textId="77777777" w:rsidTr="00930B0C">
        <w:trPr>
          <w:trHeight w:val="387"/>
          <w:tblHeader/>
        </w:trPr>
        <w:tc>
          <w:tcPr>
            <w:tcW w:w="4590" w:type="dxa"/>
            <w:shd w:val="clear" w:color="auto" w:fill="auto"/>
          </w:tcPr>
          <w:p w14:paraId="50EA53E9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A1F274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7DF19B2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6981" w:rsidRPr="003A3A7C" w14:paraId="2C1717E2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5B3CD7E1" w14:textId="77777777" w:rsidR="00166981" w:rsidRPr="009F5C71" w:rsidRDefault="00166981" w:rsidP="0016698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1)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หุ้นกู้ระยะยาว ประเภทไม่ด้อยสิทธิและไม่มีหลักประกัน</w:t>
            </w:r>
          </w:p>
          <w:p w14:paraId="42D0F99D" w14:textId="77777777" w:rsidR="00166981" w:rsidRPr="009F5C71" w:rsidRDefault="00166981" w:rsidP="0016698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1.1)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จำนวน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545,300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1,000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บาท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6.75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ต่อปี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ชำระดอกเบี้ยทุก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เดือน มีอายุ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2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ปี ครบกำหนดไถ่ถอนในเดือนกุมภาพันธ์ </w:t>
            </w:r>
            <w:r w:rsidRPr="009F5C7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  <w:p w14:paraId="52B3997A" w14:textId="77777777" w:rsidR="0030134A" w:rsidRDefault="00166981" w:rsidP="0016698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โดยเมื่อวันที่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กุมภาพันธ์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2564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</w:t>
            </w:r>
            <w:r w:rsidRPr="009F5C7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การไถ่ถอนหุ้นกู้โดยขยายเวลาครบกำหนดไถ่ถอนจาก</w:t>
            </w:r>
            <w:r w:rsidRPr="009F5C71">
              <w:rPr>
                <w:rFonts w:asciiTheme="majorBidi" w:hAnsiTheme="majorBidi"/>
                <w:color w:val="000000"/>
                <w:spacing w:val="-8"/>
                <w:sz w:val="28"/>
                <w:szCs w:val="28"/>
                <w:cs/>
              </w:rPr>
              <w:t>เดิม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วันที่ 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</w:rPr>
              <w:t>22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กุมภาพันธ์ 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</w:rPr>
              <w:t>2564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เป็นการทยอยจ่าย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ครั้งและเปลี่ยนแปลงอัตราดอกเบี้ยเป็นร้อยละ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7.5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ต่อปี</w:t>
            </w:r>
            <w:r w:rsidR="009F5C71" w:rsidRPr="009F5C7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4832B040" w14:textId="4D30582D" w:rsidR="00166981" w:rsidRPr="009F5C71" w:rsidRDefault="009F5C71" w:rsidP="0016698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F5C7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ต่อมาในวันที่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ที่ประชุมผู้ถือหุ้นกู้มีมติอนุมัติการเปลี่ยนแปลงเงื่อนไขการไถ่ถอน</w:t>
            </w:r>
            <w:r w:rsidRPr="009F5C71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หุ้นกู้โดยขยายเวลาครบกำหนดไถ่ถอนจาก</w:t>
            </w:r>
            <w:r w:rsidRPr="009F5C71">
              <w:rPr>
                <w:rFonts w:asciiTheme="majorBidi" w:hAnsiTheme="majorBidi"/>
                <w:color w:val="000000"/>
                <w:spacing w:val="-8"/>
                <w:sz w:val="28"/>
                <w:szCs w:val="28"/>
                <w:cs/>
              </w:rPr>
              <w:t>เดิม</w:t>
            </w:r>
            <w:r w:rsidRPr="009F5C7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วันที่ </w:t>
            </w:r>
            <w:r w:rsidRPr="009F5C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22 </w:t>
            </w:r>
            <w:r w:rsidRPr="009F5C7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พฤศจิกายน </w:t>
            </w:r>
            <w:r w:rsidRPr="009F5C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  <w:r w:rsidRPr="009F5C7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เป็นทยอยจ่าย</w:t>
            </w:r>
            <w:r w:rsidRPr="009F5C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8 </w:t>
            </w:r>
            <w:r w:rsidRPr="009F5C7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ครั้ง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และเปลี่ยนแปลงอัตราดอกเบี้ยเป็นร้อยละ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7.75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ต่อปี</w:t>
            </w:r>
          </w:p>
          <w:p w14:paraId="5E6CEA84" w14:textId="77777777" w:rsidR="0030134A" w:rsidRDefault="0030134A" w:rsidP="0016698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  <w:p w14:paraId="5BA05519" w14:textId="0AA45C13" w:rsidR="00166981" w:rsidRPr="009F5C71" w:rsidRDefault="00166981" w:rsidP="0016698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การทยอยชำระคืนเงินต้นจำนวน </w:t>
            </w:r>
            <w:r w:rsidR="009F5C71"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ครั้ง มีดังนี้</w:t>
            </w:r>
          </w:p>
          <w:p w14:paraId="30ED95B8" w14:textId="5BB4B3D6" w:rsidR="00166981" w:rsidRPr="009F5C71" w:rsidRDefault="00166981" w:rsidP="0016698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2595946E" w14:textId="31CAC436" w:rsidR="00166981" w:rsidRPr="009F5C71" w:rsidRDefault="00166981" w:rsidP="00A779C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right="-18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</w:t>
            </w:r>
            <w:r w:rsid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</w:t>
            </w:r>
          </w:p>
          <w:p w14:paraId="766BF89B" w14:textId="3DFC8F40" w:rsidR="00166981" w:rsidRPr="009F5C71" w:rsidRDefault="00166981" w:rsidP="0016698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0386D23C" w14:textId="77777777" w:rsidR="00166981" w:rsidRPr="009F5C71" w:rsidRDefault="00166981" w:rsidP="0016698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พฤศจิกายน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F5C71"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C71"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1D4F88BD" w14:textId="668DDE4E" w:rsidR="009F5C71" w:rsidRPr="009F5C71" w:rsidRDefault="009F5C71" w:rsidP="009F5C7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F5C7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0F3D8046" w14:textId="76CAF0AE" w:rsidR="009F5C71" w:rsidRPr="009F5C71" w:rsidRDefault="009F5C71" w:rsidP="0072700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456EA717" w14:textId="0087381E" w:rsidR="009F5C71" w:rsidRPr="009F5C71" w:rsidRDefault="009F5C71" w:rsidP="009F5C7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lastRenderedPageBreak/>
              <w:t xml:space="preserve">-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272D3870" w14:textId="66AAD63A" w:rsidR="009F5C71" w:rsidRPr="009F5C71" w:rsidRDefault="009F5C71" w:rsidP="009F5C7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9F5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8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พฤศจิกายน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9F5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C71">
              <w:rPr>
                <w:rFonts w:asciiTheme="majorBidi" w:hAnsiTheme="majorBidi" w:cstheme="majorBidi"/>
                <w:sz w:val="28"/>
                <w:szCs w:val="28"/>
              </w:rPr>
              <w:t xml:space="preserve">65 </w:t>
            </w:r>
            <w:r w:rsidRPr="009F5C7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0CDAEA58" w14:textId="77777777" w:rsidR="00166981" w:rsidRPr="003A3A7C" w:rsidRDefault="00166981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5CFAA6" w14:textId="77777777" w:rsidR="00166981" w:rsidRPr="003A3A7C" w:rsidRDefault="00166981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1B08937D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30EEC71" w14:textId="77777777" w:rsidR="00166981" w:rsidRPr="003A3A7C" w:rsidRDefault="00166981" w:rsidP="0016698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5E917035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C8A9433" w14:textId="77777777" w:rsidR="00166981" w:rsidRPr="003A3A7C" w:rsidRDefault="00166981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3B640E11" w14:textId="77777777" w:rsidR="00166981" w:rsidRPr="003A3A7C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87C7C18" w14:textId="77777777" w:rsidR="00166981" w:rsidRPr="003A3A7C" w:rsidRDefault="00166981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AB156FF" w14:textId="77777777" w:rsidR="00166981" w:rsidRPr="003A3A7C" w:rsidRDefault="00166981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6349E7" w14:textId="77777777" w:rsidR="00166981" w:rsidRPr="003A3A7C" w:rsidRDefault="00166981" w:rsidP="00166981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003F1" w:rsidRPr="003A3A7C" w14:paraId="1E459C7A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296B416E" w14:textId="77777777" w:rsidR="009003F1" w:rsidRDefault="009003F1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lastRenderedPageBreak/>
              <w:t xml:space="preserve">  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  <w:p w14:paraId="0CFC0169" w14:textId="0404061D" w:rsidR="007C2928" w:rsidRPr="002D6C6B" w:rsidRDefault="007C2928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CED77C" w14:textId="77777777" w:rsidR="009003F1" w:rsidRPr="003A3A7C" w:rsidRDefault="009003F1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2D8EAF" w14:textId="1A0BEF0E" w:rsidR="009003F1" w:rsidRPr="003A3A7C" w:rsidRDefault="005B0C1E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408,822</w:t>
            </w:r>
          </w:p>
        </w:tc>
        <w:tc>
          <w:tcPr>
            <w:tcW w:w="259" w:type="dxa"/>
            <w:shd w:val="clear" w:color="auto" w:fill="auto"/>
          </w:tcPr>
          <w:p w14:paraId="6AC792DC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559E01C" w14:textId="22C9EF01" w:rsidR="009003F1" w:rsidRPr="003A3A7C" w:rsidRDefault="004056D7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435,980</w:t>
            </w:r>
          </w:p>
        </w:tc>
        <w:tc>
          <w:tcPr>
            <w:tcW w:w="260" w:type="dxa"/>
            <w:shd w:val="clear" w:color="auto" w:fill="auto"/>
          </w:tcPr>
          <w:p w14:paraId="63F75215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214ED83" w14:textId="3086D588" w:rsidR="009003F1" w:rsidRPr="003A3A7C" w:rsidRDefault="005B0C1E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408,822</w:t>
            </w:r>
          </w:p>
        </w:tc>
        <w:tc>
          <w:tcPr>
            <w:tcW w:w="260" w:type="dxa"/>
            <w:shd w:val="clear" w:color="auto" w:fill="auto"/>
          </w:tcPr>
          <w:p w14:paraId="17E87410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BB94980" w14:textId="186D0976" w:rsidR="009003F1" w:rsidRPr="003A3A7C" w:rsidRDefault="004056D7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435,980</w:t>
            </w:r>
          </w:p>
        </w:tc>
      </w:tr>
      <w:tr w:rsidR="009003F1" w:rsidRPr="003A3A7C" w14:paraId="4343D533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22C3ABC3" w14:textId="77777777" w:rsidR="007C2928" w:rsidRDefault="009003F1" w:rsidP="00B1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1.2) 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จำนวน 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หน่วย มูลค่าที่ตราไว้หน่วยละ 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บาท อัตราดอกเบี้ยคงที่ร้อยละ 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ต่อปี ชำระดอกเบี้ยทุก 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ครบกำหนดไถ่ถอนในเดือนตุลาคม 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โดยเมื่อวันที่ 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สิงหาคม 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Pr="00B1077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ที่ประชุมผู้ถือหุ้นกู้มีมติอนุมัติการเปลี่ยนแปลงเงื่อนไขการไถ่ถอนหุ้นกู้โดยขยายเวลาครบกำหนดไถ่ถอนจากเดิม วันที่ 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ตุลาคม 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เป็นการทยอยจ่าย 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ครั้งและเปลี่ยนแปลงอัตราดอกเบี้ยเป็นร้อยละ 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7.5</w:t>
            </w:r>
            <w:r w:rsidRPr="00B107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ต่อปี</w:t>
            </w:r>
            <w:r w:rsidR="00B10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2C285535" w14:textId="28B42A33" w:rsidR="00B1077D" w:rsidRDefault="00B1077D" w:rsidP="00B1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147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ต่อมาในวันที่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6FCC" w:rsidRPr="0026147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14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6FCC"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าคม </w:t>
            </w:r>
            <w:r w:rsidRPr="0026147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76FCC" w:rsidRPr="002614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614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ที่ประชุมผู้ถือหุ้นกู้มีมติอนุมัติการเปลี่ยนแปลงเงื่อนไขการไถ่ถอน</w:t>
            </w: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หุ้นกู้โดยขยายเวลาครบกำหนดไถ่ถอนจากเดิม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6B1474" w:rsidRPr="00261470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="006B1474"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 w:rsidRPr="0026147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B1474" w:rsidRPr="002614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เป็นทยอยจ่าย</w:t>
            </w:r>
            <w:r w:rsidRPr="00261470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ครั้ง</w:t>
            </w: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และเปลี่ยนแปลงอัตราดอกเบี้ยเป็นร้อยละ </w:t>
            </w: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7.75 </w:t>
            </w: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ต่อปี</w:t>
            </w:r>
          </w:p>
          <w:p w14:paraId="33562A60" w14:textId="77777777" w:rsidR="007C2928" w:rsidRPr="00261470" w:rsidRDefault="007C2928" w:rsidP="00B1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  <w:p w14:paraId="225990AC" w14:textId="75F2AFD3" w:rsidR="00B1077D" w:rsidRPr="00261470" w:rsidRDefault="00B1077D" w:rsidP="00B1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147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การทยอยชำระคืนเงินต้นจำนวน </w:t>
            </w:r>
            <w:r w:rsidR="0053693B" w:rsidRPr="00261470">
              <w:rPr>
                <w:rFonts w:asciiTheme="majorBidi" w:hAnsiTheme="majorBidi"/>
                <w:color w:val="000000"/>
                <w:sz w:val="28"/>
                <w:szCs w:val="28"/>
              </w:rPr>
              <w:t>6</w:t>
            </w:r>
            <w:r w:rsidRPr="0026147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ครั้ง มีดังนี้</w:t>
            </w:r>
          </w:p>
          <w:p w14:paraId="610FD5B9" w14:textId="79E3B552" w:rsidR="00B1077D" w:rsidRPr="00261470" w:rsidRDefault="00B1077D" w:rsidP="00B1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55741" w:rsidRPr="0026147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37645"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ตุลาคม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F5CDB" w:rsidRPr="002614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3786FFBC" w14:textId="3537DD92" w:rsidR="00B1077D" w:rsidRPr="00261470" w:rsidRDefault="009003F1" w:rsidP="00B1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right="-18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ครั้งที่ 2 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ในวันที่ </w:t>
            </w:r>
            <w:r w:rsidR="00DC090B" w:rsidRPr="0026147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1077D"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F5CDB"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 w:rsidR="00B1077D"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1077D" w:rsidRPr="0026147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F5CDB" w:rsidRPr="002614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1077D"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1077D"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="00B1077D"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1077D" w:rsidRPr="002614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1077D"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1077D"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510DADDB" w14:textId="6D51D211" w:rsidR="00B1077D" w:rsidRPr="00261470" w:rsidRDefault="00B1077D" w:rsidP="00B1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C090B" w:rsidRPr="0026147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F5CDB"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กรกฎาคม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F5CDB" w:rsidRPr="002614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14D38D3E" w14:textId="41893D83" w:rsidR="00B1077D" w:rsidRPr="00261470" w:rsidRDefault="00B1077D" w:rsidP="00B1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 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C090B" w:rsidRPr="0026147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F5CDB"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ตุลาคม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F5CDB" w:rsidRPr="0026147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12DE3F78" w14:textId="4EA88236" w:rsidR="00B1077D" w:rsidRPr="00261470" w:rsidRDefault="00B1077D" w:rsidP="00B1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6147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26147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C090B" w:rsidRPr="0026147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F5CDB"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F5CDB" w:rsidRPr="002614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003F1"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ในอัตราร้อยละ </w:t>
            </w:r>
            <w:r w:rsidRPr="002614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0C478423" w14:textId="439AF3BD" w:rsidR="009003F1" w:rsidRPr="002D6C6B" w:rsidRDefault="00B1077D" w:rsidP="00B1077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lastRenderedPageBreak/>
              <w:t xml:space="preserve">- </w:t>
            </w: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26147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C090B" w:rsidRPr="0026147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4470D"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F5CDB" w:rsidRPr="002614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14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4470D" w:rsidRPr="0026147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003F1" w:rsidRPr="002614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2EA4E7B1" w14:textId="77777777" w:rsidR="009003F1" w:rsidRPr="003A3A7C" w:rsidRDefault="009003F1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5934E4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044EBC2A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B95469C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8C2C716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35C467F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7609561E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F39B0E3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81A5D" w:rsidRPr="003A3A7C" w14:paraId="4EA8355E" w14:textId="77777777" w:rsidTr="00930B0C">
        <w:trPr>
          <w:trHeight w:val="380"/>
        </w:trPr>
        <w:tc>
          <w:tcPr>
            <w:tcW w:w="4590" w:type="dxa"/>
            <w:shd w:val="clear" w:color="auto" w:fill="auto"/>
          </w:tcPr>
          <w:p w14:paraId="56708004" w14:textId="2CFD2507" w:rsidR="00981A5D" w:rsidRPr="002D6C6B" w:rsidRDefault="00981A5D" w:rsidP="00981A5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lastRenderedPageBreak/>
              <w:t xml:space="preserve">  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34EC0B92" w14:textId="77777777" w:rsidR="00981A5D" w:rsidRPr="003A3A7C" w:rsidRDefault="00981A5D" w:rsidP="00981A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84AC04" w14:textId="74DCC5ED" w:rsidR="00981A5D" w:rsidRDefault="00A82408" w:rsidP="00981A5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60,000</w:t>
            </w:r>
          </w:p>
        </w:tc>
        <w:tc>
          <w:tcPr>
            <w:tcW w:w="259" w:type="dxa"/>
            <w:shd w:val="clear" w:color="auto" w:fill="auto"/>
          </w:tcPr>
          <w:p w14:paraId="22C7F656" w14:textId="77777777" w:rsidR="00981A5D" w:rsidRPr="003A3A7C" w:rsidRDefault="00981A5D" w:rsidP="0098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6C4215C2" w14:textId="66278FA1" w:rsidR="00981A5D" w:rsidRDefault="00981A5D" w:rsidP="00981A5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0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60" w:type="dxa"/>
            <w:shd w:val="clear" w:color="auto" w:fill="auto"/>
          </w:tcPr>
          <w:p w14:paraId="3E49AF7C" w14:textId="77777777" w:rsidR="00981A5D" w:rsidRPr="003A3A7C" w:rsidRDefault="00981A5D" w:rsidP="0098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BDDF334" w14:textId="40E7FB73" w:rsidR="00981A5D" w:rsidRDefault="009B2049" w:rsidP="00981A5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60,000</w:t>
            </w:r>
          </w:p>
        </w:tc>
        <w:tc>
          <w:tcPr>
            <w:tcW w:w="260" w:type="dxa"/>
            <w:shd w:val="clear" w:color="auto" w:fill="auto"/>
          </w:tcPr>
          <w:p w14:paraId="7CC7CC7B" w14:textId="77777777" w:rsidR="00981A5D" w:rsidRPr="003A3A7C" w:rsidRDefault="00981A5D" w:rsidP="0098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7FC8C89" w14:textId="29557B69" w:rsidR="00981A5D" w:rsidRDefault="00981A5D" w:rsidP="00981A5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0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</w:tr>
      <w:tr w:rsidR="00981A5D" w:rsidRPr="003A3A7C" w14:paraId="683D7CBF" w14:textId="77777777" w:rsidTr="00930B0C">
        <w:trPr>
          <w:trHeight w:val="380"/>
        </w:trPr>
        <w:tc>
          <w:tcPr>
            <w:tcW w:w="4590" w:type="dxa"/>
            <w:shd w:val="clear" w:color="auto" w:fill="auto"/>
          </w:tcPr>
          <w:p w14:paraId="0F8235A9" w14:textId="77777777" w:rsidR="00981A5D" w:rsidRDefault="00981A5D" w:rsidP="00981A5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ส่วนที่ไม่หมุนเวียน</w:t>
            </w:r>
          </w:p>
          <w:p w14:paraId="5A40B28E" w14:textId="50C77938" w:rsidR="007C2928" w:rsidRPr="002D6C6B" w:rsidRDefault="007C2928" w:rsidP="00981A5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0ECE7E" w14:textId="77777777" w:rsidR="00981A5D" w:rsidRPr="003A3A7C" w:rsidRDefault="00981A5D" w:rsidP="00981A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14C0F7" w14:textId="43B4AAAF" w:rsidR="00981A5D" w:rsidRPr="003A3A7C" w:rsidRDefault="009B2049" w:rsidP="00981A5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150,000</w:t>
            </w:r>
          </w:p>
        </w:tc>
        <w:tc>
          <w:tcPr>
            <w:tcW w:w="259" w:type="dxa"/>
            <w:shd w:val="clear" w:color="auto" w:fill="auto"/>
          </w:tcPr>
          <w:p w14:paraId="153BB40D" w14:textId="77777777" w:rsidR="00981A5D" w:rsidRPr="003A3A7C" w:rsidRDefault="00981A5D" w:rsidP="0098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E7714FD" w14:textId="5E39DBB9" w:rsidR="00981A5D" w:rsidRPr="003A3A7C" w:rsidRDefault="00981A5D" w:rsidP="00981A5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0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96D0594" w14:textId="77777777" w:rsidR="00981A5D" w:rsidRPr="003A3A7C" w:rsidRDefault="00981A5D" w:rsidP="0098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67BC62C" w14:textId="6716735D" w:rsidR="00981A5D" w:rsidRPr="003A3A7C" w:rsidRDefault="009B2049" w:rsidP="00981A5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150,000</w:t>
            </w:r>
          </w:p>
        </w:tc>
        <w:tc>
          <w:tcPr>
            <w:tcW w:w="260" w:type="dxa"/>
            <w:shd w:val="clear" w:color="auto" w:fill="auto"/>
          </w:tcPr>
          <w:p w14:paraId="656E63CB" w14:textId="77777777" w:rsidR="00981A5D" w:rsidRPr="003A3A7C" w:rsidRDefault="00981A5D" w:rsidP="0098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6F74C78" w14:textId="0504D814" w:rsidR="00981A5D" w:rsidRPr="003A3A7C" w:rsidRDefault="009B2049" w:rsidP="00981A5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003F1" w:rsidRPr="003A3A7C" w14:paraId="42B4AE4B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69DD909E" w14:textId="69157115" w:rsidR="009003F1" w:rsidRDefault="009003F1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1.3)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71,000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1,000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ต่อปี ชำระดอกเบี้ยทุก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ครบกำหนดไถ่ถอนในเดือนกันยายน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Pr="002D6C6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ต่อมาในวันที่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ที่ประชุมผู้ถือหุ้นกู้มีมติอนุมัติการเปลี่ยนแปลงเงื่อนไขการไถ่ถอน</w:t>
            </w:r>
            <w:r w:rsidRPr="002D6C6B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หุ้นกู้โดยขยายเวลาครบกำหนดไถ่ถอนจาก</w:t>
            </w:r>
            <w:r w:rsidRPr="002D6C6B">
              <w:rPr>
                <w:rFonts w:asciiTheme="majorBidi" w:hAnsiTheme="majorBidi"/>
                <w:color w:val="000000"/>
                <w:spacing w:val="-8"/>
                <w:sz w:val="28"/>
                <w:szCs w:val="28"/>
                <w:cs/>
              </w:rPr>
              <w:t>เดิม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วันที่ 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11 </w:t>
            </w:r>
            <w:r w:rsidRPr="002D6C6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  <w:r w:rsidRPr="002D6C6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เป็นทยอยจ่าย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5 </w:t>
            </w:r>
            <w:r w:rsidRPr="002D6C6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ครั้ง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และเปลี่ยนแปลงอัตราดอกเบี้ยเป็นร้อยละ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7.25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ต่อปี</w:t>
            </w:r>
          </w:p>
          <w:p w14:paraId="0AE020B8" w14:textId="77777777" w:rsidR="007C2928" w:rsidRPr="002D6C6B" w:rsidRDefault="007C2928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  <w:p w14:paraId="7401FE1F" w14:textId="1F224D80" w:rsidR="009003F1" w:rsidRPr="002D6C6B" w:rsidRDefault="009003F1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การทยอยชำระคืนเงินต้นจำนวน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ครั้ง มีดังนี้</w:t>
            </w:r>
          </w:p>
          <w:p w14:paraId="0B7EEDB7" w14:textId="649EE21E" w:rsidR="009003F1" w:rsidRPr="002D6C6B" w:rsidRDefault="009003F1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ในวันที่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ในอัตราร้อยละ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1F72421A" w14:textId="755474E3" w:rsidR="009003F1" w:rsidRPr="002D6C6B" w:rsidRDefault="009003F1" w:rsidP="0072700C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ในวันที่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ในอัตราร้อยละ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7D5E90E5" w14:textId="73B9CE95" w:rsidR="009003F1" w:rsidRPr="002D6C6B" w:rsidRDefault="009003F1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ในวันที่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ในอัตราร้อยละ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2FE99CE6" w14:textId="22FA0168" w:rsidR="009003F1" w:rsidRPr="002D6C6B" w:rsidRDefault="009003F1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ในวันที่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ในอัตราร้อยละ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19E78D78" w14:textId="0ECA7100" w:rsidR="009003F1" w:rsidRPr="002D6C6B" w:rsidRDefault="009003F1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ในวันที่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ในอัตราร้อยละ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80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632B0584" w14:textId="77777777" w:rsidR="009003F1" w:rsidRPr="003A3A7C" w:rsidRDefault="009003F1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7F7964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29609C0A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7A4EF3A3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41E5A369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1BABBE7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13C74EB5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0233BA9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003F1" w:rsidRPr="003A3A7C" w14:paraId="37FB1DED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3003954E" w14:textId="77777777" w:rsidR="009003F1" w:rsidRDefault="009003F1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  <w:p w14:paraId="288F3C4E" w14:textId="35EF14F4" w:rsidR="007C2928" w:rsidRPr="002D6C6B" w:rsidRDefault="007C2928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0933A3" w14:textId="77777777" w:rsidR="009003F1" w:rsidRPr="003A3A7C" w:rsidRDefault="009003F1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0EA9A3" w14:textId="41455356" w:rsidR="009003F1" w:rsidRPr="003A3A7C" w:rsidRDefault="002C030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60,320</w:t>
            </w:r>
          </w:p>
        </w:tc>
        <w:tc>
          <w:tcPr>
            <w:tcW w:w="259" w:type="dxa"/>
            <w:shd w:val="clear" w:color="auto" w:fill="auto"/>
          </w:tcPr>
          <w:p w14:paraId="438EBF9C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659A501" w14:textId="78EEA96E" w:rsidR="009003F1" w:rsidRPr="003A3A7C" w:rsidRDefault="00710A3E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03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63,853</w:t>
            </w:r>
          </w:p>
        </w:tc>
        <w:tc>
          <w:tcPr>
            <w:tcW w:w="260" w:type="dxa"/>
            <w:shd w:val="clear" w:color="auto" w:fill="auto"/>
          </w:tcPr>
          <w:p w14:paraId="481BEF54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2B94CCB" w14:textId="3E205C8B" w:rsidR="009003F1" w:rsidRPr="003A3A7C" w:rsidRDefault="002C030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60,320</w:t>
            </w:r>
          </w:p>
        </w:tc>
        <w:tc>
          <w:tcPr>
            <w:tcW w:w="260" w:type="dxa"/>
            <w:shd w:val="clear" w:color="auto" w:fill="auto"/>
          </w:tcPr>
          <w:p w14:paraId="49C3FB6F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E91BC8B" w14:textId="2A7DBF9D" w:rsidR="009003F1" w:rsidRPr="003A3A7C" w:rsidRDefault="00710A3E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03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63,853</w:t>
            </w:r>
          </w:p>
        </w:tc>
      </w:tr>
      <w:tr w:rsidR="009003F1" w:rsidRPr="003A3A7C" w14:paraId="24F2FCFA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241E891E" w14:textId="77777777" w:rsidR="00397750" w:rsidRDefault="009003F1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1.4)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จำนวน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101,700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1,000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บาท อัตราดอกเบี้ยคงที่ร้อยละ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ต่อปี ชำระดอกเบี้ยทุก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ปี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เดือน ครบกำหนดไถ่ถอนในเดือนสิงหาคม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2565 </w:t>
            </w:r>
          </w:p>
          <w:p w14:paraId="4BFB422F" w14:textId="0A9C2AB1" w:rsidR="009003F1" w:rsidRDefault="009003F1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lastRenderedPageBreak/>
              <w:t>ต่อมาในวันที่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ที่ประชุมผู้ถือหุ้นกู้มีมติอนุมัติการเปลี่ยนแปลงเงื่อนไขการไถ่ถอน</w:t>
            </w:r>
            <w:r w:rsidRPr="002D6C6B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หุ้นกู้โดยขยายเวลาครบกำหนดไถ่ถอนจาก</w:t>
            </w:r>
            <w:r w:rsidRPr="002D6C6B">
              <w:rPr>
                <w:rFonts w:asciiTheme="majorBidi" w:hAnsiTheme="majorBidi"/>
                <w:color w:val="000000"/>
                <w:spacing w:val="-8"/>
                <w:sz w:val="28"/>
                <w:szCs w:val="28"/>
                <w:cs/>
              </w:rPr>
              <w:t>เดิม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วันที่ 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29 </w:t>
            </w:r>
            <w:r w:rsidRPr="002D6C6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สิงหาคม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  <w:r w:rsidRPr="002D6C6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เป็นทยอยจ่าย</w:t>
            </w:r>
            <w:r w:rsidRPr="002D6C6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6 </w:t>
            </w:r>
            <w:r w:rsidRPr="002D6C6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ครั้ง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และเปลี่ยนแปลงอัตราดอกเบี้ยเป็นร้อยละ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7.25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ต่อปี</w:t>
            </w:r>
          </w:p>
          <w:p w14:paraId="226CBD25" w14:textId="77777777" w:rsidR="007C2928" w:rsidRPr="002D6C6B" w:rsidRDefault="007C2928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  <w:p w14:paraId="0126D0D5" w14:textId="67CAE55C" w:rsidR="009003F1" w:rsidRPr="002D6C6B" w:rsidRDefault="009003F1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การทยอยชำระคืนเงินต้นจำนวน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ครั้ง มีดังนี้</w:t>
            </w:r>
          </w:p>
          <w:p w14:paraId="492620FE" w14:textId="7C8F9EA7" w:rsidR="009003F1" w:rsidRPr="002D6C6B" w:rsidRDefault="009003F1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56CC9128" w14:textId="21E91AF9" w:rsidR="009003F1" w:rsidRPr="002D6C6B" w:rsidRDefault="009003F1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right="-11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พฤศจิกายน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00E98B85" w14:textId="7828CE47" w:rsidR="009003F1" w:rsidRPr="002D6C6B" w:rsidRDefault="009003F1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1A9A1495" w14:textId="5428F9D4" w:rsidR="009003F1" w:rsidRPr="002D6C6B" w:rsidRDefault="009003F1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47C0BEE1" w14:textId="6B80707B" w:rsidR="009003F1" w:rsidRPr="002D6C6B" w:rsidRDefault="009003F1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ในวันที่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ในอัตราร้อยละ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78FF577E" w14:textId="68E7D767" w:rsidR="00E019EE" w:rsidRPr="00855AAF" w:rsidRDefault="009003F1" w:rsidP="009003F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2D6C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2D6C6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ในวันที่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ในอัตราร้อยละ </w:t>
            </w:r>
            <w:r w:rsidRPr="002D6C6B">
              <w:rPr>
                <w:rFonts w:asciiTheme="majorBidi" w:hAnsiTheme="majorBidi" w:cstheme="majorBidi"/>
                <w:sz w:val="28"/>
                <w:szCs w:val="28"/>
              </w:rPr>
              <w:t xml:space="preserve">75 </w:t>
            </w:r>
            <w:r w:rsidRPr="002D6C6B">
              <w:rPr>
                <w:rFonts w:asciiTheme="majorBidi" w:hAnsiTheme="majorBidi" w:cstheme="majorBidi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76CC7375" w14:textId="77777777" w:rsidR="009003F1" w:rsidRPr="003A3A7C" w:rsidRDefault="009003F1" w:rsidP="009003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7644EB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003EB721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104129B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144A7ED5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8F06DE9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AB5491B" w14:textId="77777777" w:rsidR="009003F1" w:rsidRPr="003A3A7C" w:rsidRDefault="009003F1" w:rsidP="0090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7C252E5" w14:textId="77777777" w:rsidR="009003F1" w:rsidRPr="003A3A7C" w:rsidRDefault="009003F1" w:rsidP="009003F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2A89" w:rsidRPr="003A3A7C" w14:paraId="12E33DC6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18DFB7DF" w14:textId="77777777" w:rsidR="008D2A89" w:rsidRPr="003A3A7C" w:rsidRDefault="008D2A89" w:rsidP="008D2A8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lastRenderedPageBreak/>
              <w:t>: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599DB090" w14:textId="77777777" w:rsidR="008D2A89" w:rsidRPr="003A3A7C" w:rsidRDefault="008D2A89" w:rsidP="008D2A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8B7A41" w14:textId="1E319700" w:rsidR="008D2A89" w:rsidRPr="003A3A7C" w:rsidRDefault="00BE5466" w:rsidP="008D2A8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86,288</w:t>
            </w:r>
          </w:p>
        </w:tc>
        <w:tc>
          <w:tcPr>
            <w:tcW w:w="259" w:type="dxa"/>
            <w:shd w:val="clear" w:color="auto" w:fill="auto"/>
          </w:tcPr>
          <w:p w14:paraId="2EDDBF58" w14:textId="77777777" w:rsidR="008D2A89" w:rsidRPr="003A3A7C" w:rsidRDefault="008D2A89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C02617F" w14:textId="19BF0208" w:rsidR="008D2A89" w:rsidRPr="003A3A7C" w:rsidRDefault="008D2A89" w:rsidP="008D2A8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</w:rPr>
              <w:t>91,274</w:t>
            </w:r>
          </w:p>
        </w:tc>
        <w:tc>
          <w:tcPr>
            <w:tcW w:w="260" w:type="dxa"/>
            <w:shd w:val="clear" w:color="auto" w:fill="auto"/>
          </w:tcPr>
          <w:p w14:paraId="52630666" w14:textId="77777777" w:rsidR="008D2A89" w:rsidRPr="003A3A7C" w:rsidRDefault="008D2A89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BF958E9" w14:textId="56338FBB" w:rsidR="008D2A89" w:rsidRPr="003A3A7C" w:rsidRDefault="00BE5466" w:rsidP="008D2A8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86,288</w:t>
            </w:r>
          </w:p>
        </w:tc>
        <w:tc>
          <w:tcPr>
            <w:tcW w:w="260" w:type="dxa"/>
            <w:shd w:val="clear" w:color="auto" w:fill="auto"/>
          </w:tcPr>
          <w:p w14:paraId="67D4C506" w14:textId="77777777" w:rsidR="008D2A89" w:rsidRPr="003A3A7C" w:rsidRDefault="008D2A89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89763F9" w14:textId="328EE911" w:rsidR="008D2A89" w:rsidRPr="003A3A7C" w:rsidRDefault="008D2A89" w:rsidP="008D2A8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91,274</w:t>
            </w:r>
          </w:p>
        </w:tc>
      </w:tr>
      <w:tr w:rsidR="008D2A89" w:rsidRPr="003A3A7C" w14:paraId="13777C3D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43F506AC" w14:textId="77777777" w:rsidR="008D2A89" w:rsidRPr="003A3A7C" w:rsidRDefault="008D2A89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A0DC70F" w14:textId="77777777" w:rsidR="008D2A89" w:rsidRPr="003A3A7C" w:rsidRDefault="008D2A89" w:rsidP="008D2A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D9A445E" w14:textId="50A5F177" w:rsidR="008D2A89" w:rsidRPr="003A3A7C" w:rsidRDefault="00BE5466" w:rsidP="008D2A8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765,430</w:t>
            </w:r>
          </w:p>
        </w:tc>
        <w:tc>
          <w:tcPr>
            <w:tcW w:w="259" w:type="dxa"/>
            <w:shd w:val="clear" w:color="auto" w:fill="auto"/>
          </w:tcPr>
          <w:p w14:paraId="523DB3A6" w14:textId="77777777" w:rsidR="008D2A89" w:rsidRPr="003A3A7C" w:rsidRDefault="008D2A89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2421B78E" w14:textId="3900BE4D" w:rsidR="008D2A89" w:rsidRPr="003A3A7C" w:rsidRDefault="008D2A89" w:rsidP="008D2A8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801,107</w:t>
            </w:r>
          </w:p>
        </w:tc>
        <w:tc>
          <w:tcPr>
            <w:tcW w:w="260" w:type="dxa"/>
            <w:shd w:val="clear" w:color="auto" w:fill="auto"/>
          </w:tcPr>
          <w:p w14:paraId="3C8B8AAB" w14:textId="77777777" w:rsidR="008D2A89" w:rsidRPr="003A3A7C" w:rsidRDefault="008D2A89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05391EB" w14:textId="6AC57329" w:rsidR="008D2A89" w:rsidRPr="003A3A7C" w:rsidRDefault="00BE5466" w:rsidP="008D2A8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765,430</w:t>
            </w:r>
          </w:p>
        </w:tc>
        <w:tc>
          <w:tcPr>
            <w:tcW w:w="260" w:type="dxa"/>
            <w:shd w:val="clear" w:color="auto" w:fill="auto"/>
          </w:tcPr>
          <w:p w14:paraId="3111CF5F" w14:textId="77777777" w:rsidR="008D2A89" w:rsidRPr="003A3A7C" w:rsidRDefault="008D2A89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34D31AD" w14:textId="4359D1C1" w:rsidR="008D2A89" w:rsidRPr="003A3A7C" w:rsidRDefault="008D2A89" w:rsidP="008D2A8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801,107</w:t>
            </w:r>
          </w:p>
        </w:tc>
      </w:tr>
      <w:tr w:rsidR="008D2A89" w:rsidRPr="003A3A7C" w14:paraId="6C971B2D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69E5E116" w14:textId="77777777" w:rsidR="008D2A89" w:rsidRPr="003A3A7C" w:rsidRDefault="008D2A89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32F8FA49" w14:textId="77777777" w:rsidR="008D2A89" w:rsidRPr="003A3A7C" w:rsidRDefault="008D2A89" w:rsidP="008D2A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68E93" w14:textId="1EAF18D5" w:rsidR="008D2A89" w:rsidRPr="003A3A7C" w:rsidRDefault="00BE5466" w:rsidP="008D2A8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1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(615,430)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B85EE4" w14:textId="77777777" w:rsidR="008D2A89" w:rsidRPr="003A3A7C" w:rsidRDefault="008D2A89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31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D213A" w14:textId="1ECF222E" w:rsidR="008D2A89" w:rsidRPr="003A3A7C" w:rsidRDefault="008D2A89" w:rsidP="008D2A8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1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(801,107)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8908417" w14:textId="77777777" w:rsidR="008D2A89" w:rsidRPr="003A3A7C" w:rsidRDefault="008D2A89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31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82DEA" w14:textId="797E667F" w:rsidR="008D2A89" w:rsidRPr="003A3A7C" w:rsidRDefault="00BE5466" w:rsidP="008D2A8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1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(615,430)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F762F64" w14:textId="77777777" w:rsidR="008D2A89" w:rsidRPr="003A3A7C" w:rsidRDefault="008D2A89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31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4F0D0" w14:textId="4E4E16B7" w:rsidR="008D2A89" w:rsidRPr="003A3A7C" w:rsidRDefault="008D2A89" w:rsidP="008D2A8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1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(801,107)</w:t>
            </w:r>
          </w:p>
        </w:tc>
      </w:tr>
      <w:tr w:rsidR="008D2A89" w:rsidRPr="003A3A7C" w14:paraId="082979AC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7BFA6F5A" w14:textId="77777777" w:rsidR="008D2A89" w:rsidRPr="003A3A7C" w:rsidRDefault="008D2A89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518EC003" w14:textId="77777777" w:rsidR="008D2A89" w:rsidRPr="003A3A7C" w:rsidRDefault="008D2A89" w:rsidP="008D2A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917B7" w14:textId="058DF8E3" w:rsidR="008D2A89" w:rsidRPr="003A3A7C" w:rsidRDefault="00BE5466" w:rsidP="008D2A8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150,000</w:t>
            </w:r>
          </w:p>
        </w:tc>
        <w:tc>
          <w:tcPr>
            <w:tcW w:w="259" w:type="dxa"/>
            <w:shd w:val="clear" w:color="auto" w:fill="auto"/>
          </w:tcPr>
          <w:p w14:paraId="16BFC583" w14:textId="77777777" w:rsidR="008D2A89" w:rsidRPr="003A3A7C" w:rsidRDefault="008D2A89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8FA25" w14:textId="57804A73" w:rsidR="008D2A89" w:rsidRPr="003A3A7C" w:rsidRDefault="008D2A89" w:rsidP="008D2A8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1714931" w14:textId="77777777" w:rsidR="008D2A89" w:rsidRPr="003A3A7C" w:rsidRDefault="008D2A89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197EB" w14:textId="115639E5" w:rsidR="008D2A89" w:rsidRPr="003A3A7C" w:rsidRDefault="00BE5466" w:rsidP="008D2A8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150,000</w:t>
            </w:r>
          </w:p>
        </w:tc>
        <w:tc>
          <w:tcPr>
            <w:tcW w:w="260" w:type="dxa"/>
            <w:shd w:val="clear" w:color="auto" w:fill="auto"/>
          </w:tcPr>
          <w:p w14:paraId="57FDF846" w14:textId="77777777" w:rsidR="008D2A89" w:rsidRPr="003A3A7C" w:rsidRDefault="008D2A89" w:rsidP="008D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A7078" w14:textId="7EF3AC39" w:rsidR="008D2A89" w:rsidRPr="003A3A7C" w:rsidRDefault="008D2A89" w:rsidP="008D2A8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4AEB8337" w14:textId="77777777" w:rsidR="000878AB" w:rsidRDefault="000878AB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88FF99" w14:textId="77777777" w:rsidR="00182546" w:rsidRDefault="0018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75FACA2" w14:textId="77777777" w:rsidR="00182546" w:rsidRDefault="00182546" w:rsidP="0018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การเปลี่ยนแปลงเงื่อนไขการไถ่ถอนของหุ้นกู้</w:t>
      </w:r>
    </w:p>
    <w:p w14:paraId="1C6E7F65" w14:textId="3B398B72" w:rsidR="00182546" w:rsidRPr="004E1BA8" w:rsidRDefault="00182546" w:rsidP="0018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E1BA8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4E1BA8">
        <w:rPr>
          <w:rFonts w:asciiTheme="majorBidi" w:hAnsiTheme="majorBidi" w:cstheme="majorBidi"/>
          <w:sz w:val="30"/>
          <w:szCs w:val="30"/>
        </w:rPr>
        <w:t>2</w:t>
      </w:r>
      <w:r w:rsidR="009B43CA" w:rsidRPr="004E1BA8">
        <w:rPr>
          <w:rFonts w:asciiTheme="majorBidi" w:hAnsiTheme="majorBidi" w:cstheme="majorBidi"/>
          <w:sz w:val="30"/>
          <w:szCs w:val="30"/>
        </w:rPr>
        <w:t>1</w:t>
      </w:r>
      <w:r w:rsidRPr="004E1BA8">
        <w:rPr>
          <w:rFonts w:asciiTheme="majorBidi" w:hAnsiTheme="majorBidi" w:cstheme="majorBidi"/>
          <w:sz w:val="30"/>
          <w:szCs w:val="30"/>
        </w:rPr>
        <w:t xml:space="preserve"> </w:t>
      </w:r>
      <w:r w:rsidR="009B43CA" w:rsidRPr="004E1BA8">
        <w:rPr>
          <w:rFonts w:asciiTheme="majorBidi" w:hAnsiTheme="majorBidi" w:cstheme="majorBidi" w:hint="cs"/>
          <w:sz w:val="30"/>
          <w:szCs w:val="30"/>
          <w:cs/>
        </w:rPr>
        <w:t>มีน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าคม</w:t>
      </w:r>
      <w:r w:rsidRPr="004E1BA8">
        <w:rPr>
          <w:rFonts w:asciiTheme="majorBidi" w:hAnsiTheme="majorBidi" w:cstheme="majorBidi"/>
          <w:sz w:val="30"/>
          <w:szCs w:val="30"/>
        </w:rPr>
        <w:t xml:space="preserve"> 256</w:t>
      </w:r>
      <w:r w:rsidR="009B43CA" w:rsidRPr="004E1BA8">
        <w:rPr>
          <w:rFonts w:asciiTheme="majorBidi" w:hAnsiTheme="majorBidi" w:cstheme="majorBidi"/>
          <w:sz w:val="30"/>
          <w:szCs w:val="30"/>
        </w:rPr>
        <w:t>6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 xml:space="preserve"> ที่ประชุมผู้ถือหุ้นกู้มีมติอนุมัติการเปลี่ยนแปลงเงื่อนไขการไถ่ถอนหุ้นกู้รุ่น </w:t>
      </w:r>
      <w:r w:rsidRPr="004E1BA8">
        <w:rPr>
          <w:rFonts w:asciiTheme="majorBidi" w:hAnsiTheme="majorBidi" w:cstheme="majorBidi"/>
          <w:sz w:val="30"/>
          <w:szCs w:val="30"/>
        </w:rPr>
        <w:t>CHO21</w:t>
      </w:r>
      <w:r w:rsidR="00583CA3" w:rsidRPr="00696958">
        <w:rPr>
          <w:rFonts w:asciiTheme="majorBidi" w:hAnsiTheme="majorBidi" w:cstheme="majorBidi"/>
          <w:sz w:val="30"/>
          <w:szCs w:val="30"/>
        </w:rPr>
        <w:t>O</w:t>
      </w:r>
      <w:r w:rsidRPr="004E1BA8">
        <w:rPr>
          <w:rFonts w:asciiTheme="majorBidi" w:hAnsiTheme="majorBidi" w:cstheme="majorBidi"/>
          <w:sz w:val="30"/>
          <w:szCs w:val="30"/>
        </w:rPr>
        <w:t xml:space="preserve">A 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696958">
        <w:rPr>
          <w:rFonts w:asciiTheme="majorBidi" w:hAnsiTheme="majorBidi" w:cstheme="majorBidi"/>
          <w:sz w:val="30"/>
          <w:szCs w:val="30"/>
        </w:rPr>
        <w:t>300</w:t>
      </w:r>
      <w:r w:rsidRPr="004E1BA8">
        <w:rPr>
          <w:rFonts w:asciiTheme="majorBidi" w:hAnsiTheme="majorBidi" w:cstheme="majorBidi"/>
          <w:sz w:val="30"/>
          <w:szCs w:val="30"/>
        </w:rPr>
        <w:t>,</w:t>
      </w:r>
      <w:r w:rsidR="00502463" w:rsidRPr="00696958">
        <w:rPr>
          <w:rFonts w:asciiTheme="majorBidi" w:hAnsiTheme="majorBidi" w:cstheme="majorBidi"/>
          <w:sz w:val="30"/>
          <w:szCs w:val="30"/>
        </w:rPr>
        <w:t>0</w:t>
      </w:r>
      <w:r w:rsidRPr="004E1BA8">
        <w:rPr>
          <w:rFonts w:asciiTheme="majorBidi" w:hAnsiTheme="majorBidi" w:cstheme="majorBidi"/>
          <w:sz w:val="30"/>
          <w:szCs w:val="30"/>
        </w:rPr>
        <w:t xml:space="preserve">00 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หน่วย มูลค่าที่ตราไว้หน่วยละ </w:t>
      </w:r>
      <w:r w:rsidRPr="004E1BA8">
        <w:rPr>
          <w:rFonts w:asciiTheme="majorBidi" w:hAnsiTheme="majorBidi" w:cstheme="majorBidi"/>
          <w:sz w:val="30"/>
          <w:szCs w:val="30"/>
        </w:rPr>
        <w:t>1,000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บาท อัตราดอกเบี้ยคงที่ร้อยละ </w:t>
      </w:r>
      <w:r w:rsidRPr="004E1BA8">
        <w:rPr>
          <w:rFonts w:asciiTheme="majorBidi" w:hAnsiTheme="majorBidi" w:cstheme="majorBidi"/>
          <w:sz w:val="30"/>
          <w:szCs w:val="30"/>
        </w:rPr>
        <w:t>7</w:t>
      </w:r>
      <w:r w:rsidR="0081251B" w:rsidRPr="00696958">
        <w:rPr>
          <w:rFonts w:asciiTheme="majorBidi" w:hAnsiTheme="majorBidi" w:cstheme="majorBidi"/>
          <w:sz w:val="30"/>
          <w:szCs w:val="30"/>
        </w:rPr>
        <w:t>.50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ต่อปี ชำระดอกเบี้ยทุก</w:t>
      </w:r>
      <w:r w:rsidRPr="004E1BA8">
        <w:rPr>
          <w:rFonts w:asciiTheme="majorBidi" w:hAnsiTheme="majorBidi" w:cstheme="majorBidi"/>
          <w:sz w:val="30"/>
          <w:szCs w:val="30"/>
        </w:rPr>
        <w:t xml:space="preserve"> 3</w:t>
      </w:r>
      <w:r w:rsidRPr="00696958">
        <w:rPr>
          <w:rFonts w:asciiTheme="majorBidi" w:hAnsiTheme="majorBidi" w:cstheme="majorBidi"/>
          <w:sz w:val="30"/>
          <w:szCs w:val="30"/>
          <w:cs/>
        </w:rPr>
        <w:t xml:space="preserve"> เดือน มีอายุ </w:t>
      </w:r>
      <w:r w:rsidR="00CB4050" w:rsidRPr="00696958">
        <w:rPr>
          <w:rFonts w:asciiTheme="majorBidi" w:hAnsiTheme="majorBidi" w:cstheme="majorBidi"/>
          <w:sz w:val="30"/>
          <w:szCs w:val="30"/>
        </w:rPr>
        <w:t>3</w:t>
      </w:r>
      <w:r w:rsidRPr="00696958">
        <w:rPr>
          <w:rFonts w:asciiTheme="majorBidi" w:hAnsiTheme="majorBidi" w:cstheme="majorBidi"/>
          <w:sz w:val="30"/>
          <w:szCs w:val="30"/>
        </w:rPr>
        <w:t xml:space="preserve"> </w:t>
      </w:r>
      <w:r w:rsidRPr="00696958">
        <w:rPr>
          <w:rFonts w:asciiTheme="majorBidi" w:hAnsiTheme="majorBidi" w:cstheme="majorBidi"/>
          <w:sz w:val="30"/>
          <w:szCs w:val="30"/>
          <w:cs/>
        </w:rPr>
        <w:t>ปี</w:t>
      </w:r>
      <w:r w:rsidR="00CB4050" w:rsidRPr="00696958">
        <w:rPr>
          <w:rFonts w:asciiTheme="majorBidi" w:hAnsiTheme="majorBidi" w:cstheme="majorBidi"/>
          <w:sz w:val="30"/>
          <w:szCs w:val="30"/>
        </w:rPr>
        <w:t xml:space="preserve"> 6 </w:t>
      </w:r>
      <w:r w:rsidR="00CB4050" w:rsidRPr="00696958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696958">
        <w:rPr>
          <w:rFonts w:asciiTheme="majorBidi" w:hAnsiTheme="majorBidi" w:cstheme="majorBidi"/>
          <w:sz w:val="30"/>
          <w:szCs w:val="30"/>
          <w:cs/>
        </w:rPr>
        <w:t xml:space="preserve"> ครบกำหนดไถ่ถอนวันที่ </w:t>
      </w:r>
      <w:r w:rsidR="004614BF" w:rsidRPr="00696958">
        <w:rPr>
          <w:rFonts w:asciiTheme="majorBidi" w:hAnsiTheme="majorBidi" w:cstheme="majorBidi"/>
          <w:sz w:val="30"/>
          <w:szCs w:val="30"/>
        </w:rPr>
        <w:t>10</w:t>
      </w:r>
      <w:r w:rsidRPr="00696958">
        <w:rPr>
          <w:rFonts w:asciiTheme="majorBidi" w:hAnsiTheme="majorBidi" w:cstheme="majorBidi"/>
          <w:sz w:val="30"/>
          <w:szCs w:val="30"/>
        </w:rPr>
        <w:t xml:space="preserve"> </w:t>
      </w:r>
      <w:r w:rsidR="004614BF" w:rsidRPr="00696958">
        <w:rPr>
          <w:rFonts w:asciiTheme="majorBidi" w:hAnsiTheme="majorBidi" w:cstheme="majorBidi"/>
          <w:sz w:val="30"/>
          <w:szCs w:val="30"/>
          <w:cs/>
        </w:rPr>
        <w:t>เมษ</w:t>
      </w:r>
      <w:r w:rsidRPr="00696958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Pr="00696958">
        <w:rPr>
          <w:rFonts w:asciiTheme="majorBidi" w:hAnsiTheme="majorBidi" w:cstheme="majorBidi"/>
          <w:sz w:val="30"/>
          <w:szCs w:val="30"/>
        </w:rPr>
        <w:t>256</w:t>
      </w:r>
      <w:r w:rsidR="004614BF" w:rsidRPr="00696958">
        <w:rPr>
          <w:rFonts w:asciiTheme="majorBidi" w:hAnsiTheme="majorBidi" w:cstheme="majorBidi"/>
          <w:sz w:val="30"/>
          <w:szCs w:val="30"/>
        </w:rPr>
        <w:t>6</w:t>
      </w:r>
      <w:r w:rsidRPr="00696958">
        <w:rPr>
          <w:rFonts w:asciiTheme="majorBidi" w:hAnsiTheme="majorBidi" w:cstheme="majorBidi"/>
          <w:sz w:val="30"/>
          <w:szCs w:val="30"/>
          <w:cs/>
        </w:rPr>
        <w:t xml:space="preserve"> โดยมีการเปลี่ยนแปลงเงื่อนไขที่สำคัญ ดังนี้</w:t>
      </w:r>
    </w:p>
    <w:p w14:paraId="561A168A" w14:textId="0A89898F" w:rsidR="00182546" w:rsidRPr="004E1BA8" w:rsidRDefault="00182546" w:rsidP="00182546">
      <w:pPr>
        <w:pStyle w:val="affb"/>
        <w:numPr>
          <w:ilvl w:val="0"/>
          <w:numId w:val="5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E1BA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การขยายเวลาครบกำหนดไถ่ถอนหุ้นกู้ </w:t>
      </w:r>
      <w:r w:rsidRPr="004E1BA8">
        <w:rPr>
          <w:rFonts w:asciiTheme="majorBidi" w:hAnsiTheme="majorBidi" w:cstheme="majorBidi"/>
          <w:spacing w:val="-6"/>
          <w:sz w:val="30"/>
          <w:szCs w:val="30"/>
        </w:rPr>
        <w:t>CHO21</w:t>
      </w:r>
      <w:r w:rsidR="004614BF" w:rsidRPr="00696958">
        <w:rPr>
          <w:rFonts w:asciiTheme="majorBidi" w:hAnsiTheme="majorBidi" w:cstheme="majorBidi"/>
          <w:spacing w:val="-6"/>
          <w:sz w:val="30"/>
          <w:szCs w:val="30"/>
        </w:rPr>
        <w:t>O</w:t>
      </w:r>
      <w:r w:rsidRPr="004E1BA8">
        <w:rPr>
          <w:rFonts w:asciiTheme="majorBidi" w:hAnsiTheme="majorBidi" w:cstheme="majorBidi"/>
          <w:spacing w:val="-6"/>
          <w:sz w:val="30"/>
          <w:szCs w:val="30"/>
        </w:rPr>
        <w:t xml:space="preserve">A </w:t>
      </w:r>
      <w:r w:rsidRPr="004E1BA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ออกไปอีก </w:t>
      </w:r>
      <w:r w:rsidRPr="004E1BA8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4E1BA8">
        <w:rPr>
          <w:rFonts w:asciiTheme="majorBidi" w:hAnsiTheme="majorBidi" w:cstheme="majorBidi" w:hint="cs"/>
          <w:spacing w:val="-6"/>
          <w:sz w:val="30"/>
          <w:szCs w:val="30"/>
          <w:cs/>
        </w:rPr>
        <w:t>ปี</w:t>
      </w:r>
      <w:r w:rsidRPr="004E1BA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E1BA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จากเดิม </w:t>
      </w:r>
      <w:r w:rsidR="00993F0A" w:rsidRPr="00696958">
        <w:rPr>
          <w:rFonts w:asciiTheme="majorBidi" w:hAnsiTheme="majorBidi" w:cstheme="majorBidi"/>
          <w:sz w:val="30"/>
          <w:szCs w:val="30"/>
        </w:rPr>
        <w:t>10</w:t>
      </w:r>
      <w:r w:rsidRPr="004E1BA8">
        <w:rPr>
          <w:rFonts w:asciiTheme="majorBidi" w:hAnsiTheme="majorBidi" w:cstheme="majorBidi"/>
          <w:sz w:val="30"/>
          <w:szCs w:val="30"/>
        </w:rPr>
        <w:t xml:space="preserve"> </w:t>
      </w:r>
      <w:r w:rsidR="00993F0A" w:rsidRPr="00696958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เมษายน </w:t>
      </w:r>
      <w:r w:rsidR="00993F0A" w:rsidRPr="00696958">
        <w:rPr>
          <w:rFonts w:asciiTheme="majorBidi" w:hAnsiTheme="majorBidi" w:cstheme="majorBidi"/>
          <w:spacing w:val="-6"/>
          <w:sz w:val="30"/>
          <w:szCs w:val="30"/>
        </w:rPr>
        <w:t>2566</w:t>
      </w:r>
      <w:r w:rsidR="00993F0A" w:rsidRPr="0069695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/>
          <w:sz w:val="30"/>
          <w:szCs w:val="30"/>
        </w:rPr>
        <w:br/>
      </w:r>
      <w:r w:rsidRPr="004E1BA8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4E1BA8">
        <w:rPr>
          <w:rFonts w:asciiTheme="majorBidi" w:hAnsiTheme="majorBidi" w:cstheme="majorBidi"/>
          <w:sz w:val="30"/>
          <w:szCs w:val="30"/>
        </w:rPr>
        <w:t xml:space="preserve"> </w:t>
      </w:r>
      <w:r w:rsidR="00993F0A" w:rsidRPr="00696958">
        <w:rPr>
          <w:rFonts w:asciiTheme="majorBidi" w:hAnsiTheme="majorBidi" w:cstheme="majorBidi"/>
          <w:sz w:val="30"/>
          <w:szCs w:val="30"/>
        </w:rPr>
        <w:t xml:space="preserve">10 </w:t>
      </w:r>
      <w:r w:rsidR="00993F0A" w:rsidRPr="00696958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เมษายน </w:t>
      </w:r>
      <w:r w:rsidR="00993F0A" w:rsidRPr="00696958">
        <w:rPr>
          <w:rFonts w:asciiTheme="majorBidi" w:hAnsiTheme="majorBidi" w:cstheme="majorBidi"/>
          <w:spacing w:val="-6"/>
          <w:sz w:val="30"/>
          <w:szCs w:val="30"/>
        </w:rPr>
        <w:t>2567</w:t>
      </w:r>
    </w:p>
    <w:p w14:paraId="41DF8599" w14:textId="77777777" w:rsidR="00182546" w:rsidRPr="004E1BA8" w:rsidRDefault="00182546" w:rsidP="00182546">
      <w:pPr>
        <w:pStyle w:val="affb"/>
        <w:numPr>
          <w:ilvl w:val="0"/>
          <w:numId w:val="5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E1BA8">
        <w:rPr>
          <w:rFonts w:asciiTheme="majorBidi" w:hAnsiTheme="majorBidi" w:cstheme="majorBidi" w:hint="cs"/>
          <w:sz w:val="30"/>
          <w:szCs w:val="30"/>
          <w:cs/>
        </w:rPr>
        <w:t xml:space="preserve">การเปลี่ยนแปลงอัตราดอกเบี้ยเป็นร้อยละ </w:t>
      </w:r>
      <w:r w:rsidRPr="004E1BA8">
        <w:rPr>
          <w:rFonts w:asciiTheme="majorBidi" w:hAnsiTheme="majorBidi" w:cstheme="majorBidi"/>
          <w:sz w:val="30"/>
          <w:szCs w:val="30"/>
        </w:rPr>
        <w:t xml:space="preserve">7.75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4E1BA8">
        <w:rPr>
          <w:rFonts w:asciiTheme="majorBidi" w:hAnsiTheme="majorBidi" w:cstheme="majorBidi"/>
          <w:sz w:val="30"/>
          <w:szCs w:val="30"/>
        </w:rPr>
        <w:t>(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 xml:space="preserve">เดิมร้อยละ </w:t>
      </w:r>
      <w:r w:rsidRPr="004E1BA8">
        <w:rPr>
          <w:rFonts w:asciiTheme="majorBidi" w:hAnsiTheme="majorBidi" w:cstheme="majorBidi"/>
          <w:sz w:val="30"/>
          <w:szCs w:val="30"/>
        </w:rPr>
        <w:t xml:space="preserve">7.50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4E1BA8">
        <w:rPr>
          <w:rFonts w:asciiTheme="majorBidi" w:hAnsiTheme="majorBidi" w:cstheme="majorBidi"/>
          <w:sz w:val="30"/>
          <w:szCs w:val="30"/>
        </w:rPr>
        <w:t>)</w:t>
      </w:r>
    </w:p>
    <w:p w14:paraId="371513C7" w14:textId="42A91D92" w:rsidR="00182546" w:rsidRPr="004E1BA8" w:rsidRDefault="00182546" w:rsidP="00182546">
      <w:pPr>
        <w:pStyle w:val="affb"/>
        <w:numPr>
          <w:ilvl w:val="0"/>
          <w:numId w:val="5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E1BA8">
        <w:rPr>
          <w:rFonts w:asciiTheme="majorBidi" w:hAnsiTheme="majorBidi" w:cstheme="majorBidi" w:hint="cs"/>
          <w:sz w:val="30"/>
          <w:szCs w:val="30"/>
          <w:cs/>
        </w:rPr>
        <w:t xml:space="preserve">การทยอยชำระคืนเงินต้นจำนวน </w:t>
      </w:r>
      <w:r w:rsidR="0081251B" w:rsidRPr="00696958">
        <w:rPr>
          <w:rFonts w:asciiTheme="majorBidi" w:hAnsiTheme="majorBidi" w:cstheme="majorBidi"/>
          <w:sz w:val="30"/>
          <w:szCs w:val="30"/>
        </w:rPr>
        <w:t>6</w:t>
      </w:r>
      <w:r w:rsidRPr="004E1BA8">
        <w:rPr>
          <w:rFonts w:asciiTheme="majorBidi" w:hAnsiTheme="majorBidi" w:cstheme="majorBidi"/>
          <w:sz w:val="30"/>
          <w:szCs w:val="30"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ครั้ง</w:t>
      </w:r>
    </w:p>
    <w:p w14:paraId="3EA480ED" w14:textId="4D9CAF58" w:rsidR="00182546" w:rsidRPr="004E1BA8" w:rsidRDefault="00182546" w:rsidP="00182546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4E1BA8">
        <w:rPr>
          <w:rFonts w:asciiTheme="majorBidi" w:hAnsiTheme="majorBidi" w:cstheme="majorBidi"/>
          <w:sz w:val="30"/>
          <w:szCs w:val="30"/>
        </w:rPr>
        <w:t xml:space="preserve">: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/>
          <w:sz w:val="30"/>
          <w:szCs w:val="30"/>
        </w:rPr>
        <w:t>1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507C2" w:rsidRPr="00696958">
        <w:rPr>
          <w:rFonts w:asciiTheme="majorBidi" w:hAnsiTheme="majorBidi" w:cstheme="majorBidi"/>
          <w:sz w:val="30"/>
          <w:szCs w:val="30"/>
        </w:rPr>
        <w:t>10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507C2" w:rsidRPr="00696958">
        <w:rPr>
          <w:rFonts w:asciiTheme="majorBidi" w:hAnsiTheme="majorBidi" w:cstheme="majorBidi"/>
          <w:sz w:val="30"/>
          <w:szCs w:val="30"/>
          <w:cs/>
        </w:rPr>
        <w:t>ตุล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าคม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/>
          <w:sz w:val="30"/>
          <w:szCs w:val="30"/>
        </w:rPr>
        <w:t>2564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251B" w:rsidRPr="00696958">
        <w:rPr>
          <w:rFonts w:asciiTheme="majorBidi" w:hAnsiTheme="majorBidi" w:cstheme="majorBidi"/>
          <w:sz w:val="30"/>
          <w:szCs w:val="30"/>
        </w:rPr>
        <w:t>30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47F2D073" w14:textId="511DC085" w:rsidR="00182546" w:rsidRPr="004E1BA8" w:rsidRDefault="00182546" w:rsidP="00182546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4E1BA8">
        <w:rPr>
          <w:rFonts w:asciiTheme="majorBidi" w:hAnsiTheme="majorBidi" w:cstheme="majorBidi"/>
          <w:sz w:val="30"/>
          <w:szCs w:val="30"/>
        </w:rPr>
        <w:t xml:space="preserve">: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/>
          <w:sz w:val="30"/>
          <w:szCs w:val="30"/>
        </w:rPr>
        <w:t>2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507C2" w:rsidRPr="00696958">
        <w:rPr>
          <w:rFonts w:asciiTheme="majorBidi" w:hAnsiTheme="majorBidi" w:cstheme="majorBidi"/>
          <w:sz w:val="30"/>
          <w:szCs w:val="30"/>
        </w:rPr>
        <w:t>10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507C2" w:rsidRPr="00696958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/>
          <w:sz w:val="30"/>
          <w:szCs w:val="30"/>
        </w:rPr>
        <w:t>256</w:t>
      </w:r>
      <w:r w:rsidR="001507C2" w:rsidRPr="00696958">
        <w:rPr>
          <w:rFonts w:asciiTheme="majorBidi" w:hAnsiTheme="majorBidi" w:cstheme="majorBidi"/>
          <w:sz w:val="30"/>
          <w:szCs w:val="30"/>
        </w:rPr>
        <w:t>6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/>
          <w:sz w:val="30"/>
          <w:szCs w:val="30"/>
        </w:rPr>
        <w:t>5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4933A923" w14:textId="5C94FAD3" w:rsidR="00182546" w:rsidRPr="004E1BA8" w:rsidRDefault="00182546" w:rsidP="00182546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4E1BA8">
        <w:rPr>
          <w:rFonts w:asciiTheme="majorBidi" w:hAnsiTheme="majorBidi" w:cstheme="majorBidi"/>
          <w:sz w:val="30"/>
          <w:szCs w:val="30"/>
        </w:rPr>
        <w:t xml:space="preserve">: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/>
          <w:sz w:val="30"/>
          <w:szCs w:val="30"/>
        </w:rPr>
        <w:t>3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507C2" w:rsidRPr="00696958">
        <w:rPr>
          <w:rFonts w:asciiTheme="majorBidi" w:hAnsiTheme="majorBidi" w:cstheme="majorBidi"/>
          <w:sz w:val="30"/>
          <w:szCs w:val="30"/>
        </w:rPr>
        <w:t>10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3664" w:rsidRPr="00696958">
        <w:rPr>
          <w:rFonts w:asciiTheme="majorBidi" w:hAnsiTheme="majorBidi" w:cstheme="majorBidi"/>
          <w:sz w:val="30"/>
          <w:szCs w:val="30"/>
          <w:cs/>
        </w:rPr>
        <w:t>กรก</w:t>
      </w:r>
      <w:r w:rsidR="00C47842" w:rsidRPr="00696958">
        <w:rPr>
          <w:rFonts w:asciiTheme="majorBidi" w:hAnsiTheme="majorBidi" w:cstheme="majorBidi"/>
          <w:sz w:val="30"/>
          <w:szCs w:val="30"/>
          <w:cs/>
        </w:rPr>
        <w:t>ฎ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าคม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/>
          <w:sz w:val="30"/>
          <w:szCs w:val="30"/>
        </w:rPr>
        <w:t>256</w:t>
      </w:r>
      <w:r w:rsidR="00E9392F" w:rsidRPr="00696958">
        <w:rPr>
          <w:rFonts w:asciiTheme="majorBidi" w:hAnsiTheme="majorBidi" w:cstheme="majorBidi"/>
          <w:sz w:val="30"/>
          <w:szCs w:val="30"/>
        </w:rPr>
        <w:t>6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/>
          <w:sz w:val="30"/>
          <w:szCs w:val="30"/>
        </w:rPr>
        <w:t>5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5DEC89FE" w14:textId="58F99B1C" w:rsidR="00182546" w:rsidRPr="004E1BA8" w:rsidRDefault="00182546" w:rsidP="00182546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4E1BA8">
        <w:rPr>
          <w:rFonts w:asciiTheme="majorBidi" w:hAnsiTheme="majorBidi" w:cstheme="majorBidi"/>
          <w:sz w:val="30"/>
          <w:szCs w:val="30"/>
        </w:rPr>
        <w:t xml:space="preserve">: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/>
          <w:sz w:val="30"/>
          <w:szCs w:val="30"/>
        </w:rPr>
        <w:t>4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507C2" w:rsidRPr="00696958">
        <w:rPr>
          <w:rFonts w:asciiTheme="majorBidi" w:hAnsiTheme="majorBidi" w:cstheme="majorBidi"/>
          <w:sz w:val="30"/>
          <w:szCs w:val="30"/>
        </w:rPr>
        <w:t>10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7842" w:rsidRPr="00696958">
        <w:rPr>
          <w:rFonts w:asciiTheme="majorBidi" w:hAnsiTheme="majorBidi" w:cstheme="majorBidi"/>
          <w:sz w:val="30"/>
          <w:szCs w:val="30"/>
          <w:cs/>
        </w:rPr>
        <w:t>ตุล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า</w:t>
      </w:r>
      <w:r w:rsidR="00C47842" w:rsidRPr="00696958">
        <w:rPr>
          <w:rFonts w:asciiTheme="majorBidi" w:hAnsiTheme="majorBidi" w:cstheme="majorBidi"/>
          <w:sz w:val="30"/>
          <w:szCs w:val="30"/>
          <w:cs/>
        </w:rPr>
        <w:t>คม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/>
          <w:sz w:val="30"/>
          <w:szCs w:val="30"/>
        </w:rPr>
        <w:t>256</w:t>
      </w:r>
      <w:r w:rsidR="00C47842" w:rsidRPr="00696958">
        <w:rPr>
          <w:rFonts w:asciiTheme="majorBidi" w:hAnsiTheme="majorBidi" w:cstheme="majorBidi"/>
          <w:sz w:val="30"/>
          <w:szCs w:val="30"/>
        </w:rPr>
        <w:t>6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/>
          <w:sz w:val="30"/>
          <w:szCs w:val="30"/>
        </w:rPr>
        <w:t>5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5676ACCA" w14:textId="55184D70" w:rsidR="00182546" w:rsidRPr="004E1BA8" w:rsidRDefault="00182546" w:rsidP="00182546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4E1BA8">
        <w:rPr>
          <w:rFonts w:asciiTheme="majorBidi" w:hAnsiTheme="majorBidi" w:cstheme="majorBidi"/>
          <w:sz w:val="30"/>
          <w:szCs w:val="30"/>
        </w:rPr>
        <w:t xml:space="preserve">: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/>
          <w:sz w:val="30"/>
          <w:szCs w:val="30"/>
        </w:rPr>
        <w:t>5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507C2" w:rsidRPr="00696958">
        <w:rPr>
          <w:rFonts w:asciiTheme="majorBidi" w:hAnsiTheme="majorBidi" w:cstheme="majorBidi"/>
          <w:sz w:val="30"/>
          <w:szCs w:val="30"/>
        </w:rPr>
        <w:t>10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7842" w:rsidRPr="00696958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/>
          <w:sz w:val="30"/>
          <w:szCs w:val="30"/>
        </w:rPr>
        <w:t>256</w:t>
      </w:r>
      <w:r w:rsidR="00C47842" w:rsidRPr="00696958">
        <w:rPr>
          <w:rFonts w:asciiTheme="majorBidi" w:hAnsiTheme="majorBidi" w:cstheme="majorBidi"/>
          <w:sz w:val="30"/>
          <w:szCs w:val="30"/>
        </w:rPr>
        <w:t>7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/>
          <w:sz w:val="30"/>
          <w:szCs w:val="30"/>
        </w:rPr>
        <w:t>5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21CFA138" w14:textId="5FA312E0" w:rsidR="00182546" w:rsidRPr="00987693" w:rsidRDefault="00182546" w:rsidP="00182546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4E1BA8">
        <w:rPr>
          <w:rFonts w:asciiTheme="majorBidi" w:hAnsiTheme="majorBidi" w:cstheme="majorBidi"/>
          <w:sz w:val="30"/>
          <w:szCs w:val="30"/>
        </w:rPr>
        <w:t xml:space="preserve">: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/>
          <w:sz w:val="30"/>
          <w:szCs w:val="30"/>
        </w:rPr>
        <w:t>6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507C2" w:rsidRPr="00696958">
        <w:rPr>
          <w:rFonts w:asciiTheme="majorBidi" w:hAnsiTheme="majorBidi" w:cstheme="majorBidi"/>
          <w:sz w:val="30"/>
          <w:szCs w:val="30"/>
        </w:rPr>
        <w:t>10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7842" w:rsidRPr="00696958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/>
          <w:sz w:val="30"/>
          <w:szCs w:val="30"/>
        </w:rPr>
        <w:t>256</w:t>
      </w:r>
      <w:r w:rsidR="00C47842" w:rsidRPr="00696958">
        <w:rPr>
          <w:rFonts w:asciiTheme="majorBidi" w:hAnsiTheme="majorBidi" w:cstheme="majorBidi"/>
          <w:sz w:val="30"/>
          <w:szCs w:val="30"/>
        </w:rPr>
        <w:t>7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7842" w:rsidRPr="00696958">
        <w:rPr>
          <w:rFonts w:asciiTheme="majorBidi" w:hAnsiTheme="majorBidi" w:cstheme="majorBidi"/>
          <w:sz w:val="30"/>
          <w:szCs w:val="30"/>
        </w:rPr>
        <w:t>50</w:t>
      </w:r>
      <w:r w:rsidRPr="004E1B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BA8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72F43623" w14:textId="77777777" w:rsidR="00182546" w:rsidRPr="00026ECD" w:rsidRDefault="00182546" w:rsidP="00855AAF">
      <w:pPr>
        <w:tabs>
          <w:tab w:val="clear" w:pos="454"/>
          <w:tab w:val="clear" w:pos="680"/>
          <w:tab w:val="clear" w:pos="907"/>
          <w:tab w:val="left" w:pos="720"/>
        </w:tabs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EC5282" w14:textId="7795DA7A" w:rsidR="00545004" w:rsidRPr="00C52457" w:rsidRDefault="00545004" w:rsidP="00855AAF">
      <w:pPr>
        <w:tabs>
          <w:tab w:val="clear" w:pos="454"/>
          <w:tab w:val="clear" w:pos="680"/>
          <w:tab w:val="clear" w:pos="907"/>
          <w:tab w:val="left" w:pos="720"/>
        </w:tabs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52457">
        <w:rPr>
          <w:rFonts w:asciiTheme="majorBidi" w:hAnsiTheme="majorBidi" w:cstheme="majorBidi"/>
          <w:i/>
          <w:iCs/>
          <w:sz w:val="30"/>
          <w:szCs w:val="30"/>
          <w:cs/>
        </w:rPr>
        <w:t>การออกจำหน่ายหุ้นกู้แปลงสภาพและการใช้สิทธิแปลงสภาพ</w:t>
      </w:r>
    </w:p>
    <w:p w14:paraId="4E2622BD" w14:textId="77777777" w:rsidR="00545004" w:rsidRPr="00026ECD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0A3FB" w14:textId="32B791AE" w:rsidR="00261470" w:rsidRDefault="00545004" w:rsidP="00696958">
      <w:pPr>
        <w:tabs>
          <w:tab w:val="clear" w:pos="454"/>
          <w:tab w:val="clear" w:pos="680"/>
          <w:tab w:val="clear" w:pos="907"/>
          <w:tab w:val="left" w:pos="720"/>
        </w:tabs>
        <w:ind w:left="36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3C44BE">
        <w:rPr>
          <w:rFonts w:asciiTheme="majorBidi" w:hAnsiTheme="majorBidi" w:cstheme="majorBidi"/>
          <w:spacing w:val="-6"/>
          <w:sz w:val="30"/>
          <w:szCs w:val="30"/>
          <w:cs/>
        </w:rPr>
        <w:t>ในระหว่าง</w:t>
      </w:r>
      <w:r w:rsidR="003C5F6A" w:rsidRPr="003C44BE">
        <w:rPr>
          <w:rFonts w:asciiTheme="majorBidi" w:hAnsiTheme="majorBidi" w:cstheme="majorBidi"/>
          <w:spacing w:val="-6"/>
          <w:sz w:val="30"/>
          <w:szCs w:val="30"/>
          <w:cs/>
        </w:rPr>
        <w:t>งวด</w:t>
      </w:r>
      <w:r w:rsidR="00516D20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="00BB0D90" w:rsidRPr="003C44BE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516D20" w:rsidRPr="00516D20">
        <w:rPr>
          <w:rFonts w:ascii="Angsana New" w:hAnsi="Angsana New"/>
          <w:spacing w:val="-6"/>
          <w:sz w:val="30"/>
          <w:szCs w:val="30"/>
        </w:rPr>
        <w:t xml:space="preserve">31 </w:t>
      </w:r>
      <w:r w:rsidR="00516D20" w:rsidRPr="00516D20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516D20" w:rsidRPr="00516D2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C44BE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516D20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3C44B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บริษัทออกจำหน่ายหุ้นกู้แปลงสภาพจำนวนเงินรวม </w:t>
      </w:r>
      <w:r w:rsidR="00ED186F">
        <w:rPr>
          <w:rFonts w:asciiTheme="majorBidi" w:hAnsiTheme="majorBidi" w:cstheme="majorBidi"/>
          <w:spacing w:val="-6"/>
          <w:sz w:val="30"/>
          <w:szCs w:val="30"/>
        </w:rPr>
        <w:t>90</w:t>
      </w:r>
      <w:r w:rsidR="0039127B" w:rsidRPr="003C44B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C44BE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C44BE">
        <w:rPr>
          <w:rFonts w:hint="cs"/>
          <w:spacing w:val="-4"/>
          <w:sz w:val="30"/>
          <w:szCs w:val="30"/>
          <w:cs/>
        </w:rPr>
        <w:t>และ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ผู้ถือหุ้นกู้แปลงสภาพได้ใช้สิทธิแปลงสภาพจำนวนเงินรวม </w:t>
      </w:r>
      <w:r w:rsidR="00D92DBB">
        <w:rPr>
          <w:rFonts w:asciiTheme="majorBidi" w:hAnsiTheme="majorBidi" w:cstheme="majorBidi"/>
          <w:spacing w:val="-4"/>
          <w:sz w:val="30"/>
          <w:szCs w:val="30"/>
        </w:rPr>
        <w:t>110</w:t>
      </w:r>
      <w:r w:rsidR="0039127B"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3C44BE">
        <w:rPr>
          <w:rFonts w:hint="cs"/>
          <w:spacing w:val="-4"/>
          <w:sz w:val="30"/>
          <w:szCs w:val="30"/>
          <w:cs/>
        </w:rPr>
        <w:t>โดยคิดเป็นจำนวนหุ้นที่ออกจากการใช้สิทธิแปลง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สภาพ </w:t>
      </w:r>
      <w:r w:rsidR="00CD2F9C">
        <w:rPr>
          <w:rFonts w:asciiTheme="majorBidi" w:hAnsiTheme="majorBidi" w:cstheme="majorBidi"/>
          <w:spacing w:val="-4"/>
          <w:sz w:val="30"/>
          <w:szCs w:val="30"/>
        </w:rPr>
        <w:t>331</w:t>
      </w:r>
      <w:r w:rsidR="0039127B"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ล้านหุ้น มูลค่าหุ้นที่ตราไว้หุ้นละ </w:t>
      </w:r>
      <w:r w:rsidR="00CD2F9C">
        <w:rPr>
          <w:rFonts w:asciiTheme="majorBidi" w:hAnsiTheme="majorBidi" w:cstheme="majorBidi"/>
          <w:spacing w:val="-4"/>
          <w:sz w:val="30"/>
          <w:szCs w:val="30"/>
        </w:rPr>
        <w:t>0.25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คิดเป็นจำนวนทุนชำระแล้วที่บริษัทเพิ่มทุน</w:t>
      </w:r>
      <w:r w:rsidR="00864290">
        <w:rPr>
          <w:rFonts w:asciiTheme="majorBidi" w:hAnsiTheme="majorBidi" w:cstheme="majorBidi" w:hint="cs"/>
          <w:spacing w:val="-4"/>
          <w:sz w:val="30"/>
          <w:szCs w:val="30"/>
          <w:cs/>
        </w:rPr>
        <w:t>เพื่อการใช้สิทธิแปลงสภาพจำนวนเงิน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5579E">
        <w:rPr>
          <w:rFonts w:asciiTheme="majorBidi" w:hAnsiTheme="majorBidi" w:cstheme="majorBidi"/>
          <w:spacing w:val="-4"/>
          <w:sz w:val="30"/>
          <w:szCs w:val="30"/>
        </w:rPr>
        <w:t>83</w:t>
      </w:r>
      <w:r w:rsidR="0039127B" w:rsidRPr="003C44B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C44BE">
        <w:rPr>
          <w:rFonts w:asciiTheme="majorBidi" w:hAnsiTheme="majorBidi" w:cstheme="majorBidi"/>
          <w:spacing w:val="-4"/>
          <w:sz w:val="30"/>
          <w:szCs w:val="30"/>
          <w:cs/>
        </w:rPr>
        <w:t>ล้านบาท ซึ่งบริษัทดำเนินการจดทะเบียนเพิ่มทุนชำระดังกล่าวกับกระทรวงพาณิชย์แล้ว</w:t>
      </w:r>
    </w:p>
    <w:p w14:paraId="24DFE43F" w14:textId="77777777" w:rsidR="00A77F9B" w:rsidRPr="00696958" w:rsidRDefault="00A77F9B" w:rsidP="00855AAF">
      <w:pPr>
        <w:tabs>
          <w:tab w:val="clear" w:pos="454"/>
          <w:tab w:val="clear" w:pos="680"/>
          <w:tab w:val="clear" w:pos="907"/>
          <w:tab w:val="left" w:pos="720"/>
          <w:tab w:val="left" w:pos="810"/>
        </w:tabs>
        <w:ind w:left="360"/>
        <w:jc w:val="thaiDistribute"/>
        <w:rPr>
          <w:rFonts w:ascii="Angsana New" w:hAnsi="Angsana New"/>
          <w:spacing w:val="-4"/>
        </w:rPr>
      </w:pPr>
    </w:p>
    <w:p w14:paraId="5C557E1A" w14:textId="77777777" w:rsidR="00026ECD" w:rsidRDefault="00026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74DBC2DC" w14:textId="5D17278F" w:rsidR="00545004" w:rsidRPr="00623B41" w:rsidRDefault="00545004" w:rsidP="00855AAF">
      <w:pPr>
        <w:tabs>
          <w:tab w:val="clear" w:pos="454"/>
          <w:tab w:val="clear" w:pos="680"/>
          <w:tab w:val="clear" w:pos="907"/>
          <w:tab w:val="left" w:pos="720"/>
          <w:tab w:val="left" w:pos="810"/>
        </w:tabs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306EA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รายการเคลื่อนไหวของบัญชีหุ้นกู้แปลงสภาพและสิทธิในการเลือกแปลงสภาพสำหรับ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DE50D8">
        <w:rPr>
          <w:rFonts w:ascii="Angsana New" w:hAnsi="Angsana New" w:hint="cs"/>
          <w:sz w:val="30"/>
          <w:szCs w:val="30"/>
          <w:cs/>
        </w:rPr>
        <w:t>สาม</w:t>
      </w:r>
      <w:r w:rsidR="00BB0D90" w:rsidRPr="008E1326">
        <w:rPr>
          <w:rFonts w:ascii="Angsana New" w:hAnsi="Angsana New" w:hint="cs"/>
          <w:sz w:val="30"/>
          <w:szCs w:val="30"/>
          <w:cs/>
        </w:rPr>
        <w:t>เดือนสิ้น</w:t>
      </w:r>
      <w:r w:rsidR="00BB0D90" w:rsidRPr="008E1326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BB0D90" w:rsidRPr="008E1326">
        <w:rPr>
          <w:rFonts w:ascii="Angsana New" w:hAnsi="Angsana New"/>
          <w:sz w:val="30"/>
          <w:szCs w:val="30"/>
        </w:rPr>
        <w:br/>
      </w:r>
      <w:r w:rsidR="00516D20" w:rsidRPr="00516D20">
        <w:rPr>
          <w:rFonts w:ascii="Angsana New" w:hAnsi="Angsana New"/>
          <w:sz w:val="30"/>
          <w:szCs w:val="30"/>
        </w:rPr>
        <w:t xml:space="preserve">31 </w:t>
      </w:r>
      <w:r w:rsidR="00516D20" w:rsidRPr="00516D20">
        <w:rPr>
          <w:rFonts w:ascii="Angsana New" w:hAnsi="Angsana New" w:hint="cs"/>
          <w:sz w:val="30"/>
          <w:szCs w:val="30"/>
          <w:cs/>
        </w:rPr>
        <w:t>มีนาคม</w:t>
      </w:r>
      <w:r w:rsidR="00516D20" w:rsidRPr="00516D2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516D20">
        <w:rPr>
          <w:rFonts w:ascii="Angsana New" w:hAnsi="Angsana New"/>
          <w:spacing w:val="-4"/>
          <w:sz w:val="30"/>
          <w:szCs w:val="30"/>
        </w:rPr>
        <w:t>6</w:t>
      </w:r>
      <w:r w:rsidRPr="003A3A7C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2DCF78DF" w14:textId="77777777" w:rsidR="00545004" w:rsidRPr="00E10EFF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270" w:type="dxa"/>
        <w:tblLook w:val="04A0" w:firstRow="1" w:lastRow="0" w:firstColumn="1" w:lastColumn="0" w:noHBand="0" w:noVBand="1"/>
      </w:tblPr>
      <w:tblGrid>
        <w:gridCol w:w="5670"/>
        <w:gridCol w:w="1530"/>
        <w:gridCol w:w="380"/>
        <w:gridCol w:w="1600"/>
      </w:tblGrid>
      <w:tr w:rsidR="00545004" w:rsidRPr="003A3A7C" w14:paraId="73DE125D" w14:textId="77777777" w:rsidTr="00855AAF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CBBBC" w14:textId="47A8D0FB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</w:t>
            </w:r>
            <w:r w:rsidR="00516D20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="00BB0D90"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="00BB0D90"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516D20" w:rsidRPr="00516D2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516D20" w:rsidRPr="00516D20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  <w:r w:rsidR="00516D20" w:rsidRPr="00516D20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516D2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AE207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 w:firstLine="10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45004" w:rsidRPr="003A3A7C" w14:paraId="5A38D108" w14:textId="77777777" w:rsidTr="00855AAF">
        <w:trPr>
          <w:cantSplit/>
          <w:trHeight w:val="56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36250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F5986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786A47F0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6AF5C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228ED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สิทธิในการเลือกแปลงสภาพ</w:t>
            </w:r>
          </w:p>
        </w:tc>
      </w:tr>
      <w:tr w:rsidR="00545004" w:rsidRPr="003A3A7C" w14:paraId="3991D0B7" w14:textId="77777777" w:rsidTr="00855AAF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7FDF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5DED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53B31" w:rsidRPr="003A3A7C" w14:paraId="210D2E83" w14:textId="77777777" w:rsidTr="00855AAF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0DFB0" w14:textId="77777777" w:rsidR="00153B31" w:rsidRPr="003A3A7C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2294B" w14:textId="4FFA388C" w:rsidR="00153B31" w:rsidRPr="00153B31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53B3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26,632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71197" w14:textId="77777777" w:rsidR="00153B31" w:rsidRPr="00153B31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AA4B2" w14:textId="4D58214F" w:rsidR="00153B31" w:rsidRPr="00153B31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53B3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3,333</w:t>
            </w:r>
          </w:p>
        </w:tc>
      </w:tr>
      <w:tr w:rsidR="00545004" w:rsidRPr="003A3A7C" w14:paraId="5D4A0273" w14:textId="77777777" w:rsidTr="00855AAF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BE1602" w14:textId="1891F23D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ออกจำหน่ายระหว่าง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F09F7" w14:textId="2E6BBF07" w:rsidR="00545004" w:rsidRPr="003A3A7C" w:rsidRDefault="005B3CB7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73,030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E2E43" w14:textId="77777777" w:rsidR="00545004" w:rsidRPr="003A3A7C" w:rsidRDefault="0054500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17889" w14:textId="5DD45872" w:rsidR="00545004" w:rsidRPr="003A3A7C" w:rsidRDefault="005B3CB7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9,320</w:t>
            </w:r>
          </w:p>
        </w:tc>
      </w:tr>
      <w:tr w:rsidR="000E6438" w:rsidRPr="003A3A7C" w14:paraId="59A226EB" w14:textId="77777777" w:rsidTr="00855AAF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3DC94" w14:textId="30AFAAD0" w:rsidR="000E6438" w:rsidRPr="003A3A7C" w:rsidRDefault="000E6438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1F420" w14:textId="7EDC86CA" w:rsidR="000E6438" w:rsidRPr="003A3A7C" w:rsidRDefault="005B3CB7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F7214" w14:textId="77777777" w:rsidR="000E6438" w:rsidRPr="003A3A7C" w:rsidRDefault="000E6438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25E2" w14:textId="3651F7E3" w:rsidR="000E6438" w:rsidRPr="003A3A7C" w:rsidRDefault="005B3CB7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45004" w:rsidRPr="003A3A7C" w14:paraId="56DD18D5" w14:textId="77777777" w:rsidTr="00855AAF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E3BD5A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การใช้สิทธิแปลงสภาพ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41411" w14:textId="29118489" w:rsidR="00545004" w:rsidRPr="003A3A7C" w:rsidRDefault="005B3CB7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(91,577)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29902" w14:textId="77777777" w:rsidR="00545004" w:rsidRPr="003A3A7C" w:rsidRDefault="0054500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4AA7A" w14:textId="475C8A64" w:rsidR="00545004" w:rsidRPr="003A3A7C" w:rsidRDefault="005B3CB7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(10,88</w:t>
            </w:r>
            <w:r w:rsidR="003B355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45004" w:rsidRPr="003A3A7C" w14:paraId="36EA68A8" w14:textId="77777777" w:rsidTr="00855AAF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E8FCC" w14:textId="0933DDEA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16D20" w:rsidRPr="00516D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516D20" w:rsidRPr="00516D2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AF7EF1" w14:textId="04408826" w:rsidR="00545004" w:rsidRPr="003A3A7C" w:rsidRDefault="005B3CB7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8,123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A5CAE0" w14:textId="77777777" w:rsidR="00545004" w:rsidRPr="003A3A7C" w:rsidRDefault="0054500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4DFCD" w14:textId="4435F16C" w:rsidR="00545004" w:rsidRPr="003A3A7C" w:rsidRDefault="005B3CB7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1,76</w:t>
            </w:r>
            <w:r w:rsidR="003B355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</w:tbl>
    <w:p w14:paraId="123FC6EC" w14:textId="77777777" w:rsidR="003070E5" w:rsidRPr="00E10EFF" w:rsidRDefault="003070E5" w:rsidP="00516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08FEAB7B" w14:textId="2EF002DB" w:rsidR="00D30F78" w:rsidRPr="00F1598F" w:rsidRDefault="00D30F78" w:rsidP="0026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7C2928">
        <w:rPr>
          <w:rFonts w:ascii="Angsana New" w:hAnsi="Angsana New"/>
          <w:sz w:val="30"/>
          <w:szCs w:val="30"/>
        </w:rPr>
        <w:t>31</w:t>
      </w:r>
      <w:r w:rsidR="009626A2" w:rsidRPr="009626A2">
        <w:rPr>
          <w:rFonts w:ascii="Angsana New" w:hAnsi="Angsana New"/>
          <w:sz w:val="30"/>
          <w:szCs w:val="30"/>
          <w:cs/>
        </w:rPr>
        <w:t xml:space="preserve"> </w:t>
      </w:r>
      <w:r w:rsidR="009626A2" w:rsidRPr="009626A2">
        <w:rPr>
          <w:rFonts w:ascii="Angsana New" w:hAnsi="Angsana New" w:hint="cs"/>
          <w:sz w:val="30"/>
          <w:szCs w:val="30"/>
          <w:cs/>
        </w:rPr>
        <w:t>มีนาคม</w:t>
      </w:r>
      <w:r w:rsidR="009626A2" w:rsidRPr="009626A2">
        <w:rPr>
          <w:rFonts w:ascii="Angsana New" w:hAnsi="Angsana New"/>
          <w:sz w:val="30"/>
          <w:szCs w:val="30"/>
          <w:cs/>
        </w:rPr>
        <w:t xml:space="preserve"> </w:t>
      </w:r>
      <w:r w:rsidR="007C2928">
        <w:rPr>
          <w:rFonts w:asciiTheme="majorBidi" w:hAnsiTheme="majorBidi" w:cstheme="majorBidi"/>
          <w:sz w:val="30"/>
          <w:szCs w:val="30"/>
        </w:rPr>
        <w:t>2566</w:t>
      </w:r>
      <w:r w:rsidR="007C2928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C2928">
        <w:rPr>
          <w:rFonts w:asciiTheme="majorBidi" w:hAnsiTheme="majorBidi" w:cstheme="majorBidi"/>
          <w:sz w:val="30"/>
          <w:szCs w:val="30"/>
        </w:rPr>
        <w:t>31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446B7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2928">
        <w:rPr>
          <w:rFonts w:asciiTheme="majorBidi" w:hAnsiTheme="majorBidi" w:cstheme="majorBidi"/>
          <w:sz w:val="30"/>
          <w:szCs w:val="30"/>
        </w:rPr>
        <w:t>2565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FFB2694" w14:textId="77777777" w:rsidR="002C01A6" w:rsidRPr="00F1598F" w:rsidRDefault="002C01A6" w:rsidP="002C0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270" w:type="dxa"/>
        <w:tblLook w:val="01E0" w:firstRow="1" w:lastRow="1" w:firstColumn="1" w:lastColumn="1" w:noHBand="0" w:noVBand="0"/>
      </w:tblPr>
      <w:tblGrid>
        <w:gridCol w:w="2519"/>
        <w:gridCol w:w="991"/>
        <w:gridCol w:w="1260"/>
        <w:gridCol w:w="270"/>
        <w:gridCol w:w="1170"/>
        <w:gridCol w:w="270"/>
        <w:gridCol w:w="1258"/>
        <w:gridCol w:w="236"/>
        <w:gridCol w:w="1206"/>
      </w:tblGrid>
      <w:tr w:rsidR="00D30F78" w:rsidRPr="00F1598F" w14:paraId="311012C1" w14:textId="77777777" w:rsidTr="00261470">
        <w:tc>
          <w:tcPr>
            <w:tcW w:w="2519" w:type="dxa"/>
            <w:shd w:val="clear" w:color="auto" w:fill="auto"/>
          </w:tcPr>
          <w:p w14:paraId="3FC69ADE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1" w:type="dxa"/>
          </w:tcPr>
          <w:p w14:paraId="412FFC2F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8EA6021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1598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276AFA7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E3D4F18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981" w:rsidRPr="00F1598F" w14:paraId="6A5BB119" w14:textId="77777777" w:rsidTr="00261470">
        <w:tc>
          <w:tcPr>
            <w:tcW w:w="2519" w:type="dxa"/>
          </w:tcPr>
          <w:p w14:paraId="50AC4816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C5642E3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5108EF" w14:textId="5EF0F8DB" w:rsidR="00166981" w:rsidRPr="00F1598F" w:rsidRDefault="009626A2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9626A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626A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3D08614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B46B27" w14:textId="501EC944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17FB8B8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DE46EF" w14:textId="13A66600" w:rsidR="00166981" w:rsidRPr="00F1598F" w:rsidRDefault="009626A2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626A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626A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6953FB5D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55DF15FF" w14:textId="34B5E378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66981" w:rsidRPr="00F1598F" w14:paraId="68F1ACA8" w14:textId="77777777" w:rsidTr="00261470">
        <w:tc>
          <w:tcPr>
            <w:tcW w:w="2519" w:type="dxa"/>
          </w:tcPr>
          <w:p w14:paraId="5AA607A3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2E7FE636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F71F7" w14:textId="415F182D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26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4B41475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818C91" w14:textId="2588E93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26A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FA7C22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78D595" w14:textId="3627AA1E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26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5A67591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DF91D9B" w14:textId="74E0ABAF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26A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66981" w:rsidRPr="00F1598F" w14:paraId="279E0A1B" w14:textId="77777777" w:rsidTr="00261470">
        <w:tc>
          <w:tcPr>
            <w:tcW w:w="2519" w:type="dxa"/>
          </w:tcPr>
          <w:p w14:paraId="1A7991B5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14:paraId="44D79D14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0" w:type="dxa"/>
            <w:gridSpan w:val="7"/>
          </w:tcPr>
          <w:p w14:paraId="1EB1D751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3B31" w:rsidRPr="00F1598F" w14:paraId="2F445E67" w14:textId="77777777" w:rsidTr="00261470">
        <w:tc>
          <w:tcPr>
            <w:tcW w:w="2519" w:type="dxa"/>
          </w:tcPr>
          <w:p w14:paraId="74F672D1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991" w:type="dxa"/>
          </w:tcPr>
          <w:p w14:paraId="2D9FA0EE" w14:textId="77777777" w:rsidR="00153B31" w:rsidRPr="00F1598F" w:rsidRDefault="00153B31" w:rsidP="00153B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D9E9B" w14:textId="541839BC" w:rsidR="00153B31" w:rsidRPr="00F1598F" w:rsidRDefault="00846DA8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270" w:type="dxa"/>
          </w:tcPr>
          <w:p w14:paraId="39EA7979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2F6A3" w14:textId="22E3D127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270" w:type="dxa"/>
          </w:tcPr>
          <w:p w14:paraId="6AFCC9B1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7ED27C84" w14:textId="59B3730E" w:rsidR="00153B31" w:rsidRPr="00F1598F" w:rsidRDefault="00846DA8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FFBF79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4D6177F9" w14:textId="42C98A96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53B31" w:rsidRPr="00F1598F" w14:paraId="5993AB5E" w14:textId="77777777" w:rsidTr="00261470">
        <w:tc>
          <w:tcPr>
            <w:tcW w:w="2519" w:type="dxa"/>
          </w:tcPr>
          <w:p w14:paraId="6CE6722D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91" w:type="dxa"/>
          </w:tcPr>
          <w:p w14:paraId="5FB7239A" w14:textId="77777777" w:rsidR="00153B31" w:rsidRPr="00F1598F" w:rsidRDefault="00153B31" w:rsidP="00153B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DC382" w14:textId="4E457557" w:rsidR="00153B31" w:rsidRPr="00283E19" w:rsidRDefault="00846DA8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353,669</w:t>
            </w:r>
          </w:p>
        </w:tc>
        <w:tc>
          <w:tcPr>
            <w:tcW w:w="270" w:type="dxa"/>
          </w:tcPr>
          <w:p w14:paraId="49A20FAB" w14:textId="77777777" w:rsidR="00153B31" w:rsidRPr="00283E19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FEADC" w14:textId="36908509" w:rsidR="00153B31" w:rsidRPr="00283E19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313,702</w:t>
            </w:r>
          </w:p>
        </w:tc>
        <w:tc>
          <w:tcPr>
            <w:tcW w:w="270" w:type="dxa"/>
          </w:tcPr>
          <w:p w14:paraId="5421EEA9" w14:textId="77777777" w:rsidR="00153B31" w:rsidRPr="00283E19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4CDA316" w14:textId="6B3078F3" w:rsidR="00153B31" w:rsidRPr="00283E19" w:rsidRDefault="006254B2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329,469</w:t>
            </w:r>
          </w:p>
        </w:tc>
        <w:tc>
          <w:tcPr>
            <w:tcW w:w="236" w:type="dxa"/>
          </w:tcPr>
          <w:p w14:paraId="4FF646BA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36042F34" w14:textId="680D5AF6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289,502</w:t>
            </w:r>
          </w:p>
        </w:tc>
      </w:tr>
      <w:tr w:rsidR="00153B31" w:rsidRPr="00F1598F" w14:paraId="518FC986" w14:textId="77777777" w:rsidTr="00261470">
        <w:tc>
          <w:tcPr>
            <w:tcW w:w="2519" w:type="dxa"/>
          </w:tcPr>
          <w:p w14:paraId="112207F3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91" w:type="dxa"/>
          </w:tcPr>
          <w:p w14:paraId="61979DBD" w14:textId="77777777" w:rsidR="00153B31" w:rsidRPr="00F1598F" w:rsidRDefault="00153B31" w:rsidP="00153B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B38CD" w14:textId="48AA55AA" w:rsidR="00153B31" w:rsidRPr="00283E19" w:rsidRDefault="00DB41B2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44</w:t>
            </w:r>
            <w:r w:rsidR="00846DA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,776</w:t>
            </w:r>
          </w:p>
        </w:tc>
        <w:tc>
          <w:tcPr>
            <w:tcW w:w="270" w:type="dxa"/>
          </w:tcPr>
          <w:p w14:paraId="480EBB7B" w14:textId="77777777" w:rsidR="00153B31" w:rsidRPr="00693EF7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B418F" w14:textId="506F0C97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46,132</w:t>
            </w:r>
          </w:p>
        </w:tc>
        <w:tc>
          <w:tcPr>
            <w:tcW w:w="270" w:type="dxa"/>
          </w:tcPr>
          <w:p w14:paraId="144F1006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826806F" w14:textId="4EC4863E" w:rsidR="00153B31" w:rsidRPr="00F1598F" w:rsidRDefault="006254B2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44,776</w:t>
            </w:r>
          </w:p>
        </w:tc>
        <w:tc>
          <w:tcPr>
            <w:tcW w:w="236" w:type="dxa"/>
          </w:tcPr>
          <w:p w14:paraId="3819FC64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57F4488A" w14:textId="13698ED7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46,132</w:t>
            </w:r>
          </w:p>
        </w:tc>
      </w:tr>
      <w:tr w:rsidR="00153B31" w:rsidRPr="00F1598F" w14:paraId="63C23E75" w14:textId="77777777" w:rsidTr="00261470">
        <w:tc>
          <w:tcPr>
            <w:tcW w:w="2519" w:type="dxa"/>
          </w:tcPr>
          <w:p w14:paraId="0C23DC30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56C2CD64" w14:textId="77777777" w:rsidR="00153B31" w:rsidRPr="00F1598F" w:rsidRDefault="00153B31" w:rsidP="00153B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E58C3" w14:textId="7BCEB263" w:rsidR="00153B31" w:rsidRPr="00F1598F" w:rsidRDefault="00846DA8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401,985</w:t>
            </w:r>
          </w:p>
        </w:tc>
        <w:tc>
          <w:tcPr>
            <w:tcW w:w="270" w:type="dxa"/>
          </w:tcPr>
          <w:p w14:paraId="7AAFE5BC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0D66A4" w14:textId="55E4F1C9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363,374</w:t>
            </w:r>
          </w:p>
        </w:tc>
        <w:tc>
          <w:tcPr>
            <w:tcW w:w="270" w:type="dxa"/>
          </w:tcPr>
          <w:p w14:paraId="22277979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F6BCCE7" w14:textId="57B84C1A" w:rsidR="00153B31" w:rsidRPr="00F1598F" w:rsidRDefault="006254B2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374,245</w:t>
            </w:r>
          </w:p>
        </w:tc>
        <w:tc>
          <w:tcPr>
            <w:tcW w:w="236" w:type="dxa"/>
          </w:tcPr>
          <w:p w14:paraId="45A0B1BA" w14:textId="77777777" w:rsidR="00153B31" w:rsidRPr="00F1598F" w:rsidRDefault="00153B31" w:rsidP="0015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0CF176B" w14:textId="43E778F9" w:rsidR="00153B31" w:rsidRPr="00F1598F" w:rsidRDefault="00153B31" w:rsidP="00153B3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335,634</w:t>
            </w:r>
          </w:p>
        </w:tc>
      </w:tr>
    </w:tbl>
    <w:p w14:paraId="21C52C97" w14:textId="47BD1837" w:rsidR="00DB7EE9" w:rsidRDefault="00DB7EE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22"/>
          <w:szCs w:val="22"/>
          <w:cs/>
          <w:lang w:val="th-TH"/>
        </w:rPr>
      </w:pPr>
    </w:p>
    <w:p w14:paraId="29CA0DBF" w14:textId="78448D30" w:rsidR="00E526A6" w:rsidRPr="00DB41B2" w:rsidRDefault="00E526A6" w:rsidP="0026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25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696958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847141" w:rsidRPr="00696958">
        <w:rPr>
          <w:rFonts w:ascii="Angsana New" w:hAnsi="Angsana New"/>
          <w:sz w:val="30"/>
          <w:szCs w:val="30"/>
        </w:rPr>
        <w:t xml:space="preserve">31 </w:t>
      </w:r>
      <w:r w:rsidR="00667072" w:rsidRPr="00696958">
        <w:rPr>
          <w:rFonts w:ascii="Angsana New" w:hAnsi="Angsana New"/>
          <w:sz w:val="30"/>
          <w:szCs w:val="30"/>
          <w:cs/>
        </w:rPr>
        <w:t xml:space="preserve">มีนาคม </w:t>
      </w:r>
      <w:r w:rsidR="00847141" w:rsidRPr="00696958">
        <w:rPr>
          <w:rFonts w:asciiTheme="majorBidi" w:hAnsiTheme="majorBidi" w:cstheme="majorBidi"/>
          <w:sz w:val="30"/>
          <w:szCs w:val="30"/>
        </w:rPr>
        <w:t xml:space="preserve">2566 </w:t>
      </w:r>
      <w:r w:rsidRPr="00696958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กลุ่มบริษัทมีวงเงินกู้ยืมที่ยังไม่ได้เบิกใช้จากสถาบันการเงินเป็นจำนวนเงิน</w:t>
      </w:r>
      <w:r w:rsidR="00D51CE4" w:rsidRPr="00696958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รวม </w:t>
      </w:r>
      <w:r w:rsidR="00847141" w:rsidRPr="00696958">
        <w:rPr>
          <w:rFonts w:asciiTheme="majorBidi" w:hAnsiTheme="majorBidi" w:cstheme="majorBidi"/>
          <w:sz w:val="30"/>
          <w:szCs w:val="30"/>
        </w:rPr>
        <w:t>329</w:t>
      </w:r>
      <w:r w:rsidRPr="0069695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</w:t>
      </w:r>
      <w:r w:rsidRPr="00DB41B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261470" w:rsidRPr="00DB41B2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DB41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D14F5F" w:rsidRPr="0069695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14F5F" w:rsidRPr="00696958">
        <w:rPr>
          <w:rFonts w:asciiTheme="majorBidi" w:hAnsiTheme="majorBidi" w:cstheme="majorBidi"/>
          <w:sz w:val="30"/>
          <w:szCs w:val="30"/>
        </w:rPr>
        <w:t xml:space="preserve"> </w:t>
      </w:r>
      <w:r w:rsidRPr="00DB41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ธันวาคม </w:t>
      </w:r>
      <w:r w:rsidR="00D14F5F" w:rsidRPr="00696958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DB41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: </w:t>
      </w:r>
      <w:r w:rsidR="00847141" w:rsidRPr="00696958">
        <w:rPr>
          <w:rFonts w:asciiTheme="majorBidi" w:hAnsiTheme="majorBidi" w:cstheme="majorBidi"/>
          <w:sz w:val="30"/>
          <w:szCs w:val="30"/>
        </w:rPr>
        <w:t>327</w:t>
      </w:r>
      <w:r w:rsidRPr="00DB41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ล้านบาท)</w:t>
      </w:r>
    </w:p>
    <w:p w14:paraId="7B20FE11" w14:textId="4A5355F1" w:rsidR="009346EE" w:rsidRPr="00E10EFF" w:rsidRDefault="009346EE" w:rsidP="0026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/>
          <w:sz w:val="22"/>
          <w:szCs w:val="22"/>
          <w:cs/>
          <w:lang w:val="th-TH"/>
        </w:rPr>
      </w:pPr>
    </w:p>
    <w:p w14:paraId="0D5DC25B" w14:textId="196C2EDD" w:rsidR="00740A66" w:rsidRDefault="001C7AD6" w:rsidP="00026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>2566</w:t>
      </w:r>
      <w:r>
        <w:rPr>
          <w:rFonts w:asciiTheme="majorBidi" w:hAnsiTheme="majorBidi" w:hint="cs"/>
          <w:sz w:val="30"/>
          <w:szCs w:val="30"/>
          <w:cs/>
        </w:rPr>
        <w:t xml:space="preserve"> และ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>
        <w:rPr>
          <w:rFonts w:asciiTheme="majorBidi" w:hAnsiTheme="majorBidi"/>
          <w:sz w:val="30"/>
          <w:szCs w:val="30"/>
        </w:rPr>
        <w:t xml:space="preserve"> 2</w:t>
      </w:r>
      <w:r w:rsidR="00A03580">
        <w:rPr>
          <w:rFonts w:asciiTheme="majorBidi" w:hAnsiTheme="majorBidi"/>
          <w:sz w:val="30"/>
          <w:szCs w:val="30"/>
        </w:rPr>
        <w:t xml:space="preserve">565 </w:t>
      </w:r>
      <w:r w:rsidR="00715EE9" w:rsidRPr="00660359">
        <w:rPr>
          <w:rFonts w:asciiTheme="majorBidi" w:hAnsiTheme="majorBidi" w:hint="cs"/>
          <w:spacing w:val="-4"/>
          <w:sz w:val="30"/>
          <w:szCs w:val="30"/>
          <w:cs/>
        </w:rPr>
        <w:t>บริษัทมีสัญญาวงเงินสินเชื่อกับสถาบันการเงิน ซึ่งกำหนดการดำรงอัตราส่วน</w:t>
      </w:r>
      <w:r w:rsidR="00660359" w:rsidRPr="00660359">
        <w:rPr>
          <w:rFonts w:asciiTheme="majorBidi" w:hAnsiTheme="majorBidi" w:hint="cs"/>
          <w:spacing w:val="-4"/>
          <w:sz w:val="30"/>
          <w:szCs w:val="30"/>
          <w:cs/>
        </w:rPr>
        <w:t>ทางการเงินตามที่ระบุในสัญญา</w:t>
      </w:r>
      <w:r w:rsidR="00660359" w:rsidRPr="0066035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41B73">
        <w:rPr>
          <w:rFonts w:asciiTheme="majorBidi" w:hAnsiTheme="majorBidi" w:hint="cs"/>
          <w:spacing w:val="-4"/>
          <w:sz w:val="30"/>
          <w:szCs w:val="30"/>
          <w:cs/>
        </w:rPr>
        <w:t>โดยบริษัท</w:t>
      </w:r>
      <w:r w:rsidR="00660359" w:rsidRPr="00660359">
        <w:rPr>
          <w:rFonts w:asciiTheme="majorBidi" w:hAnsiTheme="majorBidi" w:hint="cs"/>
          <w:spacing w:val="-4"/>
          <w:sz w:val="30"/>
          <w:szCs w:val="30"/>
          <w:cs/>
        </w:rPr>
        <w:t>ไม่สามารถดำรงบางอัตราส่วนทางการเงินตามที่กำหนดได้</w:t>
      </w:r>
      <w:r w:rsidR="00660359" w:rsidRPr="0066035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60359" w:rsidRPr="00660359">
        <w:rPr>
          <w:rFonts w:asciiTheme="majorBidi" w:hAnsiTheme="majorBidi" w:hint="cs"/>
          <w:spacing w:val="-4"/>
          <w:sz w:val="30"/>
          <w:szCs w:val="30"/>
          <w:cs/>
        </w:rPr>
        <w:t>บริษัทอยู่ในระหว่างการดำเนินการผ่อนปรนเงื่อนไขอัตราส่วนทางการเงินกับทางสถาบันการเงิน</w:t>
      </w:r>
      <w:r w:rsidR="00660359" w:rsidRPr="0066035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60359" w:rsidRPr="00660359">
        <w:rPr>
          <w:rFonts w:asciiTheme="majorBidi" w:hAnsiTheme="majorBidi" w:hint="cs"/>
          <w:spacing w:val="-4"/>
          <w:sz w:val="30"/>
          <w:szCs w:val="30"/>
          <w:cs/>
        </w:rPr>
        <w:t>ทั้งนี้</w:t>
      </w:r>
      <w:r w:rsidR="00660359" w:rsidRPr="0066035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60359" w:rsidRPr="00660359">
        <w:rPr>
          <w:rFonts w:asciiTheme="majorBidi" w:hAnsiTheme="majorBidi" w:hint="cs"/>
          <w:spacing w:val="-4"/>
          <w:sz w:val="30"/>
          <w:szCs w:val="30"/>
          <w:cs/>
        </w:rPr>
        <w:t>บริษัทได้จัดประเภทเงินกู้ยืมจากสถาบันการเงินเป็นหนี้สินหมุนเวียนภายใต้เงินเบิกเกินบัญชีธนาคารและเงินกู้ยืมระยะสั้นจากสถาบันการเงิน</w:t>
      </w:r>
    </w:p>
    <w:p w14:paraId="7D42CEA1" w14:textId="664E8F07" w:rsidR="00261470" w:rsidRDefault="00261470" w:rsidP="0069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3A37D33" w14:textId="729946EC" w:rsidR="00D27294" w:rsidRPr="0028714A" w:rsidRDefault="00D27294" w:rsidP="001B5F96">
      <w:pPr>
        <w:pStyle w:val="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28714A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ทุนเรือนหุ้น</w:t>
      </w:r>
    </w:p>
    <w:p w14:paraId="18E507C7" w14:textId="77777777" w:rsidR="008735EB" w:rsidRPr="008E1326" w:rsidRDefault="008735EB" w:rsidP="008735EB">
      <w:pPr>
        <w:rPr>
          <w:rFonts w:cs="Arial"/>
          <w:cs/>
          <w:lang w:val="th-TH"/>
        </w:rPr>
      </w:pPr>
    </w:p>
    <w:tbl>
      <w:tblPr>
        <w:tblW w:w="9775" w:type="dxa"/>
        <w:tblInd w:w="450" w:type="dxa"/>
        <w:tblLook w:val="01E0" w:firstRow="1" w:lastRow="1" w:firstColumn="1" w:lastColumn="1" w:noHBand="0" w:noVBand="0"/>
      </w:tblPr>
      <w:tblGrid>
        <w:gridCol w:w="2675"/>
        <w:gridCol w:w="834"/>
        <w:gridCol w:w="958"/>
        <w:gridCol w:w="1165"/>
        <w:gridCol w:w="259"/>
        <w:gridCol w:w="1043"/>
        <w:gridCol w:w="259"/>
        <w:gridCol w:w="1211"/>
        <w:gridCol w:w="259"/>
        <w:gridCol w:w="1112"/>
      </w:tblGrid>
      <w:tr w:rsidR="005F7AF3" w:rsidRPr="008E1326" w14:paraId="6CAEE507" w14:textId="77777777" w:rsidTr="00696958">
        <w:trPr>
          <w:tblHeader/>
        </w:trPr>
        <w:tc>
          <w:tcPr>
            <w:tcW w:w="2675" w:type="dxa"/>
          </w:tcPr>
          <w:p w14:paraId="256824DA" w14:textId="77777777" w:rsidR="008735EB" w:rsidRPr="00696958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34" w:type="dxa"/>
          </w:tcPr>
          <w:p w14:paraId="275A8495" w14:textId="77777777" w:rsidR="008735EB" w:rsidRPr="00696958" w:rsidRDefault="008735EB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96958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958" w:type="dxa"/>
          </w:tcPr>
          <w:p w14:paraId="569D033F" w14:textId="77777777" w:rsidR="008735EB" w:rsidRPr="00696958" w:rsidRDefault="008735EB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926DCA" w14:textId="4AB5D3AD" w:rsidR="008735EB" w:rsidRPr="00696958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95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67072" w:rsidRPr="0069695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59" w:type="dxa"/>
            <w:shd w:val="clear" w:color="auto" w:fill="auto"/>
          </w:tcPr>
          <w:p w14:paraId="6C8AB96B" w14:textId="77777777" w:rsidR="008735EB" w:rsidRPr="00696958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F83250" w14:textId="7EA6D9C4" w:rsidR="008735EB" w:rsidRPr="00696958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958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667072" w:rsidRPr="00696958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</w:tr>
      <w:tr w:rsidR="00EA14CD" w:rsidRPr="008E1326" w14:paraId="3D3BD8D2" w14:textId="77777777" w:rsidTr="00696958">
        <w:trPr>
          <w:tblHeader/>
        </w:trPr>
        <w:tc>
          <w:tcPr>
            <w:tcW w:w="2675" w:type="dxa"/>
          </w:tcPr>
          <w:p w14:paraId="0C951FB4" w14:textId="77777777" w:rsidR="008735EB" w:rsidRPr="00696958" w:rsidRDefault="008735EB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34" w:type="dxa"/>
          </w:tcPr>
          <w:p w14:paraId="4FEDEE11" w14:textId="77777777" w:rsidR="008735EB" w:rsidRPr="00696958" w:rsidRDefault="008735EB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96958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958" w:type="dxa"/>
          </w:tcPr>
          <w:p w14:paraId="75D2EC6C" w14:textId="18A6FEAE" w:rsidR="008735EB" w:rsidRPr="00696958" w:rsidRDefault="007B7738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spacing w:val="-4"/>
                <w:sz w:val="28"/>
                <w:szCs w:val="28"/>
              </w:rPr>
            </w:pPr>
            <w:r w:rsidRPr="00696958">
              <w:rPr>
                <w:rFonts w:ascii="Angsana New" w:hAnsi="Angsana New"/>
                <w:b/>
                <w:i/>
                <w:iCs/>
                <w:spacing w:val="-4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37C4DACE" w14:textId="77777777" w:rsidR="008735EB" w:rsidRPr="00696958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96958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160AD626" w14:textId="77777777" w:rsidR="008735EB" w:rsidRPr="00696958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14:paraId="38C623F5" w14:textId="77777777" w:rsidR="008735EB" w:rsidRPr="00696958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96958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59" w:type="dxa"/>
          </w:tcPr>
          <w:p w14:paraId="245E31AB" w14:textId="77777777" w:rsidR="008735EB" w:rsidRPr="00696958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4CA4216C" w14:textId="77777777" w:rsidR="008735EB" w:rsidRPr="00696958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96958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4FA2FDD5" w14:textId="77777777" w:rsidR="008735EB" w:rsidRPr="00696958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3AF0A6CD" w14:textId="77777777" w:rsidR="008735EB" w:rsidRPr="00696958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96958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8735EB" w:rsidRPr="008E1326" w14:paraId="04F33C6D" w14:textId="77777777" w:rsidTr="00696958">
        <w:trPr>
          <w:tblHeader/>
        </w:trPr>
        <w:tc>
          <w:tcPr>
            <w:tcW w:w="2675" w:type="dxa"/>
          </w:tcPr>
          <w:p w14:paraId="3BF9BBAB" w14:textId="77777777" w:rsidR="008735EB" w:rsidRPr="00696958" w:rsidRDefault="008735EB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34" w:type="dxa"/>
          </w:tcPr>
          <w:p w14:paraId="76A15E9E" w14:textId="77777777" w:rsidR="008735EB" w:rsidRPr="00696958" w:rsidRDefault="008735EB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96958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58" w:type="dxa"/>
          </w:tcPr>
          <w:p w14:paraId="27B7C8E3" w14:textId="77777777" w:rsidR="008735EB" w:rsidRPr="00696958" w:rsidRDefault="008735EB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308" w:type="dxa"/>
            <w:gridSpan w:val="7"/>
          </w:tcPr>
          <w:p w14:paraId="50A27F1C" w14:textId="77777777" w:rsidR="008735EB" w:rsidRPr="00696958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96958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696958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/</w:t>
            </w:r>
            <w:r w:rsidRPr="00696958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735EB" w:rsidRPr="008E1326" w14:paraId="6301EF54" w14:textId="77777777" w:rsidTr="00696958">
        <w:tc>
          <w:tcPr>
            <w:tcW w:w="2675" w:type="dxa"/>
          </w:tcPr>
          <w:p w14:paraId="0261E09E" w14:textId="77777777" w:rsidR="008735EB" w:rsidRPr="00696958" w:rsidRDefault="008735EB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695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34" w:type="dxa"/>
          </w:tcPr>
          <w:p w14:paraId="7FF2B7A8" w14:textId="77777777" w:rsidR="008735EB" w:rsidRPr="00696958" w:rsidRDefault="008735EB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8" w:type="dxa"/>
          </w:tcPr>
          <w:p w14:paraId="1D7C92F5" w14:textId="77777777" w:rsidR="008735EB" w:rsidRPr="00696958" w:rsidRDefault="008735EB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308" w:type="dxa"/>
            <w:gridSpan w:val="7"/>
          </w:tcPr>
          <w:p w14:paraId="4F1E9333" w14:textId="77777777" w:rsidR="008735EB" w:rsidRPr="00696958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8735EB" w:rsidRPr="008E1326" w14:paraId="4B931796" w14:textId="77777777" w:rsidTr="00696958">
        <w:tc>
          <w:tcPr>
            <w:tcW w:w="2675" w:type="dxa"/>
          </w:tcPr>
          <w:p w14:paraId="5C47679E" w14:textId="77777777" w:rsidR="008735EB" w:rsidRPr="00696958" w:rsidRDefault="008735EB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695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9695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96958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834" w:type="dxa"/>
          </w:tcPr>
          <w:p w14:paraId="3A5F0D23" w14:textId="77777777" w:rsidR="008735EB" w:rsidRPr="00696958" w:rsidRDefault="008735EB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8" w:type="dxa"/>
          </w:tcPr>
          <w:p w14:paraId="6B87D167" w14:textId="77777777" w:rsidR="008735EB" w:rsidRPr="00696958" w:rsidRDefault="008735EB" w:rsidP="003C29B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308" w:type="dxa"/>
            <w:gridSpan w:val="7"/>
          </w:tcPr>
          <w:p w14:paraId="54794684" w14:textId="77777777" w:rsidR="008735EB" w:rsidRPr="00696958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FD4AEF" w:rsidRPr="008E1326" w14:paraId="7A85991F" w14:textId="77777777" w:rsidTr="00696958">
        <w:tc>
          <w:tcPr>
            <w:tcW w:w="2675" w:type="dxa"/>
          </w:tcPr>
          <w:p w14:paraId="64FCA2F7" w14:textId="77777777" w:rsidR="00B26618" w:rsidRPr="00696958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6958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34" w:type="dxa"/>
          </w:tcPr>
          <w:p w14:paraId="4B04D6E4" w14:textId="77777777" w:rsidR="00B26618" w:rsidRPr="00696958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958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958" w:type="dxa"/>
          </w:tcPr>
          <w:p w14:paraId="13B4B7A8" w14:textId="77777777" w:rsidR="00B26618" w:rsidRPr="00696958" w:rsidRDefault="00B26618" w:rsidP="00B2661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6F65ECF" w14:textId="2B6C2AD9" w:rsidR="00B26618" w:rsidRPr="00696958" w:rsidRDefault="00385045" w:rsidP="00B26618">
            <w:pPr>
              <w:pStyle w:val="acctfourfigures"/>
              <w:tabs>
                <w:tab w:val="clear" w:pos="765"/>
                <w:tab w:val="decimal" w:pos="918"/>
                <w:tab w:val="left" w:pos="1080"/>
              </w:tabs>
              <w:spacing w:line="240" w:lineRule="atLeast"/>
              <w:ind w:right="-177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6958">
              <w:rPr>
                <w:rFonts w:ascii="Angsana New" w:hAnsi="Angsana New"/>
                <w:sz w:val="28"/>
                <w:szCs w:val="28"/>
                <w:lang w:val="en-US" w:bidi="th-TH"/>
              </w:rPr>
              <w:t>3,738,6</w:t>
            </w:r>
            <w:r w:rsidR="00F4636E" w:rsidRPr="00696958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259" w:type="dxa"/>
          </w:tcPr>
          <w:p w14:paraId="049FD636" w14:textId="77777777" w:rsidR="00B26618" w:rsidRPr="00696958" w:rsidRDefault="00B26618" w:rsidP="00B26618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02E99323" w14:textId="5BDE8293" w:rsidR="00B26618" w:rsidRPr="00696958" w:rsidRDefault="00FC4441" w:rsidP="00B26618">
            <w:pPr>
              <w:pStyle w:val="acctfourfigures"/>
              <w:tabs>
                <w:tab w:val="clear" w:pos="765"/>
                <w:tab w:val="decimal" w:pos="826"/>
                <w:tab w:val="left" w:pos="1080"/>
              </w:tabs>
              <w:spacing w:line="240" w:lineRule="atLeast"/>
              <w:ind w:right="-177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958">
              <w:rPr>
                <w:rFonts w:ascii="Angsana New" w:hAnsi="Angsana New"/>
                <w:sz w:val="28"/>
                <w:szCs w:val="28"/>
                <w:lang w:val="en-US"/>
              </w:rPr>
              <w:t>934,671</w:t>
            </w:r>
          </w:p>
        </w:tc>
        <w:tc>
          <w:tcPr>
            <w:tcW w:w="259" w:type="dxa"/>
          </w:tcPr>
          <w:p w14:paraId="55BE5E0F" w14:textId="77777777" w:rsidR="00B26618" w:rsidRPr="00696958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032B5613" w14:textId="600A7F70" w:rsidR="00B26618" w:rsidRPr="00696958" w:rsidRDefault="00B26618" w:rsidP="00B26618">
            <w:pPr>
              <w:pStyle w:val="acctfourfigures"/>
              <w:tabs>
                <w:tab w:val="clear" w:pos="765"/>
                <w:tab w:val="decimal" w:pos="930"/>
                <w:tab w:val="left" w:pos="1080"/>
              </w:tabs>
              <w:spacing w:line="240" w:lineRule="atLeast"/>
              <w:ind w:right="-177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69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2,752,290</w:t>
            </w:r>
          </w:p>
        </w:tc>
        <w:tc>
          <w:tcPr>
            <w:tcW w:w="259" w:type="dxa"/>
          </w:tcPr>
          <w:p w14:paraId="3091BB3E" w14:textId="77777777" w:rsidR="00B26618" w:rsidRPr="00696958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1C91709" w14:textId="47B77243" w:rsidR="00B26618" w:rsidRPr="00696958" w:rsidRDefault="00B26618" w:rsidP="00B26618">
            <w:pPr>
              <w:pStyle w:val="acctfourfigures"/>
              <w:tabs>
                <w:tab w:val="clear" w:pos="765"/>
                <w:tab w:val="decimal" w:pos="830"/>
                <w:tab w:val="left" w:pos="1080"/>
              </w:tabs>
              <w:spacing w:line="240" w:lineRule="atLeast"/>
              <w:ind w:left="-68"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6958">
              <w:rPr>
                <w:rFonts w:asciiTheme="majorBidi" w:hAnsiTheme="majorBidi" w:cstheme="majorBidi"/>
                <w:sz w:val="28"/>
                <w:szCs w:val="28"/>
              </w:rPr>
              <w:t>688,072</w:t>
            </w:r>
          </w:p>
        </w:tc>
      </w:tr>
      <w:tr w:rsidR="00FD4AEF" w:rsidRPr="008E1326" w14:paraId="6E861209" w14:textId="77777777" w:rsidTr="00696958">
        <w:tc>
          <w:tcPr>
            <w:tcW w:w="2675" w:type="dxa"/>
          </w:tcPr>
          <w:p w14:paraId="2EDF3809" w14:textId="45F9519B" w:rsidR="00B26618" w:rsidRPr="00696958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หุ้นสามัญ ณ วันที่ </w:t>
            </w:r>
            <w:r w:rsidRPr="0069695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96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834" w:type="dxa"/>
          </w:tcPr>
          <w:p w14:paraId="44757FDF" w14:textId="77777777" w:rsidR="00B26618" w:rsidRPr="00696958" w:rsidRDefault="00B26618" w:rsidP="00B2661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958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958" w:type="dxa"/>
          </w:tcPr>
          <w:p w14:paraId="6AB7563E" w14:textId="77777777" w:rsidR="00B26618" w:rsidRPr="00696958" w:rsidRDefault="00B26618" w:rsidP="00B2661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46643" w14:textId="3387F6EB" w:rsidR="00B26618" w:rsidRPr="00696958" w:rsidRDefault="00F4636E" w:rsidP="00B26618">
            <w:pPr>
              <w:pStyle w:val="acctfourfigures"/>
              <w:tabs>
                <w:tab w:val="clear" w:pos="765"/>
                <w:tab w:val="decimal" w:pos="918"/>
                <w:tab w:val="left" w:pos="1080"/>
              </w:tabs>
              <w:spacing w:line="240" w:lineRule="atLeast"/>
              <w:ind w:right="-17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9695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3,738,687</w:t>
            </w:r>
          </w:p>
        </w:tc>
        <w:tc>
          <w:tcPr>
            <w:tcW w:w="259" w:type="dxa"/>
          </w:tcPr>
          <w:p w14:paraId="0A83D4BC" w14:textId="77777777" w:rsidR="00B26618" w:rsidRPr="00696958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7E84F334" w14:textId="23B6098F" w:rsidR="00B26618" w:rsidRPr="00696958" w:rsidRDefault="00FC4441" w:rsidP="00B26618">
            <w:pPr>
              <w:pStyle w:val="acctfourfigures"/>
              <w:tabs>
                <w:tab w:val="clear" w:pos="765"/>
                <w:tab w:val="decimal" w:pos="826"/>
                <w:tab w:val="left" w:pos="1080"/>
              </w:tabs>
              <w:spacing w:line="240" w:lineRule="atLeast"/>
              <w:ind w:right="-17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9695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934,671</w:t>
            </w:r>
          </w:p>
        </w:tc>
        <w:tc>
          <w:tcPr>
            <w:tcW w:w="259" w:type="dxa"/>
          </w:tcPr>
          <w:p w14:paraId="4D7319F6" w14:textId="77777777" w:rsidR="00B26618" w:rsidRPr="00696958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7C6CF" w14:textId="23D3D35E" w:rsidR="00B26618" w:rsidRPr="00696958" w:rsidRDefault="00B26618" w:rsidP="00B26618">
            <w:pPr>
              <w:pStyle w:val="acctfourfigures"/>
              <w:tabs>
                <w:tab w:val="clear" w:pos="765"/>
                <w:tab w:val="decimal" w:pos="930"/>
                <w:tab w:val="left" w:pos="1080"/>
              </w:tabs>
              <w:spacing w:line="240" w:lineRule="atLeast"/>
              <w:ind w:right="-17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9695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2,752,290</w:t>
            </w:r>
          </w:p>
        </w:tc>
        <w:tc>
          <w:tcPr>
            <w:tcW w:w="259" w:type="dxa"/>
          </w:tcPr>
          <w:p w14:paraId="4C52E83D" w14:textId="77777777" w:rsidR="00B26618" w:rsidRPr="00696958" w:rsidRDefault="00B26618" w:rsidP="00B26618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3A43B5D" w14:textId="6356C78C" w:rsidR="00B26618" w:rsidRPr="00696958" w:rsidRDefault="00B26618" w:rsidP="00B26618">
            <w:pPr>
              <w:pStyle w:val="acctfourfigures"/>
              <w:tabs>
                <w:tab w:val="clear" w:pos="765"/>
                <w:tab w:val="decimal" w:pos="830"/>
                <w:tab w:val="left" w:pos="1080"/>
              </w:tabs>
              <w:spacing w:line="240" w:lineRule="atLeast"/>
              <w:ind w:left="-68" w:right="-17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958">
              <w:rPr>
                <w:rFonts w:ascii="Angsana New" w:hAnsi="Angsana New"/>
                <w:b/>
                <w:bCs/>
                <w:sz w:val="28"/>
                <w:szCs w:val="28"/>
              </w:rPr>
              <w:t>688,072</w:t>
            </w:r>
          </w:p>
        </w:tc>
      </w:tr>
      <w:tr w:rsidR="00FD4AEF" w:rsidRPr="008E1326" w14:paraId="7CEB588E" w14:textId="77777777" w:rsidTr="00696958">
        <w:tc>
          <w:tcPr>
            <w:tcW w:w="2675" w:type="dxa"/>
          </w:tcPr>
          <w:p w14:paraId="286EC667" w14:textId="77777777" w:rsidR="00895EE7" w:rsidRPr="00696958" w:rsidRDefault="00895EE7" w:rsidP="0089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หุ้นสามัญ ณ วันที่ </w:t>
            </w:r>
            <w:r w:rsidRPr="0069695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96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34" w:type="dxa"/>
          </w:tcPr>
          <w:p w14:paraId="3CBE1CE2" w14:textId="66115492" w:rsidR="00895EE7" w:rsidRPr="00696958" w:rsidRDefault="009F578C" w:rsidP="00895EE7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958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958" w:type="dxa"/>
          </w:tcPr>
          <w:p w14:paraId="6466DE2B" w14:textId="77777777" w:rsidR="00895EE7" w:rsidRPr="00696958" w:rsidRDefault="00895EE7" w:rsidP="00895EE7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966102E" w14:textId="77777777" w:rsidR="00895EE7" w:rsidRPr="00696958" w:rsidRDefault="00895EE7" w:rsidP="00895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59" w:type="dxa"/>
          </w:tcPr>
          <w:p w14:paraId="3B879884" w14:textId="77777777" w:rsidR="00895EE7" w:rsidRPr="00696958" w:rsidRDefault="00895EE7" w:rsidP="0089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5BF2D7B1" w14:textId="77777777" w:rsidR="00895EE7" w:rsidRPr="00696958" w:rsidRDefault="00895EE7" w:rsidP="00895EE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0E49960B" w14:textId="77777777" w:rsidR="00895EE7" w:rsidRPr="00696958" w:rsidRDefault="00895EE7" w:rsidP="0089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380DD753" w14:textId="06EA14DC" w:rsidR="00895EE7" w:rsidRPr="00696958" w:rsidRDefault="00895EE7" w:rsidP="00895EE7">
            <w:pPr>
              <w:pStyle w:val="acctfourfigures"/>
              <w:tabs>
                <w:tab w:val="clear" w:pos="765"/>
                <w:tab w:val="decimal" w:pos="930"/>
                <w:tab w:val="left" w:pos="1080"/>
              </w:tabs>
              <w:spacing w:line="240" w:lineRule="atLeast"/>
              <w:ind w:right="-17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9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3,738,687</w:t>
            </w:r>
          </w:p>
        </w:tc>
        <w:tc>
          <w:tcPr>
            <w:tcW w:w="259" w:type="dxa"/>
          </w:tcPr>
          <w:p w14:paraId="060A4EE4" w14:textId="77777777" w:rsidR="00895EE7" w:rsidRPr="00696958" w:rsidRDefault="00895EE7" w:rsidP="00895EE7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54813C18" w14:textId="6A86860A" w:rsidR="00895EE7" w:rsidRPr="00696958" w:rsidRDefault="00895EE7" w:rsidP="00895EE7">
            <w:pPr>
              <w:pStyle w:val="acctfourfigures"/>
              <w:tabs>
                <w:tab w:val="clear" w:pos="765"/>
                <w:tab w:val="decimal" w:pos="830"/>
                <w:tab w:val="left" w:pos="1080"/>
              </w:tabs>
              <w:spacing w:line="240" w:lineRule="atLeast"/>
              <w:ind w:left="-68" w:right="-17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9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934,671</w:t>
            </w:r>
          </w:p>
        </w:tc>
      </w:tr>
      <w:tr w:rsidR="00D339A9" w:rsidRPr="008E1326" w14:paraId="65313662" w14:textId="77777777" w:rsidTr="00696958">
        <w:tc>
          <w:tcPr>
            <w:tcW w:w="2675" w:type="dxa"/>
          </w:tcPr>
          <w:p w14:paraId="6BB138BE" w14:textId="185A52B9" w:rsidR="003070E5" w:rsidRPr="00696958" w:rsidRDefault="003070E5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4" w:type="dxa"/>
          </w:tcPr>
          <w:p w14:paraId="08DAC64A" w14:textId="77777777" w:rsidR="003C5F6A" w:rsidRPr="00696958" w:rsidRDefault="003C5F6A" w:rsidP="003C5F6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</w:tcPr>
          <w:p w14:paraId="4BF5C2B3" w14:textId="77777777" w:rsidR="003C5F6A" w:rsidRPr="00696958" w:rsidRDefault="003C5F6A" w:rsidP="003C5F6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E3B2140" w14:textId="77777777" w:rsidR="003C5F6A" w:rsidRPr="00696958" w:rsidRDefault="003C5F6A" w:rsidP="003C5F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59" w:type="dxa"/>
          </w:tcPr>
          <w:p w14:paraId="2D774E05" w14:textId="77777777" w:rsidR="003C5F6A" w:rsidRPr="00696958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54F8F161" w14:textId="77777777" w:rsidR="003C5F6A" w:rsidRPr="00696958" w:rsidRDefault="003C5F6A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14:paraId="6D50EEBA" w14:textId="77777777" w:rsidR="003C5F6A" w:rsidRPr="00696958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54E34344" w14:textId="77777777" w:rsidR="003C5F6A" w:rsidRPr="00696958" w:rsidRDefault="003C5F6A" w:rsidP="003C5F6A">
            <w:pPr>
              <w:pStyle w:val="acctfourfigures"/>
              <w:tabs>
                <w:tab w:val="clear" w:pos="765"/>
                <w:tab w:val="decimal" w:pos="770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2D985E8C" w14:textId="77777777" w:rsidR="003C5F6A" w:rsidRPr="00696958" w:rsidRDefault="003C5F6A" w:rsidP="003C5F6A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96FE857" w14:textId="77777777" w:rsidR="003C5F6A" w:rsidRPr="00696958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4AEF" w:rsidRPr="008E1326" w14:paraId="647FB712" w14:textId="77777777" w:rsidTr="00696958">
        <w:tc>
          <w:tcPr>
            <w:tcW w:w="2675" w:type="dxa"/>
          </w:tcPr>
          <w:p w14:paraId="28BCD99A" w14:textId="61211C63" w:rsidR="003C5F6A" w:rsidRPr="00696958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695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34" w:type="dxa"/>
          </w:tcPr>
          <w:p w14:paraId="6FF4A7E2" w14:textId="77777777" w:rsidR="003C5F6A" w:rsidRPr="00696958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</w:tcPr>
          <w:p w14:paraId="17D9791F" w14:textId="77777777" w:rsidR="003C5F6A" w:rsidRPr="00696958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14:paraId="0D086305" w14:textId="77777777" w:rsidR="003C5F6A" w:rsidRPr="00696958" w:rsidRDefault="003C5F6A" w:rsidP="003C5F6A">
            <w:pPr>
              <w:pStyle w:val="36"/>
              <w:tabs>
                <w:tab w:val="clear" w:pos="360"/>
                <w:tab w:val="clear" w:pos="720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14:paraId="15CB789B" w14:textId="77777777" w:rsidR="003C5F6A" w:rsidRPr="00696958" w:rsidRDefault="003C5F6A" w:rsidP="003C5F6A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3" w:type="dxa"/>
          </w:tcPr>
          <w:p w14:paraId="39DE9838" w14:textId="77777777" w:rsidR="003C5F6A" w:rsidRPr="00696958" w:rsidRDefault="003C5F6A" w:rsidP="003C5F6A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14:paraId="2B8261E1" w14:textId="77777777" w:rsidR="003C5F6A" w:rsidRPr="00696958" w:rsidRDefault="003C5F6A" w:rsidP="003C5F6A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43F1BDCB" w14:textId="77777777" w:rsidR="003C5F6A" w:rsidRPr="00696958" w:rsidRDefault="003C5F6A" w:rsidP="003C5F6A">
            <w:pPr>
              <w:pStyle w:val="36"/>
              <w:tabs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14:paraId="2C0AF268" w14:textId="77777777" w:rsidR="003C5F6A" w:rsidRPr="00696958" w:rsidRDefault="003C5F6A" w:rsidP="003C5F6A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</w:tcPr>
          <w:p w14:paraId="3B025B92" w14:textId="77777777" w:rsidR="003C5F6A" w:rsidRPr="00696958" w:rsidRDefault="003C5F6A" w:rsidP="003C5F6A">
            <w:pPr>
              <w:pStyle w:val="36"/>
              <w:tabs>
                <w:tab w:val="clear" w:pos="360"/>
                <w:tab w:val="clear" w:pos="720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D4AEF" w:rsidRPr="008E1326" w14:paraId="35DB400D" w14:textId="77777777" w:rsidTr="00696958">
        <w:tc>
          <w:tcPr>
            <w:tcW w:w="2675" w:type="dxa"/>
          </w:tcPr>
          <w:p w14:paraId="129F0EE0" w14:textId="77777777" w:rsidR="003C5F6A" w:rsidRPr="00696958" w:rsidRDefault="003C5F6A" w:rsidP="003C5F6A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695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9695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96958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834" w:type="dxa"/>
          </w:tcPr>
          <w:p w14:paraId="7B0A58F9" w14:textId="77777777" w:rsidR="003C5F6A" w:rsidRPr="00696958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</w:tcPr>
          <w:p w14:paraId="57045219" w14:textId="77777777" w:rsidR="003C5F6A" w:rsidRPr="00696958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14:paraId="5BCE7CD8" w14:textId="77777777" w:rsidR="003C5F6A" w:rsidRPr="00696958" w:rsidRDefault="003C5F6A" w:rsidP="003C5F6A">
            <w:pPr>
              <w:pStyle w:val="36"/>
              <w:tabs>
                <w:tab w:val="clear" w:pos="360"/>
                <w:tab w:val="clear" w:pos="720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14:paraId="1B985CA9" w14:textId="77777777" w:rsidR="003C5F6A" w:rsidRPr="00696958" w:rsidRDefault="003C5F6A" w:rsidP="003C5F6A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3" w:type="dxa"/>
          </w:tcPr>
          <w:p w14:paraId="3F279257" w14:textId="77777777" w:rsidR="003C5F6A" w:rsidRPr="00696958" w:rsidRDefault="003C5F6A" w:rsidP="003C5F6A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14:paraId="6C25F05D" w14:textId="77777777" w:rsidR="003C5F6A" w:rsidRPr="00696958" w:rsidRDefault="003C5F6A" w:rsidP="003C5F6A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06831B0C" w14:textId="77777777" w:rsidR="003C5F6A" w:rsidRPr="00696958" w:rsidRDefault="003C5F6A" w:rsidP="003C5F6A">
            <w:pPr>
              <w:pStyle w:val="36"/>
              <w:tabs>
                <w:tab w:val="clear" w:pos="360"/>
                <w:tab w:val="clear" w:pos="720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14:paraId="6EB14731" w14:textId="77777777" w:rsidR="003C5F6A" w:rsidRPr="00696958" w:rsidRDefault="003C5F6A" w:rsidP="003C5F6A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</w:tcPr>
          <w:p w14:paraId="2205069B" w14:textId="77777777" w:rsidR="003C5F6A" w:rsidRPr="00696958" w:rsidRDefault="003C5F6A" w:rsidP="003C5F6A">
            <w:pPr>
              <w:pStyle w:val="36"/>
              <w:tabs>
                <w:tab w:val="clear" w:pos="360"/>
                <w:tab w:val="clear" w:pos="720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D4AEF" w:rsidRPr="008E1326" w14:paraId="6B8F4D24" w14:textId="77777777" w:rsidTr="00696958">
        <w:tc>
          <w:tcPr>
            <w:tcW w:w="2675" w:type="dxa"/>
          </w:tcPr>
          <w:p w14:paraId="37350119" w14:textId="77777777" w:rsidR="00B26618" w:rsidRPr="00696958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6958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34" w:type="dxa"/>
          </w:tcPr>
          <w:p w14:paraId="0777F5C6" w14:textId="77777777" w:rsidR="00B26618" w:rsidRPr="00696958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958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958" w:type="dxa"/>
          </w:tcPr>
          <w:p w14:paraId="201C70AB" w14:textId="77777777" w:rsidR="00B26618" w:rsidRPr="00696958" w:rsidRDefault="00B26618" w:rsidP="00B2661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E1B0B63" w14:textId="652C2F1A" w:rsidR="00B26618" w:rsidRPr="00696958" w:rsidRDefault="00F27C83" w:rsidP="00B26618">
            <w:pPr>
              <w:pStyle w:val="acctfourfigures"/>
              <w:tabs>
                <w:tab w:val="clear" w:pos="765"/>
                <w:tab w:val="decimal" w:pos="918"/>
                <w:tab w:val="left" w:pos="1080"/>
              </w:tabs>
              <w:spacing w:line="240" w:lineRule="atLeast"/>
              <w:ind w:right="-177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6958">
              <w:rPr>
                <w:rFonts w:ascii="Angsana New" w:hAnsi="Angsana New"/>
                <w:sz w:val="28"/>
                <w:szCs w:val="28"/>
                <w:lang w:val="en-US" w:bidi="th-TH"/>
              </w:rPr>
              <w:t>2,684,613</w:t>
            </w:r>
          </w:p>
        </w:tc>
        <w:tc>
          <w:tcPr>
            <w:tcW w:w="259" w:type="dxa"/>
          </w:tcPr>
          <w:p w14:paraId="6E90C8CD" w14:textId="77777777" w:rsidR="00B26618" w:rsidRPr="00696958" w:rsidRDefault="00B26618" w:rsidP="00B26618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437459C8" w14:textId="4414CD2F" w:rsidR="00B26618" w:rsidRPr="00696958" w:rsidRDefault="00F27C83" w:rsidP="00B26618">
            <w:pPr>
              <w:pStyle w:val="acctfourfigures"/>
              <w:tabs>
                <w:tab w:val="clear" w:pos="765"/>
                <w:tab w:val="decimal" w:pos="826"/>
                <w:tab w:val="left" w:pos="1080"/>
              </w:tabs>
              <w:spacing w:line="240" w:lineRule="atLeas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6958">
              <w:rPr>
                <w:rFonts w:ascii="Angsana New" w:hAnsi="Angsana New"/>
                <w:sz w:val="28"/>
                <w:szCs w:val="28"/>
              </w:rPr>
              <w:t>671,153</w:t>
            </w:r>
          </w:p>
        </w:tc>
        <w:tc>
          <w:tcPr>
            <w:tcW w:w="259" w:type="dxa"/>
          </w:tcPr>
          <w:p w14:paraId="61A52A7E" w14:textId="77777777" w:rsidR="00B26618" w:rsidRPr="00696958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11" w:type="dxa"/>
          </w:tcPr>
          <w:p w14:paraId="185BFFA3" w14:textId="7AA0AB41" w:rsidR="00B26618" w:rsidRPr="00696958" w:rsidRDefault="00B26618" w:rsidP="00B26618">
            <w:pPr>
              <w:pStyle w:val="acctfourfigures"/>
              <w:tabs>
                <w:tab w:val="clear" w:pos="765"/>
                <w:tab w:val="decimal" w:pos="930"/>
                <w:tab w:val="left" w:pos="1080"/>
              </w:tabs>
              <w:spacing w:line="240" w:lineRule="atLeast"/>
              <w:ind w:right="-177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6958">
              <w:rPr>
                <w:rFonts w:ascii="Angsana New" w:hAnsi="Angsana New"/>
                <w:sz w:val="28"/>
                <w:szCs w:val="28"/>
                <w:lang w:val="en-US" w:bidi="th-TH"/>
              </w:rPr>
              <w:t>1,795,509</w:t>
            </w:r>
          </w:p>
        </w:tc>
        <w:tc>
          <w:tcPr>
            <w:tcW w:w="259" w:type="dxa"/>
          </w:tcPr>
          <w:p w14:paraId="1C6ADE38" w14:textId="77777777" w:rsidR="00B26618" w:rsidRPr="00696958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ADBC131" w14:textId="4B5B4CD8" w:rsidR="00B26618" w:rsidRPr="00696958" w:rsidRDefault="00B26618" w:rsidP="00B26618">
            <w:pPr>
              <w:pStyle w:val="acctfourfigures"/>
              <w:tabs>
                <w:tab w:val="clear" w:pos="765"/>
                <w:tab w:val="decimal" w:pos="830"/>
                <w:tab w:val="left" w:pos="1080"/>
              </w:tabs>
              <w:spacing w:line="240" w:lineRule="atLeast"/>
              <w:ind w:left="-68" w:right="-177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6958">
              <w:rPr>
                <w:rFonts w:ascii="Angsana New" w:hAnsi="Angsana New"/>
                <w:sz w:val="28"/>
                <w:szCs w:val="28"/>
              </w:rPr>
              <w:t>448,877</w:t>
            </w:r>
          </w:p>
        </w:tc>
      </w:tr>
      <w:tr w:rsidR="00EA14CD" w:rsidRPr="008E1326" w14:paraId="2F025725" w14:textId="77777777" w:rsidTr="00696958">
        <w:tc>
          <w:tcPr>
            <w:tcW w:w="2675" w:type="dxa"/>
          </w:tcPr>
          <w:p w14:paraId="27E75366" w14:textId="77777777" w:rsidR="00B26618" w:rsidRPr="00696958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6958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834" w:type="dxa"/>
          </w:tcPr>
          <w:p w14:paraId="70772D58" w14:textId="77777777" w:rsidR="00B26618" w:rsidRPr="00696958" w:rsidRDefault="00B26618" w:rsidP="00B2661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7137923" w14:textId="77777777" w:rsidR="00B26618" w:rsidRPr="00696958" w:rsidRDefault="00B26618" w:rsidP="00B2661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958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958" w:type="dxa"/>
          </w:tcPr>
          <w:p w14:paraId="60085917" w14:textId="77777777" w:rsidR="007E4F75" w:rsidRPr="00696958" w:rsidRDefault="007E4F75" w:rsidP="0069695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311B0A68" w14:textId="0A259D18" w:rsidR="00B26618" w:rsidRPr="00696958" w:rsidRDefault="007E4F75" w:rsidP="0069695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696958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2878A7F6" w14:textId="63204F81" w:rsidR="00B26618" w:rsidRPr="00696958" w:rsidRDefault="00F27C83" w:rsidP="00B26618">
            <w:pPr>
              <w:pStyle w:val="acctfourfigures"/>
              <w:tabs>
                <w:tab w:val="clear" w:pos="765"/>
                <w:tab w:val="decimal" w:pos="918"/>
                <w:tab w:val="left" w:pos="1080"/>
              </w:tabs>
              <w:spacing w:line="240" w:lineRule="atLeast"/>
              <w:ind w:right="-177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6958">
              <w:rPr>
                <w:rFonts w:ascii="Angsana New" w:hAnsi="Angsana New"/>
                <w:sz w:val="28"/>
                <w:szCs w:val="28"/>
                <w:lang w:val="en-US" w:bidi="th-TH"/>
              </w:rPr>
              <w:t>331,183</w:t>
            </w:r>
          </w:p>
        </w:tc>
        <w:tc>
          <w:tcPr>
            <w:tcW w:w="259" w:type="dxa"/>
            <w:vAlign w:val="bottom"/>
          </w:tcPr>
          <w:p w14:paraId="37D046EF" w14:textId="77777777" w:rsidR="00B26618" w:rsidRPr="00696958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4C3E0C00" w14:textId="6D04495F" w:rsidR="00B26618" w:rsidRPr="00696958" w:rsidRDefault="00F67558" w:rsidP="00B26618">
            <w:pPr>
              <w:pStyle w:val="acctfourfigures"/>
              <w:tabs>
                <w:tab w:val="clear" w:pos="765"/>
                <w:tab w:val="decimal" w:pos="826"/>
                <w:tab w:val="left" w:pos="1080"/>
              </w:tabs>
              <w:spacing w:line="240" w:lineRule="atLeas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6958">
              <w:rPr>
                <w:rFonts w:ascii="Angsana New" w:hAnsi="Angsana New"/>
                <w:sz w:val="28"/>
                <w:szCs w:val="28"/>
              </w:rPr>
              <w:t>82,796</w:t>
            </w:r>
          </w:p>
        </w:tc>
        <w:tc>
          <w:tcPr>
            <w:tcW w:w="259" w:type="dxa"/>
            <w:vAlign w:val="bottom"/>
          </w:tcPr>
          <w:p w14:paraId="035F394A" w14:textId="77777777" w:rsidR="00B26618" w:rsidRPr="00696958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772584D3" w14:textId="79A0354D" w:rsidR="00B26618" w:rsidRPr="00696958" w:rsidRDefault="00B26618" w:rsidP="00B26618">
            <w:pPr>
              <w:pStyle w:val="acctfourfigures"/>
              <w:tabs>
                <w:tab w:val="clear" w:pos="765"/>
                <w:tab w:val="decimal" w:pos="930"/>
                <w:tab w:val="left" w:pos="1080"/>
              </w:tabs>
              <w:spacing w:line="240" w:lineRule="atLeast"/>
              <w:ind w:right="-17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6958">
              <w:rPr>
                <w:rFonts w:ascii="Angsana New" w:hAnsi="Angsana New"/>
                <w:sz w:val="28"/>
                <w:szCs w:val="28"/>
                <w:lang w:val="en-US" w:bidi="th-TH"/>
              </w:rPr>
              <w:t>400,919</w:t>
            </w:r>
          </w:p>
        </w:tc>
        <w:tc>
          <w:tcPr>
            <w:tcW w:w="259" w:type="dxa"/>
            <w:vAlign w:val="bottom"/>
          </w:tcPr>
          <w:p w14:paraId="756594A6" w14:textId="77777777" w:rsidR="00B26618" w:rsidRPr="00696958" w:rsidRDefault="00B26618" w:rsidP="00B26618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504AA33" w14:textId="68F408A0" w:rsidR="00B26618" w:rsidRPr="00696958" w:rsidRDefault="00B26618" w:rsidP="00B26618">
            <w:pPr>
              <w:pStyle w:val="acctfourfigures"/>
              <w:tabs>
                <w:tab w:val="clear" w:pos="765"/>
                <w:tab w:val="decimal" w:pos="830"/>
                <w:tab w:val="left" w:pos="1080"/>
              </w:tabs>
              <w:spacing w:line="240" w:lineRule="atLeast"/>
              <w:ind w:left="-68" w:right="-17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6958">
              <w:rPr>
                <w:rFonts w:ascii="Angsana New" w:hAnsi="Angsana New"/>
                <w:sz w:val="28"/>
                <w:szCs w:val="28"/>
              </w:rPr>
              <w:t>100,230</w:t>
            </w:r>
          </w:p>
        </w:tc>
      </w:tr>
      <w:tr w:rsidR="00FD4AEF" w:rsidRPr="008E1326" w14:paraId="4E07CB63" w14:textId="77777777" w:rsidTr="00696958">
        <w:tc>
          <w:tcPr>
            <w:tcW w:w="2675" w:type="dxa"/>
          </w:tcPr>
          <w:p w14:paraId="07D60082" w14:textId="3644D786" w:rsidR="00B26618" w:rsidRPr="00696958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หุ้นสามัญ ณ วันที่ </w:t>
            </w:r>
            <w:r w:rsidRPr="0069695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96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834" w:type="dxa"/>
          </w:tcPr>
          <w:p w14:paraId="37DE3B71" w14:textId="77777777" w:rsidR="00B26618" w:rsidRPr="00696958" w:rsidRDefault="00B26618" w:rsidP="00B2661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958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958" w:type="dxa"/>
          </w:tcPr>
          <w:p w14:paraId="639B2B13" w14:textId="77777777" w:rsidR="00B26618" w:rsidRPr="00696958" w:rsidRDefault="00B26618" w:rsidP="00B26618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52D06D9D" w14:textId="6ED1E8F7" w:rsidR="00B26618" w:rsidRPr="00696958" w:rsidRDefault="005B60C9" w:rsidP="00B26618">
            <w:pPr>
              <w:pStyle w:val="acctfourfigures"/>
              <w:tabs>
                <w:tab w:val="clear" w:pos="765"/>
                <w:tab w:val="decimal" w:pos="918"/>
                <w:tab w:val="left" w:pos="1080"/>
              </w:tabs>
              <w:spacing w:line="240" w:lineRule="atLeast"/>
              <w:ind w:right="-17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9695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3,01</w:t>
            </w:r>
            <w:r w:rsidR="00142829" w:rsidRPr="0069695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69695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,796</w:t>
            </w:r>
          </w:p>
        </w:tc>
        <w:tc>
          <w:tcPr>
            <w:tcW w:w="259" w:type="dxa"/>
          </w:tcPr>
          <w:p w14:paraId="210A0797" w14:textId="77777777" w:rsidR="00B26618" w:rsidRPr="00696958" w:rsidRDefault="00B26618" w:rsidP="00B26618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18D1E062" w14:textId="71702179" w:rsidR="00B26618" w:rsidRPr="00696958" w:rsidRDefault="0028714A" w:rsidP="00B26618">
            <w:pPr>
              <w:pStyle w:val="acctfourfigures"/>
              <w:tabs>
                <w:tab w:val="clear" w:pos="765"/>
                <w:tab w:val="decimal" w:pos="826"/>
                <w:tab w:val="left" w:pos="1080"/>
              </w:tabs>
              <w:spacing w:line="240" w:lineRule="atLeast"/>
              <w:ind w:right="-17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958">
              <w:rPr>
                <w:rFonts w:ascii="Angsana New" w:hAnsi="Angsana New"/>
                <w:b/>
                <w:bCs/>
                <w:sz w:val="28"/>
                <w:szCs w:val="28"/>
              </w:rPr>
              <w:t>753,949</w:t>
            </w:r>
          </w:p>
        </w:tc>
        <w:tc>
          <w:tcPr>
            <w:tcW w:w="259" w:type="dxa"/>
          </w:tcPr>
          <w:p w14:paraId="4699CFBD" w14:textId="77777777" w:rsidR="00B26618" w:rsidRPr="00696958" w:rsidRDefault="00B26618" w:rsidP="00B26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15C37216" w14:textId="7CFE6F81" w:rsidR="00B26618" w:rsidRPr="00696958" w:rsidRDefault="00B26618" w:rsidP="00B26618">
            <w:pPr>
              <w:pStyle w:val="acctfourfigures"/>
              <w:tabs>
                <w:tab w:val="clear" w:pos="765"/>
                <w:tab w:val="decimal" w:pos="930"/>
                <w:tab w:val="left" w:pos="1080"/>
              </w:tabs>
              <w:spacing w:line="240" w:lineRule="atLeast"/>
              <w:ind w:right="-17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9695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2,196,428</w:t>
            </w:r>
          </w:p>
        </w:tc>
        <w:tc>
          <w:tcPr>
            <w:tcW w:w="259" w:type="dxa"/>
          </w:tcPr>
          <w:p w14:paraId="05FC631A" w14:textId="77777777" w:rsidR="00B26618" w:rsidRPr="00696958" w:rsidRDefault="00B26618" w:rsidP="00B26618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3E729D42" w14:textId="0F74E24E" w:rsidR="00B26618" w:rsidRPr="00696958" w:rsidRDefault="00B26618" w:rsidP="00B26618">
            <w:pPr>
              <w:pStyle w:val="acctfourfigures"/>
              <w:tabs>
                <w:tab w:val="clear" w:pos="765"/>
                <w:tab w:val="decimal" w:pos="830"/>
                <w:tab w:val="left" w:pos="1080"/>
              </w:tabs>
              <w:spacing w:line="240" w:lineRule="atLeast"/>
              <w:ind w:left="-68" w:right="-17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95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549,107</w:t>
            </w:r>
          </w:p>
        </w:tc>
      </w:tr>
      <w:tr w:rsidR="00D339A9" w:rsidRPr="008E1326" w14:paraId="020CA2EA" w14:textId="77777777" w:rsidTr="00696958">
        <w:tc>
          <w:tcPr>
            <w:tcW w:w="2675" w:type="dxa"/>
          </w:tcPr>
          <w:p w14:paraId="1C1269B6" w14:textId="77777777" w:rsidR="00895EE7" w:rsidRPr="00696958" w:rsidRDefault="00895EE7" w:rsidP="0089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หุ้นสามัญ ณ วันที่ </w:t>
            </w:r>
            <w:r w:rsidRPr="0069695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969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34" w:type="dxa"/>
          </w:tcPr>
          <w:p w14:paraId="096E2F4E" w14:textId="00F525D9" w:rsidR="00895EE7" w:rsidRPr="00696958" w:rsidRDefault="007B2AE2" w:rsidP="00895EE7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958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958" w:type="dxa"/>
          </w:tcPr>
          <w:p w14:paraId="6319820D" w14:textId="77777777" w:rsidR="00895EE7" w:rsidRPr="00696958" w:rsidRDefault="00895EE7" w:rsidP="00895EE7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649F07D5" w14:textId="77777777" w:rsidR="00895EE7" w:rsidRPr="00696958" w:rsidRDefault="00895EE7" w:rsidP="00895EE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43FC71C9" w14:textId="77777777" w:rsidR="00895EE7" w:rsidRPr="00696958" w:rsidRDefault="00895EE7" w:rsidP="00895EE7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46A60C14" w14:textId="77777777" w:rsidR="00895EE7" w:rsidRPr="00696958" w:rsidRDefault="00895EE7" w:rsidP="00895EE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6B2A2FDB" w14:textId="77777777" w:rsidR="00895EE7" w:rsidRPr="00696958" w:rsidRDefault="00895EE7" w:rsidP="0089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4C7AE788" w14:textId="2A99D059" w:rsidR="00895EE7" w:rsidRPr="00696958" w:rsidRDefault="00895EE7" w:rsidP="00895EE7">
            <w:pPr>
              <w:pStyle w:val="acctfourfigures"/>
              <w:tabs>
                <w:tab w:val="clear" w:pos="765"/>
                <w:tab w:val="decimal" w:pos="930"/>
                <w:tab w:val="left" w:pos="1080"/>
              </w:tabs>
              <w:spacing w:line="240" w:lineRule="atLeast"/>
              <w:ind w:right="-17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969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2,684,613</w:t>
            </w:r>
          </w:p>
        </w:tc>
        <w:tc>
          <w:tcPr>
            <w:tcW w:w="259" w:type="dxa"/>
          </w:tcPr>
          <w:p w14:paraId="221139BB" w14:textId="77777777" w:rsidR="00895EE7" w:rsidRPr="00696958" w:rsidRDefault="00895EE7" w:rsidP="00895EE7">
            <w:pPr>
              <w:pStyle w:val="36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</w:tcPr>
          <w:p w14:paraId="09E06EF0" w14:textId="07EB8B15" w:rsidR="00895EE7" w:rsidRPr="00696958" w:rsidRDefault="00895EE7" w:rsidP="00895EE7">
            <w:pPr>
              <w:pStyle w:val="acctfourfigures"/>
              <w:tabs>
                <w:tab w:val="clear" w:pos="765"/>
                <w:tab w:val="decimal" w:pos="830"/>
                <w:tab w:val="left" w:pos="1080"/>
              </w:tabs>
              <w:spacing w:line="240" w:lineRule="atLeast"/>
              <w:ind w:left="-68" w:right="-17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9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671,153</w:t>
            </w:r>
          </w:p>
        </w:tc>
      </w:tr>
    </w:tbl>
    <w:p w14:paraId="00E9E0E0" w14:textId="77777777" w:rsidR="00F37712" w:rsidRPr="00261470" w:rsidRDefault="00F37712" w:rsidP="003C5F6A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2DE2FF7F" w14:textId="21685606" w:rsidR="008C6104" w:rsidRPr="00F1598F" w:rsidRDefault="008C6104" w:rsidP="000A4D8B">
      <w:pPr>
        <w:pStyle w:val="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ส่วนงานดำเนินงาน</w:t>
      </w:r>
    </w:p>
    <w:p w14:paraId="787081AD" w14:textId="77777777" w:rsidR="008C6104" w:rsidRPr="00261470" w:rsidRDefault="008C6104" w:rsidP="00A9166C">
      <w:pPr>
        <w:ind w:left="540" w:hanging="540"/>
        <w:jc w:val="thaiDistribute"/>
        <w:rPr>
          <w:rFonts w:asciiTheme="majorBidi" w:hAnsiTheme="majorBidi" w:cstheme="majorBidi"/>
          <w:cs/>
        </w:rPr>
      </w:pPr>
    </w:p>
    <w:p w14:paraId="4DF92DA2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 กลุ่มบริษัทมี </w:t>
      </w:r>
      <w:r w:rsidRPr="00F1598F">
        <w:rPr>
          <w:rFonts w:ascii="Angsana New" w:hAnsi="Angsana New"/>
          <w:sz w:val="30"/>
          <w:szCs w:val="30"/>
        </w:rPr>
        <w:t xml:space="preserve">3 </w:t>
      </w:r>
      <w:r w:rsidRPr="00F1598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B5870FF" w14:textId="77777777" w:rsidR="00440E8F" w:rsidRPr="00261470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3AF3DBFA" w14:textId="6D21B938" w:rsidR="00440E8F" w:rsidRPr="00F1598F" w:rsidRDefault="00440E8F" w:rsidP="00A9166C">
      <w:pPr>
        <w:pStyle w:val="affb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รายได้ตามสัญญา เช่น กลุ่มผลิตภัณฑ์มาตรฐาน กลุ่มผลิตภัณฑ์ออกแบบพิเศษ</w:t>
      </w:r>
      <w:r w:rsidR="00E63CCD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งานโครงการ</w:t>
      </w:r>
    </w:p>
    <w:p w14:paraId="384ACAAE" w14:textId="77777777" w:rsidR="00440E8F" w:rsidRPr="00F1598F" w:rsidRDefault="00440E8F" w:rsidP="00A9166C">
      <w:pPr>
        <w:pStyle w:val="affb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รายได้จากการขาย เช่น การขายอะไหล่และการขายรถต้นแบบ</w:t>
      </w:r>
    </w:p>
    <w:p w14:paraId="284E4C48" w14:textId="77777777" w:rsidR="00440E8F" w:rsidRPr="00F1598F" w:rsidRDefault="00440E8F" w:rsidP="00A9166C">
      <w:pPr>
        <w:pStyle w:val="affb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5ED11C2E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32E921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1598F">
        <w:rPr>
          <w:rFonts w:ascii="Angsana New" w:hAnsi="Angsana New"/>
          <w:sz w:val="30"/>
          <w:szCs w:val="30"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391B4D" w14:textId="666160B4" w:rsidR="00440E8F" w:rsidRPr="00F1598F" w:rsidRDefault="00440E8F" w:rsidP="00A9166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40E8F" w:rsidRPr="00F1598F" w:rsidSect="001D30E0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71DA39BE" w14:textId="38109F94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E1326">
        <w:rPr>
          <w:rFonts w:asciiTheme="majorBidi" w:hAnsiTheme="majorBidi" w:hint="cs"/>
          <w:sz w:val="30"/>
          <w:szCs w:val="30"/>
          <w:cs/>
          <w:lang w:val="en-GB"/>
        </w:rPr>
        <w:lastRenderedPageBreak/>
        <w:t>รายได้ของกลุ่มกิจการจากลูกค้ารายใหญ่ในระหว่างงวด</w:t>
      </w:r>
      <w:r w:rsidR="00667072">
        <w:rPr>
          <w:rFonts w:asciiTheme="majorBidi" w:hAnsiTheme="majorBidi" w:hint="cs"/>
          <w:sz w:val="30"/>
          <w:szCs w:val="30"/>
          <w:cs/>
          <w:lang w:val="en-GB"/>
        </w:rPr>
        <w:t>สาม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เดือนสิ้นสุดวันที่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667072" w:rsidRPr="00667072">
        <w:rPr>
          <w:rFonts w:asciiTheme="majorBidi" w:hAnsiTheme="majorBidi"/>
          <w:sz w:val="30"/>
          <w:szCs w:val="30"/>
        </w:rPr>
        <w:t xml:space="preserve">31 </w:t>
      </w:r>
      <w:r w:rsidR="00667072" w:rsidRPr="00667072">
        <w:rPr>
          <w:rFonts w:asciiTheme="majorBidi" w:hAnsiTheme="majorBidi" w:hint="cs"/>
          <w:sz w:val="30"/>
          <w:szCs w:val="30"/>
          <w:cs/>
        </w:rPr>
        <w:t>มีนาคม</w:t>
      </w:r>
      <w:r w:rsidR="00667072" w:rsidRPr="00667072">
        <w:rPr>
          <w:rFonts w:asciiTheme="majorBidi" w:hAnsiTheme="majorBidi"/>
          <w:sz w:val="30"/>
          <w:szCs w:val="30"/>
          <w:cs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256</w:t>
      </w:r>
      <w:r w:rsidR="00667072">
        <w:rPr>
          <w:rFonts w:asciiTheme="majorBidi" w:hAnsiTheme="majorBidi"/>
          <w:sz w:val="30"/>
          <w:szCs w:val="30"/>
        </w:rPr>
        <w:t>6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256</w:t>
      </w:r>
      <w:r w:rsidR="00667072">
        <w:rPr>
          <w:rFonts w:asciiTheme="majorBidi" w:hAnsiTheme="majorBidi"/>
          <w:sz w:val="30"/>
          <w:szCs w:val="30"/>
        </w:rPr>
        <w:t>5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มีจำนวน</w:t>
      </w:r>
      <w:r w:rsidRPr="003E1FF2">
        <w:rPr>
          <w:rFonts w:asciiTheme="majorBidi" w:hAnsiTheme="majorBidi" w:hint="cs"/>
          <w:sz w:val="30"/>
          <w:szCs w:val="30"/>
          <w:cs/>
          <w:lang w:val="en-GB"/>
        </w:rPr>
        <w:t>เงิน</w:t>
      </w:r>
      <w:r w:rsidR="009B63FC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FD636F">
        <w:rPr>
          <w:rFonts w:asciiTheme="majorBidi" w:hAnsiTheme="majorBidi"/>
          <w:sz w:val="30"/>
          <w:szCs w:val="30"/>
          <w:lang w:val="en-GB"/>
        </w:rPr>
        <w:t>39</w:t>
      </w:r>
      <w:r w:rsidR="00BC5316">
        <w:rPr>
          <w:rFonts w:asciiTheme="majorBidi" w:hAnsiTheme="majorBidi"/>
          <w:sz w:val="30"/>
          <w:szCs w:val="30"/>
          <w:lang w:val="en-GB"/>
        </w:rPr>
        <w:t>.01</w:t>
      </w:r>
      <w:r w:rsidR="003E1FF2" w:rsidRPr="00ED7B3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D7B38">
        <w:rPr>
          <w:rFonts w:asciiTheme="majorBidi" w:hAnsiTheme="majorBidi" w:hint="cs"/>
          <w:sz w:val="30"/>
          <w:szCs w:val="30"/>
          <w:cs/>
          <w:lang w:val="en-GB"/>
        </w:rPr>
        <w:t>ล้าน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บาท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3E1FF2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3E1FF2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FD54C2">
        <w:rPr>
          <w:rFonts w:asciiTheme="majorBidi" w:hAnsiTheme="majorBidi"/>
          <w:sz w:val="30"/>
          <w:szCs w:val="30"/>
        </w:rPr>
        <w:t xml:space="preserve">127.88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ตามลำดับ</w:t>
      </w:r>
    </w:p>
    <w:p w14:paraId="5BE621C9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6AB0E49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13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0B4FE070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0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87"/>
        <w:gridCol w:w="1101"/>
        <w:gridCol w:w="270"/>
        <w:gridCol w:w="990"/>
        <w:gridCol w:w="270"/>
        <w:gridCol w:w="911"/>
        <w:gridCol w:w="259"/>
        <w:gridCol w:w="795"/>
        <w:gridCol w:w="272"/>
        <w:gridCol w:w="970"/>
        <w:gridCol w:w="269"/>
        <w:gridCol w:w="916"/>
        <w:gridCol w:w="236"/>
        <w:gridCol w:w="1058"/>
        <w:gridCol w:w="269"/>
        <w:gridCol w:w="1058"/>
      </w:tblGrid>
      <w:tr w:rsidR="008A7F1A" w:rsidRPr="008E1326" w14:paraId="3524CD9A" w14:textId="77777777" w:rsidTr="008A7F1A">
        <w:trPr>
          <w:trHeight w:val="360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1DAF8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644" w:type="dxa"/>
            <w:gridSpan w:val="15"/>
            <w:tcBorders>
              <w:top w:val="nil"/>
              <w:left w:val="nil"/>
              <w:right w:val="nil"/>
            </w:tcBorders>
          </w:tcPr>
          <w:p w14:paraId="4F1A0B00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8A7F1A" w:rsidRPr="008E1326" w14:paraId="508F0E6B" w14:textId="77777777" w:rsidTr="008A7F1A">
        <w:trPr>
          <w:trHeight w:val="360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F0552D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right w:val="nil"/>
            </w:tcBorders>
          </w:tcPr>
          <w:p w14:paraId="22007D16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CB7163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965" w:type="dxa"/>
            <w:gridSpan w:val="3"/>
            <w:tcBorders>
              <w:top w:val="nil"/>
              <w:left w:val="nil"/>
              <w:right w:val="nil"/>
            </w:tcBorders>
          </w:tcPr>
          <w:p w14:paraId="22C9A5E1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รายได้จากการขาย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2CED6415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right w:val="nil"/>
            </w:tcBorders>
          </w:tcPr>
          <w:p w14:paraId="2A254E13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30FD93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right w:val="nil"/>
            </w:tcBorders>
          </w:tcPr>
          <w:p w14:paraId="167CE5F8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รวม</w:t>
            </w:r>
          </w:p>
        </w:tc>
      </w:tr>
      <w:tr w:rsidR="008A7F1A" w:rsidRPr="008E1326" w14:paraId="1FA2C05F" w14:textId="77777777" w:rsidTr="008A7F1A">
        <w:trPr>
          <w:trHeight w:val="360"/>
          <w:tblHeader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908F9" w14:textId="10171833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สำหรับงวด</w:t>
            </w:r>
            <w:r w:rsidR="00DE50D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สาม</w:t>
            </w:r>
            <w:r w:rsidR="005032B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เ</w:t>
            </w:r>
            <w:r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ดือน</w:t>
            </w: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 xml:space="preserve">สิ้นสุดวันที่ </w:t>
            </w:r>
            <w:r w:rsidR="00667072" w:rsidRPr="0066707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 xml:space="preserve">31 </w:t>
            </w:r>
            <w:r w:rsidR="00667072" w:rsidRPr="00667072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1049F3BB" w14:textId="7D8B598F" w:rsidR="008A7F1A" w:rsidRPr="008E1326" w:rsidRDefault="008A7F1A" w:rsidP="003C29B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2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 w:rsidR="0066707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17F40D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1FA4328" w14:textId="6A35014C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 w:rsidR="0066707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EF245B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952A1D5" w14:textId="55CCE0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 w:rsidR="0066707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vAlign w:val="bottom"/>
          </w:tcPr>
          <w:p w14:paraId="32173C00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left w:val="nil"/>
              <w:bottom w:val="nil"/>
              <w:right w:val="nil"/>
            </w:tcBorders>
            <w:vAlign w:val="bottom"/>
          </w:tcPr>
          <w:p w14:paraId="40659AC0" w14:textId="464AAA98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 w:rsidR="0066707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14EE8DEC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  <w:vAlign w:val="bottom"/>
          </w:tcPr>
          <w:p w14:paraId="1EC745DE" w14:textId="669DACE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 w:rsidR="0066707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5DD012CA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bottom"/>
          </w:tcPr>
          <w:p w14:paraId="126DB19E" w14:textId="5A634B64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 w:rsidR="0066707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543B2E6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vAlign w:val="bottom"/>
          </w:tcPr>
          <w:p w14:paraId="6132D361" w14:textId="5174025A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 w:rsidR="0066707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75E4286C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vAlign w:val="bottom"/>
          </w:tcPr>
          <w:p w14:paraId="4CEF9E8F" w14:textId="7630F07A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 w:rsidR="0066707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5</w:t>
            </w:r>
          </w:p>
        </w:tc>
      </w:tr>
      <w:tr w:rsidR="008A7F1A" w:rsidRPr="008E1326" w14:paraId="738C22D4" w14:textId="77777777" w:rsidTr="008A7F1A">
        <w:trPr>
          <w:trHeight w:val="360"/>
          <w:tblHeader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BACFFB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644" w:type="dxa"/>
            <w:gridSpan w:val="15"/>
            <w:tcBorders>
              <w:left w:val="nil"/>
              <w:bottom w:val="nil"/>
              <w:right w:val="nil"/>
            </w:tcBorders>
          </w:tcPr>
          <w:p w14:paraId="36C9B75C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  <w:lang w:eastAsia="zh-CN"/>
              </w:rPr>
              <w:t>(พันบาท)</w:t>
            </w:r>
          </w:p>
        </w:tc>
      </w:tr>
      <w:tr w:rsidR="00B422C9" w:rsidRPr="008E1326" w14:paraId="1F9B5455" w14:textId="77777777" w:rsidTr="008A7F1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11A1F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2AF401E3" w14:textId="39A970FF" w:rsidR="00B422C9" w:rsidRPr="008E1326" w:rsidRDefault="00273628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E269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269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DF92725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A5FB3CD" w14:textId="22BBF744" w:rsidR="00B422C9" w:rsidRPr="008E1326" w:rsidRDefault="00B422C9" w:rsidP="00612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137,121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4816E9B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447CED73" w14:textId="2B2FC223" w:rsidR="00B422C9" w:rsidRPr="008E1326" w:rsidRDefault="00105641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7520A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,3</w:t>
            </w:r>
            <w:r w:rsidR="007520A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E3703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vAlign w:val="bottom"/>
          </w:tcPr>
          <w:p w14:paraId="41812696" w14:textId="664D54F0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513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220B0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569CAB65" w14:textId="3C4A9D92" w:rsidR="00B422C9" w:rsidRPr="008E1326" w:rsidRDefault="00FB1ACA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  <w:r w:rsidR="000322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82904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5DFA6ACC" w14:textId="0D4CC33F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58,942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006F9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2F7869C1" w14:textId="00141FCF" w:rsidR="00B422C9" w:rsidRPr="008E1326" w:rsidRDefault="00D41F9D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132,170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DEF26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5D12" w14:textId="7FED5BBE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196,728</w:t>
            </w:r>
          </w:p>
        </w:tc>
      </w:tr>
      <w:tr w:rsidR="00B422C9" w:rsidRPr="008E1326" w14:paraId="585C6C0F" w14:textId="77777777" w:rsidTr="008A7F1A">
        <w:trPr>
          <w:trHeight w:val="390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FDB9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กำไร</w:t>
            </w:r>
            <w:r w:rsidRPr="008E13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 xml:space="preserve"> </w:t>
            </w: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(</w:t>
            </w:r>
            <w:r w:rsidRPr="008E13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ขาดทุน</w:t>
            </w: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 xml:space="preserve">) </w:t>
            </w: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86890" w14:textId="79699E13" w:rsidR="00B422C9" w:rsidRPr="008E1326" w:rsidRDefault="00586B16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</w:t>
            </w:r>
            <w:r w:rsidR="00E269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</w:t>
            </w:r>
            <w:r w:rsidR="004734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A128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BB04BA9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342BA" w14:textId="2009B882" w:rsidR="00B422C9" w:rsidRPr="008E1326" w:rsidRDefault="00B422C9" w:rsidP="00612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(25,449)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633931D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9FAC8E" w14:textId="262E04CD" w:rsidR="00B422C9" w:rsidRPr="008E1326" w:rsidRDefault="00802A46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7520A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BA870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9BD41" w14:textId="3FC05D0B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111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E6E76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0647C" w14:textId="63E234B0" w:rsidR="00B422C9" w:rsidRPr="008E1326" w:rsidRDefault="00B523A8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</w:t>
            </w:r>
            <w:r w:rsidR="00D41F9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  <w:r w:rsidR="00FE5B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BA4B1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9E441" w14:textId="54EAF2AB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(19,223)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6762A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02051" w14:textId="780C3274" w:rsidR="00B422C9" w:rsidRPr="008E1326" w:rsidRDefault="00532FCB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(19,</w:t>
            </w:r>
            <w:r w:rsidR="00D41F9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  <w:r w:rsidR="00E858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4B565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FA1BB" w14:textId="4FE58D2C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(44,429)</w:t>
            </w:r>
          </w:p>
        </w:tc>
      </w:tr>
      <w:tr w:rsidR="00B422C9" w:rsidRPr="008E1326" w14:paraId="482B5CC7" w14:textId="77777777" w:rsidTr="008A7F1A">
        <w:trPr>
          <w:trHeight w:val="172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A4F37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</w:tcPr>
          <w:p w14:paraId="5CADF407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77A4E9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0FE357E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56FB1C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14:paraId="6AEC674B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</w:tcPr>
          <w:p w14:paraId="0A43877C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5BB14E6D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3C1A9625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62FEEE85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69113F6D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</w:tcPr>
          <w:p w14:paraId="55BB3401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C6EA6D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C05D4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11872A0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25173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</w:tr>
      <w:tr w:rsidR="00B422C9" w:rsidRPr="008E1326" w14:paraId="76D1CDF1" w14:textId="77777777" w:rsidTr="008A7F1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1A62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ค่าใช้จ่ายในการ</w:t>
            </w:r>
            <w:r w:rsidRPr="008E13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จัดจำหน่าย</w:t>
            </w: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และบริหารและต้นทุนทางการเงินที่ไม่ได้ปันส่วน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</w:tcBorders>
          </w:tcPr>
          <w:p w14:paraId="2067F526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347A96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B4FA6C8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BE1BC7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7D3C61F4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1086C47B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1D2C5975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970AEE0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</w:tcPr>
          <w:p w14:paraId="02F1AB42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C43BB53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bottom w:val="nil"/>
              <w:right w:val="nil"/>
            </w:tcBorders>
          </w:tcPr>
          <w:p w14:paraId="1D762969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1F6BD6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8E55F" w14:textId="6BFBE101" w:rsidR="00B422C9" w:rsidRPr="008E1326" w:rsidRDefault="00A84115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27D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C962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734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962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B956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299B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ECB5" w14:textId="3465A248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(128,390)</w:t>
            </w:r>
          </w:p>
        </w:tc>
      </w:tr>
      <w:tr w:rsidR="00B422C9" w:rsidRPr="008E1326" w14:paraId="4F06D485" w14:textId="77777777" w:rsidTr="008A7F1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15395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D404109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0BE22C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F054AD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D4E83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BE9AD04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E9F397C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D6D2B60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260048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CE58E1E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D89E513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1E25CB04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EA2C60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74B52322" w14:textId="7BF5CB4E" w:rsidR="00B422C9" w:rsidRPr="008E1326" w:rsidRDefault="006B677E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4,575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1BB65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174F0F33" w14:textId="3A0F8111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17,377</w:t>
            </w:r>
          </w:p>
        </w:tc>
      </w:tr>
      <w:tr w:rsidR="00B422C9" w:rsidRPr="008E1326" w14:paraId="6434DA89" w14:textId="77777777" w:rsidTr="008A7F1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C69C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5B735C7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6C45F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F84961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23D20D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3B3DFEF6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46AECB9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5084861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9CD7C8A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B2FA906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E7444CA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6D7FCBBA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B7904F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281CB6" w14:textId="38B5B405" w:rsidR="00B422C9" w:rsidRPr="008E1326" w:rsidRDefault="009F2B4F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41F9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6,204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24F2D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04621E" w14:textId="7FD74C01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(1,434)</w:t>
            </w:r>
          </w:p>
        </w:tc>
      </w:tr>
      <w:tr w:rsidR="00B422C9" w:rsidRPr="008E1326" w14:paraId="6958A03C" w14:textId="77777777" w:rsidTr="008A7F1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0981A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3C81196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576FCC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68C9D0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130F33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73ADAD0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7E93BBF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9A5F497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EA51567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E32F45E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3D5C632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3B210C02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D68A21" w14:textId="77777777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7E194A" w14:textId="5E2026C7" w:rsidR="00B422C9" w:rsidRPr="00E510E5" w:rsidRDefault="00DA343D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DA34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</w:t>
            </w:r>
            <w:r w:rsidR="003456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590F9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8A0D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456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321</w:t>
            </w:r>
            <w:r w:rsidRPr="00DA34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CE4C1" w14:textId="77777777" w:rsidR="00B422C9" w:rsidRPr="00E510E5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0094C9" w14:textId="018BB29C" w:rsidR="00B422C9" w:rsidRPr="008E1326" w:rsidRDefault="00B422C9" w:rsidP="00B4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111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</w:t>
            </w:r>
            <w:r w:rsidRPr="0022634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Pr="009111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876</w:t>
            </w:r>
            <w:r w:rsidRPr="009111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08080700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0947475" w14:textId="0801382F" w:rsidR="008A7F1A" w:rsidRPr="00624344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กลุ่มบริษัทรับรู้รายได้ตามสัญญาและรายได้จากการให้บริการตลอดช่วงเวลาหนึ่ง ส่วนรายได้จากการขายรับรู้ ณ เวลาใดเวลาหนึ่ง</w:t>
      </w:r>
    </w:p>
    <w:p w14:paraId="546B54D2" w14:textId="74AAFCAE" w:rsidR="008A7F1A" w:rsidRPr="0021446B" w:rsidRDefault="008A7F1A" w:rsidP="0021446B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cs/>
        </w:rPr>
        <w:sectPr w:rsidR="008A7F1A" w:rsidRPr="0021446B" w:rsidSect="00A55436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E802BBF" w14:textId="127C7A0F" w:rsidR="000E1E06" w:rsidRDefault="00CB07AF" w:rsidP="00CB0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  <w:b/>
          <w:bCs/>
          <w:i/>
          <w:iCs/>
        </w:rPr>
      </w:pPr>
      <w:r w:rsidRPr="00CB07AF">
        <w:rPr>
          <w:noProof/>
          <w:lang w:eastAsia="ja-JP"/>
        </w:rPr>
        <w:lastRenderedPageBreak/>
        <w:drawing>
          <wp:anchor distT="0" distB="0" distL="114300" distR="114300" simplePos="0" relativeHeight="251658245" behindDoc="1" locked="0" layoutInCell="1" allowOverlap="1" wp14:anchorId="42B74965" wp14:editId="49F83129">
            <wp:simplePos x="0" y="0"/>
            <wp:positionH relativeFrom="column">
              <wp:posOffset>411480</wp:posOffset>
            </wp:positionH>
            <wp:positionV relativeFrom="paragraph">
              <wp:posOffset>5080</wp:posOffset>
            </wp:positionV>
            <wp:extent cx="5536565" cy="3892550"/>
            <wp:effectExtent l="0" t="0" r="6985" b="0"/>
            <wp:wrapTight wrapText="bothSides">
              <wp:wrapPolygon edited="0">
                <wp:start x="0" y="0"/>
                <wp:lineTo x="0" y="21459"/>
                <wp:lineTo x="21553" y="21459"/>
                <wp:lineTo x="2155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31" b="967"/>
                    <a:stretch/>
                  </pic:blipFill>
                  <pic:spPr bwMode="auto">
                    <a:xfrm>
                      <a:off x="0" y="0"/>
                      <a:ext cx="5536565" cy="3892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B07AF">
        <w:rPr>
          <w:noProof/>
        </w:rPr>
        <w:t xml:space="preserve"> </w:t>
      </w:r>
      <w:r w:rsidR="00985E8E" w:rsidRPr="00985E8E">
        <w:rPr>
          <w:noProof/>
        </w:rPr>
        <w:t xml:space="preserve"> </w:t>
      </w:r>
    </w:p>
    <w:p w14:paraId="4F5C971B" w14:textId="4C635C27" w:rsidR="0021446B" w:rsidRDefault="00276923" w:rsidP="004855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  <w:b/>
          <w:bCs/>
          <w:i/>
          <w:iCs/>
          <w:cs/>
        </w:rPr>
      </w:pPr>
      <w:r w:rsidRPr="00696958">
        <w:rPr>
          <w:rFonts w:asciiTheme="majorBidi" w:hAnsiTheme="majorBidi" w:cstheme="majorBidi"/>
          <w:noProof/>
          <w:lang w:eastAsia="ja-JP"/>
        </w:rPr>
        <w:drawing>
          <wp:anchor distT="0" distB="0" distL="114300" distR="114300" simplePos="0" relativeHeight="251658240" behindDoc="1" locked="0" layoutInCell="1" allowOverlap="1" wp14:anchorId="7050BE81" wp14:editId="6800B831">
            <wp:simplePos x="0" y="0"/>
            <wp:positionH relativeFrom="column">
              <wp:posOffset>152400</wp:posOffset>
            </wp:positionH>
            <wp:positionV relativeFrom="paragraph">
              <wp:posOffset>3549650</wp:posOffset>
            </wp:positionV>
            <wp:extent cx="5702300" cy="4563110"/>
            <wp:effectExtent l="0" t="0" r="0" b="8890"/>
            <wp:wrapTight wrapText="bothSides">
              <wp:wrapPolygon edited="0">
                <wp:start x="0" y="0"/>
                <wp:lineTo x="0" y="21552"/>
                <wp:lineTo x="21504" y="21552"/>
                <wp:lineTo x="21504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2300" cy="4563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446B" w:rsidRPr="00485571">
        <w:rPr>
          <w:rFonts w:asciiTheme="majorBidi" w:hAnsiTheme="majorBidi" w:cstheme="majorBidi"/>
          <w:cs/>
        </w:rPr>
        <w:br w:type="page"/>
      </w:r>
    </w:p>
    <w:p w14:paraId="402D5B53" w14:textId="44D3A53F" w:rsidR="00562CEB" w:rsidRPr="00F1598F" w:rsidRDefault="00562CEB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  <w:r w:rsidRPr="00F1598F">
        <w:rPr>
          <w:rFonts w:asciiTheme="majorBidi" w:hAnsiTheme="majorBidi" w:cstheme="majorBidi"/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F1598F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</w:p>
    <w:p w14:paraId="11181EFD" w14:textId="77777777" w:rsidR="00476248" w:rsidRPr="008A7F1A" w:rsidRDefault="00476248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16"/>
          <w:szCs w:val="16"/>
        </w:rPr>
      </w:pPr>
    </w:p>
    <w:p w14:paraId="0D915717" w14:textId="77777777" w:rsidR="00330126" w:rsidRPr="003A3A7C" w:rsidRDefault="00330126" w:rsidP="00330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A3A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ตามสัญญาและจากการขายและการให้บริการที่มีมูลค่าเป็นสาระสำคัญ โดยแบ่งตามส่วนงานแยกตามที่ตั้งทางภูมิศาสตร์ของลูกค้าได้ดังนี้</w:t>
      </w:r>
    </w:p>
    <w:p w14:paraId="1BC6C687" w14:textId="2005D395" w:rsidR="00330126" w:rsidRPr="003A3A7C" w:rsidRDefault="00330126" w:rsidP="00330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620"/>
        <w:gridCol w:w="380"/>
        <w:gridCol w:w="1600"/>
      </w:tblGrid>
      <w:tr w:rsidR="00330126" w:rsidRPr="003A3A7C" w14:paraId="0DEC372D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AF339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1A4CE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30126" w:rsidRPr="003A3A7C" w14:paraId="295EFB05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D5FA3" w14:textId="5E3B92AC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66707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667072" w:rsidRPr="0066707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667072" w:rsidRPr="00667072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AC316" w14:textId="1C062615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66707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AF8C9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71009" w14:textId="308875DC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66707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330126" w:rsidRPr="003A3A7C" w14:paraId="5B58553F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0A8D0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8FDAA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30126" w:rsidRPr="003A3A7C" w14:paraId="4EF666DE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B40B4" w14:textId="77777777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E2C09" w14:textId="30BFDE10" w:rsidR="00330126" w:rsidRPr="003A3A7C" w:rsidRDefault="00875745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92</w:t>
            </w:r>
            <w:r w:rsidR="008B19D0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028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C054C" w14:textId="77777777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41F01" w14:textId="5A2501DD" w:rsidR="00330126" w:rsidRPr="003A3A7C" w:rsidRDefault="001931D8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181,349</w:t>
            </w:r>
          </w:p>
        </w:tc>
      </w:tr>
      <w:tr w:rsidR="00330126" w:rsidRPr="003A3A7C" w14:paraId="56CF9AFB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53614" w14:textId="1D786E00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เกาหลี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7887" w14:textId="30013E89" w:rsidR="00330126" w:rsidRPr="003A3A7C" w:rsidRDefault="008B19D0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39,017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4B606" w14:textId="77777777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7DBFE" w14:textId="0294C116" w:rsidR="00330126" w:rsidRPr="003A3A7C" w:rsidRDefault="00F55A6C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15,348</w:t>
            </w:r>
          </w:p>
        </w:tc>
      </w:tr>
      <w:tr w:rsidR="00330126" w:rsidRPr="003A3A7C" w14:paraId="09EAEC75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964C0" w14:textId="134BC652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</w:t>
            </w:r>
            <w:r w:rsidR="0016047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4D1B0439" w14:textId="3804FC31" w:rsidR="00330126" w:rsidRPr="003A3A7C" w:rsidRDefault="008B19D0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1,125</w:t>
            </w:r>
          </w:p>
        </w:tc>
        <w:tc>
          <w:tcPr>
            <w:tcW w:w="380" w:type="dxa"/>
          </w:tcPr>
          <w:p w14:paraId="207DDCE5" w14:textId="77777777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</w:tcPr>
          <w:p w14:paraId="178FFD08" w14:textId="2189A43D" w:rsidR="00330126" w:rsidRPr="003A3A7C" w:rsidRDefault="00F55A6C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31</w:t>
            </w:r>
          </w:p>
        </w:tc>
      </w:tr>
      <w:tr w:rsidR="00330126" w:rsidRPr="003A3A7C" w14:paraId="0DA35282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E0219" w14:textId="77777777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1233866" w14:textId="40FFBB93" w:rsidR="00330126" w:rsidRPr="003A3A7C" w:rsidRDefault="00795981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132</w:t>
            </w:r>
            <w:r w:rsidR="008B19D0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170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7672F" w14:textId="77777777" w:rsidR="00330126" w:rsidRPr="003A3A7C" w:rsidRDefault="00330126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7E76E1" w14:textId="06B2B57C" w:rsidR="00330126" w:rsidRPr="003A3A7C" w:rsidRDefault="00E438CB" w:rsidP="0033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196,728</w:t>
            </w:r>
          </w:p>
        </w:tc>
      </w:tr>
    </w:tbl>
    <w:p w14:paraId="537AE3CC" w14:textId="2DCBD56A" w:rsidR="00D94169" w:rsidRDefault="00D94169" w:rsidP="00DD4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2970"/>
          <w:tab w:val="left" w:pos="3150"/>
          <w:tab w:val="left" w:pos="3240"/>
          <w:tab w:val="left" w:pos="3330"/>
          <w:tab w:val="left" w:pos="342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01D505A2" w14:textId="740A31A8" w:rsidR="000D5446" w:rsidRPr="008A7F1A" w:rsidRDefault="001F46A5" w:rsidP="00F56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3150"/>
          <w:tab w:val="left" w:pos="3240"/>
          <w:tab w:val="left" w:pos="3330"/>
          <w:tab w:val="left" w:pos="342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  <w:r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  <w:t xml:space="preserve"> </w:t>
      </w:r>
    </w:p>
    <w:p w14:paraId="43DEBD19" w14:textId="17B61E08" w:rsidR="00A201C1" w:rsidRDefault="00712956" w:rsidP="00712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3060"/>
          <w:tab w:val="left" w:pos="3150"/>
          <w:tab w:val="left" w:pos="3420"/>
          <w:tab w:val="left" w:pos="387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  <w:r w:rsidRPr="00696958">
        <w:rPr>
          <w:rFonts w:asciiTheme="majorBidi" w:hAnsiTheme="majorBidi" w:cstheme="majorBidi"/>
          <w:noProof/>
          <w:snapToGrid w:val="0"/>
          <w:color w:val="000000"/>
          <w:sz w:val="20"/>
          <w:szCs w:val="20"/>
          <w:lang w:eastAsia="ja-JP"/>
        </w:rPr>
        <w:drawing>
          <wp:anchor distT="0" distB="0" distL="114300" distR="114300" simplePos="0" relativeHeight="251658244" behindDoc="1" locked="0" layoutInCell="1" allowOverlap="1" wp14:anchorId="40AAE616" wp14:editId="282BFDC1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6099175" cy="4123055"/>
            <wp:effectExtent l="0" t="0" r="0" b="0"/>
            <wp:wrapTight wrapText="bothSides">
              <wp:wrapPolygon edited="0">
                <wp:start x="0" y="0"/>
                <wp:lineTo x="0" y="21457"/>
                <wp:lineTo x="21521" y="21457"/>
                <wp:lineTo x="21521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4123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A9A85A" w14:textId="4F10F274" w:rsidR="00DD4923" w:rsidRDefault="00DD4923" w:rsidP="0058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3060"/>
          <w:tab w:val="left" w:pos="3150"/>
          <w:tab w:val="left" w:pos="3420"/>
          <w:tab w:val="left" w:pos="387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1FC59692" w14:textId="226BDDAB" w:rsidR="00AA161D" w:rsidRDefault="00AA161D" w:rsidP="00B93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495FAC31" w14:textId="4DB7D81D" w:rsidR="0003566A" w:rsidRPr="00710F4C" w:rsidRDefault="004A1775" w:rsidP="00153020">
      <w:pPr>
        <w:pStyle w:val="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710F4C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ขาดทุน</w:t>
      </w:r>
      <w:r w:rsidR="0003566A" w:rsidRPr="00710F4C">
        <w:rPr>
          <w:rFonts w:asciiTheme="majorBidi" w:hAnsiTheme="majorBidi" w:cstheme="majorBidi"/>
          <w:sz w:val="30"/>
          <w:szCs w:val="30"/>
          <w:cs/>
          <w:lang w:val="th-TH"/>
        </w:rPr>
        <w:t>ต่อหุ้น</w:t>
      </w:r>
    </w:p>
    <w:p w14:paraId="343FB37F" w14:textId="77777777" w:rsidR="008A7F1A" w:rsidRPr="006F2073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4781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778"/>
        <w:gridCol w:w="244"/>
        <w:gridCol w:w="1185"/>
        <w:gridCol w:w="242"/>
        <w:gridCol w:w="1185"/>
        <w:gridCol w:w="248"/>
        <w:gridCol w:w="1134"/>
        <w:gridCol w:w="242"/>
        <w:gridCol w:w="1133"/>
      </w:tblGrid>
      <w:tr w:rsidR="008A7F1A" w:rsidRPr="008E1326" w14:paraId="22EF1458" w14:textId="77777777" w:rsidTr="004328F5">
        <w:trPr>
          <w:tblHeader/>
        </w:trPr>
        <w:tc>
          <w:tcPr>
            <w:tcW w:w="2011" w:type="pct"/>
            <w:hideMark/>
          </w:tcPr>
          <w:p w14:paraId="0AD5D772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30" w:type="pct"/>
          </w:tcPr>
          <w:p w14:paraId="48B6EEC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  <w:hideMark/>
          </w:tcPr>
          <w:p w14:paraId="2CF240C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64AAC90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hideMark/>
          </w:tcPr>
          <w:p w14:paraId="06EF3C7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F1A" w:rsidRPr="008E1326" w14:paraId="03612FE1" w14:textId="77777777" w:rsidTr="004328F5">
        <w:trPr>
          <w:tblHeader/>
        </w:trPr>
        <w:tc>
          <w:tcPr>
            <w:tcW w:w="2011" w:type="pct"/>
            <w:hideMark/>
          </w:tcPr>
          <w:p w14:paraId="48EC4484" w14:textId="23F8338A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667072" w:rsidRPr="006670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667072" w:rsidRPr="0066707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2B0D5FE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hideMark/>
          </w:tcPr>
          <w:p w14:paraId="3B252CF6" w14:textId="68DF8744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1C3A9F8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hideMark/>
          </w:tcPr>
          <w:p w14:paraId="1005CBF1" w14:textId="7A2A4D7C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496D993E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hideMark/>
          </w:tcPr>
          <w:p w14:paraId="0C9CBE50" w14:textId="3F2FF9D3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743DADEB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hideMark/>
          </w:tcPr>
          <w:p w14:paraId="7D460CAC" w14:textId="61DBF4DA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A7F1A" w:rsidRPr="008E1326" w14:paraId="3776D188" w14:textId="77777777" w:rsidTr="008A7F1A">
        <w:trPr>
          <w:tblHeader/>
        </w:trPr>
        <w:tc>
          <w:tcPr>
            <w:tcW w:w="2011" w:type="pct"/>
          </w:tcPr>
          <w:p w14:paraId="427674E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57065B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9" w:type="pct"/>
            <w:gridSpan w:val="7"/>
            <w:hideMark/>
          </w:tcPr>
          <w:p w14:paraId="53F9F69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8A7F1A" w:rsidRPr="008E1326" w14:paraId="61AB58B4" w14:textId="77777777" w:rsidTr="004328F5">
        <w:tc>
          <w:tcPr>
            <w:tcW w:w="2011" w:type="pct"/>
            <w:hideMark/>
          </w:tcPr>
          <w:p w14:paraId="645128D8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30" w:type="pct"/>
          </w:tcPr>
          <w:p w14:paraId="1898C98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877F87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D83BE73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22E3E1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31092A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DD7079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D4A9CC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26E046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DFD" w:rsidRPr="008E1326" w14:paraId="5B49CE72" w14:textId="77777777" w:rsidTr="004328F5">
        <w:tc>
          <w:tcPr>
            <w:tcW w:w="2011" w:type="pct"/>
            <w:hideMark/>
          </w:tcPr>
          <w:p w14:paraId="0576CC35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</w:tcPr>
          <w:p w14:paraId="3984C66D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BD0DC7" w14:textId="449C4FC7" w:rsidR="00D74DFD" w:rsidRPr="005032B3" w:rsidRDefault="00E15FC5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E04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11C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11C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A95F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3568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0C65E64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1FE6AA" w14:textId="31A47A8C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2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9D2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  <w:r w:rsidRPr="009D2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2" w:type="pct"/>
          </w:tcPr>
          <w:p w14:paraId="73E0D468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419305" w14:textId="02BA88F6" w:rsidR="00D74DFD" w:rsidRPr="008E1326" w:rsidRDefault="00E15FC5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</w:t>
            </w:r>
            <w:r w:rsidR="00A93DD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93DD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73)</w:t>
            </w:r>
          </w:p>
        </w:tc>
        <w:tc>
          <w:tcPr>
            <w:tcW w:w="129" w:type="pct"/>
          </w:tcPr>
          <w:p w14:paraId="55B1D665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7AC7A5" w14:textId="0BCFF841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9D2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  <w:r w:rsidRPr="009D2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74DFD" w:rsidRPr="008E1326" w14:paraId="496DB787" w14:textId="77777777" w:rsidTr="004328F5">
        <w:tc>
          <w:tcPr>
            <w:tcW w:w="2011" w:type="pct"/>
          </w:tcPr>
          <w:p w14:paraId="3981CC86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0" w:type="pct"/>
          </w:tcPr>
          <w:p w14:paraId="438FF3BE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86894F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384E418A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right w:val="nil"/>
            </w:tcBorders>
          </w:tcPr>
          <w:p w14:paraId="2D351A8F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6948A81A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double" w:sz="4" w:space="0" w:color="auto"/>
              <w:left w:val="nil"/>
              <w:right w:val="nil"/>
            </w:tcBorders>
          </w:tcPr>
          <w:p w14:paraId="2365EA94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17E4F048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right w:val="nil"/>
            </w:tcBorders>
          </w:tcPr>
          <w:p w14:paraId="44E2BCB1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74DFD" w14:paraId="15482D72" w14:textId="77777777" w:rsidTr="004328F5">
        <w:tc>
          <w:tcPr>
            <w:tcW w:w="2011" w:type="pct"/>
          </w:tcPr>
          <w:p w14:paraId="11269F18" w14:textId="4B9BA27E" w:rsidR="00D74DFD" w:rsidRDefault="00D74DFD" w:rsidP="00D74DFD">
            <w:pPr>
              <w:spacing w:line="360" w:lineRule="exact"/>
              <w:ind w:left="156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" w:type="pct"/>
          </w:tcPr>
          <w:p w14:paraId="11B22886" w14:textId="77777777" w:rsidR="00D74DFD" w:rsidRDefault="00D74DFD" w:rsidP="00D74DFD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7AC9571F" w14:textId="6CC0490F" w:rsidR="00D74DFD" w:rsidRPr="00F90C45" w:rsidRDefault="00710F4C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F90C45">
              <w:rPr>
                <w:rFonts w:ascii="Angsana New" w:eastAsia="Angsana New" w:hAnsi="Angsana New"/>
                <w:sz w:val="30"/>
                <w:szCs w:val="30"/>
              </w:rPr>
              <w:t>2,684,613</w:t>
            </w:r>
          </w:p>
        </w:tc>
        <w:tc>
          <w:tcPr>
            <w:tcW w:w="129" w:type="pct"/>
            <w:vAlign w:val="bottom"/>
          </w:tcPr>
          <w:p w14:paraId="1920342E" w14:textId="77777777" w:rsidR="00D74DFD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37E7C31" w14:textId="0DFE17CB" w:rsidR="00D74DFD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</w:pPr>
            <w:r w:rsidRPr="00B87C53">
              <w:rPr>
                <w:rFonts w:ascii="Angsana New" w:eastAsia="Angsana New" w:hAnsi="Angsana New"/>
                <w:sz w:val="30"/>
                <w:szCs w:val="30"/>
              </w:rPr>
              <w:t>1,795,509</w:t>
            </w:r>
          </w:p>
        </w:tc>
        <w:tc>
          <w:tcPr>
            <w:tcW w:w="132" w:type="pct"/>
            <w:vAlign w:val="bottom"/>
          </w:tcPr>
          <w:p w14:paraId="266F0F1C" w14:textId="77777777" w:rsidR="00D74DFD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DA37E91" w14:textId="294C3366" w:rsidR="00D74DFD" w:rsidRPr="00E10EFF" w:rsidRDefault="00710F4C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F90C45">
              <w:rPr>
                <w:rFonts w:ascii="Angsana New" w:eastAsia="Angsana New" w:hAnsi="Angsana New"/>
                <w:sz w:val="30"/>
                <w:szCs w:val="30"/>
              </w:rPr>
              <w:t>2,684,613</w:t>
            </w:r>
          </w:p>
        </w:tc>
        <w:tc>
          <w:tcPr>
            <w:tcW w:w="129" w:type="pct"/>
            <w:vAlign w:val="bottom"/>
          </w:tcPr>
          <w:p w14:paraId="543B2889" w14:textId="77777777" w:rsidR="00D74DFD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7C8F01E2" w14:textId="44739F45" w:rsidR="00D74DFD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66" w:right="-153" w:firstLine="14"/>
            </w:pPr>
            <w:r w:rsidRPr="00B87C53">
              <w:rPr>
                <w:rFonts w:ascii="Angsana New" w:eastAsia="Angsana New" w:hAnsi="Angsana New"/>
                <w:sz w:val="30"/>
                <w:szCs w:val="30"/>
              </w:rPr>
              <w:t>1,795,509</w:t>
            </w:r>
          </w:p>
        </w:tc>
      </w:tr>
      <w:tr w:rsidR="00D74DFD" w14:paraId="002268E5" w14:textId="77777777" w:rsidTr="004328F5">
        <w:tc>
          <w:tcPr>
            <w:tcW w:w="2011" w:type="pct"/>
          </w:tcPr>
          <w:p w14:paraId="0D042916" w14:textId="77777777" w:rsidR="00D74DFD" w:rsidRDefault="00D74DFD" w:rsidP="00D74DFD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  <w:cs/>
              </w:rPr>
              <w:t>ผลกระทบจากการใช้สิทธิแปลงสภาพ</w:t>
            </w:r>
          </w:p>
        </w:tc>
        <w:tc>
          <w:tcPr>
            <w:tcW w:w="130" w:type="pct"/>
          </w:tcPr>
          <w:p w14:paraId="73A8ED15" w14:textId="77777777" w:rsidR="00D74DFD" w:rsidRDefault="00D74DFD" w:rsidP="00D74DFD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29C3265" w14:textId="4A7561A5" w:rsidR="00D74DFD" w:rsidRDefault="00710F4C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198,849</w:t>
            </w:r>
          </w:p>
        </w:tc>
        <w:tc>
          <w:tcPr>
            <w:tcW w:w="129" w:type="pct"/>
          </w:tcPr>
          <w:p w14:paraId="2D461898" w14:textId="77777777" w:rsidR="00D74DFD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52A5921" w14:textId="67E36C6F" w:rsidR="00D74DFD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219,481</w:t>
            </w:r>
          </w:p>
        </w:tc>
        <w:tc>
          <w:tcPr>
            <w:tcW w:w="132" w:type="pct"/>
          </w:tcPr>
          <w:p w14:paraId="74AA45FD" w14:textId="77777777" w:rsidR="00D74DFD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34BF69E" w14:textId="6B5CA612" w:rsidR="00D74DFD" w:rsidRDefault="00710F4C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198,849</w:t>
            </w:r>
          </w:p>
        </w:tc>
        <w:tc>
          <w:tcPr>
            <w:tcW w:w="129" w:type="pct"/>
          </w:tcPr>
          <w:p w14:paraId="5440E10A" w14:textId="77777777" w:rsidR="00D74DFD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8062E13" w14:textId="22B1E2C0" w:rsidR="00D74DFD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3B58D7">
              <w:rPr>
                <w:rFonts w:ascii="Angsana New" w:eastAsia="Angsana New" w:hAnsi="Angsana New"/>
                <w:sz w:val="30"/>
                <w:szCs w:val="30"/>
              </w:rPr>
              <w:t>219,481</w:t>
            </w:r>
          </w:p>
        </w:tc>
      </w:tr>
      <w:tr w:rsidR="00D74DFD" w:rsidRPr="008E1326" w14:paraId="02CDB651" w14:textId="77777777" w:rsidTr="00696958">
        <w:tc>
          <w:tcPr>
            <w:tcW w:w="2011" w:type="pct"/>
            <w:hideMark/>
          </w:tcPr>
          <w:p w14:paraId="431ED270" w14:textId="4070B3F5" w:rsidR="00D74DFD" w:rsidRPr="008E1326" w:rsidRDefault="00D74DFD" w:rsidP="00D74DFD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 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670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70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107BE3D7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727DF6" w14:textId="77777777" w:rsidR="00710F4C" w:rsidRDefault="00710F4C" w:rsidP="0071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AB9D9B8" w14:textId="30413A9E" w:rsidR="00D74DFD" w:rsidRPr="008E1326" w:rsidRDefault="00710F4C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2,883,462</w:t>
            </w:r>
          </w:p>
        </w:tc>
        <w:tc>
          <w:tcPr>
            <w:tcW w:w="129" w:type="pct"/>
          </w:tcPr>
          <w:p w14:paraId="76E265CC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</w:tcPr>
          <w:p w14:paraId="451CB193" w14:textId="6DE6D7FB" w:rsidR="00D74DFD" w:rsidRPr="008E1326" w:rsidRDefault="00710F4C" w:rsidP="0071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D74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2,014,990</w:t>
            </w:r>
          </w:p>
        </w:tc>
        <w:tc>
          <w:tcPr>
            <w:tcW w:w="132" w:type="pct"/>
          </w:tcPr>
          <w:p w14:paraId="78D53DC0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right w:val="nil"/>
            </w:tcBorders>
          </w:tcPr>
          <w:p w14:paraId="5C5BEE75" w14:textId="77777777" w:rsidR="00710F4C" w:rsidRDefault="00710F4C" w:rsidP="0071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7AED76D" w14:textId="4DD7EA53" w:rsidR="00D74DFD" w:rsidRPr="008E1326" w:rsidRDefault="00710F4C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2,883,462</w:t>
            </w:r>
          </w:p>
        </w:tc>
        <w:tc>
          <w:tcPr>
            <w:tcW w:w="129" w:type="pct"/>
          </w:tcPr>
          <w:p w14:paraId="798B40FE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right w:val="nil"/>
            </w:tcBorders>
          </w:tcPr>
          <w:p w14:paraId="0D0E9097" w14:textId="73B836D9" w:rsidR="00D74DFD" w:rsidRPr="008E1326" w:rsidRDefault="00710F4C" w:rsidP="0071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D74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2,014,990</w:t>
            </w:r>
          </w:p>
        </w:tc>
      </w:tr>
      <w:tr w:rsidR="002A0C30" w:rsidRPr="008E1326" w14:paraId="694DFE11" w14:textId="77777777" w:rsidTr="00696958">
        <w:tc>
          <w:tcPr>
            <w:tcW w:w="2011" w:type="pct"/>
          </w:tcPr>
          <w:p w14:paraId="4071E0C8" w14:textId="00A7C01B" w:rsidR="002A0C30" w:rsidRPr="008E1326" w:rsidRDefault="002A0C30" w:rsidP="002A0C30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55D605A1">
              <w:rPr>
                <w:rFonts w:ascii="Angsana New" w:eastAsia="Angsana New" w:hAnsi="Angsana New"/>
                <w:sz w:val="30"/>
                <w:szCs w:val="30"/>
                <w:cs/>
              </w:rPr>
              <w:t>ผลกระทบจากการใช้สิทธิแปลงสภาพ</w:t>
            </w:r>
          </w:p>
        </w:tc>
        <w:tc>
          <w:tcPr>
            <w:tcW w:w="130" w:type="pct"/>
          </w:tcPr>
          <w:p w14:paraId="6BC92E39" w14:textId="77777777" w:rsidR="002A0C30" w:rsidRPr="008E1326" w:rsidRDefault="002A0C30" w:rsidP="002A0C3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  <w:shd w:val="clear" w:color="auto" w:fill="auto"/>
          </w:tcPr>
          <w:p w14:paraId="1FFF2B2F" w14:textId="4ED2D34E" w:rsidR="002A0C30" w:rsidRPr="00696958" w:rsidRDefault="002A0C30" w:rsidP="002A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  <w:tab w:val="left" w:pos="1080"/>
              </w:tabs>
              <w:spacing w:line="360" w:lineRule="exact"/>
              <w:ind w:left="-166" w:right="-153" w:firstLine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69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B2861E6" w14:textId="77777777" w:rsidR="002A0C30" w:rsidRPr="002A0C30" w:rsidRDefault="002A0C30" w:rsidP="002A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</w:tcPr>
          <w:p w14:paraId="77407464" w14:textId="21FF560D" w:rsidR="002A0C30" w:rsidRPr="00696958" w:rsidRDefault="002A0C30" w:rsidP="002A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  <w:tab w:val="left" w:pos="1080"/>
              </w:tabs>
              <w:spacing w:line="360" w:lineRule="exact"/>
              <w:ind w:right="-15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69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EBE173C" w14:textId="77777777" w:rsidR="002A0C30" w:rsidRPr="00696958" w:rsidRDefault="002A0C30" w:rsidP="002A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left w:val="nil"/>
              <w:right w:val="nil"/>
            </w:tcBorders>
          </w:tcPr>
          <w:p w14:paraId="5D8E6330" w14:textId="5E6C5E8D" w:rsidR="002A0C30" w:rsidRPr="00696958" w:rsidRDefault="002A0C30" w:rsidP="002A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  <w:tab w:val="left" w:pos="1080"/>
              </w:tabs>
              <w:spacing w:line="360" w:lineRule="exact"/>
              <w:ind w:left="-166" w:right="-153" w:firstLine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69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A801529" w14:textId="77777777" w:rsidR="002A0C30" w:rsidRPr="00696958" w:rsidRDefault="002A0C30" w:rsidP="002A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right w:val="nil"/>
            </w:tcBorders>
          </w:tcPr>
          <w:p w14:paraId="5EB88EE0" w14:textId="72CB9D06" w:rsidR="002A0C30" w:rsidRPr="00696958" w:rsidRDefault="002A0C30" w:rsidP="002A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left" w:pos="1080"/>
              </w:tabs>
              <w:spacing w:line="360" w:lineRule="exact"/>
              <w:ind w:right="-15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69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4DFD" w:rsidRPr="008E1326" w14:paraId="28AD7FA6" w14:textId="77777777">
        <w:trPr>
          <w:trHeight w:val="667"/>
        </w:trPr>
        <w:tc>
          <w:tcPr>
            <w:tcW w:w="2011" w:type="pct"/>
          </w:tcPr>
          <w:p w14:paraId="58D57289" w14:textId="77777777" w:rsidR="00D74DFD" w:rsidRPr="00F3102C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0F97E2B1" w14:textId="14CA3D70" w:rsidR="00D74DFD" w:rsidRPr="55D605A1" w:rsidRDefault="00D74DFD" w:rsidP="00D74DFD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670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70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50E04983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9A9419" w14:textId="72E960BA" w:rsidR="00D74DFD" w:rsidRPr="008E1326" w:rsidRDefault="00710F4C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2,883,462</w:t>
            </w:r>
          </w:p>
        </w:tc>
        <w:tc>
          <w:tcPr>
            <w:tcW w:w="129" w:type="pct"/>
          </w:tcPr>
          <w:p w14:paraId="49306AB5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7DA0E" w14:textId="58DD8AEE" w:rsidR="00D74DFD" w:rsidRPr="008E1326" w:rsidRDefault="00710F4C" w:rsidP="0071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D74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2,014,990</w:t>
            </w:r>
          </w:p>
        </w:tc>
        <w:tc>
          <w:tcPr>
            <w:tcW w:w="132" w:type="pct"/>
          </w:tcPr>
          <w:p w14:paraId="12151186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4DEB44" w14:textId="6F455A9A" w:rsidR="00D74DFD" w:rsidRPr="008E1326" w:rsidRDefault="00710F4C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2,883,462</w:t>
            </w:r>
          </w:p>
        </w:tc>
        <w:tc>
          <w:tcPr>
            <w:tcW w:w="129" w:type="pct"/>
          </w:tcPr>
          <w:p w14:paraId="41476246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D8EA9D" w14:textId="121778B8" w:rsidR="00D74DFD" w:rsidRPr="008E1326" w:rsidRDefault="00710F4C" w:rsidP="0071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D74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2,014,990</w:t>
            </w:r>
          </w:p>
        </w:tc>
      </w:tr>
      <w:tr w:rsidR="00D74DFD" w:rsidRPr="008E1326" w14:paraId="667CC78B" w14:textId="77777777" w:rsidTr="004328F5">
        <w:tc>
          <w:tcPr>
            <w:tcW w:w="2011" w:type="pct"/>
          </w:tcPr>
          <w:p w14:paraId="2306CB76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0" w:type="pct"/>
          </w:tcPr>
          <w:p w14:paraId="56B844A2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2DE1BA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59398578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C231D3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2" w:type="pct"/>
          </w:tcPr>
          <w:p w14:paraId="4AFE2E57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448C69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24CB5297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2C3868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D74DFD" w:rsidRPr="008E1326" w14:paraId="4DC828EF" w14:textId="77777777" w:rsidTr="00485571">
        <w:trPr>
          <w:trHeight w:val="110"/>
        </w:trPr>
        <w:tc>
          <w:tcPr>
            <w:tcW w:w="2011" w:type="pct"/>
            <w:hideMark/>
          </w:tcPr>
          <w:p w14:paraId="5C001090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ขั้นพื้นฐานและปรับลด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848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098841D4" w14:textId="77777777" w:rsidR="00D74DFD" w:rsidRPr="008E1326" w:rsidRDefault="00D74DFD" w:rsidP="00D74DF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520981" w14:textId="2B84FB78" w:rsidR="00D74DFD" w:rsidRPr="001F3D69" w:rsidRDefault="00710F4C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5" w:firstLine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(0.04</w:t>
            </w:r>
            <w:r w:rsidR="00A93D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25436924" w14:textId="77777777" w:rsidR="00D74DFD" w:rsidRPr="001F3D69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25444D" w14:textId="190B2B8B" w:rsidR="00D74DFD" w:rsidRPr="001F3D69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5" w:firstLine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Pr="00082E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81)</w:t>
            </w:r>
          </w:p>
        </w:tc>
        <w:tc>
          <w:tcPr>
            <w:tcW w:w="132" w:type="pct"/>
            <w:shd w:val="clear" w:color="auto" w:fill="auto"/>
          </w:tcPr>
          <w:p w14:paraId="7EB9F69D" w14:textId="77777777" w:rsidR="00D74DFD" w:rsidRPr="001F3D69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36F187" w14:textId="270003FD" w:rsidR="00D74DFD" w:rsidRPr="001F3D69" w:rsidRDefault="00710F4C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5" w:firstLine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A93D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39DC91B3" w14:textId="77777777" w:rsidR="00D74DFD" w:rsidRPr="001F3D69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CE48B5" w14:textId="235E3646" w:rsidR="00D74DFD" w:rsidRPr="001F3D69" w:rsidRDefault="00D74DFD" w:rsidP="00D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4" w:firstLine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Pr="00082E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35)</w:t>
            </w:r>
          </w:p>
        </w:tc>
      </w:tr>
    </w:tbl>
    <w:p w14:paraId="115F6F7A" w14:textId="181F9998" w:rsidR="00696916" w:rsidRDefault="00696916" w:rsidP="0066707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F541910" w14:textId="1E63C829" w:rsidR="008E1E88" w:rsidRPr="00696958" w:rsidRDefault="008E1E88" w:rsidP="00696958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สิทธิในการเลือกแปลงสภาพที่เหลืออยู่ ไม่ได้รวมอยู่ในการคำนวณจำนวนหุ้นสามัญเฉลี่ยถ่วงน้ำหนักปรับลด เนื่องจากตราสารดังกล่าวทำให้ผลกระทบขาดทุนต่อหุ้นไม่ปรับลด (</w:t>
      </w:r>
      <w:r>
        <w:rPr>
          <w:rFonts w:ascii="Angsana New" w:hAnsi="Angsana New"/>
          <w:sz w:val="30"/>
          <w:szCs w:val="30"/>
        </w:rPr>
        <w:t>anti-dilutive effect)</w:t>
      </w:r>
    </w:p>
    <w:p w14:paraId="773A129A" w14:textId="77777777" w:rsidR="008E1E88" w:rsidRPr="00B826AF" w:rsidRDefault="008E1E88" w:rsidP="0066707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28DF63" w14:textId="72E4D525" w:rsidR="00387A88" w:rsidRPr="00F1598F" w:rsidRDefault="006F25B5" w:rsidP="000A4D8B">
      <w:pPr>
        <w:pStyle w:val="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เครื่องมือทางการเงิน</w:t>
      </w:r>
    </w:p>
    <w:p w14:paraId="040EC072" w14:textId="77777777" w:rsidR="00387A88" w:rsidRPr="00F1598F" w:rsidRDefault="00387A88" w:rsidP="00387A8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1A52C7" w14:textId="77777777" w:rsidR="00387A88" w:rsidRPr="00F1598F" w:rsidRDefault="00387A88" w:rsidP="000A4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i/>
          <w:iCs/>
          <w:szCs w:val="30"/>
          <w:cs/>
        </w:rPr>
      </w:pPr>
      <w:r w:rsidRPr="00F1598F">
        <w:rPr>
          <w:rFonts w:asciiTheme="majorBidi" w:hAnsiTheme="majorBidi" w:cstheme="majorBidi"/>
          <w:i/>
          <w:iCs/>
          <w:szCs w:val="30"/>
          <w:cs/>
        </w:rPr>
        <w:t>มูลค่าตามบัญชีและมูลค่ายุติธรรม</w:t>
      </w:r>
      <w:r w:rsidRPr="00F1598F">
        <w:rPr>
          <w:rFonts w:asciiTheme="majorBidi" w:hAnsiTheme="majorBidi" w:cstheme="majorBidi"/>
          <w:i/>
          <w:iCs/>
          <w:szCs w:val="30"/>
        </w:rPr>
        <w:t xml:space="preserve"> </w:t>
      </w:r>
    </w:p>
    <w:p w14:paraId="3DE68D0F" w14:textId="77777777" w:rsidR="00387A88" w:rsidRPr="00485571" w:rsidRDefault="00387A88" w:rsidP="00387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4DF44D2D" w14:textId="50BE6073" w:rsidR="00387A88" w:rsidRPr="00F1598F" w:rsidRDefault="00387A88" w:rsidP="00387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bidi="ar-SA"/>
        </w:rPr>
        <w:sectPr w:rsidR="00387A88" w:rsidRPr="00F1598F" w:rsidSect="00E30858">
          <w:headerReference w:type="even" r:id="rId17"/>
          <w:footerReference w:type="default" r:id="rId18"/>
          <w:headerReference w:type="first" r:id="rId1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110303">
        <w:rPr>
          <w:rFonts w:asciiTheme="majorBidi" w:hAnsiTheme="majorBidi" w:hint="cs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รวมถึงลำดับชั้นมูลค่ายุติธรรม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65"/>
        <w:gridCol w:w="1442"/>
        <w:gridCol w:w="273"/>
        <w:gridCol w:w="1437"/>
        <w:gridCol w:w="269"/>
        <w:gridCol w:w="1354"/>
        <w:gridCol w:w="240"/>
        <w:gridCol w:w="1051"/>
        <w:gridCol w:w="253"/>
        <w:gridCol w:w="1148"/>
        <w:gridCol w:w="270"/>
        <w:gridCol w:w="1174"/>
      </w:tblGrid>
      <w:tr w:rsidR="00CA4C71" w:rsidRPr="000A4D8B" w14:paraId="5595E749" w14:textId="77777777" w:rsidTr="00485571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1C1EA641" w14:textId="77777777" w:rsidR="00CA4C71" w:rsidRPr="000A4D8B" w:rsidRDefault="00CA4C71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176" w:type="dxa"/>
            <w:gridSpan w:val="12"/>
            <w:vAlign w:val="bottom"/>
          </w:tcPr>
          <w:p w14:paraId="5EDCBEF0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A4C71" w:rsidRPr="000A4D8B" w14:paraId="4BFAB51D" w14:textId="77777777" w:rsidTr="00485571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72D6BD26" w14:textId="77777777" w:rsidR="00CA4C71" w:rsidRPr="000A4D8B" w:rsidRDefault="00CA4C71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33234EA5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</w:tcPr>
          <w:p w14:paraId="6C8CE2E2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896" w:type="dxa"/>
            <w:gridSpan w:val="5"/>
            <w:vAlign w:val="bottom"/>
          </w:tcPr>
          <w:p w14:paraId="73E8FB39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A4C71" w:rsidRPr="000A4D8B" w14:paraId="32510D47" w14:textId="77777777" w:rsidTr="00485571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6C02F9AA" w14:textId="77777777" w:rsidR="00CA4C71" w:rsidRPr="000A4D8B" w:rsidRDefault="00CA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930F0AF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2" w:type="dxa"/>
            <w:vAlign w:val="bottom"/>
          </w:tcPr>
          <w:p w14:paraId="758E4236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0A4D8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6D8F0D3F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23FC1F00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0A4D8B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A3E193F" w14:textId="77777777" w:rsidR="00CA4C71" w:rsidRPr="000A4D8B" w:rsidRDefault="00CA4C71">
            <w:pPr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B5B3BFC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0" w:type="dxa"/>
          </w:tcPr>
          <w:p w14:paraId="561911EE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1" w:type="dxa"/>
            <w:vAlign w:val="bottom"/>
          </w:tcPr>
          <w:p w14:paraId="1AD1BA12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53" w:type="dxa"/>
          </w:tcPr>
          <w:p w14:paraId="7ADBF983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64000089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F2181FA" w14:textId="77777777" w:rsidR="00CA4C71" w:rsidRPr="000A4D8B" w:rsidRDefault="00CA4C7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bottom"/>
          </w:tcPr>
          <w:p w14:paraId="73843779" w14:textId="77777777" w:rsidR="00CA4C71" w:rsidRPr="000A4D8B" w:rsidRDefault="00CA4C7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</w:tr>
      <w:tr w:rsidR="00CA4C71" w:rsidRPr="000A4D8B" w14:paraId="5869D44E" w14:textId="77777777" w:rsidTr="00485571">
        <w:trPr>
          <w:trHeight w:val="245"/>
          <w:tblHeader/>
        </w:trPr>
        <w:tc>
          <w:tcPr>
            <w:tcW w:w="5130" w:type="dxa"/>
            <w:shd w:val="clear" w:color="auto" w:fill="auto"/>
          </w:tcPr>
          <w:p w14:paraId="6A771B0E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176" w:type="dxa"/>
            <w:gridSpan w:val="12"/>
          </w:tcPr>
          <w:p w14:paraId="7655E61D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A4D8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0A4D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A4D8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A4C71" w:rsidRPr="000A4D8B" w14:paraId="0B512DEF" w14:textId="77777777" w:rsidTr="00485571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6F029238" w14:textId="2371A50E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67072" w:rsidRPr="006670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667072" w:rsidRPr="0066707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667072" w:rsidRPr="0066707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50B05F0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93ABD4E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D7D156D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42ABEA5D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84ABDB0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465BE2DA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E1A9DD6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E25F00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07571B1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4975B9B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22E0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1CC07BA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76288823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445BE89E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14F7C81D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0C4B91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5FE1FF8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11D3ACB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96570F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73AAEB5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F13A3B3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F7BF94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217A86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A488C8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022D1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2E494A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4A195D25" w14:textId="77777777" w:rsidTr="00485571">
        <w:trPr>
          <w:trHeight w:val="70"/>
        </w:trPr>
        <w:tc>
          <w:tcPr>
            <w:tcW w:w="5130" w:type="dxa"/>
            <w:shd w:val="clear" w:color="auto" w:fill="auto"/>
          </w:tcPr>
          <w:p w14:paraId="0BFB9803" w14:textId="77777777" w:rsidR="00CA4C71" w:rsidRPr="000A4D8B" w:rsidRDefault="00CA4C7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4E0350C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703ECA24" w14:textId="6FA4B529" w:rsidR="00CA4C71" w:rsidRPr="000A4D8B" w:rsidRDefault="00087ECE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14:paraId="33DDBDD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CC8B732" w14:textId="669928F4" w:rsidR="00CA4C71" w:rsidRPr="000A4D8B" w:rsidRDefault="0008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26,867</w:t>
            </w:r>
          </w:p>
        </w:tc>
        <w:tc>
          <w:tcPr>
            <w:tcW w:w="269" w:type="dxa"/>
            <w:shd w:val="clear" w:color="auto" w:fill="auto"/>
          </w:tcPr>
          <w:p w14:paraId="1B28EE0E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0C41505A" w14:textId="3420D9EC" w:rsidR="00CA4C71" w:rsidRPr="000A4D8B" w:rsidRDefault="0008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26,867</w:t>
            </w:r>
          </w:p>
        </w:tc>
        <w:tc>
          <w:tcPr>
            <w:tcW w:w="240" w:type="dxa"/>
          </w:tcPr>
          <w:p w14:paraId="40B44830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F423BD1" w14:textId="42EF4130" w:rsidR="00CA4C71" w:rsidRPr="000A4D8B" w:rsidRDefault="00087E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AFDADBA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0FE6228" w14:textId="6827337D" w:rsidR="00CA4C71" w:rsidRPr="000A4D8B" w:rsidRDefault="00087EC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086B19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001A4BB" w14:textId="5722ABD7" w:rsidR="00CA4C71" w:rsidRPr="000A4D8B" w:rsidRDefault="0008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26,867</w:t>
            </w:r>
          </w:p>
        </w:tc>
      </w:tr>
      <w:tr w:rsidR="00CA4C71" w:rsidRPr="000A4D8B" w14:paraId="47F912F3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4A172BA8" w14:textId="77777777" w:rsidR="00CA4C71" w:rsidRPr="000A4D8B" w:rsidRDefault="00CA4C71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75F2B65A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7B4A913B" w14:textId="1CC6E739" w:rsidR="00CA4C71" w:rsidRPr="000A4D8B" w:rsidRDefault="00087ECE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</w:tcPr>
          <w:p w14:paraId="76B26C0E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85D62" w14:textId="2A8C43E7" w:rsidR="00CA4C71" w:rsidRPr="000A4D8B" w:rsidRDefault="0008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26,867</w:t>
            </w:r>
          </w:p>
        </w:tc>
        <w:tc>
          <w:tcPr>
            <w:tcW w:w="269" w:type="dxa"/>
            <w:shd w:val="clear" w:color="auto" w:fill="auto"/>
          </w:tcPr>
          <w:p w14:paraId="2E533BAA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4B20A" w14:textId="44EC64C1" w:rsidR="00CA4C71" w:rsidRPr="000A4D8B" w:rsidRDefault="0008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26,867</w:t>
            </w:r>
          </w:p>
        </w:tc>
        <w:tc>
          <w:tcPr>
            <w:tcW w:w="240" w:type="dxa"/>
          </w:tcPr>
          <w:p w14:paraId="7CCEF5D5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AB9E22B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382653C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168D010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2B654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C19770E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4BB7F0AF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3958DD54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212FAC5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3CF2803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E2E4B5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110D6F1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B6BDCC9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</w:tcPr>
          <w:p w14:paraId="0401E88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8427741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8E5EE41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7F1EDD4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73DE364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93318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F39E94C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643D4468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6A994EE0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1673D765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51B065E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8D04BB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9F4B5C4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BEE12B2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74FFF1F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2FB148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54FC88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0CCA728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635614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1C008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790ACAD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1891919C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1D7648A3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5DCD5C8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A643DB4" w14:textId="0420E46E" w:rsidR="00CA4C71" w:rsidRPr="000A4D8B" w:rsidRDefault="00A90DF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169B7">
              <w:rPr>
                <w:rFonts w:asciiTheme="majorBidi" w:hAnsiTheme="majorBidi" w:cstheme="majorBidi"/>
                <w:sz w:val="30"/>
                <w:szCs w:val="30"/>
              </w:rPr>
              <w:t>1,765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629FE9DF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BDBF4CB" w14:textId="50DC0C0A" w:rsidR="00CA4C71" w:rsidRPr="000A4D8B" w:rsidRDefault="008169B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04ACEFD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40F37F13" w14:textId="32449AF6" w:rsidR="00CA4C71" w:rsidRPr="000A4D8B" w:rsidRDefault="00A90DF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78DA">
              <w:rPr>
                <w:rFonts w:asciiTheme="majorBidi" w:hAnsiTheme="majorBidi" w:cstheme="majorBidi"/>
                <w:sz w:val="30"/>
                <w:szCs w:val="30"/>
              </w:rPr>
              <w:t>1,765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585EDA76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9EFC38C" w14:textId="456D2CAB" w:rsidR="00CA4C71" w:rsidRPr="000A4D8B" w:rsidRDefault="00A90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E2DB42B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A659517" w14:textId="6950377A" w:rsidR="00CA4C71" w:rsidRPr="000A4D8B" w:rsidRDefault="00A90DF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15410F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86DD503" w14:textId="1B56BAFD" w:rsidR="00CA4C71" w:rsidRPr="000A4D8B" w:rsidRDefault="00A9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(1,765)</w:t>
            </w:r>
          </w:p>
        </w:tc>
      </w:tr>
      <w:tr w:rsidR="00CA4C71" w:rsidRPr="000A4D8B" w14:paraId="3846EC53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238BC605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4438781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563249A" w14:textId="5F6A17D3" w:rsidR="00CA4C71" w:rsidRPr="008169B7" w:rsidRDefault="00A90DF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169B7" w:rsidRPr="008169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07800E87" w14:textId="77777777" w:rsidR="00CA4C71" w:rsidRPr="008169B7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9F7B4" w14:textId="24C6AC08" w:rsidR="00CA4C71" w:rsidRPr="008169B7" w:rsidRDefault="008169B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760AA1B" w14:textId="77777777" w:rsidR="00CA4C71" w:rsidRPr="008169B7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A8F00" w14:textId="0CF9ABE8" w:rsidR="00CA4C71" w:rsidRPr="008169B7" w:rsidRDefault="00A90DF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37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CFCA78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3B3A62F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3DFB1F2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E62ED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F1577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40754A4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7A88" w:rsidRPr="000A4D8B" w14:paraId="27BB2976" w14:textId="77777777" w:rsidTr="00485571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3548C28B" w14:textId="77777777" w:rsidR="00985E8E" w:rsidRDefault="00985E8E" w:rsidP="00985E8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41C7CBD" w14:textId="7EA5AF73" w:rsidR="00985E8E" w:rsidRPr="000A4D8B" w:rsidRDefault="00985E8E" w:rsidP="000A4D8B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43EA1B5A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7282A7C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AF281E8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46E773A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CE0ACA9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24C98E7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F9290A9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4C48CD1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635B1DA4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98D161D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621D6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E9CFDA3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4F1EE7FF" w14:textId="77777777" w:rsidTr="00485571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04CB2AF1" w14:textId="7C457BE6" w:rsidR="00EA3C21" w:rsidRPr="000A4D8B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65" w:type="dxa"/>
          </w:tcPr>
          <w:p w14:paraId="013B058B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0505C7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5F9340D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44EB9B4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B370635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8F5F49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EB5672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0430748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267B0CE8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9AAD92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9903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8FEB97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46B1581D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6FB6F794" w14:textId="77777777" w:rsidR="00EA3C21" w:rsidRPr="000A4D8B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5944CFB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FE18F80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B4AEA2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1406C7E5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32F6638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C715DD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42ADA3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B02AEF9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0FF605F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20F52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9AE70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055CD4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0F8" w:rsidRPr="000A4D8B" w14:paraId="6F1B5FB8" w14:textId="77777777">
        <w:trPr>
          <w:trHeight w:val="70"/>
        </w:trPr>
        <w:tc>
          <w:tcPr>
            <w:tcW w:w="5130" w:type="dxa"/>
            <w:shd w:val="clear" w:color="auto" w:fill="auto"/>
          </w:tcPr>
          <w:p w14:paraId="1C8E2E46" w14:textId="77777777" w:rsidR="000D10F8" w:rsidRPr="000A4D8B" w:rsidRDefault="000D10F8" w:rsidP="000D10F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1591EFD3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1AAA3491" w14:textId="1076DF21" w:rsidR="000D10F8" w:rsidRPr="000A4D8B" w:rsidRDefault="000D10F8" w:rsidP="000D10F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vAlign w:val="bottom"/>
          </w:tcPr>
          <w:p w14:paraId="0EAF5A06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81D4642" w14:textId="20B88680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61D4704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C3A33CD" w14:textId="1704DB1B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40" w:type="dxa"/>
            <w:vAlign w:val="bottom"/>
          </w:tcPr>
          <w:p w14:paraId="5FE22706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01FFEC39" w14:textId="7DDA4C16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5215EE6B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E68630E" w14:textId="0BD7A053" w:rsidR="000D10F8" w:rsidRPr="000A4D8B" w:rsidRDefault="000D10F8" w:rsidP="000D10F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ACD4F1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2721EFC" w14:textId="0A21FD78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0D10F8" w:rsidRPr="000A4D8B" w14:paraId="40816450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0833FC34" w14:textId="77777777" w:rsidR="000D10F8" w:rsidRPr="000A4D8B" w:rsidRDefault="000D10F8" w:rsidP="000D10F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4D5EFFBA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55C2F" w14:textId="51D025E9" w:rsidR="000D10F8" w:rsidRPr="000A4D8B" w:rsidRDefault="000D10F8" w:rsidP="000D10F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72E5A35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4762A5" w14:textId="1591C4BF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5A0210B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07951" w14:textId="677D5BAF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40" w:type="dxa"/>
            <w:vAlign w:val="bottom"/>
          </w:tcPr>
          <w:p w14:paraId="77DAD57D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13D1E0A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40B62266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65288CF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573A4D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8647249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65A619D1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019ACD84" w14:textId="77777777" w:rsidR="00EA3C21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3EF22C67" w14:textId="35E3DCCF" w:rsidR="000D10F8" w:rsidRPr="000A4D8B" w:rsidRDefault="000D10F8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6B9E2F00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2E7E0D0F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4C7CE3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703FF989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154F4E1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</w:tcPr>
          <w:p w14:paraId="13433C2D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568350F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9C84874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3907955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88BA100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C3EDC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DF47129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0B1DCD89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303964A8" w14:textId="77777777" w:rsidR="00EA3C21" w:rsidRPr="000A4D8B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24D752E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3953C64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F3AB08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49940489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E7EEA83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75F78F42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53FD7DB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D48B03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189D2F02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1213179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3CF50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2E52087" w14:textId="77777777" w:rsidR="00EA3C21" w:rsidRPr="000A4D8B" w:rsidRDefault="00EA3C21" w:rsidP="00B6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0F8" w:rsidRPr="000A4D8B" w14:paraId="104DFD02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1162C93A" w14:textId="77777777" w:rsidR="000D10F8" w:rsidRPr="000A4D8B" w:rsidRDefault="000D10F8" w:rsidP="000D10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15CE825A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E6B66BA" w14:textId="371EF0AA" w:rsidR="000D10F8" w:rsidRPr="000A4D8B" w:rsidRDefault="000D10F8" w:rsidP="000D10F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(3,333)</w:t>
            </w:r>
          </w:p>
        </w:tc>
        <w:tc>
          <w:tcPr>
            <w:tcW w:w="273" w:type="dxa"/>
            <w:vAlign w:val="bottom"/>
          </w:tcPr>
          <w:p w14:paraId="6950B19A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A5E73" w14:textId="52C32575" w:rsidR="000D10F8" w:rsidRPr="000A4D8B" w:rsidRDefault="000D10F8" w:rsidP="000D10F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3C64522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6FDA6" w14:textId="215AFB95" w:rsidR="000D10F8" w:rsidRPr="000A4D8B" w:rsidRDefault="000D10F8" w:rsidP="000D10F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(3,333)</w:t>
            </w:r>
          </w:p>
        </w:tc>
        <w:tc>
          <w:tcPr>
            <w:tcW w:w="240" w:type="dxa"/>
            <w:vAlign w:val="bottom"/>
          </w:tcPr>
          <w:p w14:paraId="0C4D8A0C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5B59F71" w14:textId="4B71C0CC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73B2648D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DC85F66" w14:textId="64FCA306" w:rsidR="000D10F8" w:rsidRPr="000A4D8B" w:rsidRDefault="000D10F8" w:rsidP="000D10F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008E5E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F627C79" w14:textId="65E8E4DB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(3,333)</w:t>
            </w:r>
          </w:p>
        </w:tc>
      </w:tr>
      <w:tr w:rsidR="000D10F8" w:rsidRPr="000A4D8B" w14:paraId="431C5CDD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1AF00168" w14:textId="77777777" w:rsidR="000D10F8" w:rsidRPr="000A4D8B" w:rsidRDefault="000D10F8" w:rsidP="000D10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0472B7CB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1A563" w14:textId="560172A9" w:rsidR="000D10F8" w:rsidRPr="000A4D8B" w:rsidRDefault="000D10F8" w:rsidP="000D10F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(3,333</w:t>
            </w: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1A329B1D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55A57" w14:textId="4A2DBC1D" w:rsidR="000D10F8" w:rsidRPr="000A4D8B" w:rsidRDefault="000D10F8" w:rsidP="000D10F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B1774EE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D8037" w14:textId="43D9D647" w:rsidR="000D10F8" w:rsidRPr="000A4D8B" w:rsidRDefault="000D10F8" w:rsidP="000D10F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(3,333</w:t>
            </w: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3B5C88D6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7FA3ED3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064910A1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C0F9A26" w14:textId="77777777" w:rsidR="000D10F8" w:rsidRPr="000A4D8B" w:rsidRDefault="000D10F8" w:rsidP="000D10F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97D58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46A7521" w14:textId="77777777" w:rsidR="000D10F8" w:rsidRPr="000A4D8B" w:rsidRDefault="000D10F8" w:rsidP="000D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06CB206" w14:textId="49E9B8C0" w:rsidR="0066325B" w:rsidRPr="00F1598F" w:rsidRDefault="0066325B" w:rsidP="00E5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66325B" w:rsidRPr="00F1598F" w:rsidSect="00F46990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D5124FC" w14:textId="3B354076" w:rsidR="00035C8D" w:rsidRPr="00F1598F" w:rsidRDefault="00035C8D" w:rsidP="005E5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มูลค่าตามบัญชีและมูลค่ายุติธรรม</w:t>
      </w:r>
      <w:r w:rsidR="00D25358" w:rsidRPr="00F1598F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20565BE7" w14:textId="77777777" w:rsidR="00035C8D" w:rsidRPr="00F1598F" w:rsidRDefault="00035C8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D90F9E3" w14:textId="7C756E57" w:rsidR="0076036B" w:rsidRPr="00F1598F" w:rsidRDefault="003A1F6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1598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</w:p>
    <w:p w14:paraId="0DCF39C2" w14:textId="77777777" w:rsidR="003A6AFF" w:rsidRPr="00F1598F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afe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416"/>
      </w:tblGrid>
      <w:tr w:rsidR="007C569D" w:rsidRPr="00F1598F" w14:paraId="49CAA831" w14:textId="77777777" w:rsidTr="0021446B">
        <w:trPr>
          <w:trHeight w:val="515"/>
          <w:tblHeader/>
        </w:trPr>
        <w:tc>
          <w:tcPr>
            <w:tcW w:w="3308" w:type="dxa"/>
            <w:vAlign w:val="bottom"/>
          </w:tcPr>
          <w:p w14:paraId="61E7751B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07847E67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6" w:type="dxa"/>
            <w:vAlign w:val="bottom"/>
          </w:tcPr>
          <w:p w14:paraId="00F1F6FC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C569D" w:rsidRPr="00F1598F" w14:paraId="7B53B9AE" w14:textId="77777777" w:rsidTr="00EA0738">
        <w:trPr>
          <w:trHeight w:val="1082"/>
        </w:trPr>
        <w:tc>
          <w:tcPr>
            <w:tcW w:w="3308" w:type="dxa"/>
          </w:tcPr>
          <w:p w14:paraId="08DD2A11" w14:textId="2AFEA9CB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เงินลงทุนในตราสารทุนที่ไม่อยู่ใน</w:t>
            </w:r>
            <w:r w:rsidR="00BF3C6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ความต้องการของตลาด</w:t>
            </w:r>
          </w:p>
          <w:p w14:paraId="7EA3331E" w14:textId="22CBF6A2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55ED0580" w14:textId="77777777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67A51A08" w14:textId="2A54E0DA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</w:t>
            </w:r>
            <w:r w:rsidR="001604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  <w:r w:rsidR="001604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ในการประเมิน</w:t>
            </w:r>
          </w:p>
        </w:tc>
      </w:tr>
      <w:tr w:rsidR="0021446B" w:rsidRPr="003A3A7C" w14:paraId="217B152D" w14:textId="77777777" w:rsidTr="00214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4939EE4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E76E9F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42FA9035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446B" w:rsidRPr="003A3A7C" w14:paraId="21199F25" w14:textId="77777777" w:rsidTr="00214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3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09E8239C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สิทธิในการเลือกแปลงสภาพ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9AADD5B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1AFAC30E" w14:textId="6F1DB813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รวมถึงพิจารณาอัตราความผันผวนของราคา และอัตราผลตอบแทนที่ใช้ในการคิด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ปรับด้วยค่าความเสี่ยงด้านอื่น</w:t>
            </w:r>
            <w:r w:rsidR="001604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เพื่อประเมินมูลค่ายุติธรรม</w:t>
            </w:r>
          </w:p>
        </w:tc>
      </w:tr>
    </w:tbl>
    <w:p w14:paraId="52B027D4" w14:textId="46A5CDA3" w:rsidR="00C137DD" w:rsidRPr="00F1598F" w:rsidRDefault="00C1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A21914F" w14:textId="52A9AF1F" w:rsidR="00562CEB" w:rsidRDefault="00562CEB" w:rsidP="000A4D8B">
      <w:pPr>
        <w:pStyle w:val="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68842D7" w14:textId="77777777" w:rsidR="00A91600" w:rsidRPr="006A5519" w:rsidRDefault="00A91600" w:rsidP="0091112F">
      <w:pPr>
        <w:rPr>
          <w:b/>
          <w:bCs/>
          <w:sz w:val="20"/>
          <w:szCs w:val="20"/>
          <w:cs/>
          <w:lang w:val="th-TH"/>
        </w:rPr>
      </w:pPr>
    </w:p>
    <w:p w14:paraId="20B80D0C" w14:textId="77777777" w:rsidR="00183C59" w:rsidRPr="0021446B" w:rsidRDefault="00183C59" w:rsidP="00183C59">
      <w:pPr>
        <w:pStyle w:val="affb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sz w:val="8"/>
          <w:szCs w:val="8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364"/>
        <w:gridCol w:w="1244"/>
        <w:gridCol w:w="266"/>
        <w:gridCol w:w="1269"/>
        <w:gridCol w:w="240"/>
        <w:gridCol w:w="1211"/>
        <w:gridCol w:w="271"/>
        <w:gridCol w:w="1276"/>
      </w:tblGrid>
      <w:tr w:rsidR="00183C59" w:rsidRPr="00C83AA5" w14:paraId="07522E7C" w14:textId="77777777" w:rsidTr="005E589E">
        <w:trPr>
          <w:tblHeader/>
        </w:trPr>
        <w:tc>
          <w:tcPr>
            <w:tcW w:w="1694" w:type="pct"/>
          </w:tcPr>
          <w:p w14:paraId="4FD94DF7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5E90D6F1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7592D010" w14:textId="77777777" w:rsidR="00183C59" w:rsidRPr="006639B9" w:rsidRDefault="00183C59" w:rsidP="00183C5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C44E0F6" w14:textId="77777777" w:rsidR="00183C59" w:rsidRPr="006639B9" w:rsidRDefault="00183C59" w:rsidP="00183C5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19770D9E" w14:textId="77777777" w:rsidR="00183C59" w:rsidRPr="006639B9" w:rsidRDefault="00183C59" w:rsidP="00183C59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470" w:rsidRPr="00C83AA5" w14:paraId="2C129A4C" w14:textId="77777777" w:rsidTr="005E589E">
        <w:trPr>
          <w:trHeight w:val="333"/>
          <w:tblHeader/>
        </w:trPr>
        <w:tc>
          <w:tcPr>
            <w:tcW w:w="1694" w:type="pct"/>
          </w:tcPr>
          <w:p w14:paraId="58E76252" w14:textId="77777777" w:rsidR="00241470" w:rsidRPr="006639B9" w:rsidRDefault="00241470" w:rsidP="0024147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3FB3C1DA" w14:textId="77777777" w:rsidR="00241470" w:rsidRPr="006639B9" w:rsidRDefault="00241470" w:rsidP="0024147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E20A7E0" w14:textId="435E82D8" w:rsidR="00241470" w:rsidRPr="006639B9" w:rsidRDefault="00667072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0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67072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5D53ADA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103FAE6A" w14:textId="497C0E12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7612DDAA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4CCEB5B3" w14:textId="593A97D3" w:rsidR="00241470" w:rsidRPr="006639B9" w:rsidRDefault="00667072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0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67072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311D6015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EFBC71E" w14:textId="45917FFC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41470" w:rsidRPr="00C83AA5" w14:paraId="7C758194" w14:textId="77777777" w:rsidTr="005E589E">
        <w:trPr>
          <w:trHeight w:val="333"/>
          <w:tblHeader/>
        </w:trPr>
        <w:tc>
          <w:tcPr>
            <w:tcW w:w="1694" w:type="pct"/>
          </w:tcPr>
          <w:p w14:paraId="76CDF47B" w14:textId="77777777" w:rsidR="00241470" w:rsidRPr="006639B9" w:rsidRDefault="00241470" w:rsidP="0024147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5628FDAE" w14:textId="77777777" w:rsidR="00241470" w:rsidRPr="006639B9" w:rsidRDefault="00241470" w:rsidP="0024147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D98E4BC" w14:textId="1230454C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6D8BE90B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2B7848CD" w14:textId="123E335A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408DB96A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180EE24A" w14:textId="6B231065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E0BEF00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ADC9CBA" w14:textId="25BD5BEC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70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41470" w:rsidRPr="00C83AA5" w14:paraId="5F686541" w14:textId="77777777" w:rsidTr="005E589E">
        <w:trPr>
          <w:tblHeader/>
        </w:trPr>
        <w:tc>
          <w:tcPr>
            <w:tcW w:w="1694" w:type="pct"/>
          </w:tcPr>
          <w:p w14:paraId="42F90E44" w14:textId="77777777" w:rsidR="00241470" w:rsidRPr="006639B9" w:rsidRDefault="00241470" w:rsidP="0024147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pct"/>
            <w:shd w:val="clear" w:color="auto" w:fill="auto"/>
          </w:tcPr>
          <w:p w14:paraId="67A51826" w14:textId="77777777" w:rsidR="00241470" w:rsidRPr="006639B9" w:rsidRDefault="00241470" w:rsidP="0024147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439C54A7" w14:textId="77777777" w:rsidR="00241470" w:rsidRPr="006639B9" w:rsidRDefault="00241470" w:rsidP="0024147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470" w:rsidRPr="00C83AA5" w14:paraId="4D2B40FD" w14:textId="77777777" w:rsidTr="005E589E">
        <w:tc>
          <w:tcPr>
            <w:tcW w:w="1890" w:type="pct"/>
            <w:gridSpan w:val="2"/>
          </w:tcPr>
          <w:p w14:paraId="43015F9B" w14:textId="77777777" w:rsidR="00241470" w:rsidRPr="006639B9" w:rsidRDefault="00241470" w:rsidP="00241470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0" w:type="pct"/>
            <w:shd w:val="clear" w:color="auto" w:fill="auto"/>
          </w:tcPr>
          <w:p w14:paraId="26BD93DA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51DDE42B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48871485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12B166D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6D07FA7C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66214B4D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2652AFB4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5526E9" w:rsidRPr="00C83AA5" w14:paraId="37134F35" w14:textId="77777777" w:rsidTr="005E589E">
        <w:tc>
          <w:tcPr>
            <w:tcW w:w="1890" w:type="pct"/>
            <w:gridSpan w:val="2"/>
          </w:tcPr>
          <w:p w14:paraId="0F691762" w14:textId="77777777" w:rsidR="005526E9" w:rsidRPr="00C83AA5" w:rsidRDefault="005526E9" w:rsidP="005526E9">
            <w:pPr>
              <w:pStyle w:val="ad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3AA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70" w:type="pct"/>
            <w:shd w:val="clear" w:color="auto" w:fill="auto"/>
          </w:tcPr>
          <w:p w14:paraId="4DB2CC8A" w14:textId="0C9A9122" w:rsidR="005526E9" w:rsidRPr="006639B9" w:rsidRDefault="00782FB2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F5D9DFA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2582637A" w14:textId="3268B549" w:rsidR="005526E9" w:rsidRPr="006639B9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29" w:type="pct"/>
            <w:shd w:val="clear" w:color="auto" w:fill="auto"/>
          </w:tcPr>
          <w:p w14:paraId="162F0921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257DE73E" w14:textId="20BE7D07" w:rsidR="005526E9" w:rsidRPr="006639B9" w:rsidRDefault="00782FB2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A1D0E76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77C0B601" w14:textId="0FF51A91" w:rsidR="005526E9" w:rsidRPr="006639B9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5526E9" w:rsidRPr="00C83AA5" w14:paraId="65768557" w14:textId="77777777" w:rsidTr="005E589E">
        <w:tc>
          <w:tcPr>
            <w:tcW w:w="1890" w:type="pct"/>
            <w:gridSpan w:val="2"/>
          </w:tcPr>
          <w:p w14:paraId="731F4B4B" w14:textId="37BBD447" w:rsidR="005526E9" w:rsidRPr="00C83AA5" w:rsidRDefault="005526E9" w:rsidP="005526E9">
            <w:pPr>
              <w:pStyle w:val="ad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631"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0" w:type="pct"/>
            <w:shd w:val="clear" w:color="auto" w:fill="auto"/>
          </w:tcPr>
          <w:p w14:paraId="12986B25" w14:textId="7818FDE4" w:rsidR="005526E9" w:rsidRDefault="004F467A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143" w:type="pct"/>
            <w:shd w:val="clear" w:color="auto" w:fill="auto"/>
          </w:tcPr>
          <w:p w14:paraId="7C531752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1AB29D6D" w14:textId="6705406E" w:rsidR="005526E9" w:rsidRPr="402CFA1E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29" w:type="pct"/>
            <w:shd w:val="clear" w:color="auto" w:fill="auto"/>
          </w:tcPr>
          <w:p w14:paraId="514E2328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3DA79717" w14:textId="421A1556" w:rsidR="005526E9" w:rsidRDefault="004F467A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146" w:type="pct"/>
          </w:tcPr>
          <w:p w14:paraId="615C13DC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2472DC34" w14:textId="758EBE33" w:rsidR="005526E9" w:rsidRPr="451735BE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5526E9" w:rsidRPr="00C83AA5" w14:paraId="767F1C2B" w14:textId="77777777" w:rsidTr="00485571">
        <w:tc>
          <w:tcPr>
            <w:tcW w:w="1890" w:type="pct"/>
            <w:gridSpan w:val="2"/>
            <w:shd w:val="clear" w:color="auto" w:fill="auto"/>
          </w:tcPr>
          <w:p w14:paraId="7AD26E0E" w14:textId="2857479E" w:rsidR="005526E9" w:rsidRPr="007614E5" w:rsidRDefault="005526E9" w:rsidP="005526E9">
            <w:pPr>
              <w:pStyle w:val="ad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614E5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75D50C10" w14:textId="3685064C" w:rsidR="005526E9" w:rsidRPr="007614E5" w:rsidRDefault="0027327A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119,921</w:t>
            </w:r>
          </w:p>
        </w:tc>
        <w:tc>
          <w:tcPr>
            <w:tcW w:w="143" w:type="pct"/>
            <w:shd w:val="clear" w:color="auto" w:fill="auto"/>
          </w:tcPr>
          <w:p w14:paraId="093CC11F" w14:textId="77777777" w:rsidR="005526E9" w:rsidRPr="007614E5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7AC966C0" w14:textId="54465A55" w:rsidR="005526E9" w:rsidRPr="007614E5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121,567</w:t>
            </w:r>
          </w:p>
        </w:tc>
        <w:tc>
          <w:tcPr>
            <w:tcW w:w="129" w:type="pct"/>
            <w:shd w:val="clear" w:color="auto" w:fill="auto"/>
          </w:tcPr>
          <w:p w14:paraId="1B77BF33" w14:textId="77777777" w:rsidR="005526E9" w:rsidRPr="007614E5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14:paraId="5BEECD49" w14:textId="504648DC" w:rsidR="005526E9" w:rsidRPr="007614E5" w:rsidRDefault="0027327A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119,921</w:t>
            </w:r>
          </w:p>
        </w:tc>
        <w:tc>
          <w:tcPr>
            <w:tcW w:w="146" w:type="pct"/>
            <w:shd w:val="clear" w:color="auto" w:fill="auto"/>
          </w:tcPr>
          <w:p w14:paraId="7346477A" w14:textId="77777777" w:rsidR="005526E9" w:rsidRPr="007614E5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6A310AFB" w14:textId="6F7146AF" w:rsidR="005526E9" w:rsidRPr="007614E5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121,567</w:t>
            </w:r>
          </w:p>
        </w:tc>
      </w:tr>
      <w:tr w:rsidR="005526E9" w:rsidRPr="00C83AA5" w14:paraId="10E06851" w14:textId="77777777" w:rsidTr="005E589E">
        <w:tc>
          <w:tcPr>
            <w:tcW w:w="1890" w:type="pct"/>
            <w:gridSpan w:val="2"/>
          </w:tcPr>
          <w:p w14:paraId="0568876C" w14:textId="77777777" w:rsidR="005526E9" w:rsidRPr="006639B9" w:rsidRDefault="005526E9" w:rsidP="005526E9">
            <w:pPr>
              <w:pStyle w:val="ad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FFFFF" w14:textId="1B58FBFB" w:rsidR="005526E9" w:rsidRPr="006639B9" w:rsidRDefault="004F467A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120,673</w:t>
            </w:r>
          </w:p>
        </w:tc>
        <w:tc>
          <w:tcPr>
            <w:tcW w:w="143" w:type="pct"/>
            <w:shd w:val="clear" w:color="auto" w:fill="auto"/>
          </w:tcPr>
          <w:p w14:paraId="64AC913B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C7C18" w14:textId="01890AF8" w:rsidR="005526E9" w:rsidRPr="006639B9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121,979</w:t>
            </w:r>
          </w:p>
        </w:tc>
        <w:tc>
          <w:tcPr>
            <w:tcW w:w="129" w:type="pct"/>
            <w:shd w:val="clear" w:color="auto" w:fill="auto"/>
          </w:tcPr>
          <w:p w14:paraId="504181A1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6E051" w14:textId="01F717A2" w:rsidR="005526E9" w:rsidRPr="006639B9" w:rsidRDefault="004F467A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120,673</w:t>
            </w:r>
          </w:p>
        </w:tc>
        <w:tc>
          <w:tcPr>
            <w:tcW w:w="146" w:type="pct"/>
          </w:tcPr>
          <w:p w14:paraId="14A873AC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A44DC" w14:textId="22EC1AF8" w:rsidR="005526E9" w:rsidRPr="006639B9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121,979</w:t>
            </w:r>
          </w:p>
        </w:tc>
      </w:tr>
      <w:tr w:rsidR="00241470" w:rsidRPr="006639B9" w14:paraId="2A675D3E" w14:textId="77777777" w:rsidTr="005E589E">
        <w:tc>
          <w:tcPr>
            <w:tcW w:w="1890" w:type="pct"/>
            <w:gridSpan w:val="2"/>
          </w:tcPr>
          <w:p w14:paraId="5D000CAA" w14:textId="64EFBFF2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0" w:type="pct"/>
          </w:tcPr>
          <w:p w14:paraId="65F2C792" w14:textId="77777777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DDF28DF" w14:textId="77777777" w:rsidR="00241470" w:rsidRPr="006A551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652FBE03" w14:textId="77777777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9" w:type="pct"/>
            <w:shd w:val="clear" w:color="auto" w:fill="auto"/>
          </w:tcPr>
          <w:p w14:paraId="73997279" w14:textId="77777777" w:rsidR="00241470" w:rsidRPr="006A551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2" w:type="pct"/>
          </w:tcPr>
          <w:p w14:paraId="60C96FAF" w14:textId="77777777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2ACE83C9" w14:textId="77777777" w:rsidR="00241470" w:rsidRPr="006A551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7" w:type="pct"/>
            <w:shd w:val="clear" w:color="auto" w:fill="auto"/>
          </w:tcPr>
          <w:p w14:paraId="4FA28F7C" w14:textId="77777777" w:rsidR="00241470" w:rsidRPr="006A551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41470" w:rsidRPr="006639B9" w14:paraId="24AC2547" w14:textId="77777777" w:rsidTr="008A791E">
        <w:trPr>
          <w:trHeight w:val="308"/>
        </w:trPr>
        <w:tc>
          <w:tcPr>
            <w:tcW w:w="1890" w:type="pct"/>
            <w:gridSpan w:val="2"/>
          </w:tcPr>
          <w:p w14:paraId="49FE9B17" w14:textId="5CA3A1F2" w:rsidR="00241470" w:rsidRPr="006639B9" w:rsidRDefault="00241470" w:rsidP="00241470">
            <w:pPr>
              <w:pStyle w:val="ad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670" w:type="pct"/>
          </w:tcPr>
          <w:p w14:paraId="47909C65" w14:textId="77777777" w:rsidR="00241470" w:rsidRPr="00D414D4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1CC9CC5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71A6EF61" w14:textId="77777777" w:rsidR="00241470" w:rsidRPr="00D414D4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C3A56D3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</w:tcPr>
          <w:p w14:paraId="5521966C" w14:textId="77777777" w:rsidR="00241470" w:rsidRPr="0091112F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49488CD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shd w:val="clear" w:color="auto" w:fill="auto"/>
          </w:tcPr>
          <w:p w14:paraId="5150D299" w14:textId="77777777" w:rsidR="00241470" w:rsidRPr="00D414D4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5526E9" w:rsidRPr="006639B9" w14:paraId="182447BE" w14:textId="77777777" w:rsidTr="005E589E">
        <w:tc>
          <w:tcPr>
            <w:tcW w:w="1890" w:type="pct"/>
            <w:gridSpan w:val="2"/>
          </w:tcPr>
          <w:p w14:paraId="37B8F150" w14:textId="77777777" w:rsidR="005526E9" w:rsidRPr="006639B9" w:rsidRDefault="005526E9" w:rsidP="005526E9">
            <w:pPr>
              <w:pStyle w:val="ad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4D0E6387" w14:textId="00856A90" w:rsidR="005526E9" w:rsidRPr="00D414D4" w:rsidRDefault="0027327A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</w:t>
            </w:r>
            <w:r w:rsidR="00374C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143" w:type="pct"/>
            <w:shd w:val="clear" w:color="auto" w:fill="auto"/>
          </w:tcPr>
          <w:p w14:paraId="3C0D073D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shd w:val="clear" w:color="auto" w:fill="auto"/>
          </w:tcPr>
          <w:p w14:paraId="5ADB76CA" w14:textId="39D5BD68" w:rsidR="005526E9" w:rsidRPr="00D414D4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39,381</w:t>
            </w:r>
          </w:p>
        </w:tc>
        <w:tc>
          <w:tcPr>
            <w:tcW w:w="129" w:type="pct"/>
            <w:shd w:val="clear" w:color="auto" w:fill="auto"/>
          </w:tcPr>
          <w:p w14:paraId="30691619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A819A71" w14:textId="3AEB358B" w:rsidR="005526E9" w:rsidRPr="0091112F" w:rsidRDefault="00374C4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5,506</w:t>
            </w:r>
          </w:p>
        </w:tc>
        <w:tc>
          <w:tcPr>
            <w:tcW w:w="146" w:type="pct"/>
          </w:tcPr>
          <w:p w14:paraId="690EC753" w14:textId="77777777" w:rsidR="005526E9" w:rsidRPr="006639B9" w:rsidRDefault="005526E9" w:rsidP="005526E9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  <w:shd w:val="clear" w:color="auto" w:fill="auto"/>
          </w:tcPr>
          <w:p w14:paraId="7701B907" w14:textId="1841DE95" w:rsidR="005526E9" w:rsidRPr="00D414D4" w:rsidRDefault="005526E9" w:rsidP="0055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39,381</w:t>
            </w:r>
          </w:p>
        </w:tc>
      </w:tr>
    </w:tbl>
    <w:p w14:paraId="1EFFE20B" w14:textId="77777777" w:rsidR="00A845D4" w:rsidRPr="00696958" w:rsidRDefault="00A845D4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1738B04" w14:textId="5565ADDD" w:rsidR="0054774F" w:rsidRPr="00696958" w:rsidRDefault="0054774F" w:rsidP="0012456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696958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บริษัทได้ทำสัญญากับบริษัทต่างประเทศแห่งหนึ่ง เพื่อให้ได้มาซึ่งสิทธิการเข้าถึงโปรแกรม </w:t>
      </w:r>
      <w:r w:rsidRPr="00696958">
        <w:rPr>
          <w:rFonts w:asciiTheme="majorBidi" w:hAnsiTheme="majorBidi" w:cstheme="majorBidi"/>
          <w:spacing w:val="-4"/>
          <w:sz w:val="30"/>
          <w:szCs w:val="30"/>
        </w:rPr>
        <w:t xml:space="preserve">Metaverse Platform </w:t>
      </w:r>
      <w:r w:rsidRPr="00696958">
        <w:rPr>
          <w:rFonts w:asciiTheme="majorBidi" w:hAnsiTheme="majorBidi" w:cstheme="majorBidi"/>
          <w:spacing w:val="-4"/>
          <w:sz w:val="30"/>
          <w:szCs w:val="30"/>
          <w:cs/>
        </w:rPr>
        <w:t>โดยมีกำหนดการจ่ายชำระเป็นงวดตามที่ระบุไว้ในสัญญา</w:t>
      </w:r>
      <w:r w:rsidRPr="00696958">
        <w:rPr>
          <w:rFonts w:asciiTheme="majorBidi" w:hAnsiTheme="majorBidi"/>
          <w:spacing w:val="-4"/>
          <w:sz w:val="30"/>
          <w:szCs w:val="30"/>
          <w:cs/>
        </w:rPr>
        <w:t xml:space="preserve"> ในระหว่างปี</w:t>
      </w:r>
      <w:r w:rsidR="00124569" w:rsidRPr="00696958">
        <w:rPr>
          <w:rFonts w:asciiTheme="majorBidi" w:hAnsiTheme="majorBidi"/>
          <w:spacing w:val="-4"/>
          <w:sz w:val="30"/>
          <w:szCs w:val="30"/>
        </w:rPr>
        <w:t xml:space="preserve"> 2565 </w:t>
      </w:r>
      <w:r w:rsidRPr="00696958">
        <w:rPr>
          <w:rFonts w:asciiTheme="majorBidi" w:hAnsiTheme="majorBidi"/>
          <w:spacing w:val="-4"/>
          <w:sz w:val="30"/>
          <w:szCs w:val="30"/>
          <w:cs/>
        </w:rPr>
        <w:t xml:space="preserve">บริษัทได้ชำระค่าสิทธิการเข้าถึงโปรแกรม </w:t>
      </w:r>
      <w:r w:rsidRPr="00696958">
        <w:rPr>
          <w:rFonts w:asciiTheme="majorBidi" w:hAnsiTheme="majorBidi" w:cstheme="majorBidi"/>
          <w:spacing w:val="-4"/>
          <w:sz w:val="30"/>
          <w:szCs w:val="30"/>
        </w:rPr>
        <w:t xml:space="preserve">Metaverse Platform </w:t>
      </w:r>
      <w:r w:rsidRPr="00696958">
        <w:rPr>
          <w:rFonts w:asciiTheme="majorBidi" w:hAnsiTheme="majorBidi"/>
          <w:spacing w:val="-4"/>
          <w:sz w:val="30"/>
          <w:szCs w:val="30"/>
          <w:cs/>
        </w:rPr>
        <w:t xml:space="preserve">เป็นจำนวนเงิน </w:t>
      </w:r>
      <w:r w:rsidRPr="00696958">
        <w:rPr>
          <w:rFonts w:asciiTheme="majorBidi" w:hAnsiTheme="majorBidi"/>
          <w:spacing w:val="-4"/>
          <w:sz w:val="30"/>
          <w:szCs w:val="30"/>
        </w:rPr>
        <w:t>36</w:t>
      </w:r>
      <w:r w:rsidRPr="00696958">
        <w:rPr>
          <w:rFonts w:asciiTheme="majorBidi" w:hAnsiTheme="majorBidi"/>
          <w:spacing w:val="-4"/>
          <w:sz w:val="30"/>
          <w:szCs w:val="30"/>
          <w:cs/>
        </w:rPr>
        <w:t xml:space="preserve"> ล้านบาท โดยบันทึกในสินทรัพย์ที่ไม่มีตัวตนระหว่างติดตั้ง ทั้งนี้บริษัทมีการค้างชำระจำนวน </w:t>
      </w:r>
      <w:r w:rsidRPr="00696958">
        <w:rPr>
          <w:rFonts w:asciiTheme="majorBidi" w:hAnsiTheme="majorBidi"/>
          <w:spacing w:val="-4"/>
          <w:sz w:val="30"/>
          <w:szCs w:val="30"/>
        </w:rPr>
        <w:t>2</w:t>
      </w:r>
      <w:r w:rsidRPr="00696958">
        <w:rPr>
          <w:rFonts w:asciiTheme="majorBidi" w:hAnsiTheme="majorBidi"/>
          <w:spacing w:val="-4"/>
          <w:sz w:val="30"/>
          <w:szCs w:val="30"/>
          <w:cs/>
        </w:rPr>
        <w:t xml:space="preserve"> งวด ณ วันที่ </w:t>
      </w:r>
      <w:r w:rsidRPr="00696958">
        <w:rPr>
          <w:rFonts w:asciiTheme="majorBidi" w:hAnsiTheme="majorBidi"/>
          <w:spacing w:val="-4"/>
          <w:sz w:val="30"/>
          <w:szCs w:val="30"/>
        </w:rPr>
        <w:t xml:space="preserve">31 </w:t>
      </w:r>
      <w:r w:rsidRPr="00696958">
        <w:rPr>
          <w:rFonts w:asciiTheme="majorBidi" w:hAnsiTheme="majorBidi"/>
          <w:spacing w:val="-4"/>
          <w:sz w:val="30"/>
          <w:szCs w:val="30"/>
          <w:cs/>
        </w:rPr>
        <w:t xml:space="preserve">มีนาคม </w:t>
      </w:r>
      <w:r w:rsidRPr="00696958">
        <w:rPr>
          <w:rFonts w:asciiTheme="majorBidi" w:hAnsiTheme="majorBidi"/>
          <w:spacing w:val="-4"/>
          <w:sz w:val="30"/>
          <w:szCs w:val="30"/>
        </w:rPr>
        <w:t>2566</w:t>
      </w:r>
      <w:r w:rsidRPr="0069695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696958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บริษัทมีภาระผูกพันที่ต้องจ่ายชำระจำนวนเงินรวม</w:t>
      </w:r>
      <w:r w:rsidRPr="0069695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24569" w:rsidRPr="00696958">
        <w:rPr>
          <w:rFonts w:asciiTheme="majorBidi" w:hAnsiTheme="majorBidi" w:cstheme="majorBidi"/>
          <w:spacing w:val="-4"/>
          <w:sz w:val="30"/>
          <w:szCs w:val="30"/>
        </w:rPr>
        <w:br/>
      </w:r>
      <w:r w:rsidRPr="00696958">
        <w:rPr>
          <w:rFonts w:asciiTheme="majorBidi" w:hAnsiTheme="majorBidi" w:cstheme="majorBidi"/>
          <w:spacing w:val="-4"/>
          <w:sz w:val="30"/>
          <w:szCs w:val="30"/>
        </w:rPr>
        <w:t xml:space="preserve">4.5 </w:t>
      </w:r>
      <w:r w:rsidRPr="006969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ล้านดอลลาร์สหรัฐ หรือเทียบเท่า </w:t>
      </w:r>
      <w:r w:rsidRPr="00696958">
        <w:rPr>
          <w:rFonts w:asciiTheme="majorBidi" w:hAnsiTheme="majorBidi" w:cstheme="majorBidi"/>
          <w:spacing w:val="-4"/>
          <w:sz w:val="30"/>
          <w:szCs w:val="30"/>
        </w:rPr>
        <w:t>154</w:t>
      </w:r>
      <w:r w:rsidRPr="0069695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Pr="00696958">
        <w:rPr>
          <w:rFonts w:asciiTheme="majorBidi" w:hAnsiTheme="majorBidi"/>
          <w:spacing w:val="-4"/>
          <w:sz w:val="30"/>
          <w:szCs w:val="30"/>
          <w:cs/>
        </w:rPr>
        <w:t>และอยู่ระหว่างการเจรจาเพื่อขอขยายระยะเวลาการชำระยอดคงค้าง</w:t>
      </w:r>
    </w:p>
    <w:p w14:paraId="68A8D7B1" w14:textId="77777777" w:rsidR="0054774F" w:rsidRPr="00696958" w:rsidRDefault="0054774F" w:rsidP="0069695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 w:cstheme="majorBidi"/>
          <w:sz w:val="14"/>
          <w:szCs w:val="14"/>
        </w:rPr>
        <w:t xml:space="preserve">  </w:t>
      </w:r>
    </w:p>
    <w:p w14:paraId="54690297" w14:textId="361122C8" w:rsidR="00EF3D91" w:rsidRDefault="00EF3D91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บริษัทได้ทำสัญญารับบริการจากที่ปรึกษาทางการเงินหลายแห่ง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ทั้งนี้บริษัทจะต้องจ่ายค่าบริการในอัตราและเงื่อนไขตามที่กำหนดในสัญญา</w:t>
      </w:r>
    </w:p>
    <w:p w14:paraId="42C35E2D" w14:textId="77777777" w:rsidR="00014ADD" w:rsidRPr="00696958" w:rsidRDefault="00014ADD" w:rsidP="00014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372"/>
        <w:gridCol w:w="1243"/>
        <w:gridCol w:w="266"/>
        <w:gridCol w:w="1191"/>
        <w:gridCol w:w="269"/>
        <w:gridCol w:w="1264"/>
        <w:gridCol w:w="271"/>
        <w:gridCol w:w="1268"/>
      </w:tblGrid>
      <w:tr w:rsidR="001A4A1A" w:rsidRPr="00C83AA5" w14:paraId="506B86B1" w14:textId="77777777" w:rsidTr="00014ADD">
        <w:trPr>
          <w:tblHeader/>
        </w:trPr>
        <w:tc>
          <w:tcPr>
            <w:tcW w:w="1694" w:type="pct"/>
          </w:tcPr>
          <w:p w14:paraId="7418F0E9" w14:textId="77777777" w:rsidR="001A4A1A" w:rsidRPr="006639B9" w:rsidRDefault="001A4A1A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3" w:name="_Hlk130547241"/>
          </w:p>
        </w:tc>
        <w:tc>
          <w:tcPr>
            <w:tcW w:w="200" w:type="pct"/>
            <w:shd w:val="clear" w:color="auto" w:fill="auto"/>
          </w:tcPr>
          <w:p w14:paraId="7BDF15AC" w14:textId="77777777" w:rsidR="001A4A1A" w:rsidRPr="006639B9" w:rsidRDefault="001A4A1A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06" w:type="pct"/>
            <w:gridSpan w:val="7"/>
          </w:tcPr>
          <w:p w14:paraId="545B5F80" w14:textId="52615677" w:rsidR="001A4A1A" w:rsidRPr="006639B9" w:rsidRDefault="004729C8" w:rsidP="00BD142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4E0D" w:rsidRPr="00C83AA5" w14:paraId="17624C3E" w14:textId="77777777" w:rsidTr="00014ADD">
        <w:trPr>
          <w:tblHeader/>
        </w:trPr>
        <w:tc>
          <w:tcPr>
            <w:tcW w:w="1694" w:type="pct"/>
          </w:tcPr>
          <w:p w14:paraId="357E90DC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53882954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29A65A74" w14:textId="3C64A871" w:rsidR="00824E0D" w:rsidRPr="006639B9" w:rsidRDefault="004729C8" w:rsidP="00BD142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45" w:type="pct"/>
          </w:tcPr>
          <w:p w14:paraId="6DE8CCEF" w14:textId="77777777" w:rsidR="00824E0D" w:rsidRPr="006639B9" w:rsidRDefault="00824E0D" w:rsidP="00BD142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pct"/>
            <w:gridSpan w:val="3"/>
          </w:tcPr>
          <w:p w14:paraId="170AE0E4" w14:textId="19C672BC" w:rsidR="00824E0D" w:rsidRPr="006639B9" w:rsidRDefault="004729C8" w:rsidP="00BD142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824E0D" w:rsidRPr="00C83AA5" w14:paraId="3917D0E1" w14:textId="77777777" w:rsidTr="00014ADD">
        <w:trPr>
          <w:trHeight w:val="333"/>
          <w:tblHeader/>
        </w:trPr>
        <w:tc>
          <w:tcPr>
            <w:tcW w:w="1694" w:type="pct"/>
          </w:tcPr>
          <w:p w14:paraId="3113AFF4" w14:textId="77777777" w:rsidR="00824E0D" w:rsidRPr="006639B9" w:rsidRDefault="00824E0D" w:rsidP="00BD142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5B51FDC7" w14:textId="77777777" w:rsidR="00824E0D" w:rsidRPr="006639B9" w:rsidRDefault="00824E0D" w:rsidP="00BD142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7381A8D6" w14:textId="33742BDE" w:rsidR="00824E0D" w:rsidRPr="006639B9" w:rsidRDefault="007219E3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19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19E3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50370903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A6187E3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3AA6FA77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2E36965" w14:textId="4CFE170A" w:rsidR="00824E0D" w:rsidRPr="006639B9" w:rsidRDefault="007219E3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19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19E3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594F0A14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4842788F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24E0D" w:rsidRPr="00C83AA5" w14:paraId="07FC7CE6" w14:textId="77777777" w:rsidTr="00014ADD">
        <w:trPr>
          <w:trHeight w:val="333"/>
          <w:tblHeader/>
        </w:trPr>
        <w:tc>
          <w:tcPr>
            <w:tcW w:w="1694" w:type="pct"/>
          </w:tcPr>
          <w:p w14:paraId="61B513CA" w14:textId="77777777" w:rsidR="00824E0D" w:rsidRPr="006639B9" w:rsidRDefault="00824E0D" w:rsidP="00BD142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7AC5143B" w14:textId="77777777" w:rsidR="00824E0D" w:rsidRPr="006639B9" w:rsidRDefault="00824E0D" w:rsidP="00BD142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75A61231" w14:textId="43A49C0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19E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7F14DE41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E9F5893" w14:textId="04A5A313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19E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2215EE13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E5B0D3E" w14:textId="49830234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19E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4617E228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1D4C022F" w14:textId="73595AF1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19E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24E0D" w:rsidRPr="00C83AA5" w14:paraId="4A872015" w14:textId="224E5B92" w:rsidTr="00014ADD">
        <w:trPr>
          <w:tblHeader/>
        </w:trPr>
        <w:tc>
          <w:tcPr>
            <w:tcW w:w="1694" w:type="pct"/>
          </w:tcPr>
          <w:p w14:paraId="7C504364" w14:textId="77777777" w:rsidR="00824E0D" w:rsidRPr="006639B9" w:rsidRDefault="00824E0D" w:rsidP="00BD142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" w:type="pct"/>
            <w:shd w:val="clear" w:color="auto" w:fill="auto"/>
          </w:tcPr>
          <w:p w14:paraId="2E364A3E" w14:textId="77777777" w:rsidR="00824E0D" w:rsidRPr="006639B9" w:rsidRDefault="00824E0D" w:rsidP="00BD142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73CAEA30" w14:textId="45918531" w:rsidR="00824E0D" w:rsidRPr="00485571" w:rsidRDefault="00824E0D" w:rsidP="00BD142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145" w:type="pct"/>
          </w:tcPr>
          <w:p w14:paraId="3BAAFF01" w14:textId="77777777" w:rsidR="000C61BB" w:rsidRPr="00485571" w:rsidRDefault="000C61BB" w:rsidP="00BD142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9" w:type="pct"/>
            <w:gridSpan w:val="3"/>
          </w:tcPr>
          <w:p w14:paraId="1CDDDE86" w14:textId="7E7EE26F" w:rsidR="000C61BB" w:rsidRPr="00485571" w:rsidRDefault="000C61BB" w:rsidP="00BD142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</w:t>
            </w:r>
            <w:r w:rsidR="00E9176F"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ัน</w:t>
            </w:r>
            <w:r w:rsidR="005E72BA"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4E0D" w:rsidRPr="00C83AA5" w14:paraId="39E0822D" w14:textId="77777777" w:rsidTr="00014ADD">
        <w:tc>
          <w:tcPr>
            <w:tcW w:w="1894" w:type="pct"/>
            <w:gridSpan w:val="2"/>
          </w:tcPr>
          <w:p w14:paraId="3CE6AE28" w14:textId="38605245" w:rsidR="00824E0D" w:rsidRPr="006639B9" w:rsidRDefault="00824E0D" w:rsidP="00BD1421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69" w:type="pct"/>
            <w:shd w:val="clear" w:color="auto" w:fill="auto"/>
          </w:tcPr>
          <w:p w14:paraId="78B3F6EA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2B146CAA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499980C3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20ED8BDD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541B5AA7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38718971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</w:tcPr>
          <w:p w14:paraId="76B2868B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014ADD" w:rsidRPr="00C83AA5" w14:paraId="2AFF097B" w14:textId="77777777" w:rsidTr="00014ADD">
        <w:tc>
          <w:tcPr>
            <w:tcW w:w="1894" w:type="pct"/>
            <w:gridSpan w:val="2"/>
            <w:vAlign w:val="center"/>
          </w:tcPr>
          <w:p w14:paraId="3B7F174E" w14:textId="45FDBBC7" w:rsidR="00014ADD" w:rsidRPr="006639B9" w:rsidRDefault="00014ADD" w:rsidP="00014ADD">
            <w:pPr>
              <w:pStyle w:val="ad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669" w:type="pct"/>
            <w:shd w:val="clear" w:color="auto" w:fill="auto"/>
          </w:tcPr>
          <w:p w14:paraId="15ADE0FB" w14:textId="636FA438" w:rsidR="00014ADD" w:rsidRPr="006639B9" w:rsidRDefault="000D0082" w:rsidP="000D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A9CC843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7BBB8C53" w14:textId="2718E220" w:rsidR="00014ADD" w:rsidRPr="006639B9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6503521F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4B7266C6" w14:textId="3B4BF769" w:rsidR="00014ADD" w:rsidRPr="006639B9" w:rsidRDefault="000D0082" w:rsidP="000D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DD88E7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vAlign w:val="center"/>
          </w:tcPr>
          <w:p w14:paraId="13D9F0FE" w14:textId="194D79BA" w:rsidR="00014ADD" w:rsidRPr="006639B9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316</w:t>
            </w:r>
          </w:p>
        </w:tc>
      </w:tr>
      <w:tr w:rsidR="00014ADD" w:rsidRPr="00C83AA5" w14:paraId="282E789D" w14:textId="77777777" w:rsidTr="00014ADD">
        <w:tc>
          <w:tcPr>
            <w:tcW w:w="1894" w:type="pct"/>
            <w:gridSpan w:val="2"/>
            <w:vAlign w:val="center"/>
          </w:tcPr>
          <w:p w14:paraId="40FC4B85" w14:textId="1C0AE866" w:rsidR="00014ADD" w:rsidRPr="00C83AA5" w:rsidRDefault="00014ADD" w:rsidP="00014ADD">
            <w:pPr>
              <w:pStyle w:val="ad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669" w:type="pct"/>
            <w:shd w:val="clear" w:color="auto" w:fill="auto"/>
          </w:tcPr>
          <w:p w14:paraId="29EA0D14" w14:textId="4CFBEA9C" w:rsidR="00014ADD" w:rsidRDefault="000D0082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30470FD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2C6F60A5" w14:textId="393BE586" w:rsidR="00014ADD" w:rsidRPr="402CFA1E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45" w:type="pct"/>
            <w:shd w:val="clear" w:color="auto" w:fill="auto"/>
          </w:tcPr>
          <w:p w14:paraId="47DB5F66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45E7B481" w14:textId="6C5F49A3" w:rsidR="00014ADD" w:rsidRDefault="000D0082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5049AA5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vAlign w:val="center"/>
          </w:tcPr>
          <w:p w14:paraId="7CAD875A" w14:textId="59843AF7" w:rsidR="00014ADD" w:rsidRPr="451735BE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6,042</w:t>
            </w:r>
          </w:p>
        </w:tc>
      </w:tr>
      <w:tr w:rsidR="00014ADD" w:rsidRPr="00C83AA5" w14:paraId="2E5C5B76" w14:textId="77777777" w:rsidTr="00014ADD">
        <w:tc>
          <w:tcPr>
            <w:tcW w:w="1894" w:type="pct"/>
            <w:gridSpan w:val="2"/>
          </w:tcPr>
          <w:p w14:paraId="7282833A" w14:textId="77777777" w:rsidR="00014ADD" w:rsidRPr="006639B9" w:rsidRDefault="00014ADD" w:rsidP="00014ADD">
            <w:pPr>
              <w:pStyle w:val="ad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shd w:val="clear" w:color="auto" w:fill="auto"/>
          </w:tcPr>
          <w:p w14:paraId="13F14FEB" w14:textId="77777777" w:rsidR="00014ADD" w:rsidRPr="006639B9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B93A9FD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5AED0A8D" w14:textId="7D5B0DBA" w:rsidR="00014ADD" w:rsidRPr="006639B9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2BAB38A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699AF" w14:textId="174B2CC9" w:rsidR="00014ADD" w:rsidRPr="006639B9" w:rsidRDefault="000D0082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9C2C5A3" w14:textId="77777777" w:rsidR="00014ADD" w:rsidRPr="006639B9" w:rsidRDefault="00014ADD" w:rsidP="00014ADD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24C9BE" w14:textId="11F0975C" w:rsidR="00014ADD" w:rsidRPr="006639B9" w:rsidRDefault="00014ADD" w:rsidP="0001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6,358</w:t>
            </w:r>
          </w:p>
        </w:tc>
      </w:tr>
      <w:bookmarkEnd w:id="3"/>
    </w:tbl>
    <w:p w14:paraId="3DD12805" w14:textId="7AAF87A8" w:rsidR="0027438D" w:rsidRDefault="00274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372"/>
        <w:gridCol w:w="1243"/>
        <w:gridCol w:w="266"/>
        <w:gridCol w:w="1191"/>
        <w:gridCol w:w="269"/>
        <w:gridCol w:w="1264"/>
        <w:gridCol w:w="271"/>
        <w:gridCol w:w="1268"/>
      </w:tblGrid>
      <w:tr w:rsidR="008C7A7C" w:rsidRPr="008C7A7C" w14:paraId="392ECEBE" w14:textId="77777777">
        <w:trPr>
          <w:tblHeader/>
        </w:trPr>
        <w:tc>
          <w:tcPr>
            <w:tcW w:w="1694" w:type="pct"/>
          </w:tcPr>
          <w:p w14:paraId="688827D5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4A6D0379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06" w:type="pct"/>
            <w:gridSpan w:val="7"/>
          </w:tcPr>
          <w:p w14:paraId="532B24C7" w14:textId="7B3F05F1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C7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C7A7C" w:rsidRPr="008C7A7C" w14:paraId="67FD8980" w14:textId="77777777" w:rsidTr="00653C7B">
        <w:trPr>
          <w:tblHeader/>
        </w:trPr>
        <w:tc>
          <w:tcPr>
            <w:tcW w:w="1694" w:type="pct"/>
          </w:tcPr>
          <w:p w14:paraId="53BE30CE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42632A40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7158A3CD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45" w:type="pct"/>
          </w:tcPr>
          <w:p w14:paraId="7090E568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01BDC364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8C7A7C" w:rsidRPr="008C7A7C" w14:paraId="3185377C" w14:textId="77777777" w:rsidTr="00653C7B">
        <w:trPr>
          <w:trHeight w:val="333"/>
          <w:tblHeader/>
        </w:trPr>
        <w:tc>
          <w:tcPr>
            <w:tcW w:w="1694" w:type="pct"/>
          </w:tcPr>
          <w:p w14:paraId="0490D9DC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440275AF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2D698D39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7A7C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455B8498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2FAA098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3EFDE34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42C5BD0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7A7C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14CB1C1F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4F0297C5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C7A7C" w:rsidRPr="008C7A7C" w14:paraId="2FA66841" w14:textId="77777777" w:rsidTr="00653C7B">
        <w:trPr>
          <w:trHeight w:val="333"/>
          <w:tblHeader/>
        </w:trPr>
        <w:tc>
          <w:tcPr>
            <w:tcW w:w="1694" w:type="pct"/>
          </w:tcPr>
          <w:p w14:paraId="5EAE5E7F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626C0ECB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668067B9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67180636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FB335F0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3928F661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7380B7EF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2C1D3DB7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78D572EA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C7A7C" w:rsidRPr="008C7A7C" w14:paraId="0F898F42" w14:textId="77777777" w:rsidTr="00653C7B">
        <w:trPr>
          <w:tblHeader/>
        </w:trPr>
        <w:tc>
          <w:tcPr>
            <w:tcW w:w="1694" w:type="pct"/>
          </w:tcPr>
          <w:p w14:paraId="1DFA5929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" w:type="pct"/>
            <w:shd w:val="clear" w:color="auto" w:fill="auto"/>
          </w:tcPr>
          <w:p w14:paraId="283B41AD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04536424" w14:textId="3AF43696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145" w:type="pct"/>
          </w:tcPr>
          <w:p w14:paraId="0E3567D6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31DD3D68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7A7C" w:rsidRPr="008C7A7C" w14:paraId="61AE6AE2" w14:textId="77777777" w:rsidTr="00653C7B">
        <w:tc>
          <w:tcPr>
            <w:tcW w:w="1894" w:type="pct"/>
            <w:gridSpan w:val="2"/>
          </w:tcPr>
          <w:p w14:paraId="2B498D9A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69" w:type="pct"/>
            <w:shd w:val="clear" w:color="auto" w:fill="auto"/>
          </w:tcPr>
          <w:p w14:paraId="3FCA1062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43" w:type="pct"/>
            <w:shd w:val="clear" w:color="auto" w:fill="auto"/>
          </w:tcPr>
          <w:p w14:paraId="45E3455C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AE8B862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45" w:type="pct"/>
            <w:shd w:val="clear" w:color="auto" w:fill="auto"/>
          </w:tcPr>
          <w:p w14:paraId="0CF658E7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1BD4C77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46" w:type="pct"/>
          </w:tcPr>
          <w:p w14:paraId="362B5410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744B3B1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</w:tr>
      <w:tr w:rsidR="00653C7B" w:rsidRPr="008C7A7C" w14:paraId="7F790415" w14:textId="77777777" w:rsidTr="00653C7B">
        <w:tc>
          <w:tcPr>
            <w:tcW w:w="1894" w:type="pct"/>
            <w:gridSpan w:val="2"/>
            <w:vAlign w:val="center"/>
          </w:tcPr>
          <w:p w14:paraId="7B475B48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7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669" w:type="pct"/>
            <w:shd w:val="clear" w:color="auto" w:fill="auto"/>
          </w:tcPr>
          <w:p w14:paraId="7B85CAAB" w14:textId="3A01E786" w:rsidR="00653C7B" w:rsidRPr="008C7A7C" w:rsidRDefault="000D0082" w:rsidP="000D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6BD0984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2D22EF7C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C7A7C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304A3C6B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2AFC9C94" w14:textId="36D8E343" w:rsidR="00653C7B" w:rsidRPr="008C7A7C" w:rsidRDefault="000D0082" w:rsidP="000D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46" w:type="pct"/>
          </w:tcPr>
          <w:p w14:paraId="380FAD16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4C6FFE3B" w14:textId="70375DE5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316</w:t>
            </w:r>
          </w:p>
        </w:tc>
      </w:tr>
      <w:tr w:rsidR="00653C7B" w:rsidRPr="008C7A7C" w14:paraId="16AA4DF8" w14:textId="77777777" w:rsidTr="00653C7B">
        <w:tc>
          <w:tcPr>
            <w:tcW w:w="1894" w:type="pct"/>
            <w:gridSpan w:val="2"/>
            <w:vAlign w:val="center"/>
          </w:tcPr>
          <w:p w14:paraId="609E93FC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669" w:type="pct"/>
            <w:shd w:val="clear" w:color="auto" w:fill="auto"/>
          </w:tcPr>
          <w:p w14:paraId="3EA01C37" w14:textId="55C71FE1" w:rsidR="00653C7B" w:rsidRPr="008C7A7C" w:rsidRDefault="000D0082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F673283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55099ED6" w14:textId="45DEEA64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32776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8C7A7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6D1F4A03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4673FDC" w14:textId="399354BC" w:rsidR="00653C7B" w:rsidRPr="008C7A7C" w:rsidRDefault="000D0082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09D4FA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5C3C76E6" w14:textId="5AADBD7A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</w:rPr>
              <w:t>4,290</w:t>
            </w:r>
          </w:p>
        </w:tc>
      </w:tr>
      <w:tr w:rsidR="00653C7B" w:rsidRPr="008C7A7C" w14:paraId="03C052F7" w14:textId="77777777" w:rsidTr="00653C7B">
        <w:tc>
          <w:tcPr>
            <w:tcW w:w="1894" w:type="pct"/>
            <w:gridSpan w:val="2"/>
          </w:tcPr>
          <w:p w14:paraId="1E7DD29A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shd w:val="clear" w:color="auto" w:fill="auto"/>
          </w:tcPr>
          <w:p w14:paraId="5C051790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A65E34D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41CDE1B5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258A357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EF820" w14:textId="3AF5E420" w:rsidR="00653C7B" w:rsidRPr="008C7A7C" w:rsidRDefault="000D0082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B01D451" w14:textId="77777777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3B0875" w14:textId="0E69552F" w:rsidR="00653C7B" w:rsidRPr="008C7A7C" w:rsidRDefault="00653C7B" w:rsidP="0065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4,606</w:t>
            </w:r>
          </w:p>
        </w:tc>
      </w:tr>
    </w:tbl>
    <w:p w14:paraId="3B4B69A6" w14:textId="681A984B" w:rsidR="008C7A7C" w:rsidRDefault="008C7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F5170CD" w14:textId="77777777" w:rsidR="008C7A7C" w:rsidRDefault="008C7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26E50389" w14:textId="77777777" w:rsidR="00AB63C7" w:rsidRDefault="00AB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B7543B0" w14:textId="77777777" w:rsidR="00AB63C7" w:rsidRDefault="00AB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98A565D" w14:textId="77777777" w:rsidR="00AB63C7" w:rsidRDefault="00AB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F718C2A" w14:textId="77777777" w:rsidR="00AB63C7" w:rsidRDefault="00AB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B1D9CB1" w14:textId="77777777" w:rsidR="00AB63C7" w:rsidRDefault="00AB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B25869E" w14:textId="77777777" w:rsidR="00AB63C7" w:rsidRDefault="00AB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F403951" w14:textId="77777777" w:rsidR="00AB63C7" w:rsidRDefault="00AB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tbl>
      <w:tblPr>
        <w:tblW w:w="9298" w:type="dxa"/>
        <w:tblInd w:w="450" w:type="dxa"/>
        <w:tblLook w:val="04A0" w:firstRow="1" w:lastRow="0" w:firstColumn="1" w:lastColumn="0" w:noHBand="0" w:noVBand="1"/>
      </w:tblPr>
      <w:tblGrid>
        <w:gridCol w:w="3450"/>
        <w:gridCol w:w="1241"/>
        <w:gridCol w:w="235"/>
        <w:gridCol w:w="1329"/>
        <w:gridCol w:w="239"/>
        <w:gridCol w:w="1297"/>
        <w:gridCol w:w="267"/>
        <w:gridCol w:w="1240"/>
      </w:tblGrid>
      <w:tr w:rsidR="001A310A" w:rsidRPr="001A310A" w14:paraId="135F60F2" w14:textId="77777777" w:rsidTr="001A310A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22D3EF4C" w14:textId="77777777" w:rsidR="001A310A" w:rsidRPr="001A310A" w:rsidRDefault="001A310A" w:rsidP="001A310A">
            <w:pPr>
              <w:rPr>
                <w:rFonts w:ascii="Angsana New" w:hAnsi="Angsana New"/>
                <w:spacing w:val="12"/>
                <w:sz w:val="24"/>
                <w:szCs w:val="24"/>
              </w:rPr>
            </w:pPr>
            <w:r w:rsidRPr="001A310A">
              <w:rPr>
                <w:rFonts w:ascii="Angsana New" w:hAnsi="Angsana New"/>
                <w:spacing w:val="12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2805" w:type="dxa"/>
            <w:gridSpan w:val="3"/>
            <w:shd w:val="clear" w:color="auto" w:fill="auto"/>
          </w:tcPr>
          <w:p w14:paraId="379002D0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2AC8B4FD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3"/>
            <w:shd w:val="clear" w:color="auto" w:fill="auto"/>
            <w:vAlign w:val="center"/>
            <w:hideMark/>
          </w:tcPr>
          <w:p w14:paraId="70D41610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310A" w:rsidRPr="001A310A" w14:paraId="5FA8DD03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4D16E494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024BD23E" w14:textId="0B1D5376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7A7C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  <w:shd w:val="clear" w:color="auto" w:fill="auto"/>
          </w:tcPr>
          <w:p w14:paraId="31CD4B26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2BC8B43E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  <w:shd w:val="clear" w:color="auto" w:fill="auto"/>
          </w:tcPr>
          <w:p w14:paraId="4DB78B49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  <w:hideMark/>
          </w:tcPr>
          <w:p w14:paraId="1567446B" w14:textId="7A6ABAEE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7A7C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  <w:shd w:val="clear" w:color="auto" w:fill="auto"/>
            <w:vAlign w:val="center"/>
            <w:hideMark/>
          </w:tcPr>
          <w:p w14:paraId="35B868A1" w14:textId="77777777" w:rsidR="001A310A" w:rsidRPr="001A310A" w:rsidRDefault="001A310A" w:rsidP="001A310A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7E92C552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A310A" w:rsidRPr="001A310A" w14:paraId="4A16CF4F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</w:tcPr>
          <w:p w14:paraId="6C33B09A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160AEF18" w14:textId="46D9F12C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5" w:type="dxa"/>
            <w:shd w:val="clear" w:color="auto" w:fill="auto"/>
          </w:tcPr>
          <w:p w14:paraId="3C833BF8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11A0612E" w14:textId="5FB0B4DC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50BCCB25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75CA3570" w14:textId="65C08566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6970F236" w14:textId="77777777" w:rsidR="001A310A" w:rsidRPr="001A310A" w:rsidRDefault="001A310A" w:rsidP="001A310A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D08EA71" w14:textId="2CB531A6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</w:p>
        </w:tc>
      </w:tr>
      <w:tr w:rsidR="001A310A" w:rsidRPr="001A310A" w14:paraId="43A3CE04" w14:textId="77777777" w:rsidTr="001A310A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681BF6DE" w14:textId="77777777" w:rsidR="001A310A" w:rsidRPr="001A310A" w:rsidRDefault="001A310A" w:rsidP="001A310A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5848" w:type="dxa"/>
            <w:gridSpan w:val="7"/>
            <w:shd w:val="clear" w:color="auto" w:fill="auto"/>
          </w:tcPr>
          <w:p w14:paraId="13DA9571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1A310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A310A" w:rsidRPr="001A310A" w14:paraId="000F5C17" w14:textId="77777777" w:rsidTr="001A310A">
        <w:trPr>
          <w:trHeight w:val="290"/>
        </w:trPr>
        <w:tc>
          <w:tcPr>
            <w:tcW w:w="3450" w:type="dxa"/>
            <w:shd w:val="clear" w:color="auto" w:fill="auto"/>
            <w:vAlign w:val="center"/>
            <w:hideMark/>
          </w:tcPr>
          <w:p w14:paraId="7E23519B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41" w:type="dxa"/>
            <w:shd w:val="clear" w:color="auto" w:fill="auto"/>
          </w:tcPr>
          <w:p w14:paraId="2BFEA590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32261B2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90AE872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2841DC6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51773641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  <w:vAlign w:val="center"/>
            <w:hideMark/>
          </w:tcPr>
          <w:p w14:paraId="6569493B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32B52AC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1A310A" w:rsidRPr="001A310A" w14:paraId="11D7385C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684C9C65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ค้ำประกันสัญญา</w:t>
            </w:r>
            <w:r w:rsidRPr="001A310A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41" w:type="dxa"/>
            <w:shd w:val="clear" w:color="auto" w:fill="auto"/>
          </w:tcPr>
          <w:p w14:paraId="5E18B7D1" w14:textId="04D3E84B" w:rsidR="001A310A" w:rsidRPr="001A310A" w:rsidRDefault="00E24B9E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180,192</w:t>
            </w:r>
          </w:p>
        </w:tc>
        <w:tc>
          <w:tcPr>
            <w:tcW w:w="235" w:type="dxa"/>
            <w:shd w:val="clear" w:color="auto" w:fill="auto"/>
          </w:tcPr>
          <w:p w14:paraId="7550AE54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33CD1D0" w14:textId="56344A92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251,082</w:t>
            </w:r>
          </w:p>
        </w:tc>
        <w:tc>
          <w:tcPr>
            <w:tcW w:w="239" w:type="dxa"/>
            <w:shd w:val="clear" w:color="auto" w:fill="auto"/>
          </w:tcPr>
          <w:p w14:paraId="3F49F7CC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3B421C8" w14:textId="5B165364" w:rsidR="001A310A" w:rsidRPr="001A310A" w:rsidRDefault="00E24B9E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180,192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080B2E0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45AFE36" w14:textId="715BAB99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</w:rPr>
              <w:t>251,082</w:t>
            </w:r>
          </w:p>
        </w:tc>
      </w:tr>
      <w:tr w:rsidR="001A310A" w:rsidRPr="001A310A" w14:paraId="71BBCD93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</w:tcPr>
          <w:p w14:paraId="0899DF17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ค้ำประกันเพื่อกู้ยืมเงิน</w:t>
            </w:r>
          </w:p>
        </w:tc>
        <w:tc>
          <w:tcPr>
            <w:tcW w:w="1241" w:type="dxa"/>
            <w:shd w:val="clear" w:color="auto" w:fill="auto"/>
          </w:tcPr>
          <w:p w14:paraId="12103BA4" w14:textId="2D2C77E3" w:rsidR="001A310A" w:rsidRPr="001A310A" w:rsidRDefault="00E24B9E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35" w:type="dxa"/>
            <w:shd w:val="clear" w:color="auto" w:fill="auto"/>
          </w:tcPr>
          <w:p w14:paraId="13CCC498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19EAFAB" w14:textId="1F03EACF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39" w:type="dxa"/>
            <w:shd w:val="clear" w:color="auto" w:fill="auto"/>
          </w:tcPr>
          <w:p w14:paraId="2FC612A8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CC68135" w14:textId="028A16F2" w:rsidR="001A310A" w:rsidRPr="001A310A" w:rsidRDefault="00E24B9E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4657C7B6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0957BD1" w14:textId="1000085F" w:rsidR="001A310A" w:rsidRPr="001A310A" w:rsidRDefault="001A310A" w:rsidP="001A310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A310A" w:rsidRPr="001A310A" w14:paraId="4D2B4C8D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4CCA79A3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EA93829" w14:textId="2955C157" w:rsidR="001A310A" w:rsidRPr="001A310A" w:rsidRDefault="00E24B9E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15,500</w:t>
            </w:r>
          </w:p>
        </w:tc>
        <w:tc>
          <w:tcPr>
            <w:tcW w:w="235" w:type="dxa"/>
            <w:shd w:val="clear" w:color="auto" w:fill="auto"/>
          </w:tcPr>
          <w:p w14:paraId="0CDC3D7C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782F878C" w14:textId="4C35C49F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15,500</w:t>
            </w:r>
          </w:p>
        </w:tc>
        <w:tc>
          <w:tcPr>
            <w:tcW w:w="239" w:type="dxa"/>
            <w:vMerge w:val="restart"/>
            <w:shd w:val="clear" w:color="auto" w:fill="auto"/>
          </w:tcPr>
          <w:p w14:paraId="52700D54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FBC38F1" w14:textId="6A1DC7F9" w:rsidR="001A310A" w:rsidRPr="001A310A" w:rsidRDefault="00E24B9E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15,075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62E13ED4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76343D94" w14:textId="045D9451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</w:rPr>
              <w:t>15,075</w:t>
            </w:r>
          </w:p>
        </w:tc>
      </w:tr>
      <w:tr w:rsidR="001A310A" w:rsidRPr="001A310A" w14:paraId="4E3B05B0" w14:textId="77777777">
        <w:trPr>
          <w:trHeight w:val="390"/>
        </w:trPr>
        <w:tc>
          <w:tcPr>
            <w:tcW w:w="3450" w:type="dxa"/>
            <w:shd w:val="clear" w:color="auto" w:fill="auto"/>
            <w:vAlign w:val="center"/>
            <w:hideMark/>
          </w:tcPr>
          <w:p w14:paraId="1124ABBF" w14:textId="77777777" w:rsidR="001A310A" w:rsidRPr="001A310A" w:rsidRDefault="001A310A" w:rsidP="001A310A">
            <w:pPr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D6ECA" w14:textId="76F75F03" w:rsidR="001A310A" w:rsidRPr="001A310A" w:rsidRDefault="00E24B9E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196,232</w:t>
            </w:r>
          </w:p>
        </w:tc>
        <w:tc>
          <w:tcPr>
            <w:tcW w:w="235" w:type="dxa"/>
            <w:shd w:val="clear" w:color="auto" w:fill="auto"/>
          </w:tcPr>
          <w:p w14:paraId="37F02243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F26E1" w14:textId="2DB09B60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267,122</w:t>
            </w:r>
          </w:p>
        </w:tc>
        <w:tc>
          <w:tcPr>
            <w:tcW w:w="239" w:type="dxa"/>
            <w:vMerge/>
            <w:tcBorders>
              <w:bottom w:val="nil"/>
            </w:tcBorders>
            <w:shd w:val="clear" w:color="auto" w:fill="auto"/>
          </w:tcPr>
          <w:p w14:paraId="6763449A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64BB0FE" w14:textId="13B89049" w:rsidR="001A310A" w:rsidRPr="001A310A" w:rsidRDefault="00E24B9E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195,267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0D1F371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174F07F" w14:textId="0FF90126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266,157</w:t>
            </w:r>
          </w:p>
        </w:tc>
      </w:tr>
    </w:tbl>
    <w:p w14:paraId="2CD8EB10" w14:textId="3FDF235B" w:rsidR="00980F02" w:rsidRDefault="0098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883D7FC" w14:textId="016C4A7C" w:rsidR="00EF3D91" w:rsidRPr="00F1598F" w:rsidRDefault="00EF3D91" w:rsidP="000A4D8B">
      <w:pPr>
        <w:pStyle w:val="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เรื่องอื่น</w:t>
      </w:r>
      <w:r w:rsidR="0016047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ๆ</w:t>
      </w:r>
    </w:p>
    <w:p w14:paraId="761FF9EB" w14:textId="77777777" w:rsidR="00EF3D91" w:rsidRPr="00E10EFF" w:rsidRDefault="00EF3D91" w:rsidP="00A9166C">
      <w:pPr>
        <w:ind w:left="540"/>
        <w:jc w:val="thaiDistribute"/>
        <w:rPr>
          <w:rFonts w:asciiTheme="majorBidi" w:hAnsiTheme="majorBidi"/>
          <w:sz w:val="24"/>
          <w:szCs w:val="24"/>
          <w:cs/>
          <w:lang w:val="th-TH"/>
        </w:rPr>
      </w:pPr>
    </w:p>
    <w:p w14:paraId="3FBC34A5" w14:textId="77777777" w:rsidR="00B724BD" w:rsidRPr="007610C8" w:rsidRDefault="00B724BD" w:rsidP="00B724BD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7610C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คดีความที่บริษัทฟ้องร้องต่อขสมก.</w:t>
      </w:r>
    </w:p>
    <w:p w14:paraId="323C7D67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009646B6" w14:textId="13D2C643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>21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7610C8">
        <w:rPr>
          <w:rFonts w:asciiTheme="majorBidi" w:hAnsiTheme="majorBidi" w:cstheme="majorBidi"/>
          <w:sz w:val="30"/>
          <w:szCs w:val="30"/>
        </w:rPr>
        <w:t>2562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จาก ขสมก. มูลค่าโครงการที่บอกยกเลิกรวมเป็น</w:t>
      </w:r>
      <w:r w:rsidR="00377A7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เงินทั้งสิ้น </w:t>
      </w:r>
      <w:r w:rsidRPr="007610C8">
        <w:rPr>
          <w:rFonts w:asciiTheme="majorBidi" w:hAnsiTheme="majorBidi" w:cstheme="majorBidi"/>
          <w:sz w:val="30"/>
          <w:szCs w:val="30"/>
        </w:rPr>
        <w:t>1,665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ดังนั้น ขสมก. จึงขอใช้สิทธิบอกเลิกสัญญาดังกล่าว</w:t>
      </w:r>
    </w:p>
    <w:p w14:paraId="71A8D005" w14:textId="180CBA34" w:rsidR="00205C14" w:rsidRDefault="00205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02351B7" w14:textId="1504AF88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ซึ่งที่ผ่านมาบริษัทได้ปฏิบัติตามสัญญาโดยได้ติดตั้งระบบบัตรโดยสาร 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 </w:t>
      </w:r>
      <w:r w:rsidRPr="007610C8">
        <w:rPr>
          <w:rFonts w:asciiTheme="majorBidi" w:hAnsiTheme="majorBidi" w:cstheme="majorBidi"/>
          <w:sz w:val="30"/>
          <w:szCs w:val="30"/>
          <w:cs/>
        </w:rPr>
        <w:t>ครบตามจำนวน</w:t>
      </w:r>
      <w:r w:rsidR="007B15D5">
        <w:rPr>
          <w:rFonts w:asciiTheme="majorBidi" w:hAnsiTheme="majorBidi" w:cstheme="majorBidi"/>
          <w:sz w:val="30"/>
          <w:szCs w:val="30"/>
        </w:rPr>
        <w:t xml:space="preserve"> 2,600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Pr="007610C8">
        <w:rPr>
          <w:rFonts w:asciiTheme="majorBidi" w:hAnsiTheme="majorBidi" w:cstheme="majorBidi"/>
          <w:sz w:val="30"/>
          <w:szCs w:val="30"/>
        </w:rPr>
        <w:t xml:space="preserve">Cash Box) </w:t>
      </w:r>
      <w:r w:rsidRPr="007610C8">
        <w:rPr>
          <w:rFonts w:asciiTheme="majorBidi" w:hAnsiTheme="majorBidi" w:cstheme="majorBidi"/>
          <w:sz w:val="30"/>
          <w:szCs w:val="30"/>
          <w:cs/>
        </w:rPr>
        <w:t>ได้ติดตั้งไปทั้งหมดจำนวน</w:t>
      </w:r>
      <w:r w:rsidR="007B15D5">
        <w:rPr>
          <w:rFonts w:asciiTheme="majorBidi" w:hAnsiTheme="majorBidi" w:cstheme="majorBidi"/>
          <w:sz w:val="30"/>
          <w:szCs w:val="30"/>
        </w:rPr>
        <w:t xml:space="preserve"> 800</w:t>
      </w:r>
      <w:r w:rsidR="003069BE">
        <w:rPr>
          <w:rFonts w:asciiTheme="majorBidi" w:hAnsiTheme="majorBidi" w:cstheme="majorBidi"/>
          <w:sz w:val="30"/>
          <w:szCs w:val="30"/>
        </w:rPr>
        <w:t xml:space="preserve"> </w:t>
      </w:r>
      <w:r w:rsidRPr="007610C8">
        <w:rPr>
          <w:rFonts w:asciiTheme="majorBidi" w:hAnsiTheme="majorBidi" w:cstheme="majorBidi"/>
          <w:sz w:val="30"/>
          <w:szCs w:val="30"/>
          <w:cs/>
        </w:rPr>
        <w:t>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Pr="007610C8">
        <w:rPr>
          <w:rFonts w:asciiTheme="majorBidi" w:hAnsiTheme="majorBidi" w:cstheme="majorBidi"/>
          <w:sz w:val="30"/>
          <w:szCs w:val="30"/>
        </w:rPr>
        <w:t xml:space="preserve">Cash Box) </w:t>
      </w:r>
      <w:r w:rsidRPr="007610C8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0602A9A9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335EA6" w14:textId="402D1B24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7610C8">
        <w:rPr>
          <w:rFonts w:asciiTheme="majorBidi" w:hAnsiTheme="majorBidi" w:cstheme="majorBidi"/>
          <w:sz w:val="30"/>
          <w:szCs w:val="30"/>
        </w:rPr>
        <w:t xml:space="preserve">2562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1998/2562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1,556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Pr="007610C8">
        <w:rPr>
          <w:rFonts w:asciiTheme="majorBidi" w:hAnsiTheme="majorBidi" w:cstheme="majorBidi"/>
          <w:sz w:val="30"/>
          <w:szCs w:val="30"/>
        </w:rPr>
        <w:t xml:space="preserve">7.5 </w:t>
      </w:r>
      <w:r w:rsidRPr="007610C8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60C2C282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ACE043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ต่อมาเมื่อวันที่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ขสมก.ได้ยื่นฟ้องบริษัทเป็นคดีใหม่ต่อศาลปกครองกลาง คดีหมายเลขดำที่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410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110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ซึ่งคดีดังกล่าวถือเป็นคดีโครงการเดียวกันกับคดีซึ่งบริษัทได้ยื่นฟ้องไว้ก่อนแล้วดังกล่าวข้างต้น ปัจจุบันบริษัทอยู่ในระหว่างการเตรียมยื่นคำให้การต่อศาลตามขั้นตอนต่อไป</w:t>
      </w:r>
    </w:p>
    <w:p w14:paraId="45244334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30C11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610C8">
        <w:rPr>
          <w:rFonts w:asciiTheme="majorBidi" w:hAnsiTheme="majorBidi" w:cstheme="majorBidi"/>
          <w:i/>
          <w:iCs/>
          <w:sz w:val="30"/>
          <w:szCs w:val="30"/>
          <w:cs/>
        </w:rPr>
        <w:t>คดีความที่กิจการร่วมค้า เจวีซีซี</w:t>
      </w:r>
      <w:r w:rsidRPr="007610C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ฟ้องร้องต่อขสมก.</w:t>
      </w:r>
    </w:p>
    <w:p w14:paraId="1062AA6A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06DDD" w14:textId="59050FC7" w:rsid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7610C8">
        <w:rPr>
          <w:rFonts w:asciiTheme="majorBidi" w:hAnsiTheme="majorBidi" w:cstheme="majorBidi"/>
          <w:sz w:val="30"/>
          <w:szCs w:val="30"/>
        </w:rPr>
        <w:t xml:space="preserve">2559 </w:t>
      </w:r>
      <w:r w:rsidRPr="007610C8">
        <w:rPr>
          <w:rFonts w:asciiTheme="majorBidi" w:hAnsiTheme="majorBidi" w:cstheme="majorBidi"/>
          <w:sz w:val="30"/>
          <w:szCs w:val="30"/>
          <w:cs/>
        </w:rPr>
        <w:t>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 w:rsidRPr="007610C8">
        <w:rPr>
          <w:rFonts w:asciiTheme="majorBidi" w:hAnsiTheme="majorBidi" w:cstheme="majorBidi"/>
          <w:sz w:val="30"/>
          <w:szCs w:val="30"/>
        </w:rPr>
        <w:t xml:space="preserve">NGV)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7610C8">
        <w:rPr>
          <w:rFonts w:asciiTheme="majorBidi" w:hAnsiTheme="majorBidi" w:cstheme="majorBidi"/>
          <w:sz w:val="30"/>
          <w:szCs w:val="30"/>
        </w:rPr>
        <w:t xml:space="preserve">489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คัน ครั้งที่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3/2558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ภายหลังจากที่กิจการร่วมค้า เจวีซีซีได้รับการประกาศให้ชนะการประกวดราคาเสนอขายจำนวนเงิน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1,735.60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ล้านบาท และจ้างเหมาซ่อมแซมบำรุงรักษารถโดยสาร </w:t>
      </w:r>
      <w:r w:rsidRPr="007610C8">
        <w:rPr>
          <w:rFonts w:asciiTheme="majorBidi" w:hAnsiTheme="majorBidi" w:cstheme="majorBidi"/>
          <w:sz w:val="30"/>
          <w:szCs w:val="30"/>
        </w:rPr>
        <w:t>NGV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2,446.35 </w:t>
      </w:r>
      <w:r w:rsidRPr="007610C8">
        <w:rPr>
          <w:rFonts w:asciiTheme="majorBidi" w:hAnsiTheme="majorBidi" w:cstheme="majorBidi"/>
          <w:sz w:val="30"/>
          <w:szCs w:val="30"/>
          <w:cs/>
        </w:rPr>
        <w:t>ล้านบาท กิจการร่วมค้า เจวีซีซีจึงได้ยื่นฟ้อง ขสมก</w:t>
      </w:r>
      <w:r w:rsidRPr="007610C8">
        <w:rPr>
          <w:rFonts w:asciiTheme="majorBidi" w:hAnsiTheme="majorBidi" w:cstheme="majorBidi"/>
          <w:sz w:val="30"/>
          <w:szCs w:val="30"/>
        </w:rPr>
        <w:t>.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เป็นคดีหมายเลขดำที่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294/2559 </w:t>
      </w:r>
      <w:r w:rsidRPr="007610C8">
        <w:rPr>
          <w:rFonts w:asciiTheme="majorBidi" w:hAnsiTheme="majorBidi" w:cstheme="majorBidi"/>
          <w:sz w:val="30"/>
          <w:szCs w:val="30"/>
        </w:rPr>
        <w:br/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7610C8">
        <w:rPr>
          <w:rFonts w:asciiTheme="majorBidi" w:hAnsiTheme="majorBidi" w:cstheme="majorBidi"/>
          <w:sz w:val="30"/>
          <w:szCs w:val="30"/>
        </w:rPr>
        <w:t>2559</w:t>
      </w:r>
    </w:p>
    <w:p w14:paraId="20545677" w14:textId="77777777" w:rsidR="00F33EF1" w:rsidRPr="007610C8" w:rsidRDefault="00F33EF1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517336" w14:textId="33B7031B" w:rsidR="0021446B" w:rsidRDefault="00B724BD" w:rsidP="00485571">
      <w:pPr>
        <w:pStyle w:val="affb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31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610C8">
        <w:rPr>
          <w:rFonts w:asciiTheme="majorBidi" w:hAnsiTheme="majorBidi" w:cstheme="majorBidi"/>
          <w:sz w:val="30"/>
          <w:szCs w:val="30"/>
        </w:rPr>
        <w:t>2564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ศาลปกครองกลางได้มีคำพิพากษาเป็นคดีหมายเลขแดงที่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424/2564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และให้ขสมก. ชดใช้ค่าเสียหายเป็นจำนวนเงิน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265,842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พร้อมดอกเบี้ยอัตราร้อยละ </w:t>
      </w:r>
      <w:r w:rsidRPr="007610C8">
        <w:rPr>
          <w:rFonts w:asciiTheme="majorBidi" w:hAnsiTheme="majorBidi" w:cstheme="majorBidi"/>
          <w:sz w:val="30"/>
          <w:szCs w:val="30"/>
        </w:rPr>
        <w:t xml:space="preserve">7.5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Pr="007610C8">
        <w:rPr>
          <w:rFonts w:asciiTheme="majorBidi" w:hAnsiTheme="majorBidi" w:cstheme="majorBidi"/>
          <w:sz w:val="30"/>
          <w:szCs w:val="30"/>
        </w:rPr>
        <w:t xml:space="preserve">60 </w:t>
      </w:r>
      <w:r w:rsidRPr="007610C8">
        <w:rPr>
          <w:rFonts w:asciiTheme="majorBidi" w:hAnsiTheme="majorBidi" w:cstheme="majorBidi"/>
          <w:sz w:val="30"/>
          <w:szCs w:val="30"/>
          <w:cs/>
        </w:rPr>
        <w:t>วันนับแต่วันที่คดีถึงที่สุด นอกจากนี้ ให้ยกฟ้องคณะกรรมการว่าด้วยการพัสดุด้วยวิธีการทางอิเล็กทรอกนิกส์และกระทรวงการคลัง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</w:t>
      </w:r>
      <w:r w:rsidRPr="007610C8">
        <w:rPr>
          <w:rFonts w:asciiTheme="majorBidi" w:hAnsiTheme="majorBidi" w:cstheme="majorBidi"/>
          <w:spacing w:val="2"/>
          <w:sz w:val="30"/>
          <w:szCs w:val="30"/>
          <w:cs/>
        </w:rPr>
        <w:t>การชนะคดีแก่ผู้ฟ้องคดี ทั้งนี้บริษัทได้ดำเนินการยื่นอุทธรณ์ต่อศาลปกครองสูงสุดแล้วเพื่อเรียกค่าเสียหายเพิ่ม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เติม 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29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7610C8">
        <w:rPr>
          <w:rFonts w:asciiTheme="majorBidi" w:hAnsiTheme="majorBidi" w:cstheme="majorBidi"/>
          <w:sz w:val="30"/>
          <w:szCs w:val="30"/>
        </w:rPr>
        <w:t>2564</w:t>
      </w:r>
    </w:p>
    <w:p w14:paraId="4FB01CEB" w14:textId="77777777" w:rsidR="002B35FE" w:rsidRPr="009D55E1" w:rsidRDefault="002B35FE" w:rsidP="00485571">
      <w:pPr>
        <w:pStyle w:val="affb"/>
        <w:tabs>
          <w:tab w:val="clear" w:pos="227"/>
          <w:tab w:val="clear" w:pos="454"/>
          <w:tab w:val="left" w:pos="540"/>
        </w:tabs>
        <w:ind w:left="540"/>
        <w:jc w:val="thaiDistribute"/>
        <w:rPr>
          <w:cs/>
        </w:rPr>
      </w:pPr>
    </w:p>
    <w:p w14:paraId="3A0A88E6" w14:textId="4EB159BC" w:rsidR="002275E8" w:rsidRPr="004604AD" w:rsidRDefault="002275E8" w:rsidP="000A4D8B">
      <w:pPr>
        <w:pStyle w:val="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="Angsana New"/>
          <w:b w:val="0"/>
          <w:bCs w:val="0"/>
          <w:sz w:val="30"/>
          <w:szCs w:val="30"/>
          <w:cs/>
          <w:lang w:val="th-TH"/>
        </w:rPr>
      </w:pPr>
      <w:r w:rsidRPr="004604AD">
        <w:rPr>
          <w:rFonts w:asciiTheme="majorBidi" w:hAnsiTheme="majorBidi" w:cstheme="majorBidi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6BA5A08C" w14:textId="34941956" w:rsidR="002275E8" w:rsidRDefault="002275E8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bookmarkStart w:id="4" w:name="_Hlk110954984"/>
    </w:p>
    <w:p w14:paraId="72430C1B" w14:textId="474B1B22" w:rsidR="001F43A1" w:rsidRPr="00696958" w:rsidRDefault="001F43A1" w:rsidP="001F4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696958">
        <w:rPr>
          <w:rFonts w:asciiTheme="majorBidi" w:hAnsiTheme="majorBidi"/>
          <w:i/>
          <w:iCs/>
          <w:sz w:val="30"/>
          <w:szCs w:val="30"/>
          <w:cs/>
        </w:rPr>
        <w:t>การใช้สิทธิแปลงสภาพหุ้นกู้</w:t>
      </w:r>
    </w:p>
    <w:p w14:paraId="113464B8" w14:textId="77777777" w:rsidR="001F43A1" w:rsidRPr="00696958" w:rsidRDefault="001F43A1" w:rsidP="0001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</w:p>
    <w:p w14:paraId="1D08EE25" w14:textId="05AD1E20" w:rsidR="00A865FC" w:rsidRDefault="001F43A1" w:rsidP="00E3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696958">
        <w:rPr>
          <w:rFonts w:asciiTheme="majorBidi" w:hAnsiTheme="majorBidi"/>
          <w:sz w:val="30"/>
          <w:szCs w:val="30"/>
          <w:cs/>
        </w:rPr>
        <w:t>ใน</w:t>
      </w:r>
      <w:r w:rsidR="00E37E9B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E37E9B">
        <w:rPr>
          <w:rFonts w:asciiTheme="majorBidi" w:hAnsiTheme="majorBidi"/>
          <w:sz w:val="30"/>
          <w:szCs w:val="30"/>
        </w:rPr>
        <w:t xml:space="preserve">9 </w:t>
      </w:r>
      <w:r w:rsidR="00667C22" w:rsidRPr="00667C22">
        <w:rPr>
          <w:rFonts w:asciiTheme="majorBidi" w:hAnsiTheme="majorBidi" w:hint="cs"/>
          <w:sz w:val="30"/>
          <w:szCs w:val="30"/>
          <w:cs/>
        </w:rPr>
        <w:t>พฤษภาคม</w:t>
      </w:r>
      <w:r w:rsidRPr="00696958">
        <w:rPr>
          <w:rFonts w:asciiTheme="majorBidi" w:hAnsiTheme="majorBidi"/>
          <w:sz w:val="30"/>
          <w:szCs w:val="30"/>
          <w:cs/>
        </w:rPr>
        <w:t xml:space="preserve"> </w:t>
      </w:r>
      <w:r w:rsidRPr="00696958">
        <w:rPr>
          <w:rFonts w:asciiTheme="majorBidi" w:hAnsiTheme="majorBidi"/>
          <w:sz w:val="30"/>
          <w:szCs w:val="30"/>
        </w:rPr>
        <w:t>256</w:t>
      </w:r>
      <w:r w:rsidR="001765C3">
        <w:rPr>
          <w:rFonts w:asciiTheme="majorBidi" w:hAnsiTheme="majorBidi"/>
          <w:sz w:val="30"/>
          <w:szCs w:val="30"/>
        </w:rPr>
        <w:t>6</w:t>
      </w:r>
      <w:r w:rsidRPr="00696958">
        <w:rPr>
          <w:rFonts w:asciiTheme="majorBidi" w:hAnsiTheme="majorBidi"/>
          <w:sz w:val="30"/>
          <w:szCs w:val="30"/>
          <w:cs/>
        </w:rPr>
        <w:t xml:space="preserve"> ผู้ถือหุ้นกู้แปลงสภาพได้ใช้สิทธิแปลงสภาพจำนวน </w:t>
      </w:r>
      <w:r w:rsidR="00B46F4B" w:rsidRPr="00696958">
        <w:rPr>
          <w:rFonts w:asciiTheme="majorBidi" w:hAnsiTheme="majorBidi"/>
          <w:sz w:val="30"/>
          <w:szCs w:val="30"/>
        </w:rPr>
        <w:t>3</w:t>
      </w:r>
      <w:r w:rsidR="00842FAD" w:rsidRPr="00696958">
        <w:rPr>
          <w:rFonts w:asciiTheme="majorBidi" w:hAnsiTheme="majorBidi"/>
          <w:sz w:val="30"/>
          <w:szCs w:val="30"/>
        </w:rPr>
        <w:t>.75</w:t>
      </w:r>
      <w:r w:rsidRPr="00696958">
        <w:rPr>
          <w:rFonts w:asciiTheme="majorBidi" w:hAnsiTheme="majorBidi"/>
          <w:sz w:val="30"/>
          <w:szCs w:val="30"/>
          <w:cs/>
        </w:rPr>
        <w:t xml:space="preserve"> ล้านบาท โดยคิดเป็นจำนวนหุ้นที่ออกจากการใช้สิทธิแปลงสภาพ</w:t>
      </w:r>
      <w:r w:rsidR="00E17BCB" w:rsidRPr="00696958">
        <w:rPr>
          <w:rFonts w:asciiTheme="majorBidi" w:hAnsiTheme="majorBidi"/>
          <w:sz w:val="30"/>
          <w:szCs w:val="30"/>
          <w:cs/>
        </w:rPr>
        <w:t xml:space="preserve"> </w:t>
      </w:r>
      <w:r w:rsidR="00D67E20" w:rsidRPr="00696958">
        <w:rPr>
          <w:rFonts w:asciiTheme="majorBidi" w:hAnsiTheme="majorBidi"/>
          <w:sz w:val="30"/>
          <w:szCs w:val="30"/>
        </w:rPr>
        <w:t>11</w:t>
      </w:r>
      <w:r w:rsidR="004240B9">
        <w:rPr>
          <w:rFonts w:asciiTheme="majorBidi" w:hAnsiTheme="majorBidi"/>
          <w:sz w:val="30"/>
          <w:szCs w:val="30"/>
        </w:rPr>
        <w:t>.</w:t>
      </w:r>
      <w:r w:rsidR="00D67E20" w:rsidRPr="00696958">
        <w:rPr>
          <w:rFonts w:asciiTheme="majorBidi" w:hAnsiTheme="majorBidi"/>
          <w:sz w:val="30"/>
          <w:szCs w:val="30"/>
        </w:rPr>
        <w:t>90</w:t>
      </w:r>
      <w:r w:rsidR="00E17BCB" w:rsidRPr="00696958">
        <w:rPr>
          <w:rFonts w:asciiTheme="majorBidi" w:hAnsiTheme="majorBidi"/>
          <w:sz w:val="30"/>
          <w:szCs w:val="30"/>
          <w:cs/>
        </w:rPr>
        <w:t xml:space="preserve"> </w:t>
      </w:r>
      <w:r w:rsidR="004240B9">
        <w:rPr>
          <w:rFonts w:asciiTheme="majorBidi" w:hAnsiTheme="majorBidi" w:hint="cs"/>
          <w:sz w:val="30"/>
          <w:szCs w:val="30"/>
          <w:cs/>
        </w:rPr>
        <w:t>ล้าน</w:t>
      </w:r>
      <w:r w:rsidRPr="00696958">
        <w:rPr>
          <w:rFonts w:asciiTheme="majorBidi" w:hAnsiTheme="majorBidi"/>
          <w:sz w:val="30"/>
          <w:szCs w:val="30"/>
          <w:cs/>
        </w:rPr>
        <w:t xml:space="preserve">หุ้น มูลค่าหุ้นที่ตราไว้หุ้นละ </w:t>
      </w:r>
      <w:r w:rsidRPr="00696958">
        <w:rPr>
          <w:rFonts w:asciiTheme="majorBidi" w:hAnsiTheme="majorBidi"/>
          <w:sz w:val="30"/>
          <w:szCs w:val="30"/>
        </w:rPr>
        <w:t xml:space="preserve">0.25 </w:t>
      </w:r>
      <w:r w:rsidRPr="00696958">
        <w:rPr>
          <w:rFonts w:asciiTheme="majorBidi" w:hAnsiTheme="majorBidi"/>
          <w:sz w:val="30"/>
          <w:szCs w:val="30"/>
          <w:cs/>
        </w:rPr>
        <w:t xml:space="preserve">บาท คิดเป็นทุนชำระแล้วที่บริษัทจดทะเบียนเพิ่มทุนสำหรับการใช้สิทธิแปลงสภาพจำนวนเงิน </w:t>
      </w:r>
      <w:r w:rsidR="002F46FC" w:rsidRPr="00696958">
        <w:rPr>
          <w:rFonts w:asciiTheme="majorBidi" w:hAnsiTheme="majorBidi"/>
          <w:sz w:val="30"/>
          <w:szCs w:val="30"/>
        </w:rPr>
        <w:t>2</w:t>
      </w:r>
      <w:r w:rsidR="00E17BCB" w:rsidRPr="00696958">
        <w:rPr>
          <w:rFonts w:asciiTheme="majorBidi" w:hAnsiTheme="majorBidi"/>
          <w:sz w:val="30"/>
          <w:szCs w:val="30"/>
        </w:rPr>
        <w:t>.</w:t>
      </w:r>
      <w:r w:rsidR="00D37E08" w:rsidRPr="00696958">
        <w:rPr>
          <w:rFonts w:asciiTheme="majorBidi" w:hAnsiTheme="majorBidi"/>
          <w:sz w:val="30"/>
          <w:szCs w:val="30"/>
        </w:rPr>
        <w:t>98</w:t>
      </w:r>
      <w:r w:rsidRPr="00696958">
        <w:rPr>
          <w:rFonts w:asciiTheme="majorBidi" w:hAnsiTheme="majorBidi"/>
          <w:sz w:val="30"/>
          <w:szCs w:val="30"/>
        </w:rPr>
        <w:t xml:space="preserve"> </w:t>
      </w:r>
      <w:r w:rsidR="00C1696C" w:rsidRPr="00696958">
        <w:rPr>
          <w:rFonts w:asciiTheme="majorBidi" w:hAnsiTheme="majorBidi"/>
          <w:sz w:val="30"/>
          <w:szCs w:val="30"/>
          <w:cs/>
        </w:rPr>
        <w:t>ล้าน</w:t>
      </w:r>
      <w:r w:rsidRPr="00696958">
        <w:rPr>
          <w:rFonts w:asciiTheme="majorBidi" w:hAnsiTheme="majorBidi"/>
          <w:sz w:val="30"/>
          <w:szCs w:val="30"/>
          <w:cs/>
        </w:rPr>
        <w:t>บาท ซึ่งบริษัทดำเนินการจดทะเบียน</w:t>
      </w:r>
      <w:r w:rsidR="00377A71" w:rsidRPr="00696958">
        <w:rPr>
          <w:rFonts w:asciiTheme="majorBidi" w:hAnsiTheme="majorBidi"/>
          <w:sz w:val="30"/>
          <w:szCs w:val="30"/>
          <w:cs/>
        </w:rPr>
        <w:br/>
      </w:r>
      <w:r w:rsidRPr="00696958">
        <w:rPr>
          <w:rFonts w:asciiTheme="majorBidi" w:hAnsiTheme="majorBidi"/>
          <w:sz w:val="30"/>
          <w:szCs w:val="30"/>
          <w:cs/>
        </w:rPr>
        <w:t>เพิ่มทุนชำระดังกล่าวกับกระทรวงพาณิชย์แล้ว</w:t>
      </w:r>
    </w:p>
    <w:p w14:paraId="6ED76879" w14:textId="77777777" w:rsidR="00BA5B7C" w:rsidRDefault="00BA5B7C" w:rsidP="00E3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31DC70B" w14:textId="77777777" w:rsidR="00956A1A" w:rsidRPr="00696958" w:rsidRDefault="00956A1A" w:rsidP="0069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/>
          <w:sz w:val="30"/>
          <w:szCs w:val="30"/>
        </w:rPr>
      </w:pPr>
    </w:p>
    <w:bookmarkEnd w:id="4"/>
    <w:p w14:paraId="28FDA71C" w14:textId="77777777" w:rsidR="001F76D5" w:rsidRPr="00C84888" w:rsidRDefault="001F76D5" w:rsidP="001F76D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488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/ </w:t>
      </w:r>
      <w:r w:rsidRPr="00C8488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ลดทุนจดทะเบียน </w:t>
      </w:r>
    </w:p>
    <w:p w14:paraId="26009D2A" w14:textId="77777777" w:rsidR="001F76D5" w:rsidRPr="00C84888" w:rsidRDefault="001F76D5" w:rsidP="001F76D5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09A0C62" w14:textId="7C5FF84F" w:rsidR="001F76D5" w:rsidRPr="003A3A7C" w:rsidRDefault="001F76D5" w:rsidP="001F76D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1112F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5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1112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ที่ประชุมสามัญผู้ถือหุ้นอนุมัติให้บริษัทลดทุนจดทะเบียนจากจำนวน </w:t>
      </w:r>
      <w:r w:rsidR="00786AFC">
        <w:rPr>
          <w:rFonts w:asciiTheme="majorBidi" w:hAnsiTheme="majorBidi" w:cstheme="majorBidi"/>
          <w:sz w:val="30"/>
          <w:szCs w:val="30"/>
        </w:rPr>
        <w:t>3,738.69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 w:rsidR="00786AFC">
        <w:rPr>
          <w:rFonts w:asciiTheme="majorBidi" w:hAnsiTheme="majorBidi" w:cstheme="majorBidi"/>
          <w:sz w:val="30"/>
          <w:szCs w:val="30"/>
        </w:rPr>
        <w:t>934.67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="002D768C">
        <w:rPr>
          <w:rFonts w:asciiTheme="majorBidi" w:hAnsiTheme="majorBidi" w:cstheme="majorBidi"/>
          <w:sz w:val="30"/>
          <w:szCs w:val="30"/>
        </w:rPr>
        <w:t>3,463.00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>บาท จำนวนเงินรวม</w:t>
      </w:r>
      <w:r w:rsidR="002D768C">
        <w:rPr>
          <w:rFonts w:asciiTheme="majorBidi" w:hAnsiTheme="majorBidi" w:cstheme="majorBidi"/>
          <w:sz w:val="30"/>
          <w:szCs w:val="30"/>
        </w:rPr>
        <w:t xml:space="preserve"> 865.75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30D9C0F4" w14:textId="77777777" w:rsidR="001F76D5" w:rsidRDefault="001F76D5" w:rsidP="001F76D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CC10B5" w14:textId="1C97CD53" w:rsidR="001F76D5" w:rsidRDefault="001F76D5" w:rsidP="001F76D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</w:t>
      </w:r>
      <w:r w:rsidR="00F25D35">
        <w:rPr>
          <w:rFonts w:asciiTheme="majorBidi" w:hAnsiTheme="majorBidi" w:cstheme="majorBidi"/>
          <w:sz w:val="30"/>
          <w:szCs w:val="30"/>
        </w:rPr>
        <w:t>5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>
        <w:rPr>
          <w:rFonts w:asciiTheme="majorBidi" w:hAnsiTheme="majorBidi" w:cstheme="majorBidi"/>
          <w:sz w:val="30"/>
          <w:szCs w:val="30"/>
        </w:rPr>
        <w:t>256</w:t>
      </w:r>
      <w:r w:rsidR="00F25D35">
        <w:rPr>
          <w:rFonts w:asciiTheme="majorBidi" w:hAnsiTheme="majorBidi" w:cstheme="majorBidi"/>
          <w:sz w:val="30"/>
          <w:szCs w:val="30"/>
        </w:rPr>
        <w:t>6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ที่ประชุมสามัญผู้ถือหุ้นอนุมัติการเพิ่มทุนจดทะเบียนจากจำนวน </w:t>
      </w:r>
      <w:r w:rsidR="005850BB">
        <w:rPr>
          <w:rFonts w:asciiTheme="majorBidi" w:hAnsiTheme="majorBidi" w:cstheme="majorBidi"/>
          <w:sz w:val="30"/>
          <w:szCs w:val="30"/>
        </w:rPr>
        <w:t xml:space="preserve">3,463.00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 w:rsidR="00554D03">
        <w:rPr>
          <w:rFonts w:asciiTheme="majorBidi" w:hAnsiTheme="majorBidi" w:cstheme="majorBidi"/>
          <w:sz w:val="30"/>
          <w:szCs w:val="30"/>
        </w:rPr>
        <w:t>865.75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BF53FF">
        <w:rPr>
          <w:rFonts w:asciiTheme="majorBidi" w:hAnsiTheme="majorBidi" w:cstheme="majorBidi"/>
          <w:sz w:val="30"/>
          <w:szCs w:val="30"/>
        </w:rPr>
        <w:t>4,134.97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มูลค่าหุ้นที่ตราไว้หุ้นละ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 w:rsidR="00BF53FF">
        <w:rPr>
          <w:rFonts w:asciiTheme="majorBidi" w:hAnsiTheme="majorBidi" w:cstheme="majorBidi"/>
          <w:sz w:val="30"/>
          <w:szCs w:val="30"/>
        </w:rPr>
        <w:t>1,033.74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เพื่อรองรับการใช้สิทธิ</w:t>
      </w:r>
      <w:r>
        <w:rPr>
          <w:rFonts w:asciiTheme="majorBidi" w:hAnsiTheme="majorBidi" w:cstheme="majorBidi" w:hint="cs"/>
          <w:sz w:val="30"/>
          <w:szCs w:val="30"/>
          <w:cs/>
        </w:rPr>
        <w:t>ของใบสำคัญแสดงสิทธิ และเพื่อรองรับการใช้สิทธิ</w:t>
      </w:r>
      <w:r w:rsidRPr="0091112F">
        <w:rPr>
          <w:rFonts w:asciiTheme="majorBidi" w:hAnsiTheme="majorBidi" w:cstheme="majorBidi"/>
          <w:sz w:val="30"/>
          <w:szCs w:val="30"/>
          <w:cs/>
        </w:rPr>
        <w:t>แปลงสภาพของหุ้นกู้แปลงสภาพ ทั้งนี้บริษัทได้ดำเนินการจดทะเบียนเพิ่มทุนดังกล่าวกับกรมพัฒนาธุรกิจการค้าแล้ว</w:t>
      </w:r>
      <w:r w:rsidR="00F07C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4EBB67D" w14:textId="77777777" w:rsidR="005A1CE2" w:rsidRDefault="005A1CE2" w:rsidP="001F76D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5D418" w14:textId="6F03FBF2" w:rsidR="00DE283C" w:rsidRPr="008958EC" w:rsidRDefault="008B090E" w:rsidP="001F76D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96958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CE1520" w:rsidRPr="00696958">
        <w:rPr>
          <w:rFonts w:asciiTheme="majorBidi" w:hAnsiTheme="majorBidi" w:cstheme="majorBidi"/>
          <w:i/>
          <w:iCs/>
          <w:sz w:val="30"/>
          <w:szCs w:val="30"/>
          <w:cs/>
        </w:rPr>
        <w:t>ซื้อเงิ</w:t>
      </w:r>
      <w:r w:rsidR="00A249C3" w:rsidRPr="00696958">
        <w:rPr>
          <w:rFonts w:asciiTheme="majorBidi" w:hAnsiTheme="majorBidi" w:cstheme="majorBidi"/>
          <w:i/>
          <w:iCs/>
          <w:sz w:val="30"/>
          <w:szCs w:val="30"/>
          <w:cs/>
        </w:rPr>
        <w:t>นลง</w:t>
      </w:r>
      <w:r w:rsidR="0043546D" w:rsidRPr="00696958">
        <w:rPr>
          <w:rFonts w:asciiTheme="majorBidi" w:hAnsiTheme="majorBidi" w:cstheme="majorBidi"/>
          <w:i/>
          <w:iCs/>
          <w:sz w:val="30"/>
          <w:szCs w:val="30"/>
          <w:cs/>
        </w:rPr>
        <w:t>ทุน</w:t>
      </w:r>
    </w:p>
    <w:p w14:paraId="0C01D433" w14:textId="07575B2F" w:rsidR="0043546D" w:rsidRDefault="0043546D" w:rsidP="001F76D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51D292" w14:textId="3B170A23" w:rsidR="000F685B" w:rsidRDefault="000F685B" w:rsidP="001F76D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58EC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8958EC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8958EC">
        <w:rPr>
          <w:rFonts w:asciiTheme="majorBidi" w:hAnsiTheme="majorBidi" w:cstheme="majorBidi"/>
          <w:sz w:val="30"/>
          <w:szCs w:val="30"/>
        </w:rPr>
        <w:t xml:space="preserve">4 </w:t>
      </w:r>
      <w:r w:rsidRPr="008958EC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8958EC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</w:t>
      </w:r>
      <w:r w:rsidRPr="008958EC">
        <w:rPr>
          <w:rFonts w:asciiTheme="majorBidi" w:hAnsiTheme="majorBidi" w:cstheme="majorBidi"/>
          <w:sz w:val="30"/>
          <w:szCs w:val="30"/>
          <w:cs/>
        </w:rPr>
        <w:t>ได้</w:t>
      </w:r>
      <w:r>
        <w:rPr>
          <w:rFonts w:asciiTheme="majorBidi" w:hAnsiTheme="majorBidi" w:cstheme="majorBidi" w:hint="cs"/>
          <w:sz w:val="30"/>
          <w:szCs w:val="30"/>
          <w:cs/>
        </w:rPr>
        <w:t>ทำสัญญาซื้อ</w:t>
      </w:r>
      <w:r w:rsidRPr="008958EC">
        <w:rPr>
          <w:rFonts w:asciiTheme="majorBidi" w:hAnsiTheme="majorBidi" w:cstheme="majorBidi"/>
          <w:sz w:val="30"/>
          <w:szCs w:val="30"/>
          <w:cs/>
        </w:rPr>
        <w:t xml:space="preserve">ขายหุ้นในบริษัท บางกอกเพย์ จำกัด </w:t>
      </w:r>
      <w:r w:rsidRPr="008958EC">
        <w:rPr>
          <w:rFonts w:asciiTheme="majorBidi" w:hAnsiTheme="majorBidi" w:cstheme="majorBidi"/>
          <w:sz w:val="30"/>
          <w:szCs w:val="30"/>
        </w:rPr>
        <w:t xml:space="preserve">(Bangkok Pay) </w:t>
      </w:r>
      <w:r w:rsidRPr="008958E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8958EC">
        <w:rPr>
          <w:rFonts w:asciiTheme="majorBidi" w:hAnsiTheme="majorBidi" w:cstheme="majorBidi"/>
          <w:sz w:val="30"/>
          <w:szCs w:val="30"/>
        </w:rPr>
        <w:t>2</w:t>
      </w:r>
      <w:r w:rsidR="00C60F14">
        <w:rPr>
          <w:rFonts w:asciiTheme="majorBidi" w:hAnsiTheme="majorBidi" w:cstheme="majorBidi"/>
          <w:sz w:val="30"/>
          <w:szCs w:val="30"/>
        </w:rPr>
        <w:t>.</w:t>
      </w:r>
      <w:r w:rsidRPr="008958EC">
        <w:rPr>
          <w:rFonts w:asciiTheme="majorBidi" w:hAnsiTheme="majorBidi" w:cstheme="majorBidi"/>
          <w:sz w:val="30"/>
          <w:szCs w:val="30"/>
        </w:rPr>
        <w:t>4</w:t>
      </w:r>
      <w:r w:rsidR="00A46B5F">
        <w:rPr>
          <w:rFonts w:asciiTheme="majorBidi" w:hAnsiTheme="majorBidi" w:cstheme="majorBidi"/>
          <w:sz w:val="30"/>
          <w:szCs w:val="30"/>
        </w:rPr>
        <w:t>2</w:t>
      </w:r>
      <w:r w:rsidRPr="008958EC">
        <w:rPr>
          <w:rFonts w:asciiTheme="majorBidi" w:hAnsiTheme="majorBidi" w:cstheme="majorBidi"/>
          <w:sz w:val="30"/>
          <w:szCs w:val="30"/>
        </w:rPr>
        <w:t xml:space="preserve"> </w:t>
      </w:r>
      <w:r w:rsidR="00C60F14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8958EC">
        <w:rPr>
          <w:rFonts w:asciiTheme="majorBidi" w:hAnsiTheme="majorBidi" w:cstheme="majorBidi"/>
          <w:sz w:val="30"/>
          <w:szCs w:val="30"/>
          <w:cs/>
        </w:rPr>
        <w:t>หุ้น คิดเป</w:t>
      </w:r>
      <w:r w:rsidRPr="00B602C7">
        <w:rPr>
          <w:rFonts w:asciiTheme="majorBidi" w:hAnsiTheme="majorBidi" w:cstheme="majorBidi" w:hint="cs"/>
          <w:sz w:val="30"/>
          <w:szCs w:val="30"/>
          <w:cs/>
        </w:rPr>
        <w:t>็</w:t>
      </w:r>
      <w:r w:rsidRPr="008958EC">
        <w:rPr>
          <w:rFonts w:asciiTheme="majorBidi" w:hAnsiTheme="majorBidi" w:cstheme="majorBidi"/>
          <w:sz w:val="30"/>
          <w:szCs w:val="30"/>
          <w:cs/>
        </w:rPr>
        <w:t>น</w:t>
      </w:r>
      <w:r w:rsidR="003F2348">
        <w:rPr>
          <w:rFonts w:asciiTheme="majorBidi" w:hAnsiTheme="majorBidi" w:cstheme="majorBidi" w:hint="cs"/>
          <w:sz w:val="30"/>
          <w:szCs w:val="30"/>
          <w:cs/>
        </w:rPr>
        <w:t>สัดส่วนการลงทุน</w:t>
      </w:r>
      <w:r w:rsidRPr="008958EC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8958EC">
        <w:rPr>
          <w:rFonts w:asciiTheme="majorBidi" w:hAnsiTheme="majorBidi" w:cstheme="majorBidi"/>
          <w:sz w:val="30"/>
          <w:szCs w:val="30"/>
        </w:rPr>
        <w:t xml:space="preserve">35 </w:t>
      </w:r>
      <w:r w:rsidRPr="008958EC">
        <w:rPr>
          <w:rFonts w:asciiTheme="majorBidi" w:hAnsiTheme="majorBidi"/>
          <w:sz w:val="30"/>
          <w:szCs w:val="30"/>
          <w:cs/>
        </w:rPr>
        <w:t>ของจำนวนหุ้นที่</w:t>
      </w:r>
      <w:r w:rsidR="00E01FA7">
        <w:rPr>
          <w:rFonts w:asciiTheme="majorBidi" w:hAnsiTheme="majorBidi" w:hint="cs"/>
          <w:sz w:val="30"/>
          <w:szCs w:val="30"/>
          <w:cs/>
        </w:rPr>
        <w:t>ชำระ</w:t>
      </w:r>
      <w:r w:rsidRPr="008958EC">
        <w:rPr>
          <w:rFonts w:asciiTheme="majorBidi" w:hAnsiTheme="majorBidi"/>
          <w:sz w:val="30"/>
          <w:szCs w:val="30"/>
          <w:cs/>
        </w:rPr>
        <w:t>แล้ว</w:t>
      </w:r>
      <w:r w:rsidRPr="008958EC">
        <w:rPr>
          <w:rFonts w:asciiTheme="majorBidi" w:hAnsiTheme="majorBidi" w:cstheme="majorBidi"/>
          <w:sz w:val="30"/>
          <w:szCs w:val="30"/>
          <w:cs/>
        </w:rPr>
        <w:t xml:space="preserve"> คิดเป็น</w:t>
      </w:r>
      <w:r w:rsidR="00E01FA7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 w:rsidRPr="008958EC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Pr="008958EC">
        <w:rPr>
          <w:rFonts w:asciiTheme="majorBidi" w:hAnsiTheme="majorBidi" w:cstheme="majorBidi"/>
          <w:sz w:val="30"/>
          <w:szCs w:val="30"/>
        </w:rPr>
        <w:t xml:space="preserve">29.39 </w:t>
      </w:r>
      <w:r w:rsidRPr="008958E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sz w:val="30"/>
          <w:szCs w:val="30"/>
          <w:cs/>
        </w:rPr>
        <w:t>ซึ่งได้รับ</w:t>
      </w:r>
      <w:r w:rsidR="00DA799B">
        <w:rPr>
          <w:rFonts w:asciiTheme="majorBidi" w:hAnsiTheme="majorBidi" w:cstheme="majorBidi" w:hint="cs"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 w:rsidR="005C4556">
        <w:rPr>
          <w:rFonts w:asciiTheme="majorBidi" w:hAnsiTheme="majorBidi" w:cstheme="majorBidi" w:hint="cs"/>
          <w:sz w:val="30"/>
          <w:szCs w:val="30"/>
          <w:cs/>
        </w:rPr>
        <w:t>การซื้อเงินลงทุน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จากที่ประชุมคณะกรรมการบริหารเมื่อวันที่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51E1FD82" w14:textId="77777777" w:rsidR="003F2348" w:rsidRDefault="003F2348" w:rsidP="001F76D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6A3E7BB" w14:textId="77777777" w:rsidR="002275E8" w:rsidRPr="00842FAD" w:rsidRDefault="002275E8" w:rsidP="00696958">
      <w:pPr>
        <w:tabs>
          <w:tab w:val="clear" w:pos="454"/>
          <w:tab w:val="left" w:pos="540"/>
        </w:tabs>
        <w:jc w:val="thaiDistribute"/>
        <w:rPr>
          <w:rFonts w:asciiTheme="majorBidi" w:hAnsiTheme="majorBidi"/>
          <w:sz w:val="30"/>
          <w:szCs w:val="30"/>
          <w:cs/>
        </w:rPr>
      </w:pPr>
    </w:p>
    <w:sectPr w:rsidR="002275E8" w:rsidRPr="00842FAD" w:rsidSect="00E30858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D1316" w14:textId="77777777" w:rsidR="00056621" w:rsidRDefault="00056621" w:rsidP="00900EE2">
      <w:r>
        <w:separator/>
      </w:r>
    </w:p>
  </w:endnote>
  <w:endnote w:type="continuationSeparator" w:id="0">
    <w:p w14:paraId="3E859780" w14:textId="77777777" w:rsidR="00056621" w:rsidRDefault="00056621" w:rsidP="00900EE2">
      <w:r>
        <w:continuationSeparator/>
      </w:r>
    </w:p>
  </w:endnote>
  <w:endnote w:type="continuationNotice" w:id="1">
    <w:p w14:paraId="1590A632" w14:textId="77777777" w:rsidR="00056621" w:rsidRDefault="0005662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charset w:val="00"/>
    <w:family w:val="auto"/>
    <w:pitch w:val="default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3A68EF" w14:textId="77777777" w:rsidR="00221F67" w:rsidRPr="00EE2DC5" w:rsidRDefault="00221F67" w:rsidP="007C2D59">
    <w:pPr>
      <w:pStyle w:val="a7"/>
      <w:framePr w:wrap="around" w:vAnchor="text" w:hAnchor="margin" w:xAlign="center" w:y="1"/>
      <w:rPr>
        <w:rStyle w:val="af5"/>
        <w:rFonts w:ascii="Angsana New" w:hAnsi="Angsana New"/>
        <w:sz w:val="30"/>
        <w:szCs w:val="30"/>
      </w:rPr>
    </w:pPr>
    <w:r w:rsidRPr="00EE2DC5">
      <w:rPr>
        <w:rStyle w:val="af5"/>
        <w:rFonts w:ascii="Angsana New" w:hAnsi="Angsana New"/>
        <w:sz w:val="30"/>
        <w:szCs w:val="30"/>
      </w:rPr>
      <w:fldChar w:fldCharType="begin"/>
    </w:r>
    <w:r w:rsidRPr="00EE2DC5">
      <w:rPr>
        <w:rStyle w:val="af5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af5"/>
        <w:rFonts w:ascii="Angsana New" w:hAnsi="Angsana New"/>
        <w:sz w:val="30"/>
        <w:szCs w:val="30"/>
      </w:rPr>
      <w:fldChar w:fldCharType="separate"/>
    </w:r>
    <w:r w:rsidR="00696958">
      <w:rPr>
        <w:rStyle w:val="af5"/>
        <w:rFonts w:ascii="Angsana New" w:hAnsi="Angsana New"/>
        <w:noProof/>
        <w:sz w:val="30"/>
        <w:szCs w:val="30"/>
      </w:rPr>
      <w:t>14</w:t>
    </w:r>
    <w:r w:rsidRPr="00EE2DC5">
      <w:rPr>
        <w:rStyle w:val="af5"/>
        <w:rFonts w:ascii="Angsana New" w:hAnsi="Angsana New"/>
        <w:sz w:val="30"/>
        <w:szCs w:val="30"/>
      </w:rPr>
      <w:fldChar w:fldCharType="end"/>
    </w:r>
  </w:p>
  <w:p w14:paraId="2CD84F00" w14:textId="77777777" w:rsidR="00221F67" w:rsidRDefault="00221F67" w:rsidP="007C2D5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D2A11" w14:textId="77777777" w:rsidR="00782596" w:rsidRPr="007E2578" w:rsidRDefault="00782596" w:rsidP="00EE621B">
    <w:pPr>
      <w:pStyle w:val="a7"/>
      <w:framePr w:wrap="around" w:vAnchor="text" w:hAnchor="margin" w:xAlign="center" w:y="1"/>
      <w:rPr>
        <w:rStyle w:val="af5"/>
        <w:rFonts w:ascii="Angsana New" w:hAnsi="Angsana New"/>
        <w:sz w:val="30"/>
        <w:szCs w:val="30"/>
      </w:rPr>
    </w:pPr>
    <w:r w:rsidRPr="007E2578">
      <w:rPr>
        <w:rStyle w:val="af5"/>
        <w:rFonts w:ascii="Angsana New" w:hAnsi="Angsana New"/>
        <w:sz w:val="30"/>
        <w:szCs w:val="30"/>
      </w:rPr>
      <w:fldChar w:fldCharType="begin"/>
    </w:r>
    <w:r w:rsidRPr="007E2578">
      <w:rPr>
        <w:rStyle w:val="af5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af5"/>
        <w:rFonts w:ascii="Angsana New" w:hAnsi="Angsana New"/>
        <w:sz w:val="30"/>
        <w:szCs w:val="30"/>
      </w:rPr>
      <w:fldChar w:fldCharType="separate"/>
    </w:r>
    <w:r w:rsidR="00696958">
      <w:rPr>
        <w:rStyle w:val="af5"/>
        <w:rFonts w:ascii="Angsana New" w:hAnsi="Angsana New"/>
        <w:noProof/>
        <w:sz w:val="30"/>
        <w:szCs w:val="30"/>
      </w:rPr>
      <w:t>37</w:t>
    </w:r>
    <w:r w:rsidRPr="007E2578">
      <w:rPr>
        <w:rStyle w:val="af5"/>
        <w:rFonts w:ascii="Angsana New" w:hAnsi="Angsana New"/>
        <w:sz w:val="30"/>
        <w:szCs w:val="30"/>
      </w:rPr>
      <w:fldChar w:fldCharType="end"/>
    </w:r>
  </w:p>
  <w:p w14:paraId="6D13A132" w14:textId="77777777" w:rsidR="00782596" w:rsidRPr="00984B6E" w:rsidRDefault="00782596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af5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af5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af5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7C1D27" w14:textId="77777777" w:rsidR="00056621" w:rsidRDefault="00056621" w:rsidP="00900EE2">
      <w:r>
        <w:separator/>
      </w:r>
    </w:p>
  </w:footnote>
  <w:footnote w:type="continuationSeparator" w:id="0">
    <w:p w14:paraId="689DB0B0" w14:textId="77777777" w:rsidR="00056621" w:rsidRDefault="00056621" w:rsidP="00900EE2">
      <w:r>
        <w:continuationSeparator/>
      </w:r>
    </w:p>
  </w:footnote>
  <w:footnote w:type="continuationNotice" w:id="1">
    <w:p w14:paraId="2A6E7FA8" w14:textId="77777777" w:rsidR="00056621" w:rsidRDefault="0005662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79D799" w14:textId="77777777" w:rsidR="00782596" w:rsidRPr="00244B94" w:rsidRDefault="00782596" w:rsidP="00B63BC3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50E2CC" w14:textId="60C9107E" w:rsidR="00782596" w:rsidRPr="00244B94" w:rsidRDefault="00782596" w:rsidP="00B63BC3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197A43" w14:textId="7F6E67A4" w:rsidR="00782596" w:rsidRPr="00714262" w:rsidRDefault="00F46990" w:rsidP="0071426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244B94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44B94">
      <w:rPr>
        <w:rFonts w:ascii="Angsana New" w:hAnsi="Angsana New" w:hint="cs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FA239E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3E0C9C" w:rsidRPr="003E0C9C">
      <w:rPr>
        <w:rFonts w:ascii="Angsana New" w:hAnsi="Angsana New" w:hint="cs"/>
        <w:bCs/>
        <w:sz w:val="32"/>
        <w:szCs w:val="32"/>
        <w:lang w:val="en-US" w:bidi="th-TH"/>
      </w:rPr>
      <w:t xml:space="preserve">31 </w:t>
    </w:r>
    <w:r w:rsidR="003E0C9C" w:rsidRPr="003E0C9C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 w:rsidR="003E0C9C" w:rsidRPr="003E0C9C">
      <w:rPr>
        <w:rFonts w:ascii="Angsana New" w:hAnsi="Angsana New" w:hint="cs"/>
        <w:bCs/>
        <w:sz w:val="32"/>
        <w:szCs w:val="32"/>
        <w:cs/>
        <w:lang w:val="th-TH" w:bidi="th-TH"/>
      </w:rPr>
      <w:t xml:space="preserve"> </w:t>
    </w:r>
    <w:r w:rsidR="00782596" w:rsidRPr="00244B94">
      <w:rPr>
        <w:rFonts w:ascii="Angsana New" w:hAnsi="Angsana New"/>
        <w:sz w:val="32"/>
        <w:szCs w:val="32"/>
        <w:lang w:val="en-US" w:bidi="th-TH"/>
      </w:rPr>
      <w:t>256</w:t>
    </w:r>
    <w:r w:rsidR="003E0C9C" w:rsidRPr="003E0C9C">
      <w:rPr>
        <w:rFonts w:ascii="Angsana New" w:hAnsi="Angsana New"/>
        <w:sz w:val="32"/>
        <w:szCs w:val="32"/>
        <w:lang w:val="en-US" w:bidi="th-TH"/>
      </w:rPr>
      <w:t>6</w:t>
    </w:r>
    <w:r w:rsidR="00782596" w:rsidRPr="00244B94">
      <w:rPr>
        <w:rFonts w:ascii="Angsana New" w:hAnsi="Angsana New"/>
        <w:sz w:val="32"/>
        <w:szCs w:val="32"/>
        <w:lang w:val="en-US" w:bidi="th-TH"/>
      </w:rPr>
      <w:t xml:space="preserve"> (</w:t>
    </w:r>
    <w:r w:rsidR="00782596"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782596" w:rsidRPr="00244B94">
      <w:rPr>
        <w:rFonts w:ascii="Angsana New" w:hAnsi="Angsana New"/>
        <w:sz w:val="32"/>
        <w:szCs w:val="32"/>
        <w:lang w:val="en-US" w:bidi="th-TH"/>
      </w:rPr>
      <w:t>)</w:t>
    </w:r>
  </w:p>
  <w:p w14:paraId="54742120" w14:textId="77777777" w:rsidR="00782596" w:rsidRDefault="00782596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AD1B7" w14:textId="77777777" w:rsidR="00782596" w:rsidRPr="00244B94" w:rsidRDefault="00782596" w:rsidP="00F46990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EC3185" w14:textId="5453EA08" w:rsidR="00782596" w:rsidRPr="00244B94" w:rsidRDefault="00782596" w:rsidP="00F46990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DC07507" w14:textId="2099CFFA" w:rsidR="00782596" w:rsidRDefault="00F46990" w:rsidP="00F46990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/>
        <w:bCs/>
        <w:sz w:val="32"/>
        <w:szCs w:val="32"/>
        <w:cs/>
      </w:rPr>
      <w:t>สำหรับ</w:t>
    </w:r>
    <w:r w:rsidRPr="00244B94">
      <w:rPr>
        <w:rFonts w:ascii="Angsana New" w:hAnsi="Angsana New" w:hint="cs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</w:t>
    </w:r>
    <w:r w:rsidRPr="00FA239E">
      <w:rPr>
        <w:rFonts w:ascii="Angsana New" w:hAnsi="Angsana New" w:hint="cs"/>
        <w:bCs/>
        <w:sz w:val="32"/>
        <w:szCs w:val="32"/>
        <w:cs/>
      </w:rPr>
      <w:t xml:space="preserve">สิ้นสุดวันที่ </w:t>
    </w:r>
    <w:r w:rsidR="00667072" w:rsidRPr="00667072">
      <w:rPr>
        <w:rFonts w:ascii="Angsana New" w:hAnsi="Angsana New"/>
        <w:b/>
        <w:sz w:val="32"/>
        <w:szCs w:val="32"/>
      </w:rPr>
      <w:t xml:space="preserve">31 </w:t>
    </w:r>
    <w:r w:rsidR="00667072" w:rsidRPr="00667072">
      <w:rPr>
        <w:rFonts w:ascii="Angsana New" w:hAnsi="Angsana New" w:hint="cs"/>
        <w:bCs/>
        <w:sz w:val="32"/>
        <w:szCs w:val="32"/>
        <w:cs/>
      </w:rPr>
      <w:t>มีนาคม</w:t>
    </w:r>
    <w:r w:rsidR="00667072" w:rsidRPr="00667072">
      <w:rPr>
        <w:rFonts w:ascii="Angsana New" w:hAnsi="Angsana New"/>
        <w:b/>
        <w:sz w:val="32"/>
        <w:szCs w:val="32"/>
        <w:cs/>
      </w:rPr>
      <w:t xml:space="preserve"> </w:t>
    </w:r>
    <w:r w:rsidR="00782596" w:rsidRPr="00FB6A75">
      <w:rPr>
        <w:rFonts w:ascii="Angsana New" w:hAnsi="Angsana New" w:hint="cs"/>
        <w:b/>
        <w:bCs/>
        <w:sz w:val="32"/>
        <w:szCs w:val="32"/>
      </w:rPr>
      <w:t>256</w:t>
    </w:r>
    <w:r w:rsidR="00667072">
      <w:rPr>
        <w:rFonts w:ascii="Angsana New" w:hAnsi="Angsana New"/>
        <w:b/>
        <w:bCs/>
        <w:sz w:val="32"/>
        <w:szCs w:val="32"/>
      </w:rPr>
      <w:t>6</w:t>
    </w:r>
    <w:r w:rsidR="00782596" w:rsidRPr="00244B94">
      <w:rPr>
        <w:rFonts w:ascii="Angsana New" w:hAnsi="Angsana New"/>
        <w:b/>
        <w:bCs/>
        <w:sz w:val="32"/>
        <w:szCs w:val="32"/>
      </w:rPr>
      <w:t xml:space="preserve"> (</w:t>
    </w:r>
    <w:r w:rsidR="00782596" w:rsidRPr="00244B9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782596" w:rsidRPr="00244B94">
      <w:rPr>
        <w:rFonts w:ascii="Angsana New" w:hAnsi="Angsana New"/>
        <w:b/>
        <w:bCs/>
        <w:sz w:val="32"/>
        <w:szCs w:val="32"/>
      </w:rPr>
      <w:t>)</w:t>
    </w:r>
  </w:p>
  <w:p w14:paraId="511E4E42" w14:textId="007DB307" w:rsidR="00782596" w:rsidRPr="00F46990" w:rsidRDefault="00782596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8D5B9" w14:textId="77777777" w:rsidR="00782596" w:rsidRDefault="00782596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42C80A" w14:textId="77777777" w:rsidR="00782596" w:rsidRDefault="007825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951419"/>
    <w:multiLevelType w:val="hybridMultilevel"/>
    <w:tmpl w:val="EE4C9CB4"/>
    <w:lvl w:ilvl="0" w:tplc="16FE7940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585BC9"/>
    <w:multiLevelType w:val="hybridMultilevel"/>
    <w:tmpl w:val="03A405BA"/>
    <w:lvl w:ilvl="0" w:tplc="A1A6EB00">
      <w:start w:val="1"/>
      <w:numFmt w:val="decimal"/>
      <w:lvlText w:val="3.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4F0CB4"/>
    <w:multiLevelType w:val="hybridMultilevel"/>
    <w:tmpl w:val="BA6A1726"/>
    <w:lvl w:ilvl="0" w:tplc="50FC41F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371113"/>
    <w:multiLevelType w:val="hybridMultilevel"/>
    <w:tmpl w:val="9F8C4AEC"/>
    <w:lvl w:ilvl="0" w:tplc="0C705F60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4F4087E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7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1FA70274"/>
    <w:multiLevelType w:val="multilevel"/>
    <w:tmpl w:val="9260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2DFB258E"/>
    <w:multiLevelType w:val="hybridMultilevel"/>
    <w:tmpl w:val="34E4815A"/>
    <w:lvl w:ilvl="0" w:tplc="575E416C">
      <w:start w:val="1"/>
      <w:numFmt w:val="decimal"/>
      <w:lvlText w:val="3.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3C1A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36CC65C4"/>
    <w:multiLevelType w:val="hybridMultilevel"/>
    <w:tmpl w:val="C95A284E"/>
    <w:lvl w:ilvl="0" w:tplc="3506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>
    <w:nsid w:val="3C1C3606"/>
    <w:multiLevelType w:val="hybridMultilevel"/>
    <w:tmpl w:val="FFFFFFFF"/>
    <w:lvl w:ilvl="0" w:tplc="7D4C375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D11EE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41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6A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07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143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A5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681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C7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0">
    <w:nsid w:val="3D786245"/>
    <w:multiLevelType w:val="hybridMultilevel"/>
    <w:tmpl w:val="DAFCB9A2"/>
    <w:lvl w:ilvl="0" w:tplc="94AC09AE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3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34">
    <w:nsid w:val="4376478D"/>
    <w:multiLevelType w:val="hybridMultilevel"/>
    <w:tmpl w:val="FFFFFFFF"/>
    <w:lvl w:ilvl="0" w:tplc="4F28130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8BDE2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A5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67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CE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4C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09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24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1281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4F83321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484C57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4B0E1C42"/>
    <w:multiLevelType w:val="hybridMultilevel"/>
    <w:tmpl w:val="EDA6A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127B9B"/>
    <w:multiLevelType w:val="hybridMultilevel"/>
    <w:tmpl w:val="F7D08BA8"/>
    <w:lvl w:ilvl="0" w:tplc="F54CFF5C">
      <w:start w:val="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>
    <w:nsid w:val="52D75815"/>
    <w:multiLevelType w:val="hybridMultilevel"/>
    <w:tmpl w:val="FFFFFFFF"/>
    <w:lvl w:ilvl="0" w:tplc="D43CB4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F7A29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5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8C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0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68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4DD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A1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0B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59045D7"/>
    <w:multiLevelType w:val="multilevel"/>
    <w:tmpl w:val="2F8684BC"/>
    <w:lvl w:ilvl="0">
      <w:start w:val="1"/>
      <w:numFmt w:val="decimal"/>
      <w:lvlText w:val="%1."/>
      <w:lvlJc w:val="left"/>
      <w:pPr>
        <w:ind w:left="400" w:hanging="400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400" w:hanging="40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4">
    <w:nsid w:val="577316DF"/>
    <w:multiLevelType w:val="hybridMultilevel"/>
    <w:tmpl w:val="129AE5CC"/>
    <w:lvl w:ilvl="0" w:tplc="A580B97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B940E52"/>
    <w:multiLevelType w:val="hybridMultilevel"/>
    <w:tmpl w:val="B76893CA"/>
    <w:lvl w:ilvl="0" w:tplc="D54070B8">
      <w:start w:val="1"/>
      <w:numFmt w:val="decimal"/>
      <w:lvlText w:val="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343AFF"/>
    <w:multiLevelType w:val="hybridMultilevel"/>
    <w:tmpl w:val="B460541C"/>
    <w:lvl w:ilvl="0" w:tplc="4128FC04">
      <w:start w:val="1"/>
      <w:numFmt w:val="decimal"/>
      <w:lvlText w:val="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E6472D2"/>
    <w:multiLevelType w:val="hybridMultilevel"/>
    <w:tmpl w:val="FFFFFFFF"/>
    <w:lvl w:ilvl="0" w:tplc="5A9ECE1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E75E9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AD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22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C5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348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FE0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25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A2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183194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FAE3053"/>
    <w:multiLevelType w:val="hybridMultilevel"/>
    <w:tmpl w:val="85929244"/>
    <w:lvl w:ilvl="0" w:tplc="C548CD2C">
      <w:start w:val="3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4">
    <w:nsid w:val="6FFC71A0"/>
    <w:multiLevelType w:val="hybridMultilevel"/>
    <w:tmpl w:val="E9CE21D4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6">
    <w:nsid w:val="72601017"/>
    <w:multiLevelType w:val="hybridMultilevel"/>
    <w:tmpl w:val="805CA6EC"/>
    <w:lvl w:ilvl="0" w:tplc="2E18D782">
      <w:start w:val="1"/>
      <w:numFmt w:val="decimal"/>
      <w:lvlText w:val="%1)"/>
      <w:lvlJc w:val="left"/>
      <w:pPr>
        <w:ind w:left="720" w:hanging="360"/>
      </w:pPr>
      <w:rPr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8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9">
    <w:nsid w:val="7F4E17CF"/>
    <w:multiLevelType w:val="hybridMultilevel"/>
    <w:tmpl w:val="56C66100"/>
    <w:lvl w:ilvl="0" w:tplc="567AEDAA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0">
    <w:nsid w:val="7F7163B2"/>
    <w:multiLevelType w:val="hybridMultilevel"/>
    <w:tmpl w:val="ECD64E58"/>
    <w:lvl w:ilvl="0" w:tplc="499E80B6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1"/>
  </w:num>
  <w:num w:numId="13">
    <w:abstractNumId w:val="49"/>
  </w:num>
  <w:num w:numId="14">
    <w:abstractNumId w:val="25"/>
  </w:num>
  <w:num w:numId="15">
    <w:abstractNumId w:val="31"/>
  </w:num>
  <w:num w:numId="16">
    <w:abstractNumId w:val="54"/>
  </w:num>
  <w:num w:numId="17">
    <w:abstractNumId w:val="55"/>
  </w:num>
  <w:num w:numId="18">
    <w:abstractNumId w:val="17"/>
  </w:num>
  <w:num w:numId="19">
    <w:abstractNumId w:val="50"/>
  </w:num>
  <w:num w:numId="20">
    <w:abstractNumId w:val="36"/>
  </w:num>
  <w:num w:numId="21">
    <w:abstractNumId w:val="52"/>
  </w:num>
  <w:num w:numId="2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32"/>
  </w:num>
  <w:num w:numId="25">
    <w:abstractNumId w:val="18"/>
  </w:num>
  <w:num w:numId="26">
    <w:abstractNumId w:val="40"/>
  </w:num>
  <w:num w:numId="27">
    <w:abstractNumId w:val="20"/>
  </w:num>
  <w:num w:numId="28">
    <w:abstractNumId w:val="15"/>
  </w:num>
  <w:num w:numId="29">
    <w:abstractNumId w:val="61"/>
  </w:num>
  <w:num w:numId="30">
    <w:abstractNumId w:val="59"/>
  </w:num>
  <w:num w:numId="31">
    <w:abstractNumId w:val="10"/>
  </w:num>
  <w:num w:numId="32">
    <w:abstractNumId w:val="51"/>
  </w:num>
  <w:num w:numId="33">
    <w:abstractNumId w:val="39"/>
  </w:num>
  <w:num w:numId="34">
    <w:abstractNumId w:val="57"/>
  </w:num>
  <w:num w:numId="35">
    <w:abstractNumId w:val="11"/>
  </w:num>
  <w:num w:numId="36">
    <w:abstractNumId w:val="47"/>
  </w:num>
  <w:num w:numId="37">
    <w:abstractNumId w:val="42"/>
  </w:num>
  <w:num w:numId="38">
    <w:abstractNumId w:val="38"/>
  </w:num>
  <w:num w:numId="39">
    <w:abstractNumId w:val="53"/>
  </w:num>
  <w:num w:numId="40">
    <w:abstractNumId w:val="28"/>
  </w:num>
  <w:num w:numId="41">
    <w:abstractNumId w:val="34"/>
  </w:num>
  <w:num w:numId="42">
    <w:abstractNumId w:val="41"/>
  </w:num>
  <w:num w:numId="43">
    <w:abstractNumId w:val="44"/>
  </w:num>
  <w:num w:numId="44">
    <w:abstractNumId w:val="60"/>
  </w:num>
  <w:num w:numId="45">
    <w:abstractNumId w:val="13"/>
  </w:num>
  <w:num w:numId="46">
    <w:abstractNumId w:val="23"/>
  </w:num>
  <w:num w:numId="47">
    <w:abstractNumId w:val="26"/>
  </w:num>
  <w:num w:numId="48">
    <w:abstractNumId w:val="30"/>
  </w:num>
  <w:num w:numId="49">
    <w:abstractNumId w:val="19"/>
  </w:num>
  <w:num w:numId="50">
    <w:abstractNumId w:val="33"/>
  </w:num>
  <w:num w:numId="51">
    <w:abstractNumId w:val="16"/>
  </w:num>
  <w:num w:numId="52">
    <w:abstractNumId w:val="24"/>
  </w:num>
  <w:num w:numId="53">
    <w:abstractNumId w:val="37"/>
  </w:num>
  <w:num w:numId="54">
    <w:abstractNumId w:val="56"/>
  </w:num>
  <w:num w:numId="55">
    <w:abstractNumId w:val="48"/>
  </w:num>
  <w:num w:numId="56">
    <w:abstractNumId w:val="43"/>
  </w:num>
  <w:num w:numId="57">
    <w:abstractNumId w:val="46"/>
  </w:num>
  <w:num w:numId="58">
    <w:abstractNumId w:val="45"/>
  </w:num>
  <w:num w:numId="59">
    <w:abstractNumId w:val="14"/>
  </w:num>
  <w:num w:numId="60">
    <w:abstractNumId w:val="22"/>
  </w:num>
  <w:num w:numId="61">
    <w:abstractNumId w:val="12"/>
  </w:num>
  <w:num w:numId="62">
    <w:abstractNumId w:val="3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6C2"/>
    <w:rsid w:val="00000519"/>
    <w:rsid w:val="0000077A"/>
    <w:rsid w:val="00000BB9"/>
    <w:rsid w:val="00000DA9"/>
    <w:rsid w:val="0000113A"/>
    <w:rsid w:val="000013E3"/>
    <w:rsid w:val="0000155D"/>
    <w:rsid w:val="000016BF"/>
    <w:rsid w:val="0000184A"/>
    <w:rsid w:val="00001891"/>
    <w:rsid w:val="00001A22"/>
    <w:rsid w:val="00001B65"/>
    <w:rsid w:val="00001F9D"/>
    <w:rsid w:val="000020A7"/>
    <w:rsid w:val="00002377"/>
    <w:rsid w:val="00002511"/>
    <w:rsid w:val="00002620"/>
    <w:rsid w:val="0000291C"/>
    <w:rsid w:val="0000299B"/>
    <w:rsid w:val="00002A87"/>
    <w:rsid w:val="00002B1F"/>
    <w:rsid w:val="00002BCA"/>
    <w:rsid w:val="00002E24"/>
    <w:rsid w:val="00002FE4"/>
    <w:rsid w:val="0000333D"/>
    <w:rsid w:val="000036F9"/>
    <w:rsid w:val="00003800"/>
    <w:rsid w:val="00003A8F"/>
    <w:rsid w:val="00003BF4"/>
    <w:rsid w:val="00003D90"/>
    <w:rsid w:val="00003F05"/>
    <w:rsid w:val="00004071"/>
    <w:rsid w:val="00004580"/>
    <w:rsid w:val="00004681"/>
    <w:rsid w:val="00004A00"/>
    <w:rsid w:val="00004A90"/>
    <w:rsid w:val="00005193"/>
    <w:rsid w:val="0000528B"/>
    <w:rsid w:val="0000530D"/>
    <w:rsid w:val="0000532A"/>
    <w:rsid w:val="00005345"/>
    <w:rsid w:val="000053A9"/>
    <w:rsid w:val="00005444"/>
    <w:rsid w:val="00005497"/>
    <w:rsid w:val="000054A5"/>
    <w:rsid w:val="00005902"/>
    <w:rsid w:val="00005C32"/>
    <w:rsid w:val="00005CE3"/>
    <w:rsid w:val="00005EA5"/>
    <w:rsid w:val="00006645"/>
    <w:rsid w:val="00006657"/>
    <w:rsid w:val="00006838"/>
    <w:rsid w:val="00006980"/>
    <w:rsid w:val="00006A4A"/>
    <w:rsid w:val="00006BA7"/>
    <w:rsid w:val="00006BFA"/>
    <w:rsid w:val="00006C60"/>
    <w:rsid w:val="00006C89"/>
    <w:rsid w:val="00006E4F"/>
    <w:rsid w:val="00006F01"/>
    <w:rsid w:val="000071D3"/>
    <w:rsid w:val="0000721C"/>
    <w:rsid w:val="000074DE"/>
    <w:rsid w:val="00007598"/>
    <w:rsid w:val="000075A4"/>
    <w:rsid w:val="00007657"/>
    <w:rsid w:val="0000777D"/>
    <w:rsid w:val="000078C6"/>
    <w:rsid w:val="000078F0"/>
    <w:rsid w:val="000079AB"/>
    <w:rsid w:val="00007A83"/>
    <w:rsid w:val="00007AE9"/>
    <w:rsid w:val="00007B29"/>
    <w:rsid w:val="00007BE6"/>
    <w:rsid w:val="00007C46"/>
    <w:rsid w:val="00007C5E"/>
    <w:rsid w:val="00007C75"/>
    <w:rsid w:val="00007F2C"/>
    <w:rsid w:val="0001004E"/>
    <w:rsid w:val="0001035F"/>
    <w:rsid w:val="00010521"/>
    <w:rsid w:val="000105FC"/>
    <w:rsid w:val="00010756"/>
    <w:rsid w:val="000107DE"/>
    <w:rsid w:val="00010897"/>
    <w:rsid w:val="00010959"/>
    <w:rsid w:val="00010D37"/>
    <w:rsid w:val="00010E30"/>
    <w:rsid w:val="00010FA3"/>
    <w:rsid w:val="000111F1"/>
    <w:rsid w:val="000114BE"/>
    <w:rsid w:val="0001176F"/>
    <w:rsid w:val="000119DC"/>
    <w:rsid w:val="00011C53"/>
    <w:rsid w:val="00011FE4"/>
    <w:rsid w:val="0001238E"/>
    <w:rsid w:val="000125EB"/>
    <w:rsid w:val="0001260E"/>
    <w:rsid w:val="00012653"/>
    <w:rsid w:val="0001291E"/>
    <w:rsid w:val="00012A3A"/>
    <w:rsid w:val="00012D8E"/>
    <w:rsid w:val="00012ED1"/>
    <w:rsid w:val="00012F16"/>
    <w:rsid w:val="0001319D"/>
    <w:rsid w:val="00013278"/>
    <w:rsid w:val="000132ED"/>
    <w:rsid w:val="000133D0"/>
    <w:rsid w:val="00013415"/>
    <w:rsid w:val="000134A8"/>
    <w:rsid w:val="0001351C"/>
    <w:rsid w:val="00013543"/>
    <w:rsid w:val="0001357F"/>
    <w:rsid w:val="00013792"/>
    <w:rsid w:val="00013B1C"/>
    <w:rsid w:val="00013B9E"/>
    <w:rsid w:val="00013D2E"/>
    <w:rsid w:val="0001445F"/>
    <w:rsid w:val="000146CB"/>
    <w:rsid w:val="00014733"/>
    <w:rsid w:val="00014734"/>
    <w:rsid w:val="000147ED"/>
    <w:rsid w:val="00014ADD"/>
    <w:rsid w:val="00014B1D"/>
    <w:rsid w:val="00014BB5"/>
    <w:rsid w:val="00014CB8"/>
    <w:rsid w:val="00014ED5"/>
    <w:rsid w:val="00014FB1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622C"/>
    <w:rsid w:val="00016C9A"/>
    <w:rsid w:val="00016D82"/>
    <w:rsid w:val="00016F8E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BB9"/>
    <w:rsid w:val="00017D31"/>
    <w:rsid w:val="00017ECA"/>
    <w:rsid w:val="00017F57"/>
    <w:rsid w:val="000200A4"/>
    <w:rsid w:val="00020346"/>
    <w:rsid w:val="000204F0"/>
    <w:rsid w:val="00020616"/>
    <w:rsid w:val="00020696"/>
    <w:rsid w:val="000206EC"/>
    <w:rsid w:val="00020717"/>
    <w:rsid w:val="000208B6"/>
    <w:rsid w:val="00020E6D"/>
    <w:rsid w:val="000210EB"/>
    <w:rsid w:val="000214E7"/>
    <w:rsid w:val="0002171C"/>
    <w:rsid w:val="000217BC"/>
    <w:rsid w:val="000219FD"/>
    <w:rsid w:val="00021E8F"/>
    <w:rsid w:val="00022125"/>
    <w:rsid w:val="00022155"/>
    <w:rsid w:val="00022645"/>
    <w:rsid w:val="000226BF"/>
    <w:rsid w:val="000228AC"/>
    <w:rsid w:val="000228E5"/>
    <w:rsid w:val="0002294B"/>
    <w:rsid w:val="00022A1A"/>
    <w:rsid w:val="00022B99"/>
    <w:rsid w:val="00022CA1"/>
    <w:rsid w:val="00022F0A"/>
    <w:rsid w:val="000230EE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530"/>
    <w:rsid w:val="000247AE"/>
    <w:rsid w:val="00024809"/>
    <w:rsid w:val="00024B77"/>
    <w:rsid w:val="00024B85"/>
    <w:rsid w:val="00024C1F"/>
    <w:rsid w:val="0002524D"/>
    <w:rsid w:val="000256B1"/>
    <w:rsid w:val="0002578B"/>
    <w:rsid w:val="0002579F"/>
    <w:rsid w:val="00025894"/>
    <w:rsid w:val="00025AFC"/>
    <w:rsid w:val="00025B3E"/>
    <w:rsid w:val="00025B47"/>
    <w:rsid w:val="00025B5E"/>
    <w:rsid w:val="00025BD4"/>
    <w:rsid w:val="00025E9F"/>
    <w:rsid w:val="00026206"/>
    <w:rsid w:val="000262E0"/>
    <w:rsid w:val="00026338"/>
    <w:rsid w:val="0002644C"/>
    <w:rsid w:val="000264D2"/>
    <w:rsid w:val="000267C3"/>
    <w:rsid w:val="0002694E"/>
    <w:rsid w:val="00026BA0"/>
    <w:rsid w:val="00026BA9"/>
    <w:rsid w:val="00026BEF"/>
    <w:rsid w:val="00026C38"/>
    <w:rsid w:val="00026ECD"/>
    <w:rsid w:val="00026F8E"/>
    <w:rsid w:val="00026FB8"/>
    <w:rsid w:val="000270D9"/>
    <w:rsid w:val="00027420"/>
    <w:rsid w:val="0002788B"/>
    <w:rsid w:val="000278EB"/>
    <w:rsid w:val="00027BB6"/>
    <w:rsid w:val="00027C4A"/>
    <w:rsid w:val="00027CBE"/>
    <w:rsid w:val="00027DCA"/>
    <w:rsid w:val="00027DF9"/>
    <w:rsid w:val="00027EBF"/>
    <w:rsid w:val="00027F49"/>
    <w:rsid w:val="000300A4"/>
    <w:rsid w:val="0003016A"/>
    <w:rsid w:val="00030199"/>
    <w:rsid w:val="00030443"/>
    <w:rsid w:val="000304DD"/>
    <w:rsid w:val="0003063B"/>
    <w:rsid w:val="00030ABC"/>
    <w:rsid w:val="00030D77"/>
    <w:rsid w:val="00030E00"/>
    <w:rsid w:val="00031109"/>
    <w:rsid w:val="0003118F"/>
    <w:rsid w:val="00031270"/>
    <w:rsid w:val="0003137A"/>
    <w:rsid w:val="000314FA"/>
    <w:rsid w:val="000315BB"/>
    <w:rsid w:val="00031608"/>
    <w:rsid w:val="0003170A"/>
    <w:rsid w:val="00031791"/>
    <w:rsid w:val="00031A0D"/>
    <w:rsid w:val="00031C46"/>
    <w:rsid w:val="00031CD2"/>
    <w:rsid w:val="00031D26"/>
    <w:rsid w:val="0003221D"/>
    <w:rsid w:val="0003222B"/>
    <w:rsid w:val="00032230"/>
    <w:rsid w:val="0003241F"/>
    <w:rsid w:val="0003247B"/>
    <w:rsid w:val="000324CA"/>
    <w:rsid w:val="000324EF"/>
    <w:rsid w:val="00032692"/>
    <w:rsid w:val="00032751"/>
    <w:rsid w:val="00032852"/>
    <w:rsid w:val="00032C93"/>
    <w:rsid w:val="00032CC0"/>
    <w:rsid w:val="00032D63"/>
    <w:rsid w:val="00032DCE"/>
    <w:rsid w:val="00032F39"/>
    <w:rsid w:val="00032F93"/>
    <w:rsid w:val="000330D2"/>
    <w:rsid w:val="00033328"/>
    <w:rsid w:val="000335B5"/>
    <w:rsid w:val="0003392B"/>
    <w:rsid w:val="00033B45"/>
    <w:rsid w:val="00033CA8"/>
    <w:rsid w:val="00034195"/>
    <w:rsid w:val="000341EF"/>
    <w:rsid w:val="00034256"/>
    <w:rsid w:val="000345EF"/>
    <w:rsid w:val="00034776"/>
    <w:rsid w:val="000349BB"/>
    <w:rsid w:val="00034C7C"/>
    <w:rsid w:val="00034F14"/>
    <w:rsid w:val="00034FD7"/>
    <w:rsid w:val="000351F3"/>
    <w:rsid w:val="00035355"/>
    <w:rsid w:val="0003541D"/>
    <w:rsid w:val="000354ED"/>
    <w:rsid w:val="000355AF"/>
    <w:rsid w:val="0003566A"/>
    <w:rsid w:val="00035693"/>
    <w:rsid w:val="000357CA"/>
    <w:rsid w:val="00035B03"/>
    <w:rsid w:val="00035B59"/>
    <w:rsid w:val="00035BB5"/>
    <w:rsid w:val="00035C8D"/>
    <w:rsid w:val="00035E61"/>
    <w:rsid w:val="00036023"/>
    <w:rsid w:val="000363BC"/>
    <w:rsid w:val="00036445"/>
    <w:rsid w:val="0003685D"/>
    <w:rsid w:val="00036AD0"/>
    <w:rsid w:val="00036C37"/>
    <w:rsid w:val="00036CBF"/>
    <w:rsid w:val="00036F16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96"/>
    <w:rsid w:val="00037AB6"/>
    <w:rsid w:val="00037B93"/>
    <w:rsid w:val="00037C5C"/>
    <w:rsid w:val="00037CA5"/>
    <w:rsid w:val="00037D92"/>
    <w:rsid w:val="00037E6C"/>
    <w:rsid w:val="00037F89"/>
    <w:rsid w:val="00037FFB"/>
    <w:rsid w:val="00040B06"/>
    <w:rsid w:val="00040B37"/>
    <w:rsid w:val="00040C52"/>
    <w:rsid w:val="00041068"/>
    <w:rsid w:val="000413C4"/>
    <w:rsid w:val="00041431"/>
    <w:rsid w:val="0004180A"/>
    <w:rsid w:val="0004185A"/>
    <w:rsid w:val="000419E6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5C"/>
    <w:rsid w:val="0004309F"/>
    <w:rsid w:val="000430BF"/>
    <w:rsid w:val="0004316F"/>
    <w:rsid w:val="00043278"/>
    <w:rsid w:val="000434FE"/>
    <w:rsid w:val="000436D1"/>
    <w:rsid w:val="000438E8"/>
    <w:rsid w:val="000438FE"/>
    <w:rsid w:val="00043982"/>
    <w:rsid w:val="00043A2A"/>
    <w:rsid w:val="00043CB9"/>
    <w:rsid w:val="00043DB2"/>
    <w:rsid w:val="00043E24"/>
    <w:rsid w:val="0004408D"/>
    <w:rsid w:val="000440D6"/>
    <w:rsid w:val="00044137"/>
    <w:rsid w:val="00044269"/>
    <w:rsid w:val="0004435F"/>
    <w:rsid w:val="000444E9"/>
    <w:rsid w:val="00044742"/>
    <w:rsid w:val="000447E8"/>
    <w:rsid w:val="00044817"/>
    <w:rsid w:val="000448D8"/>
    <w:rsid w:val="000449F5"/>
    <w:rsid w:val="00044BD6"/>
    <w:rsid w:val="00044C37"/>
    <w:rsid w:val="00044CBA"/>
    <w:rsid w:val="00044EFD"/>
    <w:rsid w:val="00044FFB"/>
    <w:rsid w:val="00045091"/>
    <w:rsid w:val="0004512E"/>
    <w:rsid w:val="00045178"/>
    <w:rsid w:val="00045556"/>
    <w:rsid w:val="000457D7"/>
    <w:rsid w:val="00045A32"/>
    <w:rsid w:val="00045C81"/>
    <w:rsid w:val="00045D70"/>
    <w:rsid w:val="00045E3F"/>
    <w:rsid w:val="00045ECF"/>
    <w:rsid w:val="0004607F"/>
    <w:rsid w:val="000460B9"/>
    <w:rsid w:val="00046354"/>
    <w:rsid w:val="0004644F"/>
    <w:rsid w:val="000465F3"/>
    <w:rsid w:val="000467C8"/>
    <w:rsid w:val="00046A56"/>
    <w:rsid w:val="00046D85"/>
    <w:rsid w:val="00046E6B"/>
    <w:rsid w:val="0004715C"/>
    <w:rsid w:val="000477E5"/>
    <w:rsid w:val="000479E6"/>
    <w:rsid w:val="00047A85"/>
    <w:rsid w:val="00047AA9"/>
    <w:rsid w:val="00047D75"/>
    <w:rsid w:val="00047F60"/>
    <w:rsid w:val="0005023C"/>
    <w:rsid w:val="000502DF"/>
    <w:rsid w:val="00050592"/>
    <w:rsid w:val="00050A7F"/>
    <w:rsid w:val="00050FD5"/>
    <w:rsid w:val="0005116D"/>
    <w:rsid w:val="00051238"/>
    <w:rsid w:val="0005123E"/>
    <w:rsid w:val="00051447"/>
    <w:rsid w:val="00051764"/>
    <w:rsid w:val="000518DA"/>
    <w:rsid w:val="00051920"/>
    <w:rsid w:val="0005196C"/>
    <w:rsid w:val="00051994"/>
    <w:rsid w:val="00051BDE"/>
    <w:rsid w:val="00051C01"/>
    <w:rsid w:val="00051C80"/>
    <w:rsid w:val="00051FA7"/>
    <w:rsid w:val="00051FEF"/>
    <w:rsid w:val="00052267"/>
    <w:rsid w:val="00052547"/>
    <w:rsid w:val="0005260B"/>
    <w:rsid w:val="000526AF"/>
    <w:rsid w:val="00052B81"/>
    <w:rsid w:val="00052E75"/>
    <w:rsid w:val="00052EFA"/>
    <w:rsid w:val="00053079"/>
    <w:rsid w:val="000532B6"/>
    <w:rsid w:val="000534BE"/>
    <w:rsid w:val="000534C7"/>
    <w:rsid w:val="0005377E"/>
    <w:rsid w:val="00053938"/>
    <w:rsid w:val="000539FD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73"/>
    <w:rsid w:val="00054E66"/>
    <w:rsid w:val="000550A8"/>
    <w:rsid w:val="0005517C"/>
    <w:rsid w:val="000554B1"/>
    <w:rsid w:val="0005553D"/>
    <w:rsid w:val="00055A6B"/>
    <w:rsid w:val="00055B58"/>
    <w:rsid w:val="00055B59"/>
    <w:rsid w:val="00055BC8"/>
    <w:rsid w:val="00055C9B"/>
    <w:rsid w:val="00055D13"/>
    <w:rsid w:val="00055E09"/>
    <w:rsid w:val="00055EBA"/>
    <w:rsid w:val="00055FAE"/>
    <w:rsid w:val="000560BA"/>
    <w:rsid w:val="00056621"/>
    <w:rsid w:val="00056713"/>
    <w:rsid w:val="00056800"/>
    <w:rsid w:val="00056831"/>
    <w:rsid w:val="000569EF"/>
    <w:rsid w:val="00056AE9"/>
    <w:rsid w:val="00056BBB"/>
    <w:rsid w:val="00056FF4"/>
    <w:rsid w:val="00057020"/>
    <w:rsid w:val="000570BC"/>
    <w:rsid w:val="00057179"/>
    <w:rsid w:val="000572B9"/>
    <w:rsid w:val="000573F5"/>
    <w:rsid w:val="0005746E"/>
    <w:rsid w:val="00057492"/>
    <w:rsid w:val="0005757D"/>
    <w:rsid w:val="000575A5"/>
    <w:rsid w:val="00057604"/>
    <w:rsid w:val="0005760A"/>
    <w:rsid w:val="000578E5"/>
    <w:rsid w:val="00057942"/>
    <w:rsid w:val="00057A37"/>
    <w:rsid w:val="00057B7F"/>
    <w:rsid w:val="00057C88"/>
    <w:rsid w:val="00057ED8"/>
    <w:rsid w:val="00060082"/>
    <w:rsid w:val="0006009D"/>
    <w:rsid w:val="000600D5"/>
    <w:rsid w:val="0006032C"/>
    <w:rsid w:val="00060426"/>
    <w:rsid w:val="000606AF"/>
    <w:rsid w:val="00060984"/>
    <w:rsid w:val="00060BCA"/>
    <w:rsid w:val="00060DCF"/>
    <w:rsid w:val="00060F1C"/>
    <w:rsid w:val="00061015"/>
    <w:rsid w:val="0006119D"/>
    <w:rsid w:val="000611EE"/>
    <w:rsid w:val="00061355"/>
    <w:rsid w:val="0006137A"/>
    <w:rsid w:val="0006158D"/>
    <w:rsid w:val="00061876"/>
    <w:rsid w:val="000618CA"/>
    <w:rsid w:val="00061E63"/>
    <w:rsid w:val="00061FA9"/>
    <w:rsid w:val="00061FAE"/>
    <w:rsid w:val="00062010"/>
    <w:rsid w:val="0006218D"/>
    <w:rsid w:val="000621FA"/>
    <w:rsid w:val="000621FD"/>
    <w:rsid w:val="00062202"/>
    <w:rsid w:val="00062352"/>
    <w:rsid w:val="0006242C"/>
    <w:rsid w:val="00062443"/>
    <w:rsid w:val="00062455"/>
    <w:rsid w:val="000624ED"/>
    <w:rsid w:val="0006273E"/>
    <w:rsid w:val="0006275E"/>
    <w:rsid w:val="0006280B"/>
    <w:rsid w:val="00062ADC"/>
    <w:rsid w:val="00062B9A"/>
    <w:rsid w:val="00062D90"/>
    <w:rsid w:val="00062F23"/>
    <w:rsid w:val="00062FC8"/>
    <w:rsid w:val="000631D5"/>
    <w:rsid w:val="00063281"/>
    <w:rsid w:val="0006335F"/>
    <w:rsid w:val="00063363"/>
    <w:rsid w:val="00063477"/>
    <w:rsid w:val="00063498"/>
    <w:rsid w:val="0006359F"/>
    <w:rsid w:val="0006367A"/>
    <w:rsid w:val="0006367C"/>
    <w:rsid w:val="0006369E"/>
    <w:rsid w:val="000637A9"/>
    <w:rsid w:val="00063BD8"/>
    <w:rsid w:val="00063C0E"/>
    <w:rsid w:val="00063CC0"/>
    <w:rsid w:val="000641C0"/>
    <w:rsid w:val="0006430F"/>
    <w:rsid w:val="0006435B"/>
    <w:rsid w:val="0006448C"/>
    <w:rsid w:val="000645E7"/>
    <w:rsid w:val="00064632"/>
    <w:rsid w:val="0006476F"/>
    <w:rsid w:val="00064A20"/>
    <w:rsid w:val="00064A31"/>
    <w:rsid w:val="00064D5A"/>
    <w:rsid w:val="00064F19"/>
    <w:rsid w:val="00064FB8"/>
    <w:rsid w:val="00064FCF"/>
    <w:rsid w:val="000652DA"/>
    <w:rsid w:val="00065508"/>
    <w:rsid w:val="00065610"/>
    <w:rsid w:val="00065C7F"/>
    <w:rsid w:val="00065CB5"/>
    <w:rsid w:val="00065CF3"/>
    <w:rsid w:val="00065E8E"/>
    <w:rsid w:val="00065F11"/>
    <w:rsid w:val="00065FAD"/>
    <w:rsid w:val="00066514"/>
    <w:rsid w:val="000667DD"/>
    <w:rsid w:val="00066A7B"/>
    <w:rsid w:val="00066AF1"/>
    <w:rsid w:val="00066B89"/>
    <w:rsid w:val="00066DE6"/>
    <w:rsid w:val="00066F3A"/>
    <w:rsid w:val="00066FC3"/>
    <w:rsid w:val="000670F6"/>
    <w:rsid w:val="00067942"/>
    <w:rsid w:val="00067994"/>
    <w:rsid w:val="000679BA"/>
    <w:rsid w:val="00067AD5"/>
    <w:rsid w:val="00067BE6"/>
    <w:rsid w:val="00067D8E"/>
    <w:rsid w:val="00067F1A"/>
    <w:rsid w:val="00067F25"/>
    <w:rsid w:val="0007004E"/>
    <w:rsid w:val="000701A7"/>
    <w:rsid w:val="00070247"/>
    <w:rsid w:val="000702C9"/>
    <w:rsid w:val="00070311"/>
    <w:rsid w:val="000708C1"/>
    <w:rsid w:val="00070C14"/>
    <w:rsid w:val="00070C76"/>
    <w:rsid w:val="00070EBE"/>
    <w:rsid w:val="0007125B"/>
    <w:rsid w:val="00071553"/>
    <w:rsid w:val="0007175A"/>
    <w:rsid w:val="00071775"/>
    <w:rsid w:val="00071904"/>
    <w:rsid w:val="0007199D"/>
    <w:rsid w:val="00071CF0"/>
    <w:rsid w:val="00071E21"/>
    <w:rsid w:val="00072187"/>
    <w:rsid w:val="000721C0"/>
    <w:rsid w:val="00072261"/>
    <w:rsid w:val="000725BF"/>
    <w:rsid w:val="000726C1"/>
    <w:rsid w:val="000727AD"/>
    <w:rsid w:val="00072994"/>
    <w:rsid w:val="00072C16"/>
    <w:rsid w:val="00072C3F"/>
    <w:rsid w:val="00072D01"/>
    <w:rsid w:val="00072D57"/>
    <w:rsid w:val="00072D74"/>
    <w:rsid w:val="00072D9D"/>
    <w:rsid w:val="00072E15"/>
    <w:rsid w:val="00072FDB"/>
    <w:rsid w:val="000736F8"/>
    <w:rsid w:val="00073A0F"/>
    <w:rsid w:val="00073D5F"/>
    <w:rsid w:val="00073D91"/>
    <w:rsid w:val="00073F1B"/>
    <w:rsid w:val="00073FE1"/>
    <w:rsid w:val="00074247"/>
    <w:rsid w:val="0007432E"/>
    <w:rsid w:val="0007469A"/>
    <w:rsid w:val="000746A1"/>
    <w:rsid w:val="00074854"/>
    <w:rsid w:val="00074BDE"/>
    <w:rsid w:val="00074C0D"/>
    <w:rsid w:val="00075637"/>
    <w:rsid w:val="00075765"/>
    <w:rsid w:val="000758EB"/>
    <w:rsid w:val="000759E9"/>
    <w:rsid w:val="00075A18"/>
    <w:rsid w:val="00075A9D"/>
    <w:rsid w:val="00076053"/>
    <w:rsid w:val="0007609D"/>
    <w:rsid w:val="000761A3"/>
    <w:rsid w:val="00076411"/>
    <w:rsid w:val="000768DD"/>
    <w:rsid w:val="000769EC"/>
    <w:rsid w:val="00076A80"/>
    <w:rsid w:val="00076B9B"/>
    <w:rsid w:val="00076F09"/>
    <w:rsid w:val="00076F29"/>
    <w:rsid w:val="00077132"/>
    <w:rsid w:val="000772D4"/>
    <w:rsid w:val="0007776A"/>
    <w:rsid w:val="00077863"/>
    <w:rsid w:val="00077B8E"/>
    <w:rsid w:val="00077C3F"/>
    <w:rsid w:val="00077CD5"/>
    <w:rsid w:val="00077E9C"/>
    <w:rsid w:val="00077FB5"/>
    <w:rsid w:val="0008015A"/>
    <w:rsid w:val="000802E6"/>
    <w:rsid w:val="0008040B"/>
    <w:rsid w:val="00080420"/>
    <w:rsid w:val="000804E9"/>
    <w:rsid w:val="00080627"/>
    <w:rsid w:val="0008070B"/>
    <w:rsid w:val="000807D0"/>
    <w:rsid w:val="00080E88"/>
    <w:rsid w:val="00080F30"/>
    <w:rsid w:val="00081085"/>
    <w:rsid w:val="00081212"/>
    <w:rsid w:val="00081404"/>
    <w:rsid w:val="000815F1"/>
    <w:rsid w:val="000817D7"/>
    <w:rsid w:val="00081898"/>
    <w:rsid w:val="00081989"/>
    <w:rsid w:val="00081AC1"/>
    <w:rsid w:val="00081BBB"/>
    <w:rsid w:val="00081CF2"/>
    <w:rsid w:val="00081CF4"/>
    <w:rsid w:val="00081F99"/>
    <w:rsid w:val="00081FED"/>
    <w:rsid w:val="0008229C"/>
    <w:rsid w:val="00082351"/>
    <w:rsid w:val="00082378"/>
    <w:rsid w:val="0008241A"/>
    <w:rsid w:val="000825F2"/>
    <w:rsid w:val="00082D5D"/>
    <w:rsid w:val="00082E43"/>
    <w:rsid w:val="00082FBE"/>
    <w:rsid w:val="00083049"/>
    <w:rsid w:val="000830DD"/>
    <w:rsid w:val="00083430"/>
    <w:rsid w:val="00083489"/>
    <w:rsid w:val="00083532"/>
    <w:rsid w:val="00083569"/>
    <w:rsid w:val="00083B42"/>
    <w:rsid w:val="00083B4F"/>
    <w:rsid w:val="00083B51"/>
    <w:rsid w:val="00083B65"/>
    <w:rsid w:val="0008412A"/>
    <w:rsid w:val="00084319"/>
    <w:rsid w:val="000843C8"/>
    <w:rsid w:val="00084434"/>
    <w:rsid w:val="0008446A"/>
    <w:rsid w:val="00084710"/>
    <w:rsid w:val="0008492A"/>
    <w:rsid w:val="00084A7D"/>
    <w:rsid w:val="00084D0B"/>
    <w:rsid w:val="00084ED8"/>
    <w:rsid w:val="000853C5"/>
    <w:rsid w:val="00085439"/>
    <w:rsid w:val="000854FC"/>
    <w:rsid w:val="000857CF"/>
    <w:rsid w:val="0008592D"/>
    <w:rsid w:val="00085A22"/>
    <w:rsid w:val="00085D65"/>
    <w:rsid w:val="00085E0A"/>
    <w:rsid w:val="00085E61"/>
    <w:rsid w:val="00085F71"/>
    <w:rsid w:val="00086197"/>
    <w:rsid w:val="00086678"/>
    <w:rsid w:val="00086792"/>
    <w:rsid w:val="00086840"/>
    <w:rsid w:val="000869C6"/>
    <w:rsid w:val="00086A77"/>
    <w:rsid w:val="00086D91"/>
    <w:rsid w:val="00086D93"/>
    <w:rsid w:val="00086E8C"/>
    <w:rsid w:val="00086EDB"/>
    <w:rsid w:val="00086F2C"/>
    <w:rsid w:val="000870D3"/>
    <w:rsid w:val="000870D6"/>
    <w:rsid w:val="000871EE"/>
    <w:rsid w:val="000875D4"/>
    <w:rsid w:val="0008760C"/>
    <w:rsid w:val="000878AB"/>
    <w:rsid w:val="00087B8A"/>
    <w:rsid w:val="00087D1D"/>
    <w:rsid w:val="00087ECE"/>
    <w:rsid w:val="000900EB"/>
    <w:rsid w:val="000901F2"/>
    <w:rsid w:val="000904CB"/>
    <w:rsid w:val="0009077F"/>
    <w:rsid w:val="0009079D"/>
    <w:rsid w:val="00090916"/>
    <w:rsid w:val="000909FC"/>
    <w:rsid w:val="00090BE9"/>
    <w:rsid w:val="00090DB3"/>
    <w:rsid w:val="000910A8"/>
    <w:rsid w:val="000912CF"/>
    <w:rsid w:val="0009140D"/>
    <w:rsid w:val="00091495"/>
    <w:rsid w:val="00091591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A3"/>
    <w:rsid w:val="00092CF9"/>
    <w:rsid w:val="00093021"/>
    <w:rsid w:val="00093274"/>
    <w:rsid w:val="000932C3"/>
    <w:rsid w:val="000933BA"/>
    <w:rsid w:val="00093504"/>
    <w:rsid w:val="00093537"/>
    <w:rsid w:val="0009353E"/>
    <w:rsid w:val="0009360E"/>
    <w:rsid w:val="000936A8"/>
    <w:rsid w:val="000936B2"/>
    <w:rsid w:val="00093711"/>
    <w:rsid w:val="000937FE"/>
    <w:rsid w:val="00093844"/>
    <w:rsid w:val="000938FB"/>
    <w:rsid w:val="00093912"/>
    <w:rsid w:val="00093945"/>
    <w:rsid w:val="00093AE7"/>
    <w:rsid w:val="000944A9"/>
    <w:rsid w:val="00094502"/>
    <w:rsid w:val="00094593"/>
    <w:rsid w:val="00094772"/>
    <w:rsid w:val="000948B0"/>
    <w:rsid w:val="00094B90"/>
    <w:rsid w:val="00094CDD"/>
    <w:rsid w:val="00095354"/>
    <w:rsid w:val="00095444"/>
    <w:rsid w:val="00095510"/>
    <w:rsid w:val="000955FE"/>
    <w:rsid w:val="0009569B"/>
    <w:rsid w:val="00095707"/>
    <w:rsid w:val="00095C90"/>
    <w:rsid w:val="00095CD4"/>
    <w:rsid w:val="00096015"/>
    <w:rsid w:val="00096028"/>
    <w:rsid w:val="000960A5"/>
    <w:rsid w:val="000967BD"/>
    <w:rsid w:val="000968BA"/>
    <w:rsid w:val="00096A47"/>
    <w:rsid w:val="00096A5E"/>
    <w:rsid w:val="00096D1B"/>
    <w:rsid w:val="0009734D"/>
    <w:rsid w:val="00097413"/>
    <w:rsid w:val="000976FF"/>
    <w:rsid w:val="0009787C"/>
    <w:rsid w:val="000979F9"/>
    <w:rsid w:val="00097AFE"/>
    <w:rsid w:val="00097B31"/>
    <w:rsid w:val="00097CFD"/>
    <w:rsid w:val="00097E01"/>
    <w:rsid w:val="000A06B0"/>
    <w:rsid w:val="000A0838"/>
    <w:rsid w:val="000A0862"/>
    <w:rsid w:val="000A0A6D"/>
    <w:rsid w:val="000A0CB3"/>
    <w:rsid w:val="000A0D33"/>
    <w:rsid w:val="000A0D40"/>
    <w:rsid w:val="000A0F4D"/>
    <w:rsid w:val="000A117F"/>
    <w:rsid w:val="000A11B0"/>
    <w:rsid w:val="000A168D"/>
    <w:rsid w:val="000A18A1"/>
    <w:rsid w:val="000A19CD"/>
    <w:rsid w:val="000A19F3"/>
    <w:rsid w:val="000A1BA6"/>
    <w:rsid w:val="000A1C49"/>
    <w:rsid w:val="000A1D94"/>
    <w:rsid w:val="000A2071"/>
    <w:rsid w:val="000A2141"/>
    <w:rsid w:val="000A2224"/>
    <w:rsid w:val="000A2463"/>
    <w:rsid w:val="000A2516"/>
    <w:rsid w:val="000A258B"/>
    <w:rsid w:val="000A2637"/>
    <w:rsid w:val="000A295E"/>
    <w:rsid w:val="000A2A21"/>
    <w:rsid w:val="000A2A8A"/>
    <w:rsid w:val="000A3065"/>
    <w:rsid w:val="000A3104"/>
    <w:rsid w:val="000A31D7"/>
    <w:rsid w:val="000A32DD"/>
    <w:rsid w:val="000A3407"/>
    <w:rsid w:val="000A36C7"/>
    <w:rsid w:val="000A377A"/>
    <w:rsid w:val="000A38F6"/>
    <w:rsid w:val="000A3970"/>
    <w:rsid w:val="000A3BEA"/>
    <w:rsid w:val="000A3C04"/>
    <w:rsid w:val="000A3D75"/>
    <w:rsid w:val="000A3D90"/>
    <w:rsid w:val="000A3F7D"/>
    <w:rsid w:val="000A409E"/>
    <w:rsid w:val="000A4348"/>
    <w:rsid w:val="000A43BB"/>
    <w:rsid w:val="000A44BB"/>
    <w:rsid w:val="000A44D6"/>
    <w:rsid w:val="000A44DD"/>
    <w:rsid w:val="000A4668"/>
    <w:rsid w:val="000A47A5"/>
    <w:rsid w:val="000A48AB"/>
    <w:rsid w:val="000A4A91"/>
    <w:rsid w:val="000A4C67"/>
    <w:rsid w:val="000A4D8B"/>
    <w:rsid w:val="000A4D91"/>
    <w:rsid w:val="000A4F6F"/>
    <w:rsid w:val="000A51C4"/>
    <w:rsid w:val="000A527F"/>
    <w:rsid w:val="000A5409"/>
    <w:rsid w:val="000A545F"/>
    <w:rsid w:val="000A54D3"/>
    <w:rsid w:val="000A55BB"/>
    <w:rsid w:val="000A56B3"/>
    <w:rsid w:val="000A574D"/>
    <w:rsid w:val="000A599A"/>
    <w:rsid w:val="000A5A2B"/>
    <w:rsid w:val="000A5C7B"/>
    <w:rsid w:val="000A5D30"/>
    <w:rsid w:val="000A6270"/>
    <w:rsid w:val="000A665A"/>
    <w:rsid w:val="000A6895"/>
    <w:rsid w:val="000A6913"/>
    <w:rsid w:val="000A6A78"/>
    <w:rsid w:val="000A6E37"/>
    <w:rsid w:val="000A702C"/>
    <w:rsid w:val="000A711B"/>
    <w:rsid w:val="000A727E"/>
    <w:rsid w:val="000A7961"/>
    <w:rsid w:val="000A7C7D"/>
    <w:rsid w:val="000A7D41"/>
    <w:rsid w:val="000A7D63"/>
    <w:rsid w:val="000A7D6E"/>
    <w:rsid w:val="000A7E5A"/>
    <w:rsid w:val="000A7F7A"/>
    <w:rsid w:val="000A7F7F"/>
    <w:rsid w:val="000B0243"/>
    <w:rsid w:val="000B0338"/>
    <w:rsid w:val="000B0498"/>
    <w:rsid w:val="000B0706"/>
    <w:rsid w:val="000B083E"/>
    <w:rsid w:val="000B0B6E"/>
    <w:rsid w:val="000B0D27"/>
    <w:rsid w:val="000B0E79"/>
    <w:rsid w:val="000B0F92"/>
    <w:rsid w:val="000B0F98"/>
    <w:rsid w:val="000B1044"/>
    <w:rsid w:val="000B10E5"/>
    <w:rsid w:val="000B1463"/>
    <w:rsid w:val="000B171F"/>
    <w:rsid w:val="000B177F"/>
    <w:rsid w:val="000B181F"/>
    <w:rsid w:val="000B18AC"/>
    <w:rsid w:val="000B1BC3"/>
    <w:rsid w:val="000B1C6C"/>
    <w:rsid w:val="000B1C92"/>
    <w:rsid w:val="000B1E84"/>
    <w:rsid w:val="000B20FE"/>
    <w:rsid w:val="000B220E"/>
    <w:rsid w:val="000B2227"/>
    <w:rsid w:val="000B2261"/>
    <w:rsid w:val="000B2444"/>
    <w:rsid w:val="000B2580"/>
    <w:rsid w:val="000B25C8"/>
    <w:rsid w:val="000B289F"/>
    <w:rsid w:val="000B28B9"/>
    <w:rsid w:val="000B2988"/>
    <w:rsid w:val="000B2A77"/>
    <w:rsid w:val="000B2A88"/>
    <w:rsid w:val="000B2AEF"/>
    <w:rsid w:val="000B2C0B"/>
    <w:rsid w:val="000B2F6D"/>
    <w:rsid w:val="000B303D"/>
    <w:rsid w:val="000B30AE"/>
    <w:rsid w:val="000B35A4"/>
    <w:rsid w:val="000B3641"/>
    <w:rsid w:val="000B36E3"/>
    <w:rsid w:val="000B3772"/>
    <w:rsid w:val="000B3FEE"/>
    <w:rsid w:val="000B4045"/>
    <w:rsid w:val="000B4141"/>
    <w:rsid w:val="000B4768"/>
    <w:rsid w:val="000B4821"/>
    <w:rsid w:val="000B49DA"/>
    <w:rsid w:val="000B4D84"/>
    <w:rsid w:val="000B53DE"/>
    <w:rsid w:val="000B5696"/>
    <w:rsid w:val="000B5834"/>
    <w:rsid w:val="000B5955"/>
    <w:rsid w:val="000B5A72"/>
    <w:rsid w:val="000B5B62"/>
    <w:rsid w:val="000B5B72"/>
    <w:rsid w:val="000B5B81"/>
    <w:rsid w:val="000B5BEC"/>
    <w:rsid w:val="000B5D80"/>
    <w:rsid w:val="000B5F86"/>
    <w:rsid w:val="000B64BB"/>
    <w:rsid w:val="000B68B2"/>
    <w:rsid w:val="000B6B51"/>
    <w:rsid w:val="000B6E36"/>
    <w:rsid w:val="000B6F86"/>
    <w:rsid w:val="000B6FA2"/>
    <w:rsid w:val="000B72CC"/>
    <w:rsid w:val="000B733C"/>
    <w:rsid w:val="000B771B"/>
    <w:rsid w:val="000B7777"/>
    <w:rsid w:val="000B7839"/>
    <w:rsid w:val="000B78AA"/>
    <w:rsid w:val="000B7EA9"/>
    <w:rsid w:val="000B7FA7"/>
    <w:rsid w:val="000C005E"/>
    <w:rsid w:val="000C024F"/>
    <w:rsid w:val="000C03A9"/>
    <w:rsid w:val="000C0435"/>
    <w:rsid w:val="000C0718"/>
    <w:rsid w:val="000C09B2"/>
    <w:rsid w:val="000C0B5B"/>
    <w:rsid w:val="000C0B99"/>
    <w:rsid w:val="000C0EA4"/>
    <w:rsid w:val="000C0EFF"/>
    <w:rsid w:val="000C0F21"/>
    <w:rsid w:val="000C118D"/>
    <w:rsid w:val="000C12A9"/>
    <w:rsid w:val="000C14F7"/>
    <w:rsid w:val="000C1959"/>
    <w:rsid w:val="000C19F3"/>
    <w:rsid w:val="000C1CF8"/>
    <w:rsid w:val="000C1D28"/>
    <w:rsid w:val="000C1D94"/>
    <w:rsid w:val="000C21C9"/>
    <w:rsid w:val="000C259D"/>
    <w:rsid w:val="000C2603"/>
    <w:rsid w:val="000C27E9"/>
    <w:rsid w:val="000C2A19"/>
    <w:rsid w:val="000C2A8A"/>
    <w:rsid w:val="000C2D27"/>
    <w:rsid w:val="000C33C0"/>
    <w:rsid w:val="000C37DE"/>
    <w:rsid w:val="000C38C6"/>
    <w:rsid w:val="000C39B3"/>
    <w:rsid w:val="000C3AD4"/>
    <w:rsid w:val="000C3BA8"/>
    <w:rsid w:val="000C4506"/>
    <w:rsid w:val="000C48E5"/>
    <w:rsid w:val="000C492C"/>
    <w:rsid w:val="000C4C30"/>
    <w:rsid w:val="000C4CDB"/>
    <w:rsid w:val="000C4CE2"/>
    <w:rsid w:val="000C510C"/>
    <w:rsid w:val="000C55AB"/>
    <w:rsid w:val="000C5986"/>
    <w:rsid w:val="000C5E24"/>
    <w:rsid w:val="000C5EF3"/>
    <w:rsid w:val="000C60CF"/>
    <w:rsid w:val="000C61BB"/>
    <w:rsid w:val="000C61BC"/>
    <w:rsid w:val="000C61D7"/>
    <w:rsid w:val="000C6242"/>
    <w:rsid w:val="000C64C2"/>
    <w:rsid w:val="000C64C9"/>
    <w:rsid w:val="000C6818"/>
    <w:rsid w:val="000C6883"/>
    <w:rsid w:val="000C68F7"/>
    <w:rsid w:val="000C6DE9"/>
    <w:rsid w:val="000C6E70"/>
    <w:rsid w:val="000C6EA6"/>
    <w:rsid w:val="000C6F6E"/>
    <w:rsid w:val="000C6FE9"/>
    <w:rsid w:val="000C7194"/>
    <w:rsid w:val="000C7663"/>
    <w:rsid w:val="000C776E"/>
    <w:rsid w:val="000C77EB"/>
    <w:rsid w:val="000C794F"/>
    <w:rsid w:val="000C7A19"/>
    <w:rsid w:val="000C7A8B"/>
    <w:rsid w:val="000C7B43"/>
    <w:rsid w:val="000C7B47"/>
    <w:rsid w:val="000C7C88"/>
    <w:rsid w:val="000C7C9F"/>
    <w:rsid w:val="000C7CFF"/>
    <w:rsid w:val="000D0082"/>
    <w:rsid w:val="000D0245"/>
    <w:rsid w:val="000D0312"/>
    <w:rsid w:val="000D0466"/>
    <w:rsid w:val="000D04C7"/>
    <w:rsid w:val="000D075B"/>
    <w:rsid w:val="000D0A54"/>
    <w:rsid w:val="000D0A81"/>
    <w:rsid w:val="000D0B19"/>
    <w:rsid w:val="000D0D21"/>
    <w:rsid w:val="000D0DA2"/>
    <w:rsid w:val="000D0F00"/>
    <w:rsid w:val="000D0FB7"/>
    <w:rsid w:val="000D10F8"/>
    <w:rsid w:val="000D11AA"/>
    <w:rsid w:val="000D120D"/>
    <w:rsid w:val="000D121E"/>
    <w:rsid w:val="000D198F"/>
    <w:rsid w:val="000D1AF8"/>
    <w:rsid w:val="000D1C3D"/>
    <w:rsid w:val="000D1C4D"/>
    <w:rsid w:val="000D1CCF"/>
    <w:rsid w:val="000D1DDC"/>
    <w:rsid w:val="000D1F0F"/>
    <w:rsid w:val="000D1F29"/>
    <w:rsid w:val="000D2162"/>
    <w:rsid w:val="000D2462"/>
    <w:rsid w:val="000D26EA"/>
    <w:rsid w:val="000D2755"/>
    <w:rsid w:val="000D27CB"/>
    <w:rsid w:val="000D2A07"/>
    <w:rsid w:val="000D2BA6"/>
    <w:rsid w:val="000D2CD8"/>
    <w:rsid w:val="000D2E2C"/>
    <w:rsid w:val="000D2E4F"/>
    <w:rsid w:val="000D2F7F"/>
    <w:rsid w:val="000D2FC6"/>
    <w:rsid w:val="000D3034"/>
    <w:rsid w:val="000D303F"/>
    <w:rsid w:val="000D3175"/>
    <w:rsid w:val="000D31ED"/>
    <w:rsid w:val="000D3240"/>
    <w:rsid w:val="000D340E"/>
    <w:rsid w:val="000D35B3"/>
    <w:rsid w:val="000D36FB"/>
    <w:rsid w:val="000D37BB"/>
    <w:rsid w:val="000D38EB"/>
    <w:rsid w:val="000D3919"/>
    <w:rsid w:val="000D3CE6"/>
    <w:rsid w:val="000D3FED"/>
    <w:rsid w:val="000D4190"/>
    <w:rsid w:val="000D4224"/>
    <w:rsid w:val="000D43C2"/>
    <w:rsid w:val="000D46B1"/>
    <w:rsid w:val="000D48A0"/>
    <w:rsid w:val="000D4EAE"/>
    <w:rsid w:val="000D51B1"/>
    <w:rsid w:val="000D5446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5F2"/>
    <w:rsid w:val="000D6651"/>
    <w:rsid w:val="000D67F1"/>
    <w:rsid w:val="000D6A0D"/>
    <w:rsid w:val="000D6ABB"/>
    <w:rsid w:val="000D6C31"/>
    <w:rsid w:val="000D6D1B"/>
    <w:rsid w:val="000D6F13"/>
    <w:rsid w:val="000D6F7D"/>
    <w:rsid w:val="000D752B"/>
    <w:rsid w:val="000D769C"/>
    <w:rsid w:val="000D76B4"/>
    <w:rsid w:val="000D7A40"/>
    <w:rsid w:val="000D7BFE"/>
    <w:rsid w:val="000D7C4F"/>
    <w:rsid w:val="000D7C80"/>
    <w:rsid w:val="000D7CF9"/>
    <w:rsid w:val="000D7D09"/>
    <w:rsid w:val="000D7FD2"/>
    <w:rsid w:val="000E00E0"/>
    <w:rsid w:val="000E00E8"/>
    <w:rsid w:val="000E014F"/>
    <w:rsid w:val="000E01C4"/>
    <w:rsid w:val="000E03AA"/>
    <w:rsid w:val="000E03F3"/>
    <w:rsid w:val="000E0441"/>
    <w:rsid w:val="000E0555"/>
    <w:rsid w:val="000E068F"/>
    <w:rsid w:val="000E06E8"/>
    <w:rsid w:val="000E0807"/>
    <w:rsid w:val="000E0A8A"/>
    <w:rsid w:val="000E0E05"/>
    <w:rsid w:val="000E12FD"/>
    <w:rsid w:val="000E131E"/>
    <w:rsid w:val="000E145B"/>
    <w:rsid w:val="000E17A0"/>
    <w:rsid w:val="000E18C9"/>
    <w:rsid w:val="000E1C70"/>
    <w:rsid w:val="000E1C7C"/>
    <w:rsid w:val="000E1D0D"/>
    <w:rsid w:val="000E1D30"/>
    <w:rsid w:val="000E1DEA"/>
    <w:rsid w:val="000E1E06"/>
    <w:rsid w:val="000E1E18"/>
    <w:rsid w:val="000E1E42"/>
    <w:rsid w:val="000E1E88"/>
    <w:rsid w:val="000E2130"/>
    <w:rsid w:val="000E2187"/>
    <w:rsid w:val="000E22A4"/>
    <w:rsid w:val="000E22B0"/>
    <w:rsid w:val="000E2378"/>
    <w:rsid w:val="000E25A6"/>
    <w:rsid w:val="000E260B"/>
    <w:rsid w:val="000E2683"/>
    <w:rsid w:val="000E26EE"/>
    <w:rsid w:val="000E270F"/>
    <w:rsid w:val="000E2904"/>
    <w:rsid w:val="000E2B23"/>
    <w:rsid w:val="000E2CED"/>
    <w:rsid w:val="000E2E17"/>
    <w:rsid w:val="000E3C12"/>
    <w:rsid w:val="000E3D82"/>
    <w:rsid w:val="000E3FDC"/>
    <w:rsid w:val="000E4058"/>
    <w:rsid w:val="000E4137"/>
    <w:rsid w:val="000E415C"/>
    <w:rsid w:val="000E432E"/>
    <w:rsid w:val="000E4512"/>
    <w:rsid w:val="000E4553"/>
    <w:rsid w:val="000E4619"/>
    <w:rsid w:val="000E46D8"/>
    <w:rsid w:val="000E48CD"/>
    <w:rsid w:val="000E497D"/>
    <w:rsid w:val="000E4BA9"/>
    <w:rsid w:val="000E4DBE"/>
    <w:rsid w:val="000E4E0B"/>
    <w:rsid w:val="000E4F4D"/>
    <w:rsid w:val="000E538F"/>
    <w:rsid w:val="000E55A8"/>
    <w:rsid w:val="000E5648"/>
    <w:rsid w:val="000E5942"/>
    <w:rsid w:val="000E5AB8"/>
    <w:rsid w:val="000E6155"/>
    <w:rsid w:val="000E627E"/>
    <w:rsid w:val="000E6337"/>
    <w:rsid w:val="000E6438"/>
    <w:rsid w:val="000E6639"/>
    <w:rsid w:val="000E6660"/>
    <w:rsid w:val="000E66A9"/>
    <w:rsid w:val="000E671D"/>
    <w:rsid w:val="000E6862"/>
    <w:rsid w:val="000E6F12"/>
    <w:rsid w:val="000E7219"/>
    <w:rsid w:val="000E73AD"/>
    <w:rsid w:val="000E7420"/>
    <w:rsid w:val="000E76C2"/>
    <w:rsid w:val="000E7A20"/>
    <w:rsid w:val="000E7AD9"/>
    <w:rsid w:val="000E7B2A"/>
    <w:rsid w:val="000E7B40"/>
    <w:rsid w:val="000E7BF5"/>
    <w:rsid w:val="000E7D89"/>
    <w:rsid w:val="000E7DAF"/>
    <w:rsid w:val="000E7F8A"/>
    <w:rsid w:val="000F0021"/>
    <w:rsid w:val="000F053D"/>
    <w:rsid w:val="000F06C7"/>
    <w:rsid w:val="000F08A6"/>
    <w:rsid w:val="000F090A"/>
    <w:rsid w:val="000F0CA8"/>
    <w:rsid w:val="000F0CE7"/>
    <w:rsid w:val="000F0E7E"/>
    <w:rsid w:val="000F1160"/>
    <w:rsid w:val="000F1208"/>
    <w:rsid w:val="000F12BE"/>
    <w:rsid w:val="000F1726"/>
    <w:rsid w:val="000F1A4E"/>
    <w:rsid w:val="000F1BD0"/>
    <w:rsid w:val="000F1C3E"/>
    <w:rsid w:val="000F1D73"/>
    <w:rsid w:val="000F1D99"/>
    <w:rsid w:val="000F1EC4"/>
    <w:rsid w:val="000F1F5D"/>
    <w:rsid w:val="000F2286"/>
    <w:rsid w:val="000F25CD"/>
    <w:rsid w:val="000F26DD"/>
    <w:rsid w:val="000F2D80"/>
    <w:rsid w:val="000F2E0B"/>
    <w:rsid w:val="000F2E48"/>
    <w:rsid w:val="000F2EC5"/>
    <w:rsid w:val="000F2F2E"/>
    <w:rsid w:val="000F3200"/>
    <w:rsid w:val="000F327B"/>
    <w:rsid w:val="000F35CB"/>
    <w:rsid w:val="000F35F1"/>
    <w:rsid w:val="000F3603"/>
    <w:rsid w:val="000F37CA"/>
    <w:rsid w:val="000F3E09"/>
    <w:rsid w:val="000F410B"/>
    <w:rsid w:val="000F4174"/>
    <w:rsid w:val="000F4304"/>
    <w:rsid w:val="000F48EB"/>
    <w:rsid w:val="000F4C8D"/>
    <w:rsid w:val="000F4ED4"/>
    <w:rsid w:val="000F5155"/>
    <w:rsid w:val="000F522B"/>
    <w:rsid w:val="000F529D"/>
    <w:rsid w:val="000F5656"/>
    <w:rsid w:val="000F5AAB"/>
    <w:rsid w:val="000F5B00"/>
    <w:rsid w:val="000F5D4C"/>
    <w:rsid w:val="000F5E2D"/>
    <w:rsid w:val="000F641F"/>
    <w:rsid w:val="000F644E"/>
    <w:rsid w:val="000F64D0"/>
    <w:rsid w:val="000F6616"/>
    <w:rsid w:val="000F675C"/>
    <w:rsid w:val="000F6776"/>
    <w:rsid w:val="000F680B"/>
    <w:rsid w:val="000F685B"/>
    <w:rsid w:val="000F6A81"/>
    <w:rsid w:val="000F6D1C"/>
    <w:rsid w:val="000F6FAE"/>
    <w:rsid w:val="000F7140"/>
    <w:rsid w:val="000F72F4"/>
    <w:rsid w:val="000F7465"/>
    <w:rsid w:val="000F74A4"/>
    <w:rsid w:val="000F75D4"/>
    <w:rsid w:val="000F777A"/>
    <w:rsid w:val="000F77BE"/>
    <w:rsid w:val="000F79A9"/>
    <w:rsid w:val="000F7AE1"/>
    <w:rsid w:val="000F7C0F"/>
    <w:rsid w:val="000F7C1F"/>
    <w:rsid w:val="000F7D62"/>
    <w:rsid w:val="000F7F4A"/>
    <w:rsid w:val="00100100"/>
    <w:rsid w:val="001004BD"/>
    <w:rsid w:val="00100562"/>
    <w:rsid w:val="00100621"/>
    <w:rsid w:val="00100804"/>
    <w:rsid w:val="00100866"/>
    <w:rsid w:val="001008B6"/>
    <w:rsid w:val="00100954"/>
    <w:rsid w:val="00100A3C"/>
    <w:rsid w:val="00100A72"/>
    <w:rsid w:val="00100A8F"/>
    <w:rsid w:val="00100D98"/>
    <w:rsid w:val="00101258"/>
    <w:rsid w:val="00101264"/>
    <w:rsid w:val="00101304"/>
    <w:rsid w:val="0010140E"/>
    <w:rsid w:val="00101507"/>
    <w:rsid w:val="00101511"/>
    <w:rsid w:val="00101513"/>
    <w:rsid w:val="0010161B"/>
    <w:rsid w:val="00101700"/>
    <w:rsid w:val="00101739"/>
    <w:rsid w:val="0010174C"/>
    <w:rsid w:val="00101877"/>
    <w:rsid w:val="00101951"/>
    <w:rsid w:val="00101992"/>
    <w:rsid w:val="00101B4E"/>
    <w:rsid w:val="00101C24"/>
    <w:rsid w:val="00101D0F"/>
    <w:rsid w:val="00101DB0"/>
    <w:rsid w:val="0010204A"/>
    <w:rsid w:val="001020B5"/>
    <w:rsid w:val="001021DB"/>
    <w:rsid w:val="001022B3"/>
    <w:rsid w:val="0010230E"/>
    <w:rsid w:val="00102546"/>
    <w:rsid w:val="001025CA"/>
    <w:rsid w:val="00102799"/>
    <w:rsid w:val="0010280E"/>
    <w:rsid w:val="00102A3F"/>
    <w:rsid w:val="00103138"/>
    <w:rsid w:val="0010313B"/>
    <w:rsid w:val="001033CD"/>
    <w:rsid w:val="00103548"/>
    <w:rsid w:val="00103591"/>
    <w:rsid w:val="00103BBA"/>
    <w:rsid w:val="00103C3B"/>
    <w:rsid w:val="00103D0D"/>
    <w:rsid w:val="00103D70"/>
    <w:rsid w:val="00103DB7"/>
    <w:rsid w:val="0010412B"/>
    <w:rsid w:val="0010433F"/>
    <w:rsid w:val="0010445E"/>
    <w:rsid w:val="001044C8"/>
    <w:rsid w:val="00104D62"/>
    <w:rsid w:val="00104D64"/>
    <w:rsid w:val="00104E62"/>
    <w:rsid w:val="00104FD4"/>
    <w:rsid w:val="0010531C"/>
    <w:rsid w:val="00105358"/>
    <w:rsid w:val="00105395"/>
    <w:rsid w:val="001053A2"/>
    <w:rsid w:val="001054F2"/>
    <w:rsid w:val="00105641"/>
    <w:rsid w:val="00105653"/>
    <w:rsid w:val="001056B4"/>
    <w:rsid w:val="00105705"/>
    <w:rsid w:val="001059A9"/>
    <w:rsid w:val="00105A46"/>
    <w:rsid w:val="00105A90"/>
    <w:rsid w:val="00105BB0"/>
    <w:rsid w:val="0010605B"/>
    <w:rsid w:val="00106138"/>
    <w:rsid w:val="00106217"/>
    <w:rsid w:val="00106228"/>
    <w:rsid w:val="00106A50"/>
    <w:rsid w:val="00106C37"/>
    <w:rsid w:val="00106F32"/>
    <w:rsid w:val="00106F3E"/>
    <w:rsid w:val="00107286"/>
    <w:rsid w:val="00107300"/>
    <w:rsid w:val="001073FD"/>
    <w:rsid w:val="0010741E"/>
    <w:rsid w:val="001074E8"/>
    <w:rsid w:val="001075BD"/>
    <w:rsid w:val="00107774"/>
    <w:rsid w:val="001077AA"/>
    <w:rsid w:val="001079AE"/>
    <w:rsid w:val="00107AEB"/>
    <w:rsid w:val="00107BC0"/>
    <w:rsid w:val="00107C97"/>
    <w:rsid w:val="00107EF3"/>
    <w:rsid w:val="00107FC8"/>
    <w:rsid w:val="00107FEB"/>
    <w:rsid w:val="0011004D"/>
    <w:rsid w:val="001102E4"/>
    <w:rsid w:val="00110303"/>
    <w:rsid w:val="00110357"/>
    <w:rsid w:val="001103F7"/>
    <w:rsid w:val="0011042C"/>
    <w:rsid w:val="00110500"/>
    <w:rsid w:val="001105BB"/>
    <w:rsid w:val="001106E6"/>
    <w:rsid w:val="00110868"/>
    <w:rsid w:val="00110C7B"/>
    <w:rsid w:val="00110CE7"/>
    <w:rsid w:val="00110D42"/>
    <w:rsid w:val="00110F10"/>
    <w:rsid w:val="00110F6D"/>
    <w:rsid w:val="00111141"/>
    <w:rsid w:val="00111159"/>
    <w:rsid w:val="00111254"/>
    <w:rsid w:val="00111416"/>
    <w:rsid w:val="001114B4"/>
    <w:rsid w:val="001114C4"/>
    <w:rsid w:val="00111532"/>
    <w:rsid w:val="0011154C"/>
    <w:rsid w:val="0011156B"/>
    <w:rsid w:val="0011156C"/>
    <w:rsid w:val="001117F0"/>
    <w:rsid w:val="001118F6"/>
    <w:rsid w:val="00111AD1"/>
    <w:rsid w:val="00111C4C"/>
    <w:rsid w:val="00111CA6"/>
    <w:rsid w:val="00111CD4"/>
    <w:rsid w:val="00111DCE"/>
    <w:rsid w:val="00111F6A"/>
    <w:rsid w:val="00111F82"/>
    <w:rsid w:val="001123C4"/>
    <w:rsid w:val="00112751"/>
    <w:rsid w:val="00112A0D"/>
    <w:rsid w:val="00112A49"/>
    <w:rsid w:val="00112B86"/>
    <w:rsid w:val="00112CF7"/>
    <w:rsid w:val="001131A6"/>
    <w:rsid w:val="001131F1"/>
    <w:rsid w:val="001133F9"/>
    <w:rsid w:val="001136D5"/>
    <w:rsid w:val="00113BB6"/>
    <w:rsid w:val="00113F4B"/>
    <w:rsid w:val="00113FFE"/>
    <w:rsid w:val="00114038"/>
    <w:rsid w:val="001140B0"/>
    <w:rsid w:val="001140B3"/>
    <w:rsid w:val="00114169"/>
    <w:rsid w:val="001142B2"/>
    <w:rsid w:val="00114344"/>
    <w:rsid w:val="0011445A"/>
    <w:rsid w:val="0011447D"/>
    <w:rsid w:val="001147AF"/>
    <w:rsid w:val="00114B51"/>
    <w:rsid w:val="00114C58"/>
    <w:rsid w:val="00114C93"/>
    <w:rsid w:val="00114CF3"/>
    <w:rsid w:val="00115384"/>
    <w:rsid w:val="00115990"/>
    <w:rsid w:val="00115A91"/>
    <w:rsid w:val="00115AA0"/>
    <w:rsid w:val="00115D8E"/>
    <w:rsid w:val="00115F8F"/>
    <w:rsid w:val="0011657A"/>
    <w:rsid w:val="001167EE"/>
    <w:rsid w:val="00116838"/>
    <w:rsid w:val="0011699F"/>
    <w:rsid w:val="001169B4"/>
    <w:rsid w:val="00116A17"/>
    <w:rsid w:val="00116BFD"/>
    <w:rsid w:val="00116C96"/>
    <w:rsid w:val="00116EC6"/>
    <w:rsid w:val="00116FB9"/>
    <w:rsid w:val="00116FDC"/>
    <w:rsid w:val="001170AF"/>
    <w:rsid w:val="001171CD"/>
    <w:rsid w:val="001171F4"/>
    <w:rsid w:val="00117206"/>
    <w:rsid w:val="0011728A"/>
    <w:rsid w:val="00117290"/>
    <w:rsid w:val="001174EA"/>
    <w:rsid w:val="00117716"/>
    <w:rsid w:val="0011774D"/>
    <w:rsid w:val="00117776"/>
    <w:rsid w:val="00117797"/>
    <w:rsid w:val="001177A4"/>
    <w:rsid w:val="00117842"/>
    <w:rsid w:val="001178C5"/>
    <w:rsid w:val="001178ED"/>
    <w:rsid w:val="00117BDA"/>
    <w:rsid w:val="00117D19"/>
    <w:rsid w:val="00117D98"/>
    <w:rsid w:val="00117DF1"/>
    <w:rsid w:val="00120083"/>
    <w:rsid w:val="001201C5"/>
    <w:rsid w:val="001203DF"/>
    <w:rsid w:val="00120434"/>
    <w:rsid w:val="0012055D"/>
    <w:rsid w:val="00120A98"/>
    <w:rsid w:val="00120ABB"/>
    <w:rsid w:val="00120CF4"/>
    <w:rsid w:val="00120D15"/>
    <w:rsid w:val="00120E8D"/>
    <w:rsid w:val="00120FF3"/>
    <w:rsid w:val="0012107D"/>
    <w:rsid w:val="001210A4"/>
    <w:rsid w:val="00121250"/>
    <w:rsid w:val="00121735"/>
    <w:rsid w:val="001217BA"/>
    <w:rsid w:val="001218D9"/>
    <w:rsid w:val="00121B07"/>
    <w:rsid w:val="00121CC4"/>
    <w:rsid w:val="0012204B"/>
    <w:rsid w:val="001221E7"/>
    <w:rsid w:val="00122518"/>
    <w:rsid w:val="001229B2"/>
    <w:rsid w:val="00122C0A"/>
    <w:rsid w:val="001230EF"/>
    <w:rsid w:val="0012315E"/>
    <w:rsid w:val="00123224"/>
    <w:rsid w:val="00123264"/>
    <w:rsid w:val="00123577"/>
    <w:rsid w:val="00123805"/>
    <w:rsid w:val="001239B9"/>
    <w:rsid w:val="00123B93"/>
    <w:rsid w:val="00123C51"/>
    <w:rsid w:val="00123D62"/>
    <w:rsid w:val="00123D69"/>
    <w:rsid w:val="00123E47"/>
    <w:rsid w:val="00123E86"/>
    <w:rsid w:val="00123F38"/>
    <w:rsid w:val="0012429C"/>
    <w:rsid w:val="001244D4"/>
    <w:rsid w:val="00124517"/>
    <w:rsid w:val="00124569"/>
    <w:rsid w:val="00124764"/>
    <w:rsid w:val="001249FE"/>
    <w:rsid w:val="00124AC4"/>
    <w:rsid w:val="00124B26"/>
    <w:rsid w:val="00124E81"/>
    <w:rsid w:val="00124F88"/>
    <w:rsid w:val="00125074"/>
    <w:rsid w:val="00125355"/>
    <w:rsid w:val="0012547B"/>
    <w:rsid w:val="00125586"/>
    <w:rsid w:val="001255A0"/>
    <w:rsid w:val="00125745"/>
    <w:rsid w:val="00125792"/>
    <w:rsid w:val="00125A81"/>
    <w:rsid w:val="00125B9F"/>
    <w:rsid w:val="00125BA5"/>
    <w:rsid w:val="00125BC2"/>
    <w:rsid w:val="00125CE4"/>
    <w:rsid w:val="00125F8A"/>
    <w:rsid w:val="00125FEE"/>
    <w:rsid w:val="001260C3"/>
    <w:rsid w:val="001260DA"/>
    <w:rsid w:val="00126604"/>
    <w:rsid w:val="001266E6"/>
    <w:rsid w:val="00126784"/>
    <w:rsid w:val="001268DE"/>
    <w:rsid w:val="00126B0C"/>
    <w:rsid w:val="00126C38"/>
    <w:rsid w:val="00126E5D"/>
    <w:rsid w:val="00127062"/>
    <w:rsid w:val="0012729E"/>
    <w:rsid w:val="0012760A"/>
    <w:rsid w:val="00127692"/>
    <w:rsid w:val="0012774C"/>
    <w:rsid w:val="0012781A"/>
    <w:rsid w:val="001278AF"/>
    <w:rsid w:val="00127901"/>
    <w:rsid w:val="00127B2C"/>
    <w:rsid w:val="0013000F"/>
    <w:rsid w:val="00130241"/>
    <w:rsid w:val="0013031B"/>
    <w:rsid w:val="0013034C"/>
    <w:rsid w:val="001304C4"/>
    <w:rsid w:val="001306E7"/>
    <w:rsid w:val="00130975"/>
    <w:rsid w:val="001309B4"/>
    <w:rsid w:val="00130CDA"/>
    <w:rsid w:val="00130EAE"/>
    <w:rsid w:val="00130F33"/>
    <w:rsid w:val="00131223"/>
    <w:rsid w:val="001316C2"/>
    <w:rsid w:val="0013175C"/>
    <w:rsid w:val="00131B7B"/>
    <w:rsid w:val="00132040"/>
    <w:rsid w:val="0013208D"/>
    <w:rsid w:val="001322EF"/>
    <w:rsid w:val="001324E0"/>
    <w:rsid w:val="0013292F"/>
    <w:rsid w:val="0013293B"/>
    <w:rsid w:val="00132955"/>
    <w:rsid w:val="00132A52"/>
    <w:rsid w:val="00132D24"/>
    <w:rsid w:val="00132E9B"/>
    <w:rsid w:val="00133105"/>
    <w:rsid w:val="00133373"/>
    <w:rsid w:val="00133382"/>
    <w:rsid w:val="0013358D"/>
    <w:rsid w:val="00133672"/>
    <w:rsid w:val="00133828"/>
    <w:rsid w:val="00133983"/>
    <w:rsid w:val="00133A9C"/>
    <w:rsid w:val="00133C46"/>
    <w:rsid w:val="00134043"/>
    <w:rsid w:val="001342CB"/>
    <w:rsid w:val="0013464F"/>
    <w:rsid w:val="00134667"/>
    <w:rsid w:val="00134692"/>
    <w:rsid w:val="001347DE"/>
    <w:rsid w:val="001349ED"/>
    <w:rsid w:val="0013518D"/>
    <w:rsid w:val="001352AD"/>
    <w:rsid w:val="001352C2"/>
    <w:rsid w:val="00135B14"/>
    <w:rsid w:val="00135FB8"/>
    <w:rsid w:val="0013608B"/>
    <w:rsid w:val="00136420"/>
    <w:rsid w:val="00136894"/>
    <w:rsid w:val="00136AE0"/>
    <w:rsid w:val="00136DC2"/>
    <w:rsid w:val="00136DE4"/>
    <w:rsid w:val="00136E00"/>
    <w:rsid w:val="00137429"/>
    <w:rsid w:val="00137593"/>
    <w:rsid w:val="00137605"/>
    <w:rsid w:val="001377D7"/>
    <w:rsid w:val="00137B74"/>
    <w:rsid w:val="00137E2A"/>
    <w:rsid w:val="00140077"/>
    <w:rsid w:val="00140246"/>
    <w:rsid w:val="00140316"/>
    <w:rsid w:val="001403D1"/>
    <w:rsid w:val="0014040D"/>
    <w:rsid w:val="00140485"/>
    <w:rsid w:val="00140670"/>
    <w:rsid w:val="00140B48"/>
    <w:rsid w:val="00140BF0"/>
    <w:rsid w:val="00140C24"/>
    <w:rsid w:val="00140D56"/>
    <w:rsid w:val="00141015"/>
    <w:rsid w:val="001410C5"/>
    <w:rsid w:val="00141215"/>
    <w:rsid w:val="001413B0"/>
    <w:rsid w:val="00141432"/>
    <w:rsid w:val="001415A2"/>
    <w:rsid w:val="00141954"/>
    <w:rsid w:val="00141B55"/>
    <w:rsid w:val="00141BC6"/>
    <w:rsid w:val="00141CEB"/>
    <w:rsid w:val="00142033"/>
    <w:rsid w:val="001420C5"/>
    <w:rsid w:val="001420D8"/>
    <w:rsid w:val="0014223D"/>
    <w:rsid w:val="00142634"/>
    <w:rsid w:val="00142676"/>
    <w:rsid w:val="00142829"/>
    <w:rsid w:val="00142ADE"/>
    <w:rsid w:val="00142DD6"/>
    <w:rsid w:val="001433F9"/>
    <w:rsid w:val="00143563"/>
    <w:rsid w:val="001437E2"/>
    <w:rsid w:val="001437F6"/>
    <w:rsid w:val="00143866"/>
    <w:rsid w:val="00143980"/>
    <w:rsid w:val="00143A19"/>
    <w:rsid w:val="00143AEB"/>
    <w:rsid w:val="00143B53"/>
    <w:rsid w:val="00143B9D"/>
    <w:rsid w:val="00143DA4"/>
    <w:rsid w:val="00144192"/>
    <w:rsid w:val="0014419E"/>
    <w:rsid w:val="00144413"/>
    <w:rsid w:val="00144694"/>
    <w:rsid w:val="00144741"/>
    <w:rsid w:val="00144A61"/>
    <w:rsid w:val="00144D95"/>
    <w:rsid w:val="00144E77"/>
    <w:rsid w:val="00144F0E"/>
    <w:rsid w:val="00145024"/>
    <w:rsid w:val="00145062"/>
    <w:rsid w:val="0014518F"/>
    <w:rsid w:val="00145268"/>
    <w:rsid w:val="00145329"/>
    <w:rsid w:val="001453C7"/>
    <w:rsid w:val="0014564F"/>
    <w:rsid w:val="0014567E"/>
    <w:rsid w:val="001456A7"/>
    <w:rsid w:val="00145A88"/>
    <w:rsid w:val="00145B81"/>
    <w:rsid w:val="00145BB9"/>
    <w:rsid w:val="00145C21"/>
    <w:rsid w:val="0014630F"/>
    <w:rsid w:val="00146444"/>
    <w:rsid w:val="001466CE"/>
    <w:rsid w:val="00146D3C"/>
    <w:rsid w:val="00146DC5"/>
    <w:rsid w:val="00146E31"/>
    <w:rsid w:val="00146FCD"/>
    <w:rsid w:val="0014707D"/>
    <w:rsid w:val="00147506"/>
    <w:rsid w:val="0014750F"/>
    <w:rsid w:val="001477AD"/>
    <w:rsid w:val="00147858"/>
    <w:rsid w:val="00147971"/>
    <w:rsid w:val="001479CE"/>
    <w:rsid w:val="00147BCE"/>
    <w:rsid w:val="00147C86"/>
    <w:rsid w:val="00147DBC"/>
    <w:rsid w:val="00150162"/>
    <w:rsid w:val="001506B9"/>
    <w:rsid w:val="001507C2"/>
    <w:rsid w:val="001509EE"/>
    <w:rsid w:val="00150A5A"/>
    <w:rsid w:val="00150B82"/>
    <w:rsid w:val="00150CED"/>
    <w:rsid w:val="00150D96"/>
    <w:rsid w:val="00150D9B"/>
    <w:rsid w:val="00150DEF"/>
    <w:rsid w:val="0015143E"/>
    <w:rsid w:val="0015174A"/>
    <w:rsid w:val="0015183B"/>
    <w:rsid w:val="001518F0"/>
    <w:rsid w:val="001519BB"/>
    <w:rsid w:val="00151A13"/>
    <w:rsid w:val="00151A5C"/>
    <w:rsid w:val="0015201C"/>
    <w:rsid w:val="001521A1"/>
    <w:rsid w:val="0015265F"/>
    <w:rsid w:val="00152926"/>
    <w:rsid w:val="00152AE3"/>
    <w:rsid w:val="00152B5D"/>
    <w:rsid w:val="00153013"/>
    <w:rsid w:val="00153020"/>
    <w:rsid w:val="001532AE"/>
    <w:rsid w:val="001534A1"/>
    <w:rsid w:val="00153553"/>
    <w:rsid w:val="0015358B"/>
    <w:rsid w:val="001536B7"/>
    <w:rsid w:val="001537EC"/>
    <w:rsid w:val="00153830"/>
    <w:rsid w:val="00153A22"/>
    <w:rsid w:val="00153A79"/>
    <w:rsid w:val="00153B31"/>
    <w:rsid w:val="00153BFE"/>
    <w:rsid w:val="00153C82"/>
    <w:rsid w:val="00153F6E"/>
    <w:rsid w:val="001540AA"/>
    <w:rsid w:val="001540FD"/>
    <w:rsid w:val="0015422A"/>
    <w:rsid w:val="0015429A"/>
    <w:rsid w:val="00154978"/>
    <w:rsid w:val="00154A50"/>
    <w:rsid w:val="00154E23"/>
    <w:rsid w:val="00154E54"/>
    <w:rsid w:val="00154F49"/>
    <w:rsid w:val="0015500E"/>
    <w:rsid w:val="00155554"/>
    <w:rsid w:val="001555B0"/>
    <w:rsid w:val="00155906"/>
    <w:rsid w:val="00155908"/>
    <w:rsid w:val="00155A52"/>
    <w:rsid w:val="00155AD9"/>
    <w:rsid w:val="00155C1E"/>
    <w:rsid w:val="00155D0A"/>
    <w:rsid w:val="00155E23"/>
    <w:rsid w:val="00155FD0"/>
    <w:rsid w:val="00156027"/>
    <w:rsid w:val="00156162"/>
    <w:rsid w:val="00156178"/>
    <w:rsid w:val="001565E1"/>
    <w:rsid w:val="00156746"/>
    <w:rsid w:val="00156768"/>
    <w:rsid w:val="00156814"/>
    <w:rsid w:val="00156C48"/>
    <w:rsid w:val="00156D0F"/>
    <w:rsid w:val="00156DB1"/>
    <w:rsid w:val="00156E71"/>
    <w:rsid w:val="00156E80"/>
    <w:rsid w:val="00156F20"/>
    <w:rsid w:val="00156F75"/>
    <w:rsid w:val="00156F97"/>
    <w:rsid w:val="00157044"/>
    <w:rsid w:val="00157171"/>
    <w:rsid w:val="0015758F"/>
    <w:rsid w:val="0015785B"/>
    <w:rsid w:val="00157941"/>
    <w:rsid w:val="001579DB"/>
    <w:rsid w:val="00157A31"/>
    <w:rsid w:val="00157A50"/>
    <w:rsid w:val="00157A82"/>
    <w:rsid w:val="00157EB3"/>
    <w:rsid w:val="001601F7"/>
    <w:rsid w:val="0016027D"/>
    <w:rsid w:val="001603F3"/>
    <w:rsid w:val="00160477"/>
    <w:rsid w:val="0016050D"/>
    <w:rsid w:val="00160600"/>
    <w:rsid w:val="00160661"/>
    <w:rsid w:val="0016092B"/>
    <w:rsid w:val="00160A62"/>
    <w:rsid w:val="00160A78"/>
    <w:rsid w:val="00160CBB"/>
    <w:rsid w:val="00160D9F"/>
    <w:rsid w:val="00160F08"/>
    <w:rsid w:val="001611D5"/>
    <w:rsid w:val="001612F6"/>
    <w:rsid w:val="00161304"/>
    <w:rsid w:val="001613CA"/>
    <w:rsid w:val="00161415"/>
    <w:rsid w:val="0016168B"/>
    <w:rsid w:val="0016196B"/>
    <w:rsid w:val="001619E0"/>
    <w:rsid w:val="00161B41"/>
    <w:rsid w:val="00161B94"/>
    <w:rsid w:val="00161C39"/>
    <w:rsid w:val="00161CC1"/>
    <w:rsid w:val="00161CC8"/>
    <w:rsid w:val="00161D4F"/>
    <w:rsid w:val="00161E7E"/>
    <w:rsid w:val="00161EEF"/>
    <w:rsid w:val="00161FED"/>
    <w:rsid w:val="00162090"/>
    <w:rsid w:val="00162429"/>
    <w:rsid w:val="001626D0"/>
    <w:rsid w:val="0016292A"/>
    <w:rsid w:val="00162A5F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735"/>
    <w:rsid w:val="001637C0"/>
    <w:rsid w:val="00163811"/>
    <w:rsid w:val="00163960"/>
    <w:rsid w:val="0016399A"/>
    <w:rsid w:val="00163A79"/>
    <w:rsid w:val="00163AA6"/>
    <w:rsid w:val="00163BB2"/>
    <w:rsid w:val="00163C99"/>
    <w:rsid w:val="00163F60"/>
    <w:rsid w:val="00163FF3"/>
    <w:rsid w:val="00164158"/>
    <w:rsid w:val="00164237"/>
    <w:rsid w:val="00164249"/>
    <w:rsid w:val="001642F4"/>
    <w:rsid w:val="00164646"/>
    <w:rsid w:val="00164883"/>
    <w:rsid w:val="00164A66"/>
    <w:rsid w:val="00164BF7"/>
    <w:rsid w:val="00164D16"/>
    <w:rsid w:val="00164E37"/>
    <w:rsid w:val="00164E55"/>
    <w:rsid w:val="00164F36"/>
    <w:rsid w:val="00165122"/>
    <w:rsid w:val="001657F4"/>
    <w:rsid w:val="00165A3A"/>
    <w:rsid w:val="00165AFE"/>
    <w:rsid w:val="00165C06"/>
    <w:rsid w:val="00165C5D"/>
    <w:rsid w:val="00165F30"/>
    <w:rsid w:val="0016607F"/>
    <w:rsid w:val="001660FE"/>
    <w:rsid w:val="0016610F"/>
    <w:rsid w:val="001661E0"/>
    <w:rsid w:val="001663D4"/>
    <w:rsid w:val="001663D9"/>
    <w:rsid w:val="001663FC"/>
    <w:rsid w:val="00166559"/>
    <w:rsid w:val="00166567"/>
    <w:rsid w:val="0016656E"/>
    <w:rsid w:val="00166935"/>
    <w:rsid w:val="00166981"/>
    <w:rsid w:val="00166CA3"/>
    <w:rsid w:val="00166CA9"/>
    <w:rsid w:val="00166E96"/>
    <w:rsid w:val="00166F45"/>
    <w:rsid w:val="00167072"/>
    <w:rsid w:val="0016707C"/>
    <w:rsid w:val="0016719A"/>
    <w:rsid w:val="001673D2"/>
    <w:rsid w:val="00167649"/>
    <w:rsid w:val="0016788B"/>
    <w:rsid w:val="00167BB9"/>
    <w:rsid w:val="00167C2B"/>
    <w:rsid w:val="00167C2E"/>
    <w:rsid w:val="00167CF1"/>
    <w:rsid w:val="001700AB"/>
    <w:rsid w:val="001702F3"/>
    <w:rsid w:val="00170772"/>
    <w:rsid w:val="00170C28"/>
    <w:rsid w:val="00170C90"/>
    <w:rsid w:val="00170E69"/>
    <w:rsid w:val="00171193"/>
    <w:rsid w:val="00171218"/>
    <w:rsid w:val="001714F7"/>
    <w:rsid w:val="0017160C"/>
    <w:rsid w:val="001716CA"/>
    <w:rsid w:val="00171765"/>
    <w:rsid w:val="001718A2"/>
    <w:rsid w:val="00171BF5"/>
    <w:rsid w:val="00171D9E"/>
    <w:rsid w:val="00171EAE"/>
    <w:rsid w:val="00171EC4"/>
    <w:rsid w:val="00171F8C"/>
    <w:rsid w:val="00172030"/>
    <w:rsid w:val="00172067"/>
    <w:rsid w:val="00172158"/>
    <w:rsid w:val="0017241F"/>
    <w:rsid w:val="00172544"/>
    <w:rsid w:val="00172575"/>
    <w:rsid w:val="001725A1"/>
    <w:rsid w:val="0017262B"/>
    <w:rsid w:val="001726A3"/>
    <w:rsid w:val="001727C0"/>
    <w:rsid w:val="001728EE"/>
    <w:rsid w:val="001729EC"/>
    <w:rsid w:val="00172A93"/>
    <w:rsid w:val="00172CC6"/>
    <w:rsid w:val="001736DD"/>
    <w:rsid w:val="00173791"/>
    <w:rsid w:val="00173B5C"/>
    <w:rsid w:val="00173CAA"/>
    <w:rsid w:val="00173DC8"/>
    <w:rsid w:val="00173E34"/>
    <w:rsid w:val="00173E85"/>
    <w:rsid w:val="00174085"/>
    <w:rsid w:val="001740F3"/>
    <w:rsid w:val="00174137"/>
    <w:rsid w:val="00174497"/>
    <w:rsid w:val="00174701"/>
    <w:rsid w:val="0017490B"/>
    <w:rsid w:val="0017495D"/>
    <w:rsid w:val="001749C4"/>
    <w:rsid w:val="00174A73"/>
    <w:rsid w:val="00174B86"/>
    <w:rsid w:val="00175463"/>
    <w:rsid w:val="00175464"/>
    <w:rsid w:val="0017553A"/>
    <w:rsid w:val="001755A5"/>
    <w:rsid w:val="00175699"/>
    <w:rsid w:val="00175A42"/>
    <w:rsid w:val="00175C94"/>
    <w:rsid w:val="00175CD9"/>
    <w:rsid w:val="00175ED7"/>
    <w:rsid w:val="00175F15"/>
    <w:rsid w:val="001760FB"/>
    <w:rsid w:val="00176120"/>
    <w:rsid w:val="00176149"/>
    <w:rsid w:val="00176171"/>
    <w:rsid w:val="00176342"/>
    <w:rsid w:val="001763C2"/>
    <w:rsid w:val="001765A6"/>
    <w:rsid w:val="001765C3"/>
    <w:rsid w:val="0017668B"/>
    <w:rsid w:val="00176987"/>
    <w:rsid w:val="001769A5"/>
    <w:rsid w:val="00176A2E"/>
    <w:rsid w:val="00176D1B"/>
    <w:rsid w:val="00176D8F"/>
    <w:rsid w:val="00176DB0"/>
    <w:rsid w:val="00176DB6"/>
    <w:rsid w:val="00176E21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FE"/>
    <w:rsid w:val="00177A35"/>
    <w:rsid w:val="00177A58"/>
    <w:rsid w:val="00177AD1"/>
    <w:rsid w:val="00177B25"/>
    <w:rsid w:val="00177C02"/>
    <w:rsid w:val="00177C72"/>
    <w:rsid w:val="00177E1E"/>
    <w:rsid w:val="001800BE"/>
    <w:rsid w:val="001803BC"/>
    <w:rsid w:val="00180641"/>
    <w:rsid w:val="00180B5B"/>
    <w:rsid w:val="00180B72"/>
    <w:rsid w:val="00180BEB"/>
    <w:rsid w:val="00181107"/>
    <w:rsid w:val="00181366"/>
    <w:rsid w:val="001813DE"/>
    <w:rsid w:val="001817B8"/>
    <w:rsid w:val="00181C40"/>
    <w:rsid w:val="00181CE6"/>
    <w:rsid w:val="00181DCF"/>
    <w:rsid w:val="00182057"/>
    <w:rsid w:val="0018223A"/>
    <w:rsid w:val="001823F9"/>
    <w:rsid w:val="00182473"/>
    <w:rsid w:val="00182546"/>
    <w:rsid w:val="001825DB"/>
    <w:rsid w:val="00182690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AB4"/>
    <w:rsid w:val="00183C59"/>
    <w:rsid w:val="00183C6E"/>
    <w:rsid w:val="00183DC0"/>
    <w:rsid w:val="00184086"/>
    <w:rsid w:val="001841EB"/>
    <w:rsid w:val="001843B5"/>
    <w:rsid w:val="00184B65"/>
    <w:rsid w:val="00184F8D"/>
    <w:rsid w:val="00184FDE"/>
    <w:rsid w:val="00185392"/>
    <w:rsid w:val="00185397"/>
    <w:rsid w:val="001853F1"/>
    <w:rsid w:val="00185450"/>
    <w:rsid w:val="001854CE"/>
    <w:rsid w:val="00185871"/>
    <w:rsid w:val="00185B77"/>
    <w:rsid w:val="00185DFD"/>
    <w:rsid w:val="00185E20"/>
    <w:rsid w:val="001866F7"/>
    <w:rsid w:val="00186758"/>
    <w:rsid w:val="00186A0E"/>
    <w:rsid w:val="00186A9D"/>
    <w:rsid w:val="00186AF0"/>
    <w:rsid w:val="00186B8B"/>
    <w:rsid w:val="00186D2C"/>
    <w:rsid w:val="00186DA2"/>
    <w:rsid w:val="00186DD5"/>
    <w:rsid w:val="00186EC7"/>
    <w:rsid w:val="00187056"/>
    <w:rsid w:val="00187307"/>
    <w:rsid w:val="00187387"/>
    <w:rsid w:val="001873D4"/>
    <w:rsid w:val="001875A7"/>
    <w:rsid w:val="001879E2"/>
    <w:rsid w:val="00187E08"/>
    <w:rsid w:val="00187E54"/>
    <w:rsid w:val="00187F94"/>
    <w:rsid w:val="00190069"/>
    <w:rsid w:val="001900FA"/>
    <w:rsid w:val="0019015A"/>
    <w:rsid w:val="001903A1"/>
    <w:rsid w:val="001904BC"/>
    <w:rsid w:val="00190597"/>
    <w:rsid w:val="001907F0"/>
    <w:rsid w:val="00190CBA"/>
    <w:rsid w:val="00190E97"/>
    <w:rsid w:val="00190ED7"/>
    <w:rsid w:val="0019100F"/>
    <w:rsid w:val="001910B6"/>
    <w:rsid w:val="00191321"/>
    <w:rsid w:val="0019132F"/>
    <w:rsid w:val="0019135F"/>
    <w:rsid w:val="0019136F"/>
    <w:rsid w:val="00191661"/>
    <w:rsid w:val="00191692"/>
    <w:rsid w:val="001916C1"/>
    <w:rsid w:val="001917C2"/>
    <w:rsid w:val="0019191D"/>
    <w:rsid w:val="00191C63"/>
    <w:rsid w:val="00191D93"/>
    <w:rsid w:val="00192259"/>
    <w:rsid w:val="00192388"/>
    <w:rsid w:val="001923B3"/>
    <w:rsid w:val="0019240C"/>
    <w:rsid w:val="0019250F"/>
    <w:rsid w:val="00192548"/>
    <w:rsid w:val="001925AA"/>
    <w:rsid w:val="001926E3"/>
    <w:rsid w:val="00192978"/>
    <w:rsid w:val="00192CD6"/>
    <w:rsid w:val="00192CFF"/>
    <w:rsid w:val="00192D1C"/>
    <w:rsid w:val="00192F3A"/>
    <w:rsid w:val="00192F42"/>
    <w:rsid w:val="00192F8D"/>
    <w:rsid w:val="00192F8F"/>
    <w:rsid w:val="00193003"/>
    <w:rsid w:val="001930AE"/>
    <w:rsid w:val="001931D8"/>
    <w:rsid w:val="001932A3"/>
    <w:rsid w:val="00193420"/>
    <w:rsid w:val="00193666"/>
    <w:rsid w:val="00193805"/>
    <w:rsid w:val="001939AD"/>
    <w:rsid w:val="00193A88"/>
    <w:rsid w:val="00193AB8"/>
    <w:rsid w:val="00193C7B"/>
    <w:rsid w:val="00193CD8"/>
    <w:rsid w:val="00193D8D"/>
    <w:rsid w:val="00193F64"/>
    <w:rsid w:val="00193F97"/>
    <w:rsid w:val="001940A0"/>
    <w:rsid w:val="0019410A"/>
    <w:rsid w:val="001941B4"/>
    <w:rsid w:val="0019449B"/>
    <w:rsid w:val="0019458A"/>
    <w:rsid w:val="001946C6"/>
    <w:rsid w:val="001947FC"/>
    <w:rsid w:val="00194845"/>
    <w:rsid w:val="0019489D"/>
    <w:rsid w:val="00194A92"/>
    <w:rsid w:val="00194DF6"/>
    <w:rsid w:val="00194F2B"/>
    <w:rsid w:val="001957FC"/>
    <w:rsid w:val="0019598B"/>
    <w:rsid w:val="00195A31"/>
    <w:rsid w:val="00195A8B"/>
    <w:rsid w:val="00195CDD"/>
    <w:rsid w:val="00195D61"/>
    <w:rsid w:val="00195E66"/>
    <w:rsid w:val="00195E78"/>
    <w:rsid w:val="00195F31"/>
    <w:rsid w:val="00196012"/>
    <w:rsid w:val="0019619D"/>
    <w:rsid w:val="001964CB"/>
    <w:rsid w:val="00196878"/>
    <w:rsid w:val="00196900"/>
    <w:rsid w:val="001969D8"/>
    <w:rsid w:val="001969E9"/>
    <w:rsid w:val="00196AC6"/>
    <w:rsid w:val="00196C66"/>
    <w:rsid w:val="00196DF5"/>
    <w:rsid w:val="001976CE"/>
    <w:rsid w:val="0019770A"/>
    <w:rsid w:val="00197A5C"/>
    <w:rsid w:val="00197BED"/>
    <w:rsid w:val="00197DFA"/>
    <w:rsid w:val="00197F6B"/>
    <w:rsid w:val="001A021D"/>
    <w:rsid w:val="001A0532"/>
    <w:rsid w:val="001A0571"/>
    <w:rsid w:val="001A057B"/>
    <w:rsid w:val="001A05A1"/>
    <w:rsid w:val="001A079F"/>
    <w:rsid w:val="001A08A1"/>
    <w:rsid w:val="001A0989"/>
    <w:rsid w:val="001A09D9"/>
    <w:rsid w:val="001A0A18"/>
    <w:rsid w:val="001A0B6C"/>
    <w:rsid w:val="001A0E8B"/>
    <w:rsid w:val="001A1117"/>
    <w:rsid w:val="001A11D9"/>
    <w:rsid w:val="001A1223"/>
    <w:rsid w:val="001A1263"/>
    <w:rsid w:val="001A1452"/>
    <w:rsid w:val="001A1A02"/>
    <w:rsid w:val="001A1BB1"/>
    <w:rsid w:val="001A1E96"/>
    <w:rsid w:val="001A2132"/>
    <w:rsid w:val="001A226A"/>
    <w:rsid w:val="001A2271"/>
    <w:rsid w:val="001A2291"/>
    <w:rsid w:val="001A251A"/>
    <w:rsid w:val="001A286B"/>
    <w:rsid w:val="001A2C87"/>
    <w:rsid w:val="001A310A"/>
    <w:rsid w:val="001A3545"/>
    <w:rsid w:val="001A3921"/>
    <w:rsid w:val="001A3B1D"/>
    <w:rsid w:val="001A3BEE"/>
    <w:rsid w:val="001A4036"/>
    <w:rsid w:val="001A4A1A"/>
    <w:rsid w:val="001A4C5B"/>
    <w:rsid w:val="001A4D83"/>
    <w:rsid w:val="001A4DEF"/>
    <w:rsid w:val="001A4E81"/>
    <w:rsid w:val="001A50AE"/>
    <w:rsid w:val="001A5430"/>
    <w:rsid w:val="001A5456"/>
    <w:rsid w:val="001A549F"/>
    <w:rsid w:val="001A5507"/>
    <w:rsid w:val="001A57CB"/>
    <w:rsid w:val="001A592E"/>
    <w:rsid w:val="001A5D05"/>
    <w:rsid w:val="001A6090"/>
    <w:rsid w:val="001A62A1"/>
    <w:rsid w:val="001A64DB"/>
    <w:rsid w:val="001A65F0"/>
    <w:rsid w:val="001A6697"/>
    <w:rsid w:val="001A66BE"/>
    <w:rsid w:val="001A66D8"/>
    <w:rsid w:val="001A6869"/>
    <w:rsid w:val="001A6908"/>
    <w:rsid w:val="001A69FD"/>
    <w:rsid w:val="001A6B31"/>
    <w:rsid w:val="001A6BA4"/>
    <w:rsid w:val="001A6E8F"/>
    <w:rsid w:val="001A6F2B"/>
    <w:rsid w:val="001A71AA"/>
    <w:rsid w:val="001A73BC"/>
    <w:rsid w:val="001A7407"/>
    <w:rsid w:val="001A7510"/>
    <w:rsid w:val="001A76CE"/>
    <w:rsid w:val="001A79E5"/>
    <w:rsid w:val="001A7C18"/>
    <w:rsid w:val="001A7CE9"/>
    <w:rsid w:val="001A7D31"/>
    <w:rsid w:val="001A7E44"/>
    <w:rsid w:val="001B03ED"/>
    <w:rsid w:val="001B0491"/>
    <w:rsid w:val="001B0716"/>
    <w:rsid w:val="001B08FF"/>
    <w:rsid w:val="001B096A"/>
    <w:rsid w:val="001B0974"/>
    <w:rsid w:val="001B097C"/>
    <w:rsid w:val="001B0F3C"/>
    <w:rsid w:val="001B1366"/>
    <w:rsid w:val="001B155D"/>
    <w:rsid w:val="001B1BC7"/>
    <w:rsid w:val="001B1BE8"/>
    <w:rsid w:val="001B1CB7"/>
    <w:rsid w:val="001B1D6A"/>
    <w:rsid w:val="001B1F6B"/>
    <w:rsid w:val="001B1FCF"/>
    <w:rsid w:val="001B1FF7"/>
    <w:rsid w:val="001B20F9"/>
    <w:rsid w:val="001B2305"/>
    <w:rsid w:val="001B234E"/>
    <w:rsid w:val="001B2553"/>
    <w:rsid w:val="001B27AD"/>
    <w:rsid w:val="001B2955"/>
    <w:rsid w:val="001B29BD"/>
    <w:rsid w:val="001B2A5A"/>
    <w:rsid w:val="001B2A6C"/>
    <w:rsid w:val="001B2B43"/>
    <w:rsid w:val="001B2E69"/>
    <w:rsid w:val="001B2F1C"/>
    <w:rsid w:val="001B3009"/>
    <w:rsid w:val="001B308F"/>
    <w:rsid w:val="001B313F"/>
    <w:rsid w:val="001B3307"/>
    <w:rsid w:val="001B3394"/>
    <w:rsid w:val="001B3772"/>
    <w:rsid w:val="001B3953"/>
    <w:rsid w:val="001B3C57"/>
    <w:rsid w:val="001B3E34"/>
    <w:rsid w:val="001B3EA1"/>
    <w:rsid w:val="001B3F60"/>
    <w:rsid w:val="001B3F9D"/>
    <w:rsid w:val="001B451C"/>
    <w:rsid w:val="001B4E72"/>
    <w:rsid w:val="001B4E82"/>
    <w:rsid w:val="001B5022"/>
    <w:rsid w:val="001B51CD"/>
    <w:rsid w:val="001B53EB"/>
    <w:rsid w:val="001B5591"/>
    <w:rsid w:val="001B568B"/>
    <w:rsid w:val="001B56F9"/>
    <w:rsid w:val="001B571C"/>
    <w:rsid w:val="001B573E"/>
    <w:rsid w:val="001B5752"/>
    <w:rsid w:val="001B58BC"/>
    <w:rsid w:val="001B5CAC"/>
    <w:rsid w:val="001B5F96"/>
    <w:rsid w:val="001B6153"/>
    <w:rsid w:val="001B6170"/>
    <w:rsid w:val="001B61F6"/>
    <w:rsid w:val="001B652C"/>
    <w:rsid w:val="001B6542"/>
    <w:rsid w:val="001B687C"/>
    <w:rsid w:val="001B6FBC"/>
    <w:rsid w:val="001B70D2"/>
    <w:rsid w:val="001B7250"/>
    <w:rsid w:val="001B7395"/>
    <w:rsid w:val="001B77E3"/>
    <w:rsid w:val="001B7AE2"/>
    <w:rsid w:val="001B7B8B"/>
    <w:rsid w:val="001B7CF7"/>
    <w:rsid w:val="001B7D42"/>
    <w:rsid w:val="001B7E17"/>
    <w:rsid w:val="001C0094"/>
    <w:rsid w:val="001C00C0"/>
    <w:rsid w:val="001C02CF"/>
    <w:rsid w:val="001C03FF"/>
    <w:rsid w:val="001C04FF"/>
    <w:rsid w:val="001C052B"/>
    <w:rsid w:val="001C0872"/>
    <w:rsid w:val="001C0A32"/>
    <w:rsid w:val="001C0BDB"/>
    <w:rsid w:val="001C0D86"/>
    <w:rsid w:val="001C0DB2"/>
    <w:rsid w:val="001C0F69"/>
    <w:rsid w:val="001C1A27"/>
    <w:rsid w:val="001C1DFD"/>
    <w:rsid w:val="001C1F52"/>
    <w:rsid w:val="001C2128"/>
    <w:rsid w:val="001C23F9"/>
    <w:rsid w:val="001C2541"/>
    <w:rsid w:val="001C258D"/>
    <w:rsid w:val="001C265D"/>
    <w:rsid w:val="001C27CA"/>
    <w:rsid w:val="001C2A69"/>
    <w:rsid w:val="001C2AA1"/>
    <w:rsid w:val="001C2D44"/>
    <w:rsid w:val="001C30D3"/>
    <w:rsid w:val="001C31D1"/>
    <w:rsid w:val="001C324A"/>
    <w:rsid w:val="001C3573"/>
    <w:rsid w:val="001C37EF"/>
    <w:rsid w:val="001C3A8C"/>
    <w:rsid w:val="001C3B3F"/>
    <w:rsid w:val="001C3B54"/>
    <w:rsid w:val="001C3D50"/>
    <w:rsid w:val="001C3DE6"/>
    <w:rsid w:val="001C4063"/>
    <w:rsid w:val="001C40BD"/>
    <w:rsid w:val="001C43AB"/>
    <w:rsid w:val="001C4574"/>
    <w:rsid w:val="001C4647"/>
    <w:rsid w:val="001C4820"/>
    <w:rsid w:val="001C48C6"/>
    <w:rsid w:val="001C4C2D"/>
    <w:rsid w:val="001C4F6F"/>
    <w:rsid w:val="001C56A4"/>
    <w:rsid w:val="001C57E2"/>
    <w:rsid w:val="001C5AE1"/>
    <w:rsid w:val="001C5CC5"/>
    <w:rsid w:val="001C5EFB"/>
    <w:rsid w:val="001C5F57"/>
    <w:rsid w:val="001C608F"/>
    <w:rsid w:val="001C6207"/>
    <w:rsid w:val="001C6451"/>
    <w:rsid w:val="001C6660"/>
    <w:rsid w:val="001C6791"/>
    <w:rsid w:val="001C6A29"/>
    <w:rsid w:val="001C6AE4"/>
    <w:rsid w:val="001C6B45"/>
    <w:rsid w:val="001C6D29"/>
    <w:rsid w:val="001C6D65"/>
    <w:rsid w:val="001C6EAD"/>
    <w:rsid w:val="001C6F54"/>
    <w:rsid w:val="001C6FFD"/>
    <w:rsid w:val="001C7045"/>
    <w:rsid w:val="001C71F2"/>
    <w:rsid w:val="001C77F9"/>
    <w:rsid w:val="001C7804"/>
    <w:rsid w:val="001C7950"/>
    <w:rsid w:val="001C79B9"/>
    <w:rsid w:val="001C7AD6"/>
    <w:rsid w:val="001C7B1E"/>
    <w:rsid w:val="001C7D4B"/>
    <w:rsid w:val="001C7E3B"/>
    <w:rsid w:val="001C7E83"/>
    <w:rsid w:val="001C7FE6"/>
    <w:rsid w:val="001D005F"/>
    <w:rsid w:val="001D0146"/>
    <w:rsid w:val="001D025E"/>
    <w:rsid w:val="001D0538"/>
    <w:rsid w:val="001D06CA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70A"/>
    <w:rsid w:val="001D1A07"/>
    <w:rsid w:val="001D1BD8"/>
    <w:rsid w:val="001D1C9C"/>
    <w:rsid w:val="001D1FAA"/>
    <w:rsid w:val="001D1FB6"/>
    <w:rsid w:val="001D1FCB"/>
    <w:rsid w:val="001D2061"/>
    <w:rsid w:val="001D20AC"/>
    <w:rsid w:val="001D20DB"/>
    <w:rsid w:val="001D2534"/>
    <w:rsid w:val="001D25CB"/>
    <w:rsid w:val="001D25E1"/>
    <w:rsid w:val="001D28CD"/>
    <w:rsid w:val="001D2A44"/>
    <w:rsid w:val="001D2D65"/>
    <w:rsid w:val="001D2D6D"/>
    <w:rsid w:val="001D2E45"/>
    <w:rsid w:val="001D30E0"/>
    <w:rsid w:val="001D3145"/>
    <w:rsid w:val="001D32F6"/>
    <w:rsid w:val="001D332E"/>
    <w:rsid w:val="001D334D"/>
    <w:rsid w:val="001D35A2"/>
    <w:rsid w:val="001D35B4"/>
    <w:rsid w:val="001D3A65"/>
    <w:rsid w:val="001D3CC4"/>
    <w:rsid w:val="001D3E21"/>
    <w:rsid w:val="001D3EDA"/>
    <w:rsid w:val="001D40A9"/>
    <w:rsid w:val="001D410B"/>
    <w:rsid w:val="001D42BA"/>
    <w:rsid w:val="001D48E8"/>
    <w:rsid w:val="001D4BC1"/>
    <w:rsid w:val="001D4C8D"/>
    <w:rsid w:val="001D4E44"/>
    <w:rsid w:val="001D524D"/>
    <w:rsid w:val="001D52E8"/>
    <w:rsid w:val="001D544A"/>
    <w:rsid w:val="001D5CBD"/>
    <w:rsid w:val="001D5E23"/>
    <w:rsid w:val="001D5EAF"/>
    <w:rsid w:val="001D6022"/>
    <w:rsid w:val="001D66EF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31"/>
    <w:rsid w:val="001D78D8"/>
    <w:rsid w:val="001D78EE"/>
    <w:rsid w:val="001D7A18"/>
    <w:rsid w:val="001D7B14"/>
    <w:rsid w:val="001D7CB0"/>
    <w:rsid w:val="001E0285"/>
    <w:rsid w:val="001E044D"/>
    <w:rsid w:val="001E044E"/>
    <w:rsid w:val="001E0466"/>
    <w:rsid w:val="001E06C7"/>
    <w:rsid w:val="001E0744"/>
    <w:rsid w:val="001E07C5"/>
    <w:rsid w:val="001E0A58"/>
    <w:rsid w:val="001E0BD5"/>
    <w:rsid w:val="001E0D4E"/>
    <w:rsid w:val="001E10BE"/>
    <w:rsid w:val="001E1158"/>
    <w:rsid w:val="001E11A9"/>
    <w:rsid w:val="001E13E0"/>
    <w:rsid w:val="001E1599"/>
    <w:rsid w:val="001E15D2"/>
    <w:rsid w:val="001E1706"/>
    <w:rsid w:val="001E18EA"/>
    <w:rsid w:val="001E19A1"/>
    <w:rsid w:val="001E19CE"/>
    <w:rsid w:val="001E1A5D"/>
    <w:rsid w:val="001E1AEC"/>
    <w:rsid w:val="001E1C96"/>
    <w:rsid w:val="001E1E02"/>
    <w:rsid w:val="001E213F"/>
    <w:rsid w:val="001E228A"/>
    <w:rsid w:val="001E2319"/>
    <w:rsid w:val="001E23A3"/>
    <w:rsid w:val="001E249C"/>
    <w:rsid w:val="001E261D"/>
    <w:rsid w:val="001E2748"/>
    <w:rsid w:val="001E2867"/>
    <w:rsid w:val="001E2A58"/>
    <w:rsid w:val="001E2C17"/>
    <w:rsid w:val="001E2C76"/>
    <w:rsid w:val="001E33FE"/>
    <w:rsid w:val="001E35C9"/>
    <w:rsid w:val="001E36EB"/>
    <w:rsid w:val="001E37E8"/>
    <w:rsid w:val="001E3842"/>
    <w:rsid w:val="001E38A4"/>
    <w:rsid w:val="001E3CCE"/>
    <w:rsid w:val="001E3EE6"/>
    <w:rsid w:val="001E49FB"/>
    <w:rsid w:val="001E4B4F"/>
    <w:rsid w:val="001E4B62"/>
    <w:rsid w:val="001E4C7F"/>
    <w:rsid w:val="001E4D57"/>
    <w:rsid w:val="001E4E00"/>
    <w:rsid w:val="001E4EAF"/>
    <w:rsid w:val="001E506F"/>
    <w:rsid w:val="001E538C"/>
    <w:rsid w:val="001E576A"/>
    <w:rsid w:val="001E5876"/>
    <w:rsid w:val="001E59DC"/>
    <w:rsid w:val="001E59EB"/>
    <w:rsid w:val="001E5B12"/>
    <w:rsid w:val="001E5BAE"/>
    <w:rsid w:val="001E5BDA"/>
    <w:rsid w:val="001E5D9B"/>
    <w:rsid w:val="001E5E11"/>
    <w:rsid w:val="001E613E"/>
    <w:rsid w:val="001E6655"/>
    <w:rsid w:val="001E6A7F"/>
    <w:rsid w:val="001E6C7D"/>
    <w:rsid w:val="001E6DCD"/>
    <w:rsid w:val="001E6E00"/>
    <w:rsid w:val="001E6EAC"/>
    <w:rsid w:val="001E6EC0"/>
    <w:rsid w:val="001E7077"/>
    <w:rsid w:val="001E709A"/>
    <w:rsid w:val="001E70E1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E7EE7"/>
    <w:rsid w:val="001F0240"/>
    <w:rsid w:val="001F02C2"/>
    <w:rsid w:val="001F0366"/>
    <w:rsid w:val="001F0527"/>
    <w:rsid w:val="001F06BF"/>
    <w:rsid w:val="001F07D0"/>
    <w:rsid w:val="001F08B1"/>
    <w:rsid w:val="001F0AF2"/>
    <w:rsid w:val="001F0BD7"/>
    <w:rsid w:val="001F0DB4"/>
    <w:rsid w:val="001F0EB6"/>
    <w:rsid w:val="001F16F7"/>
    <w:rsid w:val="001F1767"/>
    <w:rsid w:val="001F18BD"/>
    <w:rsid w:val="001F1927"/>
    <w:rsid w:val="001F1AD5"/>
    <w:rsid w:val="001F1B0D"/>
    <w:rsid w:val="001F1B2E"/>
    <w:rsid w:val="001F1B9B"/>
    <w:rsid w:val="001F1E37"/>
    <w:rsid w:val="001F1E89"/>
    <w:rsid w:val="001F1FE6"/>
    <w:rsid w:val="001F2005"/>
    <w:rsid w:val="001F204B"/>
    <w:rsid w:val="001F20FE"/>
    <w:rsid w:val="001F26F5"/>
    <w:rsid w:val="001F2743"/>
    <w:rsid w:val="001F2B90"/>
    <w:rsid w:val="001F2F27"/>
    <w:rsid w:val="001F301E"/>
    <w:rsid w:val="001F31D7"/>
    <w:rsid w:val="001F31F7"/>
    <w:rsid w:val="001F320B"/>
    <w:rsid w:val="001F3372"/>
    <w:rsid w:val="001F33A5"/>
    <w:rsid w:val="001F3466"/>
    <w:rsid w:val="001F35F3"/>
    <w:rsid w:val="001F379F"/>
    <w:rsid w:val="001F37EF"/>
    <w:rsid w:val="001F3D69"/>
    <w:rsid w:val="001F3FA7"/>
    <w:rsid w:val="001F401B"/>
    <w:rsid w:val="001F401D"/>
    <w:rsid w:val="001F42B8"/>
    <w:rsid w:val="001F43A1"/>
    <w:rsid w:val="001F44A1"/>
    <w:rsid w:val="001F4584"/>
    <w:rsid w:val="001F46A5"/>
    <w:rsid w:val="001F46F1"/>
    <w:rsid w:val="001F474C"/>
    <w:rsid w:val="001F48C3"/>
    <w:rsid w:val="001F4AD4"/>
    <w:rsid w:val="001F4BC0"/>
    <w:rsid w:val="001F4F73"/>
    <w:rsid w:val="001F5596"/>
    <w:rsid w:val="001F57FF"/>
    <w:rsid w:val="001F592C"/>
    <w:rsid w:val="001F5D01"/>
    <w:rsid w:val="001F5E0C"/>
    <w:rsid w:val="001F6225"/>
    <w:rsid w:val="001F6284"/>
    <w:rsid w:val="001F63AB"/>
    <w:rsid w:val="001F6586"/>
    <w:rsid w:val="001F65AF"/>
    <w:rsid w:val="001F65C8"/>
    <w:rsid w:val="001F69B0"/>
    <w:rsid w:val="001F69CD"/>
    <w:rsid w:val="001F6BC1"/>
    <w:rsid w:val="001F6CC0"/>
    <w:rsid w:val="001F6D1F"/>
    <w:rsid w:val="001F7413"/>
    <w:rsid w:val="001F75CB"/>
    <w:rsid w:val="001F76BC"/>
    <w:rsid w:val="001F76D5"/>
    <w:rsid w:val="001F77A5"/>
    <w:rsid w:val="001F78CE"/>
    <w:rsid w:val="001F7D44"/>
    <w:rsid w:val="00200173"/>
    <w:rsid w:val="0020049A"/>
    <w:rsid w:val="00200537"/>
    <w:rsid w:val="00200603"/>
    <w:rsid w:val="0020084B"/>
    <w:rsid w:val="00200B90"/>
    <w:rsid w:val="00200D1B"/>
    <w:rsid w:val="00200D66"/>
    <w:rsid w:val="00200E03"/>
    <w:rsid w:val="00200E87"/>
    <w:rsid w:val="00200FA4"/>
    <w:rsid w:val="002010D6"/>
    <w:rsid w:val="002011BF"/>
    <w:rsid w:val="0020127D"/>
    <w:rsid w:val="002012A1"/>
    <w:rsid w:val="002013A1"/>
    <w:rsid w:val="00201445"/>
    <w:rsid w:val="002014CA"/>
    <w:rsid w:val="00201764"/>
    <w:rsid w:val="0020185E"/>
    <w:rsid w:val="00201976"/>
    <w:rsid w:val="002019FD"/>
    <w:rsid w:val="00201BB7"/>
    <w:rsid w:val="00201BD7"/>
    <w:rsid w:val="00201DE6"/>
    <w:rsid w:val="00201E33"/>
    <w:rsid w:val="00201F86"/>
    <w:rsid w:val="00201F96"/>
    <w:rsid w:val="002021CA"/>
    <w:rsid w:val="00202262"/>
    <w:rsid w:val="00202357"/>
    <w:rsid w:val="002023F3"/>
    <w:rsid w:val="00202438"/>
    <w:rsid w:val="00202440"/>
    <w:rsid w:val="002025B2"/>
    <w:rsid w:val="0020266B"/>
    <w:rsid w:val="002027E9"/>
    <w:rsid w:val="00202BB3"/>
    <w:rsid w:val="00202C76"/>
    <w:rsid w:val="002030C1"/>
    <w:rsid w:val="002030EB"/>
    <w:rsid w:val="00203176"/>
    <w:rsid w:val="0020331B"/>
    <w:rsid w:val="00203355"/>
    <w:rsid w:val="002033B7"/>
    <w:rsid w:val="002034CD"/>
    <w:rsid w:val="00203548"/>
    <w:rsid w:val="00203F91"/>
    <w:rsid w:val="0020424A"/>
    <w:rsid w:val="0020447D"/>
    <w:rsid w:val="0020455B"/>
    <w:rsid w:val="00204617"/>
    <w:rsid w:val="0020464A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B06"/>
    <w:rsid w:val="00205B3B"/>
    <w:rsid w:val="00205C14"/>
    <w:rsid w:val="00205CDD"/>
    <w:rsid w:val="00205D80"/>
    <w:rsid w:val="0020614E"/>
    <w:rsid w:val="0020616B"/>
    <w:rsid w:val="00206263"/>
    <w:rsid w:val="0020633C"/>
    <w:rsid w:val="002064F5"/>
    <w:rsid w:val="00206592"/>
    <w:rsid w:val="00206659"/>
    <w:rsid w:val="00206750"/>
    <w:rsid w:val="0020696D"/>
    <w:rsid w:val="00206A08"/>
    <w:rsid w:val="00206A19"/>
    <w:rsid w:val="00206FB3"/>
    <w:rsid w:val="002070A4"/>
    <w:rsid w:val="00207139"/>
    <w:rsid w:val="00207372"/>
    <w:rsid w:val="002073BD"/>
    <w:rsid w:val="002074F9"/>
    <w:rsid w:val="002075A4"/>
    <w:rsid w:val="00207B11"/>
    <w:rsid w:val="00207D75"/>
    <w:rsid w:val="00207F38"/>
    <w:rsid w:val="0021006B"/>
    <w:rsid w:val="00210211"/>
    <w:rsid w:val="00210396"/>
    <w:rsid w:val="00210492"/>
    <w:rsid w:val="002105D2"/>
    <w:rsid w:val="00210974"/>
    <w:rsid w:val="00210A96"/>
    <w:rsid w:val="00210B08"/>
    <w:rsid w:val="00210B42"/>
    <w:rsid w:val="002112E9"/>
    <w:rsid w:val="00211939"/>
    <w:rsid w:val="00211AC7"/>
    <w:rsid w:val="00211BF0"/>
    <w:rsid w:val="00211C3A"/>
    <w:rsid w:val="00211CD1"/>
    <w:rsid w:val="00211DA9"/>
    <w:rsid w:val="00211E10"/>
    <w:rsid w:val="00211E9E"/>
    <w:rsid w:val="0021211B"/>
    <w:rsid w:val="00212220"/>
    <w:rsid w:val="00212303"/>
    <w:rsid w:val="00212590"/>
    <w:rsid w:val="002125C8"/>
    <w:rsid w:val="00212735"/>
    <w:rsid w:val="0021288A"/>
    <w:rsid w:val="002129A2"/>
    <w:rsid w:val="00212D4A"/>
    <w:rsid w:val="00212DE4"/>
    <w:rsid w:val="0021301D"/>
    <w:rsid w:val="0021333C"/>
    <w:rsid w:val="002133CA"/>
    <w:rsid w:val="00213649"/>
    <w:rsid w:val="0021388A"/>
    <w:rsid w:val="00213DDC"/>
    <w:rsid w:val="00213E81"/>
    <w:rsid w:val="00214116"/>
    <w:rsid w:val="00214117"/>
    <w:rsid w:val="0021417A"/>
    <w:rsid w:val="002141AF"/>
    <w:rsid w:val="0021425A"/>
    <w:rsid w:val="0021446B"/>
    <w:rsid w:val="0021454A"/>
    <w:rsid w:val="0021470C"/>
    <w:rsid w:val="00214A2C"/>
    <w:rsid w:val="00214A48"/>
    <w:rsid w:val="002150FF"/>
    <w:rsid w:val="0021515B"/>
    <w:rsid w:val="00215567"/>
    <w:rsid w:val="002157EB"/>
    <w:rsid w:val="00215ADE"/>
    <w:rsid w:val="00215DF7"/>
    <w:rsid w:val="00216107"/>
    <w:rsid w:val="00216191"/>
    <w:rsid w:val="002161AB"/>
    <w:rsid w:val="00216374"/>
    <w:rsid w:val="00216386"/>
    <w:rsid w:val="0021640F"/>
    <w:rsid w:val="00216558"/>
    <w:rsid w:val="00216598"/>
    <w:rsid w:val="002166C0"/>
    <w:rsid w:val="002166FD"/>
    <w:rsid w:val="00216773"/>
    <w:rsid w:val="00216863"/>
    <w:rsid w:val="00216D83"/>
    <w:rsid w:val="00217032"/>
    <w:rsid w:val="00217034"/>
    <w:rsid w:val="002170D0"/>
    <w:rsid w:val="002175CB"/>
    <w:rsid w:val="0021763D"/>
    <w:rsid w:val="002177F2"/>
    <w:rsid w:val="00217C08"/>
    <w:rsid w:val="00217DAB"/>
    <w:rsid w:val="00217DDB"/>
    <w:rsid w:val="00217FA3"/>
    <w:rsid w:val="00220240"/>
    <w:rsid w:val="002202EC"/>
    <w:rsid w:val="0022033F"/>
    <w:rsid w:val="002205AC"/>
    <w:rsid w:val="0022091A"/>
    <w:rsid w:val="00220AAB"/>
    <w:rsid w:val="00220AFB"/>
    <w:rsid w:val="00220B12"/>
    <w:rsid w:val="00220DEF"/>
    <w:rsid w:val="00220ED1"/>
    <w:rsid w:val="00220F19"/>
    <w:rsid w:val="0022101F"/>
    <w:rsid w:val="002212F4"/>
    <w:rsid w:val="002215B4"/>
    <w:rsid w:val="0022194A"/>
    <w:rsid w:val="00221A26"/>
    <w:rsid w:val="00221B49"/>
    <w:rsid w:val="00221F2D"/>
    <w:rsid w:val="00221F67"/>
    <w:rsid w:val="00221FA5"/>
    <w:rsid w:val="002220E3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AB"/>
    <w:rsid w:val="00222AEC"/>
    <w:rsid w:val="00222D03"/>
    <w:rsid w:val="00222F04"/>
    <w:rsid w:val="00222F75"/>
    <w:rsid w:val="002232C9"/>
    <w:rsid w:val="0022344D"/>
    <w:rsid w:val="0022367C"/>
    <w:rsid w:val="002236E3"/>
    <w:rsid w:val="002238FA"/>
    <w:rsid w:val="00223BE0"/>
    <w:rsid w:val="00223CE6"/>
    <w:rsid w:val="00223F02"/>
    <w:rsid w:val="00223F08"/>
    <w:rsid w:val="0022408E"/>
    <w:rsid w:val="0022416A"/>
    <w:rsid w:val="0022418C"/>
    <w:rsid w:val="00224420"/>
    <w:rsid w:val="00224448"/>
    <w:rsid w:val="002246A6"/>
    <w:rsid w:val="00224839"/>
    <w:rsid w:val="00224A01"/>
    <w:rsid w:val="00224B94"/>
    <w:rsid w:val="00224BB5"/>
    <w:rsid w:val="00224CB1"/>
    <w:rsid w:val="00224E03"/>
    <w:rsid w:val="00224F07"/>
    <w:rsid w:val="002250D4"/>
    <w:rsid w:val="00225280"/>
    <w:rsid w:val="0022538C"/>
    <w:rsid w:val="002255C5"/>
    <w:rsid w:val="0022563A"/>
    <w:rsid w:val="00225D51"/>
    <w:rsid w:val="00225EEC"/>
    <w:rsid w:val="00226090"/>
    <w:rsid w:val="00226205"/>
    <w:rsid w:val="002262DC"/>
    <w:rsid w:val="00226345"/>
    <w:rsid w:val="0022636E"/>
    <w:rsid w:val="0022640D"/>
    <w:rsid w:val="0022647F"/>
    <w:rsid w:val="002267A8"/>
    <w:rsid w:val="002268F5"/>
    <w:rsid w:val="00226953"/>
    <w:rsid w:val="00226B70"/>
    <w:rsid w:val="00226BDA"/>
    <w:rsid w:val="00226D5F"/>
    <w:rsid w:val="00226F80"/>
    <w:rsid w:val="00226F93"/>
    <w:rsid w:val="00226F98"/>
    <w:rsid w:val="00227201"/>
    <w:rsid w:val="002273AC"/>
    <w:rsid w:val="002275E8"/>
    <w:rsid w:val="002278B1"/>
    <w:rsid w:val="00227D3B"/>
    <w:rsid w:val="00227E86"/>
    <w:rsid w:val="00227F69"/>
    <w:rsid w:val="00227F8F"/>
    <w:rsid w:val="00227FC5"/>
    <w:rsid w:val="00230194"/>
    <w:rsid w:val="002303A6"/>
    <w:rsid w:val="002305EC"/>
    <w:rsid w:val="00230A79"/>
    <w:rsid w:val="00230AA3"/>
    <w:rsid w:val="00230B92"/>
    <w:rsid w:val="00230F67"/>
    <w:rsid w:val="002316D8"/>
    <w:rsid w:val="002316EC"/>
    <w:rsid w:val="002317FB"/>
    <w:rsid w:val="00231919"/>
    <w:rsid w:val="00231A48"/>
    <w:rsid w:val="00231B34"/>
    <w:rsid w:val="00231B41"/>
    <w:rsid w:val="00231BAF"/>
    <w:rsid w:val="00231CB4"/>
    <w:rsid w:val="00231CC7"/>
    <w:rsid w:val="00231DDB"/>
    <w:rsid w:val="00231E5C"/>
    <w:rsid w:val="00231F31"/>
    <w:rsid w:val="00231F57"/>
    <w:rsid w:val="00231FC0"/>
    <w:rsid w:val="00232182"/>
    <w:rsid w:val="002324F8"/>
    <w:rsid w:val="00232732"/>
    <w:rsid w:val="002327B3"/>
    <w:rsid w:val="002327B5"/>
    <w:rsid w:val="00232863"/>
    <w:rsid w:val="002329FA"/>
    <w:rsid w:val="00232A5D"/>
    <w:rsid w:val="00232C54"/>
    <w:rsid w:val="00232CC2"/>
    <w:rsid w:val="00232DB9"/>
    <w:rsid w:val="00232E2F"/>
    <w:rsid w:val="00232EF9"/>
    <w:rsid w:val="00232F94"/>
    <w:rsid w:val="00232F9E"/>
    <w:rsid w:val="0023320D"/>
    <w:rsid w:val="002332BC"/>
    <w:rsid w:val="00233328"/>
    <w:rsid w:val="0023355F"/>
    <w:rsid w:val="0023357F"/>
    <w:rsid w:val="002335B1"/>
    <w:rsid w:val="002335FE"/>
    <w:rsid w:val="002337C3"/>
    <w:rsid w:val="00233806"/>
    <w:rsid w:val="0023381D"/>
    <w:rsid w:val="002339F3"/>
    <w:rsid w:val="00233DFD"/>
    <w:rsid w:val="00234622"/>
    <w:rsid w:val="0023489F"/>
    <w:rsid w:val="00234A7A"/>
    <w:rsid w:val="00234AB6"/>
    <w:rsid w:val="00234B79"/>
    <w:rsid w:val="00234C64"/>
    <w:rsid w:val="00234CB7"/>
    <w:rsid w:val="00234F47"/>
    <w:rsid w:val="002353D5"/>
    <w:rsid w:val="002353E4"/>
    <w:rsid w:val="002353EC"/>
    <w:rsid w:val="002353F4"/>
    <w:rsid w:val="00235C3E"/>
    <w:rsid w:val="00235F36"/>
    <w:rsid w:val="0023610A"/>
    <w:rsid w:val="0023613F"/>
    <w:rsid w:val="00236348"/>
    <w:rsid w:val="00236442"/>
    <w:rsid w:val="0023668E"/>
    <w:rsid w:val="002366A9"/>
    <w:rsid w:val="002366BE"/>
    <w:rsid w:val="00236832"/>
    <w:rsid w:val="00236834"/>
    <w:rsid w:val="00236B05"/>
    <w:rsid w:val="00236B28"/>
    <w:rsid w:val="00236F1A"/>
    <w:rsid w:val="00236F5C"/>
    <w:rsid w:val="00236FCD"/>
    <w:rsid w:val="0023721F"/>
    <w:rsid w:val="002372C4"/>
    <w:rsid w:val="0023755D"/>
    <w:rsid w:val="002375C1"/>
    <w:rsid w:val="00237B6C"/>
    <w:rsid w:val="00237C97"/>
    <w:rsid w:val="00237CE9"/>
    <w:rsid w:val="00237E65"/>
    <w:rsid w:val="00237F86"/>
    <w:rsid w:val="0024008A"/>
    <w:rsid w:val="00240179"/>
    <w:rsid w:val="00240311"/>
    <w:rsid w:val="002405B4"/>
    <w:rsid w:val="002405C0"/>
    <w:rsid w:val="00240739"/>
    <w:rsid w:val="00240783"/>
    <w:rsid w:val="002407BF"/>
    <w:rsid w:val="002407D3"/>
    <w:rsid w:val="00240819"/>
    <w:rsid w:val="00240C6A"/>
    <w:rsid w:val="00240D72"/>
    <w:rsid w:val="00240DB9"/>
    <w:rsid w:val="002410B0"/>
    <w:rsid w:val="00241470"/>
    <w:rsid w:val="00241625"/>
    <w:rsid w:val="00241681"/>
    <w:rsid w:val="00241862"/>
    <w:rsid w:val="00241D66"/>
    <w:rsid w:val="00241DDE"/>
    <w:rsid w:val="00241DF4"/>
    <w:rsid w:val="00242075"/>
    <w:rsid w:val="00242096"/>
    <w:rsid w:val="002420FF"/>
    <w:rsid w:val="0024223C"/>
    <w:rsid w:val="00242329"/>
    <w:rsid w:val="002427C6"/>
    <w:rsid w:val="002428BF"/>
    <w:rsid w:val="00242AC0"/>
    <w:rsid w:val="00242C5A"/>
    <w:rsid w:val="00242E07"/>
    <w:rsid w:val="00242FC0"/>
    <w:rsid w:val="00242FEB"/>
    <w:rsid w:val="002430F2"/>
    <w:rsid w:val="00243252"/>
    <w:rsid w:val="0024390E"/>
    <w:rsid w:val="00243D16"/>
    <w:rsid w:val="00243E02"/>
    <w:rsid w:val="00243E96"/>
    <w:rsid w:val="00243F06"/>
    <w:rsid w:val="002440E1"/>
    <w:rsid w:val="00244236"/>
    <w:rsid w:val="00244291"/>
    <w:rsid w:val="0024491F"/>
    <w:rsid w:val="00244A4C"/>
    <w:rsid w:val="00244B94"/>
    <w:rsid w:val="00244BCB"/>
    <w:rsid w:val="00244D1B"/>
    <w:rsid w:val="00244EF0"/>
    <w:rsid w:val="002454A2"/>
    <w:rsid w:val="00245743"/>
    <w:rsid w:val="002457EE"/>
    <w:rsid w:val="00245878"/>
    <w:rsid w:val="00245DB5"/>
    <w:rsid w:val="00245DC2"/>
    <w:rsid w:val="00245ED0"/>
    <w:rsid w:val="00246186"/>
    <w:rsid w:val="0024639E"/>
    <w:rsid w:val="00246426"/>
    <w:rsid w:val="00246462"/>
    <w:rsid w:val="0024651D"/>
    <w:rsid w:val="002469CA"/>
    <w:rsid w:val="00246B99"/>
    <w:rsid w:val="002479AF"/>
    <w:rsid w:val="00247AB0"/>
    <w:rsid w:val="00247BCC"/>
    <w:rsid w:val="00247C18"/>
    <w:rsid w:val="00247D22"/>
    <w:rsid w:val="00247E7D"/>
    <w:rsid w:val="00247F2D"/>
    <w:rsid w:val="00247F9E"/>
    <w:rsid w:val="00247FD4"/>
    <w:rsid w:val="00247FE0"/>
    <w:rsid w:val="0025000F"/>
    <w:rsid w:val="00250135"/>
    <w:rsid w:val="0025024B"/>
    <w:rsid w:val="0025036C"/>
    <w:rsid w:val="002503DE"/>
    <w:rsid w:val="002503F7"/>
    <w:rsid w:val="002505F0"/>
    <w:rsid w:val="002507BB"/>
    <w:rsid w:val="00250817"/>
    <w:rsid w:val="002509D9"/>
    <w:rsid w:val="00250B42"/>
    <w:rsid w:val="00250D61"/>
    <w:rsid w:val="0025118D"/>
    <w:rsid w:val="002511FB"/>
    <w:rsid w:val="00251241"/>
    <w:rsid w:val="0025133F"/>
    <w:rsid w:val="00251444"/>
    <w:rsid w:val="00251615"/>
    <w:rsid w:val="00251657"/>
    <w:rsid w:val="00251B8E"/>
    <w:rsid w:val="00251CA4"/>
    <w:rsid w:val="00251DAC"/>
    <w:rsid w:val="00251F6C"/>
    <w:rsid w:val="0025238F"/>
    <w:rsid w:val="002523F5"/>
    <w:rsid w:val="002524A5"/>
    <w:rsid w:val="002525AF"/>
    <w:rsid w:val="00252625"/>
    <w:rsid w:val="002526AF"/>
    <w:rsid w:val="002526BD"/>
    <w:rsid w:val="002526D9"/>
    <w:rsid w:val="00252738"/>
    <w:rsid w:val="0025275E"/>
    <w:rsid w:val="002528DD"/>
    <w:rsid w:val="00252A13"/>
    <w:rsid w:val="00252AF1"/>
    <w:rsid w:val="00252CE0"/>
    <w:rsid w:val="00252DBE"/>
    <w:rsid w:val="0025313C"/>
    <w:rsid w:val="00253238"/>
    <w:rsid w:val="002535A8"/>
    <w:rsid w:val="00253677"/>
    <w:rsid w:val="00253761"/>
    <w:rsid w:val="00253B32"/>
    <w:rsid w:val="00253BA5"/>
    <w:rsid w:val="0025405B"/>
    <w:rsid w:val="002540B6"/>
    <w:rsid w:val="00254393"/>
    <w:rsid w:val="00254661"/>
    <w:rsid w:val="00254669"/>
    <w:rsid w:val="00254785"/>
    <w:rsid w:val="00254988"/>
    <w:rsid w:val="00254C82"/>
    <w:rsid w:val="00254DFC"/>
    <w:rsid w:val="002551D3"/>
    <w:rsid w:val="002554A2"/>
    <w:rsid w:val="0025553F"/>
    <w:rsid w:val="00255593"/>
    <w:rsid w:val="002555B0"/>
    <w:rsid w:val="00255632"/>
    <w:rsid w:val="0025569A"/>
    <w:rsid w:val="0025598F"/>
    <w:rsid w:val="002559A2"/>
    <w:rsid w:val="00255B60"/>
    <w:rsid w:val="00255BA0"/>
    <w:rsid w:val="00255EC6"/>
    <w:rsid w:val="00255F13"/>
    <w:rsid w:val="00255F69"/>
    <w:rsid w:val="00255FCB"/>
    <w:rsid w:val="0025625D"/>
    <w:rsid w:val="002563F9"/>
    <w:rsid w:val="002565F8"/>
    <w:rsid w:val="00256646"/>
    <w:rsid w:val="00256894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5794D"/>
    <w:rsid w:val="0026001A"/>
    <w:rsid w:val="0026006F"/>
    <w:rsid w:val="00260077"/>
    <w:rsid w:val="0026013E"/>
    <w:rsid w:val="0026020D"/>
    <w:rsid w:val="0026039E"/>
    <w:rsid w:val="00260879"/>
    <w:rsid w:val="002608D4"/>
    <w:rsid w:val="00260923"/>
    <w:rsid w:val="002609A8"/>
    <w:rsid w:val="00260F30"/>
    <w:rsid w:val="0026109F"/>
    <w:rsid w:val="002610A7"/>
    <w:rsid w:val="002611F8"/>
    <w:rsid w:val="00261326"/>
    <w:rsid w:val="00261421"/>
    <w:rsid w:val="0026145C"/>
    <w:rsid w:val="00261470"/>
    <w:rsid w:val="002616FB"/>
    <w:rsid w:val="0026186A"/>
    <w:rsid w:val="00261A0A"/>
    <w:rsid w:val="00261A79"/>
    <w:rsid w:val="0026208F"/>
    <w:rsid w:val="002624B1"/>
    <w:rsid w:val="00262A58"/>
    <w:rsid w:val="00262C74"/>
    <w:rsid w:val="00263452"/>
    <w:rsid w:val="00263481"/>
    <w:rsid w:val="0026369B"/>
    <w:rsid w:val="002636E0"/>
    <w:rsid w:val="002638C6"/>
    <w:rsid w:val="00263C1E"/>
    <w:rsid w:val="00263DF0"/>
    <w:rsid w:val="00263F0C"/>
    <w:rsid w:val="00264297"/>
    <w:rsid w:val="002648EA"/>
    <w:rsid w:val="00264A04"/>
    <w:rsid w:val="00264A4B"/>
    <w:rsid w:val="00264CF9"/>
    <w:rsid w:val="00264DA4"/>
    <w:rsid w:val="00264E97"/>
    <w:rsid w:val="00264FC7"/>
    <w:rsid w:val="00265012"/>
    <w:rsid w:val="00265092"/>
    <w:rsid w:val="002651F2"/>
    <w:rsid w:val="002654D9"/>
    <w:rsid w:val="002657EF"/>
    <w:rsid w:val="0026590A"/>
    <w:rsid w:val="00266066"/>
    <w:rsid w:val="00266299"/>
    <w:rsid w:val="0026630F"/>
    <w:rsid w:val="002663A0"/>
    <w:rsid w:val="002666BB"/>
    <w:rsid w:val="0026672B"/>
    <w:rsid w:val="002667DE"/>
    <w:rsid w:val="002667F7"/>
    <w:rsid w:val="00266A78"/>
    <w:rsid w:val="00266C0A"/>
    <w:rsid w:val="00266D72"/>
    <w:rsid w:val="002670D7"/>
    <w:rsid w:val="002671AC"/>
    <w:rsid w:val="002671B8"/>
    <w:rsid w:val="002672A8"/>
    <w:rsid w:val="00267393"/>
    <w:rsid w:val="0026741A"/>
    <w:rsid w:val="00267439"/>
    <w:rsid w:val="002675FE"/>
    <w:rsid w:val="002676DF"/>
    <w:rsid w:val="002678B1"/>
    <w:rsid w:val="00267947"/>
    <w:rsid w:val="00267A01"/>
    <w:rsid w:val="00267C55"/>
    <w:rsid w:val="002701DA"/>
    <w:rsid w:val="0027029F"/>
    <w:rsid w:val="00270301"/>
    <w:rsid w:val="0027042D"/>
    <w:rsid w:val="00270820"/>
    <w:rsid w:val="00270A2B"/>
    <w:rsid w:val="00270A77"/>
    <w:rsid w:val="00270BB4"/>
    <w:rsid w:val="00270CA7"/>
    <w:rsid w:val="00270FDD"/>
    <w:rsid w:val="002710F7"/>
    <w:rsid w:val="002715B9"/>
    <w:rsid w:val="00271779"/>
    <w:rsid w:val="00271948"/>
    <w:rsid w:val="002719AF"/>
    <w:rsid w:val="00271A16"/>
    <w:rsid w:val="00271AF7"/>
    <w:rsid w:val="00271BEF"/>
    <w:rsid w:val="0027221B"/>
    <w:rsid w:val="002723BB"/>
    <w:rsid w:val="002724DF"/>
    <w:rsid w:val="002725D7"/>
    <w:rsid w:val="002727B9"/>
    <w:rsid w:val="00272A01"/>
    <w:rsid w:val="00272A86"/>
    <w:rsid w:val="00272BF6"/>
    <w:rsid w:val="00273220"/>
    <w:rsid w:val="00273227"/>
    <w:rsid w:val="0027327A"/>
    <w:rsid w:val="00273475"/>
    <w:rsid w:val="00273628"/>
    <w:rsid w:val="00273691"/>
    <w:rsid w:val="002736DB"/>
    <w:rsid w:val="002738A9"/>
    <w:rsid w:val="00273AD1"/>
    <w:rsid w:val="00273D90"/>
    <w:rsid w:val="00273EE9"/>
    <w:rsid w:val="00273F72"/>
    <w:rsid w:val="00273F92"/>
    <w:rsid w:val="00273FB7"/>
    <w:rsid w:val="00273FF7"/>
    <w:rsid w:val="0027424D"/>
    <w:rsid w:val="0027438D"/>
    <w:rsid w:val="00274694"/>
    <w:rsid w:val="0027483A"/>
    <w:rsid w:val="00274928"/>
    <w:rsid w:val="00274A55"/>
    <w:rsid w:val="00274AED"/>
    <w:rsid w:val="00274C92"/>
    <w:rsid w:val="00274CAD"/>
    <w:rsid w:val="00275258"/>
    <w:rsid w:val="002753F8"/>
    <w:rsid w:val="00275527"/>
    <w:rsid w:val="0027564F"/>
    <w:rsid w:val="0027571F"/>
    <w:rsid w:val="00275C0C"/>
    <w:rsid w:val="00276162"/>
    <w:rsid w:val="0027621D"/>
    <w:rsid w:val="00276412"/>
    <w:rsid w:val="00276613"/>
    <w:rsid w:val="002766F7"/>
    <w:rsid w:val="00276701"/>
    <w:rsid w:val="00276757"/>
    <w:rsid w:val="00276923"/>
    <w:rsid w:val="00276A01"/>
    <w:rsid w:val="00276A7C"/>
    <w:rsid w:val="00276AFC"/>
    <w:rsid w:val="00276DE6"/>
    <w:rsid w:val="0027715F"/>
    <w:rsid w:val="002772DF"/>
    <w:rsid w:val="002779EC"/>
    <w:rsid w:val="00277C8A"/>
    <w:rsid w:val="00277D1C"/>
    <w:rsid w:val="00277E3C"/>
    <w:rsid w:val="00277F65"/>
    <w:rsid w:val="00277FD9"/>
    <w:rsid w:val="002800EE"/>
    <w:rsid w:val="00280395"/>
    <w:rsid w:val="00280427"/>
    <w:rsid w:val="002805CF"/>
    <w:rsid w:val="002808E9"/>
    <w:rsid w:val="00280F69"/>
    <w:rsid w:val="00280FD1"/>
    <w:rsid w:val="0028117D"/>
    <w:rsid w:val="00281369"/>
    <w:rsid w:val="0028185C"/>
    <w:rsid w:val="002818A7"/>
    <w:rsid w:val="00281AF4"/>
    <w:rsid w:val="00281BA5"/>
    <w:rsid w:val="0028225E"/>
    <w:rsid w:val="00282273"/>
    <w:rsid w:val="0028270D"/>
    <w:rsid w:val="002827AE"/>
    <w:rsid w:val="002827DB"/>
    <w:rsid w:val="00282C87"/>
    <w:rsid w:val="00282C96"/>
    <w:rsid w:val="00282D74"/>
    <w:rsid w:val="00282F27"/>
    <w:rsid w:val="0028322C"/>
    <w:rsid w:val="002833CE"/>
    <w:rsid w:val="002834CA"/>
    <w:rsid w:val="0028353A"/>
    <w:rsid w:val="00283650"/>
    <w:rsid w:val="002838CE"/>
    <w:rsid w:val="00283BF2"/>
    <w:rsid w:val="00283D49"/>
    <w:rsid w:val="00283E19"/>
    <w:rsid w:val="00284099"/>
    <w:rsid w:val="002840EE"/>
    <w:rsid w:val="00284152"/>
    <w:rsid w:val="00284240"/>
    <w:rsid w:val="00284260"/>
    <w:rsid w:val="002843BB"/>
    <w:rsid w:val="00284656"/>
    <w:rsid w:val="00284AB5"/>
    <w:rsid w:val="00284C03"/>
    <w:rsid w:val="00284DCC"/>
    <w:rsid w:val="00285179"/>
    <w:rsid w:val="0028522D"/>
    <w:rsid w:val="002852B0"/>
    <w:rsid w:val="0028554F"/>
    <w:rsid w:val="002856C4"/>
    <w:rsid w:val="002858E4"/>
    <w:rsid w:val="002859CA"/>
    <w:rsid w:val="002859F6"/>
    <w:rsid w:val="00285A01"/>
    <w:rsid w:val="00285A30"/>
    <w:rsid w:val="00285C9E"/>
    <w:rsid w:val="00285E2C"/>
    <w:rsid w:val="002860DA"/>
    <w:rsid w:val="002860F4"/>
    <w:rsid w:val="00286B02"/>
    <w:rsid w:val="00286EE2"/>
    <w:rsid w:val="0028714A"/>
    <w:rsid w:val="00287153"/>
    <w:rsid w:val="0028722D"/>
    <w:rsid w:val="00287507"/>
    <w:rsid w:val="00287667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900B7"/>
    <w:rsid w:val="00290171"/>
    <w:rsid w:val="00290190"/>
    <w:rsid w:val="00290256"/>
    <w:rsid w:val="002902E5"/>
    <w:rsid w:val="00290497"/>
    <w:rsid w:val="002906E3"/>
    <w:rsid w:val="0029076A"/>
    <w:rsid w:val="00290C76"/>
    <w:rsid w:val="00290DD9"/>
    <w:rsid w:val="00291238"/>
    <w:rsid w:val="002912EB"/>
    <w:rsid w:val="002914DE"/>
    <w:rsid w:val="002915E0"/>
    <w:rsid w:val="0029183B"/>
    <w:rsid w:val="00291CE8"/>
    <w:rsid w:val="00291FF4"/>
    <w:rsid w:val="00292064"/>
    <w:rsid w:val="002922C8"/>
    <w:rsid w:val="00292460"/>
    <w:rsid w:val="002924DE"/>
    <w:rsid w:val="0029252B"/>
    <w:rsid w:val="002926BC"/>
    <w:rsid w:val="0029274E"/>
    <w:rsid w:val="00292BDD"/>
    <w:rsid w:val="00292C4E"/>
    <w:rsid w:val="00292CF8"/>
    <w:rsid w:val="0029322E"/>
    <w:rsid w:val="0029323A"/>
    <w:rsid w:val="002934D1"/>
    <w:rsid w:val="002934E0"/>
    <w:rsid w:val="0029354D"/>
    <w:rsid w:val="0029361D"/>
    <w:rsid w:val="0029391B"/>
    <w:rsid w:val="00293BDC"/>
    <w:rsid w:val="00293C4E"/>
    <w:rsid w:val="00293D68"/>
    <w:rsid w:val="00293D7D"/>
    <w:rsid w:val="00293F9F"/>
    <w:rsid w:val="00294041"/>
    <w:rsid w:val="0029437F"/>
    <w:rsid w:val="00294496"/>
    <w:rsid w:val="0029459B"/>
    <w:rsid w:val="002945FC"/>
    <w:rsid w:val="00294757"/>
    <w:rsid w:val="00294B54"/>
    <w:rsid w:val="00294B60"/>
    <w:rsid w:val="00294C9A"/>
    <w:rsid w:val="00294DFF"/>
    <w:rsid w:val="00294EB0"/>
    <w:rsid w:val="00295153"/>
    <w:rsid w:val="0029520A"/>
    <w:rsid w:val="0029549E"/>
    <w:rsid w:val="002954C8"/>
    <w:rsid w:val="00295555"/>
    <w:rsid w:val="002956CC"/>
    <w:rsid w:val="0029573E"/>
    <w:rsid w:val="002958CC"/>
    <w:rsid w:val="002959A1"/>
    <w:rsid w:val="00295ACD"/>
    <w:rsid w:val="00295C2A"/>
    <w:rsid w:val="00296096"/>
    <w:rsid w:val="002962B7"/>
    <w:rsid w:val="002962E7"/>
    <w:rsid w:val="002967DD"/>
    <w:rsid w:val="00296908"/>
    <w:rsid w:val="00296B2D"/>
    <w:rsid w:val="00296D2A"/>
    <w:rsid w:val="00296F2C"/>
    <w:rsid w:val="00297023"/>
    <w:rsid w:val="002972BF"/>
    <w:rsid w:val="00297356"/>
    <w:rsid w:val="0029758D"/>
    <w:rsid w:val="002979A7"/>
    <w:rsid w:val="00297BAE"/>
    <w:rsid w:val="00297D66"/>
    <w:rsid w:val="00297E63"/>
    <w:rsid w:val="002A030F"/>
    <w:rsid w:val="002A0336"/>
    <w:rsid w:val="002A041C"/>
    <w:rsid w:val="002A0530"/>
    <w:rsid w:val="002A062F"/>
    <w:rsid w:val="002A06A0"/>
    <w:rsid w:val="002A06FC"/>
    <w:rsid w:val="002A0754"/>
    <w:rsid w:val="002A0928"/>
    <w:rsid w:val="002A0C30"/>
    <w:rsid w:val="002A0D19"/>
    <w:rsid w:val="002A1249"/>
    <w:rsid w:val="002A172B"/>
    <w:rsid w:val="002A1790"/>
    <w:rsid w:val="002A1792"/>
    <w:rsid w:val="002A18EE"/>
    <w:rsid w:val="002A1A59"/>
    <w:rsid w:val="002A1C89"/>
    <w:rsid w:val="002A1C9E"/>
    <w:rsid w:val="002A2061"/>
    <w:rsid w:val="002A24DC"/>
    <w:rsid w:val="002A25CC"/>
    <w:rsid w:val="002A26C9"/>
    <w:rsid w:val="002A2C5A"/>
    <w:rsid w:val="002A2D48"/>
    <w:rsid w:val="002A2DA1"/>
    <w:rsid w:val="002A2E77"/>
    <w:rsid w:val="002A2FAF"/>
    <w:rsid w:val="002A2FF0"/>
    <w:rsid w:val="002A30E8"/>
    <w:rsid w:val="002A3105"/>
    <w:rsid w:val="002A346D"/>
    <w:rsid w:val="002A3674"/>
    <w:rsid w:val="002A3755"/>
    <w:rsid w:val="002A384B"/>
    <w:rsid w:val="002A3877"/>
    <w:rsid w:val="002A391D"/>
    <w:rsid w:val="002A39F2"/>
    <w:rsid w:val="002A3B27"/>
    <w:rsid w:val="002A3B66"/>
    <w:rsid w:val="002A40F8"/>
    <w:rsid w:val="002A424B"/>
    <w:rsid w:val="002A43E6"/>
    <w:rsid w:val="002A4997"/>
    <w:rsid w:val="002A4B37"/>
    <w:rsid w:val="002A4ED6"/>
    <w:rsid w:val="002A4F62"/>
    <w:rsid w:val="002A5046"/>
    <w:rsid w:val="002A5145"/>
    <w:rsid w:val="002A52F9"/>
    <w:rsid w:val="002A5313"/>
    <w:rsid w:val="002A5365"/>
    <w:rsid w:val="002A54BB"/>
    <w:rsid w:val="002A58CA"/>
    <w:rsid w:val="002A5BD7"/>
    <w:rsid w:val="002A5E84"/>
    <w:rsid w:val="002A5F0B"/>
    <w:rsid w:val="002A6581"/>
    <w:rsid w:val="002A6C19"/>
    <w:rsid w:val="002A6C68"/>
    <w:rsid w:val="002A6CBB"/>
    <w:rsid w:val="002A6F24"/>
    <w:rsid w:val="002A70E0"/>
    <w:rsid w:val="002A7151"/>
    <w:rsid w:val="002A71C1"/>
    <w:rsid w:val="002A726B"/>
    <w:rsid w:val="002A72F3"/>
    <w:rsid w:val="002A74BB"/>
    <w:rsid w:val="002A75BD"/>
    <w:rsid w:val="002A763C"/>
    <w:rsid w:val="002A7A5F"/>
    <w:rsid w:val="002A7A8F"/>
    <w:rsid w:val="002A7E08"/>
    <w:rsid w:val="002A7F9D"/>
    <w:rsid w:val="002B03B4"/>
    <w:rsid w:val="002B0572"/>
    <w:rsid w:val="002B068C"/>
    <w:rsid w:val="002B09AF"/>
    <w:rsid w:val="002B0C69"/>
    <w:rsid w:val="002B0E7A"/>
    <w:rsid w:val="002B0FA8"/>
    <w:rsid w:val="002B119C"/>
    <w:rsid w:val="002B1284"/>
    <w:rsid w:val="002B1359"/>
    <w:rsid w:val="002B157B"/>
    <w:rsid w:val="002B1622"/>
    <w:rsid w:val="002B16E4"/>
    <w:rsid w:val="002B1812"/>
    <w:rsid w:val="002B19D2"/>
    <w:rsid w:val="002B1B09"/>
    <w:rsid w:val="002B1B5B"/>
    <w:rsid w:val="002B1D98"/>
    <w:rsid w:val="002B1DF2"/>
    <w:rsid w:val="002B1F5E"/>
    <w:rsid w:val="002B1FC7"/>
    <w:rsid w:val="002B2163"/>
    <w:rsid w:val="002B235A"/>
    <w:rsid w:val="002B23D1"/>
    <w:rsid w:val="002B241B"/>
    <w:rsid w:val="002B24DB"/>
    <w:rsid w:val="002B24E1"/>
    <w:rsid w:val="002B2644"/>
    <w:rsid w:val="002B26DE"/>
    <w:rsid w:val="002B2760"/>
    <w:rsid w:val="002B2774"/>
    <w:rsid w:val="002B2848"/>
    <w:rsid w:val="002B28E3"/>
    <w:rsid w:val="002B29E8"/>
    <w:rsid w:val="002B2B30"/>
    <w:rsid w:val="002B2E0E"/>
    <w:rsid w:val="002B30B9"/>
    <w:rsid w:val="002B3138"/>
    <w:rsid w:val="002B321B"/>
    <w:rsid w:val="002B33FD"/>
    <w:rsid w:val="002B3406"/>
    <w:rsid w:val="002B35F9"/>
    <w:rsid w:val="002B35FE"/>
    <w:rsid w:val="002B36AF"/>
    <w:rsid w:val="002B3766"/>
    <w:rsid w:val="002B37E1"/>
    <w:rsid w:val="002B3818"/>
    <w:rsid w:val="002B38BE"/>
    <w:rsid w:val="002B3D71"/>
    <w:rsid w:val="002B3FF5"/>
    <w:rsid w:val="002B41DB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ED"/>
    <w:rsid w:val="002B5ABC"/>
    <w:rsid w:val="002B5B4B"/>
    <w:rsid w:val="002B5B83"/>
    <w:rsid w:val="002B5E0A"/>
    <w:rsid w:val="002B5E80"/>
    <w:rsid w:val="002B628D"/>
    <w:rsid w:val="002B6450"/>
    <w:rsid w:val="002B6851"/>
    <w:rsid w:val="002B6D45"/>
    <w:rsid w:val="002B6DEA"/>
    <w:rsid w:val="002B6FAD"/>
    <w:rsid w:val="002B7554"/>
    <w:rsid w:val="002B76B2"/>
    <w:rsid w:val="002B775E"/>
    <w:rsid w:val="002B780A"/>
    <w:rsid w:val="002B7A32"/>
    <w:rsid w:val="002B7D2F"/>
    <w:rsid w:val="002B7E72"/>
    <w:rsid w:val="002C0102"/>
    <w:rsid w:val="002C01A6"/>
    <w:rsid w:val="002C0243"/>
    <w:rsid w:val="002C0301"/>
    <w:rsid w:val="002C035E"/>
    <w:rsid w:val="002C050C"/>
    <w:rsid w:val="002C0520"/>
    <w:rsid w:val="002C0738"/>
    <w:rsid w:val="002C080B"/>
    <w:rsid w:val="002C0860"/>
    <w:rsid w:val="002C0B3D"/>
    <w:rsid w:val="002C0B60"/>
    <w:rsid w:val="002C0B87"/>
    <w:rsid w:val="002C0FC0"/>
    <w:rsid w:val="002C103A"/>
    <w:rsid w:val="002C1377"/>
    <w:rsid w:val="002C150B"/>
    <w:rsid w:val="002C15A7"/>
    <w:rsid w:val="002C1A74"/>
    <w:rsid w:val="002C1F9F"/>
    <w:rsid w:val="002C20B3"/>
    <w:rsid w:val="002C2288"/>
    <w:rsid w:val="002C233B"/>
    <w:rsid w:val="002C2694"/>
    <w:rsid w:val="002C2915"/>
    <w:rsid w:val="002C299C"/>
    <w:rsid w:val="002C299E"/>
    <w:rsid w:val="002C2AFB"/>
    <w:rsid w:val="002C2CDC"/>
    <w:rsid w:val="002C300D"/>
    <w:rsid w:val="002C320F"/>
    <w:rsid w:val="002C340D"/>
    <w:rsid w:val="002C3489"/>
    <w:rsid w:val="002C39C9"/>
    <w:rsid w:val="002C3A00"/>
    <w:rsid w:val="002C3A5F"/>
    <w:rsid w:val="002C3B6D"/>
    <w:rsid w:val="002C3CAC"/>
    <w:rsid w:val="002C3CDC"/>
    <w:rsid w:val="002C3F43"/>
    <w:rsid w:val="002C4205"/>
    <w:rsid w:val="002C4252"/>
    <w:rsid w:val="002C432D"/>
    <w:rsid w:val="002C4446"/>
    <w:rsid w:val="002C44F3"/>
    <w:rsid w:val="002C46F2"/>
    <w:rsid w:val="002C49AF"/>
    <w:rsid w:val="002C4B07"/>
    <w:rsid w:val="002C4BB7"/>
    <w:rsid w:val="002C4C9F"/>
    <w:rsid w:val="002C4DE1"/>
    <w:rsid w:val="002C5004"/>
    <w:rsid w:val="002C51DF"/>
    <w:rsid w:val="002C528C"/>
    <w:rsid w:val="002C54F6"/>
    <w:rsid w:val="002C5536"/>
    <w:rsid w:val="002C553C"/>
    <w:rsid w:val="002C56A3"/>
    <w:rsid w:val="002C59C4"/>
    <w:rsid w:val="002C5A97"/>
    <w:rsid w:val="002C5BC1"/>
    <w:rsid w:val="002C5BDC"/>
    <w:rsid w:val="002C5F8E"/>
    <w:rsid w:val="002C630B"/>
    <w:rsid w:val="002C648C"/>
    <w:rsid w:val="002C64C4"/>
    <w:rsid w:val="002C65BC"/>
    <w:rsid w:val="002C65C3"/>
    <w:rsid w:val="002C691D"/>
    <w:rsid w:val="002C6946"/>
    <w:rsid w:val="002C6A93"/>
    <w:rsid w:val="002C6BB1"/>
    <w:rsid w:val="002C6C3B"/>
    <w:rsid w:val="002C6F33"/>
    <w:rsid w:val="002C71A2"/>
    <w:rsid w:val="002C7529"/>
    <w:rsid w:val="002C75A4"/>
    <w:rsid w:val="002C75C8"/>
    <w:rsid w:val="002C77CD"/>
    <w:rsid w:val="002C7DAC"/>
    <w:rsid w:val="002C7DF7"/>
    <w:rsid w:val="002C7E3D"/>
    <w:rsid w:val="002D022E"/>
    <w:rsid w:val="002D036A"/>
    <w:rsid w:val="002D067D"/>
    <w:rsid w:val="002D06B5"/>
    <w:rsid w:val="002D07DE"/>
    <w:rsid w:val="002D0819"/>
    <w:rsid w:val="002D08D5"/>
    <w:rsid w:val="002D0BC0"/>
    <w:rsid w:val="002D0C28"/>
    <w:rsid w:val="002D0FEF"/>
    <w:rsid w:val="002D106A"/>
    <w:rsid w:val="002D13F9"/>
    <w:rsid w:val="002D1545"/>
    <w:rsid w:val="002D1590"/>
    <w:rsid w:val="002D1619"/>
    <w:rsid w:val="002D1A44"/>
    <w:rsid w:val="002D1A87"/>
    <w:rsid w:val="002D1CA0"/>
    <w:rsid w:val="002D1D8A"/>
    <w:rsid w:val="002D1FEB"/>
    <w:rsid w:val="002D2218"/>
    <w:rsid w:val="002D2516"/>
    <w:rsid w:val="002D2975"/>
    <w:rsid w:val="002D2A92"/>
    <w:rsid w:val="002D2B82"/>
    <w:rsid w:val="002D2F2D"/>
    <w:rsid w:val="002D2F9D"/>
    <w:rsid w:val="002D2FF3"/>
    <w:rsid w:val="002D32EE"/>
    <w:rsid w:val="002D332D"/>
    <w:rsid w:val="002D3633"/>
    <w:rsid w:val="002D3A4D"/>
    <w:rsid w:val="002D3F3F"/>
    <w:rsid w:val="002D3F6F"/>
    <w:rsid w:val="002D4104"/>
    <w:rsid w:val="002D41B8"/>
    <w:rsid w:val="002D4307"/>
    <w:rsid w:val="002D4450"/>
    <w:rsid w:val="002D450D"/>
    <w:rsid w:val="002D48D3"/>
    <w:rsid w:val="002D4B10"/>
    <w:rsid w:val="002D4EE8"/>
    <w:rsid w:val="002D4FDB"/>
    <w:rsid w:val="002D507E"/>
    <w:rsid w:val="002D5111"/>
    <w:rsid w:val="002D5157"/>
    <w:rsid w:val="002D5320"/>
    <w:rsid w:val="002D5325"/>
    <w:rsid w:val="002D55E9"/>
    <w:rsid w:val="002D5BE8"/>
    <w:rsid w:val="002D5D0C"/>
    <w:rsid w:val="002D5D70"/>
    <w:rsid w:val="002D5E43"/>
    <w:rsid w:val="002D66F1"/>
    <w:rsid w:val="002D6727"/>
    <w:rsid w:val="002D6847"/>
    <w:rsid w:val="002D6C6B"/>
    <w:rsid w:val="002D6D4E"/>
    <w:rsid w:val="002D6EEE"/>
    <w:rsid w:val="002D768C"/>
    <w:rsid w:val="002D775A"/>
    <w:rsid w:val="002D7772"/>
    <w:rsid w:val="002D77ED"/>
    <w:rsid w:val="002D781D"/>
    <w:rsid w:val="002D7B97"/>
    <w:rsid w:val="002D7D64"/>
    <w:rsid w:val="002D7E53"/>
    <w:rsid w:val="002D7E9E"/>
    <w:rsid w:val="002E0697"/>
    <w:rsid w:val="002E08DC"/>
    <w:rsid w:val="002E08F6"/>
    <w:rsid w:val="002E0A80"/>
    <w:rsid w:val="002E0F07"/>
    <w:rsid w:val="002E1016"/>
    <w:rsid w:val="002E13B0"/>
    <w:rsid w:val="002E166B"/>
    <w:rsid w:val="002E1767"/>
    <w:rsid w:val="002E17A6"/>
    <w:rsid w:val="002E191A"/>
    <w:rsid w:val="002E1965"/>
    <w:rsid w:val="002E19CA"/>
    <w:rsid w:val="002E1CCB"/>
    <w:rsid w:val="002E1D54"/>
    <w:rsid w:val="002E2079"/>
    <w:rsid w:val="002E231D"/>
    <w:rsid w:val="002E24E3"/>
    <w:rsid w:val="002E260A"/>
    <w:rsid w:val="002E2692"/>
    <w:rsid w:val="002E26ED"/>
    <w:rsid w:val="002E27C5"/>
    <w:rsid w:val="002E2840"/>
    <w:rsid w:val="002E2A77"/>
    <w:rsid w:val="002E2C80"/>
    <w:rsid w:val="002E2C81"/>
    <w:rsid w:val="002E2C8C"/>
    <w:rsid w:val="002E2E13"/>
    <w:rsid w:val="002E2FB8"/>
    <w:rsid w:val="002E2FE9"/>
    <w:rsid w:val="002E3171"/>
    <w:rsid w:val="002E356C"/>
    <w:rsid w:val="002E3AFC"/>
    <w:rsid w:val="002E3CE0"/>
    <w:rsid w:val="002E3CF0"/>
    <w:rsid w:val="002E3F86"/>
    <w:rsid w:val="002E3F8C"/>
    <w:rsid w:val="002E4167"/>
    <w:rsid w:val="002E42E3"/>
    <w:rsid w:val="002E4355"/>
    <w:rsid w:val="002E49DC"/>
    <w:rsid w:val="002E4A84"/>
    <w:rsid w:val="002E4C05"/>
    <w:rsid w:val="002E4EF2"/>
    <w:rsid w:val="002E506F"/>
    <w:rsid w:val="002E5136"/>
    <w:rsid w:val="002E5162"/>
    <w:rsid w:val="002E5181"/>
    <w:rsid w:val="002E533D"/>
    <w:rsid w:val="002E5524"/>
    <w:rsid w:val="002E55CD"/>
    <w:rsid w:val="002E595D"/>
    <w:rsid w:val="002E5B75"/>
    <w:rsid w:val="002E5C41"/>
    <w:rsid w:val="002E5C8F"/>
    <w:rsid w:val="002E5D02"/>
    <w:rsid w:val="002E5E6C"/>
    <w:rsid w:val="002E6017"/>
    <w:rsid w:val="002E6057"/>
    <w:rsid w:val="002E6121"/>
    <w:rsid w:val="002E66CE"/>
    <w:rsid w:val="002E66F5"/>
    <w:rsid w:val="002E66FB"/>
    <w:rsid w:val="002E688F"/>
    <w:rsid w:val="002E69D8"/>
    <w:rsid w:val="002E6A31"/>
    <w:rsid w:val="002E6B0D"/>
    <w:rsid w:val="002E6CF9"/>
    <w:rsid w:val="002E6E3E"/>
    <w:rsid w:val="002E6F62"/>
    <w:rsid w:val="002E6FE2"/>
    <w:rsid w:val="002E7130"/>
    <w:rsid w:val="002E7192"/>
    <w:rsid w:val="002E72ED"/>
    <w:rsid w:val="002E771E"/>
    <w:rsid w:val="002E7759"/>
    <w:rsid w:val="002E788A"/>
    <w:rsid w:val="002E7B10"/>
    <w:rsid w:val="002E7D83"/>
    <w:rsid w:val="002E7F1C"/>
    <w:rsid w:val="002E7F7E"/>
    <w:rsid w:val="002F008F"/>
    <w:rsid w:val="002F04D7"/>
    <w:rsid w:val="002F055E"/>
    <w:rsid w:val="002F0579"/>
    <w:rsid w:val="002F07A1"/>
    <w:rsid w:val="002F08B2"/>
    <w:rsid w:val="002F0902"/>
    <w:rsid w:val="002F09F5"/>
    <w:rsid w:val="002F0AA8"/>
    <w:rsid w:val="002F0BA9"/>
    <w:rsid w:val="002F0EB4"/>
    <w:rsid w:val="002F11D8"/>
    <w:rsid w:val="002F1235"/>
    <w:rsid w:val="002F124B"/>
    <w:rsid w:val="002F167D"/>
    <w:rsid w:val="002F168A"/>
    <w:rsid w:val="002F18AA"/>
    <w:rsid w:val="002F1CC5"/>
    <w:rsid w:val="002F1DA4"/>
    <w:rsid w:val="002F1E1D"/>
    <w:rsid w:val="002F1E95"/>
    <w:rsid w:val="002F23FB"/>
    <w:rsid w:val="002F248E"/>
    <w:rsid w:val="002F24AA"/>
    <w:rsid w:val="002F2586"/>
    <w:rsid w:val="002F264F"/>
    <w:rsid w:val="002F265D"/>
    <w:rsid w:val="002F276E"/>
    <w:rsid w:val="002F2CFB"/>
    <w:rsid w:val="002F2E7C"/>
    <w:rsid w:val="002F3005"/>
    <w:rsid w:val="002F3187"/>
    <w:rsid w:val="002F32A9"/>
    <w:rsid w:val="002F3317"/>
    <w:rsid w:val="002F3534"/>
    <w:rsid w:val="002F3724"/>
    <w:rsid w:val="002F3ACC"/>
    <w:rsid w:val="002F3CAD"/>
    <w:rsid w:val="002F3DAF"/>
    <w:rsid w:val="002F3F2E"/>
    <w:rsid w:val="002F4173"/>
    <w:rsid w:val="002F41AF"/>
    <w:rsid w:val="002F41B3"/>
    <w:rsid w:val="002F42E6"/>
    <w:rsid w:val="002F449C"/>
    <w:rsid w:val="002F46A7"/>
    <w:rsid w:val="002F46FC"/>
    <w:rsid w:val="002F4814"/>
    <w:rsid w:val="002F4901"/>
    <w:rsid w:val="002F497A"/>
    <w:rsid w:val="002F4DAB"/>
    <w:rsid w:val="002F4E62"/>
    <w:rsid w:val="002F55D7"/>
    <w:rsid w:val="002F5C6A"/>
    <w:rsid w:val="002F5C91"/>
    <w:rsid w:val="002F5EBE"/>
    <w:rsid w:val="002F5FA6"/>
    <w:rsid w:val="002F60A5"/>
    <w:rsid w:val="002F60E2"/>
    <w:rsid w:val="002F616C"/>
    <w:rsid w:val="002F624F"/>
    <w:rsid w:val="002F62A2"/>
    <w:rsid w:val="002F62DA"/>
    <w:rsid w:val="002F6919"/>
    <w:rsid w:val="002F6ACE"/>
    <w:rsid w:val="002F6C07"/>
    <w:rsid w:val="002F6CE9"/>
    <w:rsid w:val="002F6E41"/>
    <w:rsid w:val="002F6EBD"/>
    <w:rsid w:val="002F6FB0"/>
    <w:rsid w:val="002F7746"/>
    <w:rsid w:val="002F7773"/>
    <w:rsid w:val="002F785A"/>
    <w:rsid w:val="002F786C"/>
    <w:rsid w:val="002F7894"/>
    <w:rsid w:val="002F7978"/>
    <w:rsid w:val="002F7AA2"/>
    <w:rsid w:val="002F7E21"/>
    <w:rsid w:val="00300183"/>
    <w:rsid w:val="00300362"/>
    <w:rsid w:val="0030046E"/>
    <w:rsid w:val="00300630"/>
    <w:rsid w:val="0030092B"/>
    <w:rsid w:val="00300B20"/>
    <w:rsid w:val="00300C90"/>
    <w:rsid w:val="00300CE4"/>
    <w:rsid w:val="00300F20"/>
    <w:rsid w:val="0030134A"/>
    <w:rsid w:val="003014CF"/>
    <w:rsid w:val="003017D0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B69"/>
    <w:rsid w:val="00302C22"/>
    <w:rsid w:val="00302C24"/>
    <w:rsid w:val="00302D67"/>
    <w:rsid w:val="003032A7"/>
    <w:rsid w:val="0030339E"/>
    <w:rsid w:val="00303546"/>
    <w:rsid w:val="0030360E"/>
    <w:rsid w:val="0030386D"/>
    <w:rsid w:val="0030389E"/>
    <w:rsid w:val="003039F5"/>
    <w:rsid w:val="00303D18"/>
    <w:rsid w:val="00304080"/>
    <w:rsid w:val="00304678"/>
    <w:rsid w:val="00304772"/>
    <w:rsid w:val="00304873"/>
    <w:rsid w:val="00304883"/>
    <w:rsid w:val="0030491F"/>
    <w:rsid w:val="003049B8"/>
    <w:rsid w:val="003049E5"/>
    <w:rsid w:val="00304ADE"/>
    <w:rsid w:val="00304B05"/>
    <w:rsid w:val="00304C60"/>
    <w:rsid w:val="00304E04"/>
    <w:rsid w:val="00304F26"/>
    <w:rsid w:val="003050DF"/>
    <w:rsid w:val="003051D8"/>
    <w:rsid w:val="003051EC"/>
    <w:rsid w:val="003051F0"/>
    <w:rsid w:val="00305265"/>
    <w:rsid w:val="00305315"/>
    <w:rsid w:val="0030541B"/>
    <w:rsid w:val="0030555A"/>
    <w:rsid w:val="003055DD"/>
    <w:rsid w:val="00305713"/>
    <w:rsid w:val="00305B8F"/>
    <w:rsid w:val="00305C4D"/>
    <w:rsid w:val="00305D5F"/>
    <w:rsid w:val="00305F51"/>
    <w:rsid w:val="00306066"/>
    <w:rsid w:val="00306272"/>
    <w:rsid w:val="00306462"/>
    <w:rsid w:val="003064AB"/>
    <w:rsid w:val="00306635"/>
    <w:rsid w:val="003067FE"/>
    <w:rsid w:val="00306969"/>
    <w:rsid w:val="003069BE"/>
    <w:rsid w:val="003069C3"/>
    <w:rsid w:val="00306BC5"/>
    <w:rsid w:val="00306CE8"/>
    <w:rsid w:val="003070E5"/>
    <w:rsid w:val="0030732C"/>
    <w:rsid w:val="00307350"/>
    <w:rsid w:val="00307351"/>
    <w:rsid w:val="00307648"/>
    <w:rsid w:val="0030765C"/>
    <w:rsid w:val="00307722"/>
    <w:rsid w:val="003079C3"/>
    <w:rsid w:val="003079DA"/>
    <w:rsid w:val="00307DA4"/>
    <w:rsid w:val="003101E3"/>
    <w:rsid w:val="003102EB"/>
    <w:rsid w:val="00310313"/>
    <w:rsid w:val="00310391"/>
    <w:rsid w:val="003104E3"/>
    <w:rsid w:val="003105E5"/>
    <w:rsid w:val="0031083E"/>
    <w:rsid w:val="00310A6E"/>
    <w:rsid w:val="00310BED"/>
    <w:rsid w:val="00310DBE"/>
    <w:rsid w:val="00310EE4"/>
    <w:rsid w:val="003111CA"/>
    <w:rsid w:val="00311256"/>
    <w:rsid w:val="0031161B"/>
    <w:rsid w:val="00311808"/>
    <w:rsid w:val="003119C7"/>
    <w:rsid w:val="00311B0D"/>
    <w:rsid w:val="00312015"/>
    <w:rsid w:val="0031209C"/>
    <w:rsid w:val="003121E1"/>
    <w:rsid w:val="00312284"/>
    <w:rsid w:val="0031253C"/>
    <w:rsid w:val="00312995"/>
    <w:rsid w:val="00312BC4"/>
    <w:rsid w:val="00313310"/>
    <w:rsid w:val="003133AD"/>
    <w:rsid w:val="0031355A"/>
    <w:rsid w:val="00313734"/>
    <w:rsid w:val="00313742"/>
    <w:rsid w:val="00313EAA"/>
    <w:rsid w:val="00314081"/>
    <w:rsid w:val="00314293"/>
    <w:rsid w:val="003144E0"/>
    <w:rsid w:val="00314542"/>
    <w:rsid w:val="00314837"/>
    <w:rsid w:val="0031483C"/>
    <w:rsid w:val="00314C00"/>
    <w:rsid w:val="00314E0A"/>
    <w:rsid w:val="00314F52"/>
    <w:rsid w:val="00315059"/>
    <w:rsid w:val="003152F1"/>
    <w:rsid w:val="0031540B"/>
    <w:rsid w:val="003155C0"/>
    <w:rsid w:val="00315607"/>
    <w:rsid w:val="00315A03"/>
    <w:rsid w:val="00315C55"/>
    <w:rsid w:val="00315C62"/>
    <w:rsid w:val="00315EAF"/>
    <w:rsid w:val="003160E7"/>
    <w:rsid w:val="00316126"/>
    <w:rsid w:val="00316272"/>
    <w:rsid w:val="00316396"/>
    <w:rsid w:val="00316692"/>
    <w:rsid w:val="00316790"/>
    <w:rsid w:val="003168A9"/>
    <w:rsid w:val="00316903"/>
    <w:rsid w:val="00316A42"/>
    <w:rsid w:val="00316E1C"/>
    <w:rsid w:val="00316FE3"/>
    <w:rsid w:val="00317110"/>
    <w:rsid w:val="00317238"/>
    <w:rsid w:val="003172A5"/>
    <w:rsid w:val="003174E2"/>
    <w:rsid w:val="003176BE"/>
    <w:rsid w:val="00317946"/>
    <w:rsid w:val="00317BED"/>
    <w:rsid w:val="00317F5C"/>
    <w:rsid w:val="00320189"/>
    <w:rsid w:val="00320203"/>
    <w:rsid w:val="0032050F"/>
    <w:rsid w:val="003208E7"/>
    <w:rsid w:val="0032097E"/>
    <w:rsid w:val="00320A63"/>
    <w:rsid w:val="00320C88"/>
    <w:rsid w:val="00320C99"/>
    <w:rsid w:val="00320F19"/>
    <w:rsid w:val="003212AD"/>
    <w:rsid w:val="0032134B"/>
    <w:rsid w:val="003215EF"/>
    <w:rsid w:val="0032185E"/>
    <w:rsid w:val="00321977"/>
    <w:rsid w:val="00321A64"/>
    <w:rsid w:val="00321BEF"/>
    <w:rsid w:val="00321C3C"/>
    <w:rsid w:val="00321C4E"/>
    <w:rsid w:val="00321FFF"/>
    <w:rsid w:val="003220A2"/>
    <w:rsid w:val="00322161"/>
    <w:rsid w:val="0032232A"/>
    <w:rsid w:val="003224E8"/>
    <w:rsid w:val="003226D1"/>
    <w:rsid w:val="00322984"/>
    <w:rsid w:val="00322AA1"/>
    <w:rsid w:val="00322DDB"/>
    <w:rsid w:val="00323179"/>
    <w:rsid w:val="00323231"/>
    <w:rsid w:val="00323335"/>
    <w:rsid w:val="0032339A"/>
    <w:rsid w:val="00323430"/>
    <w:rsid w:val="00323435"/>
    <w:rsid w:val="0032343B"/>
    <w:rsid w:val="00323741"/>
    <w:rsid w:val="0032378E"/>
    <w:rsid w:val="0032385D"/>
    <w:rsid w:val="00323878"/>
    <w:rsid w:val="00323990"/>
    <w:rsid w:val="003239A0"/>
    <w:rsid w:val="00323ACD"/>
    <w:rsid w:val="00323C41"/>
    <w:rsid w:val="00323F30"/>
    <w:rsid w:val="00324212"/>
    <w:rsid w:val="00324262"/>
    <w:rsid w:val="00324397"/>
    <w:rsid w:val="003245BA"/>
    <w:rsid w:val="003246B6"/>
    <w:rsid w:val="00324B10"/>
    <w:rsid w:val="00324BA4"/>
    <w:rsid w:val="00324BC0"/>
    <w:rsid w:val="00324D50"/>
    <w:rsid w:val="00324FFE"/>
    <w:rsid w:val="00325390"/>
    <w:rsid w:val="0032541D"/>
    <w:rsid w:val="00325510"/>
    <w:rsid w:val="00325594"/>
    <w:rsid w:val="00325A75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823"/>
    <w:rsid w:val="00326B02"/>
    <w:rsid w:val="00326C6C"/>
    <w:rsid w:val="00326E6B"/>
    <w:rsid w:val="00326FB5"/>
    <w:rsid w:val="00327002"/>
    <w:rsid w:val="0032727C"/>
    <w:rsid w:val="00327396"/>
    <w:rsid w:val="00327761"/>
    <w:rsid w:val="003277CA"/>
    <w:rsid w:val="00327874"/>
    <w:rsid w:val="00327985"/>
    <w:rsid w:val="00327A89"/>
    <w:rsid w:val="00327B33"/>
    <w:rsid w:val="00327B49"/>
    <w:rsid w:val="00327BC7"/>
    <w:rsid w:val="00327FDE"/>
    <w:rsid w:val="00330126"/>
    <w:rsid w:val="0033028C"/>
    <w:rsid w:val="00330407"/>
    <w:rsid w:val="003304E7"/>
    <w:rsid w:val="0033096E"/>
    <w:rsid w:val="0033097F"/>
    <w:rsid w:val="00330CF2"/>
    <w:rsid w:val="00330D27"/>
    <w:rsid w:val="00330E82"/>
    <w:rsid w:val="003310E1"/>
    <w:rsid w:val="00331292"/>
    <w:rsid w:val="00331865"/>
    <w:rsid w:val="00331B78"/>
    <w:rsid w:val="00331E29"/>
    <w:rsid w:val="0033209B"/>
    <w:rsid w:val="003323B5"/>
    <w:rsid w:val="0033265B"/>
    <w:rsid w:val="00332758"/>
    <w:rsid w:val="003327EB"/>
    <w:rsid w:val="00332C8B"/>
    <w:rsid w:val="00332EE3"/>
    <w:rsid w:val="00332FAB"/>
    <w:rsid w:val="0033322F"/>
    <w:rsid w:val="003332F7"/>
    <w:rsid w:val="003333C1"/>
    <w:rsid w:val="0033353A"/>
    <w:rsid w:val="00333601"/>
    <w:rsid w:val="00333607"/>
    <w:rsid w:val="0033379B"/>
    <w:rsid w:val="00333B1F"/>
    <w:rsid w:val="00333DF6"/>
    <w:rsid w:val="0033423C"/>
    <w:rsid w:val="00334259"/>
    <w:rsid w:val="0033436E"/>
    <w:rsid w:val="003344F1"/>
    <w:rsid w:val="003348C0"/>
    <w:rsid w:val="00334D1C"/>
    <w:rsid w:val="00334D8D"/>
    <w:rsid w:val="00335136"/>
    <w:rsid w:val="00335314"/>
    <w:rsid w:val="003353DF"/>
    <w:rsid w:val="003354E1"/>
    <w:rsid w:val="00335817"/>
    <w:rsid w:val="003358B4"/>
    <w:rsid w:val="00335CF7"/>
    <w:rsid w:val="003360E8"/>
    <w:rsid w:val="0033641B"/>
    <w:rsid w:val="0033644F"/>
    <w:rsid w:val="003364E1"/>
    <w:rsid w:val="003366B3"/>
    <w:rsid w:val="00336734"/>
    <w:rsid w:val="00336A4A"/>
    <w:rsid w:val="00336F87"/>
    <w:rsid w:val="0033703A"/>
    <w:rsid w:val="003370B1"/>
    <w:rsid w:val="00337124"/>
    <w:rsid w:val="0033714B"/>
    <w:rsid w:val="003372D8"/>
    <w:rsid w:val="003373F7"/>
    <w:rsid w:val="0033740C"/>
    <w:rsid w:val="00337413"/>
    <w:rsid w:val="003375E6"/>
    <w:rsid w:val="003376A1"/>
    <w:rsid w:val="00337A25"/>
    <w:rsid w:val="00337F4C"/>
    <w:rsid w:val="00340168"/>
    <w:rsid w:val="0034041A"/>
    <w:rsid w:val="003405BC"/>
    <w:rsid w:val="003409A1"/>
    <w:rsid w:val="00340A16"/>
    <w:rsid w:val="00340C07"/>
    <w:rsid w:val="00340C8D"/>
    <w:rsid w:val="00340E49"/>
    <w:rsid w:val="003410E4"/>
    <w:rsid w:val="003410FB"/>
    <w:rsid w:val="00341190"/>
    <w:rsid w:val="003411A9"/>
    <w:rsid w:val="003411C0"/>
    <w:rsid w:val="00341377"/>
    <w:rsid w:val="003415D6"/>
    <w:rsid w:val="00341991"/>
    <w:rsid w:val="00341A60"/>
    <w:rsid w:val="00341AC5"/>
    <w:rsid w:val="00341D8C"/>
    <w:rsid w:val="00341DA9"/>
    <w:rsid w:val="00342107"/>
    <w:rsid w:val="00342410"/>
    <w:rsid w:val="003425E0"/>
    <w:rsid w:val="00342627"/>
    <w:rsid w:val="0034268B"/>
    <w:rsid w:val="003427EC"/>
    <w:rsid w:val="00342999"/>
    <w:rsid w:val="00342B12"/>
    <w:rsid w:val="00342B53"/>
    <w:rsid w:val="00342BCD"/>
    <w:rsid w:val="00342DC7"/>
    <w:rsid w:val="00342F61"/>
    <w:rsid w:val="003434A3"/>
    <w:rsid w:val="003434F9"/>
    <w:rsid w:val="003438BA"/>
    <w:rsid w:val="00343972"/>
    <w:rsid w:val="00343C9D"/>
    <w:rsid w:val="00343D03"/>
    <w:rsid w:val="00343D4F"/>
    <w:rsid w:val="00343EF1"/>
    <w:rsid w:val="003445E9"/>
    <w:rsid w:val="00344689"/>
    <w:rsid w:val="00344C21"/>
    <w:rsid w:val="00344C43"/>
    <w:rsid w:val="00344C5B"/>
    <w:rsid w:val="00344E54"/>
    <w:rsid w:val="0034519C"/>
    <w:rsid w:val="00345457"/>
    <w:rsid w:val="00345674"/>
    <w:rsid w:val="003456DD"/>
    <w:rsid w:val="00345717"/>
    <w:rsid w:val="00345939"/>
    <w:rsid w:val="003459AC"/>
    <w:rsid w:val="00345A12"/>
    <w:rsid w:val="00345C6B"/>
    <w:rsid w:val="003460AE"/>
    <w:rsid w:val="00346124"/>
    <w:rsid w:val="00346163"/>
    <w:rsid w:val="0034626B"/>
    <w:rsid w:val="00346306"/>
    <w:rsid w:val="0034643E"/>
    <w:rsid w:val="00346488"/>
    <w:rsid w:val="003464DC"/>
    <w:rsid w:val="00346505"/>
    <w:rsid w:val="0034652E"/>
    <w:rsid w:val="003467EE"/>
    <w:rsid w:val="00346863"/>
    <w:rsid w:val="0034689A"/>
    <w:rsid w:val="00346C98"/>
    <w:rsid w:val="00346CBF"/>
    <w:rsid w:val="00346D15"/>
    <w:rsid w:val="00346EA2"/>
    <w:rsid w:val="0034733B"/>
    <w:rsid w:val="003473C1"/>
    <w:rsid w:val="003475DC"/>
    <w:rsid w:val="00347668"/>
    <w:rsid w:val="003477F6"/>
    <w:rsid w:val="003479E0"/>
    <w:rsid w:val="00347CE9"/>
    <w:rsid w:val="00347E91"/>
    <w:rsid w:val="00347F52"/>
    <w:rsid w:val="00350058"/>
    <w:rsid w:val="00350310"/>
    <w:rsid w:val="003503AF"/>
    <w:rsid w:val="003503DA"/>
    <w:rsid w:val="0035049C"/>
    <w:rsid w:val="003504F7"/>
    <w:rsid w:val="0035056A"/>
    <w:rsid w:val="00350700"/>
    <w:rsid w:val="00350775"/>
    <w:rsid w:val="0035081B"/>
    <w:rsid w:val="00350839"/>
    <w:rsid w:val="00350982"/>
    <w:rsid w:val="00350A0B"/>
    <w:rsid w:val="00350BEC"/>
    <w:rsid w:val="00350CC0"/>
    <w:rsid w:val="00350D76"/>
    <w:rsid w:val="00350E27"/>
    <w:rsid w:val="00350F83"/>
    <w:rsid w:val="003510AC"/>
    <w:rsid w:val="003510E7"/>
    <w:rsid w:val="003511B6"/>
    <w:rsid w:val="003515C4"/>
    <w:rsid w:val="00351770"/>
    <w:rsid w:val="00351ADB"/>
    <w:rsid w:val="00351AFF"/>
    <w:rsid w:val="00351B89"/>
    <w:rsid w:val="00351F9A"/>
    <w:rsid w:val="00351FF3"/>
    <w:rsid w:val="00352506"/>
    <w:rsid w:val="003526B4"/>
    <w:rsid w:val="003527BA"/>
    <w:rsid w:val="00352828"/>
    <w:rsid w:val="00352848"/>
    <w:rsid w:val="00352888"/>
    <w:rsid w:val="003528AE"/>
    <w:rsid w:val="003529E9"/>
    <w:rsid w:val="00352CC4"/>
    <w:rsid w:val="00352D17"/>
    <w:rsid w:val="00352DB7"/>
    <w:rsid w:val="00352F34"/>
    <w:rsid w:val="0035330B"/>
    <w:rsid w:val="003535A0"/>
    <w:rsid w:val="00353607"/>
    <w:rsid w:val="0035377F"/>
    <w:rsid w:val="00353780"/>
    <w:rsid w:val="00353782"/>
    <w:rsid w:val="003538FD"/>
    <w:rsid w:val="00353B6E"/>
    <w:rsid w:val="00353CC7"/>
    <w:rsid w:val="00353E91"/>
    <w:rsid w:val="00353E93"/>
    <w:rsid w:val="00353F94"/>
    <w:rsid w:val="00354097"/>
    <w:rsid w:val="003541C0"/>
    <w:rsid w:val="00354295"/>
    <w:rsid w:val="00354299"/>
    <w:rsid w:val="0035433F"/>
    <w:rsid w:val="00354407"/>
    <w:rsid w:val="003544F1"/>
    <w:rsid w:val="00354579"/>
    <w:rsid w:val="003547A1"/>
    <w:rsid w:val="00354B61"/>
    <w:rsid w:val="00354B89"/>
    <w:rsid w:val="00354C97"/>
    <w:rsid w:val="00354C9E"/>
    <w:rsid w:val="00354DBC"/>
    <w:rsid w:val="00354EE3"/>
    <w:rsid w:val="00354FAD"/>
    <w:rsid w:val="00355096"/>
    <w:rsid w:val="003550AD"/>
    <w:rsid w:val="003551D0"/>
    <w:rsid w:val="00355442"/>
    <w:rsid w:val="00355771"/>
    <w:rsid w:val="0035579E"/>
    <w:rsid w:val="0035593B"/>
    <w:rsid w:val="0035596A"/>
    <w:rsid w:val="00355A85"/>
    <w:rsid w:val="00355DF8"/>
    <w:rsid w:val="00355F56"/>
    <w:rsid w:val="00355FB8"/>
    <w:rsid w:val="00356252"/>
    <w:rsid w:val="003563D5"/>
    <w:rsid w:val="00356595"/>
    <w:rsid w:val="00356821"/>
    <w:rsid w:val="00356880"/>
    <w:rsid w:val="0035697B"/>
    <w:rsid w:val="00356A25"/>
    <w:rsid w:val="00356D02"/>
    <w:rsid w:val="00356E39"/>
    <w:rsid w:val="00357055"/>
    <w:rsid w:val="003570FB"/>
    <w:rsid w:val="00357105"/>
    <w:rsid w:val="003573C4"/>
    <w:rsid w:val="003573D5"/>
    <w:rsid w:val="003575D4"/>
    <w:rsid w:val="003576B7"/>
    <w:rsid w:val="003577A2"/>
    <w:rsid w:val="0035794A"/>
    <w:rsid w:val="00357BFA"/>
    <w:rsid w:val="00357D6A"/>
    <w:rsid w:val="00357DB7"/>
    <w:rsid w:val="003608BA"/>
    <w:rsid w:val="00360AF0"/>
    <w:rsid w:val="00360BB2"/>
    <w:rsid w:val="0036158C"/>
    <w:rsid w:val="003618D9"/>
    <w:rsid w:val="00361A1A"/>
    <w:rsid w:val="00361A20"/>
    <w:rsid w:val="00361DCD"/>
    <w:rsid w:val="00361E60"/>
    <w:rsid w:val="00361FC8"/>
    <w:rsid w:val="003625AC"/>
    <w:rsid w:val="003625B1"/>
    <w:rsid w:val="00362614"/>
    <w:rsid w:val="0036269F"/>
    <w:rsid w:val="003626E1"/>
    <w:rsid w:val="00362A4D"/>
    <w:rsid w:val="00362DD8"/>
    <w:rsid w:val="0036313E"/>
    <w:rsid w:val="00363518"/>
    <w:rsid w:val="00363537"/>
    <w:rsid w:val="00363A4F"/>
    <w:rsid w:val="00363BB3"/>
    <w:rsid w:val="00363C11"/>
    <w:rsid w:val="00363CAC"/>
    <w:rsid w:val="00363F4D"/>
    <w:rsid w:val="00364215"/>
    <w:rsid w:val="00364621"/>
    <w:rsid w:val="00364796"/>
    <w:rsid w:val="00365231"/>
    <w:rsid w:val="003655FB"/>
    <w:rsid w:val="00365710"/>
    <w:rsid w:val="00365957"/>
    <w:rsid w:val="00365B3C"/>
    <w:rsid w:val="00365FA7"/>
    <w:rsid w:val="00365FED"/>
    <w:rsid w:val="003660B2"/>
    <w:rsid w:val="0036619B"/>
    <w:rsid w:val="003661A9"/>
    <w:rsid w:val="003661D8"/>
    <w:rsid w:val="00366310"/>
    <w:rsid w:val="0036641F"/>
    <w:rsid w:val="00366501"/>
    <w:rsid w:val="003666C2"/>
    <w:rsid w:val="00366935"/>
    <w:rsid w:val="00366A2C"/>
    <w:rsid w:val="00366A8F"/>
    <w:rsid w:val="00366AEB"/>
    <w:rsid w:val="00366C19"/>
    <w:rsid w:val="00366D41"/>
    <w:rsid w:val="00366DA4"/>
    <w:rsid w:val="00366ECA"/>
    <w:rsid w:val="003670C7"/>
    <w:rsid w:val="00367149"/>
    <w:rsid w:val="003671C5"/>
    <w:rsid w:val="00367501"/>
    <w:rsid w:val="0036778D"/>
    <w:rsid w:val="00367979"/>
    <w:rsid w:val="00367AA5"/>
    <w:rsid w:val="00367AB0"/>
    <w:rsid w:val="00367DAD"/>
    <w:rsid w:val="00367EDF"/>
    <w:rsid w:val="00367FA7"/>
    <w:rsid w:val="0037029C"/>
    <w:rsid w:val="00370561"/>
    <w:rsid w:val="00370845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62D"/>
    <w:rsid w:val="00371834"/>
    <w:rsid w:val="0037191D"/>
    <w:rsid w:val="00371B75"/>
    <w:rsid w:val="00371CE2"/>
    <w:rsid w:val="00372002"/>
    <w:rsid w:val="003720CE"/>
    <w:rsid w:val="00372260"/>
    <w:rsid w:val="003722BE"/>
    <w:rsid w:val="003723D0"/>
    <w:rsid w:val="0037258B"/>
    <w:rsid w:val="00372684"/>
    <w:rsid w:val="00372760"/>
    <w:rsid w:val="00372BF3"/>
    <w:rsid w:val="00372BF9"/>
    <w:rsid w:val="00372E4B"/>
    <w:rsid w:val="0037313F"/>
    <w:rsid w:val="0037323E"/>
    <w:rsid w:val="003734B4"/>
    <w:rsid w:val="003736ED"/>
    <w:rsid w:val="003737A7"/>
    <w:rsid w:val="003739E4"/>
    <w:rsid w:val="00373CCD"/>
    <w:rsid w:val="00373F7D"/>
    <w:rsid w:val="0037428C"/>
    <w:rsid w:val="0037429C"/>
    <w:rsid w:val="00374327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49"/>
    <w:rsid w:val="00374CAD"/>
    <w:rsid w:val="00374D16"/>
    <w:rsid w:val="00374E3F"/>
    <w:rsid w:val="00374E4F"/>
    <w:rsid w:val="00374FA1"/>
    <w:rsid w:val="00375213"/>
    <w:rsid w:val="00375249"/>
    <w:rsid w:val="003752F5"/>
    <w:rsid w:val="00375414"/>
    <w:rsid w:val="0037564C"/>
    <w:rsid w:val="00375795"/>
    <w:rsid w:val="0037585C"/>
    <w:rsid w:val="00375A52"/>
    <w:rsid w:val="00375B0D"/>
    <w:rsid w:val="00375C2E"/>
    <w:rsid w:val="00375D18"/>
    <w:rsid w:val="00375ED9"/>
    <w:rsid w:val="00376017"/>
    <w:rsid w:val="00376257"/>
    <w:rsid w:val="003762DC"/>
    <w:rsid w:val="003764C5"/>
    <w:rsid w:val="00376502"/>
    <w:rsid w:val="00376566"/>
    <w:rsid w:val="003765E7"/>
    <w:rsid w:val="003767F1"/>
    <w:rsid w:val="003768F8"/>
    <w:rsid w:val="00376A9B"/>
    <w:rsid w:val="00376DA0"/>
    <w:rsid w:val="00377035"/>
    <w:rsid w:val="00377153"/>
    <w:rsid w:val="003773CD"/>
    <w:rsid w:val="00377A11"/>
    <w:rsid w:val="00377A71"/>
    <w:rsid w:val="00377B15"/>
    <w:rsid w:val="00377CC7"/>
    <w:rsid w:val="00377F02"/>
    <w:rsid w:val="00377F43"/>
    <w:rsid w:val="00377F75"/>
    <w:rsid w:val="00377F83"/>
    <w:rsid w:val="00380242"/>
    <w:rsid w:val="00380339"/>
    <w:rsid w:val="003804E8"/>
    <w:rsid w:val="003807C6"/>
    <w:rsid w:val="00380A16"/>
    <w:rsid w:val="00380A66"/>
    <w:rsid w:val="00380BDA"/>
    <w:rsid w:val="00380CF1"/>
    <w:rsid w:val="00380F06"/>
    <w:rsid w:val="0038105E"/>
    <w:rsid w:val="003811D8"/>
    <w:rsid w:val="0038140D"/>
    <w:rsid w:val="0038141B"/>
    <w:rsid w:val="003816A6"/>
    <w:rsid w:val="00381761"/>
    <w:rsid w:val="00381805"/>
    <w:rsid w:val="00381B9F"/>
    <w:rsid w:val="00381C7F"/>
    <w:rsid w:val="00381C98"/>
    <w:rsid w:val="00381DA4"/>
    <w:rsid w:val="00381FB1"/>
    <w:rsid w:val="00381FE9"/>
    <w:rsid w:val="0038201E"/>
    <w:rsid w:val="003821BE"/>
    <w:rsid w:val="00382395"/>
    <w:rsid w:val="003826B4"/>
    <w:rsid w:val="00382977"/>
    <w:rsid w:val="003829B1"/>
    <w:rsid w:val="00382AD8"/>
    <w:rsid w:val="00382D5C"/>
    <w:rsid w:val="00382DD9"/>
    <w:rsid w:val="0038300E"/>
    <w:rsid w:val="003830D8"/>
    <w:rsid w:val="00383609"/>
    <w:rsid w:val="0038367A"/>
    <w:rsid w:val="00383756"/>
    <w:rsid w:val="00383BB2"/>
    <w:rsid w:val="00383D5A"/>
    <w:rsid w:val="00383D87"/>
    <w:rsid w:val="00383E4E"/>
    <w:rsid w:val="00383F15"/>
    <w:rsid w:val="00383F50"/>
    <w:rsid w:val="00383FDF"/>
    <w:rsid w:val="00384002"/>
    <w:rsid w:val="0038405A"/>
    <w:rsid w:val="0038409D"/>
    <w:rsid w:val="003840A9"/>
    <w:rsid w:val="003840F6"/>
    <w:rsid w:val="00384177"/>
    <w:rsid w:val="003841B4"/>
    <w:rsid w:val="0038430D"/>
    <w:rsid w:val="0038433D"/>
    <w:rsid w:val="003845AC"/>
    <w:rsid w:val="00384784"/>
    <w:rsid w:val="003849A3"/>
    <w:rsid w:val="00384A9B"/>
    <w:rsid w:val="00384C10"/>
    <w:rsid w:val="00384E71"/>
    <w:rsid w:val="00384F64"/>
    <w:rsid w:val="0038501F"/>
    <w:rsid w:val="00385045"/>
    <w:rsid w:val="00385238"/>
    <w:rsid w:val="0038536C"/>
    <w:rsid w:val="0038568F"/>
    <w:rsid w:val="003858B9"/>
    <w:rsid w:val="00385959"/>
    <w:rsid w:val="00385A28"/>
    <w:rsid w:val="00385DB3"/>
    <w:rsid w:val="003860B6"/>
    <w:rsid w:val="00386417"/>
    <w:rsid w:val="0038657E"/>
    <w:rsid w:val="003867C8"/>
    <w:rsid w:val="00386972"/>
    <w:rsid w:val="00386993"/>
    <w:rsid w:val="00386A26"/>
    <w:rsid w:val="00386ADA"/>
    <w:rsid w:val="00386B84"/>
    <w:rsid w:val="00386C09"/>
    <w:rsid w:val="00386C82"/>
    <w:rsid w:val="00386DF6"/>
    <w:rsid w:val="003870CB"/>
    <w:rsid w:val="00387855"/>
    <w:rsid w:val="0038788F"/>
    <w:rsid w:val="00387A88"/>
    <w:rsid w:val="0039016B"/>
    <w:rsid w:val="003902C5"/>
    <w:rsid w:val="00390474"/>
    <w:rsid w:val="003904C2"/>
    <w:rsid w:val="00390A98"/>
    <w:rsid w:val="00390C97"/>
    <w:rsid w:val="00390CDA"/>
    <w:rsid w:val="00390FDA"/>
    <w:rsid w:val="003911EF"/>
    <w:rsid w:val="0039127B"/>
    <w:rsid w:val="003912C2"/>
    <w:rsid w:val="00391301"/>
    <w:rsid w:val="00391364"/>
    <w:rsid w:val="003913B1"/>
    <w:rsid w:val="003913C1"/>
    <w:rsid w:val="00391515"/>
    <w:rsid w:val="00391707"/>
    <w:rsid w:val="00391D1A"/>
    <w:rsid w:val="00391E38"/>
    <w:rsid w:val="00391EE1"/>
    <w:rsid w:val="00391F97"/>
    <w:rsid w:val="00392319"/>
    <w:rsid w:val="00392631"/>
    <w:rsid w:val="003926D4"/>
    <w:rsid w:val="00392839"/>
    <w:rsid w:val="00392962"/>
    <w:rsid w:val="00392B37"/>
    <w:rsid w:val="00392D12"/>
    <w:rsid w:val="00392D2C"/>
    <w:rsid w:val="00392E9D"/>
    <w:rsid w:val="00392ED0"/>
    <w:rsid w:val="00392F5F"/>
    <w:rsid w:val="0039309D"/>
    <w:rsid w:val="0039343F"/>
    <w:rsid w:val="00393480"/>
    <w:rsid w:val="003935D5"/>
    <w:rsid w:val="00393609"/>
    <w:rsid w:val="00393859"/>
    <w:rsid w:val="003938AD"/>
    <w:rsid w:val="00393AE3"/>
    <w:rsid w:val="00393BCB"/>
    <w:rsid w:val="00393E4F"/>
    <w:rsid w:val="00393F35"/>
    <w:rsid w:val="00393F6D"/>
    <w:rsid w:val="003942D3"/>
    <w:rsid w:val="00394B85"/>
    <w:rsid w:val="00394E83"/>
    <w:rsid w:val="00394E8E"/>
    <w:rsid w:val="00394EE6"/>
    <w:rsid w:val="00394FED"/>
    <w:rsid w:val="0039501B"/>
    <w:rsid w:val="0039510E"/>
    <w:rsid w:val="00395298"/>
    <w:rsid w:val="003952FE"/>
    <w:rsid w:val="003955C8"/>
    <w:rsid w:val="00395747"/>
    <w:rsid w:val="00395AEF"/>
    <w:rsid w:val="00396028"/>
    <w:rsid w:val="00396238"/>
    <w:rsid w:val="00396344"/>
    <w:rsid w:val="00396518"/>
    <w:rsid w:val="003968F9"/>
    <w:rsid w:val="003969E9"/>
    <w:rsid w:val="00396C69"/>
    <w:rsid w:val="00396C97"/>
    <w:rsid w:val="00396EC5"/>
    <w:rsid w:val="00396F26"/>
    <w:rsid w:val="003970A7"/>
    <w:rsid w:val="00397286"/>
    <w:rsid w:val="00397419"/>
    <w:rsid w:val="00397496"/>
    <w:rsid w:val="00397515"/>
    <w:rsid w:val="003976D1"/>
    <w:rsid w:val="00397750"/>
    <w:rsid w:val="003977C5"/>
    <w:rsid w:val="003977C8"/>
    <w:rsid w:val="0039795F"/>
    <w:rsid w:val="00397A31"/>
    <w:rsid w:val="00397F2A"/>
    <w:rsid w:val="00397F32"/>
    <w:rsid w:val="003A0163"/>
    <w:rsid w:val="003A02E6"/>
    <w:rsid w:val="003A0430"/>
    <w:rsid w:val="003A0450"/>
    <w:rsid w:val="003A0662"/>
    <w:rsid w:val="003A06E9"/>
    <w:rsid w:val="003A0AFB"/>
    <w:rsid w:val="003A0B9A"/>
    <w:rsid w:val="003A0E5C"/>
    <w:rsid w:val="003A16E0"/>
    <w:rsid w:val="003A1856"/>
    <w:rsid w:val="003A190C"/>
    <w:rsid w:val="003A1C59"/>
    <w:rsid w:val="003A1F5E"/>
    <w:rsid w:val="003A1F69"/>
    <w:rsid w:val="003A219B"/>
    <w:rsid w:val="003A245A"/>
    <w:rsid w:val="003A252C"/>
    <w:rsid w:val="003A2BAA"/>
    <w:rsid w:val="003A2C9A"/>
    <w:rsid w:val="003A2E9C"/>
    <w:rsid w:val="003A2F26"/>
    <w:rsid w:val="003A315A"/>
    <w:rsid w:val="003A32CF"/>
    <w:rsid w:val="003A3336"/>
    <w:rsid w:val="003A3355"/>
    <w:rsid w:val="003A336E"/>
    <w:rsid w:val="003A33D9"/>
    <w:rsid w:val="003A3682"/>
    <w:rsid w:val="003A3B98"/>
    <w:rsid w:val="003A3BD1"/>
    <w:rsid w:val="003A3C37"/>
    <w:rsid w:val="003A3EE6"/>
    <w:rsid w:val="003A3F05"/>
    <w:rsid w:val="003A3F46"/>
    <w:rsid w:val="003A4790"/>
    <w:rsid w:val="003A49FC"/>
    <w:rsid w:val="003A4CB8"/>
    <w:rsid w:val="003A4DA3"/>
    <w:rsid w:val="003A4E44"/>
    <w:rsid w:val="003A4ECC"/>
    <w:rsid w:val="003A4ECF"/>
    <w:rsid w:val="003A517B"/>
    <w:rsid w:val="003A51B8"/>
    <w:rsid w:val="003A522F"/>
    <w:rsid w:val="003A52DF"/>
    <w:rsid w:val="003A5542"/>
    <w:rsid w:val="003A5644"/>
    <w:rsid w:val="003A595F"/>
    <w:rsid w:val="003A5CC9"/>
    <w:rsid w:val="003A5CD5"/>
    <w:rsid w:val="003A5E42"/>
    <w:rsid w:val="003A5EE0"/>
    <w:rsid w:val="003A5FF7"/>
    <w:rsid w:val="003A60B2"/>
    <w:rsid w:val="003A60BF"/>
    <w:rsid w:val="003A60CD"/>
    <w:rsid w:val="003A610C"/>
    <w:rsid w:val="003A62CD"/>
    <w:rsid w:val="003A62D9"/>
    <w:rsid w:val="003A6471"/>
    <w:rsid w:val="003A66C1"/>
    <w:rsid w:val="003A677C"/>
    <w:rsid w:val="003A6980"/>
    <w:rsid w:val="003A6AFF"/>
    <w:rsid w:val="003A6D0F"/>
    <w:rsid w:val="003A6D7E"/>
    <w:rsid w:val="003A6DB1"/>
    <w:rsid w:val="003A70DD"/>
    <w:rsid w:val="003A71E7"/>
    <w:rsid w:val="003A74EF"/>
    <w:rsid w:val="003A7544"/>
    <w:rsid w:val="003A75C6"/>
    <w:rsid w:val="003A7770"/>
    <w:rsid w:val="003A7908"/>
    <w:rsid w:val="003A7CA7"/>
    <w:rsid w:val="003A7D1A"/>
    <w:rsid w:val="003A7D9F"/>
    <w:rsid w:val="003A7E0D"/>
    <w:rsid w:val="003A7E61"/>
    <w:rsid w:val="003B0118"/>
    <w:rsid w:val="003B015D"/>
    <w:rsid w:val="003B017D"/>
    <w:rsid w:val="003B02B5"/>
    <w:rsid w:val="003B0527"/>
    <w:rsid w:val="003B052B"/>
    <w:rsid w:val="003B0568"/>
    <w:rsid w:val="003B0574"/>
    <w:rsid w:val="003B06DC"/>
    <w:rsid w:val="003B06EE"/>
    <w:rsid w:val="003B078F"/>
    <w:rsid w:val="003B093E"/>
    <w:rsid w:val="003B0B01"/>
    <w:rsid w:val="003B0B96"/>
    <w:rsid w:val="003B0BC6"/>
    <w:rsid w:val="003B0CFB"/>
    <w:rsid w:val="003B0D44"/>
    <w:rsid w:val="003B0DC3"/>
    <w:rsid w:val="003B0F38"/>
    <w:rsid w:val="003B0F52"/>
    <w:rsid w:val="003B11EB"/>
    <w:rsid w:val="003B1338"/>
    <w:rsid w:val="003B152A"/>
    <w:rsid w:val="003B192A"/>
    <w:rsid w:val="003B1A8B"/>
    <w:rsid w:val="003B1CFF"/>
    <w:rsid w:val="003B1D8A"/>
    <w:rsid w:val="003B1E53"/>
    <w:rsid w:val="003B1FBE"/>
    <w:rsid w:val="003B2093"/>
    <w:rsid w:val="003B20BA"/>
    <w:rsid w:val="003B21EA"/>
    <w:rsid w:val="003B22F2"/>
    <w:rsid w:val="003B23A9"/>
    <w:rsid w:val="003B245C"/>
    <w:rsid w:val="003B2511"/>
    <w:rsid w:val="003B2790"/>
    <w:rsid w:val="003B28DB"/>
    <w:rsid w:val="003B2C16"/>
    <w:rsid w:val="003B2D2C"/>
    <w:rsid w:val="003B2E00"/>
    <w:rsid w:val="003B2E34"/>
    <w:rsid w:val="003B30DC"/>
    <w:rsid w:val="003B30E7"/>
    <w:rsid w:val="003B31D6"/>
    <w:rsid w:val="003B332E"/>
    <w:rsid w:val="003B336A"/>
    <w:rsid w:val="003B336E"/>
    <w:rsid w:val="003B355B"/>
    <w:rsid w:val="003B355D"/>
    <w:rsid w:val="003B36A5"/>
    <w:rsid w:val="003B3808"/>
    <w:rsid w:val="003B3A45"/>
    <w:rsid w:val="003B3F91"/>
    <w:rsid w:val="003B41D4"/>
    <w:rsid w:val="003B427D"/>
    <w:rsid w:val="003B4335"/>
    <w:rsid w:val="003B454E"/>
    <w:rsid w:val="003B4663"/>
    <w:rsid w:val="003B47C3"/>
    <w:rsid w:val="003B47F8"/>
    <w:rsid w:val="003B48C5"/>
    <w:rsid w:val="003B494E"/>
    <w:rsid w:val="003B4AE7"/>
    <w:rsid w:val="003B4BAD"/>
    <w:rsid w:val="003B4D74"/>
    <w:rsid w:val="003B4D81"/>
    <w:rsid w:val="003B4DFA"/>
    <w:rsid w:val="003B4FB7"/>
    <w:rsid w:val="003B4FF0"/>
    <w:rsid w:val="003B5180"/>
    <w:rsid w:val="003B51E6"/>
    <w:rsid w:val="003B54C7"/>
    <w:rsid w:val="003B559C"/>
    <w:rsid w:val="003B55D7"/>
    <w:rsid w:val="003B55DA"/>
    <w:rsid w:val="003B564F"/>
    <w:rsid w:val="003B569B"/>
    <w:rsid w:val="003B5884"/>
    <w:rsid w:val="003B58D7"/>
    <w:rsid w:val="003B5A88"/>
    <w:rsid w:val="003B5B10"/>
    <w:rsid w:val="003B5B11"/>
    <w:rsid w:val="003B5E10"/>
    <w:rsid w:val="003B5E7B"/>
    <w:rsid w:val="003B5F22"/>
    <w:rsid w:val="003B600C"/>
    <w:rsid w:val="003B6105"/>
    <w:rsid w:val="003B6134"/>
    <w:rsid w:val="003B62DD"/>
    <w:rsid w:val="003B6354"/>
    <w:rsid w:val="003B63B0"/>
    <w:rsid w:val="003B6602"/>
    <w:rsid w:val="003B67F7"/>
    <w:rsid w:val="003B697C"/>
    <w:rsid w:val="003B6CAF"/>
    <w:rsid w:val="003B6ED1"/>
    <w:rsid w:val="003B6F8B"/>
    <w:rsid w:val="003B7238"/>
    <w:rsid w:val="003B7327"/>
    <w:rsid w:val="003B7539"/>
    <w:rsid w:val="003B769F"/>
    <w:rsid w:val="003B76DA"/>
    <w:rsid w:val="003B7775"/>
    <w:rsid w:val="003B778F"/>
    <w:rsid w:val="003B7820"/>
    <w:rsid w:val="003B78DA"/>
    <w:rsid w:val="003B79D0"/>
    <w:rsid w:val="003B7DAD"/>
    <w:rsid w:val="003C0034"/>
    <w:rsid w:val="003C0099"/>
    <w:rsid w:val="003C0128"/>
    <w:rsid w:val="003C0288"/>
    <w:rsid w:val="003C02D7"/>
    <w:rsid w:val="003C03D9"/>
    <w:rsid w:val="003C0492"/>
    <w:rsid w:val="003C0794"/>
    <w:rsid w:val="003C0A3B"/>
    <w:rsid w:val="003C0ADF"/>
    <w:rsid w:val="003C1155"/>
    <w:rsid w:val="003C1260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3EC"/>
    <w:rsid w:val="003C23FF"/>
    <w:rsid w:val="003C2420"/>
    <w:rsid w:val="003C242A"/>
    <w:rsid w:val="003C245F"/>
    <w:rsid w:val="003C2564"/>
    <w:rsid w:val="003C26A7"/>
    <w:rsid w:val="003C26BD"/>
    <w:rsid w:val="003C26F0"/>
    <w:rsid w:val="003C29B8"/>
    <w:rsid w:val="003C2BE8"/>
    <w:rsid w:val="003C2DD9"/>
    <w:rsid w:val="003C2E2A"/>
    <w:rsid w:val="003C307C"/>
    <w:rsid w:val="003C3378"/>
    <w:rsid w:val="003C347B"/>
    <w:rsid w:val="003C34C8"/>
    <w:rsid w:val="003C35C8"/>
    <w:rsid w:val="003C35F7"/>
    <w:rsid w:val="003C3635"/>
    <w:rsid w:val="003C3827"/>
    <w:rsid w:val="003C3981"/>
    <w:rsid w:val="003C39F1"/>
    <w:rsid w:val="003C3B50"/>
    <w:rsid w:val="003C3C0C"/>
    <w:rsid w:val="003C3DB9"/>
    <w:rsid w:val="003C42FB"/>
    <w:rsid w:val="003C44BE"/>
    <w:rsid w:val="003C45BC"/>
    <w:rsid w:val="003C45CB"/>
    <w:rsid w:val="003C482D"/>
    <w:rsid w:val="003C48D4"/>
    <w:rsid w:val="003C498E"/>
    <w:rsid w:val="003C49D6"/>
    <w:rsid w:val="003C49F4"/>
    <w:rsid w:val="003C4B79"/>
    <w:rsid w:val="003C4C31"/>
    <w:rsid w:val="003C4E67"/>
    <w:rsid w:val="003C5132"/>
    <w:rsid w:val="003C56DA"/>
    <w:rsid w:val="003C5889"/>
    <w:rsid w:val="003C5CB9"/>
    <w:rsid w:val="003C5E8E"/>
    <w:rsid w:val="003C5F6A"/>
    <w:rsid w:val="003C6162"/>
    <w:rsid w:val="003C6178"/>
    <w:rsid w:val="003C6185"/>
    <w:rsid w:val="003C61A9"/>
    <w:rsid w:val="003C630D"/>
    <w:rsid w:val="003C68C3"/>
    <w:rsid w:val="003C69E5"/>
    <w:rsid w:val="003C6DB5"/>
    <w:rsid w:val="003C6E05"/>
    <w:rsid w:val="003C7270"/>
    <w:rsid w:val="003C748E"/>
    <w:rsid w:val="003C74DA"/>
    <w:rsid w:val="003C7505"/>
    <w:rsid w:val="003C76F6"/>
    <w:rsid w:val="003C79D5"/>
    <w:rsid w:val="003C7EB4"/>
    <w:rsid w:val="003C7F04"/>
    <w:rsid w:val="003C7F61"/>
    <w:rsid w:val="003D01F8"/>
    <w:rsid w:val="003D03EB"/>
    <w:rsid w:val="003D052D"/>
    <w:rsid w:val="003D05E3"/>
    <w:rsid w:val="003D0689"/>
    <w:rsid w:val="003D0737"/>
    <w:rsid w:val="003D0776"/>
    <w:rsid w:val="003D07A2"/>
    <w:rsid w:val="003D0832"/>
    <w:rsid w:val="003D0A1F"/>
    <w:rsid w:val="003D0A99"/>
    <w:rsid w:val="003D0CDF"/>
    <w:rsid w:val="003D0D79"/>
    <w:rsid w:val="003D0FFE"/>
    <w:rsid w:val="003D1170"/>
    <w:rsid w:val="003D1199"/>
    <w:rsid w:val="003D1333"/>
    <w:rsid w:val="003D1649"/>
    <w:rsid w:val="003D167C"/>
    <w:rsid w:val="003D17BA"/>
    <w:rsid w:val="003D19ED"/>
    <w:rsid w:val="003D1C50"/>
    <w:rsid w:val="003D1C65"/>
    <w:rsid w:val="003D1FE1"/>
    <w:rsid w:val="003D21AD"/>
    <w:rsid w:val="003D229A"/>
    <w:rsid w:val="003D272A"/>
    <w:rsid w:val="003D2836"/>
    <w:rsid w:val="003D28ED"/>
    <w:rsid w:val="003D2ECB"/>
    <w:rsid w:val="003D2F28"/>
    <w:rsid w:val="003D2F68"/>
    <w:rsid w:val="003D3150"/>
    <w:rsid w:val="003D317A"/>
    <w:rsid w:val="003D31F4"/>
    <w:rsid w:val="003D3350"/>
    <w:rsid w:val="003D34E9"/>
    <w:rsid w:val="003D3566"/>
    <w:rsid w:val="003D3572"/>
    <w:rsid w:val="003D3627"/>
    <w:rsid w:val="003D3782"/>
    <w:rsid w:val="003D3A13"/>
    <w:rsid w:val="003D3AC4"/>
    <w:rsid w:val="003D3EF5"/>
    <w:rsid w:val="003D40C0"/>
    <w:rsid w:val="003D41F9"/>
    <w:rsid w:val="003D4415"/>
    <w:rsid w:val="003D48EC"/>
    <w:rsid w:val="003D49C4"/>
    <w:rsid w:val="003D4C82"/>
    <w:rsid w:val="003D4D1E"/>
    <w:rsid w:val="003D4E8C"/>
    <w:rsid w:val="003D5271"/>
    <w:rsid w:val="003D54FD"/>
    <w:rsid w:val="003D5741"/>
    <w:rsid w:val="003D5972"/>
    <w:rsid w:val="003D5A65"/>
    <w:rsid w:val="003D5AE0"/>
    <w:rsid w:val="003D5B7B"/>
    <w:rsid w:val="003D5D3F"/>
    <w:rsid w:val="003D5FAE"/>
    <w:rsid w:val="003D6283"/>
    <w:rsid w:val="003D6316"/>
    <w:rsid w:val="003D635D"/>
    <w:rsid w:val="003D6377"/>
    <w:rsid w:val="003D64A9"/>
    <w:rsid w:val="003D685D"/>
    <w:rsid w:val="003D6A8C"/>
    <w:rsid w:val="003D6EF5"/>
    <w:rsid w:val="003D74A8"/>
    <w:rsid w:val="003D76D4"/>
    <w:rsid w:val="003D79FA"/>
    <w:rsid w:val="003D7BC9"/>
    <w:rsid w:val="003D7D18"/>
    <w:rsid w:val="003D7EFB"/>
    <w:rsid w:val="003D7F6D"/>
    <w:rsid w:val="003E0335"/>
    <w:rsid w:val="003E04F3"/>
    <w:rsid w:val="003E0746"/>
    <w:rsid w:val="003E07AF"/>
    <w:rsid w:val="003E0856"/>
    <w:rsid w:val="003E09A1"/>
    <w:rsid w:val="003E0A8C"/>
    <w:rsid w:val="003E0B94"/>
    <w:rsid w:val="003E0C9C"/>
    <w:rsid w:val="003E0E74"/>
    <w:rsid w:val="003E0ED0"/>
    <w:rsid w:val="003E1060"/>
    <w:rsid w:val="003E128F"/>
    <w:rsid w:val="003E12DE"/>
    <w:rsid w:val="003E1348"/>
    <w:rsid w:val="003E14BB"/>
    <w:rsid w:val="003E14C2"/>
    <w:rsid w:val="003E15C2"/>
    <w:rsid w:val="003E1A0B"/>
    <w:rsid w:val="003E1C4F"/>
    <w:rsid w:val="003E1EF8"/>
    <w:rsid w:val="003E1FF2"/>
    <w:rsid w:val="003E2151"/>
    <w:rsid w:val="003E2153"/>
    <w:rsid w:val="003E217F"/>
    <w:rsid w:val="003E2300"/>
    <w:rsid w:val="003E26E9"/>
    <w:rsid w:val="003E2704"/>
    <w:rsid w:val="003E28A3"/>
    <w:rsid w:val="003E2908"/>
    <w:rsid w:val="003E2964"/>
    <w:rsid w:val="003E29B9"/>
    <w:rsid w:val="003E2A2D"/>
    <w:rsid w:val="003E2ABA"/>
    <w:rsid w:val="003E2C27"/>
    <w:rsid w:val="003E2DE9"/>
    <w:rsid w:val="003E2E30"/>
    <w:rsid w:val="003E34CA"/>
    <w:rsid w:val="003E3521"/>
    <w:rsid w:val="003E3656"/>
    <w:rsid w:val="003E3676"/>
    <w:rsid w:val="003E3768"/>
    <w:rsid w:val="003E3A2A"/>
    <w:rsid w:val="003E3CAE"/>
    <w:rsid w:val="003E3FA6"/>
    <w:rsid w:val="003E41D2"/>
    <w:rsid w:val="003E42FF"/>
    <w:rsid w:val="003E4327"/>
    <w:rsid w:val="003E43EF"/>
    <w:rsid w:val="003E44EA"/>
    <w:rsid w:val="003E45B9"/>
    <w:rsid w:val="003E4659"/>
    <w:rsid w:val="003E469F"/>
    <w:rsid w:val="003E46C5"/>
    <w:rsid w:val="003E47D2"/>
    <w:rsid w:val="003E4891"/>
    <w:rsid w:val="003E4BF0"/>
    <w:rsid w:val="003E4FF0"/>
    <w:rsid w:val="003E50D8"/>
    <w:rsid w:val="003E5268"/>
    <w:rsid w:val="003E52EC"/>
    <w:rsid w:val="003E535E"/>
    <w:rsid w:val="003E53E0"/>
    <w:rsid w:val="003E55AC"/>
    <w:rsid w:val="003E56C7"/>
    <w:rsid w:val="003E56EC"/>
    <w:rsid w:val="003E589F"/>
    <w:rsid w:val="003E5A64"/>
    <w:rsid w:val="003E5B9C"/>
    <w:rsid w:val="003E5C0D"/>
    <w:rsid w:val="003E5C2F"/>
    <w:rsid w:val="003E5CA8"/>
    <w:rsid w:val="003E5D58"/>
    <w:rsid w:val="003E5DC0"/>
    <w:rsid w:val="003E61A0"/>
    <w:rsid w:val="003E627D"/>
    <w:rsid w:val="003E62B4"/>
    <w:rsid w:val="003E6409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0B"/>
    <w:rsid w:val="003E77DE"/>
    <w:rsid w:val="003E782A"/>
    <w:rsid w:val="003E7A00"/>
    <w:rsid w:val="003E7AEA"/>
    <w:rsid w:val="003E7C35"/>
    <w:rsid w:val="003E7D5C"/>
    <w:rsid w:val="003E7DC9"/>
    <w:rsid w:val="003E7DEF"/>
    <w:rsid w:val="003E7DFB"/>
    <w:rsid w:val="003F000D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09E"/>
    <w:rsid w:val="003F1157"/>
    <w:rsid w:val="003F1319"/>
    <w:rsid w:val="003F133B"/>
    <w:rsid w:val="003F1647"/>
    <w:rsid w:val="003F1713"/>
    <w:rsid w:val="003F1A8F"/>
    <w:rsid w:val="003F1C3A"/>
    <w:rsid w:val="003F1DF5"/>
    <w:rsid w:val="003F1F87"/>
    <w:rsid w:val="003F1F94"/>
    <w:rsid w:val="003F2348"/>
    <w:rsid w:val="003F251A"/>
    <w:rsid w:val="003F27CA"/>
    <w:rsid w:val="003F29EB"/>
    <w:rsid w:val="003F2A86"/>
    <w:rsid w:val="003F2B24"/>
    <w:rsid w:val="003F2D94"/>
    <w:rsid w:val="003F3011"/>
    <w:rsid w:val="003F319D"/>
    <w:rsid w:val="003F3205"/>
    <w:rsid w:val="003F3361"/>
    <w:rsid w:val="003F3404"/>
    <w:rsid w:val="003F3648"/>
    <w:rsid w:val="003F36EA"/>
    <w:rsid w:val="003F387B"/>
    <w:rsid w:val="003F38F7"/>
    <w:rsid w:val="003F3914"/>
    <w:rsid w:val="003F3997"/>
    <w:rsid w:val="003F3A2E"/>
    <w:rsid w:val="003F3CFD"/>
    <w:rsid w:val="003F3DD2"/>
    <w:rsid w:val="003F3E7D"/>
    <w:rsid w:val="003F3F22"/>
    <w:rsid w:val="003F40CC"/>
    <w:rsid w:val="003F429E"/>
    <w:rsid w:val="003F457C"/>
    <w:rsid w:val="003F48DA"/>
    <w:rsid w:val="003F4AC4"/>
    <w:rsid w:val="003F4B39"/>
    <w:rsid w:val="003F4D90"/>
    <w:rsid w:val="003F4E96"/>
    <w:rsid w:val="003F4EE6"/>
    <w:rsid w:val="003F4F48"/>
    <w:rsid w:val="003F5125"/>
    <w:rsid w:val="003F550F"/>
    <w:rsid w:val="003F55F9"/>
    <w:rsid w:val="003F5659"/>
    <w:rsid w:val="003F5708"/>
    <w:rsid w:val="003F5883"/>
    <w:rsid w:val="003F58EE"/>
    <w:rsid w:val="003F5960"/>
    <w:rsid w:val="003F5BA2"/>
    <w:rsid w:val="003F6372"/>
    <w:rsid w:val="003F65E8"/>
    <w:rsid w:val="003F6955"/>
    <w:rsid w:val="003F69E7"/>
    <w:rsid w:val="003F6B4C"/>
    <w:rsid w:val="003F6C79"/>
    <w:rsid w:val="003F6CED"/>
    <w:rsid w:val="003F6D37"/>
    <w:rsid w:val="003F6F81"/>
    <w:rsid w:val="003F70A3"/>
    <w:rsid w:val="003F7478"/>
    <w:rsid w:val="003F74AB"/>
    <w:rsid w:val="003F7531"/>
    <w:rsid w:val="003F79B4"/>
    <w:rsid w:val="003F7A02"/>
    <w:rsid w:val="003F7A19"/>
    <w:rsid w:val="003F7D2D"/>
    <w:rsid w:val="003F7F4B"/>
    <w:rsid w:val="0040071F"/>
    <w:rsid w:val="004008E7"/>
    <w:rsid w:val="004009E3"/>
    <w:rsid w:val="00400AF7"/>
    <w:rsid w:val="00400AFE"/>
    <w:rsid w:val="00400B43"/>
    <w:rsid w:val="00400C5A"/>
    <w:rsid w:val="00400E73"/>
    <w:rsid w:val="00400E78"/>
    <w:rsid w:val="0040128B"/>
    <w:rsid w:val="004014B2"/>
    <w:rsid w:val="00401753"/>
    <w:rsid w:val="00401B30"/>
    <w:rsid w:val="00401F7A"/>
    <w:rsid w:val="00401FE1"/>
    <w:rsid w:val="00402057"/>
    <w:rsid w:val="004020C2"/>
    <w:rsid w:val="0040222D"/>
    <w:rsid w:val="004024AD"/>
    <w:rsid w:val="00402980"/>
    <w:rsid w:val="00402A31"/>
    <w:rsid w:val="00402C73"/>
    <w:rsid w:val="00402D07"/>
    <w:rsid w:val="004030E9"/>
    <w:rsid w:val="00403158"/>
    <w:rsid w:val="00403186"/>
    <w:rsid w:val="004032D9"/>
    <w:rsid w:val="00403465"/>
    <w:rsid w:val="004035B2"/>
    <w:rsid w:val="00403839"/>
    <w:rsid w:val="00403941"/>
    <w:rsid w:val="0040397B"/>
    <w:rsid w:val="00403AD6"/>
    <w:rsid w:val="00403CD7"/>
    <w:rsid w:val="00403DBB"/>
    <w:rsid w:val="00403F83"/>
    <w:rsid w:val="004040B9"/>
    <w:rsid w:val="004040C9"/>
    <w:rsid w:val="00404167"/>
    <w:rsid w:val="00404177"/>
    <w:rsid w:val="0040486E"/>
    <w:rsid w:val="004049C0"/>
    <w:rsid w:val="00404C43"/>
    <w:rsid w:val="00404D72"/>
    <w:rsid w:val="00405013"/>
    <w:rsid w:val="00405344"/>
    <w:rsid w:val="00405513"/>
    <w:rsid w:val="0040551F"/>
    <w:rsid w:val="004056B8"/>
    <w:rsid w:val="004056D7"/>
    <w:rsid w:val="004059B8"/>
    <w:rsid w:val="004059D4"/>
    <w:rsid w:val="004061A4"/>
    <w:rsid w:val="004061DA"/>
    <w:rsid w:val="0040625B"/>
    <w:rsid w:val="0040637E"/>
    <w:rsid w:val="004063A5"/>
    <w:rsid w:val="004065CE"/>
    <w:rsid w:val="0040669B"/>
    <w:rsid w:val="004066AA"/>
    <w:rsid w:val="0040670B"/>
    <w:rsid w:val="0040671A"/>
    <w:rsid w:val="00406806"/>
    <w:rsid w:val="0040696B"/>
    <w:rsid w:val="00406CC6"/>
    <w:rsid w:val="00406CEC"/>
    <w:rsid w:val="00406E9A"/>
    <w:rsid w:val="00406F01"/>
    <w:rsid w:val="00407294"/>
    <w:rsid w:val="0040739A"/>
    <w:rsid w:val="00407513"/>
    <w:rsid w:val="00407600"/>
    <w:rsid w:val="00407850"/>
    <w:rsid w:val="0040795D"/>
    <w:rsid w:val="00407C74"/>
    <w:rsid w:val="00407CCD"/>
    <w:rsid w:val="00407CD5"/>
    <w:rsid w:val="00407E56"/>
    <w:rsid w:val="004100B4"/>
    <w:rsid w:val="00410404"/>
    <w:rsid w:val="0041044A"/>
    <w:rsid w:val="00410886"/>
    <w:rsid w:val="00410CF2"/>
    <w:rsid w:val="00410FFB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637"/>
    <w:rsid w:val="00412826"/>
    <w:rsid w:val="00412B18"/>
    <w:rsid w:val="00412E6D"/>
    <w:rsid w:val="00413098"/>
    <w:rsid w:val="00413131"/>
    <w:rsid w:val="00413211"/>
    <w:rsid w:val="00413395"/>
    <w:rsid w:val="004135BD"/>
    <w:rsid w:val="00413853"/>
    <w:rsid w:val="004138F8"/>
    <w:rsid w:val="00413A12"/>
    <w:rsid w:val="00413E75"/>
    <w:rsid w:val="004140BE"/>
    <w:rsid w:val="0041425E"/>
    <w:rsid w:val="004143AF"/>
    <w:rsid w:val="0041440C"/>
    <w:rsid w:val="00414976"/>
    <w:rsid w:val="004149B9"/>
    <w:rsid w:val="004149EC"/>
    <w:rsid w:val="00414A64"/>
    <w:rsid w:val="00414B00"/>
    <w:rsid w:val="00414C88"/>
    <w:rsid w:val="00414F10"/>
    <w:rsid w:val="00415005"/>
    <w:rsid w:val="004150CC"/>
    <w:rsid w:val="00415135"/>
    <w:rsid w:val="0041513D"/>
    <w:rsid w:val="0041526F"/>
    <w:rsid w:val="00415281"/>
    <w:rsid w:val="004152B4"/>
    <w:rsid w:val="004152FA"/>
    <w:rsid w:val="00415356"/>
    <w:rsid w:val="004154F9"/>
    <w:rsid w:val="00415817"/>
    <w:rsid w:val="0041593B"/>
    <w:rsid w:val="00415C81"/>
    <w:rsid w:val="00415CB6"/>
    <w:rsid w:val="00415CEF"/>
    <w:rsid w:val="00415D98"/>
    <w:rsid w:val="00415E85"/>
    <w:rsid w:val="0041610E"/>
    <w:rsid w:val="00416197"/>
    <w:rsid w:val="0041626A"/>
    <w:rsid w:val="00416318"/>
    <w:rsid w:val="00416515"/>
    <w:rsid w:val="004165B9"/>
    <w:rsid w:val="00416890"/>
    <w:rsid w:val="0041695F"/>
    <w:rsid w:val="00416EF7"/>
    <w:rsid w:val="004170C0"/>
    <w:rsid w:val="004171F3"/>
    <w:rsid w:val="00417411"/>
    <w:rsid w:val="0041742F"/>
    <w:rsid w:val="004174B1"/>
    <w:rsid w:val="004179A0"/>
    <w:rsid w:val="00417B36"/>
    <w:rsid w:val="00417EE2"/>
    <w:rsid w:val="0042004D"/>
    <w:rsid w:val="004200A7"/>
    <w:rsid w:val="004203E4"/>
    <w:rsid w:val="00420939"/>
    <w:rsid w:val="00420B36"/>
    <w:rsid w:val="00420E8F"/>
    <w:rsid w:val="00420E91"/>
    <w:rsid w:val="0042124F"/>
    <w:rsid w:val="00421720"/>
    <w:rsid w:val="004217FC"/>
    <w:rsid w:val="00421AFE"/>
    <w:rsid w:val="00421C12"/>
    <w:rsid w:val="00421C1F"/>
    <w:rsid w:val="00421DEC"/>
    <w:rsid w:val="00421E2B"/>
    <w:rsid w:val="00421E63"/>
    <w:rsid w:val="00421EE3"/>
    <w:rsid w:val="00422118"/>
    <w:rsid w:val="0042228A"/>
    <w:rsid w:val="004224F6"/>
    <w:rsid w:val="004225B6"/>
    <w:rsid w:val="004226D9"/>
    <w:rsid w:val="0042270B"/>
    <w:rsid w:val="00422725"/>
    <w:rsid w:val="004227A6"/>
    <w:rsid w:val="004228B0"/>
    <w:rsid w:val="004229A8"/>
    <w:rsid w:val="00422C18"/>
    <w:rsid w:val="00422CB0"/>
    <w:rsid w:val="00422EEC"/>
    <w:rsid w:val="00423027"/>
    <w:rsid w:val="0042314B"/>
    <w:rsid w:val="00423278"/>
    <w:rsid w:val="004234A6"/>
    <w:rsid w:val="0042379B"/>
    <w:rsid w:val="00423919"/>
    <w:rsid w:val="00423967"/>
    <w:rsid w:val="00423BB9"/>
    <w:rsid w:val="00423D93"/>
    <w:rsid w:val="004240B9"/>
    <w:rsid w:val="00424207"/>
    <w:rsid w:val="00424474"/>
    <w:rsid w:val="004246E9"/>
    <w:rsid w:val="00424871"/>
    <w:rsid w:val="00424941"/>
    <w:rsid w:val="00424C79"/>
    <w:rsid w:val="00424EE6"/>
    <w:rsid w:val="00424F2F"/>
    <w:rsid w:val="00424F8D"/>
    <w:rsid w:val="00425212"/>
    <w:rsid w:val="00425549"/>
    <w:rsid w:val="004256F9"/>
    <w:rsid w:val="00425A56"/>
    <w:rsid w:val="00425B5A"/>
    <w:rsid w:val="00425B97"/>
    <w:rsid w:val="00425C53"/>
    <w:rsid w:val="00425D16"/>
    <w:rsid w:val="00425E7F"/>
    <w:rsid w:val="00426085"/>
    <w:rsid w:val="00426107"/>
    <w:rsid w:val="004261A6"/>
    <w:rsid w:val="004261DC"/>
    <w:rsid w:val="0042621F"/>
    <w:rsid w:val="00426343"/>
    <w:rsid w:val="00426414"/>
    <w:rsid w:val="00426468"/>
    <w:rsid w:val="004264EA"/>
    <w:rsid w:val="0042684A"/>
    <w:rsid w:val="00426870"/>
    <w:rsid w:val="00426929"/>
    <w:rsid w:val="0042699C"/>
    <w:rsid w:val="00426B27"/>
    <w:rsid w:val="00426B90"/>
    <w:rsid w:val="00426CA0"/>
    <w:rsid w:val="00426CE9"/>
    <w:rsid w:val="00426D08"/>
    <w:rsid w:val="00426DD0"/>
    <w:rsid w:val="00426E0A"/>
    <w:rsid w:val="0042707C"/>
    <w:rsid w:val="004270F3"/>
    <w:rsid w:val="00427107"/>
    <w:rsid w:val="004273BB"/>
    <w:rsid w:val="00427805"/>
    <w:rsid w:val="00427806"/>
    <w:rsid w:val="004278B3"/>
    <w:rsid w:val="004278D2"/>
    <w:rsid w:val="004279FC"/>
    <w:rsid w:val="00427BB7"/>
    <w:rsid w:val="00427C10"/>
    <w:rsid w:val="00427EE9"/>
    <w:rsid w:val="00427F85"/>
    <w:rsid w:val="00427FA5"/>
    <w:rsid w:val="00430259"/>
    <w:rsid w:val="00430356"/>
    <w:rsid w:val="004303FB"/>
    <w:rsid w:val="0043055F"/>
    <w:rsid w:val="004307D4"/>
    <w:rsid w:val="00430840"/>
    <w:rsid w:val="0043090E"/>
    <w:rsid w:val="004309A8"/>
    <w:rsid w:val="00430BD6"/>
    <w:rsid w:val="00430F5D"/>
    <w:rsid w:val="00430F8D"/>
    <w:rsid w:val="00431211"/>
    <w:rsid w:val="00431221"/>
    <w:rsid w:val="00431304"/>
    <w:rsid w:val="00431325"/>
    <w:rsid w:val="0043133D"/>
    <w:rsid w:val="004313E7"/>
    <w:rsid w:val="004318A2"/>
    <w:rsid w:val="0043197D"/>
    <w:rsid w:val="00431F4C"/>
    <w:rsid w:val="00431F50"/>
    <w:rsid w:val="0043201E"/>
    <w:rsid w:val="004320E8"/>
    <w:rsid w:val="0043215B"/>
    <w:rsid w:val="0043252D"/>
    <w:rsid w:val="0043256B"/>
    <w:rsid w:val="004327DB"/>
    <w:rsid w:val="004328F5"/>
    <w:rsid w:val="00432903"/>
    <w:rsid w:val="00432955"/>
    <w:rsid w:val="00432A3B"/>
    <w:rsid w:val="00432AC9"/>
    <w:rsid w:val="00432AF1"/>
    <w:rsid w:val="00432BAF"/>
    <w:rsid w:val="00432C9B"/>
    <w:rsid w:val="00432D0D"/>
    <w:rsid w:val="00432FC4"/>
    <w:rsid w:val="004330BA"/>
    <w:rsid w:val="004330E7"/>
    <w:rsid w:val="00433668"/>
    <w:rsid w:val="004336F8"/>
    <w:rsid w:val="0043380D"/>
    <w:rsid w:val="00433941"/>
    <w:rsid w:val="00433B01"/>
    <w:rsid w:val="00433D61"/>
    <w:rsid w:val="00433E19"/>
    <w:rsid w:val="00433F85"/>
    <w:rsid w:val="00433FD5"/>
    <w:rsid w:val="004347E1"/>
    <w:rsid w:val="0043494E"/>
    <w:rsid w:val="00434968"/>
    <w:rsid w:val="00434A38"/>
    <w:rsid w:val="00434B6C"/>
    <w:rsid w:val="00434B8A"/>
    <w:rsid w:val="00434BA6"/>
    <w:rsid w:val="00434C45"/>
    <w:rsid w:val="00434D0C"/>
    <w:rsid w:val="00434F11"/>
    <w:rsid w:val="0043504E"/>
    <w:rsid w:val="00435103"/>
    <w:rsid w:val="0043511A"/>
    <w:rsid w:val="0043543D"/>
    <w:rsid w:val="0043546D"/>
    <w:rsid w:val="00435498"/>
    <w:rsid w:val="0043549E"/>
    <w:rsid w:val="00435A06"/>
    <w:rsid w:val="00435A08"/>
    <w:rsid w:val="00435C11"/>
    <w:rsid w:val="00435DC9"/>
    <w:rsid w:val="0043630D"/>
    <w:rsid w:val="004365A5"/>
    <w:rsid w:val="00436977"/>
    <w:rsid w:val="00436B75"/>
    <w:rsid w:val="00436D32"/>
    <w:rsid w:val="00436E06"/>
    <w:rsid w:val="00436E82"/>
    <w:rsid w:val="00436F5B"/>
    <w:rsid w:val="0043709E"/>
    <w:rsid w:val="004370B6"/>
    <w:rsid w:val="004370E4"/>
    <w:rsid w:val="004373D1"/>
    <w:rsid w:val="00437498"/>
    <w:rsid w:val="00437568"/>
    <w:rsid w:val="00437629"/>
    <w:rsid w:val="00437645"/>
    <w:rsid w:val="004376C4"/>
    <w:rsid w:val="0043789A"/>
    <w:rsid w:val="004378DA"/>
    <w:rsid w:val="004379E9"/>
    <w:rsid w:val="00437A1E"/>
    <w:rsid w:val="00437CA2"/>
    <w:rsid w:val="00437D3E"/>
    <w:rsid w:val="00437D42"/>
    <w:rsid w:val="00440060"/>
    <w:rsid w:val="00440098"/>
    <w:rsid w:val="00440312"/>
    <w:rsid w:val="0044065B"/>
    <w:rsid w:val="00440864"/>
    <w:rsid w:val="004409CD"/>
    <w:rsid w:val="00440BC8"/>
    <w:rsid w:val="00440E8F"/>
    <w:rsid w:val="0044104D"/>
    <w:rsid w:val="0044109F"/>
    <w:rsid w:val="004410A9"/>
    <w:rsid w:val="00441119"/>
    <w:rsid w:val="004411A4"/>
    <w:rsid w:val="004411C4"/>
    <w:rsid w:val="00441265"/>
    <w:rsid w:val="004412D9"/>
    <w:rsid w:val="004414BC"/>
    <w:rsid w:val="00441571"/>
    <w:rsid w:val="00441582"/>
    <w:rsid w:val="004415ED"/>
    <w:rsid w:val="00441A3E"/>
    <w:rsid w:val="00441AA6"/>
    <w:rsid w:val="00441BDF"/>
    <w:rsid w:val="00441C6B"/>
    <w:rsid w:val="00441D83"/>
    <w:rsid w:val="00441F74"/>
    <w:rsid w:val="00442079"/>
    <w:rsid w:val="0044207B"/>
    <w:rsid w:val="004420E1"/>
    <w:rsid w:val="00442156"/>
    <w:rsid w:val="0044220F"/>
    <w:rsid w:val="00442266"/>
    <w:rsid w:val="0044234D"/>
    <w:rsid w:val="0044292F"/>
    <w:rsid w:val="004429DB"/>
    <w:rsid w:val="00442AB6"/>
    <w:rsid w:val="00442D80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00"/>
    <w:rsid w:val="00444468"/>
    <w:rsid w:val="004446A6"/>
    <w:rsid w:val="004446A7"/>
    <w:rsid w:val="0044470C"/>
    <w:rsid w:val="00444A4E"/>
    <w:rsid w:val="00444B58"/>
    <w:rsid w:val="00444D6B"/>
    <w:rsid w:val="00444FB0"/>
    <w:rsid w:val="0044581A"/>
    <w:rsid w:val="00445896"/>
    <w:rsid w:val="00445934"/>
    <w:rsid w:val="00445A01"/>
    <w:rsid w:val="00445A45"/>
    <w:rsid w:val="00445BF1"/>
    <w:rsid w:val="00445D0C"/>
    <w:rsid w:val="00445DA4"/>
    <w:rsid w:val="00445E7E"/>
    <w:rsid w:val="004461DA"/>
    <w:rsid w:val="0044641B"/>
    <w:rsid w:val="00446557"/>
    <w:rsid w:val="0044665E"/>
    <w:rsid w:val="004467F1"/>
    <w:rsid w:val="00446909"/>
    <w:rsid w:val="00446B43"/>
    <w:rsid w:val="00446C99"/>
    <w:rsid w:val="00446D89"/>
    <w:rsid w:val="00446E19"/>
    <w:rsid w:val="004470E2"/>
    <w:rsid w:val="0044730B"/>
    <w:rsid w:val="00447388"/>
    <w:rsid w:val="0044747B"/>
    <w:rsid w:val="00447568"/>
    <w:rsid w:val="00447E05"/>
    <w:rsid w:val="00450261"/>
    <w:rsid w:val="0045042D"/>
    <w:rsid w:val="00450659"/>
    <w:rsid w:val="00450686"/>
    <w:rsid w:val="004507C2"/>
    <w:rsid w:val="00450810"/>
    <w:rsid w:val="004509C9"/>
    <w:rsid w:val="004509F9"/>
    <w:rsid w:val="00450BBC"/>
    <w:rsid w:val="00450E38"/>
    <w:rsid w:val="00450ED6"/>
    <w:rsid w:val="004512CC"/>
    <w:rsid w:val="004512CF"/>
    <w:rsid w:val="004514BE"/>
    <w:rsid w:val="00451582"/>
    <w:rsid w:val="004515CB"/>
    <w:rsid w:val="0045192D"/>
    <w:rsid w:val="00451AB1"/>
    <w:rsid w:val="00451CEC"/>
    <w:rsid w:val="00451E8F"/>
    <w:rsid w:val="00451EBF"/>
    <w:rsid w:val="00452288"/>
    <w:rsid w:val="00452362"/>
    <w:rsid w:val="004525B3"/>
    <w:rsid w:val="004526BF"/>
    <w:rsid w:val="004526FB"/>
    <w:rsid w:val="00452728"/>
    <w:rsid w:val="004529F7"/>
    <w:rsid w:val="00452D15"/>
    <w:rsid w:val="00452E59"/>
    <w:rsid w:val="00452EFC"/>
    <w:rsid w:val="00452F23"/>
    <w:rsid w:val="00452FB4"/>
    <w:rsid w:val="00453020"/>
    <w:rsid w:val="00453131"/>
    <w:rsid w:val="0045342D"/>
    <w:rsid w:val="0045360E"/>
    <w:rsid w:val="004536F7"/>
    <w:rsid w:val="00453B04"/>
    <w:rsid w:val="00453D9F"/>
    <w:rsid w:val="00453F19"/>
    <w:rsid w:val="00453F89"/>
    <w:rsid w:val="00454107"/>
    <w:rsid w:val="00454300"/>
    <w:rsid w:val="00454319"/>
    <w:rsid w:val="00454847"/>
    <w:rsid w:val="00454943"/>
    <w:rsid w:val="00454A63"/>
    <w:rsid w:val="00454A74"/>
    <w:rsid w:val="00454CEA"/>
    <w:rsid w:val="004551DF"/>
    <w:rsid w:val="00455417"/>
    <w:rsid w:val="004557EA"/>
    <w:rsid w:val="004558CA"/>
    <w:rsid w:val="00455A40"/>
    <w:rsid w:val="00455C26"/>
    <w:rsid w:val="00456014"/>
    <w:rsid w:val="004562A2"/>
    <w:rsid w:val="0045653F"/>
    <w:rsid w:val="0045666C"/>
    <w:rsid w:val="004566EF"/>
    <w:rsid w:val="0045686F"/>
    <w:rsid w:val="00456971"/>
    <w:rsid w:val="00456C9D"/>
    <w:rsid w:val="00457586"/>
    <w:rsid w:val="004577CB"/>
    <w:rsid w:val="00457E1C"/>
    <w:rsid w:val="00457ECC"/>
    <w:rsid w:val="0046002E"/>
    <w:rsid w:val="00460049"/>
    <w:rsid w:val="004604AD"/>
    <w:rsid w:val="004604EC"/>
    <w:rsid w:val="0046054B"/>
    <w:rsid w:val="004605BE"/>
    <w:rsid w:val="00460841"/>
    <w:rsid w:val="004608BD"/>
    <w:rsid w:val="00460AED"/>
    <w:rsid w:val="00460FCD"/>
    <w:rsid w:val="004610A8"/>
    <w:rsid w:val="00461251"/>
    <w:rsid w:val="00461365"/>
    <w:rsid w:val="004614BF"/>
    <w:rsid w:val="004614F1"/>
    <w:rsid w:val="00461743"/>
    <w:rsid w:val="00461981"/>
    <w:rsid w:val="00461BDF"/>
    <w:rsid w:val="00461C9B"/>
    <w:rsid w:val="00461CCB"/>
    <w:rsid w:val="00461D9B"/>
    <w:rsid w:val="00461F0B"/>
    <w:rsid w:val="00461FAC"/>
    <w:rsid w:val="00462252"/>
    <w:rsid w:val="00462650"/>
    <w:rsid w:val="00462F90"/>
    <w:rsid w:val="00463038"/>
    <w:rsid w:val="00463209"/>
    <w:rsid w:val="00463335"/>
    <w:rsid w:val="004633C1"/>
    <w:rsid w:val="00463546"/>
    <w:rsid w:val="004636EE"/>
    <w:rsid w:val="004636EF"/>
    <w:rsid w:val="00463B22"/>
    <w:rsid w:val="00463B62"/>
    <w:rsid w:val="00463DC0"/>
    <w:rsid w:val="00463F3D"/>
    <w:rsid w:val="0046409B"/>
    <w:rsid w:val="00464867"/>
    <w:rsid w:val="00464BF6"/>
    <w:rsid w:val="00464C36"/>
    <w:rsid w:val="00464D54"/>
    <w:rsid w:val="00464EB4"/>
    <w:rsid w:val="00465057"/>
    <w:rsid w:val="00465404"/>
    <w:rsid w:val="00465440"/>
    <w:rsid w:val="0046553B"/>
    <w:rsid w:val="004658A0"/>
    <w:rsid w:val="004659A2"/>
    <w:rsid w:val="004659C9"/>
    <w:rsid w:val="00465A6E"/>
    <w:rsid w:val="00465B6F"/>
    <w:rsid w:val="00465F17"/>
    <w:rsid w:val="00466048"/>
    <w:rsid w:val="004660CB"/>
    <w:rsid w:val="00466133"/>
    <w:rsid w:val="0046613D"/>
    <w:rsid w:val="0046616A"/>
    <w:rsid w:val="004661E0"/>
    <w:rsid w:val="004662C0"/>
    <w:rsid w:val="004663C1"/>
    <w:rsid w:val="0046654A"/>
    <w:rsid w:val="0046665D"/>
    <w:rsid w:val="004669D2"/>
    <w:rsid w:val="00466A29"/>
    <w:rsid w:val="00466D9D"/>
    <w:rsid w:val="00466E0E"/>
    <w:rsid w:val="0046700D"/>
    <w:rsid w:val="00467029"/>
    <w:rsid w:val="004672B8"/>
    <w:rsid w:val="004673E6"/>
    <w:rsid w:val="004676A6"/>
    <w:rsid w:val="0046772E"/>
    <w:rsid w:val="0046796A"/>
    <w:rsid w:val="00467AB7"/>
    <w:rsid w:val="00467B98"/>
    <w:rsid w:val="00467BC5"/>
    <w:rsid w:val="00467F05"/>
    <w:rsid w:val="00467F63"/>
    <w:rsid w:val="004701A5"/>
    <w:rsid w:val="00470391"/>
    <w:rsid w:val="004703A5"/>
    <w:rsid w:val="0047045E"/>
    <w:rsid w:val="00470585"/>
    <w:rsid w:val="0047065E"/>
    <w:rsid w:val="004706C1"/>
    <w:rsid w:val="00470A0F"/>
    <w:rsid w:val="00470D73"/>
    <w:rsid w:val="00471061"/>
    <w:rsid w:val="00471118"/>
    <w:rsid w:val="00471169"/>
    <w:rsid w:val="00471170"/>
    <w:rsid w:val="004712F1"/>
    <w:rsid w:val="0047142E"/>
    <w:rsid w:val="004714B1"/>
    <w:rsid w:val="004716BE"/>
    <w:rsid w:val="00471714"/>
    <w:rsid w:val="00471864"/>
    <w:rsid w:val="004719C1"/>
    <w:rsid w:val="00471A80"/>
    <w:rsid w:val="00471E52"/>
    <w:rsid w:val="00471F6E"/>
    <w:rsid w:val="004720EB"/>
    <w:rsid w:val="0047232E"/>
    <w:rsid w:val="004723B9"/>
    <w:rsid w:val="004727C6"/>
    <w:rsid w:val="00472808"/>
    <w:rsid w:val="004729C8"/>
    <w:rsid w:val="00473041"/>
    <w:rsid w:val="0047309D"/>
    <w:rsid w:val="004730D4"/>
    <w:rsid w:val="004734B3"/>
    <w:rsid w:val="0047353C"/>
    <w:rsid w:val="00473895"/>
    <w:rsid w:val="004739BE"/>
    <w:rsid w:val="00473AF9"/>
    <w:rsid w:val="00474029"/>
    <w:rsid w:val="00474069"/>
    <w:rsid w:val="00474106"/>
    <w:rsid w:val="004743A2"/>
    <w:rsid w:val="0047477B"/>
    <w:rsid w:val="00474881"/>
    <w:rsid w:val="00474A21"/>
    <w:rsid w:val="00474B89"/>
    <w:rsid w:val="00474C8B"/>
    <w:rsid w:val="00474D08"/>
    <w:rsid w:val="00474D9A"/>
    <w:rsid w:val="00474F67"/>
    <w:rsid w:val="00475115"/>
    <w:rsid w:val="004752A5"/>
    <w:rsid w:val="00475304"/>
    <w:rsid w:val="00475361"/>
    <w:rsid w:val="00475444"/>
    <w:rsid w:val="00475827"/>
    <w:rsid w:val="00475A4A"/>
    <w:rsid w:val="00475B27"/>
    <w:rsid w:val="00475DC4"/>
    <w:rsid w:val="00475F98"/>
    <w:rsid w:val="00476029"/>
    <w:rsid w:val="004760D0"/>
    <w:rsid w:val="00476248"/>
    <w:rsid w:val="00476423"/>
    <w:rsid w:val="004769C9"/>
    <w:rsid w:val="004769F7"/>
    <w:rsid w:val="00476A60"/>
    <w:rsid w:val="00476B33"/>
    <w:rsid w:val="00476D1E"/>
    <w:rsid w:val="00476D31"/>
    <w:rsid w:val="00476E1C"/>
    <w:rsid w:val="00476FCC"/>
    <w:rsid w:val="00476FE5"/>
    <w:rsid w:val="00476FF8"/>
    <w:rsid w:val="004772AD"/>
    <w:rsid w:val="00477738"/>
    <w:rsid w:val="004778EB"/>
    <w:rsid w:val="00477957"/>
    <w:rsid w:val="004779C1"/>
    <w:rsid w:val="00477C6E"/>
    <w:rsid w:val="00477D75"/>
    <w:rsid w:val="00477DEA"/>
    <w:rsid w:val="0048047E"/>
    <w:rsid w:val="00480493"/>
    <w:rsid w:val="00480612"/>
    <w:rsid w:val="00480769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C97"/>
    <w:rsid w:val="00481D22"/>
    <w:rsid w:val="004820EC"/>
    <w:rsid w:val="00482122"/>
    <w:rsid w:val="004823B3"/>
    <w:rsid w:val="00482580"/>
    <w:rsid w:val="004825C5"/>
    <w:rsid w:val="004826A7"/>
    <w:rsid w:val="0048283A"/>
    <w:rsid w:val="004829D5"/>
    <w:rsid w:val="00482B64"/>
    <w:rsid w:val="00482C0F"/>
    <w:rsid w:val="00482C7E"/>
    <w:rsid w:val="00482D18"/>
    <w:rsid w:val="00482EA3"/>
    <w:rsid w:val="00482F86"/>
    <w:rsid w:val="00483240"/>
    <w:rsid w:val="00483388"/>
    <w:rsid w:val="00483411"/>
    <w:rsid w:val="0048353F"/>
    <w:rsid w:val="00483644"/>
    <w:rsid w:val="00483917"/>
    <w:rsid w:val="00483930"/>
    <w:rsid w:val="00483B76"/>
    <w:rsid w:val="00483B9F"/>
    <w:rsid w:val="00483C51"/>
    <w:rsid w:val="00483CCD"/>
    <w:rsid w:val="00483CEA"/>
    <w:rsid w:val="00483E46"/>
    <w:rsid w:val="00483F57"/>
    <w:rsid w:val="00483F9B"/>
    <w:rsid w:val="004841DC"/>
    <w:rsid w:val="0048423E"/>
    <w:rsid w:val="00484316"/>
    <w:rsid w:val="004843AB"/>
    <w:rsid w:val="00484411"/>
    <w:rsid w:val="0048461B"/>
    <w:rsid w:val="0048470D"/>
    <w:rsid w:val="00484840"/>
    <w:rsid w:val="00484A02"/>
    <w:rsid w:val="00484BA0"/>
    <w:rsid w:val="00484BBF"/>
    <w:rsid w:val="00484BD8"/>
    <w:rsid w:val="00484CEC"/>
    <w:rsid w:val="00484E30"/>
    <w:rsid w:val="00484E97"/>
    <w:rsid w:val="0048551A"/>
    <w:rsid w:val="00485571"/>
    <w:rsid w:val="004855C9"/>
    <w:rsid w:val="0048568C"/>
    <w:rsid w:val="00485A83"/>
    <w:rsid w:val="0048610C"/>
    <w:rsid w:val="0048614A"/>
    <w:rsid w:val="004865F8"/>
    <w:rsid w:val="00486747"/>
    <w:rsid w:val="00486941"/>
    <w:rsid w:val="00486B50"/>
    <w:rsid w:val="00486C06"/>
    <w:rsid w:val="00486DB3"/>
    <w:rsid w:val="00486F37"/>
    <w:rsid w:val="004870D9"/>
    <w:rsid w:val="0048747E"/>
    <w:rsid w:val="0048752D"/>
    <w:rsid w:val="00487556"/>
    <w:rsid w:val="0048779E"/>
    <w:rsid w:val="004877AF"/>
    <w:rsid w:val="00487830"/>
    <w:rsid w:val="0048789A"/>
    <w:rsid w:val="00487A5D"/>
    <w:rsid w:val="00487ABC"/>
    <w:rsid w:val="00487DB1"/>
    <w:rsid w:val="00487F3C"/>
    <w:rsid w:val="004900D0"/>
    <w:rsid w:val="004902C9"/>
    <w:rsid w:val="004905A2"/>
    <w:rsid w:val="00490629"/>
    <w:rsid w:val="004908C7"/>
    <w:rsid w:val="00490E4B"/>
    <w:rsid w:val="00491045"/>
    <w:rsid w:val="004913A4"/>
    <w:rsid w:val="00491566"/>
    <w:rsid w:val="00491736"/>
    <w:rsid w:val="004918A2"/>
    <w:rsid w:val="0049198A"/>
    <w:rsid w:val="00491B82"/>
    <w:rsid w:val="00491BE1"/>
    <w:rsid w:val="00491C41"/>
    <w:rsid w:val="00491CEF"/>
    <w:rsid w:val="00491D1E"/>
    <w:rsid w:val="00492110"/>
    <w:rsid w:val="0049217A"/>
    <w:rsid w:val="004921F9"/>
    <w:rsid w:val="00492280"/>
    <w:rsid w:val="0049230B"/>
    <w:rsid w:val="004923FD"/>
    <w:rsid w:val="00492439"/>
    <w:rsid w:val="004929AD"/>
    <w:rsid w:val="00492A88"/>
    <w:rsid w:val="00492C06"/>
    <w:rsid w:val="004931B7"/>
    <w:rsid w:val="004932AC"/>
    <w:rsid w:val="004933CA"/>
    <w:rsid w:val="00493521"/>
    <w:rsid w:val="00493626"/>
    <w:rsid w:val="00493638"/>
    <w:rsid w:val="00493707"/>
    <w:rsid w:val="00493963"/>
    <w:rsid w:val="00493A4B"/>
    <w:rsid w:val="00493AA4"/>
    <w:rsid w:val="00493B4F"/>
    <w:rsid w:val="00493B86"/>
    <w:rsid w:val="00493D22"/>
    <w:rsid w:val="00494059"/>
    <w:rsid w:val="0049411A"/>
    <w:rsid w:val="004941FB"/>
    <w:rsid w:val="004942E7"/>
    <w:rsid w:val="004944B2"/>
    <w:rsid w:val="00494505"/>
    <w:rsid w:val="004947AC"/>
    <w:rsid w:val="00494C88"/>
    <w:rsid w:val="00494DE9"/>
    <w:rsid w:val="00494F5B"/>
    <w:rsid w:val="004951B6"/>
    <w:rsid w:val="004952FD"/>
    <w:rsid w:val="00495460"/>
    <w:rsid w:val="00495625"/>
    <w:rsid w:val="00495A67"/>
    <w:rsid w:val="00495C16"/>
    <w:rsid w:val="00495D7E"/>
    <w:rsid w:val="00495DDE"/>
    <w:rsid w:val="00496018"/>
    <w:rsid w:val="00496068"/>
    <w:rsid w:val="0049629B"/>
    <w:rsid w:val="004963B3"/>
    <w:rsid w:val="004963B9"/>
    <w:rsid w:val="00496433"/>
    <w:rsid w:val="00496447"/>
    <w:rsid w:val="00496490"/>
    <w:rsid w:val="00496498"/>
    <w:rsid w:val="00496878"/>
    <w:rsid w:val="004968A2"/>
    <w:rsid w:val="0049698E"/>
    <w:rsid w:val="00496A89"/>
    <w:rsid w:val="00496B9A"/>
    <w:rsid w:val="00496C7A"/>
    <w:rsid w:val="00496F4A"/>
    <w:rsid w:val="00496FEC"/>
    <w:rsid w:val="00497193"/>
    <w:rsid w:val="004973B7"/>
    <w:rsid w:val="004975F5"/>
    <w:rsid w:val="00497721"/>
    <w:rsid w:val="00497748"/>
    <w:rsid w:val="0049796A"/>
    <w:rsid w:val="00497A97"/>
    <w:rsid w:val="00497ADC"/>
    <w:rsid w:val="00497BAF"/>
    <w:rsid w:val="00497BD5"/>
    <w:rsid w:val="00497DA1"/>
    <w:rsid w:val="00497DF4"/>
    <w:rsid w:val="00497EF1"/>
    <w:rsid w:val="00497F23"/>
    <w:rsid w:val="004A0021"/>
    <w:rsid w:val="004A014D"/>
    <w:rsid w:val="004A01AE"/>
    <w:rsid w:val="004A0413"/>
    <w:rsid w:val="004A0419"/>
    <w:rsid w:val="004A04CA"/>
    <w:rsid w:val="004A0796"/>
    <w:rsid w:val="004A087E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7F3"/>
    <w:rsid w:val="004A1A4B"/>
    <w:rsid w:val="004A1B60"/>
    <w:rsid w:val="004A1D53"/>
    <w:rsid w:val="004A1E30"/>
    <w:rsid w:val="004A1E7C"/>
    <w:rsid w:val="004A2069"/>
    <w:rsid w:val="004A2143"/>
    <w:rsid w:val="004A247D"/>
    <w:rsid w:val="004A2565"/>
    <w:rsid w:val="004A267B"/>
    <w:rsid w:val="004A2819"/>
    <w:rsid w:val="004A2846"/>
    <w:rsid w:val="004A28E3"/>
    <w:rsid w:val="004A29DC"/>
    <w:rsid w:val="004A2C74"/>
    <w:rsid w:val="004A2F47"/>
    <w:rsid w:val="004A32B5"/>
    <w:rsid w:val="004A32BF"/>
    <w:rsid w:val="004A338D"/>
    <w:rsid w:val="004A342A"/>
    <w:rsid w:val="004A3432"/>
    <w:rsid w:val="004A36D0"/>
    <w:rsid w:val="004A3895"/>
    <w:rsid w:val="004A3AEB"/>
    <w:rsid w:val="004A3AF3"/>
    <w:rsid w:val="004A3C3A"/>
    <w:rsid w:val="004A3E14"/>
    <w:rsid w:val="004A4022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601"/>
    <w:rsid w:val="004A5AE5"/>
    <w:rsid w:val="004A5DDE"/>
    <w:rsid w:val="004A5E6A"/>
    <w:rsid w:val="004A6289"/>
    <w:rsid w:val="004A62BC"/>
    <w:rsid w:val="004A6385"/>
    <w:rsid w:val="004A6A14"/>
    <w:rsid w:val="004A6A30"/>
    <w:rsid w:val="004A6C47"/>
    <w:rsid w:val="004A6D71"/>
    <w:rsid w:val="004A6F9A"/>
    <w:rsid w:val="004A790F"/>
    <w:rsid w:val="004A7989"/>
    <w:rsid w:val="004A7A0B"/>
    <w:rsid w:val="004A7D2B"/>
    <w:rsid w:val="004A7FB1"/>
    <w:rsid w:val="004B02B5"/>
    <w:rsid w:val="004B0308"/>
    <w:rsid w:val="004B0459"/>
    <w:rsid w:val="004B06FF"/>
    <w:rsid w:val="004B09B3"/>
    <w:rsid w:val="004B0CEA"/>
    <w:rsid w:val="004B118E"/>
    <w:rsid w:val="004B1318"/>
    <w:rsid w:val="004B1356"/>
    <w:rsid w:val="004B17DE"/>
    <w:rsid w:val="004B1A3F"/>
    <w:rsid w:val="004B1B98"/>
    <w:rsid w:val="004B1B9D"/>
    <w:rsid w:val="004B1F2E"/>
    <w:rsid w:val="004B217D"/>
    <w:rsid w:val="004B22B7"/>
    <w:rsid w:val="004B2301"/>
    <w:rsid w:val="004B2310"/>
    <w:rsid w:val="004B2389"/>
    <w:rsid w:val="004B249B"/>
    <w:rsid w:val="004B25C6"/>
    <w:rsid w:val="004B2821"/>
    <w:rsid w:val="004B2823"/>
    <w:rsid w:val="004B28A0"/>
    <w:rsid w:val="004B2AC0"/>
    <w:rsid w:val="004B2C8C"/>
    <w:rsid w:val="004B2CA6"/>
    <w:rsid w:val="004B3025"/>
    <w:rsid w:val="004B3066"/>
    <w:rsid w:val="004B3184"/>
    <w:rsid w:val="004B3197"/>
    <w:rsid w:val="004B3228"/>
    <w:rsid w:val="004B328B"/>
    <w:rsid w:val="004B3403"/>
    <w:rsid w:val="004B343B"/>
    <w:rsid w:val="004B34BB"/>
    <w:rsid w:val="004B38A5"/>
    <w:rsid w:val="004B3937"/>
    <w:rsid w:val="004B3AA4"/>
    <w:rsid w:val="004B3D70"/>
    <w:rsid w:val="004B3E82"/>
    <w:rsid w:val="004B3F6F"/>
    <w:rsid w:val="004B4068"/>
    <w:rsid w:val="004B421C"/>
    <w:rsid w:val="004B459F"/>
    <w:rsid w:val="004B4859"/>
    <w:rsid w:val="004B4892"/>
    <w:rsid w:val="004B49C7"/>
    <w:rsid w:val="004B4A0C"/>
    <w:rsid w:val="004B4A96"/>
    <w:rsid w:val="004B4A9E"/>
    <w:rsid w:val="004B4D23"/>
    <w:rsid w:val="004B4DDF"/>
    <w:rsid w:val="004B4F5E"/>
    <w:rsid w:val="004B508F"/>
    <w:rsid w:val="004B5514"/>
    <w:rsid w:val="004B56CC"/>
    <w:rsid w:val="004B57D2"/>
    <w:rsid w:val="004B58AE"/>
    <w:rsid w:val="004B5DF2"/>
    <w:rsid w:val="004B5EDF"/>
    <w:rsid w:val="004B5F43"/>
    <w:rsid w:val="004B5F66"/>
    <w:rsid w:val="004B5F8F"/>
    <w:rsid w:val="004B6253"/>
    <w:rsid w:val="004B6414"/>
    <w:rsid w:val="004B64F9"/>
    <w:rsid w:val="004B6515"/>
    <w:rsid w:val="004B66CF"/>
    <w:rsid w:val="004B6B20"/>
    <w:rsid w:val="004B6E79"/>
    <w:rsid w:val="004B7046"/>
    <w:rsid w:val="004B7199"/>
    <w:rsid w:val="004B71C1"/>
    <w:rsid w:val="004B74BF"/>
    <w:rsid w:val="004B753A"/>
    <w:rsid w:val="004B7752"/>
    <w:rsid w:val="004B7B13"/>
    <w:rsid w:val="004B7B18"/>
    <w:rsid w:val="004B7B65"/>
    <w:rsid w:val="004B7BDE"/>
    <w:rsid w:val="004B7CA3"/>
    <w:rsid w:val="004B7CD0"/>
    <w:rsid w:val="004B7D85"/>
    <w:rsid w:val="004B7E9F"/>
    <w:rsid w:val="004C003A"/>
    <w:rsid w:val="004C00F5"/>
    <w:rsid w:val="004C018A"/>
    <w:rsid w:val="004C0237"/>
    <w:rsid w:val="004C0251"/>
    <w:rsid w:val="004C0332"/>
    <w:rsid w:val="004C0534"/>
    <w:rsid w:val="004C0990"/>
    <w:rsid w:val="004C0A5A"/>
    <w:rsid w:val="004C0A6C"/>
    <w:rsid w:val="004C0C5E"/>
    <w:rsid w:val="004C0CD8"/>
    <w:rsid w:val="004C1002"/>
    <w:rsid w:val="004C1022"/>
    <w:rsid w:val="004C1080"/>
    <w:rsid w:val="004C1089"/>
    <w:rsid w:val="004C12D2"/>
    <w:rsid w:val="004C13C1"/>
    <w:rsid w:val="004C1547"/>
    <w:rsid w:val="004C1973"/>
    <w:rsid w:val="004C1AB7"/>
    <w:rsid w:val="004C1AC6"/>
    <w:rsid w:val="004C1AFF"/>
    <w:rsid w:val="004C1B21"/>
    <w:rsid w:val="004C1D9C"/>
    <w:rsid w:val="004C21A8"/>
    <w:rsid w:val="004C21F9"/>
    <w:rsid w:val="004C226B"/>
    <w:rsid w:val="004C2295"/>
    <w:rsid w:val="004C241E"/>
    <w:rsid w:val="004C2556"/>
    <w:rsid w:val="004C272B"/>
    <w:rsid w:val="004C2C5E"/>
    <w:rsid w:val="004C2DC3"/>
    <w:rsid w:val="004C2DEC"/>
    <w:rsid w:val="004C2E0D"/>
    <w:rsid w:val="004C2EDF"/>
    <w:rsid w:val="004C338B"/>
    <w:rsid w:val="004C33A7"/>
    <w:rsid w:val="004C3520"/>
    <w:rsid w:val="004C3933"/>
    <w:rsid w:val="004C3A24"/>
    <w:rsid w:val="004C3B2D"/>
    <w:rsid w:val="004C3D18"/>
    <w:rsid w:val="004C456D"/>
    <w:rsid w:val="004C468E"/>
    <w:rsid w:val="004C46D9"/>
    <w:rsid w:val="004C4B1E"/>
    <w:rsid w:val="004C4B45"/>
    <w:rsid w:val="004C4C83"/>
    <w:rsid w:val="004C4DA9"/>
    <w:rsid w:val="004C4E09"/>
    <w:rsid w:val="004C4EBC"/>
    <w:rsid w:val="004C5017"/>
    <w:rsid w:val="004C535D"/>
    <w:rsid w:val="004C5B54"/>
    <w:rsid w:val="004C5EBA"/>
    <w:rsid w:val="004C6357"/>
    <w:rsid w:val="004C66AB"/>
    <w:rsid w:val="004C670F"/>
    <w:rsid w:val="004C6742"/>
    <w:rsid w:val="004C674F"/>
    <w:rsid w:val="004C6755"/>
    <w:rsid w:val="004C6795"/>
    <w:rsid w:val="004C67B0"/>
    <w:rsid w:val="004C6894"/>
    <w:rsid w:val="004C68B2"/>
    <w:rsid w:val="004C68C1"/>
    <w:rsid w:val="004C69C4"/>
    <w:rsid w:val="004C6AAD"/>
    <w:rsid w:val="004C6CD4"/>
    <w:rsid w:val="004C6E78"/>
    <w:rsid w:val="004C7476"/>
    <w:rsid w:val="004C747A"/>
    <w:rsid w:val="004C7808"/>
    <w:rsid w:val="004C78D9"/>
    <w:rsid w:val="004C7AF2"/>
    <w:rsid w:val="004C7BD4"/>
    <w:rsid w:val="004C7C2C"/>
    <w:rsid w:val="004C7F99"/>
    <w:rsid w:val="004D008D"/>
    <w:rsid w:val="004D00C3"/>
    <w:rsid w:val="004D043C"/>
    <w:rsid w:val="004D04D1"/>
    <w:rsid w:val="004D04E0"/>
    <w:rsid w:val="004D04F7"/>
    <w:rsid w:val="004D06AD"/>
    <w:rsid w:val="004D09D9"/>
    <w:rsid w:val="004D0A84"/>
    <w:rsid w:val="004D0A87"/>
    <w:rsid w:val="004D0BA0"/>
    <w:rsid w:val="004D0C82"/>
    <w:rsid w:val="004D0D84"/>
    <w:rsid w:val="004D0DA4"/>
    <w:rsid w:val="004D0E2A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94C"/>
    <w:rsid w:val="004D1A01"/>
    <w:rsid w:val="004D1A6D"/>
    <w:rsid w:val="004D1C53"/>
    <w:rsid w:val="004D1CB9"/>
    <w:rsid w:val="004D1CCD"/>
    <w:rsid w:val="004D1E1D"/>
    <w:rsid w:val="004D20AB"/>
    <w:rsid w:val="004D2103"/>
    <w:rsid w:val="004D213F"/>
    <w:rsid w:val="004D22C8"/>
    <w:rsid w:val="004D23DE"/>
    <w:rsid w:val="004D2582"/>
    <w:rsid w:val="004D28C9"/>
    <w:rsid w:val="004D2933"/>
    <w:rsid w:val="004D29DD"/>
    <w:rsid w:val="004D2A6C"/>
    <w:rsid w:val="004D2AF5"/>
    <w:rsid w:val="004D2B5D"/>
    <w:rsid w:val="004D2E81"/>
    <w:rsid w:val="004D2F91"/>
    <w:rsid w:val="004D32A7"/>
    <w:rsid w:val="004D336C"/>
    <w:rsid w:val="004D33BB"/>
    <w:rsid w:val="004D34E3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900"/>
    <w:rsid w:val="004D4BB4"/>
    <w:rsid w:val="004D4CCF"/>
    <w:rsid w:val="004D522E"/>
    <w:rsid w:val="004D55C8"/>
    <w:rsid w:val="004D57F4"/>
    <w:rsid w:val="004D5836"/>
    <w:rsid w:val="004D5B6D"/>
    <w:rsid w:val="004D5C05"/>
    <w:rsid w:val="004D5C39"/>
    <w:rsid w:val="004D5DC2"/>
    <w:rsid w:val="004D5FED"/>
    <w:rsid w:val="004D6424"/>
    <w:rsid w:val="004D6470"/>
    <w:rsid w:val="004D6869"/>
    <w:rsid w:val="004D68C3"/>
    <w:rsid w:val="004D6A6C"/>
    <w:rsid w:val="004D721D"/>
    <w:rsid w:val="004D76F2"/>
    <w:rsid w:val="004D7847"/>
    <w:rsid w:val="004D7862"/>
    <w:rsid w:val="004D7A53"/>
    <w:rsid w:val="004D7AAE"/>
    <w:rsid w:val="004D7C29"/>
    <w:rsid w:val="004D7D28"/>
    <w:rsid w:val="004D7EBF"/>
    <w:rsid w:val="004D7F37"/>
    <w:rsid w:val="004D7FCA"/>
    <w:rsid w:val="004E0280"/>
    <w:rsid w:val="004E0339"/>
    <w:rsid w:val="004E04E8"/>
    <w:rsid w:val="004E0624"/>
    <w:rsid w:val="004E0A43"/>
    <w:rsid w:val="004E0B00"/>
    <w:rsid w:val="004E0DA9"/>
    <w:rsid w:val="004E0FF8"/>
    <w:rsid w:val="004E110E"/>
    <w:rsid w:val="004E14A3"/>
    <w:rsid w:val="004E163A"/>
    <w:rsid w:val="004E167A"/>
    <w:rsid w:val="004E180D"/>
    <w:rsid w:val="004E19B0"/>
    <w:rsid w:val="004E19E3"/>
    <w:rsid w:val="004E1A3B"/>
    <w:rsid w:val="004E1BA8"/>
    <w:rsid w:val="004E1C01"/>
    <w:rsid w:val="004E1FBE"/>
    <w:rsid w:val="004E20D0"/>
    <w:rsid w:val="004E22A7"/>
    <w:rsid w:val="004E2428"/>
    <w:rsid w:val="004E2513"/>
    <w:rsid w:val="004E2523"/>
    <w:rsid w:val="004E2558"/>
    <w:rsid w:val="004E274C"/>
    <w:rsid w:val="004E27DE"/>
    <w:rsid w:val="004E2890"/>
    <w:rsid w:val="004E2915"/>
    <w:rsid w:val="004E2941"/>
    <w:rsid w:val="004E2D00"/>
    <w:rsid w:val="004E2D4B"/>
    <w:rsid w:val="004E2F90"/>
    <w:rsid w:val="004E3158"/>
    <w:rsid w:val="004E31FE"/>
    <w:rsid w:val="004E33D5"/>
    <w:rsid w:val="004E3580"/>
    <w:rsid w:val="004E362B"/>
    <w:rsid w:val="004E3983"/>
    <w:rsid w:val="004E3A91"/>
    <w:rsid w:val="004E3B3E"/>
    <w:rsid w:val="004E3C78"/>
    <w:rsid w:val="004E3DE9"/>
    <w:rsid w:val="004E3F07"/>
    <w:rsid w:val="004E3F3A"/>
    <w:rsid w:val="004E4257"/>
    <w:rsid w:val="004E455C"/>
    <w:rsid w:val="004E468D"/>
    <w:rsid w:val="004E4716"/>
    <w:rsid w:val="004E4726"/>
    <w:rsid w:val="004E4746"/>
    <w:rsid w:val="004E499A"/>
    <w:rsid w:val="004E4A69"/>
    <w:rsid w:val="004E4D98"/>
    <w:rsid w:val="004E5250"/>
    <w:rsid w:val="004E546C"/>
    <w:rsid w:val="004E55C1"/>
    <w:rsid w:val="004E55EE"/>
    <w:rsid w:val="004E5679"/>
    <w:rsid w:val="004E58EE"/>
    <w:rsid w:val="004E59AE"/>
    <w:rsid w:val="004E5A7D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4C"/>
    <w:rsid w:val="004E6877"/>
    <w:rsid w:val="004E6C43"/>
    <w:rsid w:val="004E6DF5"/>
    <w:rsid w:val="004E6E9D"/>
    <w:rsid w:val="004E722A"/>
    <w:rsid w:val="004E72D8"/>
    <w:rsid w:val="004E7505"/>
    <w:rsid w:val="004E7810"/>
    <w:rsid w:val="004E7850"/>
    <w:rsid w:val="004E7BF4"/>
    <w:rsid w:val="004E7C43"/>
    <w:rsid w:val="004E7D9E"/>
    <w:rsid w:val="004E7E15"/>
    <w:rsid w:val="004F001A"/>
    <w:rsid w:val="004F039F"/>
    <w:rsid w:val="004F04BB"/>
    <w:rsid w:val="004F08F5"/>
    <w:rsid w:val="004F0AA2"/>
    <w:rsid w:val="004F0AD2"/>
    <w:rsid w:val="004F0C6A"/>
    <w:rsid w:val="004F0E69"/>
    <w:rsid w:val="004F0F95"/>
    <w:rsid w:val="004F1090"/>
    <w:rsid w:val="004F12D6"/>
    <w:rsid w:val="004F162B"/>
    <w:rsid w:val="004F1846"/>
    <w:rsid w:val="004F1BF6"/>
    <w:rsid w:val="004F1D64"/>
    <w:rsid w:val="004F1FC6"/>
    <w:rsid w:val="004F2186"/>
    <w:rsid w:val="004F21FC"/>
    <w:rsid w:val="004F2233"/>
    <w:rsid w:val="004F2264"/>
    <w:rsid w:val="004F23B0"/>
    <w:rsid w:val="004F2500"/>
    <w:rsid w:val="004F280C"/>
    <w:rsid w:val="004F297C"/>
    <w:rsid w:val="004F2F61"/>
    <w:rsid w:val="004F30D9"/>
    <w:rsid w:val="004F32C8"/>
    <w:rsid w:val="004F39A9"/>
    <w:rsid w:val="004F39B7"/>
    <w:rsid w:val="004F3A2A"/>
    <w:rsid w:val="004F3A54"/>
    <w:rsid w:val="004F3B50"/>
    <w:rsid w:val="004F3D00"/>
    <w:rsid w:val="004F44DC"/>
    <w:rsid w:val="004F45AE"/>
    <w:rsid w:val="004F467A"/>
    <w:rsid w:val="004F47CA"/>
    <w:rsid w:val="004F481A"/>
    <w:rsid w:val="004F4913"/>
    <w:rsid w:val="004F4B59"/>
    <w:rsid w:val="004F4BC6"/>
    <w:rsid w:val="004F4BC7"/>
    <w:rsid w:val="004F4C65"/>
    <w:rsid w:val="004F4E37"/>
    <w:rsid w:val="004F4E82"/>
    <w:rsid w:val="004F4EF2"/>
    <w:rsid w:val="004F4F83"/>
    <w:rsid w:val="004F4FBF"/>
    <w:rsid w:val="004F5216"/>
    <w:rsid w:val="004F54CE"/>
    <w:rsid w:val="004F55E4"/>
    <w:rsid w:val="004F5709"/>
    <w:rsid w:val="004F5781"/>
    <w:rsid w:val="004F5C05"/>
    <w:rsid w:val="004F5C4F"/>
    <w:rsid w:val="004F5CA4"/>
    <w:rsid w:val="004F5CEE"/>
    <w:rsid w:val="004F5DEE"/>
    <w:rsid w:val="004F5E96"/>
    <w:rsid w:val="004F5F05"/>
    <w:rsid w:val="004F648F"/>
    <w:rsid w:val="004F65BE"/>
    <w:rsid w:val="004F6633"/>
    <w:rsid w:val="004F6646"/>
    <w:rsid w:val="004F6BFC"/>
    <w:rsid w:val="004F6E81"/>
    <w:rsid w:val="004F736C"/>
    <w:rsid w:val="004F74E1"/>
    <w:rsid w:val="004F756C"/>
    <w:rsid w:val="004F76C9"/>
    <w:rsid w:val="004F78E7"/>
    <w:rsid w:val="004F7928"/>
    <w:rsid w:val="004F79BA"/>
    <w:rsid w:val="004F7B5C"/>
    <w:rsid w:val="004F7C94"/>
    <w:rsid w:val="004F7E51"/>
    <w:rsid w:val="0050000F"/>
    <w:rsid w:val="00500047"/>
    <w:rsid w:val="00500247"/>
    <w:rsid w:val="00500451"/>
    <w:rsid w:val="0050045D"/>
    <w:rsid w:val="00500755"/>
    <w:rsid w:val="00500A7E"/>
    <w:rsid w:val="00500D6A"/>
    <w:rsid w:val="00501077"/>
    <w:rsid w:val="005011E3"/>
    <w:rsid w:val="00501467"/>
    <w:rsid w:val="005018F6"/>
    <w:rsid w:val="00501C05"/>
    <w:rsid w:val="00501D3A"/>
    <w:rsid w:val="00501E23"/>
    <w:rsid w:val="0050201A"/>
    <w:rsid w:val="00502293"/>
    <w:rsid w:val="005022B2"/>
    <w:rsid w:val="0050234C"/>
    <w:rsid w:val="00502463"/>
    <w:rsid w:val="005024A5"/>
    <w:rsid w:val="00502536"/>
    <w:rsid w:val="005026AB"/>
    <w:rsid w:val="005027D7"/>
    <w:rsid w:val="00502950"/>
    <w:rsid w:val="00502BAC"/>
    <w:rsid w:val="00502CA0"/>
    <w:rsid w:val="00502E55"/>
    <w:rsid w:val="005032B3"/>
    <w:rsid w:val="00503645"/>
    <w:rsid w:val="0050367E"/>
    <w:rsid w:val="0050376D"/>
    <w:rsid w:val="00503A2C"/>
    <w:rsid w:val="00503CA5"/>
    <w:rsid w:val="00503D30"/>
    <w:rsid w:val="00503DC9"/>
    <w:rsid w:val="00503F22"/>
    <w:rsid w:val="00503FDF"/>
    <w:rsid w:val="005040B0"/>
    <w:rsid w:val="00504145"/>
    <w:rsid w:val="00504167"/>
    <w:rsid w:val="0050422F"/>
    <w:rsid w:val="005044E6"/>
    <w:rsid w:val="00504517"/>
    <w:rsid w:val="00504677"/>
    <w:rsid w:val="0050475B"/>
    <w:rsid w:val="0050490A"/>
    <w:rsid w:val="005049E1"/>
    <w:rsid w:val="00504B64"/>
    <w:rsid w:val="00505266"/>
    <w:rsid w:val="0050537B"/>
    <w:rsid w:val="00505613"/>
    <w:rsid w:val="0050567D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58E"/>
    <w:rsid w:val="0050661B"/>
    <w:rsid w:val="005066A6"/>
    <w:rsid w:val="005067CB"/>
    <w:rsid w:val="00506830"/>
    <w:rsid w:val="00506856"/>
    <w:rsid w:val="005069E1"/>
    <w:rsid w:val="00506B1B"/>
    <w:rsid w:val="00506BB4"/>
    <w:rsid w:val="00506CFC"/>
    <w:rsid w:val="00506FF3"/>
    <w:rsid w:val="00507039"/>
    <w:rsid w:val="005071D4"/>
    <w:rsid w:val="005071E6"/>
    <w:rsid w:val="00507385"/>
    <w:rsid w:val="005073E7"/>
    <w:rsid w:val="00507630"/>
    <w:rsid w:val="005077D4"/>
    <w:rsid w:val="005078C0"/>
    <w:rsid w:val="005079EA"/>
    <w:rsid w:val="00507A38"/>
    <w:rsid w:val="00507B39"/>
    <w:rsid w:val="00507BD9"/>
    <w:rsid w:val="00507CEB"/>
    <w:rsid w:val="00507D3E"/>
    <w:rsid w:val="005100EB"/>
    <w:rsid w:val="0051014C"/>
    <w:rsid w:val="0051031A"/>
    <w:rsid w:val="00510326"/>
    <w:rsid w:val="005104B3"/>
    <w:rsid w:val="0051072B"/>
    <w:rsid w:val="00510AEB"/>
    <w:rsid w:val="00510C4C"/>
    <w:rsid w:val="00510D5E"/>
    <w:rsid w:val="005111DE"/>
    <w:rsid w:val="005114DC"/>
    <w:rsid w:val="00511561"/>
    <w:rsid w:val="0051163E"/>
    <w:rsid w:val="005116FF"/>
    <w:rsid w:val="00511846"/>
    <w:rsid w:val="00511CA1"/>
    <w:rsid w:val="00511CDF"/>
    <w:rsid w:val="00511D25"/>
    <w:rsid w:val="00511D76"/>
    <w:rsid w:val="00511D99"/>
    <w:rsid w:val="00511DF1"/>
    <w:rsid w:val="00511E43"/>
    <w:rsid w:val="00511E5C"/>
    <w:rsid w:val="00511F4E"/>
    <w:rsid w:val="005120BB"/>
    <w:rsid w:val="005121F0"/>
    <w:rsid w:val="005127F4"/>
    <w:rsid w:val="00512892"/>
    <w:rsid w:val="00512D4D"/>
    <w:rsid w:val="00512D8D"/>
    <w:rsid w:val="00512E2B"/>
    <w:rsid w:val="00512EFE"/>
    <w:rsid w:val="00513137"/>
    <w:rsid w:val="00513228"/>
    <w:rsid w:val="00513301"/>
    <w:rsid w:val="00513618"/>
    <w:rsid w:val="00513672"/>
    <w:rsid w:val="00513A58"/>
    <w:rsid w:val="00513ADA"/>
    <w:rsid w:val="00513D9E"/>
    <w:rsid w:val="00514253"/>
    <w:rsid w:val="00514372"/>
    <w:rsid w:val="005143F3"/>
    <w:rsid w:val="0051453C"/>
    <w:rsid w:val="005145C0"/>
    <w:rsid w:val="00514699"/>
    <w:rsid w:val="005146A1"/>
    <w:rsid w:val="005146B1"/>
    <w:rsid w:val="005147D4"/>
    <w:rsid w:val="00514958"/>
    <w:rsid w:val="00514B35"/>
    <w:rsid w:val="00514B72"/>
    <w:rsid w:val="00514BC5"/>
    <w:rsid w:val="00514C31"/>
    <w:rsid w:val="00514E05"/>
    <w:rsid w:val="005150DD"/>
    <w:rsid w:val="00515104"/>
    <w:rsid w:val="00515178"/>
    <w:rsid w:val="0051526F"/>
    <w:rsid w:val="00515380"/>
    <w:rsid w:val="0051573D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422"/>
    <w:rsid w:val="00516833"/>
    <w:rsid w:val="00516851"/>
    <w:rsid w:val="005168AA"/>
    <w:rsid w:val="00516AED"/>
    <w:rsid w:val="00516B38"/>
    <w:rsid w:val="00516D20"/>
    <w:rsid w:val="00516D4A"/>
    <w:rsid w:val="00516F1D"/>
    <w:rsid w:val="00516FD5"/>
    <w:rsid w:val="005170E0"/>
    <w:rsid w:val="005171FC"/>
    <w:rsid w:val="005172F0"/>
    <w:rsid w:val="00517521"/>
    <w:rsid w:val="00517596"/>
    <w:rsid w:val="005175C9"/>
    <w:rsid w:val="00517B48"/>
    <w:rsid w:val="00517BB9"/>
    <w:rsid w:val="00517D24"/>
    <w:rsid w:val="00517FE8"/>
    <w:rsid w:val="005204FA"/>
    <w:rsid w:val="005207B9"/>
    <w:rsid w:val="005207C4"/>
    <w:rsid w:val="005208C3"/>
    <w:rsid w:val="005208F2"/>
    <w:rsid w:val="00520BB6"/>
    <w:rsid w:val="00520CF6"/>
    <w:rsid w:val="00520EA3"/>
    <w:rsid w:val="00520F92"/>
    <w:rsid w:val="00520FCC"/>
    <w:rsid w:val="005213E6"/>
    <w:rsid w:val="00521517"/>
    <w:rsid w:val="00521543"/>
    <w:rsid w:val="00521575"/>
    <w:rsid w:val="005217FE"/>
    <w:rsid w:val="005220E4"/>
    <w:rsid w:val="005222E9"/>
    <w:rsid w:val="005223A0"/>
    <w:rsid w:val="00522598"/>
    <w:rsid w:val="005226F7"/>
    <w:rsid w:val="005226FB"/>
    <w:rsid w:val="00522909"/>
    <w:rsid w:val="00522A7C"/>
    <w:rsid w:val="00522AA8"/>
    <w:rsid w:val="00522F48"/>
    <w:rsid w:val="0052310C"/>
    <w:rsid w:val="0052324C"/>
    <w:rsid w:val="00523423"/>
    <w:rsid w:val="00523478"/>
    <w:rsid w:val="00523573"/>
    <w:rsid w:val="005235BC"/>
    <w:rsid w:val="00523847"/>
    <w:rsid w:val="00523B22"/>
    <w:rsid w:val="00523B2A"/>
    <w:rsid w:val="00523E22"/>
    <w:rsid w:val="00524043"/>
    <w:rsid w:val="00524200"/>
    <w:rsid w:val="005242BC"/>
    <w:rsid w:val="00524396"/>
    <w:rsid w:val="0052440D"/>
    <w:rsid w:val="00524632"/>
    <w:rsid w:val="00524741"/>
    <w:rsid w:val="005247EC"/>
    <w:rsid w:val="0052486E"/>
    <w:rsid w:val="00524A09"/>
    <w:rsid w:val="00524AA5"/>
    <w:rsid w:val="00524BE0"/>
    <w:rsid w:val="00524C9A"/>
    <w:rsid w:val="00524CD7"/>
    <w:rsid w:val="00524D24"/>
    <w:rsid w:val="00524D8B"/>
    <w:rsid w:val="00524EEC"/>
    <w:rsid w:val="00525025"/>
    <w:rsid w:val="00525038"/>
    <w:rsid w:val="00525062"/>
    <w:rsid w:val="0052525F"/>
    <w:rsid w:val="00525405"/>
    <w:rsid w:val="00525474"/>
    <w:rsid w:val="005256C3"/>
    <w:rsid w:val="00525780"/>
    <w:rsid w:val="0052590A"/>
    <w:rsid w:val="00525BAD"/>
    <w:rsid w:val="00525D27"/>
    <w:rsid w:val="00525DE3"/>
    <w:rsid w:val="0052614B"/>
    <w:rsid w:val="005261B1"/>
    <w:rsid w:val="00526543"/>
    <w:rsid w:val="00526A71"/>
    <w:rsid w:val="0052723F"/>
    <w:rsid w:val="00527422"/>
    <w:rsid w:val="005279A2"/>
    <w:rsid w:val="00527A92"/>
    <w:rsid w:val="00527D55"/>
    <w:rsid w:val="00527EEE"/>
    <w:rsid w:val="0053052B"/>
    <w:rsid w:val="00530717"/>
    <w:rsid w:val="00530A91"/>
    <w:rsid w:val="00530CF6"/>
    <w:rsid w:val="00530FB9"/>
    <w:rsid w:val="005310F4"/>
    <w:rsid w:val="00531143"/>
    <w:rsid w:val="00531478"/>
    <w:rsid w:val="00531671"/>
    <w:rsid w:val="00531857"/>
    <w:rsid w:val="00531A00"/>
    <w:rsid w:val="00531EDE"/>
    <w:rsid w:val="00531FDC"/>
    <w:rsid w:val="0053215E"/>
    <w:rsid w:val="00532259"/>
    <w:rsid w:val="00532276"/>
    <w:rsid w:val="00532448"/>
    <w:rsid w:val="005326F1"/>
    <w:rsid w:val="0053271F"/>
    <w:rsid w:val="00532872"/>
    <w:rsid w:val="00532B1F"/>
    <w:rsid w:val="00532CE9"/>
    <w:rsid w:val="00532FCB"/>
    <w:rsid w:val="00532FEC"/>
    <w:rsid w:val="005330E9"/>
    <w:rsid w:val="005332DD"/>
    <w:rsid w:val="0053331E"/>
    <w:rsid w:val="005335B1"/>
    <w:rsid w:val="0053380C"/>
    <w:rsid w:val="00533BC7"/>
    <w:rsid w:val="00533C5D"/>
    <w:rsid w:val="0053412E"/>
    <w:rsid w:val="00534299"/>
    <w:rsid w:val="005343C6"/>
    <w:rsid w:val="00534621"/>
    <w:rsid w:val="00534667"/>
    <w:rsid w:val="0053469A"/>
    <w:rsid w:val="00534A58"/>
    <w:rsid w:val="00534C52"/>
    <w:rsid w:val="00534C56"/>
    <w:rsid w:val="00534D4D"/>
    <w:rsid w:val="00534EC4"/>
    <w:rsid w:val="00535296"/>
    <w:rsid w:val="00535722"/>
    <w:rsid w:val="00535CC8"/>
    <w:rsid w:val="00535D94"/>
    <w:rsid w:val="00535FB1"/>
    <w:rsid w:val="0053612E"/>
    <w:rsid w:val="005363BF"/>
    <w:rsid w:val="005363EA"/>
    <w:rsid w:val="005365BD"/>
    <w:rsid w:val="005367F4"/>
    <w:rsid w:val="0053693B"/>
    <w:rsid w:val="005369FB"/>
    <w:rsid w:val="005369FF"/>
    <w:rsid w:val="00536A00"/>
    <w:rsid w:val="00536BAA"/>
    <w:rsid w:val="00536C04"/>
    <w:rsid w:val="00536DDA"/>
    <w:rsid w:val="005370EA"/>
    <w:rsid w:val="00537199"/>
    <w:rsid w:val="00537200"/>
    <w:rsid w:val="005373EF"/>
    <w:rsid w:val="00537A01"/>
    <w:rsid w:val="00537A54"/>
    <w:rsid w:val="00537A63"/>
    <w:rsid w:val="00537C04"/>
    <w:rsid w:val="00539E5F"/>
    <w:rsid w:val="0054028E"/>
    <w:rsid w:val="005403B8"/>
    <w:rsid w:val="00540491"/>
    <w:rsid w:val="00540620"/>
    <w:rsid w:val="00540777"/>
    <w:rsid w:val="005408A0"/>
    <w:rsid w:val="005408F0"/>
    <w:rsid w:val="00540973"/>
    <w:rsid w:val="00540A7D"/>
    <w:rsid w:val="00540BE0"/>
    <w:rsid w:val="0054134C"/>
    <w:rsid w:val="005415A4"/>
    <w:rsid w:val="005415CE"/>
    <w:rsid w:val="00541647"/>
    <w:rsid w:val="00541745"/>
    <w:rsid w:val="00541773"/>
    <w:rsid w:val="00541865"/>
    <w:rsid w:val="00541B73"/>
    <w:rsid w:val="00541B9C"/>
    <w:rsid w:val="00541BB3"/>
    <w:rsid w:val="00541BE8"/>
    <w:rsid w:val="00541F4C"/>
    <w:rsid w:val="00541F96"/>
    <w:rsid w:val="0054218D"/>
    <w:rsid w:val="00542221"/>
    <w:rsid w:val="00542235"/>
    <w:rsid w:val="0054261D"/>
    <w:rsid w:val="005426B3"/>
    <w:rsid w:val="0054277D"/>
    <w:rsid w:val="005428B4"/>
    <w:rsid w:val="00542C07"/>
    <w:rsid w:val="00542E10"/>
    <w:rsid w:val="00542FF0"/>
    <w:rsid w:val="005431D9"/>
    <w:rsid w:val="00543450"/>
    <w:rsid w:val="0054347B"/>
    <w:rsid w:val="005435DE"/>
    <w:rsid w:val="0054378E"/>
    <w:rsid w:val="005437AB"/>
    <w:rsid w:val="00543B61"/>
    <w:rsid w:val="00543BD6"/>
    <w:rsid w:val="00543C6F"/>
    <w:rsid w:val="00543D48"/>
    <w:rsid w:val="00543D82"/>
    <w:rsid w:val="00543E6A"/>
    <w:rsid w:val="00543F61"/>
    <w:rsid w:val="005440BF"/>
    <w:rsid w:val="00544178"/>
    <w:rsid w:val="00544228"/>
    <w:rsid w:val="00544579"/>
    <w:rsid w:val="00544769"/>
    <w:rsid w:val="005447F9"/>
    <w:rsid w:val="0054495B"/>
    <w:rsid w:val="00544C06"/>
    <w:rsid w:val="00544C4E"/>
    <w:rsid w:val="00544E1A"/>
    <w:rsid w:val="00544E42"/>
    <w:rsid w:val="00544E72"/>
    <w:rsid w:val="00544FCA"/>
    <w:rsid w:val="00545004"/>
    <w:rsid w:val="005450FD"/>
    <w:rsid w:val="0054517C"/>
    <w:rsid w:val="00545548"/>
    <w:rsid w:val="00545739"/>
    <w:rsid w:val="00545926"/>
    <w:rsid w:val="00545E37"/>
    <w:rsid w:val="00545E8F"/>
    <w:rsid w:val="00545FA1"/>
    <w:rsid w:val="005460D9"/>
    <w:rsid w:val="005462DF"/>
    <w:rsid w:val="00546A55"/>
    <w:rsid w:val="00546A7A"/>
    <w:rsid w:val="00546B01"/>
    <w:rsid w:val="00546D69"/>
    <w:rsid w:val="00546E10"/>
    <w:rsid w:val="00546EF2"/>
    <w:rsid w:val="00546F14"/>
    <w:rsid w:val="00546FA6"/>
    <w:rsid w:val="0054744A"/>
    <w:rsid w:val="005474BE"/>
    <w:rsid w:val="0054774F"/>
    <w:rsid w:val="00547A35"/>
    <w:rsid w:val="00547AC7"/>
    <w:rsid w:val="00550189"/>
    <w:rsid w:val="0055049F"/>
    <w:rsid w:val="005504AB"/>
    <w:rsid w:val="00550637"/>
    <w:rsid w:val="005507DD"/>
    <w:rsid w:val="0055097E"/>
    <w:rsid w:val="00550B14"/>
    <w:rsid w:val="005510BA"/>
    <w:rsid w:val="0055119D"/>
    <w:rsid w:val="00551380"/>
    <w:rsid w:val="00551725"/>
    <w:rsid w:val="00551928"/>
    <w:rsid w:val="00551A6A"/>
    <w:rsid w:val="00551C80"/>
    <w:rsid w:val="00551DA8"/>
    <w:rsid w:val="00551E5A"/>
    <w:rsid w:val="00551F1E"/>
    <w:rsid w:val="00551F35"/>
    <w:rsid w:val="00551F38"/>
    <w:rsid w:val="00552322"/>
    <w:rsid w:val="0055238C"/>
    <w:rsid w:val="00552555"/>
    <w:rsid w:val="005525E1"/>
    <w:rsid w:val="005526E9"/>
    <w:rsid w:val="0055286B"/>
    <w:rsid w:val="0055290A"/>
    <w:rsid w:val="00552944"/>
    <w:rsid w:val="005529C1"/>
    <w:rsid w:val="00552C5E"/>
    <w:rsid w:val="00552E34"/>
    <w:rsid w:val="0055300C"/>
    <w:rsid w:val="00553019"/>
    <w:rsid w:val="005530BD"/>
    <w:rsid w:val="005530DF"/>
    <w:rsid w:val="0055320F"/>
    <w:rsid w:val="00553424"/>
    <w:rsid w:val="005536D5"/>
    <w:rsid w:val="005539F2"/>
    <w:rsid w:val="00553D2C"/>
    <w:rsid w:val="00553D84"/>
    <w:rsid w:val="00553E8A"/>
    <w:rsid w:val="0055410F"/>
    <w:rsid w:val="005546A0"/>
    <w:rsid w:val="00554ABA"/>
    <w:rsid w:val="00554B23"/>
    <w:rsid w:val="00554D03"/>
    <w:rsid w:val="00554E30"/>
    <w:rsid w:val="00554EA8"/>
    <w:rsid w:val="00555065"/>
    <w:rsid w:val="0055531C"/>
    <w:rsid w:val="005556AB"/>
    <w:rsid w:val="00555783"/>
    <w:rsid w:val="00555A77"/>
    <w:rsid w:val="00555ACA"/>
    <w:rsid w:val="00555B93"/>
    <w:rsid w:val="00555B9A"/>
    <w:rsid w:val="00555BA2"/>
    <w:rsid w:val="00555CC1"/>
    <w:rsid w:val="00555D17"/>
    <w:rsid w:val="00556045"/>
    <w:rsid w:val="00556065"/>
    <w:rsid w:val="00556226"/>
    <w:rsid w:val="00556281"/>
    <w:rsid w:val="0055665D"/>
    <w:rsid w:val="0055690E"/>
    <w:rsid w:val="005569D2"/>
    <w:rsid w:val="00556B51"/>
    <w:rsid w:val="00556C2C"/>
    <w:rsid w:val="00556CAF"/>
    <w:rsid w:val="00556CBD"/>
    <w:rsid w:val="00556ECC"/>
    <w:rsid w:val="00556FDB"/>
    <w:rsid w:val="005570B5"/>
    <w:rsid w:val="00557399"/>
    <w:rsid w:val="00557530"/>
    <w:rsid w:val="005576D4"/>
    <w:rsid w:val="005576EE"/>
    <w:rsid w:val="0055784C"/>
    <w:rsid w:val="00557872"/>
    <w:rsid w:val="00557978"/>
    <w:rsid w:val="00557B04"/>
    <w:rsid w:val="00557DAD"/>
    <w:rsid w:val="00557F57"/>
    <w:rsid w:val="00557F65"/>
    <w:rsid w:val="00560135"/>
    <w:rsid w:val="00560194"/>
    <w:rsid w:val="00560288"/>
    <w:rsid w:val="0056028F"/>
    <w:rsid w:val="00560860"/>
    <w:rsid w:val="00560A2D"/>
    <w:rsid w:val="00560AF0"/>
    <w:rsid w:val="00560B07"/>
    <w:rsid w:val="00560E43"/>
    <w:rsid w:val="0056111B"/>
    <w:rsid w:val="00561786"/>
    <w:rsid w:val="005618D9"/>
    <w:rsid w:val="00561928"/>
    <w:rsid w:val="00561A31"/>
    <w:rsid w:val="00561AC0"/>
    <w:rsid w:val="00561B99"/>
    <w:rsid w:val="00561C3A"/>
    <w:rsid w:val="00561CC8"/>
    <w:rsid w:val="0056202D"/>
    <w:rsid w:val="0056238E"/>
    <w:rsid w:val="005626E9"/>
    <w:rsid w:val="0056270B"/>
    <w:rsid w:val="0056274E"/>
    <w:rsid w:val="005628EA"/>
    <w:rsid w:val="005628F0"/>
    <w:rsid w:val="00562A89"/>
    <w:rsid w:val="00562B1A"/>
    <w:rsid w:val="00562CEB"/>
    <w:rsid w:val="005630E9"/>
    <w:rsid w:val="00563164"/>
    <w:rsid w:val="005631EA"/>
    <w:rsid w:val="005633C4"/>
    <w:rsid w:val="00563928"/>
    <w:rsid w:val="00563A39"/>
    <w:rsid w:val="00563EA3"/>
    <w:rsid w:val="00563EBC"/>
    <w:rsid w:val="0056427C"/>
    <w:rsid w:val="00564343"/>
    <w:rsid w:val="00564379"/>
    <w:rsid w:val="00564564"/>
    <w:rsid w:val="005646A9"/>
    <w:rsid w:val="0056478B"/>
    <w:rsid w:val="00564D20"/>
    <w:rsid w:val="00564D34"/>
    <w:rsid w:val="00564EA8"/>
    <w:rsid w:val="00564EFB"/>
    <w:rsid w:val="00564F21"/>
    <w:rsid w:val="00565260"/>
    <w:rsid w:val="00565321"/>
    <w:rsid w:val="00565338"/>
    <w:rsid w:val="00565825"/>
    <w:rsid w:val="00565976"/>
    <w:rsid w:val="00565C08"/>
    <w:rsid w:val="00565E23"/>
    <w:rsid w:val="0056625C"/>
    <w:rsid w:val="00566525"/>
    <w:rsid w:val="0056659C"/>
    <w:rsid w:val="005669A3"/>
    <w:rsid w:val="00566A1B"/>
    <w:rsid w:val="00566BBE"/>
    <w:rsid w:val="00566DDE"/>
    <w:rsid w:val="005674BD"/>
    <w:rsid w:val="00567703"/>
    <w:rsid w:val="0056777C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212"/>
    <w:rsid w:val="00572438"/>
    <w:rsid w:val="0057251E"/>
    <w:rsid w:val="00572998"/>
    <w:rsid w:val="00572C14"/>
    <w:rsid w:val="00572CBA"/>
    <w:rsid w:val="00572D6F"/>
    <w:rsid w:val="00572E54"/>
    <w:rsid w:val="005730A6"/>
    <w:rsid w:val="005731FE"/>
    <w:rsid w:val="0057322B"/>
    <w:rsid w:val="005732E6"/>
    <w:rsid w:val="00573AAE"/>
    <w:rsid w:val="00573C97"/>
    <w:rsid w:val="00573E83"/>
    <w:rsid w:val="00574087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514B"/>
    <w:rsid w:val="0057519E"/>
    <w:rsid w:val="0057520F"/>
    <w:rsid w:val="005752D8"/>
    <w:rsid w:val="0057536D"/>
    <w:rsid w:val="00575838"/>
    <w:rsid w:val="00575904"/>
    <w:rsid w:val="00575949"/>
    <w:rsid w:val="00575972"/>
    <w:rsid w:val="005759D9"/>
    <w:rsid w:val="00575F62"/>
    <w:rsid w:val="005761D8"/>
    <w:rsid w:val="00576405"/>
    <w:rsid w:val="00576578"/>
    <w:rsid w:val="00576647"/>
    <w:rsid w:val="005767C8"/>
    <w:rsid w:val="00576980"/>
    <w:rsid w:val="00576AE9"/>
    <w:rsid w:val="00576B4E"/>
    <w:rsid w:val="00576FF9"/>
    <w:rsid w:val="00577021"/>
    <w:rsid w:val="005771B5"/>
    <w:rsid w:val="005771D5"/>
    <w:rsid w:val="005771EE"/>
    <w:rsid w:val="00577285"/>
    <w:rsid w:val="00577438"/>
    <w:rsid w:val="00577742"/>
    <w:rsid w:val="005777F5"/>
    <w:rsid w:val="00577866"/>
    <w:rsid w:val="005778C8"/>
    <w:rsid w:val="00577998"/>
    <w:rsid w:val="00577A05"/>
    <w:rsid w:val="00577D75"/>
    <w:rsid w:val="00577FCD"/>
    <w:rsid w:val="00580177"/>
    <w:rsid w:val="005801CC"/>
    <w:rsid w:val="00580366"/>
    <w:rsid w:val="005803E2"/>
    <w:rsid w:val="005804AC"/>
    <w:rsid w:val="00580811"/>
    <w:rsid w:val="00580905"/>
    <w:rsid w:val="00580A6E"/>
    <w:rsid w:val="00580AE7"/>
    <w:rsid w:val="00580B15"/>
    <w:rsid w:val="005810D1"/>
    <w:rsid w:val="0058110F"/>
    <w:rsid w:val="005812AB"/>
    <w:rsid w:val="0058138A"/>
    <w:rsid w:val="0058156E"/>
    <w:rsid w:val="005816BA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1F"/>
    <w:rsid w:val="00583181"/>
    <w:rsid w:val="00583495"/>
    <w:rsid w:val="00583505"/>
    <w:rsid w:val="00583601"/>
    <w:rsid w:val="00583663"/>
    <w:rsid w:val="005836A7"/>
    <w:rsid w:val="005837AF"/>
    <w:rsid w:val="0058382E"/>
    <w:rsid w:val="00583CA3"/>
    <w:rsid w:val="00583CB8"/>
    <w:rsid w:val="00583D11"/>
    <w:rsid w:val="00583D32"/>
    <w:rsid w:val="00583F19"/>
    <w:rsid w:val="00584022"/>
    <w:rsid w:val="005841B9"/>
    <w:rsid w:val="00584733"/>
    <w:rsid w:val="00584734"/>
    <w:rsid w:val="00584793"/>
    <w:rsid w:val="00584893"/>
    <w:rsid w:val="00584BBC"/>
    <w:rsid w:val="00584BD1"/>
    <w:rsid w:val="00584D23"/>
    <w:rsid w:val="00584F01"/>
    <w:rsid w:val="00584FF8"/>
    <w:rsid w:val="0058506F"/>
    <w:rsid w:val="005850BB"/>
    <w:rsid w:val="0058518B"/>
    <w:rsid w:val="005852FA"/>
    <w:rsid w:val="00585500"/>
    <w:rsid w:val="0058554A"/>
    <w:rsid w:val="00585776"/>
    <w:rsid w:val="005857E0"/>
    <w:rsid w:val="0058580D"/>
    <w:rsid w:val="00585886"/>
    <w:rsid w:val="00585BB1"/>
    <w:rsid w:val="00585FED"/>
    <w:rsid w:val="0058627D"/>
    <w:rsid w:val="0058627E"/>
    <w:rsid w:val="0058629D"/>
    <w:rsid w:val="005862BD"/>
    <w:rsid w:val="0058632C"/>
    <w:rsid w:val="00586417"/>
    <w:rsid w:val="0058680B"/>
    <w:rsid w:val="005868EE"/>
    <w:rsid w:val="00586AD5"/>
    <w:rsid w:val="00586B16"/>
    <w:rsid w:val="00586CAF"/>
    <w:rsid w:val="005870D9"/>
    <w:rsid w:val="00587177"/>
    <w:rsid w:val="005871BE"/>
    <w:rsid w:val="00587378"/>
    <w:rsid w:val="0058753A"/>
    <w:rsid w:val="0058754A"/>
    <w:rsid w:val="005875D4"/>
    <w:rsid w:val="0058783B"/>
    <w:rsid w:val="00587A3C"/>
    <w:rsid w:val="0059030A"/>
    <w:rsid w:val="005903FE"/>
    <w:rsid w:val="0059049C"/>
    <w:rsid w:val="00590A2B"/>
    <w:rsid w:val="00590AB5"/>
    <w:rsid w:val="00590C3C"/>
    <w:rsid w:val="00590CA1"/>
    <w:rsid w:val="00590F90"/>
    <w:rsid w:val="00591009"/>
    <w:rsid w:val="00591280"/>
    <w:rsid w:val="005912B1"/>
    <w:rsid w:val="00591573"/>
    <w:rsid w:val="005915CB"/>
    <w:rsid w:val="005917B1"/>
    <w:rsid w:val="00591807"/>
    <w:rsid w:val="0059193F"/>
    <w:rsid w:val="00591C66"/>
    <w:rsid w:val="00591D86"/>
    <w:rsid w:val="00591F13"/>
    <w:rsid w:val="00591F27"/>
    <w:rsid w:val="005920E8"/>
    <w:rsid w:val="0059211D"/>
    <w:rsid w:val="00592472"/>
    <w:rsid w:val="0059269B"/>
    <w:rsid w:val="00592E0A"/>
    <w:rsid w:val="00592E39"/>
    <w:rsid w:val="00592ED8"/>
    <w:rsid w:val="00592EEB"/>
    <w:rsid w:val="00592F09"/>
    <w:rsid w:val="005930D3"/>
    <w:rsid w:val="00593208"/>
    <w:rsid w:val="00593290"/>
    <w:rsid w:val="005934DC"/>
    <w:rsid w:val="00593600"/>
    <w:rsid w:val="0059381B"/>
    <w:rsid w:val="00593A29"/>
    <w:rsid w:val="00593AC1"/>
    <w:rsid w:val="00593CCC"/>
    <w:rsid w:val="00593CF2"/>
    <w:rsid w:val="00593F42"/>
    <w:rsid w:val="00593FC5"/>
    <w:rsid w:val="0059400F"/>
    <w:rsid w:val="00594061"/>
    <w:rsid w:val="00594125"/>
    <w:rsid w:val="005942D9"/>
    <w:rsid w:val="00594560"/>
    <w:rsid w:val="005945A4"/>
    <w:rsid w:val="005947AC"/>
    <w:rsid w:val="005947D4"/>
    <w:rsid w:val="00594917"/>
    <w:rsid w:val="0059496C"/>
    <w:rsid w:val="00594A72"/>
    <w:rsid w:val="00594B7F"/>
    <w:rsid w:val="00594C3E"/>
    <w:rsid w:val="00594CC6"/>
    <w:rsid w:val="0059514E"/>
    <w:rsid w:val="005951C8"/>
    <w:rsid w:val="005952B7"/>
    <w:rsid w:val="0059530E"/>
    <w:rsid w:val="00595313"/>
    <w:rsid w:val="00595703"/>
    <w:rsid w:val="005957D7"/>
    <w:rsid w:val="00595851"/>
    <w:rsid w:val="005959F2"/>
    <w:rsid w:val="00595CF7"/>
    <w:rsid w:val="00595D3E"/>
    <w:rsid w:val="00595E18"/>
    <w:rsid w:val="00595E97"/>
    <w:rsid w:val="00596024"/>
    <w:rsid w:val="00596043"/>
    <w:rsid w:val="005960B8"/>
    <w:rsid w:val="005960EE"/>
    <w:rsid w:val="005961FA"/>
    <w:rsid w:val="00596400"/>
    <w:rsid w:val="00596421"/>
    <w:rsid w:val="005966C2"/>
    <w:rsid w:val="005966F4"/>
    <w:rsid w:val="00596A2B"/>
    <w:rsid w:val="00596CC5"/>
    <w:rsid w:val="00596DBF"/>
    <w:rsid w:val="00596F39"/>
    <w:rsid w:val="00597010"/>
    <w:rsid w:val="00597032"/>
    <w:rsid w:val="0059705B"/>
    <w:rsid w:val="00597249"/>
    <w:rsid w:val="005974B6"/>
    <w:rsid w:val="0059752F"/>
    <w:rsid w:val="0059754B"/>
    <w:rsid w:val="0059770A"/>
    <w:rsid w:val="00597798"/>
    <w:rsid w:val="005977AE"/>
    <w:rsid w:val="0059785D"/>
    <w:rsid w:val="00597959"/>
    <w:rsid w:val="00597D05"/>
    <w:rsid w:val="00597DB5"/>
    <w:rsid w:val="00597ED6"/>
    <w:rsid w:val="00597FC5"/>
    <w:rsid w:val="005A002D"/>
    <w:rsid w:val="005A00DE"/>
    <w:rsid w:val="005A0345"/>
    <w:rsid w:val="005A0C87"/>
    <w:rsid w:val="005A0DA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AF1"/>
    <w:rsid w:val="005A1CE2"/>
    <w:rsid w:val="005A1F1D"/>
    <w:rsid w:val="005A208F"/>
    <w:rsid w:val="005A292A"/>
    <w:rsid w:val="005A2C8F"/>
    <w:rsid w:val="005A2D55"/>
    <w:rsid w:val="005A2D6E"/>
    <w:rsid w:val="005A2DB6"/>
    <w:rsid w:val="005A2DC1"/>
    <w:rsid w:val="005A2E5A"/>
    <w:rsid w:val="005A2E5C"/>
    <w:rsid w:val="005A3140"/>
    <w:rsid w:val="005A3363"/>
    <w:rsid w:val="005A368A"/>
    <w:rsid w:val="005A368C"/>
    <w:rsid w:val="005A3972"/>
    <w:rsid w:val="005A3B46"/>
    <w:rsid w:val="005A3BCC"/>
    <w:rsid w:val="005A400D"/>
    <w:rsid w:val="005A42C4"/>
    <w:rsid w:val="005A42E6"/>
    <w:rsid w:val="005A44DC"/>
    <w:rsid w:val="005A45CD"/>
    <w:rsid w:val="005A481E"/>
    <w:rsid w:val="005A4A68"/>
    <w:rsid w:val="005A4BE2"/>
    <w:rsid w:val="005A4D01"/>
    <w:rsid w:val="005A4D03"/>
    <w:rsid w:val="005A4D2C"/>
    <w:rsid w:val="005A5088"/>
    <w:rsid w:val="005A50B9"/>
    <w:rsid w:val="005A50C8"/>
    <w:rsid w:val="005A50CB"/>
    <w:rsid w:val="005A50F8"/>
    <w:rsid w:val="005A54B2"/>
    <w:rsid w:val="005A54EA"/>
    <w:rsid w:val="005A561A"/>
    <w:rsid w:val="005A59C4"/>
    <w:rsid w:val="005A5B5A"/>
    <w:rsid w:val="005A5CF7"/>
    <w:rsid w:val="005A5DBC"/>
    <w:rsid w:val="005A5DF5"/>
    <w:rsid w:val="005A5FCE"/>
    <w:rsid w:val="005A6203"/>
    <w:rsid w:val="005A6671"/>
    <w:rsid w:val="005A6814"/>
    <w:rsid w:val="005A6F16"/>
    <w:rsid w:val="005A6F7C"/>
    <w:rsid w:val="005A6FA5"/>
    <w:rsid w:val="005A702A"/>
    <w:rsid w:val="005A723C"/>
    <w:rsid w:val="005A726E"/>
    <w:rsid w:val="005A7386"/>
    <w:rsid w:val="005A7593"/>
    <w:rsid w:val="005A7629"/>
    <w:rsid w:val="005A7659"/>
    <w:rsid w:val="005A7B0F"/>
    <w:rsid w:val="005A7C76"/>
    <w:rsid w:val="005A7D0B"/>
    <w:rsid w:val="005A7E83"/>
    <w:rsid w:val="005B000A"/>
    <w:rsid w:val="005B031E"/>
    <w:rsid w:val="005B03BD"/>
    <w:rsid w:val="005B0599"/>
    <w:rsid w:val="005B0664"/>
    <w:rsid w:val="005B0837"/>
    <w:rsid w:val="005B095F"/>
    <w:rsid w:val="005B0A78"/>
    <w:rsid w:val="005B0B21"/>
    <w:rsid w:val="005B0B87"/>
    <w:rsid w:val="005B0BB4"/>
    <w:rsid w:val="005B0C1E"/>
    <w:rsid w:val="005B0CB7"/>
    <w:rsid w:val="005B0EAA"/>
    <w:rsid w:val="005B111D"/>
    <w:rsid w:val="005B11E9"/>
    <w:rsid w:val="005B1597"/>
    <w:rsid w:val="005B16D3"/>
    <w:rsid w:val="005B1976"/>
    <w:rsid w:val="005B1A1B"/>
    <w:rsid w:val="005B1AD0"/>
    <w:rsid w:val="005B1CA4"/>
    <w:rsid w:val="005B1E21"/>
    <w:rsid w:val="005B23F3"/>
    <w:rsid w:val="005B25EA"/>
    <w:rsid w:val="005B278C"/>
    <w:rsid w:val="005B27E6"/>
    <w:rsid w:val="005B2807"/>
    <w:rsid w:val="005B2A13"/>
    <w:rsid w:val="005B2AE4"/>
    <w:rsid w:val="005B2BEE"/>
    <w:rsid w:val="005B2CE5"/>
    <w:rsid w:val="005B2D3D"/>
    <w:rsid w:val="005B2E3C"/>
    <w:rsid w:val="005B2EC1"/>
    <w:rsid w:val="005B2FE2"/>
    <w:rsid w:val="005B30B2"/>
    <w:rsid w:val="005B317F"/>
    <w:rsid w:val="005B35EE"/>
    <w:rsid w:val="005B36A4"/>
    <w:rsid w:val="005B36E0"/>
    <w:rsid w:val="005B373D"/>
    <w:rsid w:val="005B3889"/>
    <w:rsid w:val="005B39BA"/>
    <w:rsid w:val="005B3BB0"/>
    <w:rsid w:val="005B3BBE"/>
    <w:rsid w:val="005B3C09"/>
    <w:rsid w:val="005B3CB7"/>
    <w:rsid w:val="005B40E5"/>
    <w:rsid w:val="005B40FA"/>
    <w:rsid w:val="005B4494"/>
    <w:rsid w:val="005B44B7"/>
    <w:rsid w:val="005B48AB"/>
    <w:rsid w:val="005B4A29"/>
    <w:rsid w:val="005B4A73"/>
    <w:rsid w:val="005B4ADC"/>
    <w:rsid w:val="005B4AE8"/>
    <w:rsid w:val="005B4C9C"/>
    <w:rsid w:val="005B4D7A"/>
    <w:rsid w:val="005B4F9A"/>
    <w:rsid w:val="005B4FB5"/>
    <w:rsid w:val="005B502F"/>
    <w:rsid w:val="005B5334"/>
    <w:rsid w:val="005B5437"/>
    <w:rsid w:val="005B54C3"/>
    <w:rsid w:val="005B582C"/>
    <w:rsid w:val="005B5A74"/>
    <w:rsid w:val="005B5D37"/>
    <w:rsid w:val="005B5E40"/>
    <w:rsid w:val="005B5E7C"/>
    <w:rsid w:val="005B5EC8"/>
    <w:rsid w:val="005B6007"/>
    <w:rsid w:val="005B60C9"/>
    <w:rsid w:val="005B6399"/>
    <w:rsid w:val="005B63A6"/>
    <w:rsid w:val="005B63DC"/>
    <w:rsid w:val="005B6464"/>
    <w:rsid w:val="005B649B"/>
    <w:rsid w:val="005B64CD"/>
    <w:rsid w:val="005B6AAB"/>
    <w:rsid w:val="005B6C69"/>
    <w:rsid w:val="005B6DE3"/>
    <w:rsid w:val="005B711C"/>
    <w:rsid w:val="005B722E"/>
    <w:rsid w:val="005B73F5"/>
    <w:rsid w:val="005B7AA0"/>
    <w:rsid w:val="005B7BC6"/>
    <w:rsid w:val="005B7E70"/>
    <w:rsid w:val="005C012E"/>
    <w:rsid w:val="005C047C"/>
    <w:rsid w:val="005C0699"/>
    <w:rsid w:val="005C0A50"/>
    <w:rsid w:val="005C0A99"/>
    <w:rsid w:val="005C0B5D"/>
    <w:rsid w:val="005C0EE9"/>
    <w:rsid w:val="005C1742"/>
    <w:rsid w:val="005C18B3"/>
    <w:rsid w:val="005C1A97"/>
    <w:rsid w:val="005C1DA5"/>
    <w:rsid w:val="005C1FC8"/>
    <w:rsid w:val="005C1FF4"/>
    <w:rsid w:val="005C21F9"/>
    <w:rsid w:val="005C2309"/>
    <w:rsid w:val="005C24CE"/>
    <w:rsid w:val="005C25DA"/>
    <w:rsid w:val="005C29E4"/>
    <w:rsid w:val="005C2B2B"/>
    <w:rsid w:val="005C2F05"/>
    <w:rsid w:val="005C2F25"/>
    <w:rsid w:val="005C32D3"/>
    <w:rsid w:val="005C3413"/>
    <w:rsid w:val="005C341E"/>
    <w:rsid w:val="005C3430"/>
    <w:rsid w:val="005C3443"/>
    <w:rsid w:val="005C3870"/>
    <w:rsid w:val="005C40D7"/>
    <w:rsid w:val="005C44E2"/>
    <w:rsid w:val="005C451E"/>
    <w:rsid w:val="005C4556"/>
    <w:rsid w:val="005C4965"/>
    <w:rsid w:val="005C49D2"/>
    <w:rsid w:val="005C49EE"/>
    <w:rsid w:val="005C4A0C"/>
    <w:rsid w:val="005C4CB6"/>
    <w:rsid w:val="005C4CCC"/>
    <w:rsid w:val="005C4D93"/>
    <w:rsid w:val="005C4DC5"/>
    <w:rsid w:val="005C529C"/>
    <w:rsid w:val="005C59AC"/>
    <w:rsid w:val="005C5DF6"/>
    <w:rsid w:val="005C5E7D"/>
    <w:rsid w:val="005C5F22"/>
    <w:rsid w:val="005C5F52"/>
    <w:rsid w:val="005C649C"/>
    <w:rsid w:val="005C66A3"/>
    <w:rsid w:val="005C67EC"/>
    <w:rsid w:val="005C6C35"/>
    <w:rsid w:val="005C6EE1"/>
    <w:rsid w:val="005C7263"/>
    <w:rsid w:val="005C73E0"/>
    <w:rsid w:val="005C7531"/>
    <w:rsid w:val="005C7960"/>
    <w:rsid w:val="005C79C3"/>
    <w:rsid w:val="005C7A5B"/>
    <w:rsid w:val="005C7B88"/>
    <w:rsid w:val="005D0196"/>
    <w:rsid w:val="005D0449"/>
    <w:rsid w:val="005D059E"/>
    <w:rsid w:val="005D0635"/>
    <w:rsid w:val="005D0877"/>
    <w:rsid w:val="005D0A0B"/>
    <w:rsid w:val="005D0A7A"/>
    <w:rsid w:val="005D0DDA"/>
    <w:rsid w:val="005D0F9A"/>
    <w:rsid w:val="005D1091"/>
    <w:rsid w:val="005D1377"/>
    <w:rsid w:val="005D147B"/>
    <w:rsid w:val="005D14D7"/>
    <w:rsid w:val="005D1603"/>
    <w:rsid w:val="005D1909"/>
    <w:rsid w:val="005D1AB0"/>
    <w:rsid w:val="005D1EA0"/>
    <w:rsid w:val="005D1ED8"/>
    <w:rsid w:val="005D218D"/>
    <w:rsid w:val="005D26C6"/>
    <w:rsid w:val="005D2806"/>
    <w:rsid w:val="005D2969"/>
    <w:rsid w:val="005D2D75"/>
    <w:rsid w:val="005D2F2A"/>
    <w:rsid w:val="005D35AB"/>
    <w:rsid w:val="005D37C4"/>
    <w:rsid w:val="005D3802"/>
    <w:rsid w:val="005D3B48"/>
    <w:rsid w:val="005D4406"/>
    <w:rsid w:val="005D446D"/>
    <w:rsid w:val="005D4661"/>
    <w:rsid w:val="005D48C7"/>
    <w:rsid w:val="005D4C29"/>
    <w:rsid w:val="005D5004"/>
    <w:rsid w:val="005D52B7"/>
    <w:rsid w:val="005D5494"/>
    <w:rsid w:val="005D558C"/>
    <w:rsid w:val="005D55B7"/>
    <w:rsid w:val="005D5779"/>
    <w:rsid w:val="005D5A05"/>
    <w:rsid w:val="005D5BD6"/>
    <w:rsid w:val="005D5D74"/>
    <w:rsid w:val="005D5E83"/>
    <w:rsid w:val="005D5EC3"/>
    <w:rsid w:val="005D5F86"/>
    <w:rsid w:val="005D5F93"/>
    <w:rsid w:val="005D6138"/>
    <w:rsid w:val="005D61CA"/>
    <w:rsid w:val="005D6296"/>
    <w:rsid w:val="005D6317"/>
    <w:rsid w:val="005D6343"/>
    <w:rsid w:val="005D63D6"/>
    <w:rsid w:val="005D644B"/>
    <w:rsid w:val="005D6615"/>
    <w:rsid w:val="005D684E"/>
    <w:rsid w:val="005D6AA9"/>
    <w:rsid w:val="005D6F5E"/>
    <w:rsid w:val="005D73FE"/>
    <w:rsid w:val="005D77A5"/>
    <w:rsid w:val="005D7912"/>
    <w:rsid w:val="005D7AAB"/>
    <w:rsid w:val="005D7B03"/>
    <w:rsid w:val="005D7CD3"/>
    <w:rsid w:val="005D7D11"/>
    <w:rsid w:val="005E0080"/>
    <w:rsid w:val="005E021D"/>
    <w:rsid w:val="005E0223"/>
    <w:rsid w:val="005E02AC"/>
    <w:rsid w:val="005E02C8"/>
    <w:rsid w:val="005E04C4"/>
    <w:rsid w:val="005E087F"/>
    <w:rsid w:val="005E09C8"/>
    <w:rsid w:val="005E0A63"/>
    <w:rsid w:val="005E0E47"/>
    <w:rsid w:val="005E135F"/>
    <w:rsid w:val="005E1538"/>
    <w:rsid w:val="005E153C"/>
    <w:rsid w:val="005E1770"/>
    <w:rsid w:val="005E18CA"/>
    <w:rsid w:val="005E1A44"/>
    <w:rsid w:val="005E1C36"/>
    <w:rsid w:val="005E1E2E"/>
    <w:rsid w:val="005E21C7"/>
    <w:rsid w:val="005E21E3"/>
    <w:rsid w:val="005E23B6"/>
    <w:rsid w:val="005E244D"/>
    <w:rsid w:val="005E248A"/>
    <w:rsid w:val="005E28CF"/>
    <w:rsid w:val="005E28D8"/>
    <w:rsid w:val="005E2ABC"/>
    <w:rsid w:val="005E2B36"/>
    <w:rsid w:val="005E309F"/>
    <w:rsid w:val="005E3309"/>
    <w:rsid w:val="005E339D"/>
    <w:rsid w:val="005E35B6"/>
    <w:rsid w:val="005E39B2"/>
    <w:rsid w:val="005E3A64"/>
    <w:rsid w:val="005E3A8A"/>
    <w:rsid w:val="005E3ECA"/>
    <w:rsid w:val="005E4030"/>
    <w:rsid w:val="005E40DA"/>
    <w:rsid w:val="005E44E8"/>
    <w:rsid w:val="005E46AD"/>
    <w:rsid w:val="005E4854"/>
    <w:rsid w:val="005E4943"/>
    <w:rsid w:val="005E4964"/>
    <w:rsid w:val="005E4A74"/>
    <w:rsid w:val="005E4B27"/>
    <w:rsid w:val="005E4E3E"/>
    <w:rsid w:val="005E4E71"/>
    <w:rsid w:val="005E4EB4"/>
    <w:rsid w:val="005E4EC6"/>
    <w:rsid w:val="005E5282"/>
    <w:rsid w:val="005E582E"/>
    <w:rsid w:val="005E589E"/>
    <w:rsid w:val="005E58E1"/>
    <w:rsid w:val="005E5980"/>
    <w:rsid w:val="005E5981"/>
    <w:rsid w:val="005E5A53"/>
    <w:rsid w:val="005E5B3C"/>
    <w:rsid w:val="005E5BB7"/>
    <w:rsid w:val="005E5C48"/>
    <w:rsid w:val="005E5EC9"/>
    <w:rsid w:val="005E6043"/>
    <w:rsid w:val="005E6583"/>
    <w:rsid w:val="005E6923"/>
    <w:rsid w:val="005E6950"/>
    <w:rsid w:val="005E6A76"/>
    <w:rsid w:val="005E6BC2"/>
    <w:rsid w:val="005E6E9C"/>
    <w:rsid w:val="005E6EF6"/>
    <w:rsid w:val="005E71B1"/>
    <w:rsid w:val="005E7265"/>
    <w:rsid w:val="005E72BA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D4F"/>
    <w:rsid w:val="005E7F50"/>
    <w:rsid w:val="005F01A4"/>
    <w:rsid w:val="005F02B0"/>
    <w:rsid w:val="005F0312"/>
    <w:rsid w:val="005F06FC"/>
    <w:rsid w:val="005F08FD"/>
    <w:rsid w:val="005F0A60"/>
    <w:rsid w:val="005F0C22"/>
    <w:rsid w:val="005F0D48"/>
    <w:rsid w:val="005F0E05"/>
    <w:rsid w:val="005F0E51"/>
    <w:rsid w:val="005F0E92"/>
    <w:rsid w:val="005F0EBB"/>
    <w:rsid w:val="005F128E"/>
    <w:rsid w:val="005F1507"/>
    <w:rsid w:val="005F179D"/>
    <w:rsid w:val="005F1855"/>
    <w:rsid w:val="005F18A1"/>
    <w:rsid w:val="005F18A9"/>
    <w:rsid w:val="005F1A02"/>
    <w:rsid w:val="005F1C6A"/>
    <w:rsid w:val="005F1CD6"/>
    <w:rsid w:val="005F1D96"/>
    <w:rsid w:val="005F1DFC"/>
    <w:rsid w:val="005F1FB6"/>
    <w:rsid w:val="005F2104"/>
    <w:rsid w:val="005F2426"/>
    <w:rsid w:val="005F2507"/>
    <w:rsid w:val="005F29D1"/>
    <w:rsid w:val="005F2A45"/>
    <w:rsid w:val="005F2EEF"/>
    <w:rsid w:val="005F30F9"/>
    <w:rsid w:val="005F3164"/>
    <w:rsid w:val="005F3336"/>
    <w:rsid w:val="005F3366"/>
    <w:rsid w:val="005F3532"/>
    <w:rsid w:val="005F3627"/>
    <w:rsid w:val="005F38BD"/>
    <w:rsid w:val="005F3BA7"/>
    <w:rsid w:val="005F4000"/>
    <w:rsid w:val="005F4420"/>
    <w:rsid w:val="005F44FD"/>
    <w:rsid w:val="005F45A8"/>
    <w:rsid w:val="005F4627"/>
    <w:rsid w:val="005F471D"/>
    <w:rsid w:val="005F4736"/>
    <w:rsid w:val="005F47D3"/>
    <w:rsid w:val="005F497A"/>
    <w:rsid w:val="005F4C1B"/>
    <w:rsid w:val="005F4C57"/>
    <w:rsid w:val="005F4CF3"/>
    <w:rsid w:val="005F4D03"/>
    <w:rsid w:val="005F4DEF"/>
    <w:rsid w:val="005F52B8"/>
    <w:rsid w:val="005F5419"/>
    <w:rsid w:val="005F5508"/>
    <w:rsid w:val="005F58FE"/>
    <w:rsid w:val="005F5DAA"/>
    <w:rsid w:val="005F604F"/>
    <w:rsid w:val="005F6273"/>
    <w:rsid w:val="005F628D"/>
    <w:rsid w:val="005F62EE"/>
    <w:rsid w:val="005F642C"/>
    <w:rsid w:val="005F64F6"/>
    <w:rsid w:val="005F6911"/>
    <w:rsid w:val="005F6B47"/>
    <w:rsid w:val="005F6D3D"/>
    <w:rsid w:val="005F6F00"/>
    <w:rsid w:val="005F6F7E"/>
    <w:rsid w:val="005F6FA2"/>
    <w:rsid w:val="005F6FD6"/>
    <w:rsid w:val="005F70C8"/>
    <w:rsid w:val="005F718B"/>
    <w:rsid w:val="005F721E"/>
    <w:rsid w:val="005F7851"/>
    <w:rsid w:val="005F79D6"/>
    <w:rsid w:val="005F79DA"/>
    <w:rsid w:val="005F7AF3"/>
    <w:rsid w:val="005F7EFF"/>
    <w:rsid w:val="00600267"/>
    <w:rsid w:val="00600279"/>
    <w:rsid w:val="006002A5"/>
    <w:rsid w:val="00600349"/>
    <w:rsid w:val="0060040D"/>
    <w:rsid w:val="00600486"/>
    <w:rsid w:val="0060081D"/>
    <w:rsid w:val="00600AA1"/>
    <w:rsid w:val="00600B7A"/>
    <w:rsid w:val="00600E2C"/>
    <w:rsid w:val="00600E32"/>
    <w:rsid w:val="00600EB2"/>
    <w:rsid w:val="00601086"/>
    <w:rsid w:val="006010B9"/>
    <w:rsid w:val="00601208"/>
    <w:rsid w:val="006013A4"/>
    <w:rsid w:val="0060171F"/>
    <w:rsid w:val="006017CD"/>
    <w:rsid w:val="00601979"/>
    <w:rsid w:val="00601982"/>
    <w:rsid w:val="006019D1"/>
    <w:rsid w:val="00601B2C"/>
    <w:rsid w:val="00601B42"/>
    <w:rsid w:val="00601B6F"/>
    <w:rsid w:val="00601E2A"/>
    <w:rsid w:val="00601ED1"/>
    <w:rsid w:val="006020FE"/>
    <w:rsid w:val="00602464"/>
    <w:rsid w:val="0060256F"/>
    <w:rsid w:val="006028A0"/>
    <w:rsid w:val="00602D97"/>
    <w:rsid w:val="00602FC6"/>
    <w:rsid w:val="006033AD"/>
    <w:rsid w:val="006035F2"/>
    <w:rsid w:val="006037C2"/>
    <w:rsid w:val="00603BEE"/>
    <w:rsid w:val="00603D5B"/>
    <w:rsid w:val="00603E38"/>
    <w:rsid w:val="006040B6"/>
    <w:rsid w:val="006041A7"/>
    <w:rsid w:val="006041B3"/>
    <w:rsid w:val="006041F6"/>
    <w:rsid w:val="0060420B"/>
    <w:rsid w:val="006043AA"/>
    <w:rsid w:val="006043C2"/>
    <w:rsid w:val="00604837"/>
    <w:rsid w:val="00604977"/>
    <w:rsid w:val="00604B13"/>
    <w:rsid w:val="00604C53"/>
    <w:rsid w:val="00604C5D"/>
    <w:rsid w:val="00604D92"/>
    <w:rsid w:val="006050E5"/>
    <w:rsid w:val="006051D9"/>
    <w:rsid w:val="0060520C"/>
    <w:rsid w:val="006052CF"/>
    <w:rsid w:val="006053A2"/>
    <w:rsid w:val="006053A6"/>
    <w:rsid w:val="006054AD"/>
    <w:rsid w:val="00605594"/>
    <w:rsid w:val="0060565A"/>
    <w:rsid w:val="00605BC9"/>
    <w:rsid w:val="00605CD1"/>
    <w:rsid w:val="00605D1A"/>
    <w:rsid w:val="00605EF6"/>
    <w:rsid w:val="006060DF"/>
    <w:rsid w:val="00606182"/>
    <w:rsid w:val="0060662F"/>
    <w:rsid w:val="00606852"/>
    <w:rsid w:val="00606A39"/>
    <w:rsid w:val="00606D2F"/>
    <w:rsid w:val="00606EC7"/>
    <w:rsid w:val="00607107"/>
    <w:rsid w:val="0060712E"/>
    <w:rsid w:val="006073F1"/>
    <w:rsid w:val="00607408"/>
    <w:rsid w:val="006075EA"/>
    <w:rsid w:val="00607699"/>
    <w:rsid w:val="006076BA"/>
    <w:rsid w:val="00607E1D"/>
    <w:rsid w:val="00607F48"/>
    <w:rsid w:val="0061036D"/>
    <w:rsid w:val="00610567"/>
    <w:rsid w:val="00610609"/>
    <w:rsid w:val="0061077C"/>
    <w:rsid w:val="00610A03"/>
    <w:rsid w:val="00610E64"/>
    <w:rsid w:val="00610EDA"/>
    <w:rsid w:val="00610F7C"/>
    <w:rsid w:val="006110AA"/>
    <w:rsid w:val="006111BA"/>
    <w:rsid w:val="006111C6"/>
    <w:rsid w:val="006116A5"/>
    <w:rsid w:val="0061171F"/>
    <w:rsid w:val="0061173F"/>
    <w:rsid w:val="00611E17"/>
    <w:rsid w:val="00611F3F"/>
    <w:rsid w:val="00611F79"/>
    <w:rsid w:val="00612045"/>
    <w:rsid w:val="006121A3"/>
    <w:rsid w:val="0061231D"/>
    <w:rsid w:val="00612587"/>
    <w:rsid w:val="0061264B"/>
    <w:rsid w:val="006126B3"/>
    <w:rsid w:val="006128C0"/>
    <w:rsid w:val="00612B23"/>
    <w:rsid w:val="00612BDC"/>
    <w:rsid w:val="00612E0D"/>
    <w:rsid w:val="006133E1"/>
    <w:rsid w:val="0061341C"/>
    <w:rsid w:val="00613442"/>
    <w:rsid w:val="006134AB"/>
    <w:rsid w:val="006135C2"/>
    <w:rsid w:val="00613670"/>
    <w:rsid w:val="006137D7"/>
    <w:rsid w:val="00613826"/>
    <w:rsid w:val="006138F7"/>
    <w:rsid w:val="00613941"/>
    <w:rsid w:val="0061394D"/>
    <w:rsid w:val="00613AFD"/>
    <w:rsid w:val="00613C63"/>
    <w:rsid w:val="00613FFA"/>
    <w:rsid w:val="0061400A"/>
    <w:rsid w:val="00614080"/>
    <w:rsid w:val="006140FB"/>
    <w:rsid w:val="006142F1"/>
    <w:rsid w:val="006143D1"/>
    <w:rsid w:val="0061451D"/>
    <w:rsid w:val="00614533"/>
    <w:rsid w:val="00614C02"/>
    <w:rsid w:val="00614D10"/>
    <w:rsid w:val="0061500A"/>
    <w:rsid w:val="0061502E"/>
    <w:rsid w:val="0061513E"/>
    <w:rsid w:val="00615712"/>
    <w:rsid w:val="006157F6"/>
    <w:rsid w:val="00615A66"/>
    <w:rsid w:val="00615B0D"/>
    <w:rsid w:val="00615B5D"/>
    <w:rsid w:val="00615E48"/>
    <w:rsid w:val="006160A2"/>
    <w:rsid w:val="00616303"/>
    <w:rsid w:val="00616509"/>
    <w:rsid w:val="006168C6"/>
    <w:rsid w:val="00616D82"/>
    <w:rsid w:val="00616E53"/>
    <w:rsid w:val="00616E56"/>
    <w:rsid w:val="006177E8"/>
    <w:rsid w:val="006179D4"/>
    <w:rsid w:val="006200DF"/>
    <w:rsid w:val="00620138"/>
    <w:rsid w:val="006201FF"/>
    <w:rsid w:val="0062028A"/>
    <w:rsid w:val="00620332"/>
    <w:rsid w:val="00620463"/>
    <w:rsid w:val="00620E18"/>
    <w:rsid w:val="00620ED8"/>
    <w:rsid w:val="00621038"/>
    <w:rsid w:val="0062105C"/>
    <w:rsid w:val="006212DE"/>
    <w:rsid w:val="0062142E"/>
    <w:rsid w:val="00621446"/>
    <w:rsid w:val="006218C9"/>
    <w:rsid w:val="00621AC3"/>
    <w:rsid w:val="00621BC9"/>
    <w:rsid w:val="00621DB7"/>
    <w:rsid w:val="00621E96"/>
    <w:rsid w:val="00622339"/>
    <w:rsid w:val="0062236F"/>
    <w:rsid w:val="00622493"/>
    <w:rsid w:val="006226CE"/>
    <w:rsid w:val="00622A1F"/>
    <w:rsid w:val="00622B8B"/>
    <w:rsid w:val="00622C21"/>
    <w:rsid w:val="00622DE1"/>
    <w:rsid w:val="0062301A"/>
    <w:rsid w:val="0062314E"/>
    <w:rsid w:val="00623245"/>
    <w:rsid w:val="006233A9"/>
    <w:rsid w:val="006234F5"/>
    <w:rsid w:val="006235F0"/>
    <w:rsid w:val="00623728"/>
    <w:rsid w:val="00623AAC"/>
    <w:rsid w:val="00623BA6"/>
    <w:rsid w:val="00623D25"/>
    <w:rsid w:val="00623FFA"/>
    <w:rsid w:val="00624344"/>
    <w:rsid w:val="006245CB"/>
    <w:rsid w:val="006246B3"/>
    <w:rsid w:val="00624932"/>
    <w:rsid w:val="00624CB1"/>
    <w:rsid w:val="00624F8E"/>
    <w:rsid w:val="00625032"/>
    <w:rsid w:val="00625249"/>
    <w:rsid w:val="006252B0"/>
    <w:rsid w:val="006254B2"/>
    <w:rsid w:val="0062554E"/>
    <w:rsid w:val="00625710"/>
    <w:rsid w:val="00625B5F"/>
    <w:rsid w:val="00625C6F"/>
    <w:rsid w:val="00625EB1"/>
    <w:rsid w:val="00625F95"/>
    <w:rsid w:val="00626088"/>
    <w:rsid w:val="00626164"/>
    <w:rsid w:val="0062626A"/>
    <w:rsid w:val="006265F8"/>
    <w:rsid w:val="00626950"/>
    <w:rsid w:val="006269FC"/>
    <w:rsid w:val="00626B35"/>
    <w:rsid w:val="00626C7B"/>
    <w:rsid w:val="00626E68"/>
    <w:rsid w:val="00627019"/>
    <w:rsid w:val="00627184"/>
    <w:rsid w:val="006272F0"/>
    <w:rsid w:val="00627351"/>
    <w:rsid w:val="006276B0"/>
    <w:rsid w:val="00627D64"/>
    <w:rsid w:val="00627D89"/>
    <w:rsid w:val="00627E16"/>
    <w:rsid w:val="00627FF7"/>
    <w:rsid w:val="00630010"/>
    <w:rsid w:val="006301CF"/>
    <w:rsid w:val="006301EE"/>
    <w:rsid w:val="0063021A"/>
    <w:rsid w:val="00630323"/>
    <w:rsid w:val="006306B4"/>
    <w:rsid w:val="006308A5"/>
    <w:rsid w:val="00630A5F"/>
    <w:rsid w:val="00630A82"/>
    <w:rsid w:val="00630B33"/>
    <w:rsid w:val="00630DBC"/>
    <w:rsid w:val="00630ECC"/>
    <w:rsid w:val="0063119D"/>
    <w:rsid w:val="006311C7"/>
    <w:rsid w:val="006312FC"/>
    <w:rsid w:val="0063131B"/>
    <w:rsid w:val="00631448"/>
    <w:rsid w:val="0063149A"/>
    <w:rsid w:val="0063179C"/>
    <w:rsid w:val="006317E9"/>
    <w:rsid w:val="00631861"/>
    <w:rsid w:val="00631ABE"/>
    <w:rsid w:val="00631B3E"/>
    <w:rsid w:val="00631F8D"/>
    <w:rsid w:val="006320AB"/>
    <w:rsid w:val="0063244F"/>
    <w:rsid w:val="00632645"/>
    <w:rsid w:val="006327CF"/>
    <w:rsid w:val="00632818"/>
    <w:rsid w:val="006328D3"/>
    <w:rsid w:val="00632D78"/>
    <w:rsid w:val="00632F84"/>
    <w:rsid w:val="0063334F"/>
    <w:rsid w:val="0063345F"/>
    <w:rsid w:val="006334E1"/>
    <w:rsid w:val="00633744"/>
    <w:rsid w:val="0063375C"/>
    <w:rsid w:val="0063386D"/>
    <w:rsid w:val="00633A5F"/>
    <w:rsid w:val="00633E3D"/>
    <w:rsid w:val="00633E65"/>
    <w:rsid w:val="006343B8"/>
    <w:rsid w:val="006346F3"/>
    <w:rsid w:val="00634A89"/>
    <w:rsid w:val="00634DB7"/>
    <w:rsid w:val="00634E48"/>
    <w:rsid w:val="00634FFE"/>
    <w:rsid w:val="0063509C"/>
    <w:rsid w:val="006350B8"/>
    <w:rsid w:val="00635531"/>
    <w:rsid w:val="0063554B"/>
    <w:rsid w:val="00635923"/>
    <w:rsid w:val="00635958"/>
    <w:rsid w:val="00635CFC"/>
    <w:rsid w:val="00635D3E"/>
    <w:rsid w:val="00635FB2"/>
    <w:rsid w:val="00636076"/>
    <w:rsid w:val="006361B1"/>
    <w:rsid w:val="00636511"/>
    <w:rsid w:val="006365A7"/>
    <w:rsid w:val="006366BC"/>
    <w:rsid w:val="00636733"/>
    <w:rsid w:val="00636985"/>
    <w:rsid w:val="0063698E"/>
    <w:rsid w:val="00636A39"/>
    <w:rsid w:val="00636BC1"/>
    <w:rsid w:val="00636E9A"/>
    <w:rsid w:val="00636F16"/>
    <w:rsid w:val="00636F8E"/>
    <w:rsid w:val="00637007"/>
    <w:rsid w:val="006374E8"/>
    <w:rsid w:val="006375EE"/>
    <w:rsid w:val="00637752"/>
    <w:rsid w:val="0063775F"/>
    <w:rsid w:val="00637780"/>
    <w:rsid w:val="0063789F"/>
    <w:rsid w:val="00637922"/>
    <w:rsid w:val="00637D19"/>
    <w:rsid w:val="00637EE6"/>
    <w:rsid w:val="00637FB0"/>
    <w:rsid w:val="006400E1"/>
    <w:rsid w:val="006402CC"/>
    <w:rsid w:val="00640360"/>
    <w:rsid w:val="00640569"/>
    <w:rsid w:val="006407AC"/>
    <w:rsid w:val="00640C2C"/>
    <w:rsid w:val="00640E90"/>
    <w:rsid w:val="00640EBD"/>
    <w:rsid w:val="00640F46"/>
    <w:rsid w:val="0064101F"/>
    <w:rsid w:val="00641125"/>
    <w:rsid w:val="00641135"/>
    <w:rsid w:val="00641224"/>
    <w:rsid w:val="0064126F"/>
    <w:rsid w:val="00641637"/>
    <w:rsid w:val="0064169E"/>
    <w:rsid w:val="006418F8"/>
    <w:rsid w:val="00641B94"/>
    <w:rsid w:val="00641D90"/>
    <w:rsid w:val="00641E46"/>
    <w:rsid w:val="00641ED2"/>
    <w:rsid w:val="00641EDE"/>
    <w:rsid w:val="00641F13"/>
    <w:rsid w:val="00642436"/>
    <w:rsid w:val="00642681"/>
    <w:rsid w:val="0064293E"/>
    <w:rsid w:val="006429DC"/>
    <w:rsid w:val="00642AA0"/>
    <w:rsid w:val="00642C49"/>
    <w:rsid w:val="00642C81"/>
    <w:rsid w:val="00642E6C"/>
    <w:rsid w:val="00642E7D"/>
    <w:rsid w:val="006430B4"/>
    <w:rsid w:val="0064328E"/>
    <w:rsid w:val="006433EB"/>
    <w:rsid w:val="006436AC"/>
    <w:rsid w:val="00643CF8"/>
    <w:rsid w:val="00643D17"/>
    <w:rsid w:val="00643D42"/>
    <w:rsid w:val="00643F60"/>
    <w:rsid w:val="00644247"/>
    <w:rsid w:val="006443A2"/>
    <w:rsid w:val="006445FB"/>
    <w:rsid w:val="0064475F"/>
    <w:rsid w:val="006447BB"/>
    <w:rsid w:val="006447E1"/>
    <w:rsid w:val="00644A2D"/>
    <w:rsid w:val="00644A76"/>
    <w:rsid w:val="00644ADC"/>
    <w:rsid w:val="00644B74"/>
    <w:rsid w:val="00644BA2"/>
    <w:rsid w:val="00644C6E"/>
    <w:rsid w:val="00644C8B"/>
    <w:rsid w:val="00644CDD"/>
    <w:rsid w:val="00644ECD"/>
    <w:rsid w:val="00644F4E"/>
    <w:rsid w:val="006450A4"/>
    <w:rsid w:val="00645156"/>
    <w:rsid w:val="00645378"/>
    <w:rsid w:val="006453CE"/>
    <w:rsid w:val="0064540A"/>
    <w:rsid w:val="006458E7"/>
    <w:rsid w:val="00645AA9"/>
    <w:rsid w:val="00645B28"/>
    <w:rsid w:val="00645DF6"/>
    <w:rsid w:val="006460A6"/>
    <w:rsid w:val="006460AA"/>
    <w:rsid w:val="006461F0"/>
    <w:rsid w:val="006464F7"/>
    <w:rsid w:val="00646555"/>
    <w:rsid w:val="006465EC"/>
    <w:rsid w:val="00646827"/>
    <w:rsid w:val="00646CD0"/>
    <w:rsid w:val="00646EBA"/>
    <w:rsid w:val="00647ABA"/>
    <w:rsid w:val="00647B83"/>
    <w:rsid w:val="00647C6B"/>
    <w:rsid w:val="00647D84"/>
    <w:rsid w:val="00647FA7"/>
    <w:rsid w:val="0065046B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5EF"/>
    <w:rsid w:val="0065171D"/>
    <w:rsid w:val="0065175E"/>
    <w:rsid w:val="00651771"/>
    <w:rsid w:val="00651858"/>
    <w:rsid w:val="00651B25"/>
    <w:rsid w:val="00651D4A"/>
    <w:rsid w:val="0065215B"/>
    <w:rsid w:val="006523C6"/>
    <w:rsid w:val="006524DA"/>
    <w:rsid w:val="00652569"/>
    <w:rsid w:val="006525D9"/>
    <w:rsid w:val="0065263F"/>
    <w:rsid w:val="006528C9"/>
    <w:rsid w:val="0065295D"/>
    <w:rsid w:val="006529B3"/>
    <w:rsid w:val="00652A8F"/>
    <w:rsid w:val="00652C4F"/>
    <w:rsid w:val="00652D89"/>
    <w:rsid w:val="00652D9A"/>
    <w:rsid w:val="00652F93"/>
    <w:rsid w:val="006537FA"/>
    <w:rsid w:val="0065394C"/>
    <w:rsid w:val="00653966"/>
    <w:rsid w:val="00653C42"/>
    <w:rsid w:val="00653C7B"/>
    <w:rsid w:val="00653E45"/>
    <w:rsid w:val="00653F5F"/>
    <w:rsid w:val="00653FD1"/>
    <w:rsid w:val="0065401F"/>
    <w:rsid w:val="006543D0"/>
    <w:rsid w:val="006544A2"/>
    <w:rsid w:val="006544FD"/>
    <w:rsid w:val="006547F5"/>
    <w:rsid w:val="0065486B"/>
    <w:rsid w:val="006549F5"/>
    <w:rsid w:val="00654D56"/>
    <w:rsid w:val="00654E06"/>
    <w:rsid w:val="00655132"/>
    <w:rsid w:val="006552DD"/>
    <w:rsid w:val="00655493"/>
    <w:rsid w:val="00655545"/>
    <w:rsid w:val="0065557C"/>
    <w:rsid w:val="0065557D"/>
    <w:rsid w:val="00655A48"/>
    <w:rsid w:val="00655B61"/>
    <w:rsid w:val="00655CE6"/>
    <w:rsid w:val="006560D9"/>
    <w:rsid w:val="00656154"/>
    <w:rsid w:val="0065623E"/>
    <w:rsid w:val="0065645E"/>
    <w:rsid w:val="0065654F"/>
    <w:rsid w:val="006565BE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360"/>
    <w:rsid w:val="006574AD"/>
    <w:rsid w:val="00657698"/>
    <w:rsid w:val="006579AE"/>
    <w:rsid w:val="006579F7"/>
    <w:rsid w:val="00657B02"/>
    <w:rsid w:val="00657FC4"/>
    <w:rsid w:val="006601E3"/>
    <w:rsid w:val="00660359"/>
    <w:rsid w:val="00660472"/>
    <w:rsid w:val="00660684"/>
    <w:rsid w:val="0066069C"/>
    <w:rsid w:val="006609B6"/>
    <w:rsid w:val="00660F81"/>
    <w:rsid w:val="00661034"/>
    <w:rsid w:val="00661192"/>
    <w:rsid w:val="006612EF"/>
    <w:rsid w:val="006613CB"/>
    <w:rsid w:val="00661418"/>
    <w:rsid w:val="006618D9"/>
    <w:rsid w:val="00661A5B"/>
    <w:rsid w:val="00661B55"/>
    <w:rsid w:val="00661C31"/>
    <w:rsid w:val="00661C33"/>
    <w:rsid w:val="00661CE0"/>
    <w:rsid w:val="00661E55"/>
    <w:rsid w:val="00661E85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AE0"/>
    <w:rsid w:val="00662C7C"/>
    <w:rsid w:val="00662E0C"/>
    <w:rsid w:val="006630BA"/>
    <w:rsid w:val="0066325B"/>
    <w:rsid w:val="0066340B"/>
    <w:rsid w:val="00663619"/>
    <w:rsid w:val="00663620"/>
    <w:rsid w:val="00663732"/>
    <w:rsid w:val="0066396D"/>
    <w:rsid w:val="00663D69"/>
    <w:rsid w:val="00663ED2"/>
    <w:rsid w:val="00663F2C"/>
    <w:rsid w:val="00663FE1"/>
    <w:rsid w:val="006640F9"/>
    <w:rsid w:val="00664C2D"/>
    <w:rsid w:val="00664DCF"/>
    <w:rsid w:val="00664E8B"/>
    <w:rsid w:val="00664EB5"/>
    <w:rsid w:val="0066515A"/>
    <w:rsid w:val="006652D0"/>
    <w:rsid w:val="00665481"/>
    <w:rsid w:val="006655C0"/>
    <w:rsid w:val="00665620"/>
    <w:rsid w:val="006656A5"/>
    <w:rsid w:val="00665731"/>
    <w:rsid w:val="00665817"/>
    <w:rsid w:val="0066586D"/>
    <w:rsid w:val="00665E10"/>
    <w:rsid w:val="006662FE"/>
    <w:rsid w:val="006664C5"/>
    <w:rsid w:val="00666578"/>
    <w:rsid w:val="006666B2"/>
    <w:rsid w:val="006667F8"/>
    <w:rsid w:val="006669B4"/>
    <w:rsid w:val="00666A7A"/>
    <w:rsid w:val="00666A8E"/>
    <w:rsid w:val="00666BA1"/>
    <w:rsid w:val="00666CA7"/>
    <w:rsid w:val="00666E76"/>
    <w:rsid w:val="00666E81"/>
    <w:rsid w:val="00666EA2"/>
    <w:rsid w:val="00666F58"/>
    <w:rsid w:val="00667072"/>
    <w:rsid w:val="006675A3"/>
    <w:rsid w:val="00667614"/>
    <w:rsid w:val="006676BA"/>
    <w:rsid w:val="006678E7"/>
    <w:rsid w:val="0066795D"/>
    <w:rsid w:val="00667B0D"/>
    <w:rsid w:val="00667BA7"/>
    <w:rsid w:val="00667BBC"/>
    <w:rsid w:val="00667C22"/>
    <w:rsid w:val="00667D89"/>
    <w:rsid w:val="006701A6"/>
    <w:rsid w:val="00670445"/>
    <w:rsid w:val="006704F8"/>
    <w:rsid w:val="0067059B"/>
    <w:rsid w:val="00670665"/>
    <w:rsid w:val="006707B6"/>
    <w:rsid w:val="006707BD"/>
    <w:rsid w:val="0067084D"/>
    <w:rsid w:val="006709C7"/>
    <w:rsid w:val="006709CA"/>
    <w:rsid w:val="00670A7E"/>
    <w:rsid w:val="00670A9E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D2"/>
    <w:rsid w:val="00671F87"/>
    <w:rsid w:val="0067227A"/>
    <w:rsid w:val="00672420"/>
    <w:rsid w:val="0067251A"/>
    <w:rsid w:val="00672627"/>
    <w:rsid w:val="006726A6"/>
    <w:rsid w:val="006726E2"/>
    <w:rsid w:val="00672D3E"/>
    <w:rsid w:val="00672F3A"/>
    <w:rsid w:val="00673141"/>
    <w:rsid w:val="00673327"/>
    <w:rsid w:val="00673457"/>
    <w:rsid w:val="0067359B"/>
    <w:rsid w:val="0067377F"/>
    <w:rsid w:val="006737A7"/>
    <w:rsid w:val="0067388A"/>
    <w:rsid w:val="00673ADE"/>
    <w:rsid w:val="00673C50"/>
    <w:rsid w:val="00673F2B"/>
    <w:rsid w:val="00673F36"/>
    <w:rsid w:val="006740CB"/>
    <w:rsid w:val="0067436E"/>
    <w:rsid w:val="00674A8D"/>
    <w:rsid w:val="00674D5B"/>
    <w:rsid w:val="00674E1B"/>
    <w:rsid w:val="00674F66"/>
    <w:rsid w:val="00675037"/>
    <w:rsid w:val="0067521A"/>
    <w:rsid w:val="006752B2"/>
    <w:rsid w:val="00675323"/>
    <w:rsid w:val="0067532C"/>
    <w:rsid w:val="006758B0"/>
    <w:rsid w:val="00675915"/>
    <w:rsid w:val="00675BD1"/>
    <w:rsid w:val="00675D1B"/>
    <w:rsid w:val="0067603B"/>
    <w:rsid w:val="006761F9"/>
    <w:rsid w:val="006763D0"/>
    <w:rsid w:val="00676485"/>
    <w:rsid w:val="00676623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27"/>
    <w:rsid w:val="00677B3C"/>
    <w:rsid w:val="00677B7C"/>
    <w:rsid w:val="00677C0F"/>
    <w:rsid w:val="00677C86"/>
    <w:rsid w:val="00677CB9"/>
    <w:rsid w:val="00677D55"/>
    <w:rsid w:val="00677E00"/>
    <w:rsid w:val="006800BF"/>
    <w:rsid w:val="006800C3"/>
    <w:rsid w:val="0068012D"/>
    <w:rsid w:val="00680292"/>
    <w:rsid w:val="006805AD"/>
    <w:rsid w:val="00680623"/>
    <w:rsid w:val="0068068C"/>
    <w:rsid w:val="006806AF"/>
    <w:rsid w:val="006809F5"/>
    <w:rsid w:val="00680A8A"/>
    <w:rsid w:val="00680B84"/>
    <w:rsid w:val="00680E41"/>
    <w:rsid w:val="006812C0"/>
    <w:rsid w:val="0068131A"/>
    <w:rsid w:val="006817C0"/>
    <w:rsid w:val="00681A56"/>
    <w:rsid w:val="00681AC5"/>
    <w:rsid w:val="00681D98"/>
    <w:rsid w:val="00681E50"/>
    <w:rsid w:val="006821C2"/>
    <w:rsid w:val="0068282A"/>
    <w:rsid w:val="006828F0"/>
    <w:rsid w:val="00682996"/>
    <w:rsid w:val="00682A66"/>
    <w:rsid w:val="00682D87"/>
    <w:rsid w:val="00682E8E"/>
    <w:rsid w:val="00682F7E"/>
    <w:rsid w:val="00683070"/>
    <w:rsid w:val="00683241"/>
    <w:rsid w:val="006832CF"/>
    <w:rsid w:val="00683442"/>
    <w:rsid w:val="006834ED"/>
    <w:rsid w:val="00683570"/>
    <w:rsid w:val="00683607"/>
    <w:rsid w:val="00683685"/>
    <w:rsid w:val="0068379D"/>
    <w:rsid w:val="0068392C"/>
    <w:rsid w:val="00683BA9"/>
    <w:rsid w:val="0068440D"/>
    <w:rsid w:val="00684931"/>
    <w:rsid w:val="00684A96"/>
    <w:rsid w:val="00684AA5"/>
    <w:rsid w:val="00684BE5"/>
    <w:rsid w:val="00684C5E"/>
    <w:rsid w:val="00684D17"/>
    <w:rsid w:val="00684EF1"/>
    <w:rsid w:val="00685156"/>
    <w:rsid w:val="006851F8"/>
    <w:rsid w:val="0068526C"/>
    <w:rsid w:val="00685335"/>
    <w:rsid w:val="00685362"/>
    <w:rsid w:val="0068597E"/>
    <w:rsid w:val="00685A5B"/>
    <w:rsid w:val="00685AF0"/>
    <w:rsid w:val="00685B35"/>
    <w:rsid w:val="00685B75"/>
    <w:rsid w:val="00685D21"/>
    <w:rsid w:val="00685DDC"/>
    <w:rsid w:val="00686106"/>
    <w:rsid w:val="00686145"/>
    <w:rsid w:val="0068621F"/>
    <w:rsid w:val="00686403"/>
    <w:rsid w:val="006864E6"/>
    <w:rsid w:val="0068659B"/>
    <w:rsid w:val="006869BD"/>
    <w:rsid w:val="00686AFC"/>
    <w:rsid w:val="00686C43"/>
    <w:rsid w:val="00686D1F"/>
    <w:rsid w:val="00686E91"/>
    <w:rsid w:val="00686EC5"/>
    <w:rsid w:val="0068705F"/>
    <w:rsid w:val="00687126"/>
    <w:rsid w:val="00687319"/>
    <w:rsid w:val="00687420"/>
    <w:rsid w:val="0068770D"/>
    <w:rsid w:val="00687710"/>
    <w:rsid w:val="00687835"/>
    <w:rsid w:val="0068785A"/>
    <w:rsid w:val="0068793B"/>
    <w:rsid w:val="0068799B"/>
    <w:rsid w:val="00687A20"/>
    <w:rsid w:val="00687AC0"/>
    <w:rsid w:val="00687B47"/>
    <w:rsid w:val="00687D04"/>
    <w:rsid w:val="00687DA6"/>
    <w:rsid w:val="00687F90"/>
    <w:rsid w:val="006903C0"/>
    <w:rsid w:val="0069073C"/>
    <w:rsid w:val="00690C25"/>
    <w:rsid w:val="00690F33"/>
    <w:rsid w:val="0069127C"/>
    <w:rsid w:val="006915F7"/>
    <w:rsid w:val="00691654"/>
    <w:rsid w:val="006919DB"/>
    <w:rsid w:val="00691C40"/>
    <w:rsid w:val="00691EBE"/>
    <w:rsid w:val="00692749"/>
    <w:rsid w:val="00692867"/>
    <w:rsid w:val="006929AA"/>
    <w:rsid w:val="00692A62"/>
    <w:rsid w:val="00692A8C"/>
    <w:rsid w:val="00692BDB"/>
    <w:rsid w:val="00692F48"/>
    <w:rsid w:val="006930BD"/>
    <w:rsid w:val="006930E9"/>
    <w:rsid w:val="00693775"/>
    <w:rsid w:val="006938CC"/>
    <w:rsid w:val="006939A6"/>
    <w:rsid w:val="00693A8E"/>
    <w:rsid w:val="00693B4B"/>
    <w:rsid w:val="00693EF7"/>
    <w:rsid w:val="00693F9B"/>
    <w:rsid w:val="00694483"/>
    <w:rsid w:val="006948C0"/>
    <w:rsid w:val="006949AC"/>
    <w:rsid w:val="00694BB2"/>
    <w:rsid w:val="00694D40"/>
    <w:rsid w:val="006952DB"/>
    <w:rsid w:val="006957BE"/>
    <w:rsid w:val="00695CFB"/>
    <w:rsid w:val="00695EF1"/>
    <w:rsid w:val="0069600F"/>
    <w:rsid w:val="0069627A"/>
    <w:rsid w:val="0069629C"/>
    <w:rsid w:val="006962AA"/>
    <w:rsid w:val="00696565"/>
    <w:rsid w:val="00696662"/>
    <w:rsid w:val="00696780"/>
    <w:rsid w:val="00696916"/>
    <w:rsid w:val="00696958"/>
    <w:rsid w:val="0069696C"/>
    <w:rsid w:val="0069699A"/>
    <w:rsid w:val="00696AB6"/>
    <w:rsid w:val="00696CBD"/>
    <w:rsid w:val="00697273"/>
    <w:rsid w:val="006974A3"/>
    <w:rsid w:val="00697573"/>
    <w:rsid w:val="006975C0"/>
    <w:rsid w:val="006976D5"/>
    <w:rsid w:val="006976DB"/>
    <w:rsid w:val="00697728"/>
    <w:rsid w:val="00697737"/>
    <w:rsid w:val="006977F4"/>
    <w:rsid w:val="00697DDC"/>
    <w:rsid w:val="00697E56"/>
    <w:rsid w:val="00697E85"/>
    <w:rsid w:val="00697FA5"/>
    <w:rsid w:val="006A00CC"/>
    <w:rsid w:val="006A01F8"/>
    <w:rsid w:val="006A0368"/>
    <w:rsid w:val="006A0540"/>
    <w:rsid w:val="006A08A7"/>
    <w:rsid w:val="006A098E"/>
    <w:rsid w:val="006A0AC4"/>
    <w:rsid w:val="006A0CA8"/>
    <w:rsid w:val="006A0FA2"/>
    <w:rsid w:val="006A13B3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A2"/>
    <w:rsid w:val="006A2BC6"/>
    <w:rsid w:val="006A2C01"/>
    <w:rsid w:val="006A2CEE"/>
    <w:rsid w:val="006A2D34"/>
    <w:rsid w:val="006A30A4"/>
    <w:rsid w:val="006A3469"/>
    <w:rsid w:val="006A3742"/>
    <w:rsid w:val="006A38E8"/>
    <w:rsid w:val="006A3D71"/>
    <w:rsid w:val="006A3F55"/>
    <w:rsid w:val="006A3F63"/>
    <w:rsid w:val="006A4390"/>
    <w:rsid w:val="006A43AD"/>
    <w:rsid w:val="006A444D"/>
    <w:rsid w:val="006A4462"/>
    <w:rsid w:val="006A45E2"/>
    <w:rsid w:val="006A474E"/>
    <w:rsid w:val="006A4763"/>
    <w:rsid w:val="006A4795"/>
    <w:rsid w:val="006A48B7"/>
    <w:rsid w:val="006A4A5C"/>
    <w:rsid w:val="006A4AAC"/>
    <w:rsid w:val="006A4B61"/>
    <w:rsid w:val="006A4C69"/>
    <w:rsid w:val="006A4D9D"/>
    <w:rsid w:val="006A4E3E"/>
    <w:rsid w:val="006A4EB9"/>
    <w:rsid w:val="006A503F"/>
    <w:rsid w:val="006A514F"/>
    <w:rsid w:val="006A5204"/>
    <w:rsid w:val="006A53DB"/>
    <w:rsid w:val="006A5519"/>
    <w:rsid w:val="006A55C9"/>
    <w:rsid w:val="006A5667"/>
    <w:rsid w:val="006A5690"/>
    <w:rsid w:val="006A581E"/>
    <w:rsid w:val="006A58D5"/>
    <w:rsid w:val="006A59DF"/>
    <w:rsid w:val="006A5BC4"/>
    <w:rsid w:val="006A5D1F"/>
    <w:rsid w:val="006A5ED8"/>
    <w:rsid w:val="006A607C"/>
    <w:rsid w:val="006A62CE"/>
    <w:rsid w:val="006A63B9"/>
    <w:rsid w:val="006A68B3"/>
    <w:rsid w:val="006A68C5"/>
    <w:rsid w:val="006A68E6"/>
    <w:rsid w:val="006A6C4D"/>
    <w:rsid w:val="006A6E2B"/>
    <w:rsid w:val="006A71B1"/>
    <w:rsid w:val="006A7494"/>
    <w:rsid w:val="006A76DD"/>
    <w:rsid w:val="006A7DDC"/>
    <w:rsid w:val="006A7F11"/>
    <w:rsid w:val="006B011F"/>
    <w:rsid w:val="006B0150"/>
    <w:rsid w:val="006B0197"/>
    <w:rsid w:val="006B022C"/>
    <w:rsid w:val="006B035B"/>
    <w:rsid w:val="006B0702"/>
    <w:rsid w:val="006B08B6"/>
    <w:rsid w:val="006B0A0F"/>
    <w:rsid w:val="006B0AA4"/>
    <w:rsid w:val="006B0C6C"/>
    <w:rsid w:val="006B0E00"/>
    <w:rsid w:val="006B11BF"/>
    <w:rsid w:val="006B1213"/>
    <w:rsid w:val="006B1323"/>
    <w:rsid w:val="006B1474"/>
    <w:rsid w:val="006B1605"/>
    <w:rsid w:val="006B16ED"/>
    <w:rsid w:val="006B188D"/>
    <w:rsid w:val="006B1ACA"/>
    <w:rsid w:val="006B1D80"/>
    <w:rsid w:val="006B1F75"/>
    <w:rsid w:val="006B2258"/>
    <w:rsid w:val="006B253A"/>
    <w:rsid w:val="006B2838"/>
    <w:rsid w:val="006B2C1A"/>
    <w:rsid w:val="006B2E08"/>
    <w:rsid w:val="006B2F5A"/>
    <w:rsid w:val="006B30C6"/>
    <w:rsid w:val="006B3101"/>
    <w:rsid w:val="006B31F9"/>
    <w:rsid w:val="006B340B"/>
    <w:rsid w:val="006B3756"/>
    <w:rsid w:val="006B3757"/>
    <w:rsid w:val="006B3978"/>
    <w:rsid w:val="006B3D30"/>
    <w:rsid w:val="006B3D46"/>
    <w:rsid w:val="006B3EC7"/>
    <w:rsid w:val="006B3ED5"/>
    <w:rsid w:val="006B3F29"/>
    <w:rsid w:val="006B3FA5"/>
    <w:rsid w:val="006B40F4"/>
    <w:rsid w:val="006B43FF"/>
    <w:rsid w:val="006B464B"/>
    <w:rsid w:val="006B475A"/>
    <w:rsid w:val="006B47A0"/>
    <w:rsid w:val="006B4A1F"/>
    <w:rsid w:val="006B4A74"/>
    <w:rsid w:val="006B4C99"/>
    <w:rsid w:val="006B4F00"/>
    <w:rsid w:val="006B50D1"/>
    <w:rsid w:val="006B5260"/>
    <w:rsid w:val="006B53DC"/>
    <w:rsid w:val="006B55A9"/>
    <w:rsid w:val="006B5621"/>
    <w:rsid w:val="006B5720"/>
    <w:rsid w:val="006B5723"/>
    <w:rsid w:val="006B5D15"/>
    <w:rsid w:val="006B5D56"/>
    <w:rsid w:val="006B5EBC"/>
    <w:rsid w:val="006B60B7"/>
    <w:rsid w:val="006B631F"/>
    <w:rsid w:val="006B635C"/>
    <w:rsid w:val="006B643A"/>
    <w:rsid w:val="006B6605"/>
    <w:rsid w:val="006B677E"/>
    <w:rsid w:val="006B68B1"/>
    <w:rsid w:val="006B68B7"/>
    <w:rsid w:val="006B6932"/>
    <w:rsid w:val="006B6B87"/>
    <w:rsid w:val="006B6D3D"/>
    <w:rsid w:val="006B6E0E"/>
    <w:rsid w:val="006B72A2"/>
    <w:rsid w:val="006B746F"/>
    <w:rsid w:val="006B767B"/>
    <w:rsid w:val="006B7B1C"/>
    <w:rsid w:val="006B7E45"/>
    <w:rsid w:val="006B7F9D"/>
    <w:rsid w:val="006C0161"/>
    <w:rsid w:val="006C01C4"/>
    <w:rsid w:val="006C0207"/>
    <w:rsid w:val="006C0258"/>
    <w:rsid w:val="006C0294"/>
    <w:rsid w:val="006C02F8"/>
    <w:rsid w:val="006C04BD"/>
    <w:rsid w:val="006C04FE"/>
    <w:rsid w:val="006C0512"/>
    <w:rsid w:val="006C054D"/>
    <w:rsid w:val="006C069B"/>
    <w:rsid w:val="006C07EB"/>
    <w:rsid w:val="006C08E0"/>
    <w:rsid w:val="006C0A49"/>
    <w:rsid w:val="006C0C9B"/>
    <w:rsid w:val="006C0E6F"/>
    <w:rsid w:val="006C1674"/>
    <w:rsid w:val="006C1720"/>
    <w:rsid w:val="006C180E"/>
    <w:rsid w:val="006C182F"/>
    <w:rsid w:val="006C1A1E"/>
    <w:rsid w:val="006C1E4E"/>
    <w:rsid w:val="006C1EBF"/>
    <w:rsid w:val="006C2823"/>
    <w:rsid w:val="006C28D9"/>
    <w:rsid w:val="006C2923"/>
    <w:rsid w:val="006C3079"/>
    <w:rsid w:val="006C33A9"/>
    <w:rsid w:val="006C358C"/>
    <w:rsid w:val="006C3859"/>
    <w:rsid w:val="006C3ACD"/>
    <w:rsid w:val="006C3EF1"/>
    <w:rsid w:val="006C4172"/>
    <w:rsid w:val="006C4386"/>
    <w:rsid w:val="006C43F0"/>
    <w:rsid w:val="006C44DB"/>
    <w:rsid w:val="006C4A98"/>
    <w:rsid w:val="006C4B49"/>
    <w:rsid w:val="006C4CF0"/>
    <w:rsid w:val="006C4D6B"/>
    <w:rsid w:val="006C4E57"/>
    <w:rsid w:val="006C4E87"/>
    <w:rsid w:val="006C4EFB"/>
    <w:rsid w:val="006C4F52"/>
    <w:rsid w:val="006C506F"/>
    <w:rsid w:val="006C50E3"/>
    <w:rsid w:val="006C5138"/>
    <w:rsid w:val="006C5158"/>
    <w:rsid w:val="006C5804"/>
    <w:rsid w:val="006C5B81"/>
    <w:rsid w:val="006C5E7A"/>
    <w:rsid w:val="006C60F7"/>
    <w:rsid w:val="006C6129"/>
    <w:rsid w:val="006C612E"/>
    <w:rsid w:val="006C6275"/>
    <w:rsid w:val="006C6386"/>
    <w:rsid w:val="006C69F7"/>
    <w:rsid w:val="006C6A12"/>
    <w:rsid w:val="006C6C44"/>
    <w:rsid w:val="006C6D8A"/>
    <w:rsid w:val="006C6E25"/>
    <w:rsid w:val="006C6E81"/>
    <w:rsid w:val="006C7089"/>
    <w:rsid w:val="006C70F3"/>
    <w:rsid w:val="006C7543"/>
    <w:rsid w:val="006C7833"/>
    <w:rsid w:val="006C7BFF"/>
    <w:rsid w:val="006C7F3E"/>
    <w:rsid w:val="006D00B4"/>
    <w:rsid w:val="006D0123"/>
    <w:rsid w:val="006D02C9"/>
    <w:rsid w:val="006D06CB"/>
    <w:rsid w:val="006D07BD"/>
    <w:rsid w:val="006D0949"/>
    <w:rsid w:val="006D0A1B"/>
    <w:rsid w:val="006D0AD3"/>
    <w:rsid w:val="006D0BB3"/>
    <w:rsid w:val="006D0DFA"/>
    <w:rsid w:val="006D0F29"/>
    <w:rsid w:val="006D0F62"/>
    <w:rsid w:val="006D10A4"/>
    <w:rsid w:val="006D114D"/>
    <w:rsid w:val="006D1152"/>
    <w:rsid w:val="006D12CD"/>
    <w:rsid w:val="006D139C"/>
    <w:rsid w:val="006D13B7"/>
    <w:rsid w:val="006D1843"/>
    <w:rsid w:val="006D1A7D"/>
    <w:rsid w:val="006D1D3A"/>
    <w:rsid w:val="006D1D6A"/>
    <w:rsid w:val="006D2164"/>
    <w:rsid w:val="006D23EE"/>
    <w:rsid w:val="006D2419"/>
    <w:rsid w:val="006D243D"/>
    <w:rsid w:val="006D258B"/>
    <w:rsid w:val="006D259B"/>
    <w:rsid w:val="006D2718"/>
    <w:rsid w:val="006D2875"/>
    <w:rsid w:val="006D2973"/>
    <w:rsid w:val="006D2C1E"/>
    <w:rsid w:val="006D2EBE"/>
    <w:rsid w:val="006D3004"/>
    <w:rsid w:val="006D3007"/>
    <w:rsid w:val="006D323A"/>
    <w:rsid w:val="006D335D"/>
    <w:rsid w:val="006D3399"/>
    <w:rsid w:val="006D33E6"/>
    <w:rsid w:val="006D35B6"/>
    <w:rsid w:val="006D3A13"/>
    <w:rsid w:val="006D3AED"/>
    <w:rsid w:val="006D3F26"/>
    <w:rsid w:val="006D40B3"/>
    <w:rsid w:val="006D4257"/>
    <w:rsid w:val="006D4305"/>
    <w:rsid w:val="006D448B"/>
    <w:rsid w:val="006D44F2"/>
    <w:rsid w:val="006D47AE"/>
    <w:rsid w:val="006D4808"/>
    <w:rsid w:val="006D4910"/>
    <w:rsid w:val="006D4A05"/>
    <w:rsid w:val="006D4B3A"/>
    <w:rsid w:val="006D4B53"/>
    <w:rsid w:val="006D4D96"/>
    <w:rsid w:val="006D4E4F"/>
    <w:rsid w:val="006D5178"/>
    <w:rsid w:val="006D520A"/>
    <w:rsid w:val="006D52AA"/>
    <w:rsid w:val="006D534E"/>
    <w:rsid w:val="006D5597"/>
    <w:rsid w:val="006D55AE"/>
    <w:rsid w:val="006D5623"/>
    <w:rsid w:val="006D5C3D"/>
    <w:rsid w:val="006D5E0B"/>
    <w:rsid w:val="006D5FFE"/>
    <w:rsid w:val="006D6254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A9"/>
    <w:rsid w:val="006D70EE"/>
    <w:rsid w:val="006D73B4"/>
    <w:rsid w:val="006D7416"/>
    <w:rsid w:val="006D7733"/>
    <w:rsid w:val="006D775B"/>
    <w:rsid w:val="006D7B1A"/>
    <w:rsid w:val="006D7CA0"/>
    <w:rsid w:val="006E03F7"/>
    <w:rsid w:val="006E0868"/>
    <w:rsid w:val="006E0933"/>
    <w:rsid w:val="006E098D"/>
    <w:rsid w:val="006E0D0D"/>
    <w:rsid w:val="006E0DAA"/>
    <w:rsid w:val="006E0E5E"/>
    <w:rsid w:val="006E0E6D"/>
    <w:rsid w:val="006E0FB9"/>
    <w:rsid w:val="006E1039"/>
    <w:rsid w:val="006E1055"/>
    <w:rsid w:val="006E1157"/>
    <w:rsid w:val="006E1629"/>
    <w:rsid w:val="006E1791"/>
    <w:rsid w:val="006E1834"/>
    <w:rsid w:val="006E183C"/>
    <w:rsid w:val="006E186B"/>
    <w:rsid w:val="006E1881"/>
    <w:rsid w:val="006E1CB5"/>
    <w:rsid w:val="006E1CCC"/>
    <w:rsid w:val="006E2094"/>
    <w:rsid w:val="006E20F9"/>
    <w:rsid w:val="006E2113"/>
    <w:rsid w:val="006E2151"/>
    <w:rsid w:val="006E22B6"/>
    <w:rsid w:val="006E272D"/>
    <w:rsid w:val="006E2EF3"/>
    <w:rsid w:val="006E302E"/>
    <w:rsid w:val="006E3178"/>
    <w:rsid w:val="006E3488"/>
    <w:rsid w:val="006E3779"/>
    <w:rsid w:val="006E378B"/>
    <w:rsid w:val="006E3899"/>
    <w:rsid w:val="006E38CE"/>
    <w:rsid w:val="006E3BEE"/>
    <w:rsid w:val="006E3CB9"/>
    <w:rsid w:val="006E3CF2"/>
    <w:rsid w:val="006E3D03"/>
    <w:rsid w:val="006E3D50"/>
    <w:rsid w:val="006E3ECE"/>
    <w:rsid w:val="006E3F4A"/>
    <w:rsid w:val="006E3FC1"/>
    <w:rsid w:val="006E4067"/>
    <w:rsid w:val="006E4157"/>
    <w:rsid w:val="006E4286"/>
    <w:rsid w:val="006E466A"/>
    <w:rsid w:val="006E47D2"/>
    <w:rsid w:val="006E482F"/>
    <w:rsid w:val="006E4A54"/>
    <w:rsid w:val="006E4AF6"/>
    <w:rsid w:val="006E4FDF"/>
    <w:rsid w:val="006E50FE"/>
    <w:rsid w:val="006E51BB"/>
    <w:rsid w:val="006E567B"/>
    <w:rsid w:val="006E5775"/>
    <w:rsid w:val="006E5F3A"/>
    <w:rsid w:val="006E6469"/>
    <w:rsid w:val="006E64EA"/>
    <w:rsid w:val="006E6522"/>
    <w:rsid w:val="006E669B"/>
    <w:rsid w:val="006E6732"/>
    <w:rsid w:val="006E67F2"/>
    <w:rsid w:val="006E687C"/>
    <w:rsid w:val="006E69EF"/>
    <w:rsid w:val="006E6AA7"/>
    <w:rsid w:val="006E6BAC"/>
    <w:rsid w:val="006E6BE4"/>
    <w:rsid w:val="006E6CE0"/>
    <w:rsid w:val="006E6D56"/>
    <w:rsid w:val="006E73B0"/>
    <w:rsid w:val="006E740C"/>
    <w:rsid w:val="006E75AD"/>
    <w:rsid w:val="006E773E"/>
    <w:rsid w:val="006E77F6"/>
    <w:rsid w:val="006E7ADB"/>
    <w:rsid w:val="006E7ADF"/>
    <w:rsid w:val="006E7D42"/>
    <w:rsid w:val="006E7D4D"/>
    <w:rsid w:val="006E7DAF"/>
    <w:rsid w:val="006F0022"/>
    <w:rsid w:val="006F0149"/>
    <w:rsid w:val="006F015B"/>
    <w:rsid w:val="006F06F5"/>
    <w:rsid w:val="006F076D"/>
    <w:rsid w:val="006F082F"/>
    <w:rsid w:val="006F08F7"/>
    <w:rsid w:val="006F0A88"/>
    <w:rsid w:val="006F0B89"/>
    <w:rsid w:val="006F0D12"/>
    <w:rsid w:val="006F10EA"/>
    <w:rsid w:val="006F1142"/>
    <w:rsid w:val="006F117D"/>
    <w:rsid w:val="006F11CB"/>
    <w:rsid w:val="006F1294"/>
    <w:rsid w:val="006F1362"/>
    <w:rsid w:val="006F1597"/>
    <w:rsid w:val="006F15ED"/>
    <w:rsid w:val="006F1714"/>
    <w:rsid w:val="006F1872"/>
    <w:rsid w:val="006F1A29"/>
    <w:rsid w:val="006F1BEB"/>
    <w:rsid w:val="006F1CE3"/>
    <w:rsid w:val="006F1EBC"/>
    <w:rsid w:val="006F1F20"/>
    <w:rsid w:val="006F2181"/>
    <w:rsid w:val="006F221E"/>
    <w:rsid w:val="006F228B"/>
    <w:rsid w:val="006F23C3"/>
    <w:rsid w:val="006F2459"/>
    <w:rsid w:val="006F25B5"/>
    <w:rsid w:val="006F2637"/>
    <w:rsid w:val="006F265B"/>
    <w:rsid w:val="006F2958"/>
    <w:rsid w:val="006F2BC9"/>
    <w:rsid w:val="006F2CCB"/>
    <w:rsid w:val="006F2CF8"/>
    <w:rsid w:val="006F2D7D"/>
    <w:rsid w:val="006F2E89"/>
    <w:rsid w:val="006F3119"/>
    <w:rsid w:val="006F321B"/>
    <w:rsid w:val="006F33E6"/>
    <w:rsid w:val="006F346A"/>
    <w:rsid w:val="006F34BB"/>
    <w:rsid w:val="006F35CE"/>
    <w:rsid w:val="006F36E4"/>
    <w:rsid w:val="006F376B"/>
    <w:rsid w:val="006F399C"/>
    <w:rsid w:val="006F44FB"/>
    <w:rsid w:val="006F4739"/>
    <w:rsid w:val="006F4857"/>
    <w:rsid w:val="006F4885"/>
    <w:rsid w:val="006F4FCD"/>
    <w:rsid w:val="006F4FE9"/>
    <w:rsid w:val="006F4FEE"/>
    <w:rsid w:val="006F5040"/>
    <w:rsid w:val="006F5103"/>
    <w:rsid w:val="006F54D3"/>
    <w:rsid w:val="006F5688"/>
    <w:rsid w:val="006F56E8"/>
    <w:rsid w:val="006F5885"/>
    <w:rsid w:val="006F5A36"/>
    <w:rsid w:val="006F5C43"/>
    <w:rsid w:val="006F5E4A"/>
    <w:rsid w:val="006F6051"/>
    <w:rsid w:val="006F6100"/>
    <w:rsid w:val="006F613F"/>
    <w:rsid w:val="006F61C9"/>
    <w:rsid w:val="006F6288"/>
    <w:rsid w:val="006F63D1"/>
    <w:rsid w:val="006F63E8"/>
    <w:rsid w:val="006F654E"/>
    <w:rsid w:val="006F66F5"/>
    <w:rsid w:val="006F682D"/>
    <w:rsid w:val="006F696B"/>
    <w:rsid w:val="006F69E9"/>
    <w:rsid w:val="006F6C8F"/>
    <w:rsid w:val="006F6C9F"/>
    <w:rsid w:val="006F6F85"/>
    <w:rsid w:val="006F72F6"/>
    <w:rsid w:val="006F730C"/>
    <w:rsid w:val="006F7355"/>
    <w:rsid w:val="006F74A0"/>
    <w:rsid w:val="006F7791"/>
    <w:rsid w:val="006F7996"/>
    <w:rsid w:val="006F7A0C"/>
    <w:rsid w:val="006F7A8C"/>
    <w:rsid w:val="006F7B09"/>
    <w:rsid w:val="006F7BC8"/>
    <w:rsid w:val="007000D0"/>
    <w:rsid w:val="00700158"/>
    <w:rsid w:val="00700314"/>
    <w:rsid w:val="00700544"/>
    <w:rsid w:val="00700699"/>
    <w:rsid w:val="00700994"/>
    <w:rsid w:val="007009F4"/>
    <w:rsid w:val="00700D8C"/>
    <w:rsid w:val="00700DDA"/>
    <w:rsid w:val="00700F73"/>
    <w:rsid w:val="0070131B"/>
    <w:rsid w:val="007013BF"/>
    <w:rsid w:val="007013C0"/>
    <w:rsid w:val="0070160B"/>
    <w:rsid w:val="0070179C"/>
    <w:rsid w:val="0070195D"/>
    <w:rsid w:val="00701DE5"/>
    <w:rsid w:val="00701FD1"/>
    <w:rsid w:val="00702017"/>
    <w:rsid w:val="00702307"/>
    <w:rsid w:val="007023A8"/>
    <w:rsid w:val="00702628"/>
    <w:rsid w:val="007026FE"/>
    <w:rsid w:val="00702865"/>
    <w:rsid w:val="00702EE1"/>
    <w:rsid w:val="00702F5E"/>
    <w:rsid w:val="00703157"/>
    <w:rsid w:val="00703342"/>
    <w:rsid w:val="0070343D"/>
    <w:rsid w:val="00703644"/>
    <w:rsid w:val="00703998"/>
    <w:rsid w:val="00703BB4"/>
    <w:rsid w:val="00703CD5"/>
    <w:rsid w:val="00703D3B"/>
    <w:rsid w:val="00703F87"/>
    <w:rsid w:val="007041A9"/>
    <w:rsid w:val="00704203"/>
    <w:rsid w:val="00704211"/>
    <w:rsid w:val="00704561"/>
    <w:rsid w:val="00704840"/>
    <w:rsid w:val="007049DD"/>
    <w:rsid w:val="00704A71"/>
    <w:rsid w:val="00704A92"/>
    <w:rsid w:val="00704AD5"/>
    <w:rsid w:val="00704B0D"/>
    <w:rsid w:val="00704B3F"/>
    <w:rsid w:val="00704B62"/>
    <w:rsid w:val="00704B6E"/>
    <w:rsid w:val="00704D65"/>
    <w:rsid w:val="007051B8"/>
    <w:rsid w:val="00705384"/>
    <w:rsid w:val="00705397"/>
    <w:rsid w:val="007054BD"/>
    <w:rsid w:val="00705B2D"/>
    <w:rsid w:val="00705B98"/>
    <w:rsid w:val="00705CA8"/>
    <w:rsid w:val="00705D33"/>
    <w:rsid w:val="00705FA3"/>
    <w:rsid w:val="00705FC4"/>
    <w:rsid w:val="007060BF"/>
    <w:rsid w:val="00706199"/>
    <w:rsid w:val="007062FD"/>
    <w:rsid w:val="0070634C"/>
    <w:rsid w:val="00706374"/>
    <w:rsid w:val="00706462"/>
    <w:rsid w:val="0070668C"/>
    <w:rsid w:val="00706906"/>
    <w:rsid w:val="00706C5E"/>
    <w:rsid w:val="00706CE6"/>
    <w:rsid w:val="00706CF8"/>
    <w:rsid w:val="00706E2D"/>
    <w:rsid w:val="0070701A"/>
    <w:rsid w:val="0070713E"/>
    <w:rsid w:val="00707205"/>
    <w:rsid w:val="0070720D"/>
    <w:rsid w:val="007072F5"/>
    <w:rsid w:val="0070754B"/>
    <w:rsid w:val="007079C1"/>
    <w:rsid w:val="00707AAE"/>
    <w:rsid w:val="00707C19"/>
    <w:rsid w:val="00707E00"/>
    <w:rsid w:val="007100EF"/>
    <w:rsid w:val="0071014B"/>
    <w:rsid w:val="00710448"/>
    <w:rsid w:val="007104D5"/>
    <w:rsid w:val="00710575"/>
    <w:rsid w:val="007106CC"/>
    <w:rsid w:val="0071070F"/>
    <w:rsid w:val="00710870"/>
    <w:rsid w:val="00710892"/>
    <w:rsid w:val="00710A3E"/>
    <w:rsid w:val="00710BFF"/>
    <w:rsid w:val="00710D18"/>
    <w:rsid w:val="00710DA3"/>
    <w:rsid w:val="00710DD0"/>
    <w:rsid w:val="00710F4C"/>
    <w:rsid w:val="00711023"/>
    <w:rsid w:val="007112FB"/>
    <w:rsid w:val="00711311"/>
    <w:rsid w:val="00711647"/>
    <w:rsid w:val="0071167F"/>
    <w:rsid w:val="00711755"/>
    <w:rsid w:val="007117C5"/>
    <w:rsid w:val="00711839"/>
    <w:rsid w:val="007118A0"/>
    <w:rsid w:val="00711901"/>
    <w:rsid w:val="00711B9D"/>
    <w:rsid w:val="00711BED"/>
    <w:rsid w:val="00711D5D"/>
    <w:rsid w:val="00711FEF"/>
    <w:rsid w:val="0071206A"/>
    <w:rsid w:val="00712652"/>
    <w:rsid w:val="00712769"/>
    <w:rsid w:val="00712898"/>
    <w:rsid w:val="00712956"/>
    <w:rsid w:val="00712A0D"/>
    <w:rsid w:val="00712B70"/>
    <w:rsid w:val="00712E09"/>
    <w:rsid w:val="00712F76"/>
    <w:rsid w:val="0071316E"/>
    <w:rsid w:val="007131CE"/>
    <w:rsid w:val="0071335A"/>
    <w:rsid w:val="007133AB"/>
    <w:rsid w:val="007135AB"/>
    <w:rsid w:val="0071380B"/>
    <w:rsid w:val="00713931"/>
    <w:rsid w:val="00713D48"/>
    <w:rsid w:val="00713DC1"/>
    <w:rsid w:val="00713F2D"/>
    <w:rsid w:val="00713F67"/>
    <w:rsid w:val="00713F96"/>
    <w:rsid w:val="00713FB8"/>
    <w:rsid w:val="00714199"/>
    <w:rsid w:val="007141E6"/>
    <w:rsid w:val="00714246"/>
    <w:rsid w:val="00714262"/>
    <w:rsid w:val="007146C1"/>
    <w:rsid w:val="0071473A"/>
    <w:rsid w:val="0071495F"/>
    <w:rsid w:val="007149DB"/>
    <w:rsid w:val="007149F7"/>
    <w:rsid w:val="00714A0E"/>
    <w:rsid w:val="00714AAF"/>
    <w:rsid w:val="00714AEC"/>
    <w:rsid w:val="00714B9C"/>
    <w:rsid w:val="00714DA7"/>
    <w:rsid w:val="0071528A"/>
    <w:rsid w:val="007153D8"/>
    <w:rsid w:val="00715677"/>
    <w:rsid w:val="00715730"/>
    <w:rsid w:val="00715777"/>
    <w:rsid w:val="00715843"/>
    <w:rsid w:val="007158E2"/>
    <w:rsid w:val="00715A82"/>
    <w:rsid w:val="00715D7F"/>
    <w:rsid w:val="00715EE9"/>
    <w:rsid w:val="00715F0F"/>
    <w:rsid w:val="00715F5F"/>
    <w:rsid w:val="007162A7"/>
    <w:rsid w:val="0071637E"/>
    <w:rsid w:val="007163AD"/>
    <w:rsid w:val="007164CE"/>
    <w:rsid w:val="00716524"/>
    <w:rsid w:val="007166ED"/>
    <w:rsid w:val="00716C37"/>
    <w:rsid w:val="007170C6"/>
    <w:rsid w:val="00717145"/>
    <w:rsid w:val="00717148"/>
    <w:rsid w:val="007172FD"/>
    <w:rsid w:val="00717392"/>
    <w:rsid w:val="00717451"/>
    <w:rsid w:val="0071780B"/>
    <w:rsid w:val="00717E5D"/>
    <w:rsid w:val="00720069"/>
    <w:rsid w:val="007201EF"/>
    <w:rsid w:val="00720544"/>
    <w:rsid w:val="00720932"/>
    <w:rsid w:val="00720A77"/>
    <w:rsid w:val="00720C87"/>
    <w:rsid w:val="00720CA3"/>
    <w:rsid w:val="00720EAF"/>
    <w:rsid w:val="00720F55"/>
    <w:rsid w:val="0072104D"/>
    <w:rsid w:val="0072110D"/>
    <w:rsid w:val="007211CA"/>
    <w:rsid w:val="00721242"/>
    <w:rsid w:val="00721591"/>
    <w:rsid w:val="00721742"/>
    <w:rsid w:val="007219AC"/>
    <w:rsid w:val="007219E3"/>
    <w:rsid w:val="00721CA7"/>
    <w:rsid w:val="00721CBF"/>
    <w:rsid w:val="00721DAA"/>
    <w:rsid w:val="00721DFF"/>
    <w:rsid w:val="00721F19"/>
    <w:rsid w:val="00721FC3"/>
    <w:rsid w:val="00722011"/>
    <w:rsid w:val="00722091"/>
    <w:rsid w:val="007220BA"/>
    <w:rsid w:val="00722210"/>
    <w:rsid w:val="007223AA"/>
    <w:rsid w:val="007224C8"/>
    <w:rsid w:val="007225C5"/>
    <w:rsid w:val="00722667"/>
    <w:rsid w:val="007227A0"/>
    <w:rsid w:val="00722814"/>
    <w:rsid w:val="0072284F"/>
    <w:rsid w:val="00722A60"/>
    <w:rsid w:val="00722A8C"/>
    <w:rsid w:val="00722E04"/>
    <w:rsid w:val="00722F20"/>
    <w:rsid w:val="007230D3"/>
    <w:rsid w:val="007231B7"/>
    <w:rsid w:val="00723709"/>
    <w:rsid w:val="00723829"/>
    <w:rsid w:val="007239ED"/>
    <w:rsid w:val="00723D00"/>
    <w:rsid w:val="0072415F"/>
    <w:rsid w:val="00724209"/>
    <w:rsid w:val="00724224"/>
    <w:rsid w:val="0072439A"/>
    <w:rsid w:val="007243C0"/>
    <w:rsid w:val="0072448C"/>
    <w:rsid w:val="00724529"/>
    <w:rsid w:val="007245BD"/>
    <w:rsid w:val="00724672"/>
    <w:rsid w:val="007246C0"/>
    <w:rsid w:val="007246FD"/>
    <w:rsid w:val="007248DD"/>
    <w:rsid w:val="00724C33"/>
    <w:rsid w:val="00724D07"/>
    <w:rsid w:val="00724DC8"/>
    <w:rsid w:val="00724EC6"/>
    <w:rsid w:val="00724F3B"/>
    <w:rsid w:val="00725061"/>
    <w:rsid w:val="00725227"/>
    <w:rsid w:val="00725770"/>
    <w:rsid w:val="00725786"/>
    <w:rsid w:val="007259DB"/>
    <w:rsid w:val="00725A14"/>
    <w:rsid w:val="00725C1D"/>
    <w:rsid w:val="00725D7A"/>
    <w:rsid w:val="0072617E"/>
    <w:rsid w:val="00726222"/>
    <w:rsid w:val="007263B5"/>
    <w:rsid w:val="00726580"/>
    <w:rsid w:val="0072665C"/>
    <w:rsid w:val="00726EE5"/>
    <w:rsid w:val="0072700C"/>
    <w:rsid w:val="007270E3"/>
    <w:rsid w:val="00727360"/>
    <w:rsid w:val="007273B1"/>
    <w:rsid w:val="007273B9"/>
    <w:rsid w:val="00727925"/>
    <w:rsid w:val="007279CD"/>
    <w:rsid w:val="00727A6A"/>
    <w:rsid w:val="00727BDB"/>
    <w:rsid w:val="00727BE1"/>
    <w:rsid w:val="00727D4B"/>
    <w:rsid w:val="00727D97"/>
    <w:rsid w:val="00727F51"/>
    <w:rsid w:val="00727FAE"/>
    <w:rsid w:val="00727FC7"/>
    <w:rsid w:val="007300BA"/>
    <w:rsid w:val="00730102"/>
    <w:rsid w:val="00730465"/>
    <w:rsid w:val="00730630"/>
    <w:rsid w:val="00730649"/>
    <w:rsid w:val="007306A2"/>
    <w:rsid w:val="007307C0"/>
    <w:rsid w:val="0073095C"/>
    <w:rsid w:val="00730E55"/>
    <w:rsid w:val="00730FE2"/>
    <w:rsid w:val="00730FEB"/>
    <w:rsid w:val="0073111E"/>
    <w:rsid w:val="00731241"/>
    <w:rsid w:val="0073127E"/>
    <w:rsid w:val="007317E6"/>
    <w:rsid w:val="0073188A"/>
    <w:rsid w:val="00731923"/>
    <w:rsid w:val="00731984"/>
    <w:rsid w:val="00731BEB"/>
    <w:rsid w:val="00731C85"/>
    <w:rsid w:val="00731D61"/>
    <w:rsid w:val="00731F49"/>
    <w:rsid w:val="007321BC"/>
    <w:rsid w:val="007323B9"/>
    <w:rsid w:val="007324B9"/>
    <w:rsid w:val="007325F8"/>
    <w:rsid w:val="007329B4"/>
    <w:rsid w:val="00732BC2"/>
    <w:rsid w:val="00732C75"/>
    <w:rsid w:val="0073314B"/>
    <w:rsid w:val="00733170"/>
    <w:rsid w:val="007331FD"/>
    <w:rsid w:val="007332C4"/>
    <w:rsid w:val="00733535"/>
    <w:rsid w:val="0073369C"/>
    <w:rsid w:val="007337E9"/>
    <w:rsid w:val="00733BBF"/>
    <w:rsid w:val="00733C0B"/>
    <w:rsid w:val="00733D60"/>
    <w:rsid w:val="007341E3"/>
    <w:rsid w:val="0073438F"/>
    <w:rsid w:val="0073444B"/>
    <w:rsid w:val="0073461C"/>
    <w:rsid w:val="0073482A"/>
    <w:rsid w:val="007348D1"/>
    <w:rsid w:val="00734921"/>
    <w:rsid w:val="007349C8"/>
    <w:rsid w:val="00734A1E"/>
    <w:rsid w:val="00734D37"/>
    <w:rsid w:val="00734DA8"/>
    <w:rsid w:val="00734EA9"/>
    <w:rsid w:val="00734F68"/>
    <w:rsid w:val="00735007"/>
    <w:rsid w:val="00735083"/>
    <w:rsid w:val="007350C7"/>
    <w:rsid w:val="0073510F"/>
    <w:rsid w:val="00735192"/>
    <w:rsid w:val="00735694"/>
    <w:rsid w:val="0073598D"/>
    <w:rsid w:val="00735B7C"/>
    <w:rsid w:val="00735EE9"/>
    <w:rsid w:val="00735F0C"/>
    <w:rsid w:val="00735FAF"/>
    <w:rsid w:val="007361AF"/>
    <w:rsid w:val="00736256"/>
    <w:rsid w:val="00736542"/>
    <w:rsid w:val="007365A9"/>
    <w:rsid w:val="0073682E"/>
    <w:rsid w:val="00736849"/>
    <w:rsid w:val="00736908"/>
    <w:rsid w:val="00736A56"/>
    <w:rsid w:val="00736B7A"/>
    <w:rsid w:val="00736B89"/>
    <w:rsid w:val="00736EF4"/>
    <w:rsid w:val="00736F63"/>
    <w:rsid w:val="00737257"/>
    <w:rsid w:val="007373D1"/>
    <w:rsid w:val="00737708"/>
    <w:rsid w:val="00737866"/>
    <w:rsid w:val="00737978"/>
    <w:rsid w:val="00737DE7"/>
    <w:rsid w:val="00737EAF"/>
    <w:rsid w:val="0074002E"/>
    <w:rsid w:val="00740136"/>
    <w:rsid w:val="00740169"/>
    <w:rsid w:val="00740538"/>
    <w:rsid w:val="00740541"/>
    <w:rsid w:val="007405B7"/>
    <w:rsid w:val="0074078E"/>
    <w:rsid w:val="007407F0"/>
    <w:rsid w:val="0074086A"/>
    <w:rsid w:val="00740A27"/>
    <w:rsid w:val="00740A66"/>
    <w:rsid w:val="00740FFC"/>
    <w:rsid w:val="0074103D"/>
    <w:rsid w:val="007412B0"/>
    <w:rsid w:val="00741526"/>
    <w:rsid w:val="00741763"/>
    <w:rsid w:val="0074176E"/>
    <w:rsid w:val="00741D95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24D"/>
    <w:rsid w:val="0074349D"/>
    <w:rsid w:val="00743573"/>
    <w:rsid w:val="007435C5"/>
    <w:rsid w:val="0074384A"/>
    <w:rsid w:val="0074389E"/>
    <w:rsid w:val="0074399A"/>
    <w:rsid w:val="007439F0"/>
    <w:rsid w:val="00743B29"/>
    <w:rsid w:val="00743C07"/>
    <w:rsid w:val="00743D7E"/>
    <w:rsid w:val="00744311"/>
    <w:rsid w:val="00744471"/>
    <w:rsid w:val="007449C7"/>
    <w:rsid w:val="00744A6C"/>
    <w:rsid w:val="00744D26"/>
    <w:rsid w:val="007451C8"/>
    <w:rsid w:val="0074525A"/>
    <w:rsid w:val="00745263"/>
    <w:rsid w:val="0074543D"/>
    <w:rsid w:val="0074547D"/>
    <w:rsid w:val="007456A9"/>
    <w:rsid w:val="007456ED"/>
    <w:rsid w:val="007457CF"/>
    <w:rsid w:val="0074584E"/>
    <w:rsid w:val="007459BC"/>
    <w:rsid w:val="00745C01"/>
    <w:rsid w:val="007460B0"/>
    <w:rsid w:val="007460BE"/>
    <w:rsid w:val="007460D9"/>
    <w:rsid w:val="00746320"/>
    <w:rsid w:val="00746325"/>
    <w:rsid w:val="00746619"/>
    <w:rsid w:val="0074668C"/>
    <w:rsid w:val="00746B7C"/>
    <w:rsid w:val="00746E07"/>
    <w:rsid w:val="00746EAA"/>
    <w:rsid w:val="00746F44"/>
    <w:rsid w:val="00747075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AFE"/>
    <w:rsid w:val="00747C96"/>
    <w:rsid w:val="007501DD"/>
    <w:rsid w:val="007501EF"/>
    <w:rsid w:val="0075059B"/>
    <w:rsid w:val="00750818"/>
    <w:rsid w:val="007509B7"/>
    <w:rsid w:val="00750F2C"/>
    <w:rsid w:val="00750F4B"/>
    <w:rsid w:val="00751066"/>
    <w:rsid w:val="00751169"/>
    <w:rsid w:val="00751330"/>
    <w:rsid w:val="007513D9"/>
    <w:rsid w:val="007513EF"/>
    <w:rsid w:val="007516D9"/>
    <w:rsid w:val="00751805"/>
    <w:rsid w:val="007520AB"/>
    <w:rsid w:val="007523FB"/>
    <w:rsid w:val="00752591"/>
    <w:rsid w:val="0075261E"/>
    <w:rsid w:val="0075297A"/>
    <w:rsid w:val="00752A0F"/>
    <w:rsid w:val="00752A5A"/>
    <w:rsid w:val="00752B03"/>
    <w:rsid w:val="00752B8B"/>
    <w:rsid w:val="00752C25"/>
    <w:rsid w:val="00752C57"/>
    <w:rsid w:val="00752C77"/>
    <w:rsid w:val="00752C8F"/>
    <w:rsid w:val="00752D01"/>
    <w:rsid w:val="00752F15"/>
    <w:rsid w:val="00752F4D"/>
    <w:rsid w:val="00752F60"/>
    <w:rsid w:val="00752FEC"/>
    <w:rsid w:val="00753052"/>
    <w:rsid w:val="00753233"/>
    <w:rsid w:val="00753312"/>
    <w:rsid w:val="0075342C"/>
    <w:rsid w:val="00753483"/>
    <w:rsid w:val="007534A1"/>
    <w:rsid w:val="00753626"/>
    <w:rsid w:val="0075382C"/>
    <w:rsid w:val="007538D7"/>
    <w:rsid w:val="00753972"/>
    <w:rsid w:val="00753AE1"/>
    <w:rsid w:val="00753AE6"/>
    <w:rsid w:val="00753D5F"/>
    <w:rsid w:val="00754046"/>
    <w:rsid w:val="00754059"/>
    <w:rsid w:val="007544F9"/>
    <w:rsid w:val="00754AC6"/>
    <w:rsid w:val="00754C31"/>
    <w:rsid w:val="00754E04"/>
    <w:rsid w:val="00754EBA"/>
    <w:rsid w:val="0075517D"/>
    <w:rsid w:val="0075520B"/>
    <w:rsid w:val="00755271"/>
    <w:rsid w:val="007552D3"/>
    <w:rsid w:val="007553AA"/>
    <w:rsid w:val="00755450"/>
    <w:rsid w:val="00755577"/>
    <w:rsid w:val="00755721"/>
    <w:rsid w:val="00755742"/>
    <w:rsid w:val="007559B1"/>
    <w:rsid w:val="00755A9C"/>
    <w:rsid w:val="00755E61"/>
    <w:rsid w:val="00756066"/>
    <w:rsid w:val="0075608F"/>
    <w:rsid w:val="007562C5"/>
    <w:rsid w:val="007563F4"/>
    <w:rsid w:val="00756561"/>
    <w:rsid w:val="007566A6"/>
    <w:rsid w:val="0075687F"/>
    <w:rsid w:val="00756A23"/>
    <w:rsid w:val="00756ECE"/>
    <w:rsid w:val="00756F57"/>
    <w:rsid w:val="00756FF3"/>
    <w:rsid w:val="007571C2"/>
    <w:rsid w:val="007573FB"/>
    <w:rsid w:val="0075752B"/>
    <w:rsid w:val="007575BD"/>
    <w:rsid w:val="00757623"/>
    <w:rsid w:val="00757CF2"/>
    <w:rsid w:val="00757F5E"/>
    <w:rsid w:val="007600AC"/>
    <w:rsid w:val="007601A6"/>
    <w:rsid w:val="007602E8"/>
    <w:rsid w:val="0076036B"/>
    <w:rsid w:val="0076053F"/>
    <w:rsid w:val="007605FF"/>
    <w:rsid w:val="00760936"/>
    <w:rsid w:val="00760947"/>
    <w:rsid w:val="00760C52"/>
    <w:rsid w:val="00760CF8"/>
    <w:rsid w:val="00760E57"/>
    <w:rsid w:val="007610C8"/>
    <w:rsid w:val="0076136F"/>
    <w:rsid w:val="007614E5"/>
    <w:rsid w:val="007615C2"/>
    <w:rsid w:val="007615F4"/>
    <w:rsid w:val="00761886"/>
    <w:rsid w:val="00761C0F"/>
    <w:rsid w:val="00761FE2"/>
    <w:rsid w:val="00761FEE"/>
    <w:rsid w:val="007620C3"/>
    <w:rsid w:val="0076214F"/>
    <w:rsid w:val="00762238"/>
    <w:rsid w:val="007625BB"/>
    <w:rsid w:val="00762792"/>
    <w:rsid w:val="007627E9"/>
    <w:rsid w:val="00762935"/>
    <w:rsid w:val="0076293F"/>
    <w:rsid w:val="00762B6B"/>
    <w:rsid w:val="00762BBA"/>
    <w:rsid w:val="0076313B"/>
    <w:rsid w:val="007631D1"/>
    <w:rsid w:val="007637DF"/>
    <w:rsid w:val="007639D5"/>
    <w:rsid w:val="00763A11"/>
    <w:rsid w:val="00763A18"/>
    <w:rsid w:val="00763D54"/>
    <w:rsid w:val="00763D61"/>
    <w:rsid w:val="007640B8"/>
    <w:rsid w:val="007641DE"/>
    <w:rsid w:val="007642FD"/>
    <w:rsid w:val="007643D0"/>
    <w:rsid w:val="00764460"/>
    <w:rsid w:val="00764552"/>
    <w:rsid w:val="00764559"/>
    <w:rsid w:val="007647A9"/>
    <w:rsid w:val="007647FE"/>
    <w:rsid w:val="00764A26"/>
    <w:rsid w:val="00764A4B"/>
    <w:rsid w:val="00764A56"/>
    <w:rsid w:val="00764C5E"/>
    <w:rsid w:val="00764D07"/>
    <w:rsid w:val="00764DE9"/>
    <w:rsid w:val="00764E20"/>
    <w:rsid w:val="00765433"/>
    <w:rsid w:val="007656BC"/>
    <w:rsid w:val="0076586D"/>
    <w:rsid w:val="00765E5D"/>
    <w:rsid w:val="00765E84"/>
    <w:rsid w:val="00765EE8"/>
    <w:rsid w:val="007662D6"/>
    <w:rsid w:val="00766349"/>
    <w:rsid w:val="00766361"/>
    <w:rsid w:val="007663AE"/>
    <w:rsid w:val="007667A3"/>
    <w:rsid w:val="007667FD"/>
    <w:rsid w:val="00766A37"/>
    <w:rsid w:val="00766EF4"/>
    <w:rsid w:val="00766F36"/>
    <w:rsid w:val="00766F71"/>
    <w:rsid w:val="0076704B"/>
    <w:rsid w:val="0076718C"/>
    <w:rsid w:val="0076727A"/>
    <w:rsid w:val="0076753A"/>
    <w:rsid w:val="007675E4"/>
    <w:rsid w:val="0076771E"/>
    <w:rsid w:val="007677F5"/>
    <w:rsid w:val="00767896"/>
    <w:rsid w:val="00767976"/>
    <w:rsid w:val="00767A8F"/>
    <w:rsid w:val="00767B11"/>
    <w:rsid w:val="00767C3A"/>
    <w:rsid w:val="00767F51"/>
    <w:rsid w:val="00767F8C"/>
    <w:rsid w:val="0077016B"/>
    <w:rsid w:val="007701AC"/>
    <w:rsid w:val="00770242"/>
    <w:rsid w:val="00770371"/>
    <w:rsid w:val="0077037F"/>
    <w:rsid w:val="0077060D"/>
    <w:rsid w:val="007706EE"/>
    <w:rsid w:val="007707D2"/>
    <w:rsid w:val="0077092B"/>
    <w:rsid w:val="007709C8"/>
    <w:rsid w:val="00770E05"/>
    <w:rsid w:val="00771107"/>
    <w:rsid w:val="007711AC"/>
    <w:rsid w:val="007711E2"/>
    <w:rsid w:val="007711E5"/>
    <w:rsid w:val="00771234"/>
    <w:rsid w:val="007713E1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E7"/>
    <w:rsid w:val="00772DFD"/>
    <w:rsid w:val="00772E7F"/>
    <w:rsid w:val="00772F77"/>
    <w:rsid w:val="00773211"/>
    <w:rsid w:val="0077322C"/>
    <w:rsid w:val="00773329"/>
    <w:rsid w:val="007733C3"/>
    <w:rsid w:val="00773658"/>
    <w:rsid w:val="007737C0"/>
    <w:rsid w:val="007738E8"/>
    <w:rsid w:val="007738EF"/>
    <w:rsid w:val="00773D58"/>
    <w:rsid w:val="00773F74"/>
    <w:rsid w:val="00773F77"/>
    <w:rsid w:val="007741A5"/>
    <w:rsid w:val="007741EF"/>
    <w:rsid w:val="007743A6"/>
    <w:rsid w:val="007747C4"/>
    <w:rsid w:val="007749F6"/>
    <w:rsid w:val="00774CD5"/>
    <w:rsid w:val="00774D80"/>
    <w:rsid w:val="00774E07"/>
    <w:rsid w:val="00774FE2"/>
    <w:rsid w:val="00775066"/>
    <w:rsid w:val="007752BE"/>
    <w:rsid w:val="00775450"/>
    <w:rsid w:val="0077560E"/>
    <w:rsid w:val="007756C5"/>
    <w:rsid w:val="007756D1"/>
    <w:rsid w:val="00775798"/>
    <w:rsid w:val="007757C2"/>
    <w:rsid w:val="007758F0"/>
    <w:rsid w:val="00775904"/>
    <w:rsid w:val="00775975"/>
    <w:rsid w:val="00775A69"/>
    <w:rsid w:val="00775B5E"/>
    <w:rsid w:val="00775BD7"/>
    <w:rsid w:val="00775E5D"/>
    <w:rsid w:val="007760DA"/>
    <w:rsid w:val="00776118"/>
    <w:rsid w:val="007761FC"/>
    <w:rsid w:val="0077621C"/>
    <w:rsid w:val="00776333"/>
    <w:rsid w:val="00776341"/>
    <w:rsid w:val="0077645D"/>
    <w:rsid w:val="007768EE"/>
    <w:rsid w:val="0077692E"/>
    <w:rsid w:val="00776B23"/>
    <w:rsid w:val="00776B5B"/>
    <w:rsid w:val="00776CE6"/>
    <w:rsid w:val="00776D42"/>
    <w:rsid w:val="007770C3"/>
    <w:rsid w:val="007770FC"/>
    <w:rsid w:val="0077711E"/>
    <w:rsid w:val="00777259"/>
    <w:rsid w:val="00777556"/>
    <w:rsid w:val="007779F6"/>
    <w:rsid w:val="00777AA5"/>
    <w:rsid w:val="00777B9C"/>
    <w:rsid w:val="00777C43"/>
    <w:rsid w:val="00777C57"/>
    <w:rsid w:val="00777CE2"/>
    <w:rsid w:val="00777E15"/>
    <w:rsid w:val="00780582"/>
    <w:rsid w:val="007805E0"/>
    <w:rsid w:val="00780720"/>
    <w:rsid w:val="00780764"/>
    <w:rsid w:val="0078076D"/>
    <w:rsid w:val="00780870"/>
    <w:rsid w:val="00780A7E"/>
    <w:rsid w:val="00780C76"/>
    <w:rsid w:val="00780CEA"/>
    <w:rsid w:val="00781025"/>
    <w:rsid w:val="007811C0"/>
    <w:rsid w:val="00781286"/>
    <w:rsid w:val="00781764"/>
    <w:rsid w:val="00781A45"/>
    <w:rsid w:val="00781AD1"/>
    <w:rsid w:val="00781DE0"/>
    <w:rsid w:val="00781EE1"/>
    <w:rsid w:val="00781FEF"/>
    <w:rsid w:val="007820CC"/>
    <w:rsid w:val="007820D4"/>
    <w:rsid w:val="007821EA"/>
    <w:rsid w:val="007823DF"/>
    <w:rsid w:val="00782596"/>
    <w:rsid w:val="00782696"/>
    <w:rsid w:val="007827C1"/>
    <w:rsid w:val="007827EF"/>
    <w:rsid w:val="007828D7"/>
    <w:rsid w:val="00782C2A"/>
    <w:rsid w:val="00782D41"/>
    <w:rsid w:val="00782EF6"/>
    <w:rsid w:val="00782FB2"/>
    <w:rsid w:val="007831A9"/>
    <w:rsid w:val="007832D7"/>
    <w:rsid w:val="007832DF"/>
    <w:rsid w:val="007834D0"/>
    <w:rsid w:val="007837A9"/>
    <w:rsid w:val="0078389C"/>
    <w:rsid w:val="007838E5"/>
    <w:rsid w:val="0078395A"/>
    <w:rsid w:val="00783CD8"/>
    <w:rsid w:val="00783D25"/>
    <w:rsid w:val="00783D73"/>
    <w:rsid w:val="00783D75"/>
    <w:rsid w:val="00783E76"/>
    <w:rsid w:val="00783E7A"/>
    <w:rsid w:val="00783F72"/>
    <w:rsid w:val="00784019"/>
    <w:rsid w:val="00784479"/>
    <w:rsid w:val="0078448F"/>
    <w:rsid w:val="00784681"/>
    <w:rsid w:val="007846D9"/>
    <w:rsid w:val="0078487E"/>
    <w:rsid w:val="00784981"/>
    <w:rsid w:val="0078525A"/>
    <w:rsid w:val="007853C8"/>
    <w:rsid w:val="007853D6"/>
    <w:rsid w:val="0078548C"/>
    <w:rsid w:val="007854A3"/>
    <w:rsid w:val="00785533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DFE"/>
    <w:rsid w:val="00785E81"/>
    <w:rsid w:val="0078626A"/>
    <w:rsid w:val="00786331"/>
    <w:rsid w:val="0078661A"/>
    <w:rsid w:val="00786902"/>
    <w:rsid w:val="0078695D"/>
    <w:rsid w:val="0078696A"/>
    <w:rsid w:val="00786AFC"/>
    <w:rsid w:val="00786BFE"/>
    <w:rsid w:val="00786C18"/>
    <w:rsid w:val="00787085"/>
    <w:rsid w:val="00787173"/>
    <w:rsid w:val="0078729F"/>
    <w:rsid w:val="007873D9"/>
    <w:rsid w:val="00787580"/>
    <w:rsid w:val="007875A1"/>
    <w:rsid w:val="007875ED"/>
    <w:rsid w:val="007876CC"/>
    <w:rsid w:val="0078775D"/>
    <w:rsid w:val="007878BA"/>
    <w:rsid w:val="007878FB"/>
    <w:rsid w:val="0078790A"/>
    <w:rsid w:val="00787973"/>
    <w:rsid w:val="00787BBD"/>
    <w:rsid w:val="00787F67"/>
    <w:rsid w:val="00790060"/>
    <w:rsid w:val="00790089"/>
    <w:rsid w:val="00790439"/>
    <w:rsid w:val="007905E7"/>
    <w:rsid w:val="00790623"/>
    <w:rsid w:val="00790A84"/>
    <w:rsid w:val="00790BF2"/>
    <w:rsid w:val="00791634"/>
    <w:rsid w:val="007918AA"/>
    <w:rsid w:val="00791B44"/>
    <w:rsid w:val="00791B9F"/>
    <w:rsid w:val="00791D96"/>
    <w:rsid w:val="00791FCE"/>
    <w:rsid w:val="00792185"/>
    <w:rsid w:val="007921C1"/>
    <w:rsid w:val="007926CB"/>
    <w:rsid w:val="007926F6"/>
    <w:rsid w:val="00792764"/>
    <w:rsid w:val="00792DCB"/>
    <w:rsid w:val="00792EBC"/>
    <w:rsid w:val="00792ECF"/>
    <w:rsid w:val="00792F41"/>
    <w:rsid w:val="00793091"/>
    <w:rsid w:val="007932C2"/>
    <w:rsid w:val="0079365A"/>
    <w:rsid w:val="007937AF"/>
    <w:rsid w:val="0079390D"/>
    <w:rsid w:val="00793B39"/>
    <w:rsid w:val="00793FA5"/>
    <w:rsid w:val="007940CC"/>
    <w:rsid w:val="00794177"/>
    <w:rsid w:val="0079417F"/>
    <w:rsid w:val="00794227"/>
    <w:rsid w:val="00794636"/>
    <w:rsid w:val="007947C6"/>
    <w:rsid w:val="00794834"/>
    <w:rsid w:val="00794A28"/>
    <w:rsid w:val="00794CCC"/>
    <w:rsid w:val="00794CF4"/>
    <w:rsid w:val="00795280"/>
    <w:rsid w:val="00795785"/>
    <w:rsid w:val="00795981"/>
    <w:rsid w:val="00795987"/>
    <w:rsid w:val="00795C61"/>
    <w:rsid w:val="00795CBD"/>
    <w:rsid w:val="00795F80"/>
    <w:rsid w:val="0079601B"/>
    <w:rsid w:val="00796344"/>
    <w:rsid w:val="007968EA"/>
    <w:rsid w:val="0079694A"/>
    <w:rsid w:val="00796997"/>
    <w:rsid w:val="007969AD"/>
    <w:rsid w:val="007969AE"/>
    <w:rsid w:val="00796AC2"/>
    <w:rsid w:val="00796BBF"/>
    <w:rsid w:val="00796CB0"/>
    <w:rsid w:val="00796CEF"/>
    <w:rsid w:val="00796DFF"/>
    <w:rsid w:val="00796E81"/>
    <w:rsid w:val="00796F31"/>
    <w:rsid w:val="00797001"/>
    <w:rsid w:val="00797036"/>
    <w:rsid w:val="00797179"/>
    <w:rsid w:val="0079722F"/>
    <w:rsid w:val="0079728D"/>
    <w:rsid w:val="007974D1"/>
    <w:rsid w:val="00797B41"/>
    <w:rsid w:val="00797C12"/>
    <w:rsid w:val="00797E17"/>
    <w:rsid w:val="00797EA2"/>
    <w:rsid w:val="00797EA5"/>
    <w:rsid w:val="00797F4B"/>
    <w:rsid w:val="007A0144"/>
    <w:rsid w:val="007A07AF"/>
    <w:rsid w:val="007A087F"/>
    <w:rsid w:val="007A0884"/>
    <w:rsid w:val="007A0ED4"/>
    <w:rsid w:val="007A10D7"/>
    <w:rsid w:val="007A12EE"/>
    <w:rsid w:val="007A1313"/>
    <w:rsid w:val="007A169D"/>
    <w:rsid w:val="007A1BF8"/>
    <w:rsid w:val="007A1C8F"/>
    <w:rsid w:val="007A1DA0"/>
    <w:rsid w:val="007A1E46"/>
    <w:rsid w:val="007A1F8B"/>
    <w:rsid w:val="007A2189"/>
    <w:rsid w:val="007A2286"/>
    <w:rsid w:val="007A2358"/>
    <w:rsid w:val="007A2485"/>
    <w:rsid w:val="007A24AC"/>
    <w:rsid w:val="007A24EC"/>
    <w:rsid w:val="007A26E5"/>
    <w:rsid w:val="007A2989"/>
    <w:rsid w:val="007A2BDD"/>
    <w:rsid w:val="007A2BDE"/>
    <w:rsid w:val="007A2D46"/>
    <w:rsid w:val="007A2E6E"/>
    <w:rsid w:val="007A2E7E"/>
    <w:rsid w:val="007A2F07"/>
    <w:rsid w:val="007A2FBB"/>
    <w:rsid w:val="007A312E"/>
    <w:rsid w:val="007A317F"/>
    <w:rsid w:val="007A31C7"/>
    <w:rsid w:val="007A32B6"/>
    <w:rsid w:val="007A3380"/>
    <w:rsid w:val="007A3410"/>
    <w:rsid w:val="007A385D"/>
    <w:rsid w:val="007A3950"/>
    <w:rsid w:val="007A3A03"/>
    <w:rsid w:val="007A3A2F"/>
    <w:rsid w:val="007A3B5E"/>
    <w:rsid w:val="007A3C76"/>
    <w:rsid w:val="007A3D24"/>
    <w:rsid w:val="007A3EDC"/>
    <w:rsid w:val="007A41E5"/>
    <w:rsid w:val="007A4278"/>
    <w:rsid w:val="007A451E"/>
    <w:rsid w:val="007A4537"/>
    <w:rsid w:val="007A46AD"/>
    <w:rsid w:val="007A471D"/>
    <w:rsid w:val="007A497A"/>
    <w:rsid w:val="007A4D2F"/>
    <w:rsid w:val="007A4DFB"/>
    <w:rsid w:val="007A4E37"/>
    <w:rsid w:val="007A4EFF"/>
    <w:rsid w:val="007A51A7"/>
    <w:rsid w:val="007A51D6"/>
    <w:rsid w:val="007A541B"/>
    <w:rsid w:val="007A5442"/>
    <w:rsid w:val="007A5E8B"/>
    <w:rsid w:val="007A5FAB"/>
    <w:rsid w:val="007A6035"/>
    <w:rsid w:val="007A6229"/>
    <w:rsid w:val="007A6265"/>
    <w:rsid w:val="007A628C"/>
    <w:rsid w:val="007A6419"/>
    <w:rsid w:val="007A648E"/>
    <w:rsid w:val="007A64BE"/>
    <w:rsid w:val="007A660B"/>
    <w:rsid w:val="007A683C"/>
    <w:rsid w:val="007A687B"/>
    <w:rsid w:val="007A694B"/>
    <w:rsid w:val="007A69F8"/>
    <w:rsid w:val="007A6B24"/>
    <w:rsid w:val="007A7244"/>
    <w:rsid w:val="007A72A4"/>
    <w:rsid w:val="007A771D"/>
    <w:rsid w:val="007A771F"/>
    <w:rsid w:val="007A789C"/>
    <w:rsid w:val="007A7916"/>
    <w:rsid w:val="007A7955"/>
    <w:rsid w:val="007A7A0A"/>
    <w:rsid w:val="007A7A89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DB"/>
    <w:rsid w:val="007B08E5"/>
    <w:rsid w:val="007B0A19"/>
    <w:rsid w:val="007B0DE5"/>
    <w:rsid w:val="007B101A"/>
    <w:rsid w:val="007B1072"/>
    <w:rsid w:val="007B11DA"/>
    <w:rsid w:val="007B12E4"/>
    <w:rsid w:val="007B13D8"/>
    <w:rsid w:val="007B14AA"/>
    <w:rsid w:val="007B15D5"/>
    <w:rsid w:val="007B174B"/>
    <w:rsid w:val="007B1922"/>
    <w:rsid w:val="007B1F17"/>
    <w:rsid w:val="007B205C"/>
    <w:rsid w:val="007B223B"/>
    <w:rsid w:val="007B2280"/>
    <w:rsid w:val="007B2295"/>
    <w:rsid w:val="007B22E5"/>
    <w:rsid w:val="007B2379"/>
    <w:rsid w:val="007B2653"/>
    <w:rsid w:val="007B278D"/>
    <w:rsid w:val="007B2868"/>
    <w:rsid w:val="007B2AE2"/>
    <w:rsid w:val="007B2AF5"/>
    <w:rsid w:val="007B2B6F"/>
    <w:rsid w:val="007B30BA"/>
    <w:rsid w:val="007B3201"/>
    <w:rsid w:val="007B3500"/>
    <w:rsid w:val="007B361A"/>
    <w:rsid w:val="007B36C1"/>
    <w:rsid w:val="007B3A08"/>
    <w:rsid w:val="007B3A16"/>
    <w:rsid w:val="007B3A62"/>
    <w:rsid w:val="007B3A81"/>
    <w:rsid w:val="007B3B0A"/>
    <w:rsid w:val="007B3F9E"/>
    <w:rsid w:val="007B41EC"/>
    <w:rsid w:val="007B4358"/>
    <w:rsid w:val="007B45F2"/>
    <w:rsid w:val="007B460C"/>
    <w:rsid w:val="007B4691"/>
    <w:rsid w:val="007B46F8"/>
    <w:rsid w:val="007B4832"/>
    <w:rsid w:val="007B487E"/>
    <w:rsid w:val="007B490B"/>
    <w:rsid w:val="007B4953"/>
    <w:rsid w:val="007B4A08"/>
    <w:rsid w:val="007B4AB3"/>
    <w:rsid w:val="007B4B90"/>
    <w:rsid w:val="007B4B9E"/>
    <w:rsid w:val="007B4CB5"/>
    <w:rsid w:val="007B4EC6"/>
    <w:rsid w:val="007B5114"/>
    <w:rsid w:val="007B511E"/>
    <w:rsid w:val="007B521B"/>
    <w:rsid w:val="007B5276"/>
    <w:rsid w:val="007B53DB"/>
    <w:rsid w:val="007B5426"/>
    <w:rsid w:val="007B5673"/>
    <w:rsid w:val="007B587A"/>
    <w:rsid w:val="007B599A"/>
    <w:rsid w:val="007B5BDF"/>
    <w:rsid w:val="007B5D90"/>
    <w:rsid w:val="007B5DB2"/>
    <w:rsid w:val="007B5DE8"/>
    <w:rsid w:val="007B5F44"/>
    <w:rsid w:val="007B6334"/>
    <w:rsid w:val="007B6478"/>
    <w:rsid w:val="007B67F6"/>
    <w:rsid w:val="007B6883"/>
    <w:rsid w:val="007B68C1"/>
    <w:rsid w:val="007B6ABD"/>
    <w:rsid w:val="007B6E5C"/>
    <w:rsid w:val="007B70D5"/>
    <w:rsid w:val="007B7192"/>
    <w:rsid w:val="007B7677"/>
    <w:rsid w:val="007B76B1"/>
    <w:rsid w:val="007B772A"/>
    <w:rsid w:val="007B7738"/>
    <w:rsid w:val="007B7BCA"/>
    <w:rsid w:val="007B7DA3"/>
    <w:rsid w:val="007B7F16"/>
    <w:rsid w:val="007C0034"/>
    <w:rsid w:val="007C02CD"/>
    <w:rsid w:val="007C0347"/>
    <w:rsid w:val="007C0952"/>
    <w:rsid w:val="007C0BB6"/>
    <w:rsid w:val="007C0BE9"/>
    <w:rsid w:val="007C0E68"/>
    <w:rsid w:val="007C0ED2"/>
    <w:rsid w:val="007C0EDD"/>
    <w:rsid w:val="007C0F1F"/>
    <w:rsid w:val="007C0F48"/>
    <w:rsid w:val="007C1107"/>
    <w:rsid w:val="007C133B"/>
    <w:rsid w:val="007C171B"/>
    <w:rsid w:val="007C179D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7D7"/>
    <w:rsid w:val="007C2863"/>
    <w:rsid w:val="007C2928"/>
    <w:rsid w:val="007C295B"/>
    <w:rsid w:val="007C29EA"/>
    <w:rsid w:val="007C2B02"/>
    <w:rsid w:val="007C2C5B"/>
    <w:rsid w:val="007C2D59"/>
    <w:rsid w:val="007C301F"/>
    <w:rsid w:val="007C31AA"/>
    <w:rsid w:val="007C31B2"/>
    <w:rsid w:val="007C3316"/>
    <w:rsid w:val="007C352E"/>
    <w:rsid w:val="007C3564"/>
    <w:rsid w:val="007C3677"/>
    <w:rsid w:val="007C39DB"/>
    <w:rsid w:val="007C3BF2"/>
    <w:rsid w:val="007C3C71"/>
    <w:rsid w:val="007C3DC4"/>
    <w:rsid w:val="007C3EA8"/>
    <w:rsid w:val="007C3EFB"/>
    <w:rsid w:val="007C3F60"/>
    <w:rsid w:val="007C3FA7"/>
    <w:rsid w:val="007C405E"/>
    <w:rsid w:val="007C41B7"/>
    <w:rsid w:val="007C4299"/>
    <w:rsid w:val="007C43D9"/>
    <w:rsid w:val="007C445C"/>
    <w:rsid w:val="007C45A0"/>
    <w:rsid w:val="007C4679"/>
    <w:rsid w:val="007C4E28"/>
    <w:rsid w:val="007C5033"/>
    <w:rsid w:val="007C53F8"/>
    <w:rsid w:val="007C5492"/>
    <w:rsid w:val="007C5512"/>
    <w:rsid w:val="007C5697"/>
    <w:rsid w:val="007C569D"/>
    <w:rsid w:val="007C586C"/>
    <w:rsid w:val="007C5ACF"/>
    <w:rsid w:val="007C5B27"/>
    <w:rsid w:val="007C5B65"/>
    <w:rsid w:val="007C5D82"/>
    <w:rsid w:val="007C5D8D"/>
    <w:rsid w:val="007C5E6D"/>
    <w:rsid w:val="007C6018"/>
    <w:rsid w:val="007C6164"/>
    <w:rsid w:val="007C6748"/>
    <w:rsid w:val="007C67CE"/>
    <w:rsid w:val="007C6983"/>
    <w:rsid w:val="007C69DE"/>
    <w:rsid w:val="007C6D9C"/>
    <w:rsid w:val="007C6FA8"/>
    <w:rsid w:val="007C70DA"/>
    <w:rsid w:val="007C70F4"/>
    <w:rsid w:val="007C712F"/>
    <w:rsid w:val="007C7233"/>
    <w:rsid w:val="007C72AF"/>
    <w:rsid w:val="007C7304"/>
    <w:rsid w:val="007C76AC"/>
    <w:rsid w:val="007C7730"/>
    <w:rsid w:val="007C7AD6"/>
    <w:rsid w:val="007C7CFF"/>
    <w:rsid w:val="007C7D9C"/>
    <w:rsid w:val="007C7E24"/>
    <w:rsid w:val="007D00AC"/>
    <w:rsid w:val="007D00BA"/>
    <w:rsid w:val="007D020D"/>
    <w:rsid w:val="007D022A"/>
    <w:rsid w:val="007D057D"/>
    <w:rsid w:val="007D0615"/>
    <w:rsid w:val="007D077B"/>
    <w:rsid w:val="007D07D5"/>
    <w:rsid w:val="007D082D"/>
    <w:rsid w:val="007D0897"/>
    <w:rsid w:val="007D091C"/>
    <w:rsid w:val="007D09BB"/>
    <w:rsid w:val="007D0B38"/>
    <w:rsid w:val="007D0C67"/>
    <w:rsid w:val="007D0C9F"/>
    <w:rsid w:val="007D0CF8"/>
    <w:rsid w:val="007D10A8"/>
    <w:rsid w:val="007D10BD"/>
    <w:rsid w:val="007D1236"/>
    <w:rsid w:val="007D144C"/>
    <w:rsid w:val="007D1477"/>
    <w:rsid w:val="007D16D4"/>
    <w:rsid w:val="007D1BEA"/>
    <w:rsid w:val="007D1D4B"/>
    <w:rsid w:val="007D1DA3"/>
    <w:rsid w:val="007D1EE4"/>
    <w:rsid w:val="007D1FEB"/>
    <w:rsid w:val="007D2003"/>
    <w:rsid w:val="007D205C"/>
    <w:rsid w:val="007D22E1"/>
    <w:rsid w:val="007D257C"/>
    <w:rsid w:val="007D25BC"/>
    <w:rsid w:val="007D2A6F"/>
    <w:rsid w:val="007D2A7E"/>
    <w:rsid w:val="007D2AB8"/>
    <w:rsid w:val="007D3141"/>
    <w:rsid w:val="007D31D2"/>
    <w:rsid w:val="007D3313"/>
    <w:rsid w:val="007D3520"/>
    <w:rsid w:val="007D356D"/>
    <w:rsid w:val="007D35A6"/>
    <w:rsid w:val="007D35F4"/>
    <w:rsid w:val="007D3843"/>
    <w:rsid w:val="007D3ADB"/>
    <w:rsid w:val="007D3BA1"/>
    <w:rsid w:val="007D3DB5"/>
    <w:rsid w:val="007D3FED"/>
    <w:rsid w:val="007D43E1"/>
    <w:rsid w:val="007D474A"/>
    <w:rsid w:val="007D4980"/>
    <w:rsid w:val="007D4D18"/>
    <w:rsid w:val="007D4E6C"/>
    <w:rsid w:val="007D5165"/>
    <w:rsid w:val="007D51D1"/>
    <w:rsid w:val="007D5366"/>
    <w:rsid w:val="007D5745"/>
    <w:rsid w:val="007D5810"/>
    <w:rsid w:val="007D5C1D"/>
    <w:rsid w:val="007D5C1E"/>
    <w:rsid w:val="007D5DBF"/>
    <w:rsid w:val="007D5EFC"/>
    <w:rsid w:val="007D5F4A"/>
    <w:rsid w:val="007D60F2"/>
    <w:rsid w:val="007D628C"/>
    <w:rsid w:val="007D6359"/>
    <w:rsid w:val="007D65C6"/>
    <w:rsid w:val="007D676B"/>
    <w:rsid w:val="007D6C0B"/>
    <w:rsid w:val="007D6D2F"/>
    <w:rsid w:val="007D6DC7"/>
    <w:rsid w:val="007D6F56"/>
    <w:rsid w:val="007D712F"/>
    <w:rsid w:val="007D71F1"/>
    <w:rsid w:val="007D7441"/>
    <w:rsid w:val="007D753E"/>
    <w:rsid w:val="007D7750"/>
    <w:rsid w:val="007D77C6"/>
    <w:rsid w:val="007D7816"/>
    <w:rsid w:val="007D7A1D"/>
    <w:rsid w:val="007D7B10"/>
    <w:rsid w:val="007D7D9A"/>
    <w:rsid w:val="007D7E07"/>
    <w:rsid w:val="007E0485"/>
    <w:rsid w:val="007E04B6"/>
    <w:rsid w:val="007E06DD"/>
    <w:rsid w:val="007E080D"/>
    <w:rsid w:val="007E0A24"/>
    <w:rsid w:val="007E0A3E"/>
    <w:rsid w:val="007E0A9D"/>
    <w:rsid w:val="007E0AF0"/>
    <w:rsid w:val="007E0F82"/>
    <w:rsid w:val="007E12C2"/>
    <w:rsid w:val="007E1660"/>
    <w:rsid w:val="007E1748"/>
    <w:rsid w:val="007E1787"/>
    <w:rsid w:val="007E1AC5"/>
    <w:rsid w:val="007E1DD9"/>
    <w:rsid w:val="007E1E1B"/>
    <w:rsid w:val="007E2078"/>
    <w:rsid w:val="007E2267"/>
    <w:rsid w:val="007E2373"/>
    <w:rsid w:val="007E2578"/>
    <w:rsid w:val="007E25CB"/>
    <w:rsid w:val="007E25CD"/>
    <w:rsid w:val="007E296A"/>
    <w:rsid w:val="007E2980"/>
    <w:rsid w:val="007E29E1"/>
    <w:rsid w:val="007E2B1F"/>
    <w:rsid w:val="007E2CB6"/>
    <w:rsid w:val="007E2CFD"/>
    <w:rsid w:val="007E31F9"/>
    <w:rsid w:val="007E354E"/>
    <w:rsid w:val="007E3630"/>
    <w:rsid w:val="007E365A"/>
    <w:rsid w:val="007E38F4"/>
    <w:rsid w:val="007E397D"/>
    <w:rsid w:val="007E3AE2"/>
    <w:rsid w:val="007E3BB3"/>
    <w:rsid w:val="007E3E39"/>
    <w:rsid w:val="007E466E"/>
    <w:rsid w:val="007E4771"/>
    <w:rsid w:val="007E4B8A"/>
    <w:rsid w:val="007E4C78"/>
    <w:rsid w:val="007E4CA8"/>
    <w:rsid w:val="007E4CC3"/>
    <w:rsid w:val="007E4F75"/>
    <w:rsid w:val="007E51CA"/>
    <w:rsid w:val="007E5591"/>
    <w:rsid w:val="007E55C1"/>
    <w:rsid w:val="007E5A5D"/>
    <w:rsid w:val="007E5C3C"/>
    <w:rsid w:val="007E5D67"/>
    <w:rsid w:val="007E5D7D"/>
    <w:rsid w:val="007E5EDA"/>
    <w:rsid w:val="007E5F6A"/>
    <w:rsid w:val="007E5FD2"/>
    <w:rsid w:val="007E609A"/>
    <w:rsid w:val="007E60DE"/>
    <w:rsid w:val="007E6180"/>
    <w:rsid w:val="007E646C"/>
    <w:rsid w:val="007E64B7"/>
    <w:rsid w:val="007E6884"/>
    <w:rsid w:val="007E6B8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11"/>
    <w:rsid w:val="007E7D21"/>
    <w:rsid w:val="007E7D8E"/>
    <w:rsid w:val="007F010C"/>
    <w:rsid w:val="007F0530"/>
    <w:rsid w:val="007F07CC"/>
    <w:rsid w:val="007F084F"/>
    <w:rsid w:val="007F0874"/>
    <w:rsid w:val="007F08B3"/>
    <w:rsid w:val="007F0B7C"/>
    <w:rsid w:val="007F0C72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E"/>
    <w:rsid w:val="007F26E7"/>
    <w:rsid w:val="007F2B90"/>
    <w:rsid w:val="007F2BCE"/>
    <w:rsid w:val="007F2C64"/>
    <w:rsid w:val="007F2DBB"/>
    <w:rsid w:val="007F2F2E"/>
    <w:rsid w:val="007F2F43"/>
    <w:rsid w:val="007F2FA0"/>
    <w:rsid w:val="007F303A"/>
    <w:rsid w:val="007F331A"/>
    <w:rsid w:val="007F37C2"/>
    <w:rsid w:val="007F3CBB"/>
    <w:rsid w:val="007F3D6B"/>
    <w:rsid w:val="007F3EA0"/>
    <w:rsid w:val="007F4278"/>
    <w:rsid w:val="007F4358"/>
    <w:rsid w:val="007F4485"/>
    <w:rsid w:val="007F44CB"/>
    <w:rsid w:val="007F452B"/>
    <w:rsid w:val="007F4611"/>
    <w:rsid w:val="007F46BB"/>
    <w:rsid w:val="007F46FF"/>
    <w:rsid w:val="007F47FC"/>
    <w:rsid w:val="007F4A65"/>
    <w:rsid w:val="007F4B36"/>
    <w:rsid w:val="007F4C3A"/>
    <w:rsid w:val="007F4EA8"/>
    <w:rsid w:val="007F50C6"/>
    <w:rsid w:val="007F5271"/>
    <w:rsid w:val="007F5355"/>
    <w:rsid w:val="007F55F0"/>
    <w:rsid w:val="007F57B8"/>
    <w:rsid w:val="007F5921"/>
    <w:rsid w:val="007F5A97"/>
    <w:rsid w:val="007F5CC4"/>
    <w:rsid w:val="007F5D2B"/>
    <w:rsid w:val="007F60F9"/>
    <w:rsid w:val="007F6114"/>
    <w:rsid w:val="007F650D"/>
    <w:rsid w:val="007F68AC"/>
    <w:rsid w:val="007F6A16"/>
    <w:rsid w:val="007F6ACA"/>
    <w:rsid w:val="007F6F1B"/>
    <w:rsid w:val="007F6F4D"/>
    <w:rsid w:val="007F7451"/>
    <w:rsid w:val="007F7482"/>
    <w:rsid w:val="007F78EB"/>
    <w:rsid w:val="007F7905"/>
    <w:rsid w:val="007F79EE"/>
    <w:rsid w:val="007F7B84"/>
    <w:rsid w:val="007F7F26"/>
    <w:rsid w:val="007F7FDA"/>
    <w:rsid w:val="0080014C"/>
    <w:rsid w:val="0080031A"/>
    <w:rsid w:val="0080041B"/>
    <w:rsid w:val="00800482"/>
    <w:rsid w:val="008006F8"/>
    <w:rsid w:val="00800A7C"/>
    <w:rsid w:val="00800B03"/>
    <w:rsid w:val="00800B09"/>
    <w:rsid w:val="00800EED"/>
    <w:rsid w:val="00800FBD"/>
    <w:rsid w:val="00800FF6"/>
    <w:rsid w:val="0080112B"/>
    <w:rsid w:val="00801141"/>
    <w:rsid w:val="0080117B"/>
    <w:rsid w:val="0080143C"/>
    <w:rsid w:val="00801808"/>
    <w:rsid w:val="008019AA"/>
    <w:rsid w:val="00801A4D"/>
    <w:rsid w:val="00801BD0"/>
    <w:rsid w:val="00801CC6"/>
    <w:rsid w:val="0080225E"/>
    <w:rsid w:val="008026A5"/>
    <w:rsid w:val="00802910"/>
    <w:rsid w:val="00802A46"/>
    <w:rsid w:val="00802D1A"/>
    <w:rsid w:val="00802FB7"/>
    <w:rsid w:val="00803045"/>
    <w:rsid w:val="00803245"/>
    <w:rsid w:val="00803988"/>
    <w:rsid w:val="0080399C"/>
    <w:rsid w:val="00803BD4"/>
    <w:rsid w:val="00803CBB"/>
    <w:rsid w:val="00803CEA"/>
    <w:rsid w:val="00803D3E"/>
    <w:rsid w:val="00803D82"/>
    <w:rsid w:val="00803DEE"/>
    <w:rsid w:val="00803E63"/>
    <w:rsid w:val="00803EBF"/>
    <w:rsid w:val="00804148"/>
    <w:rsid w:val="00804201"/>
    <w:rsid w:val="00804372"/>
    <w:rsid w:val="00804569"/>
    <w:rsid w:val="00804C58"/>
    <w:rsid w:val="00804D0A"/>
    <w:rsid w:val="00804E2B"/>
    <w:rsid w:val="00804F92"/>
    <w:rsid w:val="00804F98"/>
    <w:rsid w:val="00804FB2"/>
    <w:rsid w:val="00805281"/>
    <w:rsid w:val="008052FC"/>
    <w:rsid w:val="0080569E"/>
    <w:rsid w:val="008059B7"/>
    <w:rsid w:val="00805A42"/>
    <w:rsid w:val="00805B16"/>
    <w:rsid w:val="00805BD5"/>
    <w:rsid w:val="00805CF1"/>
    <w:rsid w:val="00805DC5"/>
    <w:rsid w:val="00805DF2"/>
    <w:rsid w:val="00805E2D"/>
    <w:rsid w:val="0080601A"/>
    <w:rsid w:val="0080608B"/>
    <w:rsid w:val="008065B0"/>
    <w:rsid w:val="008065BD"/>
    <w:rsid w:val="0080684C"/>
    <w:rsid w:val="008068D2"/>
    <w:rsid w:val="008068E7"/>
    <w:rsid w:val="008068F7"/>
    <w:rsid w:val="008069DF"/>
    <w:rsid w:val="00806B02"/>
    <w:rsid w:val="00806C93"/>
    <w:rsid w:val="00806E73"/>
    <w:rsid w:val="00806F84"/>
    <w:rsid w:val="0080703C"/>
    <w:rsid w:val="0080740D"/>
    <w:rsid w:val="008074AA"/>
    <w:rsid w:val="00807654"/>
    <w:rsid w:val="00807998"/>
    <w:rsid w:val="00807AE9"/>
    <w:rsid w:val="00807B14"/>
    <w:rsid w:val="00807B21"/>
    <w:rsid w:val="00807C83"/>
    <w:rsid w:val="00807D11"/>
    <w:rsid w:val="00807DAB"/>
    <w:rsid w:val="00810116"/>
    <w:rsid w:val="00810223"/>
    <w:rsid w:val="0081037F"/>
    <w:rsid w:val="008104C8"/>
    <w:rsid w:val="008106E7"/>
    <w:rsid w:val="00810768"/>
    <w:rsid w:val="00810B10"/>
    <w:rsid w:val="00810B8D"/>
    <w:rsid w:val="00810B8F"/>
    <w:rsid w:val="00810BC5"/>
    <w:rsid w:val="00810C14"/>
    <w:rsid w:val="00810D5B"/>
    <w:rsid w:val="00810F38"/>
    <w:rsid w:val="0081150F"/>
    <w:rsid w:val="00811760"/>
    <w:rsid w:val="0081177B"/>
    <w:rsid w:val="00811802"/>
    <w:rsid w:val="00811D58"/>
    <w:rsid w:val="00811E21"/>
    <w:rsid w:val="00811E56"/>
    <w:rsid w:val="008120C2"/>
    <w:rsid w:val="008121DE"/>
    <w:rsid w:val="008122F0"/>
    <w:rsid w:val="00812387"/>
    <w:rsid w:val="0081251B"/>
    <w:rsid w:val="008127A3"/>
    <w:rsid w:val="008127E0"/>
    <w:rsid w:val="00812A10"/>
    <w:rsid w:val="00812A32"/>
    <w:rsid w:val="00812F4F"/>
    <w:rsid w:val="008133AF"/>
    <w:rsid w:val="008133B1"/>
    <w:rsid w:val="008133F2"/>
    <w:rsid w:val="00813567"/>
    <w:rsid w:val="00813587"/>
    <w:rsid w:val="00813891"/>
    <w:rsid w:val="008139DF"/>
    <w:rsid w:val="00813CDA"/>
    <w:rsid w:val="00813CF0"/>
    <w:rsid w:val="00813F8B"/>
    <w:rsid w:val="008140A5"/>
    <w:rsid w:val="0081411F"/>
    <w:rsid w:val="00814470"/>
    <w:rsid w:val="00814879"/>
    <w:rsid w:val="00814C63"/>
    <w:rsid w:val="00814E3F"/>
    <w:rsid w:val="00814E4A"/>
    <w:rsid w:val="00814EA5"/>
    <w:rsid w:val="00815150"/>
    <w:rsid w:val="0081534D"/>
    <w:rsid w:val="0081566D"/>
    <w:rsid w:val="008158B5"/>
    <w:rsid w:val="00815938"/>
    <w:rsid w:val="0081599B"/>
    <w:rsid w:val="008159F2"/>
    <w:rsid w:val="00815A03"/>
    <w:rsid w:val="00815A5B"/>
    <w:rsid w:val="00815B7E"/>
    <w:rsid w:val="00815DF3"/>
    <w:rsid w:val="00815E03"/>
    <w:rsid w:val="00815FEA"/>
    <w:rsid w:val="00816232"/>
    <w:rsid w:val="0081627A"/>
    <w:rsid w:val="00816401"/>
    <w:rsid w:val="008164EF"/>
    <w:rsid w:val="008165CC"/>
    <w:rsid w:val="00816645"/>
    <w:rsid w:val="00816682"/>
    <w:rsid w:val="0081680F"/>
    <w:rsid w:val="008169B1"/>
    <w:rsid w:val="008169B7"/>
    <w:rsid w:val="00816B10"/>
    <w:rsid w:val="00816C62"/>
    <w:rsid w:val="00816CB7"/>
    <w:rsid w:val="00816DA9"/>
    <w:rsid w:val="0081701D"/>
    <w:rsid w:val="00817045"/>
    <w:rsid w:val="008170E2"/>
    <w:rsid w:val="00817156"/>
    <w:rsid w:val="0081721E"/>
    <w:rsid w:val="0081785A"/>
    <w:rsid w:val="00817C30"/>
    <w:rsid w:val="00817C4F"/>
    <w:rsid w:val="00817CBB"/>
    <w:rsid w:val="00817D85"/>
    <w:rsid w:val="0082005F"/>
    <w:rsid w:val="008201E8"/>
    <w:rsid w:val="00820756"/>
    <w:rsid w:val="0082081E"/>
    <w:rsid w:val="00820904"/>
    <w:rsid w:val="00820A13"/>
    <w:rsid w:val="00820A50"/>
    <w:rsid w:val="00820AEE"/>
    <w:rsid w:val="00820B8A"/>
    <w:rsid w:val="00821061"/>
    <w:rsid w:val="008218B7"/>
    <w:rsid w:val="0082193F"/>
    <w:rsid w:val="00821A7B"/>
    <w:rsid w:val="00821AE5"/>
    <w:rsid w:val="00821AEA"/>
    <w:rsid w:val="00821BCA"/>
    <w:rsid w:val="00821C17"/>
    <w:rsid w:val="00821D02"/>
    <w:rsid w:val="00821E51"/>
    <w:rsid w:val="00821E6D"/>
    <w:rsid w:val="00821FA0"/>
    <w:rsid w:val="00821FCC"/>
    <w:rsid w:val="008220D5"/>
    <w:rsid w:val="008221C6"/>
    <w:rsid w:val="00822264"/>
    <w:rsid w:val="00822631"/>
    <w:rsid w:val="0082281D"/>
    <w:rsid w:val="008228A8"/>
    <w:rsid w:val="00822940"/>
    <w:rsid w:val="0082294D"/>
    <w:rsid w:val="008229D6"/>
    <w:rsid w:val="00822B1B"/>
    <w:rsid w:val="00822B6A"/>
    <w:rsid w:val="00822BCB"/>
    <w:rsid w:val="00822DA1"/>
    <w:rsid w:val="00822E0A"/>
    <w:rsid w:val="00822E0D"/>
    <w:rsid w:val="00823054"/>
    <w:rsid w:val="00823080"/>
    <w:rsid w:val="00823128"/>
    <w:rsid w:val="00823332"/>
    <w:rsid w:val="00823485"/>
    <w:rsid w:val="008237EC"/>
    <w:rsid w:val="00823937"/>
    <w:rsid w:val="008239B2"/>
    <w:rsid w:val="00823C3A"/>
    <w:rsid w:val="00823C6F"/>
    <w:rsid w:val="00823C84"/>
    <w:rsid w:val="00823CF6"/>
    <w:rsid w:val="00824184"/>
    <w:rsid w:val="00824390"/>
    <w:rsid w:val="008243F2"/>
    <w:rsid w:val="008244FF"/>
    <w:rsid w:val="0082495B"/>
    <w:rsid w:val="00824970"/>
    <w:rsid w:val="008249F0"/>
    <w:rsid w:val="00824A4F"/>
    <w:rsid w:val="00824A7D"/>
    <w:rsid w:val="00824E0D"/>
    <w:rsid w:val="00824E35"/>
    <w:rsid w:val="00824EF6"/>
    <w:rsid w:val="008253CE"/>
    <w:rsid w:val="0082545B"/>
    <w:rsid w:val="0082565C"/>
    <w:rsid w:val="0082579D"/>
    <w:rsid w:val="00825A31"/>
    <w:rsid w:val="00825D50"/>
    <w:rsid w:val="00825D63"/>
    <w:rsid w:val="00826038"/>
    <w:rsid w:val="008260E7"/>
    <w:rsid w:val="0082620B"/>
    <w:rsid w:val="00826245"/>
    <w:rsid w:val="008262B8"/>
    <w:rsid w:val="0082665E"/>
    <w:rsid w:val="00826755"/>
    <w:rsid w:val="00826A99"/>
    <w:rsid w:val="00826ACB"/>
    <w:rsid w:val="00826BA8"/>
    <w:rsid w:val="00826C1C"/>
    <w:rsid w:val="0082714A"/>
    <w:rsid w:val="00827266"/>
    <w:rsid w:val="00827626"/>
    <w:rsid w:val="0082763B"/>
    <w:rsid w:val="00827B48"/>
    <w:rsid w:val="00827B7F"/>
    <w:rsid w:val="00827E1B"/>
    <w:rsid w:val="00830175"/>
    <w:rsid w:val="0083018D"/>
    <w:rsid w:val="0083039F"/>
    <w:rsid w:val="008305FA"/>
    <w:rsid w:val="00830AD7"/>
    <w:rsid w:val="00830BC6"/>
    <w:rsid w:val="00830BE6"/>
    <w:rsid w:val="00830C21"/>
    <w:rsid w:val="00830E8E"/>
    <w:rsid w:val="00830F30"/>
    <w:rsid w:val="008314ED"/>
    <w:rsid w:val="00831545"/>
    <w:rsid w:val="008315F1"/>
    <w:rsid w:val="00831619"/>
    <w:rsid w:val="00831972"/>
    <w:rsid w:val="00831E09"/>
    <w:rsid w:val="0083202D"/>
    <w:rsid w:val="008324B2"/>
    <w:rsid w:val="0083253F"/>
    <w:rsid w:val="008326B7"/>
    <w:rsid w:val="008329D1"/>
    <w:rsid w:val="008329D8"/>
    <w:rsid w:val="00832C79"/>
    <w:rsid w:val="00832CC9"/>
    <w:rsid w:val="00832CFB"/>
    <w:rsid w:val="00832D3D"/>
    <w:rsid w:val="00832EFC"/>
    <w:rsid w:val="008331BF"/>
    <w:rsid w:val="008332DE"/>
    <w:rsid w:val="008333B6"/>
    <w:rsid w:val="00833431"/>
    <w:rsid w:val="00833596"/>
    <w:rsid w:val="00833612"/>
    <w:rsid w:val="008338AE"/>
    <w:rsid w:val="008339A4"/>
    <w:rsid w:val="00833A4E"/>
    <w:rsid w:val="00833BC6"/>
    <w:rsid w:val="00833C2E"/>
    <w:rsid w:val="00833CF6"/>
    <w:rsid w:val="00833DDA"/>
    <w:rsid w:val="008344BF"/>
    <w:rsid w:val="00834737"/>
    <w:rsid w:val="0083477D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690"/>
    <w:rsid w:val="008357A5"/>
    <w:rsid w:val="00835970"/>
    <w:rsid w:val="00835978"/>
    <w:rsid w:val="00835C2A"/>
    <w:rsid w:val="00835EC1"/>
    <w:rsid w:val="0083621A"/>
    <w:rsid w:val="008362A3"/>
    <w:rsid w:val="008364D8"/>
    <w:rsid w:val="00836746"/>
    <w:rsid w:val="00836A66"/>
    <w:rsid w:val="00836ADE"/>
    <w:rsid w:val="00836D2A"/>
    <w:rsid w:val="00836DB0"/>
    <w:rsid w:val="00836F3E"/>
    <w:rsid w:val="00837741"/>
    <w:rsid w:val="0083788B"/>
    <w:rsid w:val="00837C18"/>
    <w:rsid w:val="00837D32"/>
    <w:rsid w:val="00837EA0"/>
    <w:rsid w:val="008402F7"/>
    <w:rsid w:val="008404DE"/>
    <w:rsid w:val="008407C8"/>
    <w:rsid w:val="00840992"/>
    <w:rsid w:val="008409CA"/>
    <w:rsid w:val="00840DBE"/>
    <w:rsid w:val="00840E95"/>
    <w:rsid w:val="00840EA6"/>
    <w:rsid w:val="00840ED5"/>
    <w:rsid w:val="008411D1"/>
    <w:rsid w:val="0084125B"/>
    <w:rsid w:val="00841752"/>
    <w:rsid w:val="00841A23"/>
    <w:rsid w:val="00841AD1"/>
    <w:rsid w:val="00841B39"/>
    <w:rsid w:val="00841B6E"/>
    <w:rsid w:val="00841B7A"/>
    <w:rsid w:val="00841BA7"/>
    <w:rsid w:val="00841BD4"/>
    <w:rsid w:val="00841D5D"/>
    <w:rsid w:val="00841D98"/>
    <w:rsid w:val="00842049"/>
    <w:rsid w:val="00842086"/>
    <w:rsid w:val="008420F3"/>
    <w:rsid w:val="008421D1"/>
    <w:rsid w:val="008428E9"/>
    <w:rsid w:val="0084291A"/>
    <w:rsid w:val="00842AC8"/>
    <w:rsid w:val="00842DBA"/>
    <w:rsid w:val="00842FAD"/>
    <w:rsid w:val="008430D3"/>
    <w:rsid w:val="008431FC"/>
    <w:rsid w:val="008432CA"/>
    <w:rsid w:val="008432F1"/>
    <w:rsid w:val="00843775"/>
    <w:rsid w:val="00843814"/>
    <w:rsid w:val="0084381E"/>
    <w:rsid w:val="00843904"/>
    <w:rsid w:val="0084392B"/>
    <w:rsid w:val="008439B8"/>
    <w:rsid w:val="00843DC4"/>
    <w:rsid w:val="00843EAC"/>
    <w:rsid w:val="00843F3F"/>
    <w:rsid w:val="0084406D"/>
    <w:rsid w:val="00844194"/>
    <w:rsid w:val="008444E9"/>
    <w:rsid w:val="008446B3"/>
    <w:rsid w:val="00844ABE"/>
    <w:rsid w:val="00844B5B"/>
    <w:rsid w:val="00844B9F"/>
    <w:rsid w:val="00844BC1"/>
    <w:rsid w:val="00844E0E"/>
    <w:rsid w:val="00844F3D"/>
    <w:rsid w:val="008450ED"/>
    <w:rsid w:val="0084511B"/>
    <w:rsid w:val="0084513E"/>
    <w:rsid w:val="0084515E"/>
    <w:rsid w:val="00845298"/>
    <w:rsid w:val="008454B3"/>
    <w:rsid w:val="008455AD"/>
    <w:rsid w:val="00845788"/>
    <w:rsid w:val="00845A5F"/>
    <w:rsid w:val="00845B4D"/>
    <w:rsid w:val="00845B85"/>
    <w:rsid w:val="00845DED"/>
    <w:rsid w:val="00845E51"/>
    <w:rsid w:val="00845FAB"/>
    <w:rsid w:val="00845FDA"/>
    <w:rsid w:val="00846008"/>
    <w:rsid w:val="008460B7"/>
    <w:rsid w:val="00846162"/>
    <w:rsid w:val="00846371"/>
    <w:rsid w:val="008468D1"/>
    <w:rsid w:val="00846CAC"/>
    <w:rsid w:val="00846DA8"/>
    <w:rsid w:val="00847022"/>
    <w:rsid w:val="00847141"/>
    <w:rsid w:val="00847F16"/>
    <w:rsid w:val="008500FA"/>
    <w:rsid w:val="008500FE"/>
    <w:rsid w:val="008501C0"/>
    <w:rsid w:val="008502B1"/>
    <w:rsid w:val="00850305"/>
    <w:rsid w:val="0085038C"/>
    <w:rsid w:val="008504AC"/>
    <w:rsid w:val="008504D3"/>
    <w:rsid w:val="00850927"/>
    <w:rsid w:val="008509FB"/>
    <w:rsid w:val="00850C0C"/>
    <w:rsid w:val="00850EAE"/>
    <w:rsid w:val="00850F33"/>
    <w:rsid w:val="00850FB7"/>
    <w:rsid w:val="00850FE0"/>
    <w:rsid w:val="00851197"/>
    <w:rsid w:val="008511B4"/>
    <w:rsid w:val="0085122F"/>
    <w:rsid w:val="0085131E"/>
    <w:rsid w:val="008513ED"/>
    <w:rsid w:val="008513FE"/>
    <w:rsid w:val="00851477"/>
    <w:rsid w:val="00851515"/>
    <w:rsid w:val="008515B6"/>
    <w:rsid w:val="00851716"/>
    <w:rsid w:val="00851B8A"/>
    <w:rsid w:val="00851CA9"/>
    <w:rsid w:val="00851E76"/>
    <w:rsid w:val="00851E9D"/>
    <w:rsid w:val="00851EC0"/>
    <w:rsid w:val="00851EC3"/>
    <w:rsid w:val="00851F55"/>
    <w:rsid w:val="0085207D"/>
    <w:rsid w:val="0085210E"/>
    <w:rsid w:val="0085221C"/>
    <w:rsid w:val="008522D4"/>
    <w:rsid w:val="00852393"/>
    <w:rsid w:val="00852415"/>
    <w:rsid w:val="008524B0"/>
    <w:rsid w:val="008524E2"/>
    <w:rsid w:val="0085257D"/>
    <w:rsid w:val="008525C5"/>
    <w:rsid w:val="008527E8"/>
    <w:rsid w:val="008528A6"/>
    <w:rsid w:val="008528CF"/>
    <w:rsid w:val="00852A21"/>
    <w:rsid w:val="00852B37"/>
    <w:rsid w:val="00852C05"/>
    <w:rsid w:val="00852E2A"/>
    <w:rsid w:val="00852E7E"/>
    <w:rsid w:val="00852EBE"/>
    <w:rsid w:val="008531C7"/>
    <w:rsid w:val="008533C4"/>
    <w:rsid w:val="00853404"/>
    <w:rsid w:val="00853499"/>
    <w:rsid w:val="0085380D"/>
    <w:rsid w:val="00853B4A"/>
    <w:rsid w:val="00853D24"/>
    <w:rsid w:val="00853E60"/>
    <w:rsid w:val="00853FD9"/>
    <w:rsid w:val="008542F1"/>
    <w:rsid w:val="0085432D"/>
    <w:rsid w:val="00854454"/>
    <w:rsid w:val="008547D2"/>
    <w:rsid w:val="00854895"/>
    <w:rsid w:val="00854989"/>
    <w:rsid w:val="00854AD5"/>
    <w:rsid w:val="00854BD2"/>
    <w:rsid w:val="00854E18"/>
    <w:rsid w:val="00854EAE"/>
    <w:rsid w:val="00855092"/>
    <w:rsid w:val="008551B2"/>
    <w:rsid w:val="0085530F"/>
    <w:rsid w:val="008554F3"/>
    <w:rsid w:val="00855648"/>
    <w:rsid w:val="00855741"/>
    <w:rsid w:val="00855764"/>
    <w:rsid w:val="00855AAF"/>
    <w:rsid w:val="00855B1C"/>
    <w:rsid w:val="00855B5D"/>
    <w:rsid w:val="00855C8E"/>
    <w:rsid w:val="00855D8D"/>
    <w:rsid w:val="00855FFA"/>
    <w:rsid w:val="0085605C"/>
    <w:rsid w:val="0085629F"/>
    <w:rsid w:val="00856851"/>
    <w:rsid w:val="00856926"/>
    <w:rsid w:val="00856BAD"/>
    <w:rsid w:val="00856D5D"/>
    <w:rsid w:val="00856D6F"/>
    <w:rsid w:val="00856F02"/>
    <w:rsid w:val="00856FB8"/>
    <w:rsid w:val="00857501"/>
    <w:rsid w:val="0085756A"/>
    <w:rsid w:val="00857A9B"/>
    <w:rsid w:val="00857AB1"/>
    <w:rsid w:val="00857D95"/>
    <w:rsid w:val="00857D99"/>
    <w:rsid w:val="00857F25"/>
    <w:rsid w:val="0086006C"/>
    <w:rsid w:val="0086021F"/>
    <w:rsid w:val="008602F7"/>
    <w:rsid w:val="00860366"/>
    <w:rsid w:val="008605C0"/>
    <w:rsid w:val="00860813"/>
    <w:rsid w:val="00860CC8"/>
    <w:rsid w:val="00860D51"/>
    <w:rsid w:val="00860E24"/>
    <w:rsid w:val="00860F7A"/>
    <w:rsid w:val="008610B4"/>
    <w:rsid w:val="008610D0"/>
    <w:rsid w:val="0086118B"/>
    <w:rsid w:val="008611BF"/>
    <w:rsid w:val="00861244"/>
    <w:rsid w:val="00861277"/>
    <w:rsid w:val="00861345"/>
    <w:rsid w:val="00861387"/>
    <w:rsid w:val="00861482"/>
    <w:rsid w:val="0086158A"/>
    <w:rsid w:val="00861674"/>
    <w:rsid w:val="00861958"/>
    <w:rsid w:val="00861A4B"/>
    <w:rsid w:val="00861BE8"/>
    <w:rsid w:val="00861E2C"/>
    <w:rsid w:val="008621E2"/>
    <w:rsid w:val="008626A1"/>
    <w:rsid w:val="00862837"/>
    <w:rsid w:val="0086297F"/>
    <w:rsid w:val="00862D6F"/>
    <w:rsid w:val="00862DB6"/>
    <w:rsid w:val="00862E7E"/>
    <w:rsid w:val="00862F06"/>
    <w:rsid w:val="00862FD3"/>
    <w:rsid w:val="00863162"/>
    <w:rsid w:val="008631C0"/>
    <w:rsid w:val="008632A3"/>
    <w:rsid w:val="008634AD"/>
    <w:rsid w:val="00863510"/>
    <w:rsid w:val="008635E8"/>
    <w:rsid w:val="008636FB"/>
    <w:rsid w:val="00863C5B"/>
    <w:rsid w:val="00863C90"/>
    <w:rsid w:val="00863CAF"/>
    <w:rsid w:val="008641FE"/>
    <w:rsid w:val="00864219"/>
    <w:rsid w:val="00864290"/>
    <w:rsid w:val="00864332"/>
    <w:rsid w:val="008643AB"/>
    <w:rsid w:val="008646A7"/>
    <w:rsid w:val="0086477A"/>
    <w:rsid w:val="0086490C"/>
    <w:rsid w:val="00864997"/>
    <w:rsid w:val="00864D65"/>
    <w:rsid w:val="00864E55"/>
    <w:rsid w:val="00864E6F"/>
    <w:rsid w:val="0086508E"/>
    <w:rsid w:val="008650D3"/>
    <w:rsid w:val="00865140"/>
    <w:rsid w:val="0086537B"/>
    <w:rsid w:val="008653C3"/>
    <w:rsid w:val="0086553E"/>
    <w:rsid w:val="0086557D"/>
    <w:rsid w:val="00865748"/>
    <w:rsid w:val="00865DA3"/>
    <w:rsid w:val="00865E53"/>
    <w:rsid w:val="008660A9"/>
    <w:rsid w:val="00866624"/>
    <w:rsid w:val="00866819"/>
    <w:rsid w:val="00866C75"/>
    <w:rsid w:val="00866CC7"/>
    <w:rsid w:val="00866D1E"/>
    <w:rsid w:val="00866D4F"/>
    <w:rsid w:val="00866FC5"/>
    <w:rsid w:val="00867070"/>
    <w:rsid w:val="008672E3"/>
    <w:rsid w:val="0086747D"/>
    <w:rsid w:val="008676DB"/>
    <w:rsid w:val="008676E7"/>
    <w:rsid w:val="0086775D"/>
    <w:rsid w:val="00867A4B"/>
    <w:rsid w:val="00867A9D"/>
    <w:rsid w:val="00867ABF"/>
    <w:rsid w:val="00867C84"/>
    <w:rsid w:val="00867CE1"/>
    <w:rsid w:val="00867EF6"/>
    <w:rsid w:val="00870130"/>
    <w:rsid w:val="00870192"/>
    <w:rsid w:val="0087019A"/>
    <w:rsid w:val="00870605"/>
    <w:rsid w:val="008706FC"/>
    <w:rsid w:val="00870D91"/>
    <w:rsid w:val="00870EC4"/>
    <w:rsid w:val="00870FDF"/>
    <w:rsid w:val="0087121A"/>
    <w:rsid w:val="00871829"/>
    <w:rsid w:val="00871B37"/>
    <w:rsid w:val="00871C21"/>
    <w:rsid w:val="00871C32"/>
    <w:rsid w:val="00871C40"/>
    <w:rsid w:val="00871EE3"/>
    <w:rsid w:val="0087207C"/>
    <w:rsid w:val="0087213D"/>
    <w:rsid w:val="008724D3"/>
    <w:rsid w:val="008727B3"/>
    <w:rsid w:val="008727E0"/>
    <w:rsid w:val="008728DA"/>
    <w:rsid w:val="00872989"/>
    <w:rsid w:val="00872A26"/>
    <w:rsid w:val="00872ABC"/>
    <w:rsid w:val="00872B0A"/>
    <w:rsid w:val="00872B9B"/>
    <w:rsid w:val="00872D55"/>
    <w:rsid w:val="00872D62"/>
    <w:rsid w:val="00872F26"/>
    <w:rsid w:val="0087305E"/>
    <w:rsid w:val="008730A9"/>
    <w:rsid w:val="008732D1"/>
    <w:rsid w:val="008735EB"/>
    <w:rsid w:val="00873650"/>
    <w:rsid w:val="00873735"/>
    <w:rsid w:val="00873743"/>
    <w:rsid w:val="008737D0"/>
    <w:rsid w:val="00873B28"/>
    <w:rsid w:val="00873F87"/>
    <w:rsid w:val="00873FFA"/>
    <w:rsid w:val="00874359"/>
    <w:rsid w:val="00874721"/>
    <w:rsid w:val="008747A6"/>
    <w:rsid w:val="008748B1"/>
    <w:rsid w:val="00874C8A"/>
    <w:rsid w:val="00875063"/>
    <w:rsid w:val="0087550F"/>
    <w:rsid w:val="0087565E"/>
    <w:rsid w:val="00875745"/>
    <w:rsid w:val="00875959"/>
    <w:rsid w:val="00875A0C"/>
    <w:rsid w:val="00875C8D"/>
    <w:rsid w:val="00875DDB"/>
    <w:rsid w:val="00876147"/>
    <w:rsid w:val="00876345"/>
    <w:rsid w:val="00876634"/>
    <w:rsid w:val="008766C5"/>
    <w:rsid w:val="00876714"/>
    <w:rsid w:val="00876AB4"/>
    <w:rsid w:val="00876C25"/>
    <w:rsid w:val="00876C78"/>
    <w:rsid w:val="00876DF7"/>
    <w:rsid w:val="008771AD"/>
    <w:rsid w:val="00877430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3B"/>
    <w:rsid w:val="00877D59"/>
    <w:rsid w:val="00880024"/>
    <w:rsid w:val="0088007A"/>
    <w:rsid w:val="0088070B"/>
    <w:rsid w:val="00880730"/>
    <w:rsid w:val="0088081B"/>
    <w:rsid w:val="00880E5D"/>
    <w:rsid w:val="00880ED5"/>
    <w:rsid w:val="0088114B"/>
    <w:rsid w:val="008815F0"/>
    <w:rsid w:val="00881652"/>
    <w:rsid w:val="008817E9"/>
    <w:rsid w:val="00881E2E"/>
    <w:rsid w:val="008821A2"/>
    <w:rsid w:val="0088237F"/>
    <w:rsid w:val="008825E4"/>
    <w:rsid w:val="008828CE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65"/>
    <w:rsid w:val="0088379D"/>
    <w:rsid w:val="00883944"/>
    <w:rsid w:val="008839E6"/>
    <w:rsid w:val="00883BEC"/>
    <w:rsid w:val="00883C0C"/>
    <w:rsid w:val="00883DE6"/>
    <w:rsid w:val="00883F81"/>
    <w:rsid w:val="0088407C"/>
    <w:rsid w:val="00884102"/>
    <w:rsid w:val="008842F2"/>
    <w:rsid w:val="008844A6"/>
    <w:rsid w:val="00884601"/>
    <w:rsid w:val="00884763"/>
    <w:rsid w:val="008847E4"/>
    <w:rsid w:val="0088482C"/>
    <w:rsid w:val="008849C5"/>
    <w:rsid w:val="00884A0C"/>
    <w:rsid w:val="008852E5"/>
    <w:rsid w:val="0088544A"/>
    <w:rsid w:val="00885544"/>
    <w:rsid w:val="008855AB"/>
    <w:rsid w:val="00885908"/>
    <w:rsid w:val="00885AF5"/>
    <w:rsid w:val="00885B78"/>
    <w:rsid w:val="00885F36"/>
    <w:rsid w:val="00886021"/>
    <w:rsid w:val="0088676C"/>
    <w:rsid w:val="00886772"/>
    <w:rsid w:val="008867E9"/>
    <w:rsid w:val="00886BED"/>
    <w:rsid w:val="00886C34"/>
    <w:rsid w:val="00886CD4"/>
    <w:rsid w:val="00886CE1"/>
    <w:rsid w:val="00886CFF"/>
    <w:rsid w:val="00886E19"/>
    <w:rsid w:val="00886EE0"/>
    <w:rsid w:val="00886F35"/>
    <w:rsid w:val="008874EE"/>
    <w:rsid w:val="0088764A"/>
    <w:rsid w:val="00887661"/>
    <w:rsid w:val="008876EC"/>
    <w:rsid w:val="00887797"/>
    <w:rsid w:val="00887867"/>
    <w:rsid w:val="00887D25"/>
    <w:rsid w:val="00887D32"/>
    <w:rsid w:val="00887DC6"/>
    <w:rsid w:val="0089004B"/>
    <w:rsid w:val="00890200"/>
    <w:rsid w:val="008902C8"/>
    <w:rsid w:val="00890591"/>
    <w:rsid w:val="008905CB"/>
    <w:rsid w:val="00890723"/>
    <w:rsid w:val="008908E2"/>
    <w:rsid w:val="00890D54"/>
    <w:rsid w:val="00890E7F"/>
    <w:rsid w:val="00890F55"/>
    <w:rsid w:val="008913F0"/>
    <w:rsid w:val="00891782"/>
    <w:rsid w:val="008917EE"/>
    <w:rsid w:val="00891835"/>
    <w:rsid w:val="00891AF0"/>
    <w:rsid w:val="00891CE9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9D4"/>
    <w:rsid w:val="00892A9D"/>
    <w:rsid w:val="00892B3B"/>
    <w:rsid w:val="00892D27"/>
    <w:rsid w:val="00892FBC"/>
    <w:rsid w:val="00893226"/>
    <w:rsid w:val="0089324E"/>
    <w:rsid w:val="00893271"/>
    <w:rsid w:val="008932EC"/>
    <w:rsid w:val="00893411"/>
    <w:rsid w:val="008934FA"/>
    <w:rsid w:val="00893847"/>
    <w:rsid w:val="00893BED"/>
    <w:rsid w:val="00893D09"/>
    <w:rsid w:val="00893DB1"/>
    <w:rsid w:val="00893E16"/>
    <w:rsid w:val="00893EC7"/>
    <w:rsid w:val="008940A0"/>
    <w:rsid w:val="008940F5"/>
    <w:rsid w:val="008941AB"/>
    <w:rsid w:val="008942D1"/>
    <w:rsid w:val="00894340"/>
    <w:rsid w:val="00894556"/>
    <w:rsid w:val="00894684"/>
    <w:rsid w:val="00894696"/>
    <w:rsid w:val="008946C9"/>
    <w:rsid w:val="00894740"/>
    <w:rsid w:val="00894811"/>
    <w:rsid w:val="00894876"/>
    <w:rsid w:val="00894B4A"/>
    <w:rsid w:val="00894E1E"/>
    <w:rsid w:val="00895001"/>
    <w:rsid w:val="0089508B"/>
    <w:rsid w:val="00895165"/>
    <w:rsid w:val="008951FC"/>
    <w:rsid w:val="008952F1"/>
    <w:rsid w:val="0089535E"/>
    <w:rsid w:val="008953FD"/>
    <w:rsid w:val="008955FC"/>
    <w:rsid w:val="008958EC"/>
    <w:rsid w:val="00895919"/>
    <w:rsid w:val="00895E2E"/>
    <w:rsid w:val="00895EE7"/>
    <w:rsid w:val="00895F71"/>
    <w:rsid w:val="0089625C"/>
    <w:rsid w:val="00896309"/>
    <w:rsid w:val="00896385"/>
    <w:rsid w:val="008963A9"/>
    <w:rsid w:val="00896708"/>
    <w:rsid w:val="00896750"/>
    <w:rsid w:val="0089678A"/>
    <w:rsid w:val="00896BD0"/>
    <w:rsid w:val="00897271"/>
    <w:rsid w:val="00897324"/>
    <w:rsid w:val="00897798"/>
    <w:rsid w:val="00897972"/>
    <w:rsid w:val="00897980"/>
    <w:rsid w:val="00897BB8"/>
    <w:rsid w:val="00897ECF"/>
    <w:rsid w:val="008A0603"/>
    <w:rsid w:val="008A09A8"/>
    <w:rsid w:val="008A0B23"/>
    <w:rsid w:val="008A0D81"/>
    <w:rsid w:val="008A0DD1"/>
    <w:rsid w:val="008A104D"/>
    <w:rsid w:val="008A10FD"/>
    <w:rsid w:val="008A11B4"/>
    <w:rsid w:val="008A11C2"/>
    <w:rsid w:val="008A14AC"/>
    <w:rsid w:val="008A17B3"/>
    <w:rsid w:val="008A17F6"/>
    <w:rsid w:val="008A1DD6"/>
    <w:rsid w:val="008A1E3E"/>
    <w:rsid w:val="008A1F62"/>
    <w:rsid w:val="008A1F66"/>
    <w:rsid w:val="008A2016"/>
    <w:rsid w:val="008A2193"/>
    <w:rsid w:val="008A23D2"/>
    <w:rsid w:val="008A2515"/>
    <w:rsid w:val="008A2674"/>
    <w:rsid w:val="008A2735"/>
    <w:rsid w:val="008A2878"/>
    <w:rsid w:val="008A28A6"/>
    <w:rsid w:val="008A2971"/>
    <w:rsid w:val="008A29A7"/>
    <w:rsid w:val="008A2C9F"/>
    <w:rsid w:val="008A2CCE"/>
    <w:rsid w:val="008A2DE6"/>
    <w:rsid w:val="008A2E5F"/>
    <w:rsid w:val="008A327B"/>
    <w:rsid w:val="008A33CF"/>
    <w:rsid w:val="008A368D"/>
    <w:rsid w:val="008A3845"/>
    <w:rsid w:val="008A3926"/>
    <w:rsid w:val="008A39F0"/>
    <w:rsid w:val="008A3BA7"/>
    <w:rsid w:val="008A3DC1"/>
    <w:rsid w:val="008A3DD4"/>
    <w:rsid w:val="008A3E2A"/>
    <w:rsid w:val="008A3FC1"/>
    <w:rsid w:val="008A40BF"/>
    <w:rsid w:val="008A4119"/>
    <w:rsid w:val="008A41EB"/>
    <w:rsid w:val="008A422D"/>
    <w:rsid w:val="008A43FC"/>
    <w:rsid w:val="008A44C1"/>
    <w:rsid w:val="008A45FB"/>
    <w:rsid w:val="008A466B"/>
    <w:rsid w:val="008A4927"/>
    <w:rsid w:val="008A4B28"/>
    <w:rsid w:val="008A4D15"/>
    <w:rsid w:val="008A4D25"/>
    <w:rsid w:val="008A4D84"/>
    <w:rsid w:val="008A4E46"/>
    <w:rsid w:val="008A4FCA"/>
    <w:rsid w:val="008A524F"/>
    <w:rsid w:val="008A54A8"/>
    <w:rsid w:val="008A5535"/>
    <w:rsid w:val="008A5671"/>
    <w:rsid w:val="008A58C8"/>
    <w:rsid w:val="008A5A37"/>
    <w:rsid w:val="008A5D02"/>
    <w:rsid w:val="008A5E0E"/>
    <w:rsid w:val="008A5E6B"/>
    <w:rsid w:val="008A5F4A"/>
    <w:rsid w:val="008A5FB9"/>
    <w:rsid w:val="008A601B"/>
    <w:rsid w:val="008A6264"/>
    <w:rsid w:val="008A652B"/>
    <w:rsid w:val="008A67A2"/>
    <w:rsid w:val="008A6945"/>
    <w:rsid w:val="008A695F"/>
    <w:rsid w:val="008A6A93"/>
    <w:rsid w:val="008A6BD3"/>
    <w:rsid w:val="008A6D55"/>
    <w:rsid w:val="008A6F39"/>
    <w:rsid w:val="008A6FA9"/>
    <w:rsid w:val="008A7009"/>
    <w:rsid w:val="008A749B"/>
    <w:rsid w:val="008A7782"/>
    <w:rsid w:val="008A784F"/>
    <w:rsid w:val="008A791E"/>
    <w:rsid w:val="008A7CE3"/>
    <w:rsid w:val="008A7E94"/>
    <w:rsid w:val="008A7F1A"/>
    <w:rsid w:val="008B02FF"/>
    <w:rsid w:val="008B0342"/>
    <w:rsid w:val="008B048D"/>
    <w:rsid w:val="008B06F1"/>
    <w:rsid w:val="008B090E"/>
    <w:rsid w:val="008B0A30"/>
    <w:rsid w:val="008B0C19"/>
    <w:rsid w:val="008B0C50"/>
    <w:rsid w:val="008B0D5B"/>
    <w:rsid w:val="008B0D6E"/>
    <w:rsid w:val="008B14B5"/>
    <w:rsid w:val="008B15DB"/>
    <w:rsid w:val="008B1631"/>
    <w:rsid w:val="008B1823"/>
    <w:rsid w:val="008B19D0"/>
    <w:rsid w:val="008B1E4C"/>
    <w:rsid w:val="008B1ED5"/>
    <w:rsid w:val="008B21CE"/>
    <w:rsid w:val="008B22AB"/>
    <w:rsid w:val="008B26DA"/>
    <w:rsid w:val="008B27F2"/>
    <w:rsid w:val="008B2968"/>
    <w:rsid w:val="008B2D51"/>
    <w:rsid w:val="008B304A"/>
    <w:rsid w:val="008B3162"/>
    <w:rsid w:val="008B31C0"/>
    <w:rsid w:val="008B3470"/>
    <w:rsid w:val="008B352F"/>
    <w:rsid w:val="008B35BC"/>
    <w:rsid w:val="008B35C4"/>
    <w:rsid w:val="008B371F"/>
    <w:rsid w:val="008B3960"/>
    <w:rsid w:val="008B3B5B"/>
    <w:rsid w:val="008B3F28"/>
    <w:rsid w:val="008B3F5F"/>
    <w:rsid w:val="008B421C"/>
    <w:rsid w:val="008B42D0"/>
    <w:rsid w:val="008B44E6"/>
    <w:rsid w:val="008B458B"/>
    <w:rsid w:val="008B48ED"/>
    <w:rsid w:val="008B4AB4"/>
    <w:rsid w:val="008B4B6C"/>
    <w:rsid w:val="008B4EDA"/>
    <w:rsid w:val="008B502A"/>
    <w:rsid w:val="008B50A4"/>
    <w:rsid w:val="008B50CB"/>
    <w:rsid w:val="008B51A5"/>
    <w:rsid w:val="008B51D6"/>
    <w:rsid w:val="008B563A"/>
    <w:rsid w:val="008B5648"/>
    <w:rsid w:val="008B59A7"/>
    <w:rsid w:val="008B5B89"/>
    <w:rsid w:val="008B5CA2"/>
    <w:rsid w:val="008B5EA1"/>
    <w:rsid w:val="008B5FC7"/>
    <w:rsid w:val="008B60C5"/>
    <w:rsid w:val="008B628A"/>
    <w:rsid w:val="008B62AE"/>
    <w:rsid w:val="008B639A"/>
    <w:rsid w:val="008B659A"/>
    <w:rsid w:val="008B6768"/>
    <w:rsid w:val="008B6A93"/>
    <w:rsid w:val="008B6D0D"/>
    <w:rsid w:val="008B7106"/>
    <w:rsid w:val="008B71EF"/>
    <w:rsid w:val="008B7391"/>
    <w:rsid w:val="008B7586"/>
    <w:rsid w:val="008B7649"/>
    <w:rsid w:val="008B7809"/>
    <w:rsid w:val="008B788B"/>
    <w:rsid w:val="008B79A7"/>
    <w:rsid w:val="008B79BB"/>
    <w:rsid w:val="008B7B2E"/>
    <w:rsid w:val="008B7B85"/>
    <w:rsid w:val="008B7F4B"/>
    <w:rsid w:val="008C0024"/>
    <w:rsid w:val="008C00A9"/>
    <w:rsid w:val="008C0357"/>
    <w:rsid w:val="008C047E"/>
    <w:rsid w:val="008C05D7"/>
    <w:rsid w:val="008C0BC8"/>
    <w:rsid w:val="008C0CB9"/>
    <w:rsid w:val="008C0E31"/>
    <w:rsid w:val="008C0EDD"/>
    <w:rsid w:val="008C0F95"/>
    <w:rsid w:val="008C0FB1"/>
    <w:rsid w:val="008C1484"/>
    <w:rsid w:val="008C15CF"/>
    <w:rsid w:val="008C191D"/>
    <w:rsid w:val="008C19EA"/>
    <w:rsid w:val="008C1E1B"/>
    <w:rsid w:val="008C1E36"/>
    <w:rsid w:val="008C23AD"/>
    <w:rsid w:val="008C2454"/>
    <w:rsid w:val="008C2512"/>
    <w:rsid w:val="008C27BC"/>
    <w:rsid w:val="008C2960"/>
    <w:rsid w:val="008C2968"/>
    <w:rsid w:val="008C2B6A"/>
    <w:rsid w:val="008C2C4E"/>
    <w:rsid w:val="008C2CEA"/>
    <w:rsid w:val="008C30AB"/>
    <w:rsid w:val="008C3257"/>
    <w:rsid w:val="008C33CD"/>
    <w:rsid w:val="008C33D9"/>
    <w:rsid w:val="008C3629"/>
    <w:rsid w:val="008C3AC7"/>
    <w:rsid w:val="008C3BB6"/>
    <w:rsid w:val="008C3BD5"/>
    <w:rsid w:val="008C3C1A"/>
    <w:rsid w:val="008C3D75"/>
    <w:rsid w:val="008C4714"/>
    <w:rsid w:val="008C471F"/>
    <w:rsid w:val="008C48F9"/>
    <w:rsid w:val="008C4B1C"/>
    <w:rsid w:val="008C4B49"/>
    <w:rsid w:val="008C4B53"/>
    <w:rsid w:val="008C4B5E"/>
    <w:rsid w:val="008C4BF6"/>
    <w:rsid w:val="008C4E31"/>
    <w:rsid w:val="008C4E8E"/>
    <w:rsid w:val="008C5171"/>
    <w:rsid w:val="008C5262"/>
    <w:rsid w:val="008C5579"/>
    <w:rsid w:val="008C5871"/>
    <w:rsid w:val="008C5A2B"/>
    <w:rsid w:val="008C5A67"/>
    <w:rsid w:val="008C5C45"/>
    <w:rsid w:val="008C5F10"/>
    <w:rsid w:val="008C6104"/>
    <w:rsid w:val="008C62DF"/>
    <w:rsid w:val="008C64EB"/>
    <w:rsid w:val="008C6584"/>
    <w:rsid w:val="008C6698"/>
    <w:rsid w:val="008C6B44"/>
    <w:rsid w:val="008C6BCE"/>
    <w:rsid w:val="008C7002"/>
    <w:rsid w:val="008C7013"/>
    <w:rsid w:val="008C7022"/>
    <w:rsid w:val="008C7418"/>
    <w:rsid w:val="008C75AC"/>
    <w:rsid w:val="008C75C4"/>
    <w:rsid w:val="008C7688"/>
    <w:rsid w:val="008C7715"/>
    <w:rsid w:val="008C7A7C"/>
    <w:rsid w:val="008C7B09"/>
    <w:rsid w:val="008C7B4E"/>
    <w:rsid w:val="008C7CF1"/>
    <w:rsid w:val="008C7F9A"/>
    <w:rsid w:val="008D0124"/>
    <w:rsid w:val="008D021A"/>
    <w:rsid w:val="008D05E3"/>
    <w:rsid w:val="008D06C3"/>
    <w:rsid w:val="008D0713"/>
    <w:rsid w:val="008D071D"/>
    <w:rsid w:val="008D0CAC"/>
    <w:rsid w:val="008D0CE3"/>
    <w:rsid w:val="008D0D28"/>
    <w:rsid w:val="008D0E9A"/>
    <w:rsid w:val="008D1001"/>
    <w:rsid w:val="008D10AE"/>
    <w:rsid w:val="008D1440"/>
    <w:rsid w:val="008D148B"/>
    <w:rsid w:val="008D1577"/>
    <w:rsid w:val="008D1608"/>
    <w:rsid w:val="008D17ED"/>
    <w:rsid w:val="008D1875"/>
    <w:rsid w:val="008D1AF2"/>
    <w:rsid w:val="008D1D5E"/>
    <w:rsid w:val="008D1E84"/>
    <w:rsid w:val="008D21D5"/>
    <w:rsid w:val="008D244F"/>
    <w:rsid w:val="008D256D"/>
    <w:rsid w:val="008D263A"/>
    <w:rsid w:val="008D2721"/>
    <w:rsid w:val="008D279C"/>
    <w:rsid w:val="008D287A"/>
    <w:rsid w:val="008D2A89"/>
    <w:rsid w:val="008D2BC6"/>
    <w:rsid w:val="008D2C62"/>
    <w:rsid w:val="008D2DA9"/>
    <w:rsid w:val="008D2FCC"/>
    <w:rsid w:val="008D3063"/>
    <w:rsid w:val="008D334D"/>
    <w:rsid w:val="008D3561"/>
    <w:rsid w:val="008D35C4"/>
    <w:rsid w:val="008D3674"/>
    <w:rsid w:val="008D3742"/>
    <w:rsid w:val="008D393D"/>
    <w:rsid w:val="008D3CB4"/>
    <w:rsid w:val="008D41BA"/>
    <w:rsid w:val="008D42A4"/>
    <w:rsid w:val="008D43A7"/>
    <w:rsid w:val="008D4467"/>
    <w:rsid w:val="008D4BA1"/>
    <w:rsid w:val="008D4C18"/>
    <w:rsid w:val="008D503B"/>
    <w:rsid w:val="008D52A3"/>
    <w:rsid w:val="008D532A"/>
    <w:rsid w:val="008D545E"/>
    <w:rsid w:val="008D5684"/>
    <w:rsid w:val="008D5822"/>
    <w:rsid w:val="008D5A88"/>
    <w:rsid w:val="008D5C3A"/>
    <w:rsid w:val="008D5E9D"/>
    <w:rsid w:val="008D60E9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6DC2"/>
    <w:rsid w:val="008D74BF"/>
    <w:rsid w:val="008D76EB"/>
    <w:rsid w:val="008D78FE"/>
    <w:rsid w:val="008D7A88"/>
    <w:rsid w:val="008D7C5E"/>
    <w:rsid w:val="008D7D8B"/>
    <w:rsid w:val="008D7F71"/>
    <w:rsid w:val="008E00C6"/>
    <w:rsid w:val="008E03A4"/>
    <w:rsid w:val="008E0521"/>
    <w:rsid w:val="008E06AB"/>
    <w:rsid w:val="008E0808"/>
    <w:rsid w:val="008E084C"/>
    <w:rsid w:val="008E0865"/>
    <w:rsid w:val="008E088A"/>
    <w:rsid w:val="008E0963"/>
    <w:rsid w:val="008E0ADC"/>
    <w:rsid w:val="008E0AF3"/>
    <w:rsid w:val="008E0B47"/>
    <w:rsid w:val="008E0CF5"/>
    <w:rsid w:val="008E0D1D"/>
    <w:rsid w:val="008E0E6F"/>
    <w:rsid w:val="008E1154"/>
    <w:rsid w:val="008E12CC"/>
    <w:rsid w:val="008E152C"/>
    <w:rsid w:val="008E15D4"/>
    <w:rsid w:val="008E1614"/>
    <w:rsid w:val="008E16B8"/>
    <w:rsid w:val="008E1CF3"/>
    <w:rsid w:val="008E1E34"/>
    <w:rsid w:val="008E1E88"/>
    <w:rsid w:val="008E1EA0"/>
    <w:rsid w:val="008E2021"/>
    <w:rsid w:val="008E20E1"/>
    <w:rsid w:val="008E20F9"/>
    <w:rsid w:val="008E2212"/>
    <w:rsid w:val="008E233A"/>
    <w:rsid w:val="008E23B0"/>
    <w:rsid w:val="008E243C"/>
    <w:rsid w:val="008E251A"/>
    <w:rsid w:val="008E252E"/>
    <w:rsid w:val="008E25BB"/>
    <w:rsid w:val="008E276A"/>
    <w:rsid w:val="008E2910"/>
    <w:rsid w:val="008E2977"/>
    <w:rsid w:val="008E2AD6"/>
    <w:rsid w:val="008E2B50"/>
    <w:rsid w:val="008E2C86"/>
    <w:rsid w:val="008E2E30"/>
    <w:rsid w:val="008E2EE4"/>
    <w:rsid w:val="008E2FC9"/>
    <w:rsid w:val="008E3061"/>
    <w:rsid w:val="008E30F6"/>
    <w:rsid w:val="008E343A"/>
    <w:rsid w:val="008E3609"/>
    <w:rsid w:val="008E3CC6"/>
    <w:rsid w:val="008E4170"/>
    <w:rsid w:val="008E425A"/>
    <w:rsid w:val="008E4286"/>
    <w:rsid w:val="008E4487"/>
    <w:rsid w:val="008E451B"/>
    <w:rsid w:val="008E4551"/>
    <w:rsid w:val="008E47B1"/>
    <w:rsid w:val="008E47C3"/>
    <w:rsid w:val="008E4D9B"/>
    <w:rsid w:val="008E4DF6"/>
    <w:rsid w:val="008E4EA8"/>
    <w:rsid w:val="008E4EE4"/>
    <w:rsid w:val="008E4FA6"/>
    <w:rsid w:val="008E5099"/>
    <w:rsid w:val="008E509E"/>
    <w:rsid w:val="008E5181"/>
    <w:rsid w:val="008E531E"/>
    <w:rsid w:val="008E53DC"/>
    <w:rsid w:val="008E5884"/>
    <w:rsid w:val="008E5D92"/>
    <w:rsid w:val="008E62F9"/>
    <w:rsid w:val="008E64D7"/>
    <w:rsid w:val="008E6A99"/>
    <w:rsid w:val="008E6AAA"/>
    <w:rsid w:val="008E6CB2"/>
    <w:rsid w:val="008E6D2D"/>
    <w:rsid w:val="008E713C"/>
    <w:rsid w:val="008E7398"/>
    <w:rsid w:val="008E7644"/>
    <w:rsid w:val="008E766D"/>
    <w:rsid w:val="008E7F56"/>
    <w:rsid w:val="008E7FED"/>
    <w:rsid w:val="008F00E5"/>
    <w:rsid w:val="008F05AD"/>
    <w:rsid w:val="008F05BA"/>
    <w:rsid w:val="008F0653"/>
    <w:rsid w:val="008F087C"/>
    <w:rsid w:val="008F08F7"/>
    <w:rsid w:val="008F0988"/>
    <w:rsid w:val="008F0A42"/>
    <w:rsid w:val="008F0A7F"/>
    <w:rsid w:val="008F0CD3"/>
    <w:rsid w:val="008F0CE9"/>
    <w:rsid w:val="008F0D89"/>
    <w:rsid w:val="008F0E8E"/>
    <w:rsid w:val="008F0FF8"/>
    <w:rsid w:val="008F1099"/>
    <w:rsid w:val="008F10D0"/>
    <w:rsid w:val="008F114A"/>
    <w:rsid w:val="008F118C"/>
    <w:rsid w:val="008F11AB"/>
    <w:rsid w:val="008F13EE"/>
    <w:rsid w:val="008F147C"/>
    <w:rsid w:val="008F17E8"/>
    <w:rsid w:val="008F1AB0"/>
    <w:rsid w:val="008F1B9F"/>
    <w:rsid w:val="008F1CA3"/>
    <w:rsid w:val="008F1E14"/>
    <w:rsid w:val="008F1E2E"/>
    <w:rsid w:val="008F23C7"/>
    <w:rsid w:val="008F248F"/>
    <w:rsid w:val="008F27DD"/>
    <w:rsid w:val="008F282B"/>
    <w:rsid w:val="008F2AC4"/>
    <w:rsid w:val="008F2D08"/>
    <w:rsid w:val="008F376B"/>
    <w:rsid w:val="008F3900"/>
    <w:rsid w:val="008F3CA8"/>
    <w:rsid w:val="008F3CF9"/>
    <w:rsid w:val="008F3EA7"/>
    <w:rsid w:val="008F3F58"/>
    <w:rsid w:val="008F41AB"/>
    <w:rsid w:val="008F445A"/>
    <w:rsid w:val="008F447D"/>
    <w:rsid w:val="008F449D"/>
    <w:rsid w:val="008F4516"/>
    <w:rsid w:val="008F454E"/>
    <w:rsid w:val="008F4D7D"/>
    <w:rsid w:val="008F4D84"/>
    <w:rsid w:val="008F5076"/>
    <w:rsid w:val="008F52E0"/>
    <w:rsid w:val="008F5806"/>
    <w:rsid w:val="008F59AD"/>
    <w:rsid w:val="008F5AB5"/>
    <w:rsid w:val="008F5D4F"/>
    <w:rsid w:val="008F62C0"/>
    <w:rsid w:val="008F641D"/>
    <w:rsid w:val="008F6438"/>
    <w:rsid w:val="008F64BD"/>
    <w:rsid w:val="008F661E"/>
    <w:rsid w:val="008F6758"/>
    <w:rsid w:val="008F675D"/>
    <w:rsid w:val="008F6778"/>
    <w:rsid w:val="008F6D0F"/>
    <w:rsid w:val="008F737D"/>
    <w:rsid w:val="008F745C"/>
    <w:rsid w:val="008F75E7"/>
    <w:rsid w:val="008F76DC"/>
    <w:rsid w:val="008F7981"/>
    <w:rsid w:val="008F79CE"/>
    <w:rsid w:val="008F7A1A"/>
    <w:rsid w:val="008F7A7A"/>
    <w:rsid w:val="008F7C90"/>
    <w:rsid w:val="008F7E7E"/>
    <w:rsid w:val="008F7EAE"/>
    <w:rsid w:val="008F7F42"/>
    <w:rsid w:val="008F7FB8"/>
    <w:rsid w:val="009003DB"/>
    <w:rsid w:val="009003F1"/>
    <w:rsid w:val="00900405"/>
    <w:rsid w:val="009004DD"/>
    <w:rsid w:val="00900551"/>
    <w:rsid w:val="00900740"/>
    <w:rsid w:val="009007E4"/>
    <w:rsid w:val="00900B03"/>
    <w:rsid w:val="00900B49"/>
    <w:rsid w:val="00900C30"/>
    <w:rsid w:val="00900D70"/>
    <w:rsid w:val="00900EE2"/>
    <w:rsid w:val="00900F3A"/>
    <w:rsid w:val="00900FF7"/>
    <w:rsid w:val="00901347"/>
    <w:rsid w:val="00901D2B"/>
    <w:rsid w:val="00901F4C"/>
    <w:rsid w:val="00902594"/>
    <w:rsid w:val="009027DC"/>
    <w:rsid w:val="0090287B"/>
    <w:rsid w:val="009029DC"/>
    <w:rsid w:val="00902A6D"/>
    <w:rsid w:val="00902D08"/>
    <w:rsid w:val="00902D9C"/>
    <w:rsid w:val="0090301C"/>
    <w:rsid w:val="009033F8"/>
    <w:rsid w:val="0090341F"/>
    <w:rsid w:val="0090360E"/>
    <w:rsid w:val="00903883"/>
    <w:rsid w:val="00903A30"/>
    <w:rsid w:val="00903EB4"/>
    <w:rsid w:val="009041AA"/>
    <w:rsid w:val="009042C4"/>
    <w:rsid w:val="00904374"/>
    <w:rsid w:val="0090440F"/>
    <w:rsid w:val="0090472E"/>
    <w:rsid w:val="009047FE"/>
    <w:rsid w:val="0090490C"/>
    <w:rsid w:val="00904B92"/>
    <w:rsid w:val="00904D40"/>
    <w:rsid w:val="00904F83"/>
    <w:rsid w:val="0090517D"/>
    <w:rsid w:val="009053E3"/>
    <w:rsid w:val="009055A7"/>
    <w:rsid w:val="00905727"/>
    <w:rsid w:val="00905809"/>
    <w:rsid w:val="0090583E"/>
    <w:rsid w:val="009058EC"/>
    <w:rsid w:val="00905B1E"/>
    <w:rsid w:val="00905BA5"/>
    <w:rsid w:val="00905DE8"/>
    <w:rsid w:val="0090607A"/>
    <w:rsid w:val="00906242"/>
    <w:rsid w:val="009064BE"/>
    <w:rsid w:val="00906690"/>
    <w:rsid w:val="00906AA8"/>
    <w:rsid w:val="00906CEE"/>
    <w:rsid w:val="00906EC1"/>
    <w:rsid w:val="0090712A"/>
    <w:rsid w:val="00907318"/>
    <w:rsid w:val="00907488"/>
    <w:rsid w:val="009074CA"/>
    <w:rsid w:val="0090776B"/>
    <w:rsid w:val="009078C1"/>
    <w:rsid w:val="00907917"/>
    <w:rsid w:val="00907CC8"/>
    <w:rsid w:val="00907D40"/>
    <w:rsid w:val="00907E73"/>
    <w:rsid w:val="009100A5"/>
    <w:rsid w:val="009100E4"/>
    <w:rsid w:val="00910248"/>
    <w:rsid w:val="00910433"/>
    <w:rsid w:val="0091056C"/>
    <w:rsid w:val="0091058B"/>
    <w:rsid w:val="009105BC"/>
    <w:rsid w:val="00910616"/>
    <w:rsid w:val="009109A7"/>
    <w:rsid w:val="009109B8"/>
    <w:rsid w:val="009109EA"/>
    <w:rsid w:val="00910CD7"/>
    <w:rsid w:val="00910E01"/>
    <w:rsid w:val="00911102"/>
    <w:rsid w:val="0091112F"/>
    <w:rsid w:val="009111D8"/>
    <w:rsid w:val="0091147D"/>
    <w:rsid w:val="009114E2"/>
    <w:rsid w:val="00911885"/>
    <w:rsid w:val="00911B21"/>
    <w:rsid w:val="00911C9B"/>
    <w:rsid w:val="00911EA1"/>
    <w:rsid w:val="00911FB4"/>
    <w:rsid w:val="00912160"/>
    <w:rsid w:val="0091236C"/>
    <w:rsid w:val="009126EF"/>
    <w:rsid w:val="0091280D"/>
    <w:rsid w:val="00912A27"/>
    <w:rsid w:val="00912A2B"/>
    <w:rsid w:val="00912A69"/>
    <w:rsid w:val="00912B98"/>
    <w:rsid w:val="00912B99"/>
    <w:rsid w:val="00912BB1"/>
    <w:rsid w:val="00912D6E"/>
    <w:rsid w:val="00912E56"/>
    <w:rsid w:val="00912F20"/>
    <w:rsid w:val="00912F6E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DA1"/>
    <w:rsid w:val="00913DB2"/>
    <w:rsid w:val="00913DD1"/>
    <w:rsid w:val="00913FDB"/>
    <w:rsid w:val="009143E4"/>
    <w:rsid w:val="0091448E"/>
    <w:rsid w:val="00914751"/>
    <w:rsid w:val="0091478A"/>
    <w:rsid w:val="0091493B"/>
    <w:rsid w:val="00914A4A"/>
    <w:rsid w:val="00914CAC"/>
    <w:rsid w:val="00914D15"/>
    <w:rsid w:val="00914DE8"/>
    <w:rsid w:val="009153BF"/>
    <w:rsid w:val="0091575F"/>
    <w:rsid w:val="009157DF"/>
    <w:rsid w:val="0091585E"/>
    <w:rsid w:val="00915880"/>
    <w:rsid w:val="009158DA"/>
    <w:rsid w:val="00915B06"/>
    <w:rsid w:val="00915CF4"/>
    <w:rsid w:val="00915DDB"/>
    <w:rsid w:val="00915DF4"/>
    <w:rsid w:val="00915E28"/>
    <w:rsid w:val="00915E57"/>
    <w:rsid w:val="0091601C"/>
    <w:rsid w:val="00916215"/>
    <w:rsid w:val="009162DB"/>
    <w:rsid w:val="0091695B"/>
    <w:rsid w:val="00916A54"/>
    <w:rsid w:val="00916B8B"/>
    <w:rsid w:val="00916E74"/>
    <w:rsid w:val="00917431"/>
    <w:rsid w:val="00917534"/>
    <w:rsid w:val="009175BC"/>
    <w:rsid w:val="0091769A"/>
    <w:rsid w:val="0091784B"/>
    <w:rsid w:val="00917A0C"/>
    <w:rsid w:val="00917D61"/>
    <w:rsid w:val="00917D65"/>
    <w:rsid w:val="00917DA9"/>
    <w:rsid w:val="00917EE1"/>
    <w:rsid w:val="00917F6D"/>
    <w:rsid w:val="009200C9"/>
    <w:rsid w:val="00920281"/>
    <w:rsid w:val="00920466"/>
    <w:rsid w:val="00920533"/>
    <w:rsid w:val="009205A0"/>
    <w:rsid w:val="009205F9"/>
    <w:rsid w:val="00920624"/>
    <w:rsid w:val="00920683"/>
    <w:rsid w:val="009206F0"/>
    <w:rsid w:val="0092086E"/>
    <w:rsid w:val="00920C30"/>
    <w:rsid w:val="00920C72"/>
    <w:rsid w:val="00920C73"/>
    <w:rsid w:val="00920D03"/>
    <w:rsid w:val="00920D5E"/>
    <w:rsid w:val="00920DC1"/>
    <w:rsid w:val="0092117B"/>
    <w:rsid w:val="00921254"/>
    <w:rsid w:val="009212EE"/>
    <w:rsid w:val="00921434"/>
    <w:rsid w:val="00921596"/>
    <w:rsid w:val="00921623"/>
    <w:rsid w:val="00921816"/>
    <w:rsid w:val="00921838"/>
    <w:rsid w:val="009218D8"/>
    <w:rsid w:val="00921A96"/>
    <w:rsid w:val="00921CD6"/>
    <w:rsid w:val="00921D04"/>
    <w:rsid w:val="00921DCD"/>
    <w:rsid w:val="009220ED"/>
    <w:rsid w:val="00922131"/>
    <w:rsid w:val="009221A1"/>
    <w:rsid w:val="00922254"/>
    <w:rsid w:val="009223CB"/>
    <w:rsid w:val="009224F0"/>
    <w:rsid w:val="009227F9"/>
    <w:rsid w:val="0092287D"/>
    <w:rsid w:val="00922A0F"/>
    <w:rsid w:val="00922A79"/>
    <w:rsid w:val="00922F3E"/>
    <w:rsid w:val="00923140"/>
    <w:rsid w:val="0092369A"/>
    <w:rsid w:val="00923836"/>
    <w:rsid w:val="00923A5E"/>
    <w:rsid w:val="00923AF5"/>
    <w:rsid w:val="00923F33"/>
    <w:rsid w:val="009240ED"/>
    <w:rsid w:val="00924258"/>
    <w:rsid w:val="00924383"/>
    <w:rsid w:val="009245C6"/>
    <w:rsid w:val="0092478C"/>
    <w:rsid w:val="009247F6"/>
    <w:rsid w:val="009248DD"/>
    <w:rsid w:val="00924907"/>
    <w:rsid w:val="00924C3C"/>
    <w:rsid w:val="00924FD8"/>
    <w:rsid w:val="00925279"/>
    <w:rsid w:val="00925378"/>
    <w:rsid w:val="0092575F"/>
    <w:rsid w:val="009259A2"/>
    <w:rsid w:val="00925A68"/>
    <w:rsid w:val="00925EB0"/>
    <w:rsid w:val="00926141"/>
    <w:rsid w:val="00926401"/>
    <w:rsid w:val="0092648C"/>
    <w:rsid w:val="00926643"/>
    <w:rsid w:val="0092667A"/>
    <w:rsid w:val="009267D8"/>
    <w:rsid w:val="00926ADF"/>
    <w:rsid w:val="00926BEA"/>
    <w:rsid w:val="00926F78"/>
    <w:rsid w:val="00926FD6"/>
    <w:rsid w:val="0092709B"/>
    <w:rsid w:val="0092753E"/>
    <w:rsid w:val="009276DC"/>
    <w:rsid w:val="00927746"/>
    <w:rsid w:val="009278E1"/>
    <w:rsid w:val="00927A33"/>
    <w:rsid w:val="00927C7A"/>
    <w:rsid w:val="00927CE5"/>
    <w:rsid w:val="00927D01"/>
    <w:rsid w:val="00927F84"/>
    <w:rsid w:val="00927FF1"/>
    <w:rsid w:val="00930505"/>
    <w:rsid w:val="009306BE"/>
    <w:rsid w:val="009306F2"/>
    <w:rsid w:val="009308A8"/>
    <w:rsid w:val="0093094C"/>
    <w:rsid w:val="00930B0C"/>
    <w:rsid w:val="00930CEB"/>
    <w:rsid w:val="00930E09"/>
    <w:rsid w:val="00930FD4"/>
    <w:rsid w:val="0093125C"/>
    <w:rsid w:val="00931266"/>
    <w:rsid w:val="009317F2"/>
    <w:rsid w:val="009320AC"/>
    <w:rsid w:val="0093215B"/>
    <w:rsid w:val="00932433"/>
    <w:rsid w:val="00932603"/>
    <w:rsid w:val="009326A2"/>
    <w:rsid w:val="0093289B"/>
    <w:rsid w:val="009329DF"/>
    <w:rsid w:val="00932AC4"/>
    <w:rsid w:val="00932D34"/>
    <w:rsid w:val="00932EC5"/>
    <w:rsid w:val="00932F14"/>
    <w:rsid w:val="00933282"/>
    <w:rsid w:val="00933407"/>
    <w:rsid w:val="009337F1"/>
    <w:rsid w:val="00933839"/>
    <w:rsid w:val="0093386E"/>
    <w:rsid w:val="00933871"/>
    <w:rsid w:val="00933A84"/>
    <w:rsid w:val="00933B6B"/>
    <w:rsid w:val="00933E55"/>
    <w:rsid w:val="009343DB"/>
    <w:rsid w:val="009343F6"/>
    <w:rsid w:val="0093469A"/>
    <w:rsid w:val="009346EE"/>
    <w:rsid w:val="00934765"/>
    <w:rsid w:val="009347F2"/>
    <w:rsid w:val="00934AD6"/>
    <w:rsid w:val="00934C98"/>
    <w:rsid w:val="00934F78"/>
    <w:rsid w:val="009350AD"/>
    <w:rsid w:val="009350ED"/>
    <w:rsid w:val="00935213"/>
    <w:rsid w:val="009355AB"/>
    <w:rsid w:val="00935615"/>
    <w:rsid w:val="00935C8C"/>
    <w:rsid w:val="00935DCE"/>
    <w:rsid w:val="00935EDB"/>
    <w:rsid w:val="00936462"/>
    <w:rsid w:val="009367D2"/>
    <w:rsid w:val="00936A25"/>
    <w:rsid w:val="00936AF8"/>
    <w:rsid w:val="00936C42"/>
    <w:rsid w:val="00936DEF"/>
    <w:rsid w:val="00936F43"/>
    <w:rsid w:val="00937059"/>
    <w:rsid w:val="0093705F"/>
    <w:rsid w:val="00937095"/>
    <w:rsid w:val="0093712D"/>
    <w:rsid w:val="0093730F"/>
    <w:rsid w:val="009373DB"/>
    <w:rsid w:val="00937438"/>
    <w:rsid w:val="00937475"/>
    <w:rsid w:val="0093752D"/>
    <w:rsid w:val="009375A0"/>
    <w:rsid w:val="0093770E"/>
    <w:rsid w:val="00937C5E"/>
    <w:rsid w:val="00937E9D"/>
    <w:rsid w:val="00937EE9"/>
    <w:rsid w:val="00937F20"/>
    <w:rsid w:val="00940418"/>
    <w:rsid w:val="009404E9"/>
    <w:rsid w:val="0094054C"/>
    <w:rsid w:val="009409A2"/>
    <w:rsid w:val="00940ABC"/>
    <w:rsid w:val="00940B62"/>
    <w:rsid w:val="00940DDE"/>
    <w:rsid w:val="00940EBF"/>
    <w:rsid w:val="0094100A"/>
    <w:rsid w:val="0094106D"/>
    <w:rsid w:val="00941092"/>
    <w:rsid w:val="009410B5"/>
    <w:rsid w:val="0094110A"/>
    <w:rsid w:val="00941293"/>
    <w:rsid w:val="00941437"/>
    <w:rsid w:val="009415A7"/>
    <w:rsid w:val="009415C8"/>
    <w:rsid w:val="00941819"/>
    <w:rsid w:val="00941A18"/>
    <w:rsid w:val="00941AA4"/>
    <w:rsid w:val="00941BF6"/>
    <w:rsid w:val="00941FAE"/>
    <w:rsid w:val="00942119"/>
    <w:rsid w:val="0094220B"/>
    <w:rsid w:val="0094221E"/>
    <w:rsid w:val="00942600"/>
    <w:rsid w:val="00942AF8"/>
    <w:rsid w:val="00942ECA"/>
    <w:rsid w:val="00942F36"/>
    <w:rsid w:val="00942FF5"/>
    <w:rsid w:val="00943065"/>
    <w:rsid w:val="0094336A"/>
    <w:rsid w:val="00943997"/>
    <w:rsid w:val="00943DBE"/>
    <w:rsid w:val="00943FF6"/>
    <w:rsid w:val="0094412D"/>
    <w:rsid w:val="00944384"/>
    <w:rsid w:val="00944427"/>
    <w:rsid w:val="00944608"/>
    <w:rsid w:val="0094463D"/>
    <w:rsid w:val="009446C7"/>
    <w:rsid w:val="009446F0"/>
    <w:rsid w:val="009446F2"/>
    <w:rsid w:val="009447DC"/>
    <w:rsid w:val="009447E8"/>
    <w:rsid w:val="00944B9B"/>
    <w:rsid w:val="00944C5D"/>
    <w:rsid w:val="00944D00"/>
    <w:rsid w:val="00944FF8"/>
    <w:rsid w:val="00945205"/>
    <w:rsid w:val="0094522E"/>
    <w:rsid w:val="00945423"/>
    <w:rsid w:val="0094585F"/>
    <w:rsid w:val="00945AC5"/>
    <w:rsid w:val="00945C77"/>
    <w:rsid w:val="00945C84"/>
    <w:rsid w:val="0094620A"/>
    <w:rsid w:val="0094651C"/>
    <w:rsid w:val="00946B31"/>
    <w:rsid w:val="00946B72"/>
    <w:rsid w:val="00946D9A"/>
    <w:rsid w:val="00946DED"/>
    <w:rsid w:val="00947038"/>
    <w:rsid w:val="00947155"/>
    <w:rsid w:val="009472A8"/>
    <w:rsid w:val="009472B5"/>
    <w:rsid w:val="009472F3"/>
    <w:rsid w:val="0094732C"/>
    <w:rsid w:val="009473BA"/>
    <w:rsid w:val="009479FF"/>
    <w:rsid w:val="00947AC1"/>
    <w:rsid w:val="00947C67"/>
    <w:rsid w:val="00947D1F"/>
    <w:rsid w:val="0095017F"/>
    <w:rsid w:val="00950288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E17"/>
    <w:rsid w:val="00950E62"/>
    <w:rsid w:val="00951035"/>
    <w:rsid w:val="009513BA"/>
    <w:rsid w:val="00951512"/>
    <w:rsid w:val="00951613"/>
    <w:rsid w:val="009516CC"/>
    <w:rsid w:val="009516F8"/>
    <w:rsid w:val="009517DE"/>
    <w:rsid w:val="00951951"/>
    <w:rsid w:val="00951BEA"/>
    <w:rsid w:val="00951E13"/>
    <w:rsid w:val="00951FB0"/>
    <w:rsid w:val="009521C1"/>
    <w:rsid w:val="00952292"/>
    <w:rsid w:val="00952473"/>
    <w:rsid w:val="00952674"/>
    <w:rsid w:val="009527E2"/>
    <w:rsid w:val="009527FB"/>
    <w:rsid w:val="00952BF5"/>
    <w:rsid w:val="00952C81"/>
    <w:rsid w:val="0095308C"/>
    <w:rsid w:val="009532D2"/>
    <w:rsid w:val="009533D5"/>
    <w:rsid w:val="009536C1"/>
    <w:rsid w:val="009536CC"/>
    <w:rsid w:val="0095375A"/>
    <w:rsid w:val="00953823"/>
    <w:rsid w:val="00953846"/>
    <w:rsid w:val="00953887"/>
    <w:rsid w:val="00953B4A"/>
    <w:rsid w:val="00953CC5"/>
    <w:rsid w:val="00953FC5"/>
    <w:rsid w:val="00954008"/>
    <w:rsid w:val="00954084"/>
    <w:rsid w:val="00954123"/>
    <w:rsid w:val="00954164"/>
    <w:rsid w:val="0095417A"/>
    <w:rsid w:val="009546A6"/>
    <w:rsid w:val="009548B6"/>
    <w:rsid w:val="0095495F"/>
    <w:rsid w:val="009549A5"/>
    <w:rsid w:val="00954E23"/>
    <w:rsid w:val="00954F09"/>
    <w:rsid w:val="00954F91"/>
    <w:rsid w:val="0095530C"/>
    <w:rsid w:val="0095541C"/>
    <w:rsid w:val="00955918"/>
    <w:rsid w:val="0095591D"/>
    <w:rsid w:val="00955B85"/>
    <w:rsid w:val="00955DD3"/>
    <w:rsid w:val="00955E61"/>
    <w:rsid w:val="00955F49"/>
    <w:rsid w:val="00956473"/>
    <w:rsid w:val="009565B3"/>
    <w:rsid w:val="0095665C"/>
    <w:rsid w:val="009568B8"/>
    <w:rsid w:val="00956944"/>
    <w:rsid w:val="00956A1A"/>
    <w:rsid w:val="00956BCE"/>
    <w:rsid w:val="00956E15"/>
    <w:rsid w:val="00957698"/>
    <w:rsid w:val="00957775"/>
    <w:rsid w:val="00957A6E"/>
    <w:rsid w:val="00957AF2"/>
    <w:rsid w:val="00957C4D"/>
    <w:rsid w:val="00957CAB"/>
    <w:rsid w:val="00957E6F"/>
    <w:rsid w:val="00957F19"/>
    <w:rsid w:val="00957F21"/>
    <w:rsid w:val="00960029"/>
    <w:rsid w:val="009600FD"/>
    <w:rsid w:val="00960108"/>
    <w:rsid w:val="00960319"/>
    <w:rsid w:val="0096031C"/>
    <w:rsid w:val="00960424"/>
    <w:rsid w:val="009604A5"/>
    <w:rsid w:val="00960541"/>
    <w:rsid w:val="0096062A"/>
    <w:rsid w:val="00960810"/>
    <w:rsid w:val="00960826"/>
    <w:rsid w:val="00960ADB"/>
    <w:rsid w:val="00960D3B"/>
    <w:rsid w:val="00960F91"/>
    <w:rsid w:val="0096129D"/>
    <w:rsid w:val="00961318"/>
    <w:rsid w:val="00961397"/>
    <w:rsid w:val="009614BC"/>
    <w:rsid w:val="009616C8"/>
    <w:rsid w:val="009619A5"/>
    <w:rsid w:val="00961ABF"/>
    <w:rsid w:val="00962259"/>
    <w:rsid w:val="0096227A"/>
    <w:rsid w:val="00962314"/>
    <w:rsid w:val="00962351"/>
    <w:rsid w:val="009623D8"/>
    <w:rsid w:val="009624D5"/>
    <w:rsid w:val="009626A2"/>
    <w:rsid w:val="009627CD"/>
    <w:rsid w:val="009629BB"/>
    <w:rsid w:val="00962C87"/>
    <w:rsid w:val="00962D9E"/>
    <w:rsid w:val="00962DAC"/>
    <w:rsid w:val="00963111"/>
    <w:rsid w:val="009631EF"/>
    <w:rsid w:val="00963258"/>
    <w:rsid w:val="0096331A"/>
    <w:rsid w:val="009633A0"/>
    <w:rsid w:val="009637D6"/>
    <w:rsid w:val="009638B8"/>
    <w:rsid w:val="00963948"/>
    <w:rsid w:val="00963975"/>
    <w:rsid w:val="00963C1E"/>
    <w:rsid w:val="00963C9F"/>
    <w:rsid w:val="00963F31"/>
    <w:rsid w:val="00964201"/>
    <w:rsid w:val="009642A3"/>
    <w:rsid w:val="00964487"/>
    <w:rsid w:val="0096452D"/>
    <w:rsid w:val="0096478A"/>
    <w:rsid w:val="009648F8"/>
    <w:rsid w:val="00964A70"/>
    <w:rsid w:val="00964B2B"/>
    <w:rsid w:val="00964D72"/>
    <w:rsid w:val="009650C2"/>
    <w:rsid w:val="009650F1"/>
    <w:rsid w:val="00965166"/>
    <w:rsid w:val="0096550E"/>
    <w:rsid w:val="00965814"/>
    <w:rsid w:val="00965AB6"/>
    <w:rsid w:val="00965D88"/>
    <w:rsid w:val="00965E35"/>
    <w:rsid w:val="00965F6D"/>
    <w:rsid w:val="00966351"/>
    <w:rsid w:val="0096658F"/>
    <w:rsid w:val="009668A9"/>
    <w:rsid w:val="009668EE"/>
    <w:rsid w:val="00966E07"/>
    <w:rsid w:val="00966E45"/>
    <w:rsid w:val="00966E49"/>
    <w:rsid w:val="00966F5B"/>
    <w:rsid w:val="00966FAD"/>
    <w:rsid w:val="0096701C"/>
    <w:rsid w:val="0096704C"/>
    <w:rsid w:val="009671C1"/>
    <w:rsid w:val="009671DA"/>
    <w:rsid w:val="00967245"/>
    <w:rsid w:val="009673BF"/>
    <w:rsid w:val="009675C2"/>
    <w:rsid w:val="0096765C"/>
    <w:rsid w:val="00967667"/>
    <w:rsid w:val="00967731"/>
    <w:rsid w:val="00967791"/>
    <w:rsid w:val="0096799B"/>
    <w:rsid w:val="00967C1D"/>
    <w:rsid w:val="00967E50"/>
    <w:rsid w:val="00970017"/>
    <w:rsid w:val="0097016D"/>
    <w:rsid w:val="009703C7"/>
    <w:rsid w:val="009704C4"/>
    <w:rsid w:val="00970599"/>
    <w:rsid w:val="009705B8"/>
    <w:rsid w:val="00970620"/>
    <w:rsid w:val="0097063D"/>
    <w:rsid w:val="00970720"/>
    <w:rsid w:val="009707A2"/>
    <w:rsid w:val="009709D9"/>
    <w:rsid w:val="009709ED"/>
    <w:rsid w:val="00970A33"/>
    <w:rsid w:val="00970A50"/>
    <w:rsid w:val="00970AD4"/>
    <w:rsid w:val="00970BF6"/>
    <w:rsid w:val="00970EA2"/>
    <w:rsid w:val="00970EB3"/>
    <w:rsid w:val="00970F69"/>
    <w:rsid w:val="009710E2"/>
    <w:rsid w:val="009712DE"/>
    <w:rsid w:val="00971306"/>
    <w:rsid w:val="00971358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5E5"/>
    <w:rsid w:val="00972873"/>
    <w:rsid w:val="00972AE2"/>
    <w:rsid w:val="00972B06"/>
    <w:rsid w:val="00972B44"/>
    <w:rsid w:val="00972E12"/>
    <w:rsid w:val="00972E65"/>
    <w:rsid w:val="00972F42"/>
    <w:rsid w:val="00973023"/>
    <w:rsid w:val="0097303A"/>
    <w:rsid w:val="0097328A"/>
    <w:rsid w:val="00973445"/>
    <w:rsid w:val="00973486"/>
    <w:rsid w:val="00973531"/>
    <w:rsid w:val="00973678"/>
    <w:rsid w:val="00973712"/>
    <w:rsid w:val="00973807"/>
    <w:rsid w:val="00973A40"/>
    <w:rsid w:val="00973BC7"/>
    <w:rsid w:val="00973C25"/>
    <w:rsid w:val="00973C42"/>
    <w:rsid w:val="00973D84"/>
    <w:rsid w:val="00973E20"/>
    <w:rsid w:val="00973E43"/>
    <w:rsid w:val="00973F24"/>
    <w:rsid w:val="0097403E"/>
    <w:rsid w:val="0097424F"/>
    <w:rsid w:val="00974270"/>
    <w:rsid w:val="00974435"/>
    <w:rsid w:val="00974453"/>
    <w:rsid w:val="009744FF"/>
    <w:rsid w:val="00974721"/>
    <w:rsid w:val="009747B7"/>
    <w:rsid w:val="0097491E"/>
    <w:rsid w:val="00974C39"/>
    <w:rsid w:val="00974E89"/>
    <w:rsid w:val="0097555D"/>
    <w:rsid w:val="00975660"/>
    <w:rsid w:val="00975787"/>
    <w:rsid w:val="009757D0"/>
    <w:rsid w:val="00975943"/>
    <w:rsid w:val="00975F0E"/>
    <w:rsid w:val="00975F21"/>
    <w:rsid w:val="00975F5A"/>
    <w:rsid w:val="00976468"/>
    <w:rsid w:val="009764B1"/>
    <w:rsid w:val="009766BF"/>
    <w:rsid w:val="00976896"/>
    <w:rsid w:val="00976B96"/>
    <w:rsid w:val="00976BF6"/>
    <w:rsid w:val="00976C89"/>
    <w:rsid w:val="00976D91"/>
    <w:rsid w:val="00976F3D"/>
    <w:rsid w:val="00977020"/>
    <w:rsid w:val="0097737A"/>
    <w:rsid w:val="009778EE"/>
    <w:rsid w:val="0097798D"/>
    <w:rsid w:val="00977BF7"/>
    <w:rsid w:val="00977C20"/>
    <w:rsid w:val="00977EFA"/>
    <w:rsid w:val="00977FE7"/>
    <w:rsid w:val="009801A9"/>
    <w:rsid w:val="009801B4"/>
    <w:rsid w:val="00980476"/>
    <w:rsid w:val="009805CF"/>
    <w:rsid w:val="00980708"/>
    <w:rsid w:val="00980A5A"/>
    <w:rsid w:val="00980C02"/>
    <w:rsid w:val="00980C4A"/>
    <w:rsid w:val="00980D35"/>
    <w:rsid w:val="00980D9B"/>
    <w:rsid w:val="00980EB9"/>
    <w:rsid w:val="00980F02"/>
    <w:rsid w:val="0098105A"/>
    <w:rsid w:val="00981091"/>
    <w:rsid w:val="0098130D"/>
    <w:rsid w:val="00981428"/>
    <w:rsid w:val="009814AF"/>
    <w:rsid w:val="0098153B"/>
    <w:rsid w:val="00981827"/>
    <w:rsid w:val="009819CC"/>
    <w:rsid w:val="00981A5D"/>
    <w:rsid w:val="00981B08"/>
    <w:rsid w:val="00981CEF"/>
    <w:rsid w:val="00981D30"/>
    <w:rsid w:val="00981E58"/>
    <w:rsid w:val="009820AB"/>
    <w:rsid w:val="009823DC"/>
    <w:rsid w:val="00982452"/>
    <w:rsid w:val="0098274F"/>
    <w:rsid w:val="00982A8E"/>
    <w:rsid w:val="00982D44"/>
    <w:rsid w:val="00982F7A"/>
    <w:rsid w:val="00982FC5"/>
    <w:rsid w:val="00982FF8"/>
    <w:rsid w:val="00983025"/>
    <w:rsid w:val="0098307F"/>
    <w:rsid w:val="009835E5"/>
    <w:rsid w:val="0098362C"/>
    <w:rsid w:val="00983643"/>
    <w:rsid w:val="0098367F"/>
    <w:rsid w:val="009837B6"/>
    <w:rsid w:val="00983AC0"/>
    <w:rsid w:val="00983AE9"/>
    <w:rsid w:val="00983FA4"/>
    <w:rsid w:val="00984025"/>
    <w:rsid w:val="00984057"/>
    <w:rsid w:val="00984149"/>
    <w:rsid w:val="009845A5"/>
    <w:rsid w:val="009846F4"/>
    <w:rsid w:val="00984841"/>
    <w:rsid w:val="009849B5"/>
    <w:rsid w:val="00984B6E"/>
    <w:rsid w:val="00984BDC"/>
    <w:rsid w:val="00984C09"/>
    <w:rsid w:val="00984E81"/>
    <w:rsid w:val="009850D2"/>
    <w:rsid w:val="00985389"/>
    <w:rsid w:val="009854E9"/>
    <w:rsid w:val="0098561C"/>
    <w:rsid w:val="00985637"/>
    <w:rsid w:val="00985999"/>
    <w:rsid w:val="00985AF3"/>
    <w:rsid w:val="00985E8E"/>
    <w:rsid w:val="00985EAA"/>
    <w:rsid w:val="00985EDC"/>
    <w:rsid w:val="009860FA"/>
    <w:rsid w:val="009862F1"/>
    <w:rsid w:val="00986712"/>
    <w:rsid w:val="009869AA"/>
    <w:rsid w:val="00986A78"/>
    <w:rsid w:val="00986CC0"/>
    <w:rsid w:val="00986D83"/>
    <w:rsid w:val="00986E9A"/>
    <w:rsid w:val="00987002"/>
    <w:rsid w:val="00987249"/>
    <w:rsid w:val="00987693"/>
    <w:rsid w:val="009878C5"/>
    <w:rsid w:val="00987AC0"/>
    <w:rsid w:val="00987E25"/>
    <w:rsid w:val="009903E4"/>
    <w:rsid w:val="00990517"/>
    <w:rsid w:val="0099062A"/>
    <w:rsid w:val="0099069C"/>
    <w:rsid w:val="009906EB"/>
    <w:rsid w:val="00990850"/>
    <w:rsid w:val="009908DB"/>
    <w:rsid w:val="009909D8"/>
    <w:rsid w:val="00990A58"/>
    <w:rsid w:val="00990B10"/>
    <w:rsid w:val="00990FA8"/>
    <w:rsid w:val="009916B9"/>
    <w:rsid w:val="009918D7"/>
    <w:rsid w:val="00991932"/>
    <w:rsid w:val="00991CE0"/>
    <w:rsid w:val="00991EB7"/>
    <w:rsid w:val="00992284"/>
    <w:rsid w:val="00992593"/>
    <w:rsid w:val="009925B4"/>
    <w:rsid w:val="009927E6"/>
    <w:rsid w:val="0099293E"/>
    <w:rsid w:val="00992A47"/>
    <w:rsid w:val="00992A7C"/>
    <w:rsid w:val="00992A7D"/>
    <w:rsid w:val="00992D37"/>
    <w:rsid w:val="00992D56"/>
    <w:rsid w:val="00992E9F"/>
    <w:rsid w:val="00992EA5"/>
    <w:rsid w:val="00992FCE"/>
    <w:rsid w:val="009931B5"/>
    <w:rsid w:val="009931FA"/>
    <w:rsid w:val="009932CA"/>
    <w:rsid w:val="00993451"/>
    <w:rsid w:val="00993A11"/>
    <w:rsid w:val="00993A39"/>
    <w:rsid w:val="00993CFC"/>
    <w:rsid w:val="00993DA2"/>
    <w:rsid w:val="00993DD6"/>
    <w:rsid w:val="00993F0A"/>
    <w:rsid w:val="00994090"/>
    <w:rsid w:val="0099422C"/>
    <w:rsid w:val="009942F9"/>
    <w:rsid w:val="009945B7"/>
    <w:rsid w:val="0099477C"/>
    <w:rsid w:val="00994796"/>
    <w:rsid w:val="00994869"/>
    <w:rsid w:val="0099488C"/>
    <w:rsid w:val="00994942"/>
    <w:rsid w:val="00994986"/>
    <w:rsid w:val="00994A51"/>
    <w:rsid w:val="00994D39"/>
    <w:rsid w:val="00995217"/>
    <w:rsid w:val="00995335"/>
    <w:rsid w:val="00995519"/>
    <w:rsid w:val="009955E2"/>
    <w:rsid w:val="009956A0"/>
    <w:rsid w:val="00995754"/>
    <w:rsid w:val="009957CE"/>
    <w:rsid w:val="00995951"/>
    <w:rsid w:val="009959E1"/>
    <w:rsid w:val="00995A46"/>
    <w:rsid w:val="00995B73"/>
    <w:rsid w:val="00995DDA"/>
    <w:rsid w:val="00995E8F"/>
    <w:rsid w:val="00996244"/>
    <w:rsid w:val="00996302"/>
    <w:rsid w:val="00996337"/>
    <w:rsid w:val="00996394"/>
    <w:rsid w:val="00996BE2"/>
    <w:rsid w:val="00996D81"/>
    <w:rsid w:val="00997128"/>
    <w:rsid w:val="009971CB"/>
    <w:rsid w:val="0099747F"/>
    <w:rsid w:val="0099756C"/>
    <w:rsid w:val="00997631"/>
    <w:rsid w:val="00997992"/>
    <w:rsid w:val="009979E2"/>
    <w:rsid w:val="00997B2C"/>
    <w:rsid w:val="00997B67"/>
    <w:rsid w:val="00997C69"/>
    <w:rsid w:val="00997E15"/>
    <w:rsid w:val="00997FB1"/>
    <w:rsid w:val="009A0361"/>
    <w:rsid w:val="009A05BE"/>
    <w:rsid w:val="009A0629"/>
    <w:rsid w:val="009A07D3"/>
    <w:rsid w:val="009A08B9"/>
    <w:rsid w:val="009A0CB2"/>
    <w:rsid w:val="009A0DD8"/>
    <w:rsid w:val="009A0F95"/>
    <w:rsid w:val="009A113C"/>
    <w:rsid w:val="009A1293"/>
    <w:rsid w:val="009A12D1"/>
    <w:rsid w:val="009A147F"/>
    <w:rsid w:val="009A1490"/>
    <w:rsid w:val="009A1572"/>
    <w:rsid w:val="009A162E"/>
    <w:rsid w:val="009A1942"/>
    <w:rsid w:val="009A1A7C"/>
    <w:rsid w:val="009A1C07"/>
    <w:rsid w:val="009A1DF2"/>
    <w:rsid w:val="009A1E31"/>
    <w:rsid w:val="009A1EC9"/>
    <w:rsid w:val="009A20D2"/>
    <w:rsid w:val="009A2247"/>
    <w:rsid w:val="009A26B6"/>
    <w:rsid w:val="009A2755"/>
    <w:rsid w:val="009A275C"/>
    <w:rsid w:val="009A27A3"/>
    <w:rsid w:val="009A29B0"/>
    <w:rsid w:val="009A2A81"/>
    <w:rsid w:val="009A2B78"/>
    <w:rsid w:val="009A2C34"/>
    <w:rsid w:val="009A2C76"/>
    <w:rsid w:val="009A2D8F"/>
    <w:rsid w:val="009A33F2"/>
    <w:rsid w:val="009A350A"/>
    <w:rsid w:val="009A35F3"/>
    <w:rsid w:val="009A385F"/>
    <w:rsid w:val="009A3883"/>
    <w:rsid w:val="009A394C"/>
    <w:rsid w:val="009A39A5"/>
    <w:rsid w:val="009A39F7"/>
    <w:rsid w:val="009A3A50"/>
    <w:rsid w:val="009A3B3E"/>
    <w:rsid w:val="009A3C46"/>
    <w:rsid w:val="009A3E9A"/>
    <w:rsid w:val="009A401C"/>
    <w:rsid w:val="009A4084"/>
    <w:rsid w:val="009A40D1"/>
    <w:rsid w:val="009A41B8"/>
    <w:rsid w:val="009A5098"/>
    <w:rsid w:val="009A51DB"/>
    <w:rsid w:val="009A52B1"/>
    <w:rsid w:val="009A5423"/>
    <w:rsid w:val="009A54AA"/>
    <w:rsid w:val="009A5601"/>
    <w:rsid w:val="009A56CB"/>
    <w:rsid w:val="009A5C62"/>
    <w:rsid w:val="009A5D00"/>
    <w:rsid w:val="009A5EA1"/>
    <w:rsid w:val="009A5F91"/>
    <w:rsid w:val="009A63DA"/>
    <w:rsid w:val="009A65D0"/>
    <w:rsid w:val="009A68F0"/>
    <w:rsid w:val="009A691B"/>
    <w:rsid w:val="009A6C95"/>
    <w:rsid w:val="009A6E17"/>
    <w:rsid w:val="009A6E5C"/>
    <w:rsid w:val="009A6FF7"/>
    <w:rsid w:val="009A7297"/>
    <w:rsid w:val="009A7355"/>
    <w:rsid w:val="009A73EB"/>
    <w:rsid w:val="009A7471"/>
    <w:rsid w:val="009A75CC"/>
    <w:rsid w:val="009A75F0"/>
    <w:rsid w:val="009A7656"/>
    <w:rsid w:val="009A76EC"/>
    <w:rsid w:val="009A79FA"/>
    <w:rsid w:val="009A7A5A"/>
    <w:rsid w:val="009A7E5A"/>
    <w:rsid w:val="009A7EE9"/>
    <w:rsid w:val="009A7F1A"/>
    <w:rsid w:val="009A7F9F"/>
    <w:rsid w:val="009B00BC"/>
    <w:rsid w:val="009B02A3"/>
    <w:rsid w:val="009B0330"/>
    <w:rsid w:val="009B03C2"/>
    <w:rsid w:val="009B0540"/>
    <w:rsid w:val="009B0995"/>
    <w:rsid w:val="009B0BDB"/>
    <w:rsid w:val="009B0BE4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C5B"/>
    <w:rsid w:val="009B1D4C"/>
    <w:rsid w:val="009B2049"/>
    <w:rsid w:val="009B2562"/>
    <w:rsid w:val="009B276C"/>
    <w:rsid w:val="009B27DD"/>
    <w:rsid w:val="009B2839"/>
    <w:rsid w:val="009B2876"/>
    <w:rsid w:val="009B2962"/>
    <w:rsid w:val="009B29D2"/>
    <w:rsid w:val="009B2CAA"/>
    <w:rsid w:val="009B30C1"/>
    <w:rsid w:val="009B32FB"/>
    <w:rsid w:val="009B33C3"/>
    <w:rsid w:val="009B33CF"/>
    <w:rsid w:val="009B3611"/>
    <w:rsid w:val="009B36BF"/>
    <w:rsid w:val="009B3791"/>
    <w:rsid w:val="009B3C52"/>
    <w:rsid w:val="009B3EBA"/>
    <w:rsid w:val="009B401A"/>
    <w:rsid w:val="009B4146"/>
    <w:rsid w:val="009B429D"/>
    <w:rsid w:val="009B43CA"/>
    <w:rsid w:val="009B456B"/>
    <w:rsid w:val="009B4593"/>
    <w:rsid w:val="009B46DE"/>
    <w:rsid w:val="009B46DF"/>
    <w:rsid w:val="009B46F0"/>
    <w:rsid w:val="009B4763"/>
    <w:rsid w:val="009B47C8"/>
    <w:rsid w:val="009B4AF2"/>
    <w:rsid w:val="009B4D9C"/>
    <w:rsid w:val="009B4DC7"/>
    <w:rsid w:val="009B4E00"/>
    <w:rsid w:val="009B4EA6"/>
    <w:rsid w:val="009B4ED9"/>
    <w:rsid w:val="009B50A6"/>
    <w:rsid w:val="009B50AE"/>
    <w:rsid w:val="009B5166"/>
    <w:rsid w:val="009B5357"/>
    <w:rsid w:val="009B54E5"/>
    <w:rsid w:val="009B5513"/>
    <w:rsid w:val="009B5891"/>
    <w:rsid w:val="009B5ACE"/>
    <w:rsid w:val="009B5AE6"/>
    <w:rsid w:val="009B5B7A"/>
    <w:rsid w:val="009B5CFD"/>
    <w:rsid w:val="009B62AB"/>
    <w:rsid w:val="009B6323"/>
    <w:rsid w:val="009B63FC"/>
    <w:rsid w:val="009B6456"/>
    <w:rsid w:val="009B6494"/>
    <w:rsid w:val="009B6676"/>
    <w:rsid w:val="009B6890"/>
    <w:rsid w:val="009B6A87"/>
    <w:rsid w:val="009B6B9B"/>
    <w:rsid w:val="009B6CE9"/>
    <w:rsid w:val="009B6F36"/>
    <w:rsid w:val="009B7042"/>
    <w:rsid w:val="009B70D2"/>
    <w:rsid w:val="009B71EE"/>
    <w:rsid w:val="009B72DA"/>
    <w:rsid w:val="009B7324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476"/>
    <w:rsid w:val="009C0508"/>
    <w:rsid w:val="009C05F6"/>
    <w:rsid w:val="009C064B"/>
    <w:rsid w:val="009C0798"/>
    <w:rsid w:val="009C0864"/>
    <w:rsid w:val="009C08F9"/>
    <w:rsid w:val="009C0A63"/>
    <w:rsid w:val="009C0BAE"/>
    <w:rsid w:val="009C0BAF"/>
    <w:rsid w:val="009C0C93"/>
    <w:rsid w:val="009C0E6A"/>
    <w:rsid w:val="009C0F19"/>
    <w:rsid w:val="009C0F2C"/>
    <w:rsid w:val="009C0FE2"/>
    <w:rsid w:val="009C10A9"/>
    <w:rsid w:val="009C121D"/>
    <w:rsid w:val="009C1350"/>
    <w:rsid w:val="009C1454"/>
    <w:rsid w:val="009C1487"/>
    <w:rsid w:val="009C1862"/>
    <w:rsid w:val="009C1A88"/>
    <w:rsid w:val="009C1DB1"/>
    <w:rsid w:val="009C1E23"/>
    <w:rsid w:val="009C2249"/>
    <w:rsid w:val="009C237B"/>
    <w:rsid w:val="009C2396"/>
    <w:rsid w:val="009C28BB"/>
    <w:rsid w:val="009C2906"/>
    <w:rsid w:val="009C2B3E"/>
    <w:rsid w:val="009C2D37"/>
    <w:rsid w:val="009C2D3D"/>
    <w:rsid w:val="009C2F46"/>
    <w:rsid w:val="009C2F53"/>
    <w:rsid w:val="009C31EF"/>
    <w:rsid w:val="009C32EC"/>
    <w:rsid w:val="009C3358"/>
    <w:rsid w:val="009C337B"/>
    <w:rsid w:val="009C3491"/>
    <w:rsid w:val="009C3592"/>
    <w:rsid w:val="009C39AB"/>
    <w:rsid w:val="009C3A82"/>
    <w:rsid w:val="009C3B11"/>
    <w:rsid w:val="009C3BE9"/>
    <w:rsid w:val="009C4059"/>
    <w:rsid w:val="009C42C0"/>
    <w:rsid w:val="009C4380"/>
    <w:rsid w:val="009C43B6"/>
    <w:rsid w:val="009C4435"/>
    <w:rsid w:val="009C44D3"/>
    <w:rsid w:val="009C49AA"/>
    <w:rsid w:val="009C4AE8"/>
    <w:rsid w:val="009C4BF9"/>
    <w:rsid w:val="009C4C32"/>
    <w:rsid w:val="009C4D44"/>
    <w:rsid w:val="009C4E51"/>
    <w:rsid w:val="009C50DE"/>
    <w:rsid w:val="009C5157"/>
    <w:rsid w:val="009C52BC"/>
    <w:rsid w:val="009C5A96"/>
    <w:rsid w:val="009C5AFF"/>
    <w:rsid w:val="009C5CCE"/>
    <w:rsid w:val="009C628D"/>
    <w:rsid w:val="009C62CE"/>
    <w:rsid w:val="009C62EE"/>
    <w:rsid w:val="009C6539"/>
    <w:rsid w:val="009C66A7"/>
    <w:rsid w:val="009C671E"/>
    <w:rsid w:val="009C6845"/>
    <w:rsid w:val="009C6948"/>
    <w:rsid w:val="009C6A1C"/>
    <w:rsid w:val="009C6C63"/>
    <w:rsid w:val="009C6CD4"/>
    <w:rsid w:val="009C6EC7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5C5"/>
    <w:rsid w:val="009D0692"/>
    <w:rsid w:val="009D0BBE"/>
    <w:rsid w:val="009D0BE3"/>
    <w:rsid w:val="009D0D7B"/>
    <w:rsid w:val="009D1048"/>
    <w:rsid w:val="009D12CA"/>
    <w:rsid w:val="009D13D1"/>
    <w:rsid w:val="009D16C6"/>
    <w:rsid w:val="009D1EE9"/>
    <w:rsid w:val="009D20D7"/>
    <w:rsid w:val="009D224D"/>
    <w:rsid w:val="009D2311"/>
    <w:rsid w:val="009D2371"/>
    <w:rsid w:val="009D253C"/>
    <w:rsid w:val="009D25DE"/>
    <w:rsid w:val="009D26EF"/>
    <w:rsid w:val="009D290F"/>
    <w:rsid w:val="009D2977"/>
    <w:rsid w:val="009D2CEF"/>
    <w:rsid w:val="009D2DA5"/>
    <w:rsid w:val="009D2E30"/>
    <w:rsid w:val="009D33A0"/>
    <w:rsid w:val="009D3443"/>
    <w:rsid w:val="009D34EF"/>
    <w:rsid w:val="009D35F0"/>
    <w:rsid w:val="009D378B"/>
    <w:rsid w:val="009D3A9D"/>
    <w:rsid w:val="009D3B60"/>
    <w:rsid w:val="009D3F1B"/>
    <w:rsid w:val="009D40EB"/>
    <w:rsid w:val="009D413C"/>
    <w:rsid w:val="009D41B6"/>
    <w:rsid w:val="009D41C8"/>
    <w:rsid w:val="009D41D5"/>
    <w:rsid w:val="009D4275"/>
    <w:rsid w:val="009D43A3"/>
    <w:rsid w:val="009D48C0"/>
    <w:rsid w:val="009D4991"/>
    <w:rsid w:val="009D499E"/>
    <w:rsid w:val="009D4A63"/>
    <w:rsid w:val="009D4D09"/>
    <w:rsid w:val="009D4E43"/>
    <w:rsid w:val="009D55A3"/>
    <w:rsid w:val="009D55E1"/>
    <w:rsid w:val="009D57BC"/>
    <w:rsid w:val="009D58BD"/>
    <w:rsid w:val="009D5AC6"/>
    <w:rsid w:val="009D5C5C"/>
    <w:rsid w:val="009D5EAD"/>
    <w:rsid w:val="009D6252"/>
    <w:rsid w:val="009D64A7"/>
    <w:rsid w:val="009D662B"/>
    <w:rsid w:val="009D6810"/>
    <w:rsid w:val="009D6832"/>
    <w:rsid w:val="009D6897"/>
    <w:rsid w:val="009D6923"/>
    <w:rsid w:val="009D6949"/>
    <w:rsid w:val="009D69ED"/>
    <w:rsid w:val="009D759E"/>
    <w:rsid w:val="009D7665"/>
    <w:rsid w:val="009D76C1"/>
    <w:rsid w:val="009D7775"/>
    <w:rsid w:val="009D7889"/>
    <w:rsid w:val="009D7949"/>
    <w:rsid w:val="009D7D25"/>
    <w:rsid w:val="009D7DEB"/>
    <w:rsid w:val="009E01B7"/>
    <w:rsid w:val="009E03B6"/>
    <w:rsid w:val="009E08E7"/>
    <w:rsid w:val="009E0CBA"/>
    <w:rsid w:val="009E0FB1"/>
    <w:rsid w:val="009E1315"/>
    <w:rsid w:val="009E145F"/>
    <w:rsid w:val="009E178F"/>
    <w:rsid w:val="009E1AF0"/>
    <w:rsid w:val="009E1BCB"/>
    <w:rsid w:val="009E1F11"/>
    <w:rsid w:val="009E2576"/>
    <w:rsid w:val="009E25D4"/>
    <w:rsid w:val="009E269A"/>
    <w:rsid w:val="009E2A02"/>
    <w:rsid w:val="009E2D31"/>
    <w:rsid w:val="009E2E2E"/>
    <w:rsid w:val="009E2EFD"/>
    <w:rsid w:val="009E3021"/>
    <w:rsid w:val="009E334C"/>
    <w:rsid w:val="009E33AF"/>
    <w:rsid w:val="009E33CA"/>
    <w:rsid w:val="009E345B"/>
    <w:rsid w:val="009E381B"/>
    <w:rsid w:val="009E394B"/>
    <w:rsid w:val="009E399C"/>
    <w:rsid w:val="009E3AA1"/>
    <w:rsid w:val="009E3AC6"/>
    <w:rsid w:val="009E3B20"/>
    <w:rsid w:val="009E3B83"/>
    <w:rsid w:val="009E3D67"/>
    <w:rsid w:val="009E3DA7"/>
    <w:rsid w:val="009E3EDA"/>
    <w:rsid w:val="009E3FCE"/>
    <w:rsid w:val="009E4098"/>
    <w:rsid w:val="009E4361"/>
    <w:rsid w:val="009E4483"/>
    <w:rsid w:val="009E44A2"/>
    <w:rsid w:val="009E4528"/>
    <w:rsid w:val="009E457D"/>
    <w:rsid w:val="009E49A5"/>
    <w:rsid w:val="009E4B27"/>
    <w:rsid w:val="009E4EA2"/>
    <w:rsid w:val="009E4F6E"/>
    <w:rsid w:val="009E4FDC"/>
    <w:rsid w:val="009E52F3"/>
    <w:rsid w:val="009E5490"/>
    <w:rsid w:val="009E5496"/>
    <w:rsid w:val="009E554D"/>
    <w:rsid w:val="009E55C8"/>
    <w:rsid w:val="009E568C"/>
    <w:rsid w:val="009E5A01"/>
    <w:rsid w:val="009E5AD1"/>
    <w:rsid w:val="009E5B73"/>
    <w:rsid w:val="009E5CFA"/>
    <w:rsid w:val="009E5EC4"/>
    <w:rsid w:val="009E602E"/>
    <w:rsid w:val="009E61C4"/>
    <w:rsid w:val="009E6293"/>
    <w:rsid w:val="009E6B41"/>
    <w:rsid w:val="009E6B61"/>
    <w:rsid w:val="009E6BED"/>
    <w:rsid w:val="009E6F3E"/>
    <w:rsid w:val="009E6FDF"/>
    <w:rsid w:val="009E713D"/>
    <w:rsid w:val="009E72B7"/>
    <w:rsid w:val="009E72C8"/>
    <w:rsid w:val="009E737A"/>
    <w:rsid w:val="009E74BA"/>
    <w:rsid w:val="009E7552"/>
    <w:rsid w:val="009E75C4"/>
    <w:rsid w:val="009E76FE"/>
    <w:rsid w:val="009E79C1"/>
    <w:rsid w:val="009E7AA1"/>
    <w:rsid w:val="009E7B81"/>
    <w:rsid w:val="009E7CBE"/>
    <w:rsid w:val="009E7CCB"/>
    <w:rsid w:val="009F00A7"/>
    <w:rsid w:val="009F00FD"/>
    <w:rsid w:val="009F03D8"/>
    <w:rsid w:val="009F0520"/>
    <w:rsid w:val="009F09A9"/>
    <w:rsid w:val="009F0A48"/>
    <w:rsid w:val="009F108C"/>
    <w:rsid w:val="009F15C1"/>
    <w:rsid w:val="009F15C6"/>
    <w:rsid w:val="009F1845"/>
    <w:rsid w:val="009F19E7"/>
    <w:rsid w:val="009F1B75"/>
    <w:rsid w:val="009F1C4B"/>
    <w:rsid w:val="009F1FB0"/>
    <w:rsid w:val="009F2026"/>
    <w:rsid w:val="009F207C"/>
    <w:rsid w:val="009F2129"/>
    <w:rsid w:val="009F2406"/>
    <w:rsid w:val="009F24C1"/>
    <w:rsid w:val="009F2994"/>
    <w:rsid w:val="009F29B7"/>
    <w:rsid w:val="009F29BE"/>
    <w:rsid w:val="009F2B4F"/>
    <w:rsid w:val="009F2DD0"/>
    <w:rsid w:val="009F2E28"/>
    <w:rsid w:val="009F3008"/>
    <w:rsid w:val="009F30EA"/>
    <w:rsid w:val="009F355A"/>
    <w:rsid w:val="009F3609"/>
    <w:rsid w:val="009F3752"/>
    <w:rsid w:val="009F37CB"/>
    <w:rsid w:val="009F37EF"/>
    <w:rsid w:val="009F3806"/>
    <w:rsid w:val="009F390C"/>
    <w:rsid w:val="009F3B1E"/>
    <w:rsid w:val="009F3B4A"/>
    <w:rsid w:val="009F3BF9"/>
    <w:rsid w:val="009F4250"/>
    <w:rsid w:val="009F43C4"/>
    <w:rsid w:val="009F43E4"/>
    <w:rsid w:val="009F46CD"/>
    <w:rsid w:val="009F4746"/>
    <w:rsid w:val="009F4859"/>
    <w:rsid w:val="009F4AFB"/>
    <w:rsid w:val="009F5077"/>
    <w:rsid w:val="009F54B1"/>
    <w:rsid w:val="009F5620"/>
    <w:rsid w:val="009F578C"/>
    <w:rsid w:val="009F5B7D"/>
    <w:rsid w:val="009F5C71"/>
    <w:rsid w:val="009F5D7F"/>
    <w:rsid w:val="009F5ECB"/>
    <w:rsid w:val="009F5EEA"/>
    <w:rsid w:val="009F5FBA"/>
    <w:rsid w:val="009F6176"/>
    <w:rsid w:val="009F6381"/>
    <w:rsid w:val="009F63F1"/>
    <w:rsid w:val="009F673D"/>
    <w:rsid w:val="009F67FC"/>
    <w:rsid w:val="009F6AA0"/>
    <w:rsid w:val="009F6E42"/>
    <w:rsid w:val="009F6EB4"/>
    <w:rsid w:val="009F6FB6"/>
    <w:rsid w:val="009F70E1"/>
    <w:rsid w:val="009F72E7"/>
    <w:rsid w:val="009F7453"/>
    <w:rsid w:val="009F76FD"/>
    <w:rsid w:val="009F777E"/>
    <w:rsid w:val="009F7799"/>
    <w:rsid w:val="009F7866"/>
    <w:rsid w:val="009F793F"/>
    <w:rsid w:val="009F7B20"/>
    <w:rsid w:val="009F7B4D"/>
    <w:rsid w:val="009F7DC4"/>
    <w:rsid w:val="00A00274"/>
    <w:rsid w:val="00A002FF"/>
    <w:rsid w:val="00A00384"/>
    <w:rsid w:val="00A00590"/>
    <w:rsid w:val="00A005E5"/>
    <w:rsid w:val="00A00B17"/>
    <w:rsid w:val="00A00B18"/>
    <w:rsid w:val="00A00BA8"/>
    <w:rsid w:val="00A00CA2"/>
    <w:rsid w:val="00A00CCB"/>
    <w:rsid w:val="00A00F05"/>
    <w:rsid w:val="00A00F10"/>
    <w:rsid w:val="00A0104C"/>
    <w:rsid w:val="00A0109C"/>
    <w:rsid w:val="00A010DB"/>
    <w:rsid w:val="00A010E8"/>
    <w:rsid w:val="00A01103"/>
    <w:rsid w:val="00A013F3"/>
    <w:rsid w:val="00A01714"/>
    <w:rsid w:val="00A01ECF"/>
    <w:rsid w:val="00A0201E"/>
    <w:rsid w:val="00A02059"/>
    <w:rsid w:val="00A0219D"/>
    <w:rsid w:val="00A0224F"/>
    <w:rsid w:val="00A022D1"/>
    <w:rsid w:val="00A024D1"/>
    <w:rsid w:val="00A0250B"/>
    <w:rsid w:val="00A025B7"/>
    <w:rsid w:val="00A025E6"/>
    <w:rsid w:val="00A03015"/>
    <w:rsid w:val="00A0318C"/>
    <w:rsid w:val="00A031D5"/>
    <w:rsid w:val="00A031EB"/>
    <w:rsid w:val="00A032C3"/>
    <w:rsid w:val="00A03377"/>
    <w:rsid w:val="00A03475"/>
    <w:rsid w:val="00A03534"/>
    <w:rsid w:val="00A03580"/>
    <w:rsid w:val="00A03702"/>
    <w:rsid w:val="00A038AB"/>
    <w:rsid w:val="00A03A7F"/>
    <w:rsid w:val="00A03B96"/>
    <w:rsid w:val="00A03C53"/>
    <w:rsid w:val="00A03D75"/>
    <w:rsid w:val="00A03EF7"/>
    <w:rsid w:val="00A041CE"/>
    <w:rsid w:val="00A0434E"/>
    <w:rsid w:val="00A0441E"/>
    <w:rsid w:val="00A04626"/>
    <w:rsid w:val="00A049BB"/>
    <w:rsid w:val="00A0527E"/>
    <w:rsid w:val="00A054AD"/>
    <w:rsid w:val="00A0564C"/>
    <w:rsid w:val="00A05721"/>
    <w:rsid w:val="00A0584F"/>
    <w:rsid w:val="00A05871"/>
    <w:rsid w:val="00A05A96"/>
    <w:rsid w:val="00A05B1B"/>
    <w:rsid w:val="00A05F45"/>
    <w:rsid w:val="00A060E2"/>
    <w:rsid w:val="00A0656B"/>
    <w:rsid w:val="00A06787"/>
    <w:rsid w:val="00A067C3"/>
    <w:rsid w:val="00A06A8B"/>
    <w:rsid w:val="00A06B98"/>
    <w:rsid w:val="00A06BF8"/>
    <w:rsid w:val="00A06C5A"/>
    <w:rsid w:val="00A06D2B"/>
    <w:rsid w:val="00A06DF8"/>
    <w:rsid w:val="00A070B5"/>
    <w:rsid w:val="00A07332"/>
    <w:rsid w:val="00A07350"/>
    <w:rsid w:val="00A073CD"/>
    <w:rsid w:val="00A0741C"/>
    <w:rsid w:val="00A0747B"/>
    <w:rsid w:val="00A075B3"/>
    <w:rsid w:val="00A07844"/>
    <w:rsid w:val="00A0786F"/>
    <w:rsid w:val="00A07A36"/>
    <w:rsid w:val="00A07BA1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C63"/>
    <w:rsid w:val="00A10E7F"/>
    <w:rsid w:val="00A10EEF"/>
    <w:rsid w:val="00A10F0F"/>
    <w:rsid w:val="00A111B0"/>
    <w:rsid w:val="00A111EE"/>
    <w:rsid w:val="00A112A6"/>
    <w:rsid w:val="00A1167F"/>
    <w:rsid w:val="00A1189D"/>
    <w:rsid w:val="00A119EB"/>
    <w:rsid w:val="00A11A51"/>
    <w:rsid w:val="00A11A56"/>
    <w:rsid w:val="00A11C0D"/>
    <w:rsid w:val="00A11CD6"/>
    <w:rsid w:val="00A11DAF"/>
    <w:rsid w:val="00A11E82"/>
    <w:rsid w:val="00A11E8B"/>
    <w:rsid w:val="00A12179"/>
    <w:rsid w:val="00A12297"/>
    <w:rsid w:val="00A122BA"/>
    <w:rsid w:val="00A12374"/>
    <w:rsid w:val="00A126D0"/>
    <w:rsid w:val="00A1272A"/>
    <w:rsid w:val="00A1289C"/>
    <w:rsid w:val="00A12A97"/>
    <w:rsid w:val="00A12CC2"/>
    <w:rsid w:val="00A12D56"/>
    <w:rsid w:val="00A12E25"/>
    <w:rsid w:val="00A12E78"/>
    <w:rsid w:val="00A12FCB"/>
    <w:rsid w:val="00A13155"/>
    <w:rsid w:val="00A1341E"/>
    <w:rsid w:val="00A135C2"/>
    <w:rsid w:val="00A13785"/>
    <w:rsid w:val="00A13990"/>
    <w:rsid w:val="00A13AE5"/>
    <w:rsid w:val="00A13BAF"/>
    <w:rsid w:val="00A13DD6"/>
    <w:rsid w:val="00A13DF0"/>
    <w:rsid w:val="00A13F14"/>
    <w:rsid w:val="00A14149"/>
    <w:rsid w:val="00A14386"/>
    <w:rsid w:val="00A14822"/>
    <w:rsid w:val="00A14925"/>
    <w:rsid w:val="00A14C81"/>
    <w:rsid w:val="00A150A7"/>
    <w:rsid w:val="00A15321"/>
    <w:rsid w:val="00A153C0"/>
    <w:rsid w:val="00A153D5"/>
    <w:rsid w:val="00A154DD"/>
    <w:rsid w:val="00A15529"/>
    <w:rsid w:val="00A155DE"/>
    <w:rsid w:val="00A156DA"/>
    <w:rsid w:val="00A158BB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8E7"/>
    <w:rsid w:val="00A16A66"/>
    <w:rsid w:val="00A16B42"/>
    <w:rsid w:val="00A16B50"/>
    <w:rsid w:val="00A16BEA"/>
    <w:rsid w:val="00A16C12"/>
    <w:rsid w:val="00A16D10"/>
    <w:rsid w:val="00A16FC5"/>
    <w:rsid w:val="00A1721B"/>
    <w:rsid w:val="00A1727D"/>
    <w:rsid w:val="00A173C0"/>
    <w:rsid w:val="00A175D6"/>
    <w:rsid w:val="00A176CF"/>
    <w:rsid w:val="00A1794B"/>
    <w:rsid w:val="00A179FE"/>
    <w:rsid w:val="00A17A1C"/>
    <w:rsid w:val="00A17D24"/>
    <w:rsid w:val="00A17D92"/>
    <w:rsid w:val="00A20020"/>
    <w:rsid w:val="00A20131"/>
    <w:rsid w:val="00A201C1"/>
    <w:rsid w:val="00A2029D"/>
    <w:rsid w:val="00A204AB"/>
    <w:rsid w:val="00A20564"/>
    <w:rsid w:val="00A205A6"/>
    <w:rsid w:val="00A20696"/>
    <w:rsid w:val="00A207EE"/>
    <w:rsid w:val="00A20A14"/>
    <w:rsid w:val="00A20AE7"/>
    <w:rsid w:val="00A20C34"/>
    <w:rsid w:val="00A20DCC"/>
    <w:rsid w:val="00A21339"/>
    <w:rsid w:val="00A21515"/>
    <w:rsid w:val="00A21AB8"/>
    <w:rsid w:val="00A220AB"/>
    <w:rsid w:val="00A220EC"/>
    <w:rsid w:val="00A22218"/>
    <w:rsid w:val="00A2250E"/>
    <w:rsid w:val="00A22546"/>
    <w:rsid w:val="00A22678"/>
    <w:rsid w:val="00A2275A"/>
    <w:rsid w:val="00A2275F"/>
    <w:rsid w:val="00A229CC"/>
    <w:rsid w:val="00A22C05"/>
    <w:rsid w:val="00A22C67"/>
    <w:rsid w:val="00A22DB2"/>
    <w:rsid w:val="00A2327C"/>
    <w:rsid w:val="00A2333F"/>
    <w:rsid w:val="00A23860"/>
    <w:rsid w:val="00A23C66"/>
    <w:rsid w:val="00A23CA5"/>
    <w:rsid w:val="00A23CC1"/>
    <w:rsid w:val="00A23E5F"/>
    <w:rsid w:val="00A24288"/>
    <w:rsid w:val="00A242E4"/>
    <w:rsid w:val="00A244BE"/>
    <w:rsid w:val="00A24581"/>
    <w:rsid w:val="00A24715"/>
    <w:rsid w:val="00A248D8"/>
    <w:rsid w:val="00A249C3"/>
    <w:rsid w:val="00A24BEC"/>
    <w:rsid w:val="00A24DD0"/>
    <w:rsid w:val="00A24DD9"/>
    <w:rsid w:val="00A25276"/>
    <w:rsid w:val="00A253B6"/>
    <w:rsid w:val="00A2547A"/>
    <w:rsid w:val="00A25804"/>
    <w:rsid w:val="00A25957"/>
    <w:rsid w:val="00A2596B"/>
    <w:rsid w:val="00A25A6B"/>
    <w:rsid w:val="00A25B8B"/>
    <w:rsid w:val="00A261DC"/>
    <w:rsid w:val="00A26248"/>
    <w:rsid w:val="00A264C5"/>
    <w:rsid w:val="00A26E37"/>
    <w:rsid w:val="00A27117"/>
    <w:rsid w:val="00A27189"/>
    <w:rsid w:val="00A271EF"/>
    <w:rsid w:val="00A271FD"/>
    <w:rsid w:val="00A274A2"/>
    <w:rsid w:val="00A27659"/>
    <w:rsid w:val="00A276DE"/>
    <w:rsid w:val="00A27743"/>
    <w:rsid w:val="00A27773"/>
    <w:rsid w:val="00A27ADF"/>
    <w:rsid w:val="00A27B00"/>
    <w:rsid w:val="00A27D85"/>
    <w:rsid w:val="00A3040C"/>
    <w:rsid w:val="00A30411"/>
    <w:rsid w:val="00A3041D"/>
    <w:rsid w:val="00A3054F"/>
    <w:rsid w:val="00A30692"/>
    <w:rsid w:val="00A30703"/>
    <w:rsid w:val="00A3079E"/>
    <w:rsid w:val="00A308F1"/>
    <w:rsid w:val="00A3095D"/>
    <w:rsid w:val="00A30A57"/>
    <w:rsid w:val="00A30A89"/>
    <w:rsid w:val="00A30CE2"/>
    <w:rsid w:val="00A31341"/>
    <w:rsid w:val="00A3148C"/>
    <w:rsid w:val="00A3149C"/>
    <w:rsid w:val="00A314D2"/>
    <w:rsid w:val="00A3154E"/>
    <w:rsid w:val="00A315B2"/>
    <w:rsid w:val="00A31614"/>
    <w:rsid w:val="00A31848"/>
    <w:rsid w:val="00A3191F"/>
    <w:rsid w:val="00A31995"/>
    <w:rsid w:val="00A31A06"/>
    <w:rsid w:val="00A31EDE"/>
    <w:rsid w:val="00A31F57"/>
    <w:rsid w:val="00A32661"/>
    <w:rsid w:val="00A32916"/>
    <w:rsid w:val="00A32A0C"/>
    <w:rsid w:val="00A32E5F"/>
    <w:rsid w:val="00A32F32"/>
    <w:rsid w:val="00A32F4C"/>
    <w:rsid w:val="00A32FF5"/>
    <w:rsid w:val="00A33171"/>
    <w:rsid w:val="00A3357A"/>
    <w:rsid w:val="00A336DF"/>
    <w:rsid w:val="00A3371B"/>
    <w:rsid w:val="00A3375F"/>
    <w:rsid w:val="00A3385B"/>
    <w:rsid w:val="00A339BD"/>
    <w:rsid w:val="00A33A0B"/>
    <w:rsid w:val="00A33B0F"/>
    <w:rsid w:val="00A33D7E"/>
    <w:rsid w:val="00A33E81"/>
    <w:rsid w:val="00A33FEC"/>
    <w:rsid w:val="00A341F3"/>
    <w:rsid w:val="00A3482A"/>
    <w:rsid w:val="00A34864"/>
    <w:rsid w:val="00A34995"/>
    <w:rsid w:val="00A34C8E"/>
    <w:rsid w:val="00A3516C"/>
    <w:rsid w:val="00A351A6"/>
    <w:rsid w:val="00A352DB"/>
    <w:rsid w:val="00A3537D"/>
    <w:rsid w:val="00A35EA4"/>
    <w:rsid w:val="00A35F12"/>
    <w:rsid w:val="00A35FF3"/>
    <w:rsid w:val="00A368DF"/>
    <w:rsid w:val="00A36B43"/>
    <w:rsid w:val="00A36B58"/>
    <w:rsid w:val="00A36D7C"/>
    <w:rsid w:val="00A377E8"/>
    <w:rsid w:val="00A37859"/>
    <w:rsid w:val="00A378C9"/>
    <w:rsid w:val="00A379AA"/>
    <w:rsid w:val="00A379D2"/>
    <w:rsid w:val="00A37C22"/>
    <w:rsid w:val="00A37D84"/>
    <w:rsid w:val="00A37EAF"/>
    <w:rsid w:val="00A37FD0"/>
    <w:rsid w:val="00A401E2"/>
    <w:rsid w:val="00A40674"/>
    <w:rsid w:val="00A406AE"/>
    <w:rsid w:val="00A40A11"/>
    <w:rsid w:val="00A40B83"/>
    <w:rsid w:val="00A40B91"/>
    <w:rsid w:val="00A40C2C"/>
    <w:rsid w:val="00A41115"/>
    <w:rsid w:val="00A4124D"/>
    <w:rsid w:val="00A414FC"/>
    <w:rsid w:val="00A41753"/>
    <w:rsid w:val="00A41904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A19"/>
    <w:rsid w:val="00A42A1A"/>
    <w:rsid w:val="00A42B38"/>
    <w:rsid w:val="00A42E2C"/>
    <w:rsid w:val="00A42F0C"/>
    <w:rsid w:val="00A42F7F"/>
    <w:rsid w:val="00A42FA9"/>
    <w:rsid w:val="00A42FFC"/>
    <w:rsid w:val="00A430A1"/>
    <w:rsid w:val="00A430F0"/>
    <w:rsid w:val="00A431C5"/>
    <w:rsid w:val="00A43307"/>
    <w:rsid w:val="00A4335E"/>
    <w:rsid w:val="00A433C6"/>
    <w:rsid w:val="00A43494"/>
    <w:rsid w:val="00A4359A"/>
    <w:rsid w:val="00A43B5F"/>
    <w:rsid w:val="00A43C28"/>
    <w:rsid w:val="00A44062"/>
    <w:rsid w:val="00A44105"/>
    <w:rsid w:val="00A4435C"/>
    <w:rsid w:val="00A44362"/>
    <w:rsid w:val="00A444AD"/>
    <w:rsid w:val="00A446C0"/>
    <w:rsid w:val="00A44A3A"/>
    <w:rsid w:val="00A44A46"/>
    <w:rsid w:val="00A44AAD"/>
    <w:rsid w:val="00A4508F"/>
    <w:rsid w:val="00A450DC"/>
    <w:rsid w:val="00A45471"/>
    <w:rsid w:val="00A45640"/>
    <w:rsid w:val="00A45AED"/>
    <w:rsid w:val="00A45B27"/>
    <w:rsid w:val="00A45B63"/>
    <w:rsid w:val="00A45D4F"/>
    <w:rsid w:val="00A45DB4"/>
    <w:rsid w:val="00A45DD6"/>
    <w:rsid w:val="00A45ECC"/>
    <w:rsid w:val="00A460C4"/>
    <w:rsid w:val="00A4610A"/>
    <w:rsid w:val="00A46119"/>
    <w:rsid w:val="00A46252"/>
    <w:rsid w:val="00A4628A"/>
    <w:rsid w:val="00A464D0"/>
    <w:rsid w:val="00A46572"/>
    <w:rsid w:val="00A469C8"/>
    <w:rsid w:val="00A469CB"/>
    <w:rsid w:val="00A46AA9"/>
    <w:rsid w:val="00A46B12"/>
    <w:rsid w:val="00A46B5F"/>
    <w:rsid w:val="00A47014"/>
    <w:rsid w:val="00A47641"/>
    <w:rsid w:val="00A4764B"/>
    <w:rsid w:val="00A47654"/>
    <w:rsid w:val="00A4766E"/>
    <w:rsid w:val="00A47704"/>
    <w:rsid w:val="00A4787A"/>
    <w:rsid w:val="00A47977"/>
    <w:rsid w:val="00A47AE9"/>
    <w:rsid w:val="00A47EED"/>
    <w:rsid w:val="00A47EFD"/>
    <w:rsid w:val="00A5005C"/>
    <w:rsid w:val="00A5008D"/>
    <w:rsid w:val="00A50118"/>
    <w:rsid w:val="00A50163"/>
    <w:rsid w:val="00A50219"/>
    <w:rsid w:val="00A50438"/>
    <w:rsid w:val="00A50572"/>
    <w:rsid w:val="00A50627"/>
    <w:rsid w:val="00A508AF"/>
    <w:rsid w:val="00A50BC5"/>
    <w:rsid w:val="00A50C3E"/>
    <w:rsid w:val="00A50C73"/>
    <w:rsid w:val="00A50E27"/>
    <w:rsid w:val="00A50EC5"/>
    <w:rsid w:val="00A51002"/>
    <w:rsid w:val="00A5108E"/>
    <w:rsid w:val="00A51278"/>
    <w:rsid w:val="00A5131B"/>
    <w:rsid w:val="00A5135C"/>
    <w:rsid w:val="00A51618"/>
    <w:rsid w:val="00A516AB"/>
    <w:rsid w:val="00A51836"/>
    <w:rsid w:val="00A519A0"/>
    <w:rsid w:val="00A51D0A"/>
    <w:rsid w:val="00A5206C"/>
    <w:rsid w:val="00A52196"/>
    <w:rsid w:val="00A524FB"/>
    <w:rsid w:val="00A527E9"/>
    <w:rsid w:val="00A52A13"/>
    <w:rsid w:val="00A52C19"/>
    <w:rsid w:val="00A52D6C"/>
    <w:rsid w:val="00A5307A"/>
    <w:rsid w:val="00A530CA"/>
    <w:rsid w:val="00A530CE"/>
    <w:rsid w:val="00A53158"/>
    <w:rsid w:val="00A53451"/>
    <w:rsid w:val="00A534A6"/>
    <w:rsid w:val="00A54088"/>
    <w:rsid w:val="00A5422A"/>
    <w:rsid w:val="00A54251"/>
    <w:rsid w:val="00A5441C"/>
    <w:rsid w:val="00A54675"/>
    <w:rsid w:val="00A54768"/>
    <w:rsid w:val="00A5479E"/>
    <w:rsid w:val="00A549A9"/>
    <w:rsid w:val="00A54D60"/>
    <w:rsid w:val="00A54F07"/>
    <w:rsid w:val="00A54F0C"/>
    <w:rsid w:val="00A54F2A"/>
    <w:rsid w:val="00A5512C"/>
    <w:rsid w:val="00A55182"/>
    <w:rsid w:val="00A55436"/>
    <w:rsid w:val="00A55632"/>
    <w:rsid w:val="00A557F7"/>
    <w:rsid w:val="00A5580A"/>
    <w:rsid w:val="00A55A3B"/>
    <w:rsid w:val="00A55B5E"/>
    <w:rsid w:val="00A55BD3"/>
    <w:rsid w:val="00A55C25"/>
    <w:rsid w:val="00A55C3A"/>
    <w:rsid w:val="00A55CB1"/>
    <w:rsid w:val="00A56184"/>
    <w:rsid w:val="00A5647D"/>
    <w:rsid w:val="00A564E5"/>
    <w:rsid w:val="00A5658E"/>
    <w:rsid w:val="00A566D4"/>
    <w:rsid w:val="00A56AA5"/>
    <w:rsid w:val="00A570EF"/>
    <w:rsid w:val="00A570F9"/>
    <w:rsid w:val="00A572C3"/>
    <w:rsid w:val="00A572F6"/>
    <w:rsid w:val="00A57635"/>
    <w:rsid w:val="00A5765E"/>
    <w:rsid w:val="00A5784B"/>
    <w:rsid w:val="00A57AF1"/>
    <w:rsid w:val="00A57CF9"/>
    <w:rsid w:val="00A6048B"/>
    <w:rsid w:val="00A604BF"/>
    <w:rsid w:val="00A605EE"/>
    <w:rsid w:val="00A60762"/>
    <w:rsid w:val="00A608DC"/>
    <w:rsid w:val="00A60CFA"/>
    <w:rsid w:val="00A60D62"/>
    <w:rsid w:val="00A60E3E"/>
    <w:rsid w:val="00A60E92"/>
    <w:rsid w:val="00A60F7B"/>
    <w:rsid w:val="00A60FD5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F04"/>
    <w:rsid w:val="00A61F8B"/>
    <w:rsid w:val="00A62307"/>
    <w:rsid w:val="00A623BC"/>
    <w:rsid w:val="00A623E6"/>
    <w:rsid w:val="00A62654"/>
    <w:rsid w:val="00A62834"/>
    <w:rsid w:val="00A628DC"/>
    <w:rsid w:val="00A6294B"/>
    <w:rsid w:val="00A62A0F"/>
    <w:rsid w:val="00A62BC2"/>
    <w:rsid w:val="00A62DFA"/>
    <w:rsid w:val="00A6312E"/>
    <w:rsid w:val="00A634A9"/>
    <w:rsid w:val="00A6386A"/>
    <w:rsid w:val="00A63954"/>
    <w:rsid w:val="00A63A8E"/>
    <w:rsid w:val="00A63BF6"/>
    <w:rsid w:val="00A63C01"/>
    <w:rsid w:val="00A63CF0"/>
    <w:rsid w:val="00A63DF6"/>
    <w:rsid w:val="00A63E3F"/>
    <w:rsid w:val="00A63E6E"/>
    <w:rsid w:val="00A63F03"/>
    <w:rsid w:val="00A63F85"/>
    <w:rsid w:val="00A6422C"/>
    <w:rsid w:val="00A64A5F"/>
    <w:rsid w:val="00A64A7F"/>
    <w:rsid w:val="00A65116"/>
    <w:rsid w:val="00A65167"/>
    <w:rsid w:val="00A651E3"/>
    <w:rsid w:val="00A65381"/>
    <w:rsid w:val="00A653DC"/>
    <w:rsid w:val="00A653FF"/>
    <w:rsid w:val="00A65502"/>
    <w:rsid w:val="00A657E3"/>
    <w:rsid w:val="00A6583A"/>
    <w:rsid w:val="00A65857"/>
    <w:rsid w:val="00A6597E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4E9"/>
    <w:rsid w:val="00A67887"/>
    <w:rsid w:val="00A6788E"/>
    <w:rsid w:val="00A67B1C"/>
    <w:rsid w:val="00A67D0D"/>
    <w:rsid w:val="00A67D52"/>
    <w:rsid w:val="00A70191"/>
    <w:rsid w:val="00A701D3"/>
    <w:rsid w:val="00A704D2"/>
    <w:rsid w:val="00A704ED"/>
    <w:rsid w:val="00A705B0"/>
    <w:rsid w:val="00A7076B"/>
    <w:rsid w:val="00A70801"/>
    <w:rsid w:val="00A7082A"/>
    <w:rsid w:val="00A7086C"/>
    <w:rsid w:val="00A70BF5"/>
    <w:rsid w:val="00A70CD5"/>
    <w:rsid w:val="00A70D5F"/>
    <w:rsid w:val="00A70D87"/>
    <w:rsid w:val="00A70D97"/>
    <w:rsid w:val="00A70DA7"/>
    <w:rsid w:val="00A70DD1"/>
    <w:rsid w:val="00A70EB9"/>
    <w:rsid w:val="00A70EE9"/>
    <w:rsid w:val="00A70EF3"/>
    <w:rsid w:val="00A70FDE"/>
    <w:rsid w:val="00A70FEA"/>
    <w:rsid w:val="00A7109B"/>
    <w:rsid w:val="00A71128"/>
    <w:rsid w:val="00A716D9"/>
    <w:rsid w:val="00A7173A"/>
    <w:rsid w:val="00A718D5"/>
    <w:rsid w:val="00A71922"/>
    <w:rsid w:val="00A71AF4"/>
    <w:rsid w:val="00A71D82"/>
    <w:rsid w:val="00A71E98"/>
    <w:rsid w:val="00A71FA2"/>
    <w:rsid w:val="00A720A1"/>
    <w:rsid w:val="00A72182"/>
    <w:rsid w:val="00A7225E"/>
    <w:rsid w:val="00A72719"/>
    <w:rsid w:val="00A72800"/>
    <w:rsid w:val="00A728E0"/>
    <w:rsid w:val="00A72B10"/>
    <w:rsid w:val="00A73035"/>
    <w:rsid w:val="00A73070"/>
    <w:rsid w:val="00A73361"/>
    <w:rsid w:val="00A733B7"/>
    <w:rsid w:val="00A73488"/>
    <w:rsid w:val="00A7376A"/>
    <w:rsid w:val="00A73917"/>
    <w:rsid w:val="00A73BBF"/>
    <w:rsid w:val="00A73F50"/>
    <w:rsid w:val="00A7417B"/>
    <w:rsid w:val="00A742FD"/>
    <w:rsid w:val="00A7434C"/>
    <w:rsid w:val="00A74551"/>
    <w:rsid w:val="00A7457C"/>
    <w:rsid w:val="00A7476B"/>
    <w:rsid w:val="00A74815"/>
    <w:rsid w:val="00A7498D"/>
    <w:rsid w:val="00A74A99"/>
    <w:rsid w:val="00A74AB2"/>
    <w:rsid w:val="00A74D11"/>
    <w:rsid w:val="00A74E62"/>
    <w:rsid w:val="00A75669"/>
    <w:rsid w:val="00A75825"/>
    <w:rsid w:val="00A7582C"/>
    <w:rsid w:val="00A758B0"/>
    <w:rsid w:val="00A75C6D"/>
    <w:rsid w:val="00A75D64"/>
    <w:rsid w:val="00A75F27"/>
    <w:rsid w:val="00A75FEF"/>
    <w:rsid w:val="00A76048"/>
    <w:rsid w:val="00A761A9"/>
    <w:rsid w:val="00A76407"/>
    <w:rsid w:val="00A76456"/>
    <w:rsid w:val="00A764C0"/>
    <w:rsid w:val="00A765BF"/>
    <w:rsid w:val="00A765C1"/>
    <w:rsid w:val="00A765FC"/>
    <w:rsid w:val="00A76841"/>
    <w:rsid w:val="00A76D50"/>
    <w:rsid w:val="00A76E0F"/>
    <w:rsid w:val="00A770C0"/>
    <w:rsid w:val="00A771CE"/>
    <w:rsid w:val="00A773E6"/>
    <w:rsid w:val="00A775B3"/>
    <w:rsid w:val="00A7795D"/>
    <w:rsid w:val="00A779C1"/>
    <w:rsid w:val="00A77A28"/>
    <w:rsid w:val="00A77E2F"/>
    <w:rsid w:val="00A77F65"/>
    <w:rsid w:val="00A77F9B"/>
    <w:rsid w:val="00A77FA3"/>
    <w:rsid w:val="00A8020C"/>
    <w:rsid w:val="00A805F7"/>
    <w:rsid w:val="00A807BC"/>
    <w:rsid w:val="00A808EB"/>
    <w:rsid w:val="00A80AF4"/>
    <w:rsid w:val="00A80D67"/>
    <w:rsid w:val="00A812A6"/>
    <w:rsid w:val="00A812DA"/>
    <w:rsid w:val="00A81510"/>
    <w:rsid w:val="00A81608"/>
    <w:rsid w:val="00A8164F"/>
    <w:rsid w:val="00A8176A"/>
    <w:rsid w:val="00A8176F"/>
    <w:rsid w:val="00A8185F"/>
    <w:rsid w:val="00A818A4"/>
    <w:rsid w:val="00A8196A"/>
    <w:rsid w:val="00A819F0"/>
    <w:rsid w:val="00A81CB8"/>
    <w:rsid w:val="00A82038"/>
    <w:rsid w:val="00A82122"/>
    <w:rsid w:val="00A82408"/>
    <w:rsid w:val="00A82594"/>
    <w:rsid w:val="00A825EB"/>
    <w:rsid w:val="00A8267E"/>
    <w:rsid w:val="00A82B93"/>
    <w:rsid w:val="00A82DD4"/>
    <w:rsid w:val="00A82E9B"/>
    <w:rsid w:val="00A82ECA"/>
    <w:rsid w:val="00A82F6D"/>
    <w:rsid w:val="00A83162"/>
    <w:rsid w:val="00A83291"/>
    <w:rsid w:val="00A83829"/>
    <w:rsid w:val="00A83ACC"/>
    <w:rsid w:val="00A83B53"/>
    <w:rsid w:val="00A83D39"/>
    <w:rsid w:val="00A83D5A"/>
    <w:rsid w:val="00A83DC7"/>
    <w:rsid w:val="00A83E80"/>
    <w:rsid w:val="00A84115"/>
    <w:rsid w:val="00A84152"/>
    <w:rsid w:val="00A8420B"/>
    <w:rsid w:val="00A84340"/>
    <w:rsid w:val="00A8449E"/>
    <w:rsid w:val="00A845D4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4E33"/>
    <w:rsid w:val="00A85263"/>
    <w:rsid w:val="00A853D9"/>
    <w:rsid w:val="00A858BD"/>
    <w:rsid w:val="00A8590E"/>
    <w:rsid w:val="00A85B31"/>
    <w:rsid w:val="00A85B53"/>
    <w:rsid w:val="00A85BA5"/>
    <w:rsid w:val="00A85BB8"/>
    <w:rsid w:val="00A85DF0"/>
    <w:rsid w:val="00A85E64"/>
    <w:rsid w:val="00A85EFA"/>
    <w:rsid w:val="00A860DC"/>
    <w:rsid w:val="00A861C0"/>
    <w:rsid w:val="00A86214"/>
    <w:rsid w:val="00A86221"/>
    <w:rsid w:val="00A8630E"/>
    <w:rsid w:val="00A8639D"/>
    <w:rsid w:val="00A8648A"/>
    <w:rsid w:val="00A865FC"/>
    <w:rsid w:val="00A86BD9"/>
    <w:rsid w:val="00A86C6F"/>
    <w:rsid w:val="00A86C90"/>
    <w:rsid w:val="00A86CE1"/>
    <w:rsid w:val="00A86DCB"/>
    <w:rsid w:val="00A87112"/>
    <w:rsid w:val="00A87381"/>
    <w:rsid w:val="00A87690"/>
    <w:rsid w:val="00A87733"/>
    <w:rsid w:val="00A87808"/>
    <w:rsid w:val="00A87882"/>
    <w:rsid w:val="00A87B03"/>
    <w:rsid w:val="00A87BC7"/>
    <w:rsid w:val="00A87C4F"/>
    <w:rsid w:val="00A87E45"/>
    <w:rsid w:val="00A87ED2"/>
    <w:rsid w:val="00A9012D"/>
    <w:rsid w:val="00A9026C"/>
    <w:rsid w:val="00A90449"/>
    <w:rsid w:val="00A9057E"/>
    <w:rsid w:val="00A907FE"/>
    <w:rsid w:val="00A908D9"/>
    <w:rsid w:val="00A90A19"/>
    <w:rsid w:val="00A90AE7"/>
    <w:rsid w:val="00A90AFC"/>
    <w:rsid w:val="00A90CD8"/>
    <w:rsid w:val="00A90DE2"/>
    <w:rsid w:val="00A90DFB"/>
    <w:rsid w:val="00A90E89"/>
    <w:rsid w:val="00A90F68"/>
    <w:rsid w:val="00A912FD"/>
    <w:rsid w:val="00A9130D"/>
    <w:rsid w:val="00A91327"/>
    <w:rsid w:val="00A91532"/>
    <w:rsid w:val="00A91600"/>
    <w:rsid w:val="00A9166C"/>
    <w:rsid w:val="00A91691"/>
    <w:rsid w:val="00A91794"/>
    <w:rsid w:val="00A91CEE"/>
    <w:rsid w:val="00A91E12"/>
    <w:rsid w:val="00A91F6D"/>
    <w:rsid w:val="00A92326"/>
    <w:rsid w:val="00A9235E"/>
    <w:rsid w:val="00A923D5"/>
    <w:rsid w:val="00A923E3"/>
    <w:rsid w:val="00A92436"/>
    <w:rsid w:val="00A92456"/>
    <w:rsid w:val="00A92561"/>
    <w:rsid w:val="00A9272C"/>
    <w:rsid w:val="00A9283C"/>
    <w:rsid w:val="00A9284F"/>
    <w:rsid w:val="00A929DD"/>
    <w:rsid w:val="00A92A4D"/>
    <w:rsid w:val="00A92C10"/>
    <w:rsid w:val="00A92C8F"/>
    <w:rsid w:val="00A92D97"/>
    <w:rsid w:val="00A92F51"/>
    <w:rsid w:val="00A9303E"/>
    <w:rsid w:val="00A934B1"/>
    <w:rsid w:val="00A9381A"/>
    <w:rsid w:val="00A9382B"/>
    <w:rsid w:val="00A938C7"/>
    <w:rsid w:val="00A93908"/>
    <w:rsid w:val="00A93BCB"/>
    <w:rsid w:val="00A93C0C"/>
    <w:rsid w:val="00A93C18"/>
    <w:rsid w:val="00A93CCC"/>
    <w:rsid w:val="00A93DDA"/>
    <w:rsid w:val="00A9401B"/>
    <w:rsid w:val="00A940F9"/>
    <w:rsid w:val="00A9427D"/>
    <w:rsid w:val="00A942CA"/>
    <w:rsid w:val="00A942D7"/>
    <w:rsid w:val="00A9434C"/>
    <w:rsid w:val="00A9439D"/>
    <w:rsid w:val="00A943D0"/>
    <w:rsid w:val="00A943DB"/>
    <w:rsid w:val="00A94627"/>
    <w:rsid w:val="00A9485C"/>
    <w:rsid w:val="00A94982"/>
    <w:rsid w:val="00A94A21"/>
    <w:rsid w:val="00A94AF0"/>
    <w:rsid w:val="00A94BD2"/>
    <w:rsid w:val="00A94E72"/>
    <w:rsid w:val="00A94EB2"/>
    <w:rsid w:val="00A94F6E"/>
    <w:rsid w:val="00A9515F"/>
    <w:rsid w:val="00A951C3"/>
    <w:rsid w:val="00A95283"/>
    <w:rsid w:val="00A953E4"/>
    <w:rsid w:val="00A95518"/>
    <w:rsid w:val="00A956A6"/>
    <w:rsid w:val="00A9575C"/>
    <w:rsid w:val="00A957AE"/>
    <w:rsid w:val="00A958F7"/>
    <w:rsid w:val="00A95992"/>
    <w:rsid w:val="00A95A3D"/>
    <w:rsid w:val="00A95BB1"/>
    <w:rsid w:val="00A95CA6"/>
    <w:rsid w:val="00A95D34"/>
    <w:rsid w:val="00A95F0B"/>
    <w:rsid w:val="00A95F59"/>
    <w:rsid w:val="00A95FF1"/>
    <w:rsid w:val="00A965D5"/>
    <w:rsid w:val="00A9670A"/>
    <w:rsid w:val="00A967C0"/>
    <w:rsid w:val="00A96A23"/>
    <w:rsid w:val="00A96AD1"/>
    <w:rsid w:val="00A96B37"/>
    <w:rsid w:val="00A96B95"/>
    <w:rsid w:val="00A96C11"/>
    <w:rsid w:val="00A96D8D"/>
    <w:rsid w:val="00A96D96"/>
    <w:rsid w:val="00A96F1C"/>
    <w:rsid w:val="00A96FE7"/>
    <w:rsid w:val="00A97217"/>
    <w:rsid w:val="00A972D1"/>
    <w:rsid w:val="00A97803"/>
    <w:rsid w:val="00A97849"/>
    <w:rsid w:val="00A97902"/>
    <w:rsid w:val="00A97B44"/>
    <w:rsid w:val="00AA01A6"/>
    <w:rsid w:val="00AA0260"/>
    <w:rsid w:val="00AA02F8"/>
    <w:rsid w:val="00AA0718"/>
    <w:rsid w:val="00AA0799"/>
    <w:rsid w:val="00AA08B7"/>
    <w:rsid w:val="00AA092A"/>
    <w:rsid w:val="00AA0A9A"/>
    <w:rsid w:val="00AA0BF4"/>
    <w:rsid w:val="00AA0C63"/>
    <w:rsid w:val="00AA10E6"/>
    <w:rsid w:val="00AA10ED"/>
    <w:rsid w:val="00AA1150"/>
    <w:rsid w:val="00AA11E1"/>
    <w:rsid w:val="00AA11E9"/>
    <w:rsid w:val="00AA1254"/>
    <w:rsid w:val="00AA12E4"/>
    <w:rsid w:val="00AA14D7"/>
    <w:rsid w:val="00AA1560"/>
    <w:rsid w:val="00AA1576"/>
    <w:rsid w:val="00AA159C"/>
    <w:rsid w:val="00AA1615"/>
    <w:rsid w:val="00AA161D"/>
    <w:rsid w:val="00AA16E6"/>
    <w:rsid w:val="00AA1807"/>
    <w:rsid w:val="00AA19EC"/>
    <w:rsid w:val="00AA1C9A"/>
    <w:rsid w:val="00AA1DD0"/>
    <w:rsid w:val="00AA21E4"/>
    <w:rsid w:val="00AA22DB"/>
    <w:rsid w:val="00AA281C"/>
    <w:rsid w:val="00AA285F"/>
    <w:rsid w:val="00AA2C00"/>
    <w:rsid w:val="00AA2C0E"/>
    <w:rsid w:val="00AA2C31"/>
    <w:rsid w:val="00AA2C47"/>
    <w:rsid w:val="00AA2DFC"/>
    <w:rsid w:val="00AA30BF"/>
    <w:rsid w:val="00AA31A5"/>
    <w:rsid w:val="00AA32EC"/>
    <w:rsid w:val="00AA360F"/>
    <w:rsid w:val="00AA3884"/>
    <w:rsid w:val="00AA3918"/>
    <w:rsid w:val="00AA3953"/>
    <w:rsid w:val="00AA3A7F"/>
    <w:rsid w:val="00AA3AD3"/>
    <w:rsid w:val="00AA3ADB"/>
    <w:rsid w:val="00AA3B8B"/>
    <w:rsid w:val="00AA3C3E"/>
    <w:rsid w:val="00AA3DF3"/>
    <w:rsid w:val="00AA3E54"/>
    <w:rsid w:val="00AA3EB1"/>
    <w:rsid w:val="00AA4133"/>
    <w:rsid w:val="00AA42A3"/>
    <w:rsid w:val="00AA4658"/>
    <w:rsid w:val="00AA486C"/>
    <w:rsid w:val="00AA4986"/>
    <w:rsid w:val="00AA4AE6"/>
    <w:rsid w:val="00AA4E31"/>
    <w:rsid w:val="00AA4F29"/>
    <w:rsid w:val="00AA4F93"/>
    <w:rsid w:val="00AA51DC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A4"/>
    <w:rsid w:val="00AA6AF1"/>
    <w:rsid w:val="00AA7023"/>
    <w:rsid w:val="00AA7047"/>
    <w:rsid w:val="00AA71A3"/>
    <w:rsid w:val="00AA735A"/>
    <w:rsid w:val="00AA7685"/>
    <w:rsid w:val="00AA76F8"/>
    <w:rsid w:val="00AA7B43"/>
    <w:rsid w:val="00AA7D80"/>
    <w:rsid w:val="00AA7EA7"/>
    <w:rsid w:val="00AB016B"/>
    <w:rsid w:val="00AB01BF"/>
    <w:rsid w:val="00AB02D2"/>
    <w:rsid w:val="00AB0668"/>
    <w:rsid w:val="00AB06AE"/>
    <w:rsid w:val="00AB0B7F"/>
    <w:rsid w:val="00AB0B8F"/>
    <w:rsid w:val="00AB0BF1"/>
    <w:rsid w:val="00AB0C78"/>
    <w:rsid w:val="00AB0D6A"/>
    <w:rsid w:val="00AB0EB3"/>
    <w:rsid w:val="00AB0ECF"/>
    <w:rsid w:val="00AB107A"/>
    <w:rsid w:val="00AB1088"/>
    <w:rsid w:val="00AB10E5"/>
    <w:rsid w:val="00AB10E9"/>
    <w:rsid w:val="00AB111E"/>
    <w:rsid w:val="00AB1127"/>
    <w:rsid w:val="00AB1175"/>
    <w:rsid w:val="00AB13D6"/>
    <w:rsid w:val="00AB159C"/>
    <w:rsid w:val="00AB1813"/>
    <w:rsid w:val="00AB1A71"/>
    <w:rsid w:val="00AB1AC4"/>
    <w:rsid w:val="00AB1D3A"/>
    <w:rsid w:val="00AB1FBA"/>
    <w:rsid w:val="00AB22C9"/>
    <w:rsid w:val="00AB23E6"/>
    <w:rsid w:val="00AB2527"/>
    <w:rsid w:val="00AB271C"/>
    <w:rsid w:val="00AB2D74"/>
    <w:rsid w:val="00AB2E03"/>
    <w:rsid w:val="00AB325F"/>
    <w:rsid w:val="00AB33AC"/>
    <w:rsid w:val="00AB356B"/>
    <w:rsid w:val="00AB358D"/>
    <w:rsid w:val="00AB369D"/>
    <w:rsid w:val="00AB3798"/>
    <w:rsid w:val="00AB3870"/>
    <w:rsid w:val="00AB38B7"/>
    <w:rsid w:val="00AB3ADA"/>
    <w:rsid w:val="00AB3E3A"/>
    <w:rsid w:val="00AB4304"/>
    <w:rsid w:val="00AB49A9"/>
    <w:rsid w:val="00AB4A28"/>
    <w:rsid w:val="00AB4F1A"/>
    <w:rsid w:val="00AB5104"/>
    <w:rsid w:val="00AB516A"/>
    <w:rsid w:val="00AB51BA"/>
    <w:rsid w:val="00AB52A5"/>
    <w:rsid w:val="00AB5409"/>
    <w:rsid w:val="00AB54CC"/>
    <w:rsid w:val="00AB567E"/>
    <w:rsid w:val="00AB5857"/>
    <w:rsid w:val="00AB58B7"/>
    <w:rsid w:val="00AB5B66"/>
    <w:rsid w:val="00AB5C38"/>
    <w:rsid w:val="00AB5CAD"/>
    <w:rsid w:val="00AB5D08"/>
    <w:rsid w:val="00AB60FF"/>
    <w:rsid w:val="00AB62F6"/>
    <w:rsid w:val="00AB63C7"/>
    <w:rsid w:val="00AB6562"/>
    <w:rsid w:val="00AB6684"/>
    <w:rsid w:val="00AB6689"/>
    <w:rsid w:val="00AB6782"/>
    <w:rsid w:val="00AB67A3"/>
    <w:rsid w:val="00AB6C98"/>
    <w:rsid w:val="00AB6E25"/>
    <w:rsid w:val="00AB6F58"/>
    <w:rsid w:val="00AB7064"/>
    <w:rsid w:val="00AB712C"/>
    <w:rsid w:val="00AB7401"/>
    <w:rsid w:val="00AB75A2"/>
    <w:rsid w:val="00AB774A"/>
    <w:rsid w:val="00AB7805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22"/>
    <w:rsid w:val="00AC0F54"/>
    <w:rsid w:val="00AC0FB3"/>
    <w:rsid w:val="00AC159D"/>
    <w:rsid w:val="00AC16A8"/>
    <w:rsid w:val="00AC1951"/>
    <w:rsid w:val="00AC1E95"/>
    <w:rsid w:val="00AC202E"/>
    <w:rsid w:val="00AC215E"/>
    <w:rsid w:val="00AC2532"/>
    <w:rsid w:val="00AC26F2"/>
    <w:rsid w:val="00AC279B"/>
    <w:rsid w:val="00AC2933"/>
    <w:rsid w:val="00AC2CF4"/>
    <w:rsid w:val="00AC2D28"/>
    <w:rsid w:val="00AC2D6B"/>
    <w:rsid w:val="00AC2ECB"/>
    <w:rsid w:val="00AC300D"/>
    <w:rsid w:val="00AC312D"/>
    <w:rsid w:val="00AC31C1"/>
    <w:rsid w:val="00AC32E9"/>
    <w:rsid w:val="00AC3369"/>
    <w:rsid w:val="00AC33BD"/>
    <w:rsid w:val="00AC343D"/>
    <w:rsid w:val="00AC3508"/>
    <w:rsid w:val="00AC35F2"/>
    <w:rsid w:val="00AC3616"/>
    <w:rsid w:val="00AC367D"/>
    <w:rsid w:val="00AC3866"/>
    <w:rsid w:val="00AC391E"/>
    <w:rsid w:val="00AC3B03"/>
    <w:rsid w:val="00AC3B93"/>
    <w:rsid w:val="00AC3C68"/>
    <w:rsid w:val="00AC4057"/>
    <w:rsid w:val="00AC407D"/>
    <w:rsid w:val="00AC414A"/>
    <w:rsid w:val="00AC41A8"/>
    <w:rsid w:val="00AC42E6"/>
    <w:rsid w:val="00AC4601"/>
    <w:rsid w:val="00AC4621"/>
    <w:rsid w:val="00AC46CE"/>
    <w:rsid w:val="00AC4A7B"/>
    <w:rsid w:val="00AC4BEA"/>
    <w:rsid w:val="00AC4C3D"/>
    <w:rsid w:val="00AC4EEA"/>
    <w:rsid w:val="00AC5028"/>
    <w:rsid w:val="00AC5385"/>
    <w:rsid w:val="00AC53B1"/>
    <w:rsid w:val="00AC54BF"/>
    <w:rsid w:val="00AC561A"/>
    <w:rsid w:val="00AC5639"/>
    <w:rsid w:val="00AC5660"/>
    <w:rsid w:val="00AC5684"/>
    <w:rsid w:val="00AC575E"/>
    <w:rsid w:val="00AC5AE0"/>
    <w:rsid w:val="00AC5B79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74C"/>
    <w:rsid w:val="00AC69B2"/>
    <w:rsid w:val="00AC6B63"/>
    <w:rsid w:val="00AC6C90"/>
    <w:rsid w:val="00AC6CE5"/>
    <w:rsid w:val="00AC6D6E"/>
    <w:rsid w:val="00AC6F43"/>
    <w:rsid w:val="00AC6F68"/>
    <w:rsid w:val="00AC6F99"/>
    <w:rsid w:val="00AC72D3"/>
    <w:rsid w:val="00AC750E"/>
    <w:rsid w:val="00AC77A2"/>
    <w:rsid w:val="00AC78E4"/>
    <w:rsid w:val="00AC7A21"/>
    <w:rsid w:val="00AC7A2A"/>
    <w:rsid w:val="00AC7A3E"/>
    <w:rsid w:val="00AC7AB7"/>
    <w:rsid w:val="00AC7C2F"/>
    <w:rsid w:val="00AC7D5A"/>
    <w:rsid w:val="00AC7E3E"/>
    <w:rsid w:val="00AC7E47"/>
    <w:rsid w:val="00AC7EBF"/>
    <w:rsid w:val="00AD009F"/>
    <w:rsid w:val="00AD0109"/>
    <w:rsid w:val="00AD01E2"/>
    <w:rsid w:val="00AD01F0"/>
    <w:rsid w:val="00AD0232"/>
    <w:rsid w:val="00AD05D9"/>
    <w:rsid w:val="00AD07C2"/>
    <w:rsid w:val="00AD0C96"/>
    <w:rsid w:val="00AD1092"/>
    <w:rsid w:val="00AD10E0"/>
    <w:rsid w:val="00AD120A"/>
    <w:rsid w:val="00AD126D"/>
    <w:rsid w:val="00AD1479"/>
    <w:rsid w:val="00AD1937"/>
    <w:rsid w:val="00AD1A49"/>
    <w:rsid w:val="00AD1D4F"/>
    <w:rsid w:val="00AD1F9A"/>
    <w:rsid w:val="00AD1FAC"/>
    <w:rsid w:val="00AD1FC6"/>
    <w:rsid w:val="00AD1FF0"/>
    <w:rsid w:val="00AD2157"/>
    <w:rsid w:val="00AD235D"/>
    <w:rsid w:val="00AD2378"/>
    <w:rsid w:val="00AD24DB"/>
    <w:rsid w:val="00AD26FF"/>
    <w:rsid w:val="00AD271C"/>
    <w:rsid w:val="00AD283E"/>
    <w:rsid w:val="00AD2D85"/>
    <w:rsid w:val="00AD2DCF"/>
    <w:rsid w:val="00AD376D"/>
    <w:rsid w:val="00AD3792"/>
    <w:rsid w:val="00AD37A9"/>
    <w:rsid w:val="00AD37C0"/>
    <w:rsid w:val="00AD37D4"/>
    <w:rsid w:val="00AD3883"/>
    <w:rsid w:val="00AD39F3"/>
    <w:rsid w:val="00AD3A8C"/>
    <w:rsid w:val="00AD3AA6"/>
    <w:rsid w:val="00AD3BF6"/>
    <w:rsid w:val="00AD41FD"/>
    <w:rsid w:val="00AD4543"/>
    <w:rsid w:val="00AD47EA"/>
    <w:rsid w:val="00AD4AB4"/>
    <w:rsid w:val="00AD4DD3"/>
    <w:rsid w:val="00AD4E07"/>
    <w:rsid w:val="00AD4E96"/>
    <w:rsid w:val="00AD5447"/>
    <w:rsid w:val="00AD54C9"/>
    <w:rsid w:val="00AD5654"/>
    <w:rsid w:val="00AD5693"/>
    <w:rsid w:val="00AD5963"/>
    <w:rsid w:val="00AD5965"/>
    <w:rsid w:val="00AD5A1F"/>
    <w:rsid w:val="00AD5AC2"/>
    <w:rsid w:val="00AD5DA5"/>
    <w:rsid w:val="00AD5E92"/>
    <w:rsid w:val="00AD5F49"/>
    <w:rsid w:val="00AD6077"/>
    <w:rsid w:val="00AD6201"/>
    <w:rsid w:val="00AD6275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18D"/>
    <w:rsid w:val="00AD71B8"/>
    <w:rsid w:val="00AD723D"/>
    <w:rsid w:val="00AD72A3"/>
    <w:rsid w:val="00AD73FF"/>
    <w:rsid w:val="00AD74CC"/>
    <w:rsid w:val="00AD7531"/>
    <w:rsid w:val="00AD77E0"/>
    <w:rsid w:val="00AD79A1"/>
    <w:rsid w:val="00AD7AB6"/>
    <w:rsid w:val="00AD7B76"/>
    <w:rsid w:val="00AD7D57"/>
    <w:rsid w:val="00AD7E8F"/>
    <w:rsid w:val="00AE0294"/>
    <w:rsid w:val="00AE0331"/>
    <w:rsid w:val="00AE0426"/>
    <w:rsid w:val="00AE04C1"/>
    <w:rsid w:val="00AE051B"/>
    <w:rsid w:val="00AE065E"/>
    <w:rsid w:val="00AE077C"/>
    <w:rsid w:val="00AE07D3"/>
    <w:rsid w:val="00AE080B"/>
    <w:rsid w:val="00AE0878"/>
    <w:rsid w:val="00AE08DE"/>
    <w:rsid w:val="00AE095D"/>
    <w:rsid w:val="00AE0A70"/>
    <w:rsid w:val="00AE0B0E"/>
    <w:rsid w:val="00AE0D60"/>
    <w:rsid w:val="00AE0F62"/>
    <w:rsid w:val="00AE10A7"/>
    <w:rsid w:val="00AE11FE"/>
    <w:rsid w:val="00AE1310"/>
    <w:rsid w:val="00AE139C"/>
    <w:rsid w:val="00AE1497"/>
    <w:rsid w:val="00AE1641"/>
    <w:rsid w:val="00AE1729"/>
    <w:rsid w:val="00AE1C68"/>
    <w:rsid w:val="00AE1D9A"/>
    <w:rsid w:val="00AE23E7"/>
    <w:rsid w:val="00AE245E"/>
    <w:rsid w:val="00AE246A"/>
    <w:rsid w:val="00AE2533"/>
    <w:rsid w:val="00AE255A"/>
    <w:rsid w:val="00AE257C"/>
    <w:rsid w:val="00AE269E"/>
    <w:rsid w:val="00AE27CD"/>
    <w:rsid w:val="00AE2A25"/>
    <w:rsid w:val="00AE2C0B"/>
    <w:rsid w:val="00AE2C8D"/>
    <w:rsid w:val="00AE2D3A"/>
    <w:rsid w:val="00AE2D4E"/>
    <w:rsid w:val="00AE2DF3"/>
    <w:rsid w:val="00AE2FCD"/>
    <w:rsid w:val="00AE3244"/>
    <w:rsid w:val="00AE32FC"/>
    <w:rsid w:val="00AE3709"/>
    <w:rsid w:val="00AE371B"/>
    <w:rsid w:val="00AE3903"/>
    <w:rsid w:val="00AE3B2F"/>
    <w:rsid w:val="00AE3E6F"/>
    <w:rsid w:val="00AE3EF9"/>
    <w:rsid w:val="00AE3F9A"/>
    <w:rsid w:val="00AE40E3"/>
    <w:rsid w:val="00AE4103"/>
    <w:rsid w:val="00AE42DF"/>
    <w:rsid w:val="00AE443C"/>
    <w:rsid w:val="00AE4559"/>
    <w:rsid w:val="00AE496B"/>
    <w:rsid w:val="00AE4B88"/>
    <w:rsid w:val="00AE4C2D"/>
    <w:rsid w:val="00AE4EA6"/>
    <w:rsid w:val="00AE5071"/>
    <w:rsid w:val="00AE5260"/>
    <w:rsid w:val="00AE53B2"/>
    <w:rsid w:val="00AE5467"/>
    <w:rsid w:val="00AE571C"/>
    <w:rsid w:val="00AE59C4"/>
    <w:rsid w:val="00AE5A64"/>
    <w:rsid w:val="00AE5A6E"/>
    <w:rsid w:val="00AE5B39"/>
    <w:rsid w:val="00AE5E28"/>
    <w:rsid w:val="00AE5E40"/>
    <w:rsid w:val="00AE5FA4"/>
    <w:rsid w:val="00AE60F4"/>
    <w:rsid w:val="00AE6157"/>
    <w:rsid w:val="00AE615B"/>
    <w:rsid w:val="00AE6537"/>
    <w:rsid w:val="00AE6784"/>
    <w:rsid w:val="00AE68B8"/>
    <w:rsid w:val="00AE6A17"/>
    <w:rsid w:val="00AE6A1C"/>
    <w:rsid w:val="00AE737F"/>
    <w:rsid w:val="00AE73C8"/>
    <w:rsid w:val="00AE781B"/>
    <w:rsid w:val="00AE7E3D"/>
    <w:rsid w:val="00AE7F25"/>
    <w:rsid w:val="00AF000C"/>
    <w:rsid w:val="00AF0201"/>
    <w:rsid w:val="00AF06B7"/>
    <w:rsid w:val="00AF06EB"/>
    <w:rsid w:val="00AF0700"/>
    <w:rsid w:val="00AF08D2"/>
    <w:rsid w:val="00AF0C89"/>
    <w:rsid w:val="00AF1073"/>
    <w:rsid w:val="00AF11F7"/>
    <w:rsid w:val="00AF13B8"/>
    <w:rsid w:val="00AF1709"/>
    <w:rsid w:val="00AF17FB"/>
    <w:rsid w:val="00AF1E13"/>
    <w:rsid w:val="00AF2553"/>
    <w:rsid w:val="00AF2B47"/>
    <w:rsid w:val="00AF306A"/>
    <w:rsid w:val="00AF306E"/>
    <w:rsid w:val="00AF30A1"/>
    <w:rsid w:val="00AF318C"/>
    <w:rsid w:val="00AF3343"/>
    <w:rsid w:val="00AF3481"/>
    <w:rsid w:val="00AF349E"/>
    <w:rsid w:val="00AF34CF"/>
    <w:rsid w:val="00AF34D2"/>
    <w:rsid w:val="00AF3581"/>
    <w:rsid w:val="00AF3867"/>
    <w:rsid w:val="00AF3915"/>
    <w:rsid w:val="00AF3AB0"/>
    <w:rsid w:val="00AF3AD4"/>
    <w:rsid w:val="00AF3B64"/>
    <w:rsid w:val="00AF3CF0"/>
    <w:rsid w:val="00AF3F98"/>
    <w:rsid w:val="00AF3FC6"/>
    <w:rsid w:val="00AF45DE"/>
    <w:rsid w:val="00AF4670"/>
    <w:rsid w:val="00AF4A0F"/>
    <w:rsid w:val="00AF4AFE"/>
    <w:rsid w:val="00AF4B21"/>
    <w:rsid w:val="00AF4E4D"/>
    <w:rsid w:val="00AF5307"/>
    <w:rsid w:val="00AF5395"/>
    <w:rsid w:val="00AF55E7"/>
    <w:rsid w:val="00AF5877"/>
    <w:rsid w:val="00AF5B7E"/>
    <w:rsid w:val="00AF5BDC"/>
    <w:rsid w:val="00AF5DF9"/>
    <w:rsid w:val="00AF5FC8"/>
    <w:rsid w:val="00AF6463"/>
    <w:rsid w:val="00AF66B2"/>
    <w:rsid w:val="00AF690B"/>
    <w:rsid w:val="00AF6F0E"/>
    <w:rsid w:val="00AF703D"/>
    <w:rsid w:val="00AF7331"/>
    <w:rsid w:val="00AF7455"/>
    <w:rsid w:val="00AF7C55"/>
    <w:rsid w:val="00AF7ED0"/>
    <w:rsid w:val="00B0008E"/>
    <w:rsid w:val="00B001A6"/>
    <w:rsid w:val="00B00428"/>
    <w:rsid w:val="00B00C41"/>
    <w:rsid w:val="00B00D49"/>
    <w:rsid w:val="00B00DBD"/>
    <w:rsid w:val="00B00E70"/>
    <w:rsid w:val="00B00F22"/>
    <w:rsid w:val="00B0107C"/>
    <w:rsid w:val="00B01191"/>
    <w:rsid w:val="00B01389"/>
    <w:rsid w:val="00B0143F"/>
    <w:rsid w:val="00B01590"/>
    <w:rsid w:val="00B01620"/>
    <w:rsid w:val="00B0188B"/>
    <w:rsid w:val="00B01924"/>
    <w:rsid w:val="00B01AEF"/>
    <w:rsid w:val="00B01D65"/>
    <w:rsid w:val="00B01E09"/>
    <w:rsid w:val="00B0227B"/>
    <w:rsid w:val="00B0233E"/>
    <w:rsid w:val="00B0259C"/>
    <w:rsid w:val="00B027CF"/>
    <w:rsid w:val="00B0291F"/>
    <w:rsid w:val="00B02BAA"/>
    <w:rsid w:val="00B02C8E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614"/>
    <w:rsid w:val="00B0363F"/>
    <w:rsid w:val="00B03825"/>
    <w:rsid w:val="00B0386A"/>
    <w:rsid w:val="00B03997"/>
    <w:rsid w:val="00B039D2"/>
    <w:rsid w:val="00B03A46"/>
    <w:rsid w:val="00B03C70"/>
    <w:rsid w:val="00B03C81"/>
    <w:rsid w:val="00B03C8D"/>
    <w:rsid w:val="00B03D99"/>
    <w:rsid w:val="00B040A7"/>
    <w:rsid w:val="00B0410A"/>
    <w:rsid w:val="00B0476B"/>
    <w:rsid w:val="00B04DC7"/>
    <w:rsid w:val="00B04F53"/>
    <w:rsid w:val="00B052CD"/>
    <w:rsid w:val="00B0534D"/>
    <w:rsid w:val="00B05389"/>
    <w:rsid w:val="00B0553A"/>
    <w:rsid w:val="00B05553"/>
    <w:rsid w:val="00B05594"/>
    <w:rsid w:val="00B05831"/>
    <w:rsid w:val="00B059CA"/>
    <w:rsid w:val="00B05C54"/>
    <w:rsid w:val="00B05CA7"/>
    <w:rsid w:val="00B05D48"/>
    <w:rsid w:val="00B05E0B"/>
    <w:rsid w:val="00B05EC8"/>
    <w:rsid w:val="00B063C7"/>
    <w:rsid w:val="00B06551"/>
    <w:rsid w:val="00B065B3"/>
    <w:rsid w:val="00B0669D"/>
    <w:rsid w:val="00B066C6"/>
    <w:rsid w:val="00B067C5"/>
    <w:rsid w:val="00B07056"/>
    <w:rsid w:val="00B072D6"/>
    <w:rsid w:val="00B0769F"/>
    <w:rsid w:val="00B0782B"/>
    <w:rsid w:val="00B078D0"/>
    <w:rsid w:val="00B07925"/>
    <w:rsid w:val="00B079CD"/>
    <w:rsid w:val="00B07B82"/>
    <w:rsid w:val="00B07BB5"/>
    <w:rsid w:val="00B07C2D"/>
    <w:rsid w:val="00B07D55"/>
    <w:rsid w:val="00B07E4F"/>
    <w:rsid w:val="00B07EA6"/>
    <w:rsid w:val="00B07EE9"/>
    <w:rsid w:val="00B10096"/>
    <w:rsid w:val="00B10129"/>
    <w:rsid w:val="00B10174"/>
    <w:rsid w:val="00B104F0"/>
    <w:rsid w:val="00B106E6"/>
    <w:rsid w:val="00B1071F"/>
    <w:rsid w:val="00B1074C"/>
    <w:rsid w:val="00B10766"/>
    <w:rsid w:val="00B1077D"/>
    <w:rsid w:val="00B10A45"/>
    <w:rsid w:val="00B10A7D"/>
    <w:rsid w:val="00B10ADF"/>
    <w:rsid w:val="00B10C7C"/>
    <w:rsid w:val="00B10C8C"/>
    <w:rsid w:val="00B10CB6"/>
    <w:rsid w:val="00B10DCE"/>
    <w:rsid w:val="00B10EA8"/>
    <w:rsid w:val="00B11079"/>
    <w:rsid w:val="00B1114F"/>
    <w:rsid w:val="00B11368"/>
    <w:rsid w:val="00B11385"/>
    <w:rsid w:val="00B113FE"/>
    <w:rsid w:val="00B11457"/>
    <w:rsid w:val="00B115F8"/>
    <w:rsid w:val="00B1162E"/>
    <w:rsid w:val="00B11881"/>
    <w:rsid w:val="00B11A18"/>
    <w:rsid w:val="00B11E17"/>
    <w:rsid w:val="00B11E4A"/>
    <w:rsid w:val="00B120EB"/>
    <w:rsid w:val="00B121EB"/>
    <w:rsid w:val="00B12278"/>
    <w:rsid w:val="00B12421"/>
    <w:rsid w:val="00B12511"/>
    <w:rsid w:val="00B125C2"/>
    <w:rsid w:val="00B125FE"/>
    <w:rsid w:val="00B12691"/>
    <w:rsid w:val="00B128B6"/>
    <w:rsid w:val="00B12C6E"/>
    <w:rsid w:val="00B12D85"/>
    <w:rsid w:val="00B12F60"/>
    <w:rsid w:val="00B131C0"/>
    <w:rsid w:val="00B132CC"/>
    <w:rsid w:val="00B133AD"/>
    <w:rsid w:val="00B13438"/>
    <w:rsid w:val="00B1385B"/>
    <w:rsid w:val="00B13997"/>
    <w:rsid w:val="00B139C9"/>
    <w:rsid w:val="00B13C28"/>
    <w:rsid w:val="00B13E6C"/>
    <w:rsid w:val="00B13FEC"/>
    <w:rsid w:val="00B14161"/>
    <w:rsid w:val="00B142FF"/>
    <w:rsid w:val="00B144AE"/>
    <w:rsid w:val="00B144C7"/>
    <w:rsid w:val="00B144D0"/>
    <w:rsid w:val="00B14575"/>
    <w:rsid w:val="00B14631"/>
    <w:rsid w:val="00B146D8"/>
    <w:rsid w:val="00B14952"/>
    <w:rsid w:val="00B149DE"/>
    <w:rsid w:val="00B14A12"/>
    <w:rsid w:val="00B14A47"/>
    <w:rsid w:val="00B14A99"/>
    <w:rsid w:val="00B14D7C"/>
    <w:rsid w:val="00B14FEE"/>
    <w:rsid w:val="00B15348"/>
    <w:rsid w:val="00B15855"/>
    <w:rsid w:val="00B158E3"/>
    <w:rsid w:val="00B15B64"/>
    <w:rsid w:val="00B15B72"/>
    <w:rsid w:val="00B15D4A"/>
    <w:rsid w:val="00B1605A"/>
    <w:rsid w:val="00B16165"/>
    <w:rsid w:val="00B16453"/>
    <w:rsid w:val="00B16677"/>
    <w:rsid w:val="00B16A80"/>
    <w:rsid w:val="00B16E51"/>
    <w:rsid w:val="00B16EB0"/>
    <w:rsid w:val="00B16FA7"/>
    <w:rsid w:val="00B170E3"/>
    <w:rsid w:val="00B17463"/>
    <w:rsid w:val="00B17767"/>
    <w:rsid w:val="00B1779A"/>
    <w:rsid w:val="00B178C9"/>
    <w:rsid w:val="00B17971"/>
    <w:rsid w:val="00B17A60"/>
    <w:rsid w:val="00B17B5D"/>
    <w:rsid w:val="00B17C12"/>
    <w:rsid w:val="00B17D10"/>
    <w:rsid w:val="00B17E1D"/>
    <w:rsid w:val="00B20108"/>
    <w:rsid w:val="00B2010D"/>
    <w:rsid w:val="00B20255"/>
    <w:rsid w:val="00B20488"/>
    <w:rsid w:val="00B20514"/>
    <w:rsid w:val="00B20635"/>
    <w:rsid w:val="00B20829"/>
    <w:rsid w:val="00B2098B"/>
    <w:rsid w:val="00B2099B"/>
    <w:rsid w:val="00B20D30"/>
    <w:rsid w:val="00B20D3F"/>
    <w:rsid w:val="00B21049"/>
    <w:rsid w:val="00B211D9"/>
    <w:rsid w:val="00B21237"/>
    <w:rsid w:val="00B21248"/>
    <w:rsid w:val="00B214D6"/>
    <w:rsid w:val="00B217AD"/>
    <w:rsid w:val="00B219DE"/>
    <w:rsid w:val="00B21A46"/>
    <w:rsid w:val="00B21C7B"/>
    <w:rsid w:val="00B21D6C"/>
    <w:rsid w:val="00B21E54"/>
    <w:rsid w:val="00B22092"/>
    <w:rsid w:val="00B22162"/>
    <w:rsid w:val="00B2237D"/>
    <w:rsid w:val="00B223AB"/>
    <w:rsid w:val="00B223F8"/>
    <w:rsid w:val="00B22597"/>
    <w:rsid w:val="00B229B9"/>
    <w:rsid w:val="00B22A4E"/>
    <w:rsid w:val="00B22BD7"/>
    <w:rsid w:val="00B22D43"/>
    <w:rsid w:val="00B22F1A"/>
    <w:rsid w:val="00B22F66"/>
    <w:rsid w:val="00B23242"/>
    <w:rsid w:val="00B23292"/>
    <w:rsid w:val="00B232CD"/>
    <w:rsid w:val="00B23390"/>
    <w:rsid w:val="00B23543"/>
    <w:rsid w:val="00B23546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14C"/>
    <w:rsid w:val="00B2434F"/>
    <w:rsid w:val="00B24997"/>
    <w:rsid w:val="00B24BCE"/>
    <w:rsid w:val="00B24D5E"/>
    <w:rsid w:val="00B24EDB"/>
    <w:rsid w:val="00B25342"/>
    <w:rsid w:val="00B2539A"/>
    <w:rsid w:val="00B254CF"/>
    <w:rsid w:val="00B2555F"/>
    <w:rsid w:val="00B25589"/>
    <w:rsid w:val="00B25B06"/>
    <w:rsid w:val="00B25C35"/>
    <w:rsid w:val="00B25C64"/>
    <w:rsid w:val="00B25EE2"/>
    <w:rsid w:val="00B25FD3"/>
    <w:rsid w:val="00B261D2"/>
    <w:rsid w:val="00B261FF"/>
    <w:rsid w:val="00B2629F"/>
    <w:rsid w:val="00B26618"/>
    <w:rsid w:val="00B26835"/>
    <w:rsid w:val="00B26909"/>
    <w:rsid w:val="00B26948"/>
    <w:rsid w:val="00B26A10"/>
    <w:rsid w:val="00B26A48"/>
    <w:rsid w:val="00B26A4B"/>
    <w:rsid w:val="00B26AD1"/>
    <w:rsid w:val="00B26C32"/>
    <w:rsid w:val="00B26CCF"/>
    <w:rsid w:val="00B26E3D"/>
    <w:rsid w:val="00B26F08"/>
    <w:rsid w:val="00B27252"/>
    <w:rsid w:val="00B272D9"/>
    <w:rsid w:val="00B2748D"/>
    <w:rsid w:val="00B278A1"/>
    <w:rsid w:val="00B2791C"/>
    <w:rsid w:val="00B27A5A"/>
    <w:rsid w:val="00B27BB3"/>
    <w:rsid w:val="00B27BBC"/>
    <w:rsid w:val="00B27C62"/>
    <w:rsid w:val="00B27DF1"/>
    <w:rsid w:val="00B27F63"/>
    <w:rsid w:val="00B27F71"/>
    <w:rsid w:val="00B27FE5"/>
    <w:rsid w:val="00B301FC"/>
    <w:rsid w:val="00B3035F"/>
    <w:rsid w:val="00B30427"/>
    <w:rsid w:val="00B30579"/>
    <w:rsid w:val="00B30904"/>
    <w:rsid w:val="00B30C31"/>
    <w:rsid w:val="00B30E33"/>
    <w:rsid w:val="00B30F10"/>
    <w:rsid w:val="00B31296"/>
    <w:rsid w:val="00B312EC"/>
    <w:rsid w:val="00B31398"/>
    <w:rsid w:val="00B313B6"/>
    <w:rsid w:val="00B3149C"/>
    <w:rsid w:val="00B314BE"/>
    <w:rsid w:val="00B31542"/>
    <w:rsid w:val="00B319A0"/>
    <w:rsid w:val="00B31A1E"/>
    <w:rsid w:val="00B31C73"/>
    <w:rsid w:val="00B31D9B"/>
    <w:rsid w:val="00B31EDB"/>
    <w:rsid w:val="00B320FA"/>
    <w:rsid w:val="00B3222D"/>
    <w:rsid w:val="00B323C0"/>
    <w:rsid w:val="00B328FE"/>
    <w:rsid w:val="00B32EDE"/>
    <w:rsid w:val="00B3304B"/>
    <w:rsid w:val="00B33193"/>
    <w:rsid w:val="00B3322D"/>
    <w:rsid w:val="00B33373"/>
    <w:rsid w:val="00B3340B"/>
    <w:rsid w:val="00B3346D"/>
    <w:rsid w:val="00B33BFF"/>
    <w:rsid w:val="00B33C2B"/>
    <w:rsid w:val="00B33F0B"/>
    <w:rsid w:val="00B340CF"/>
    <w:rsid w:val="00B3417E"/>
    <w:rsid w:val="00B3423B"/>
    <w:rsid w:val="00B344E4"/>
    <w:rsid w:val="00B3481B"/>
    <w:rsid w:val="00B3489B"/>
    <w:rsid w:val="00B34A10"/>
    <w:rsid w:val="00B34A29"/>
    <w:rsid w:val="00B34AA4"/>
    <w:rsid w:val="00B34EBA"/>
    <w:rsid w:val="00B350AD"/>
    <w:rsid w:val="00B35557"/>
    <w:rsid w:val="00B35756"/>
    <w:rsid w:val="00B357F4"/>
    <w:rsid w:val="00B35A74"/>
    <w:rsid w:val="00B35C09"/>
    <w:rsid w:val="00B35D2A"/>
    <w:rsid w:val="00B35E71"/>
    <w:rsid w:val="00B3664D"/>
    <w:rsid w:val="00B368F5"/>
    <w:rsid w:val="00B3698C"/>
    <w:rsid w:val="00B36BC4"/>
    <w:rsid w:val="00B36C35"/>
    <w:rsid w:val="00B36EF5"/>
    <w:rsid w:val="00B37183"/>
    <w:rsid w:val="00B37395"/>
    <w:rsid w:val="00B37554"/>
    <w:rsid w:val="00B37862"/>
    <w:rsid w:val="00B378C2"/>
    <w:rsid w:val="00B3791E"/>
    <w:rsid w:val="00B37B7C"/>
    <w:rsid w:val="00B37C2E"/>
    <w:rsid w:val="00B400E1"/>
    <w:rsid w:val="00B4017D"/>
    <w:rsid w:val="00B4062D"/>
    <w:rsid w:val="00B406BB"/>
    <w:rsid w:val="00B409D9"/>
    <w:rsid w:val="00B40A6A"/>
    <w:rsid w:val="00B40BCD"/>
    <w:rsid w:val="00B40E7F"/>
    <w:rsid w:val="00B40F2E"/>
    <w:rsid w:val="00B4105B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2C9"/>
    <w:rsid w:val="00B424C4"/>
    <w:rsid w:val="00B42605"/>
    <w:rsid w:val="00B426C4"/>
    <w:rsid w:val="00B42711"/>
    <w:rsid w:val="00B429F8"/>
    <w:rsid w:val="00B42A85"/>
    <w:rsid w:val="00B42B32"/>
    <w:rsid w:val="00B42C74"/>
    <w:rsid w:val="00B42D76"/>
    <w:rsid w:val="00B42D9A"/>
    <w:rsid w:val="00B42E36"/>
    <w:rsid w:val="00B430F6"/>
    <w:rsid w:val="00B4354E"/>
    <w:rsid w:val="00B43669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0D"/>
    <w:rsid w:val="00B44758"/>
    <w:rsid w:val="00B448A4"/>
    <w:rsid w:val="00B4493C"/>
    <w:rsid w:val="00B44A7E"/>
    <w:rsid w:val="00B44BB9"/>
    <w:rsid w:val="00B44C17"/>
    <w:rsid w:val="00B44CD2"/>
    <w:rsid w:val="00B44E40"/>
    <w:rsid w:val="00B44E86"/>
    <w:rsid w:val="00B4537C"/>
    <w:rsid w:val="00B45434"/>
    <w:rsid w:val="00B454C6"/>
    <w:rsid w:val="00B454EC"/>
    <w:rsid w:val="00B45557"/>
    <w:rsid w:val="00B456C6"/>
    <w:rsid w:val="00B45A19"/>
    <w:rsid w:val="00B45C8F"/>
    <w:rsid w:val="00B45E4E"/>
    <w:rsid w:val="00B4614B"/>
    <w:rsid w:val="00B462BF"/>
    <w:rsid w:val="00B4643C"/>
    <w:rsid w:val="00B46494"/>
    <w:rsid w:val="00B467D7"/>
    <w:rsid w:val="00B467DA"/>
    <w:rsid w:val="00B467EE"/>
    <w:rsid w:val="00B46834"/>
    <w:rsid w:val="00B4689A"/>
    <w:rsid w:val="00B46991"/>
    <w:rsid w:val="00B46C6E"/>
    <w:rsid w:val="00B46D55"/>
    <w:rsid w:val="00B46ECA"/>
    <w:rsid w:val="00B46F4B"/>
    <w:rsid w:val="00B471A3"/>
    <w:rsid w:val="00B47424"/>
    <w:rsid w:val="00B474D1"/>
    <w:rsid w:val="00B4763E"/>
    <w:rsid w:val="00B50263"/>
    <w:rsid w:val="00B502E1"/>
    <w:rsid w:val="00B503A1"/>
    <w:rsid w:val="00B50413"/>
    <w:rsid w:val="00B50526"/>
    <w:rsid w:val="00B5054D"/>
    <w:rsid w:val="00B50902"/>
    <w:rsid w:val="00B50982"/>
    <w:rsid w:val="00B50B7C"/>
    <w:rsid w:val="00B50BBF"/>
    <w:rsid w:val="00B50DAB"/>
    <w:rsid w:val="00B50F3E"/>
    <w:rsid w:val="00B50F73"/>
    <w:rsid w:val="00B51084"/>
    <w:rsid w:val="00B51181"/>
    <w:rsid w:val="00B5137A"/>
    <w:rsid w:val="00B513EB"/>
    <w:rsid w:val="00B519DC"/>
    <w:rsid w:val="00B51A37"/>
    <w:rsid w:val="00B51ABB"/>
    <w:rsid w:val="00B51BB6"/>
    <w:rsid w:val="00B51CE6"/>
    <w:rsid w:val="00B51D26"/>
    <w:rsid w:val="00B51DED"/>
    <w:rsid w:val="00B51E0C"/>
    <w:rsid w:val="00B51E64"/>
    <w:rsid w:val="00B51F2C"/>
    <w:rsid w:val="00B52382"/>
    <w:rsid w:val="00B52388"/>
    <w:rsid w:val="00B5238D"/>
    <w:rsid w:val="00B523A8"/>
    <w:rsid w:val="00B5249C"/>
    <w:rsid w:val="00B52517"/>
    <w:rsid w:val="00B525AA"/>
    <w:rsid w:val="00B52602"/>
    <w:rsid w:val="00B52663"/>
    <w:rsid w:val="00B526D7"/>
    <w:rsid w:val="00B52798"/>
    <w:rsid w:val="00B527A3"/>
    <w:rsid w:val="00B52838"/>
    <w:rsid w:val="00B52844"/>
    <w:rsid w:val="00B528C5"/>
    <w:rsid w:val="00B5290B"/>
    <w:rsid w:val="00B529A1"/>
    <w:rsid w:val="00B52BEE"/>
    <w:rsid w:val="00B52F64"/>
    <w:rsid w:val="00B52FB1"/>
    <w:rsid w:val="00B53000"/>
    <w:rsid w:val="00B5328B"/>
    <w:rsid w:val="00B53299"/>
    <w:rsid w:val="00B533A6"/>
    <w:rsid w:val="00B53405"/>
    <w:rsid w:val="00B53621"/>
    <w:rsid w:val="00B53644"/>
    <w:rsid w:val="00B536B4"/>
    <w:rsid w:val="00B538BE"/>
    <w:rsid w:val="00B539D9"/>
    <w:rsid w:val="00B53D60"/>
    <w:rsid w:val="00B540ED"/>
    <w:rsid w:val="00B54127"/>
    <w:rsid w:val="00B5422C"/>
    <w:rsid w:val="00B542D0"/>
    <w:rsid w:val="00B54360"/>
    <w:rsid w:val="00B545C0"/>
    <w:rsid w:val="00B54630"/>
    <w:rsid w:val="00B54916"/>
    <w:rsid w:val="00B5493D"/>
    <w:rsid w:val="00B5498C"/>
    <w:rsid w:val="00B54BB7"/>
    <w:rsid w:val="00B54CFE"/>
    <w:rsid w:val="00B54F95"/>
    <w:rsid w:val="00B5509D"/>
    <w:rsid w:val="00B550CC"/>
    <w:rsid w:val="00B5523C"/>
    <w:rsid w:val="00B55257"/>
    <w:rsid w:val="00B552E9"/>
    <w:rsid w:val="00B5547E"/>
    <w:rsid w:val="00B55523"/>
    <w:rsid w:val="00B55763"/>
    <w:rsid w:val="00B557A3"/>
    <w:rsid w:val="00B55930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1ED"/>
    <w:rsid w:val="00B56319"/>
    <w:rsid w:val="00B5664A"/>
    <w:rsid w:val="00B566FC"/>
    <w:rsid w:val="00B569F3"/>
    <w:rsid w:val="00B56A44"/>
    <w:rsid w:val="00B56B40"/>
    <w:rsid w:val="00B56D53"/>
    <w:rsid w:val="00B5712C"/>
    <w:rsid w:val="00B5719F"/>
    <w:rsid w:val="00B571E8"/>
    <w:rsid w:val="00B572F3"/>
    <w:rsid w:val="00B57411"/>
    <w:rsid w:val="00B5791F"/>
    <w:rsid w:val="00B57968"/>
    <w:rsid w:val="00B57B4C"/>
    <w:rsid w:val="00B57D22"/>
    <w:rsid w:val="00B57D41"/>
    <w:rsid w:val="00B57D70"/>
    <w:rsid w:val="00B600E1"/>
    <w:rsid w:val="00B6028E"/>
    <w:rsid w:val="00B6058E"/>
    <w:rsid w:val="00B605EA"/>
    <w:rsid w:val="00B60768"/>
    <w:rsid w:val="00B6081B"/>
    <w:rsid w:val="00B60881"/>
    <w:rsid w:val="00B60883"/>
    <w:rsid w:val="00B60B52"/>
    <w:rsid w:val="00B60CA0"/>
    <w:rsid w:val="00B60D97"/>
    <w:rsid w:val="00B60DD2"/>
    <w:rsid w:val="00B61079"/>
    <w:rsid w:val="00B612BC"/>
    <w:rsid w:val="00B612BF"/>
    <w:rsid w:val="00B615BD"/>
    <w:rsid w:val="00B616ED"/>
    <w:rsid w:val="00B6173B"/>
    <w:rsid w:val="00B61C30"/>
    <w:rsid w:val="00B61C8B"/>
    <w:rsid w:val="00B61D88"/>
    <w:rsid w:val="00B61DB7"/>
    <w:rsid w:val="00B61EAE"/>
    <w:rsid w:val="00B61ED9"/>
    <w:rsid w:val="00B61FFC"/>
    <w:rsid w:val="00B62023"/>
    <w:rsid w:val="00B624DC"/>
    <w:rsid w:val="00B6262A"/>
    <w:rsid w:val="00B628BB"/>
    <w:rsid w:val="00B62B7C"/>
    <w:rsid w:val="00B62BBA"/>
    <w:rsid w:val="00B62DB5"/>
    <w:rsid w:val="00B62FE7"/>
    <w:rsid w:val="00B63094"/>
    <w:rsid w:val="00B63420"/>
    <w:rsid w:val="00B63609"/>
    <w:rsid w:val="00B63837"/>
    <w:rsid w:val="00B639F7"/>
    <w:rsid w:val="00B63A1D"/>
    <w:rsid w:val="00B63A6C"/>
    <w:rsid w:val="00B63BC3"/>
    <w:rsid w:val="00B63BCC"/>
    <w:rsid w:val="00B63C5C"/>
    <w:rsid w:val="00B63EA7"/>
    <w:rsid w:val="00B63EC0"/>
    <w:rsid w:val="00B63F2B"/>
    <w:rsid w:val="00B64238"/>
    <w:rsid w:val="00B64585"/>
    <w:rsid w:val="00B64769"/>
    <w:rsid w:val="00B64A76"/>
    <w:rsid w:val="00B64AD3"/>
    <w:rsid w:val="00B64AF1"/>
    <w:rsid w:val="00B64B13"/>
    <w:rsid w:val="00B64C26"/>
    <w:rsid w:val="00B64DCC"/>
    <w:rsid w:val="00B64E07"/>
    <w:rsid w:val="00B64E39"/>
    <w:rsid w:val="00B65130"/>
    <w:rsid w:val="00B65192"/>
    <w:rsid w:val="00B65997"/>
    <w:rsid w:val="00B65A1D"/>
    <w:rsid w:val="00B65A90"/>
    <w:rsid w:val="00B65AC3"/>
    <w:rsid w:val="00B65ECC"/>
    <w:rsid w:val="00B65F5A"/>
    <w:rsid w:val="00B660A6"/>
    <w:rsid w:val="00B661B0"/>
    <w:rsid w:val="00B6657D"/>
    <w:rsid w:val="00B66659"/>
    <w:rsid w:val="00B66701"/>
    <w:rsid w:val="00B669B9"/>
    <w:rsid w:val="00B66D2A"/>
    <w:rsid w:val="00B66D30"/>
    <w:rsid w:val="00B66F85"/>
    <w:rsid w:val="00B66FEA"/>
    <w:rsid w:val="00B671A0"/>
    <w:rsid w:val="00B67386"/>
    <w:rsid w:val="00B6746C"/>
    <w:rsid w:val="00B6786A"/>
    <w:rsid w:val="00B67988"/>
    <w:rsid w:val="00B67BF4"/>
    <w:rsid w:val="00B67C79"/>
    <w:rsid w:val="00B67C82"/>
    <w:rsid w:val="00B67D86"/>
    <w:rsid w:val="00B7034D"/>
    <w:rsid w:val="00B70368"/>
    <w:rsid w:val="00B70644"/>
    <w:rsid w:val="00B70C9C"/>
    <w:rsid w:val="00B7112C"/>
    <w:rsid w:val="00B711D2"/>
    <w:rsid w:val="00B71434"/>
    <w:rsid w:val="00B71549"/>
    <w:rsid w:val="00B7154D"/>
    <w:rsid w:val="00B715A6"/>
    <w:rsid w:val="00B7178C"/>
    <w:rsid w:val="00B71883"/>
    <w:rsid w:val="00B71B5A"/>
    <w:rsid w:val="00B71C2D"/>
    <w:rsid w:val="00B71CBD"/>
    <w:rsid w:val="00B71D14"/>
    <w:rsid w:val="00B71EFE"/>
    <w:rsid w:val="00B72102"/>
    <w:rsid w:val="00B723AB"/>
    <w:rsid w:val="00B723AD"/>
    <w:rsid w:val="00B724BD"/>
    <w:rsid w:val="00B72615"/>
    <w:rsid w:val="00B726C3"/>
    <w:rsid w:val="00B7288C"/>
    <w:rsid w:val="00B728B5"/>
    <w:rsid w:val="00B72906"/>
    <w:rsid w:val="00B72C68"/>
    <w:rsid w:val="00B72D07"/>
    <w:rsid w:val="00B730FC"/>
    <w:rsid w:val="00B73215"/>
    <w:rsid w:val="00B732F8"/>
    <w:rsid w:val="00B73611"/>
    <w:rsid w:val="00B736C3"/>
    <w:rsid w:val="00B738EE"/>
    <w:rsid w:val="00B73A6C"/>
    <w:rsid w:val="00B73D85"/>
    <w:rsid w:val="00B73F30"/>
    <w:rsid w:val="00B73F79"/>
    <w:rsid w:val="00B7409A"/>
    <w:rsid w:val="00B743A0"/>
    <w:rsid w:val="00B74420"/>
    <w:rsid w:val="00B745FB"/>
    <w:rsid w:val="00B7474C"/>
    <w:rsid w:val="00B74809"/>
    <w:rsid w:val="00B74990"/>
    <w:rsid w:val="00B74A3A"/>
    <w:rsid w:val="00B74B7A"/>
    <w:rsid w:val="00B7515C"/>
    <w:rsid w:val="00B75306"/>
    <w:rsid w:val="00B753D2"/>
    <w:rsid w:val="00B757E5"/>
    <w:rsid w:val="00B75B5B"/>
    <w:rsid w:val="00B760BA"/>
    <w:rsid w:val="00B761CA"/>
    <w:rsid w:val="00B7646A"/>
    <w:rsid w:val="00B764F7"/>
    <w:rsid w:val="00B767ED"/>
    <w:rsid w:val="00B7682A"/>
    <w:rsid w:val="00B76941"/>
    <w:rsid w:val="00B76B92"/>
    <w:rsid w:val="00B7713B"/>
    <w:rsid w:val="00B7716F"/>
    <w:rsid w:val="00B7732D"/>
    <w:rsid w:val="00B77499"/>
    <w:rsid w:val="00B774CF"/>
    <w:rsid w:val="00B77669"/>
    <w:rsid w:val="00B7774D"/>
    <w:rsid w:val="00B777A4"/>
    <w:rsid w:val="00B77825"/>
    <w:rsid w:val="00B778F3"/>
    <w:rsid w:val="00B77FFB"/>
    <w:rsid w:val="00B802DA"/>
    <w:rsid w:val="00B804DD"/>
    <w:rsid w:val="00B806EA"/>
    <w:rsid w:val="00B809EE"/>
    <w:rsid w:val="00B80A64"/>
    <w:rsid w:val="00B80BB8"/>
    <w:rsid w:val="00B80C4E"/>
    <w:rsid w:val="00B80D5A"/>
    <w:rsid w:val="00B81147"/>
    <w:rsid w:val="00B81251"/>
    <w:rsid w:val="00B814D9"/>
    <w:rsid w:val="00B81618"/>
    <w:rsid w:val="00B81708"/>
    <w:rsid w:val="00B81915"/>
    <w:rsid w:val="00B81BC9"/>
    <w:rsid w:val="00B81F8A"/>
    <w:rsid w:val="00B82405"/>
    <w:rsid w:val="00B825FE"/>
    <w:rsid w:val="00B826AF"/>
    <w:rsid w:val="00B82746"/>
    <w:rsid w:val="00B8279D"/>
    <w:rsid w:val="00B8294F"/>
    <w:rsid w:val="00B82DAD"/>
    <w:rsid w:val="00B82F2B"/>
    <w:rsid w:val="00B82F9C"/>
    <w:rsid w:val="00B831A3"/>
    <w:rsid w:val="00B832C1"/>
    <w:rsid w:val="00B83353"/>
    <w:rsid w:val="00B834CC"/>
    <w:rsid w:val="00B834D3"/>
    <w:rsid w:val="00B83639"/>
    <w:rsid w:val="00B837B0"/>
    <w:rsid w:val="00B837D5"/>
    <w:rsid w:val="00B838BF"/>
    <w:rsid w:val="00B83AD6"/>
    <w:rsid w:val="00B83C54"/>
    <w:rsid w:val="00B83D69"/>
    <w:rsid w:val="00B83E29"/>
    <w:rsid w:val="00B8403B"/>
    <w:rsid w:val="00B84059"/>
    <w:rsid w:val="00B84094"/>
    <w:rsid w:val="00B84381"/>
    <w:rsid w:val="00B84895"/>
    <w:rsid w:val="00B84A69"/>
    <w:rsid w:val="00B84B08"/>
    <w:rsid w:val="00B84C2E"/>
    <w:rsid w:val="00B84C33"/>
    <w:rsid w:val="00B84CBC"/>
    <w:rsid w:val="00B84E62"/>
    <w:rsid w:val="00B851C4"/>
    <w:rsid w:val="00B8522F"/>
    <w:rsid w:val="00B852A0"/>
    <w:rsid w:val="00B852C6"/>
    <w:rsid w:val="00B8540F"/>
    <w:rsid w:val="00B854E3"/>
    <w:rsid w:val="00B85565"/>
    <w:rsid w:val="00B856C7"/>
    <w:rsid w:val="00B8570C"/>
    <w:rsid w:val="00B8577B"/>
    <w:rsid w:val="00B85803"/>
    <w:rsid w:val="00B8580B"/>
    <w:rsid w:val="00B85879"/>
    <w:rsid w:val="00B85BE2"/>
    <w:rsid w:val="00B85C65"/>
    <w:rsid w:val="00B8603E"/>
    <w:rsid w:val="00B8612F"/>
    <w:rsid w:val="00B86304"/>
    <w:rsid w:val="00B86422"/>
    <w:rsid w:val="00B86499"/>
    <w:rsid w:val="00B864CE"/>
    <w:rsid w:val="00B86980"/>
    <w:rsid w:val="00B869C1"/>
    <w:rsid w:val="00B869DB"/>
    <w:rsid w:val="00B86B35"/>
    <w:rsid w:val="00B86B8E"/>
    <w:rsid w:val="00B86E78"/>
    <w:rsid w:val="00B86F01"/>
    <w:rsid w:val="00B8709A"/>
    <w:rsid w:val="00B87119"/>
    <w:rsid w:val="00B87148"/>
    <w:rsid w:val="00B87201"/>
    <w:rsid w:val="00B87279"/>
    <w:rsid w:val="00B872F3"/>
    <w:rsid w:val="00B87747"/>
    <w:rsid w:val="00B877C3"/>
    <w:rsid w:val="00B878A6"/>
    <w:rsid w:val="00B878FB"/>
    <w:rsid w:val="00B87A51"/>
    <w:rsid w:val="00B87A63"/>
    <w:rsid w:val="00B87B5A"/>
    <w:rsid w:val="00B87C3E"/>
    <w:rsid w:val="00B87C53"/>
    <w:rsid w:val="00B87D4D"/>
    <w:rsid w:val="00B87E4C"/>
    <w:rsid w:val="00B90512"/>
    <w:rsid w:val="00B906A4"/>
    <w:rsid w:val="00B90756"/>
    <w:rsid w:val="00B907BC"/>
    <w:rsid w:val="00B9080A"/>
    <w:rsid w:val="00B90853"/>
    <w:rsid w:val="00B9095C"/>
    <w:rsid w:val="00B90C83"/>
    <w:rsid w:val="00B90D3A"/>
    <w:rsid w:val="00B90D4D"/>
    <w:rsid w:val="00B90E48"/>
    <w:rsid w:val="00B90ECF"/>
    <w:rsid w:val="00B9146A"/>
    <w:rsid w:val="00B9156D"/>
    <w:rsid w:val="00B916C5"/>
    <w:rsid w:val="00B9171D"/>
    <w:rsid w:val="00B91871"/>
    <w:rsid w:val="00B9194E"/>
    <w:rsid w:val="00B9196A"/>
    <w:rsid w:val="00B91987"/>
    <w:rsid w:val="00B91CA5"/>
    <w:rsid w:val="00B91CAD"/>
    <w:rsid w:val="00B9211A"/>
    <w:rsid w:val="00B923FA"/>
    <w:rsid w:val="00B9244D"/>
    <w:rsid w:val="00B92625"/>
    <w:rsid w:val="00B926A5"/>
    <w:rsid w:val="00B926D2"/>
    <w:rsid w:val="00B927E7"/>
    <w:rsid w:val="00B928CE"/>
    <w:rsid w:val="00B92A7A"/>
    <w:rsid w:val="00B92B2F"/>
    <w:rsid w:val="00B92D6B"/>
    <w:rsid w:val="00B92EB8"/>
    <w:rsid w:val="00B93063"/>
    <w:rsid w:val="00B930EA"/>
    <w:rsid w:val="00B930F1"/>
    <w:rsid w:val="00B93200"/>
    <w:rsid w:val="00B9324B"/>
    <w:rsid w:val="00B93530"/>
    <w:rsid w:val="00B935CF"/>
    <w:rsid w:val="00B93624"/>
    <w:rsid w:val="00B93851"/>
    <w:rsid w:val="00B93BD7"/>
    <w:rsid w:val="00B93C21"/>
    <w:rsid w:val="00B93D07"/>
    <w:rsid w:val="00B93E0B"/>
    <w:rsid w:val="00B93EBD"/>
    <w:rsid w:val="00B940C2"/>
    <w:rsid w:val="00B94229"/>
    <w:rsid w:val="00B94289"/>
    <w:rsid w:val="00B945C3"/>
    <w:rsid w:val="00B94642"/>
    <w:rsid w:val="00B948E7"/>
    <w:rsid w:val="00B949F1"/>
    <w:rsid w:val="00B94B2A"/>
    <w:rsid w:val="00B94B48"/>
    <w:rsid w:val="00B94C3A"/>
    <w:rsid w:val="00B94CCF"/>
    <w:rsid w:val="00B94CF9"/>
    <w:rsid w:val="00B9523D"/>
    <w:rsid w:val="00B95392"/>
    <w:rsid w:val="00B953CE"/>
    <w:rsid w:val="00B954F2"/>
    <w:rsid w:val="00B9559E"/>
    <w:rsid w:val="00B95638"/>
    <w:rsid w:val="00B95775"/>
    <w:rsid w:val="00B9579E"/>
    <w:rsid w:val="00B95912"/>
    <w:rsid w:val="00B9593D"/>
    <w:rsid w:val="00B95AD4"/>
    <w:rsid w:val="00B95E03"/>
    <w:rsid w:val="00B95F1D"/>
    <w:rsid w:val="00B9626B"/>
    <w:rsid w:val="00B9631D"/>
    <w:rsid w:val="00B96481"/>
    <w:rsid w:val="00B96506"/>
    <w:rsid w:val="00B967D7"/>
    <w:rsid w:val="00B96802"/>
    <w:rsid w:val="00B96B58"/>
    <w:rsid w:val="00B96C03"/>
    <w:rsid w:val="00B96C96"/>
    <w:rsid w:val="00B96D6E"/>
    <w:rsid w:val="00B96F09"/>
    <w:rsid w:val="00B974E2"/>
    <w:rsid w:val="00B975F0"/>
    <w:rsid w:val="00B97B26"/>
    <w:rsid w:val="00B97BBE"/>
    <w:rsid w:val="00B97C1E"/>
    <w:rsid w:val="00B97C47"/>
    <w:rsid w:val="00B97D90"/>
    <w:rsid w:val="00B97E54"/>
    <w:rsid w:val="00BA0405"/>
    <w:rsid w:val="00BA080E"/>
    <w:rsid w:val="00BA0A17"/>
    <w:rsid w:val="00BA0A81"/>
    <w:rsid w:val="00BA0BBC"/>
    <w:rsid w:val="00BA0BFB"/>
    <w:rsid w:val="00BA0C14"/>
    <w:rsid w:val="00BA0D8F"/>
    <w:rsid w:val="00BA0EFA"/>
    <w:rsid w:val="00BA0F21"/>
    <w:rsid w:val="00BA1242"/>
    <w:rsid w:val="00BA13E8"/>
    <w:rsid w:val="00BA14A0"/>
    <w:rsid w:val="00BA1516"/>
    <w:rsid w:val="00BA1571"/>
    <w:rsid w:val="00BA1690"/>
    <w:rsid w:val="00BA1809"/>
    <w:rsid w:val="00BA1854"/>
    <w:rsid w:val="00BA189C"/>
    <w:rsid w:val="00BA1AC8"/>
    <w:rsid w:val="00BA1D0B"/>
    <w:rsid w:val="00BA1E67"/>
    <w:rsid w:val="00BA2257"/>
    <w:rsid w:val="00BA22AC"/>
    <w:rsid w:val="00BA2671"/>
    <w:rsid w:val="00BA26AF"/>
    <w:rsid w:val="00BA26B8"/>
    <w:rsid w:val="00BA28F1"/>
    <w:rsid w:val="00BA2B42"/>
    <w:rsid w:val="00BA3044"/>
    <w:rsid w:val="00BA306D"/>
    <w:rsid w:val="00BA32A2"/>
    <w:rsid w:val="00BA3304"/>
    <w:rsid w:val="00BA339D"/>
    <w:rsid w:val="00BA37EA"/>
    <w:rsid w:val="00BA3D46"/>
    <w:rsid w:val="00BA3EDF"/>
    <w:rsid w:val="00BA41F3"/>
    <w:rsid w:val="00BA4226"/>
    <w:rsid w:val="00BA4328"/>
    <w:rsid w:val="00BA442E"/>
    <w:rsid w:val="00BA457D"/>
    <w:rsid w:val="00BA4645"/>
    <w:rsid w:val="00BA474C"/>
    <w:rsid w:val="00BA48DF"/>
    <w:rsid w:val="00BA4A6B"/>
    <w:rsid w:val="00BA4E44"/>
    <w:rsid w:val="00BA5242"/>
    <w:rsid w:val="00BA52AD"/>
    <w:rsid w:val="00BA542D"/>
    <w:rsid w:val="00BA5450"/>
    <w:rsid w:val="00BA5498"/>
    <w:rsid w:val="00BA54CF"/>
    <w:rsid w:val="00BA5504"/>
    <w:rsid w:val="00BA586C"/>
    <w:rsid w:val="00BA5998"/>
    <w:rsid w:val="00BA59F1"/>
    <w:rsid w:val="00BA5B05"/>
    <w:rsid w:val="00BA5B7C"/>
    <w:rsid w:val="00BA5C44"/>
    <w:rsid w:val="00BA5D0A"/>
    <w:rsid w:val="00BA5E33"/>
    <w:rsid w:val="00BA5FC3"/>
    <w:rsid w:val="00BA61DB"/>
    <w:rsid w:val="00BA6318"/>
    <w:rsid w:val="00BA63B4"/>
    <w:rsid w:val="00BA64DD"/>
    <w:rsid w:val="00BA6604"/>
    <w:rsid w:val="00BA67B2"/>
    <w:rsid w:val="00BA6AEE"/>
    <w:rsid w:val="00BA6C47"/>
    <w:rsid w:val="00BA6D38"/>
    <w:rsid w:val="00BA6DC2"/>
    <w:rsid w:val="00BA6EA1"/>
    <w:rsid w:val="00BA6F69"/>
    <w:rsid w:val="00BA6FEB"/>
    <w:rsid w:val="00BA71CD"/>
    <w:rsid w:val="00BA7435"/>
    <w:rsid w:val="00BA7702"/>
    <w:rsid w:val="00BA788B"/>
    <w:rsid w:val="00BA7A3C"/>
    <w:rsid w:val="00BA7DC8"/>
    <w:rsid w:val="00BA8952"/>
    <w:rsid w:val="00BB04A1"/>
    <w:rsid w:val="00BB053C"/>
    <w:rsid w:val="00BB0699"/>
    <w:rsid w:val="00BB0D90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3F5"/>
    <w:rsid w:val="00BB275A"/>
    <w:rsid w:val="00BB2984"/>
    <w:rsid w:val="00BB2BE6"/>
    <w:rsid w:val="00BB2C25"/>
    <w:rsid w:val="00BB2EA9"/>
    <w:rsid w:val="00BB2F39"/>
    <w:rsid w:val="00BB315C"/>
    <w:rsid w:val="00BB31B0"/>
    <w:rsid w:val="00BB3272"/>
    <w:rsid w:val="00BB34B4"/>
    <w:rsid w:val="00BB3516"/>
    <w:rsid w:val="00BB354D"/>
    <w:rsid w:val="00BB3934"/>
    <w:rsid w:val="00BB3944"/>
    <w:rsid w:val="00BB3979"/>
    <w:rsid w:val="00BB3A41"/>
    <w:rsid w:val="00BB3A7F"/>
    <w:rsid w:val="00BB3DB7"/>
    <w:rsid w:val="00BB3E3D"/>
    <w:rsid w:val="00BB4080"/>
    <w:rsid w:val="00BB4327"/>
    <w:rsid w:val="00BB49BF"/>
    <w:rsid w:val="00BB4B07"/>
    <w:rsid w:val="00BB4CE7"/>
    <w:rsid w:val="00BB4D30"/>
    <w:rsid w:val="00BB4E06"/>
    <w:rsid w:val="00BB51E1"/>
    <w:rsid w:val="00BB5298"/>
    <w:rsid w:val="00BB52F0"/>
    <w:rsid w:val="00BB5300"/>
    <w:rsid w:val="00BB5538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84"/>
    <w:rsid w:val="00BB5F1C"/>
    <w:rsid w:val="00BB60FF"/>
    <w:rsid w:val="00BB6147"/>
    <w:rsid w:val="00BB61E7"/>
    <w:rsid w:val="00BB63AE"/>
    <w:rsid w:val="00BB66FF"/>
    <w:rsid w:val="00BB683A"/>
    <w:rsid w:val="00BB7050"/>
    <w:rsid w:val="00BB7210"/>
    <w:rsid w:val="00BB74C1"/>
    <w:rsid w:val="00BB75C8"/>
    <w:rsid w:val="00BB763C"/>
    <w:rsid w:val="00BB78C1"/>
    <w:rsid w:val="00BB79C3"/>
    <w:rsid w:val="00BB7C62"/>
    <w:rsid w:val="00BB7CB8"/>
    <w:rsid w:val="00BB7F97"/>
    <w:rsid w:val="00BC0045"/>
    <w:rsid w:val="00BC00DE"/>
    <w:rsid w:val="00BC0167"/>
    <w:rsid w:val="00BC025C"/>
    <w:rsid w:val="00BC03D4"/>
    <w:rsid w:val="00BC0596"/>
    <w:rsid w:val="00BC05AE"/>
    <w:rsid w:val="00BC06E7"/>
    <w:rsid w:val="00BC0875"/>
    <w:rsid w:val="00BC09FB"/>
    <w:rsid w:val="00BC0CD3"/>
    <w:rsid w:val="00BC0D00"/>
    <w:rsid w:val="00BC0D96"/>
    <w:rsid w:val="00BC0DFB"/>
    <w:rsid w:val="00BC0F1B"/>
    <w:rsid w:val="00BC11F9"/>
    <w:rsid w:val="00BC1623"/>
    <w:rsid w:val="00BC1693"/>
    <w:rsid w:val="00BC16FD"/>
    <w:rsid w:val="00BC17C5"/>
    <w:rsid w:val="00BC181D"/>
    <w:rsid w:val="00BC18FA"/>
    <w:rsid w:val="00BC1CF5"/>
    <w:rsid w:val="00BC2081"/>
    <w:rsid w:val="00BC239C"/>
    <w:rsid w:val="00BC262B"/>
    <w:rsid w:val="00BC2798"/>
    <w:rsid w:val="00BC27BA"/>
    <w:rsid w:val="00BC29F2"/>
    <w:rsid w:val="00BC2C3A"/>
    <w:rsid w:val="00BC2DFC"/>
    <w:rsid w:val="00BC2EED"/>
    <w:rsid w:val="00BC2F8C"/>
    <w:rsid w:val="00BC332A"/>
    <w:rsid w:val="00BC338A"/>
    <w:rsid w:val="00BC355B"/>
    <w:rsid w:val="00BC368C"/>
    <w:rsid w:val="00BC3710"/>
    <w:rsid w:val="00BC3AD5"/>
    <w:rsid w:val="00BC3FA5"/>
    <w:rsid w:val="00BC408E"/>
    <w:rsid w:val="00BC40DF"/>
    <w:rsid w:val="00BC41FD"/>
    <w:rsid w:val="00BC43F3"/>
    <w:rsid w:val="00BC4462"/>
    <w:rsid w:val="00BC4A07"/>
    <w:rsid w:val="00BC4A86"/>
    <w:rsid w:val="00BC4AEB"/>
    <w:rsid w:val="00BC4CB2"/>
    <w:rsid w:val="00BC5316"/>
    <w:rsid w:val="00BC54C1"/>
    <w:rsid w:val="00BC5826"/>
    <w:rsid w:val="00BC5CA7"/>
    <w:rsid w:val="00BC5DCB"/>
    <w:rsid w:val="00BC5DDB"/>
    <w:rsid w:val="00BC5E71"/>
    <w:rsid w:val="00BC61B7"/>
    <w:rsid w:val="00BC62D8"/>
    <w:rsid w:val="00BC648A"/>
    <w:rsid w:val="00BC65D5"/>
    <w:rsid w:val="00BC65F5"/>
    <w:rsid w:val="00BC69A2"/>
    <w:rsid w:val="00BC6B2A"/>
    <w:rsid w:val="00BC6D56"/>
    <w:rsid w:val="00BC6E5F"/>
    <w:rsid w:val="00BC7064"/>
    <w:rsid w:val="00BC709B"/>
    <w:rsid w:val="00BC7195"/>
    <w:rsid w:val="00BC7220"/>
    <w:rsid w:val="00BC73D7"/>
    <w:rsid w:val="00BC7490"/>
    <w:rsid w:val="00BC75DA"/>
    <w:rsid w:val="00BC765B"/>
    <w:rsid w:val="00BC7750"/>
    <w:rsid w:val="00BC79AC"/>
    <w:rsid w:val="00BC79B5"/>
    <w:rsid w:val="00BC79CB"/>
    <w:rsid w:val="00BC7A63"/>
    <w:rsid w:val="00BC7B6F"/>
    <w:rsid w:val="00BC7BCC"/>
    <w:rsid w:val="00BC7BF0"/>
    <w:rsid w:val="00BC7C48"/>
    <w:rsid w:val="00BC7CF8"/>
    <w:rsid w:val="00BC7D02"/>
    <w:rsid w:val="00BC7DA1"/>
    <w:rsid w:val="00BD0147"/>
    <w:rsid w:val="00BD02FC"/>
    <w:rsid w:val="00BD043F"/>
    <w:rsid w:val="00BD0AEF"/>
    <w:rsid w:val="00BD0CFF"/>
    <w:rsid w:val="00BD0F5D"/>
    <w:rsid w:val="00BD10E7"/>
    <w:rsid w:val="00BD11D4"/>
    <w:rsid w:val="00BD1298"/>
    <w:rsid w:val="00BD12D5"/>
    <w:rsid w:val="00BD137F"/>
    <w:rsid w:val="00BD13E4"/>
    <w:rsid w:val="00BD1421"/>
    <w:rsid w:val="00BD14A9"/>
    <w:rsid w:val="00BD16C2"/>
    <w:rsid w:val="00BD1800"/>
    <w:rsid w:val="00BD1AD6"/>
    <w:rsid w:val="00BD1C26"/>
    <w:rsid w:val="00BD1E2E"/>
    <w:rsid w:val="00BD1EC5"/>
    <w:rsid w:val="00BD1F3E"/>
    <w:rsid w:val="00BD1F8D"/>
    <w:rsid w:val="00BD200E"/>
    <w:rsid w:val="00BD204E"/>
    <w:rsid w:val="00BD2301"/>
    <w:rsid w:val="00BD24E0"/>
    <w:rsid w:val="00BD2921"/>
    <w:rsid w:val="00BD2B43"/>
    <w:rsid w:val="00BD2C42"/>
    <w:rsid w:val="00BD2F73"/>
    <w:rsid w:val="00BD31D4"/>
    <w:rsid w:val="00BD354D"/>
    <w:rsid w:val="00BD3771"/>
    <w:rsid w:val="00BD3781"/>
    <w:rsid w:val="00BD3B36"/>
    <w:rsid w:val="00BD3C60"/>
    <w:rsid w:val="00BD3DE5"/>
    <w:rsid w:val="00BD3E84"/>
    <w:rsid w:val="00BD424C"/>
    <w:rsid w:val="00BD44A5"/>
    <w:rsid w:val="00BD4654"/>
    <w:rsid w:val="00BD4696"/>
    <w:rsid w:val="00BD479A"/>
    <w:rsid w:val="00BD4863"/>
    <w:rsid w:val="00BD4961"/>
    <w:rsid w:val="00BD4B26"/>
    <w:rsid w:val="00BD4B2D"/>
    <w:rsid w:val="00BD4CDE"/>
    <w:rsid w:val="00BD4E82"/>
    <w:rsid w:val="00BD5048"/>
    <w:rsid w:val="00BD5130"/>
    <w:rsid w:val="00BD5436"/>
    <w:rsid w:val="00BD5501"/>
    <w:rsid w:val="00BD5578"/>
    <w:rsid w:val="00BD599D"/>
    <w:rsid w:val="00BD5AEA"/>
    <w:rsid w:val="00BD5B4A"/>
    <w:rsid w:val="00BD5BC6"/>
    <w:rsid w:val="00BD5CA7"/>
    <w:rsid w:val="00BD5F8B"/>
    <w:rsid w:val="00BD61C1"/>
    <w:rsid w:val="00BD65BA"/>
    <w:rsid w:val="00BD6845"/>
    <w:rsid w:val="00BD68C6"/>
    <w:rsid w:val="00BD6A03"/>
    <w:rsid w:val="00BD6A6D"/>
    <w:rsid w:val="00BD6BA0"/>
    <w:rsid w:val="00BD6E10"/>
    <w:rsid w:val="00BD6F6B"/>
    <w:rsid w:val="00BD7346"/>
    <w:rsid w:val="00BD7970"/>
    <w:rsid w:val="00BD7B42"/>
    <w:rsid w:val="00BD7D87"/>
    <w:rsid w:val="00BD7FB3"/>
    <w:rsid w:val="00BE000D"/>
    <w:rsid w:val="00BE0070"/>
    <w:rsid w:val="00BE02C0"/>
    <w:rsid w:val="00BE0496"/>
    <w:rsid w:val="00BE05AC"/>
    <w:rsid w:val="00BE05F4"/>
    <w:rsid w:val="00BE07A9"/>
    <w:rsid w:val="00BE08D0"/>
    <w:rsid w:val="00BE093D"/>
    <w:rsid w:val="00BE095C"/>
    <w:rsid w:val="00BE0CA7"/>
    <w:rsid w:val="00BE0E6F"/>
    <w:rsid w:val="00BE0ED2"/>
    <w:rsid w:val="00BE0F89"/>
    <w:rsid w:val="00BE0F99"/>
    <w:rsid w:val="00BE10D4"/>
    <w:rsid w:val="00BE1131"/>
    <w:rsid w:val="00BE12E3"/>
    <w:rsid w:val="00BE14E9"/>
    <w:rsid w:val="00BE1581"/>
    <w:rsid w:val="00BE1738"/>
    <w:rsid w:val="00BE1864"/>
    <w:rsid w:val="00BE1888"/>
    <w:rsid w:val="00BE194C"/>
    <w:rsid w:val="00BE1AD9"/>
    <w:rsid w:val="00BE2075"/>
    <w:rsid w:val="00BE22ED"/>
    <w:rsid w:val="00BE23A3"/>
    <w:rsid w:val="00BE24D5"/>
    <w:rsid w:val="00BE2579"/>
    <w:rsid w:val="00BE27FA"/>
    <w:rsid w:val="00BE27FC"/>
    <w:rsid w:val="00BE28F3"/>
    <w:rsid w:val="00BE29F3"/>
    <w:rsid w:val="00BE2B62"/>
    <w:rsid w:val="00BE2BF7"/>
    <w:rsid w:val="00BE2C31"/>
    <w:rsid w:val="00BE2C94"/>
    <w:rsid w:val="00BE2CF8"/>
    <w:rsid w:val="00BE2FAF"/>
    <w:rsid w:val="00BE313F"/>
    <w:rsid w:val="00BE32AA"/>
    <w:rsid w:val="00BE33E8"/>
    <w:rsid w:val="00BE34AB"/>
    <w:rsid w:val="00BE3621"/>
    <w:rsid w:val="00BE3646"/>
    <w:rsid w:val="00BE36DC"/>
    <w:rsid w:val="00BE3734"/>
    <w:rsid w:val="00BE3AD5"/>
    <w:rsid w:val="00BE3CA3"/>
    <w:rsid w:val="00BE3DC8"/>
    <w:rsid w:val="00BE412E"/>
    <w:rsid w:val="00BE416D"/>
    <w:rsid w:val="00BE4446"/>
    <w:rsid w:val="00BE4588"/>
    <w:rsid w:val="00BE45C9"/>
    <w:rsid w:val="00BE46A3"/>
    <w:rsid w:val="00BE47C0"/>
    <w:rsid w:val="00BE47D4"/>
    <w:rsid w:val="00BE4A7B"/>
    <w:rsid w:val="00BE4B4E"/>
    <w:rsid w:val="00BE4B62"/>
    <w:rsid w:val="00BE4C86"/>
    <w:rsid w:val="00BE4CA2"/>
    <w:rsid w:val="00BE4D30"/>
    <w:rsid w:val="00BE4DB1"/>
    <w:rsid w:val="00BE4E6D"/>
    <w:rsid w:val="00BE4F83"/>
    <w:rsid w:val="00BE4FC3"/>
    <w:rsid w:val="00BE504B"/>
    <w:rsid w:val="00BE527D"/>
    <w:rsid w:val="00BE5466"/>
    <w:rsid w:val="00BE54D3"/>
    <w:rsid w:val="00BE54F8"/>
    <w:rsid w:val="00BE55D8"/>
    <w:rsid w:val="00BE55D9"/>
    <w:rsid w:val="00BE58C4"/>
    <w:rsid w:val="00BE58EA"/>
    <w:rsid w:val="00BE5911"/>
    <w:rsid w:val="00BE5B26"/>
    <w:rsid w:val="00BE5B5B"/>
    <w:rsid w:val="00BE6165"/>
    <w:rsid w:val="00BE62F2"/>
    <w:rsid w:val="00BE6579"/>
    <w:rsid w:val="00BE6590"/>
    <w:rsid w:val="00BE65E4"/>
    <w:rsid w:val="00BE66FA"/>
    <w:rsid w:val="00BE6807"/>
    <w:rsid w:val="00BE6927"/>
    <w:rsid w:val="00BE696A"/>
    <w:rsid w:val="00BE6998"/>
    <w:rsid w:val="00BE6A2B"/>
    <w:rsid w:val="00BE6AB3"/>
    <w:rsid w:val="00BE6CAB"/>
    <w:rsid w:val="00BE74B7"/>
    <w:rsid w:val="00BE76B2"/>
    <w:rsid w:val="00BE78DB"/>
    <w:rsid w:val="00BE7A27"/>
    <w:rsid w:val="00BE7A42"/>
    <w:rsid w:val="00BE7D54"/>
    <w:rsid w:val="00BE7DBC"/>
    <w:rsid w:val="00BE7DF9"/>
    <w:rsid w:val="00BE7F25"/>
    <w:rsid w:val="00BE7F78"/>
    <w:rsid w:val="00BF0044"/>
    <w:rsid w:val="00BF057B"/>
    <w:rsid w:val="00BF05EC"/>
    <w:rsid w:val="00BF0919"/>
    <w:rsid w:val="00BF09C2"/>
    <w:rsid w:val="00BF0ACA"/>
    <w:rsid w:val="00BF1247"/>
    <w:rsid w:val="00BF13B8"/>
    <w:rsid w:val="00BF14CE"/>
    <w:rsid w:val="00BF14FE"/>
    <w:rsid w:val="00BF1562"/>
    <w:rsid w:val="00BF15C6"/>
    <w:rsid w:val="00BF168A"/>
    <w:rsid w:val="00BF1812"/>
    <w:rsid w:val="00BF1880"/>
    <w:rsid w:val="00BF1A4F"/>
    <w:rsid w:val="00BF1B2D"/>
    <w:rsid w:val="00BF1BFF"/>
    <w:rsid w:val="00BF1CF3"/>
    <w:rsid w:val="00BF1D34"/>
    <w:rsid w:val="00BF1DFF"/>
    <w:rsid w:val="00BF1F8D"/>
    <w:rsid w:val="00BF2414"/>
    <w:rsid w:val="00BF2418"/>
    <w:rsid w:val="00BF2D29"/>
    <w:rsid w:val="00BF307E"/>
    <w:rsid w:val="00BF32C1"/>
    <w:rsid w:val="00BF350C"/>
    <w:rsid w:val="00BF3602"/>
    <w:rsid w:val="00BF3613"/>
    <w:rsid w:val="00BF3AD1"/>
    <w:rsid w:val="00BF3C68"/>
    <w:rsid w:val="00BF3D42"/>
    <w:rsid w:val="00BF3E1D"/>
    <w:rsid w:val="00BF408E"/>
    <w:rsid w:val="00BF4198"/>
    <w:rsid w:val="00BF41B4"/>
    <w:rsid w:val="00BF429E"/>
    <w:rsid w:val="00BF45C6"/>
    <w:rsid w:val="00BF45D3"/>
    <w:rsid w:val="00BF4617"/>
    <w:rsid w:val="00BF4675"/>
    <w:rsid w:val="00BF4C26"/>
    <w:rsid w:val="00BF4E50"/>
    <w:rsid w:val="00BF507B"/>
    <w:rsid w:val="00BF507D"/>
    <w:rsid w:val="00BF534F"/>
    <w:rsid w:val="00BF53D6"/>
    <w:rsid w:val="00BF53FF"/>
    <w:rsid w:val="00BF543E"/>
    <w:rsid w:val="00BF5850"/>
    <w:rsid w:val="00BF599C"/>
    <w:rsid w:val="00BF59C5"/>
    <w:rsid w:val="00BF59ED"/>
    <w:rsid w:val="00BF5ECB"/>
    <w:rsid w:val="00BF5F3E"/>
    <w:rsid w:val="00BF6048"/>
    <w:rsid w:val="00BF6181"/>
    <w:rsid w:val="00BF6287"/>
    <w:rsid w:val="00BF62D9"/>
    <w:rsid w:val="00BF6702"/>
    <w:rsid w:val="00BF6843"/>
    <w:rsid w:val="00BF6B30"/>
    <w:rsid w:val="00BF7022"/>
    <w:rsid w:val="00BF705A"/>
    <w:rsid w:val="00BF7289"/>
    <w:rsid w:val="00BF749D"/>
    <w:rsid w:val="00BF76BD"/>
    <w:rsid w:val="00BF7843"/>
    <w:rsid w:val="00BF7945"/>
    <w:rsid w:val="00BF79CB"/>
    <w:rsid w:val="00BF79E1"/>
    <w:rsid w:val="00BF7C5C"/>
    <w:rsid w:val="00BF7CCA"/>
    <w:rsid w:val="00BF7EA4"/>
    <w:rsid w:val="00BF7F6D"/>
    <w:rsid w:val="00C0003D"/>
    <w:rsid w:val="00C00390"/>
    <w:rsid w:val="00C00425"/>
    <w:rsid w:val="00C005F8"/>
    <w:rsid w:val="00C00A43"/>
    <w:rsid w:val="00C00B59"/>
    <w:rsid w:val="00C00DD3"/>
    <w:rsid w:val="00C00F5A"/>
    <w:rsid w:val="00C01321"/>
    <w:rsid w:val="00C0146C"/>
    <w:rsid w:val="00C014CC"/>
    <w:rsid w:val="00C0154A"/>
    <w:rsid w:val="00C016B7"/>
    <w:rsid w:val="00C017D8"/>
    <w:rsid w:val="00C017EF"/>
    <w:rsid w:val="00C018C0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2852"/>
    <w:rsid w:val="00C02B21"/>
    <w:rsid w:val="00C02BA1"/>
    <w:rsid w:val="00C02C50"/>
    <w:rsid w:val="00C02EC0"/>
    <w:rsid w:val="00C02F41"/>
    <w:rsid w:val="00C03143"/>
    <w:rsid w:val="00C031C6"/>
    <w:rsid w:val="00C03481"/>
    <w:rsid w:val="00C03487"/>
    <w:rsid w:val="00C0387F"/>
    <w:rsid w:val="00C03A86"/>
    <w:rsid w:val="00C03A8B"/>
    <w:rsid w:val="00C03ABB"/>
    <w:rsid w:val="00C03B3A"/>
    <w:rsid w:val="00C03C63"/>
    <w:rsid w:val="00C03DA9"/>
    <w:rsid w:val="00C03E3B"/>
    <w:rsid w:val="00C03F5A"/>
    <w:rsid w:val="00C03FEA"/>
    <w:rsid w:val="00C03FF3"/>
    <w:rsid w:val="00C04444"/>
    <w:rsid w:val="00C0447D"/>
    <w:rsid w:val="00C04B1C"/>
    <w:rsid w:val="00C04BEF"/>
    <w:rsid w:val="00C04C50"/>
    <w:rsid w:val="00C04CC3"/>
    <w:rsid w:val="00C04F22"/>
    <w:rsid w:val="00C04F5D"/>
    <w:rsid w:val="00C05018"/>
    <w:rsid w:val="00C050DC"/>
    <w:rsid w:val="00C05129"/>
    <w:rsid w:val="00C0524B"/>
    <w:rsid w:val="00C0550D"/>
    <w:rsid w:val="00C0591A"/>
    <w:rsid w:val="00C05BD4"/>
    <w:rsid w:val="00C05F3C"/>
    <w:rsid w:val="00C0622B"/>
    <w:rsid w:val="00C06323"/>
    <w:rsid w:val="00C0632D"/>
    <w:rsid w:val="00C06580"/>
    <w:rsid w:val="00C06708"/>
    <w:rsid w:val="00C06734"/>
    <w:rsid w:val="00C06781"/>
    <w:rsid w:val="00C06879"/>
    <w:rsid w:val="00C06B68"/>
    <w:rsid w:val="00C06C48"/>
    <w:rsid w:val="00C0706E"/>
    <w:rsid w:val="00C0734A"/>
    <w:rsid w:val="00C0747C"/>
    <w:rsid w:val="00C07542"/>
    <w:rsid w:val="00C07587"/>
    <w:rsid w:val="00C07805"/>
    <w:rsid w:val="00C07E52"/>
    <w:rsid w:val="00C07E56"/>
    <w:rsid w:val="00C07EEF"/>
    <w:rsid w:val="00C07F69"/>
    <w:rsid w:val="00C07FBD"/>
    <w:rsid w:val="00C07FFE"/>
    <w:rsid w:val="00C101FC"/>
    <w:rsid w:val="00C104BB"/>
    <w:rsid w:val="00C105F8"/>
    <w:rsid w:val="00C109B0"/>
    <w:rsid w:val="00C109D4"/>
    <w:rsid w:val="00C10C7A"/>
    <w:rsid w:val="00C10DE0"/>
    <w:rsid w:val="00C10E25"/>
    <w:rsid w:val="00C10EE4"/>
    <w:rsid w:val="00C10FB5"/>
    <w:rsid w:val="00C110C3"/>
    <w:rsid w:val="00C111C9"/>
    <w:rsid w:val="00C1121E"/>
    <w:rsid w:val="00C112E0"/>
    <w:rsid w:val="00C1173C"/>
    <w:rsid w:val="00C1185F"/>
    <w:rsid w:val="00C119B3"/>
    <w:rsid w:val="00C11BFB"/>
    <w:rsid w:val="00C11E0B"/>
    <w:rsid w:val="00C11FB2"/>
    <w:rsid w:val="00C11FED"/>
    <w:rsid w:val="00C1208C"/>
    <w:rsid w:val="00C121D7"/>
    <w:rsid w:val="00C12409"/>
    <w:rsid w:val="00C12638"/>
    <w:rsid w:val="00C127BB"/>
    <w:rsid w:val="00C12871"/>
    <w:rsid w:val="00C128CD"/>
    <w:rsid w:val="00C12A67"/>
    <w:rsid w:val="00C12D15"/>
    <w:rsid w:val="00C12DF0"/>
    <w:rsid w:val="00C1308D"/>
    <w:rsid w:val="00C131F7"/>
    <w:rsid w:val="00C133D9"/>
    <w:rsid w:val="00C133DF"/>
    <w:rsid w:val="00C137DD"/>
    <w:rsid w:val="00C13AD3"/>
    <w:rsid w:val="00C13B5C"/>
    <w:rsid w:val="00C13B8B"/>
    <w:rsid w:val="00C13BA2"/>
    <w:rsid w:val="00C13D41"/>
    <w:rsid w:val="00C14177"/>
    <w:rsid w:val="00C1434E"/>
    <w:rsid w:val="00C145D5"/>
    <w:rsid w:val="00C14783"/>
    <w:rsid w:val="00C1488F"/>
    <w:rsid w:val="00C149B7"/>
    <w:rsid w:val="00C149F8"/>
    <w:rsid w:val="00C14AFA"/>
    <w:rsid w:val="00C14C62"/>
    <w:rsid w:val="00C14E1F"/>
    <w:rsid w:val="00C14E3E"/>
    <w:rsid w:val="00C14FB7"/>
    <w:rsid w:val="00C150DE"/>
    <w:rsid w:val="00C15115"/>
    <w:rsid w:val="00C152C8"/>
    <w:rsid w:val="00C154BD"/>
    <w:rsid w:val="00C155A9"/>
    <w:rsid w:val="00C15754"/>
    <w:rsid w:val="00C15C9E"/>
    <w:rsid w:val="00C15CFD"/>
    <w:rsid w:val="00C15F78"/>
    <w:rsid w:val="00C16066"/>
    <w:rsid w:val="00C16748"/>
    <w:rsid w:val="00C167A7"/>
    <w:rsid w:val="00C16827"/>
    <w:rsid w:val="00C1686A"/>
    <w:rsid w:val="00C1696C"/>
    <w:rsid w:val="00C16B89"/>
    <w:rsid w:val="00C16C47"/>
    <w:rsid w:val="00C171F7"/>
    <w:rsid w:val="00C17286"/>
    <w:rsid w:val="00C172D2"/>
    <w:rsid w:val="00C179B9"/>
    <w:rsid w:val="00C17BFE"/>
    <w:rsid w:val="00C17DBC"/>
    <w:rsid w:val="00C17F80"/>
    <w:rsid w:val="00C17F8E"/>
    <w:rsid w:val="00C200FE"/>
    <w:rsid w:val="00C201C1"/>
    <w:rsid w:val="00C2033B"/>
    <w:rsid w:val="00C203D4"/>
    <w:rsid w:val="00C2044D"/>
    <w:rsid w:val="00C2055A"/>
    <w:rsid w:val="00C2066C"/>
    <w:rsid w:val="00C20685"/>
    <w:rsid w:val="00C209E0"/>
    <w:rsid w:val="00C20A8D"/>
    <w:rsid w:val="00C20AD4"/>
    <w:rsid w:val="00C20AE4"/>
    <w:rsid w:val="00C20B5F"/>
    <w:rsid w:val="00C20D1A"/>
    <w:rsid w:val="00C20DC8"/>
    <w:rsid w:val="00C20E6D"/>
    <w:rsid w:val="00C2111B"/>
    <w:rsid w:val="00C21271"/>
    <w:rsid w:val="00C21299"/>
    <w:rsid w:val="00C21344"/>
    <w:rsid w:val="00C21590"/>
    <w:rsid w:val="00C21C5E"/>
    <w:rsid w:val="00C21EDF"/>
    <w:rsid w:val="00C21FD5"/>
    <w:rsid w:val="00C22004"/>
    <w:rsid w:val="00C220EE"/>
    <w:rsid w:val="00C225E0"/>
    <w:rsid w:val="00C22B67"/>
    <w:rsid w:val="00C22CA1"/>
    <w:rsid w:val="00C22CC1"/>
    <w:rsid w:val="00C22E86"/>
    <w:rsid w:val="00C22EAA"/>
    <w:rsid w:val="00C22ED2"/>
    <w:rsid w:val="00C22F89"/>
    <w:rsid w:val="00C232DD"/>
    <w:rsid w:val="00C23349"/>
    <w:rsid w:val="00C23371"/>
    <w:rsid w:val="00C2369F"/>
    <w:rsid w:val="00C236D7"/>
    <w:rsid w:val="00C2378D"/>
    <w:rsid w:val="00C23965"/>
    <w:rsid w:val="00C239DE"/>
    <w:rsid w:val="00C23AD8"/>
    <w:rsid w:val="00C23B4A"/>
    <w:rsid w:val="00C23D79"/>
    <w:rsid w:val="00C23DF6"/>
    <w:rsid w:val="00C240C1"/>
    <w:rsid w:val="00C24847"/>
    <w:rsid w:val="00C2497A"/>
    <w:rsid w:val="00C249FC"/>
    <w:rsid w:val="00C24A08"/>
    <w:rsid w:val="00C24A5F"/>
    <w:rsid w:val="00C24AC6"/>
    <w:rsid w:val="00C24B02"/>
    <w:rsid w:val="00C24BDE"/>
    <w:rsid w:val="00C24C24"/>
    <w:rsid w:val="00C24C50"/>
    <w:rsid w:val="00C24C61"/>
    <w:rsid w:val="00C24D19"/>
    <w:rsid w:val="00C24E84"/>
    <w:rsid w:val="00C24F40"/>
    <w:rsid w:val="00C25117"/>
    <w:rsid w:val="00C2512C"/>
    <w:rsid w:val="00C25299"/>
    <w:rsid w:val="00C25376"/>
    <w:rsid w:val="00C25526"/>
    <w:rsid w:val="00C25632"/>
    <w:rsid w:val="00C25643"/>
    <w:rsid w:val="00C2573D"/>
    <w:rsid w:val="00C257EB"/>
    <w:rsid w:val="00C25A33"/>
    <w:rsid w:val="00C25A47"/>
    <w:rsid w:val="00C25BB8"/>
    <w:rsid w:val="00C25C5C"/>
    <w:rsid w:val="00C25F45"/>
    <w:rsid w:val="00C25FC9"/>
    <w:rsid w:val="00C26046"/>
    <w:rsid w:val="00C26053"/>
    <w:rsid w:val="00C26230"/>
    <w:rsid w:val="00C26308"/>
    <w:rsid w:val="00C2660B"/>
    <w:rsid w:val="00C26660"/>
    <w:rsid w:val="00C2673C"/>
    <w:rsid w:val="00C2689D"/>
    <w:rsid w:val="00C26BF6"/>
    <w:rsid w:val="00C26C78"/>
    <w:rsid w:val="00C2730E"/>
    <w:rsid w:val="00C275C8"/>
    <w:rsid w:val="00C27DCC"/>
    <w:rsid w:val="00C300BA"/>
    <w:rsid w:val="00C300BE"/>
    <w:rsid w:val="00C301BB"/>
    <w:rsid w:val="00C30216"/>
    <w:rsid w:val="00C30432"/>
    <w:rsid w:val="00C3059D"/>
    <w:rsid w:val="00C3076A"/>
    <w:rsid w:val="00C3080D"/>
    <w:rsid w:val="00C30ADF"/>
    <w:rsid w:val="00C30CAA"/>
    <w:rsid w:val="00C316F7"/>
    <w:rsid w:val="00C31B60"/>
    <w:rsid w:val="00C31EC8"/>
    <w:rsid w:val="00C31F26"/>
    <w:rsid w:val="00C31F82"/>
    <w:rsid w:val="00C32298"/>
    <w:rsid w:val="00C32456"/>
    <w:rsid w:val="00C327E4"/>
    <w:rsid w:val="00C32A3E"/>
    <w:rsid w:val="00C32C38"/>
    <w:rsid w:val="00C32D1E"/>
    <w:rsid w:val="00C32F54"/>
    <w:rsid w:val="00C32F63"/>
    <w:rsid w:val="00C330AB"/>
    <w:rsid w:val="00C33168"/>
    <w:rsid w:val="00C331FF"/>
    <w:rsid w:val="00C3335B"/>
    <w:rsid w:val="00C3338B"/>
    <w:rsid w:val="00C3352D"/>
    <w:rsid w:val="00C336EE"/>
    <w:rsid w:val="00C33790"/>
    <w:rsid w:val="00C33CA7"/>
    <w:rsid w:val="00C33E6D"/>
    <w:rsid w:val="00C33F0C"/>
    <w:rsid w:val="00C33FDC"/>
    <w:rsid w:val="00C340A2"/>
    <w:rsid w:val="00C342D8"/>
    <w:rsid w:val="00C34654"/>
    <w:rsid w:val="00C34742"/>
    <w:rsid w:val="00C34B5A"/>
    <w:rsid w:val="00C34C85"/>
    <w:rsid w:val="00C34DD4"/>
    <w:rsid w:val="00C34E6E"/>
    <w:rsid w:val="00C34F84"/>
    <w:rsid w:val="00C351B0"/>
    <w:rsid w:val="00C35202"/>
    <w:rsid w:val="00C3531C"/>
    <w:rsid w:val="00C35379"/>
    <w:rsid w:val="00C355D4"/>
    <w:rsid w:val="00C357A9"/>
    <w:rsid w:val="00C35AEE"/>
    <w:rsid w:val="00C35C5E"/>
    <w:rsid w:val="00C35D9E"/>
    <w:rsid w:val="00C35F43"/>
    <w:rsid w:val="00C36022"/>
    <w:rsid w:val="00C3613A"/>
    <w:rsid w:val="00C36243"/>
    <w:rsid w:val="00C36380"/>
    <w:rsid w:val="00C363DD"/>
    <w:rsid w:val="00C364BF"/>
    <w:rsid w:val="00C3669E"/>
    <w:rsid w:val="00C367CD"/>
    <w:rsid w:val="00C369C2"/>
    <w:rsid w:val="00C36D55"/>
    <w:rsid w:val="00C36D77"/>
    <w:rsid w:val="00C36EA7"/>
    <w:rsid w:val="00C370A4"/>
    <w:rsid w:val="00C370B1"/>
    <w:rsid w:val="00C37363"/>
    <w:rsid w:val="00C37582"/>
    <w:rsid w:val="00C375BD"/>
    <w:rsid w:val="00C37747"/>
    <w:rsid w:val="00C3780C"/>
    <w:rsid w:val="00C3791C"/>
    <w:rsid w:val="00C37C60"/>
    <w:rsid w:val="00C37CBC"/>
    <w:rsid w:val="00C37DCA"/>
    <w:rsid w:val="00C37FE6"/>
    <w:rsid w:val="00C40047"/>
    <w:rsid w:val="00C40292"/>
    <w:rsid w:val="00C408EE"/>
    <w:rsid w:val="00C40921"/>
    <w:rsid w:val="00C409CA"/>
    <w:rsid w:val="00C409DA"/>
    <w:rsid w:val="00C40A38"/>
    <w:rsid w:val="00C40CF3"/>
    <w:rsid w:val="00C410E5"/>
    <w:rsid w:val="00C411B4"/>
    <w:rsid w:val="00C411DC"/>
    <w:rsid w:val="00C417B0"/>
    <w:rsid w:val="00C41829"/>
    <w:rsid w:val="00C41877"/>
    <w:rsid w:val="00C41A7C"/>
    <w:rsid w:val="00C41CBF"/>
    <w:rsid w:val="00C41DDA"/>
    <w:rsid w:val="00C41E87"/>
    <w:rsid w:val="00C41E9B"/>
    <w:rsid w:val="00C41F76"/>
    <w:rsid w:val="00C41FA9"/>
    <w:rsid w:val="00C420C0"/>
    <w:rsid w:val="00C420D2"/>
    <w:rsid w:val="00C42686"/>
    <w:rsid w:val="00C426B7"/>
    <w:rsid w:val="00C426C3"/>
    <w:rsid w:val="00C42728"/>
    <w:rsid w:val="00C427E5"/>
    <w:rsid w:val="00C42B78"/>
    <w:rsid w:val="00C42C0D"/>
    <w:rsid w:val="00C42C2E"/>
    <w:rsid w:val="00C42E60"/>
    <w:rsid w:val="00C43339"/>
    <w:rsid w:val="00C43357"/>
    <w:rsid w:val="00C435E2"/>
    <w:rsid w:val="00C43BC7"/>
    <w:rsid w:val="00C43D4C"/>
    <w:rsid w:val="00C44210"/>
    <w:rsid w:val="00C44350"/>
    <w:rsid w:val="00C443F2"/>
    <w:rsid w:val="00C44420"/>
    <w:rsid w:val="00C44660"/>
    <w:rsid w:val="00C44692"/>
    <w:rsid w:val="00C4470D"/>
    <w:rsid w:val="00C44753"/>
    <w:rsid w:val="00C44772"/>
    <w:rsid w:val="00C44CA0"/>
    <w:rsid w:val="00C44D37"/>
    <w:rsid w:val="00C452B0"/>
    <w:rsid w:val="00C4559B"/>
    <w:rsid w:val="00C456B4"/>
    <w:rsid w:val="00C459A6"/>
    <w:rsid w:val="00C45B81"/>
    <w:rsid w:val="00C45BC8"/>
    <w:rsid w:val="00C4601B"/>
    <w:rsid w:val="00C4606C"/>
    <w:rsid w:val="00C4617C"/>
    <w:rsid w:val="00C461CA"/>
    <w:rsid w:val="00C4664C"/>
    <w:rsid w:val="00C46653"/>
    <w:rsid w:val="00C46894"/>
    <w:rsid w:val="00C46952"/>
    <w:rsid w:val="00C469C0"/>
    <w:rsid w:val="00C46D7A"/>
    <w:rsid w:val="00C46DC5"/>
    <w:rsid w:val="00C46DED"/>
    <w:rsid w:val="00C47108"/>
    <w:rsid w:val="00C4728B"/>
    <w:rsid w:val="00C47350"/>
    <w:rsid w:val="00C4747C"/>
    <w:rsid w:val="00C4766D"/>
    <w:rsid w:val="00C47842"/>
    <w:rsid w:val="00C4790A"/>
    <w:rsid w:val="00C47AF9"/>
    <w:rsid w:val="00C47B8B"/>
    <w:rsid w:val="00C47D11"/>
    <w:rsid w:val="00C47EC3"/>
    <w:rsid w:val="00C47EF2"/>
    <w:rsid w:val="00C50173"/>
    <w:rsid w:val="00C501A9"/>
    <w:rsid w:val="00C503F6"/>
    <w:rsid w:val="00C5048F"/>
    <w:rsid w:val="00C50AEA"/>
    <w:rsid w:val="00C50CE6"/>
    <w:rsid w:val="00C51173"/>
    <w:rsid w:val="00C511EA"/>
    <w:rsid w:val="00C51287"/>
    <w:rsid w:val="00C514C4"/>
    <w:rsid w:val="00C51580"/>
    <w:rsid w:val="00C5175C"/>
    <w:rsid w:val="00C519E7"/>
    <w:rsid w:val="00C519E8"/>
    <w:rsid w:val="00C51A17"/>
    <w:rsid w:val="00C51F16"/>
    <w:rsid w:val="00C52478"/>
    <w:rsid w:val="00C525D0"/>
    <w:rsid w:val="00C526BD"/>
    <w:rsid w:val="00C52846"/>
    <w:rsid w:val="00C52BE8"/>
    <w:rsid w:val="00C52D7B"/>
    <w:rsid w:val="00C52DD8"/>
    <w:rsid w:val="00C53276"/>
    <w:rsid w:val="00C53469"/>
    <w:rsid w:val="00C53691"/>
    <w:rsid w:val="00C536DE"/>
    <w:rsid w:val="00C53742"/>
    <w:rsid w:val="00C5378A"/>
    <w:rsid w:val="00C537A2"/>
    <w:rsid w:val="00C538DE"/>
    <w:rsid w:val="00C53DE0"/>
    <w:rsid w:val="00C54040"/>
    <w:rsid w:val="00C5450A"/>
    <w:rsid w:val="00C54568"/>
    <w:rsid w:val="00C5460A"/>
    <w:rsid w:val="00C549FB"/>
    <w:rsid w:val="00C54CCB"/>
    <w:rsid w:val="00C55058"/>
    <w:rsid w:val="00C55233"/>
    <w:rsid w:val="00C5537D"/>
    <w:rsid w:val="00C5582A"/>
    <w:rsid w:val="00C55C0E"/>
    <w:rsid w:val="00C55E65"/>
    <w:rsid w:val="00C5619B"/>
    <w:rsid w:val="00C56259"/>
    <w:rsid w:val="00C562FA"/>
    <w:rsid w:val="00C563C1"/>
    <w:rsid w:val="00C56602"/>
    <w:rsid w:val="00C56628"/>
    <w:rsid w:val="00C5684B"/>
    <w:rsid w:val="00C56F59"/>
    <w:rsid w:val="00C570FF"/>
    <w:rsid w:val="00C572AE"/>
    <w:rsid w:val="00C5734E"/>
    <w:rsid w:val="00C57977"/>
    <w:rsid w:val="00C57AC9"/>
    <w:rsid w:val="00C57B0B"/>
    <w:rsid w:val="00C57C9B"/>
    <w:rsid w:val="00C6002D"/>
    <w:rsid w:val="00C60183"/>
    <w:rsid w:val="00C602C3"/>
    <w:rsid w:val="00C6036F"/>
    <w:rsid w:val="00C60371"/>
    <w:rsid w:val="00C607A3"/>
    <w:rsid w:val="00C609F5"/>
    <w:rsid w:val="00C60DFC"/>
    <w:rsid w:val="00C60F14"/>
    <w:rsid w:val="00C60FBF"/>
    <w:rsid w:val="00C6105B"/>
    <w:rsid w:val="00C612B9"/>
    <w:rsid w:val="00C618AD"/>
    <w:rsid w:val="00C618DD"/>
    <w:rsid w:val="00C61A92"/>
    <w:rsid w:val="00C61F77"/>
    <w:rsid w:val="00C621A4"/>
    <w:rsid w:val="00C62229"/>
    <w:rsid w:val="00C62477"/>
    <w:rsid w:val="00C625AD"/>
    <w:rsid w:val="00C625B2"/>
    <w:rsid w:val="00C62625"/>
    <w:rsid w:val="00C626CA"/>
    <w:rsid w:val="00C627E8"/>
    <w:rsid w:val="00C6283F"/>
    <w:rsid w:val="00C62B88"/>
    <w:rsid w:val="00C62BAE"/>
    <w:rsid w:val="00C62CE8"/>
    <w:rsid w:val="00C62D62"/>
    <w:rsid w:val="00C6310B"/>
    <w:rsid w:val="00C63513"/>
    <w:rsid w:val="00C637B1"/>
    <w:rsid w:val="00C637E7"/>
    <w:rsid w:val="00C6393C"/>
    <w:rsid w:val="00C63A24"/>
    <w:rsid w:val="00C63B06"/>
    <w:rsid w:val="00C63C11"/>
    <w:rsid w:val="00C63C9B"/>
    <w:rsid w:val="00C640B8"/>
    <w:rsid w:val="00C64102"/>
    <w:rsid w:val="00C64130"/>
    <w:rsid w:val="00C64160"/>
    <w:rsid w:val="00C641D3"/>
    <w:rsid w:val="00C641EA"/>
    <w:rsid w:val="00C6440F"/>
    <w:rsid w:val="00C64527"/>
    <w:rsid w:val="00C6477E"/>
    <w:rsid w:val="00C64A9F"/>
    <w:rsid w:val="00C65017"/>
    <w:rsid w:val="00C6530B"/>
    <w:rsid w:val="00C654A3"/>
    <w:rsid w:val="00C659DD"/>
    <w:rsid w:val="00C65A48"/>
    <w:rsid w:val="00C65A74"/>
    <w:rsid w:val="00C65A9D"/>
    <w:rsid w:val="00C65DD7"/>
    <w:rsid w:val="00C65F3B"/>
    <w:rsid w:val="00C6603A"/>
    <w:rsid w:val="00C66050"/>
    <w:rsid w:val="00C661DF"/>
    <w:rsid w:val="00C663E8"/>
    <w:rsid w:val="00C667D8"/>
    <w:rsid w:val="00C66989"/>
    <w:rsid w:val="00C669B9"/>
    <w:rsid w:val="00C66AC3"/>
    <w:rsid w:val="00C66B64"/>
    <w:rsid w:val="00C66BE1"/>
    <w:rsid w:val="00C66D50"/>
    <w:rsid w:val="00C66D6F"/>
    <w:rsid w:val="00C67142"/>
    <w:rsid w:val="00C67204"/>
    <w:rsid w:val="00C67339"/>
    <w:rsid w:val="00C6742A"/>
    <w:rsid w:val="00C67498"/>
    <w:rsid w:val="00C6756F"/>
    <w:rsid w:val="00C676AC"/>
    <w:rsid w:val="00C67885"/>
    <w:rsid w:val="00C67963"/>
    <w:rsid w:val="00C6798F"/>
    <w:rsid w:val="00C67A19"/>
    <w:rsid w:val="00C67B8C"/>
    <w:rsid w:val="00C67D0A"/>
    <w:rsid w:val="00C67E06"/>
    <w:rsid w:val="00C67E0B"/>
    <w:rsid w:val="00C702D9"/>
    <w:rsid w:val="00C703A3"/>
    <w:rsid w:val="00C704CD"/>
    <w:rsid w:val="00C707F3"/>
    <w:rsid w:val="00C70AC5"/>
    <w:rsid w:val="00C71163"/>
    <w:rsid w:val="00C71599"/>
    <w:rsid w:val="00C71650"/>
    <w:rsid w:val="00C71699"/>
    <w:rsid w:val="00C71822"/>
    <w:rsid w:val="00C718BB"/>
    <w:rsid w:val="00C71C5A"/>
    <w:rsid w:val="00C720F0"/>
    <w:rsid w:val="00C72100"/>
    <w:rsid w:val="00C7210F"/>
    <w:rsid w:val="00C721AB"/>
    <w:rsid w:val="00C7249F"/>
    <w:rsid w:val="00C724BD"/>
    <w:rsid w:val="00C7267D"/>
    <w:rsid w:val="00C728B7"/>
    <w:rsid w:val="00C72976"/>
    <w:rsid w:val="00C72D42"/>
    <w:rsid w:val="00C72DFF"/>
    <w:rsid w:val="00C72E99"/>
    <w:rsid w:val="00C72EB8"/>
    <w:rsid w:val="00C72F75"/>
    <w:rsid w:val="00C73037"/>
    <w:rsid w:val="00C730B8"/>
    <w:rsid w:val="00C731A6"/>
    <w:rsid w:val="00C73397"/>
    <w:rsid w:val="00C7350F"/>
    <w:rsid w:val="00C7362A"/>
    <w:rsid w:val="00C73640"/>
    <w:rsid w:val="00C73648"/>
    <w:rsid w:val="00C7383F"/>
    <w:rsid w:val="00C73C7E"/>
    <w:rsid w:val="00C73E7F"/>
    <w:rsid w:val="00C741BC"/>
    <w:rsid w:val="00C74298"/>
    <w:rsid w:val="00C74338"/>
    <w:rsid w:val="00C746A1"/>
    <w:rsid w:val="00C747A5"/>
    <w:rsid w:val="00C747E3"/>
    <w:rsid w:val="00C747E7"/>
    <w:rsid w:val="00C74A0D"/>
    <w:rsid w:val="00C74B68"/>
    <w:rsid w:val="00C75070"/>
    <w:rsid w:val="00C750DC"/>
    <w:rsid w:val="00C75160"/>
    <w:rsid w:val="00C75189"/>
    <w:rsid w:val="00C755CE"/>
    <w:rsid w:val="00C7572F"/>
    <w:rsid w:val="00C75788"/>
    <w:rsid w:val="00C758D5"/>
    <w:rsid w:val="00C75A4D"/>
    <w:rsid w:val="00C75A6B"/>
    <w:rsid w:val="00C75AB8"/>
    <w:rsid w:val="00C75E56"/>
    <w:rsid w:val="00C76129"/>
    <w:rsid w:val="00C761C9"/>
    <w:rsid w:val="00C7633A"/>
    <w:rsid w:val="00C7638B"/>
    <w:rsid w:val="00C7657C"/>
    <w:rsid w:val="00C767DB"/>
    <w:rsid w:val="00C767F3"/>
    <w:rsid w:val="00C7695D"/>
    <w:rsid w:val="00C76FE3"/>
    <w:rsid w:val="00C77035"/>
    <w:rsid w:val="00C77072"/>
    <w:rsid w:val="00C77083"/>
    <w:rsid w:val="00C77293"/>
    <w:rsid w:val="00C7731B"/>
    <w:rsid w:val="00C77370"/>
    <w:rsid w:val="00C7737C"/>
    <w:rsid w:val="00C77BDA"/>
    <w:rsid w:val="00C77C98"/>
    <w:rsid w:val="00C77DEF"/>
    <w:rsid w:val="00C77DF3"/>
    <w:rsid w:val="00C801C2"/>
    <w:rsid w:val="00C804E9"/>
    <w:rsid w:val="00C80574"/>
    <w:rsid w:val="00C806A1"/>
    <w:rsid w:val="00C80B81"/>
    <w:rsid w:val="00C812CE"/>
    <w:rsid w:val="00C81315"/>
    <w:rsid w:val="00C8136F"/>
    <w:rsid w:val="00C815D0"/>
    <w:rsid w:val="00C816AB"/>
    <w:rsid w:val="00C81A7D"/>
    <w:rsid w:val="00C81B08"/>
    <w:rsid w:val="00C81B53"/>
    <w:rsid w:val="00C81D78"/>
    <w:rsid w:val="00C81F08"/>
    <w:rsid w:val="00C81F84"/>
    <w:rsid w:val="00C82427"/>
    <w:rsid w:val="00C8242A"/>
    <w:rsid w:val="00C8254C"/>
    <w:rsid w:val="00C825B8"/>
    <w:rsid w:val="00C826A0"/>
    <w:rsid w:val="00C8274E"/>
    <w:rsid w:val="00C829A3"/>
    <w:rsid w:val="00C82B70"/>
    <w:rsid w:val="00C82BD1"/>
    <w:rsid w:val="00C830F0"/>
    <w:rsid w:val="00C83429"/>
    <w:rsid w:val="00C834BD"/>
    <w:rsid w:val="00C835FE"/>
    <w:rsid w:val="00C836D3"/>
    <w:rsid w:val="00C84135"/>
    <w:rsid w:val="00C84150"/>
    <w:rsid w:val="00C84646"/>
    <w:rsid w:val="00C84888"/>
    <w:rsid w:val="00C84A5D"/>
    <w:rsid w:val="00C84DE0"/>
    <w:rsid w:val="00C850FD"/>
    <w:rsid w:val="00C85260"/>
    <w:rsid w:val="00C8547E"/>
    <w:rsid w:val="00C85E51"/>
    <w:rsid w:val="00C85FE4"/>
    <w:rsid w:val="00C86113"/>
    <w:rsid w:val="00C86455"/>
    <w:rsid w:val="00C867A8"/>
    <w:rsid w:val="00C868E5"/>
    <w:rsid w:val="00C86A72"/>
    <w:rsid w:val="00C86B24"/>
    <w:rsid w:val="00C86B39"/>
    <w:rsid w:val="00C86C79"/>
    <w:rsid w:val="00C86CB2"/>
    <w:rsid w:val="00C86D1D"/>
    <w:rsid w:val="00C872E9"/>
    <w:rsid w:val="00C873BC"/>
    <w:rsid w:val="00C87449"/>
    <w:rsid w:val="00C87481"/>
    <w:rsid w:val="00C874D8"/>
    <w:rsid w:val="00C87569"/>
    <w:rsid w:val="00C87647"/>
    <w:rsid w:val="00C8790C"/>
    <w:rsid w:val="00C87959"/>
    <w:rsid w:val="00C87AA7"/>
    <w:rsid w:val="00C87CF1"/>
    <w:rsid w:val="00C87EC5"/>
    <w:rsid w:val="00C90208"/>
    <w:rsid w:val="00C9024A"/>
    <w:rsid w:val="00C90564"/>
    <w:rsid w:val="00C90590"/>
    <w:rsid w:val="00C9060C"/>
    <w:rsid w:val="00C907E9"/>
    <w:rsid w:val="00C908CE"/>
    <w:rsid w:val="00C90C1E"/>
    <w:rsid w:val="00C90E97"/>
    <w:rsid w:val="00C90F87"/>
    <w:rsid w:val="00C9101A"/>
    <w:rsid w:val="00C91189"/>
    <w:rsid w:val="00C9136D"/>
    <w:rsid w:val="00C914D1"/>
    <w:rsid w:val="00C916A5"/>
    <w:rsid w:val="00C9176F"/>
    <w:rsid w:val="00C9177D"/>
    <w:rsid w:val="00C91B02"/>
    <w:rsid w:val="00C91BCD"/>
    <w:rsid w:val="00C91CDC"/>
    <w:rsid w:val="00C91D63"/>
    <w:rsid w:val="00C920E8"/>
    <w:rsid w:val="00C9221E"/>
    <w:rsid w:val="00C92432"/>
    <w:rsid w:val="00C92496"/>
    <w:rsid w:val="00C924CC"/>
    <w:rsid w:val="00C92500"/>
    <w:rsid w:val="00C92746"/>
    <w:rsid w:val="00C927ED"/>
    <w:rsid w:val="00C928E6"/>
    <w:rsid w:val="00C929C7"/>
    <w:rsid w:val="00C92A98"/>
    <w:rsid w:val="00C9316E"/>
    <w:rsid w:val="00C9331C"/>
    <w:rsid w:val="00C93557"/>
    <w:rsid w:val="00C93594"/>
    <w:rsid w:val="00C936EB"/>
    <w:rsid w:val="00C93876"/>
    <w:rsid w:val="00C9393A"/>
    <w:rsid w:val="00C93A18"/>
    <w:rsid w:val="00C93BA9"/>
    <w:rsid w:val="00C93BDD"/>
    <w:rsid w:val="00C93D92"/>
    <w:rsid w:val="00C93E38"/>
    <w:rsid w:val="00C93EEB"/>
    <w:rsid w:val="00C9424F"/>
    <w:rsid w:val="00C94363"/>
    <w:rsid w:val="00C945F0"/>
    <w:rsid w:val="00C946A3"/>
    <w:rsid w:val="00C946B3"/>
    <w:rsid w:val="00C9476E"/>
    <w:rsid w:val="00C94793"/>
    <w:rsid w:val="00C948A2"/>
    <w:rsid w:val="00C948F6"/>
    <w:rsid w:val="00C94997"/>
    <w:rsid w:val="00C94A8A"/>
    <w:rsid w:val="00C951BA"/>
    <w:rsid w:val="00C951FB"/>
    <w:rsid w:val="00C95225"/>
    <w:rsid w:val="00C952D3"/>
    <w:rsid w:val="00C953BB"/>
    <w:rsid w:val="00C9541F"/>
    <w:rsid w:val="00C9575D"/>
    <w:rsid w:val="00C958E6"/>
    <w:rsid w:val="00C95925"/>
    <w:rsid w:val="00C95952"/>
    <w:rsid w:val="00C95B13"/>
    <w:rsid w:val="00C95DF1"/>
    <w:rsid w:val="00C95EF1"/>
    <w:rsid w:val="00C961D7"/>
    <w:rsid w:val="00C96292"/>
    <w:rsid w:val="00C9636E"/>
    <w:rsid w:val="00C963C5"/>
    <w:rsid w:val="00C96716"/>
    <w:rsid w:val="00C968E7"/>
    <w:rsid w:val="00C9694F"/>
    <w:rsid w:val="00C96FCA"/>
    <w:rsid w:val="00C971A5"/>
    <w:rsid w:val="00C97302"/>
    <w:rsid w:val="00C97494"/>
    <w:rsid w:val="00C9770A"/>
    <w:rsid w:val="00C97A55"/>
    <w:rsid w:val="00C97B8C"/>
    <w:rsid w:val="00C97BF8"/>
    <w:rsid w:val="00C97CA8"/>
    <w:rsid w:val="00C97DE0"/>
    <w:rsid w:val="00CA00D6"/>
    <w:rsid w:val="00CA0286"/>
    <w:rsid w:val="00CA0332"/>
    <w:rsid w:val="00CA0388"/>
    <w:rsid w:val="00CA03A6"/>
    <w:rsid w:val="00CA04CD"/>
    <w:rsid w:val="00CA0758"/>
    <w:rsid w:val="00CA07B1"/>
    <w:rsid w:val="00CA087A"/>
    <w:rsid w:val="00CA0B78"/>
    <w:rsid w:val="00CA0B88"/>
    <w:rsid w:val="00CA107E"/>
    <w:rsid w:val="00CA122E"/>
    <w:rsid w:val="00CA1242"/>
    <w:rsid w:val="00CA13CE"/>
    <w:rsid w:val="00CA13D6"/>
    <w:rsid w:val="00CA1993"/>
    <w:rsid w:val="00CA1AB5"/>
    <w:rsid w:val="00CA1B6E"/>
    <w:rsid w:val="00CA1D0B"/>
    <w:rsid w:val="00CA207C"/>
    <w:rsid w:val="00CA2214"/>
    <w:rsid w:val="00CA22AA"/>
    <w:rsid w:val="00CA22CE"/>
    <w:rsid w:val="00CA2352"/>
    <w:rsid w:val="00CA2443"/>
    <w:rsid w:val="00CA2854"/>
    <w:rsid w:val="00CA2997"/>
    <w:rsid w:val="00CA2C72"/>
    <w:rsid w:val="00CA2CCE"/>
    <w:rsid w:val="00CA2D50"/>
    <w:rsid w:val="00CA2D85"/>
    <w:rsid w:val="00CA2D97"/>
    <w:rsid w:val="00CA3123"/>
    <w:rsid w:val="00CA322D"/>
    <w:rsid w:val="00CA3546"/>
    <w:rsid w:val="00CA3624"/>
    <w:rsid w:val="00CA372B"/>
    <w:rsid w:val="00CA3768"/>
    <w:rsid w:val="00CA388D"/>
    <w:rsid w:val="00CA3B1B"/>
    <w:rsid w:val="00CA3B3A"/>
    <w:rsid w:val="00CA3D86"/>
    <w:rsid w:val="00CA3F9E"/>
    <w:rsid w:val="00CA42CF"/>
    <w:rsid w:val="00CA4321"/>
    <w:rsid w:val="00CA4782"/>
    <w:rsid w:val="00CA47C1"/>
    <w:rsid w:val="00CA4853"/>
    <w:rsid w:val="00CA49C9"/>
    <w:rsid w:val="00CA49FF"/>
    <w:rsid w:val="00CA4B12"/>
    <w:rsid w:val="00CA4C71"/>
    <w:rsid w:val="00CA4D32"/>
    <w:rsid w:val="00CA5176"/>
    <w:rsid w:val="00CA51DB"/>
    <w:rsid w:val="00CA522D"/>
    <w:rsid w:val="00CA54E5"/>
    <w:rsid w:val="00CA55C4"/>
    <w:rsid w:val="00CA5874"/>
    <w:rsid w:val="00CA59F7"/>
    <w:rsid w:val="00CA5F77"/>
    <w:rsid w:val="00CA604C"/>
    <w:rsid w:val="00CA614E"/>
    <w:rsid w:val="00CA617B"/>
    <w:rsid w:val="00CA62A1"/>
    <w:rsid w:val="00CA6382"/>
    <w:rsid w:val="00CA6439"/>
    <w:rsid w:val="00CA659D"/>
    <w:rsid w:val="00CA6632"/>
    <w:rsid w:val="00CA6723"/>
    <w:rsid w:val="00CA6BC8"/>
    <w:rsid w:val="00CA6C2A"/>
    <w:rsid w:val="00CA6F27"/>
    <w:rsid w:val="00CA7094"/>
    <w:rsid w:val="00CA70C5"/>
    <w:rsid w:val="00CA7161"/>
    <w:rsid w:val="00CA71F2"/>
    <w:rsid w:val="00CA741C"/>
    <w:rsid w:val="00CA7453"/>
    <w:rsid w:val="00CA76C3"/>
    <w:rsid w:val="00CA7940"/>
    <w:rsid w:val="00CA7A1D"/>
    <w:rsid w:val="00CA7B57"/>
    <w:rsid w:val="00CA7C36"/>
    <w:rsid w:val="00CA7CB1"/>
    <w:rsid w:val="00CA7D2F"/>
    <w:rsid w:val="00CA7D45"/>
    <w:rsid w:val="00CA7FDE"/>
    <w:rsid w:val="00CB07AF"/>
    <w:rsid w:val="00CB07C9"/>
    <w:rsid w:val="00CB09BD"/>
    <w:rsid w:val="00CB0B02"/>
    <w:rsid w:val="00CB0C4E"/>
    <w:rsid w:val="00CB0C66"/>
    <w:rsid w:val="00CB0CDD"/>
    <w:rsid w:val="00CB1011"/>
    <w:rsid w:val="00CB14FB"/>
    <w:rsid w:val="00CB1518"/>
    <w:rsid w:val="00CB15B0"/>
    <w:rsid w:val="00CB169C"/>
    <w:rsid w:val="00CB173F"/>
    <w:rsid w:val="00CB17E1"/>
    <w:rsid w:val="00CB190D"/>
    <w:rsid w:val="00CB1FD6"/>
    <w:rsid w:val="00CB20DE"/>
    <w:rsid w:val="00CB21BF"/>
    <w:rsid w:val="00CB2397"/>
    <w:rsid w:val="00CB23F0"/>
    <w:rsid w:val="00CB297C"/>
    <w:rsid w:val="00CB2A11"/>
    <w:rsid w:val="00CB2AF6"/>
    <w:rsid w:val="00CB2B11"/>
    <w:rsid w:val="00CB2B88"/>
    <w:rsid w:val="00CB2DBB"/>
    <w:rsid w:val="00CB31AB"/>
    <w:rsid w:val="00CB31C1"/>
    <w:rsid w:val="00CB3288"/>
    <w:rsid w:val="00CB32BB"/>
    <w:rsid w:val="00CB3531"/>
    <w:rsid w:val="00CB378A"/>
    <w:rsid w:val="00CB39F2"/>
    <w:rsid w:val="00CB3B0B"/>
    <w:rsid w:val="00CB3C78"/>
    <w:rsid w:val="00CB3D10"/>
    <w:rsid w:val="00CB4050"/>
    <w:rsid w:val="00CB4128"/>
    <w:rsid w:val="00CB438F"/>
    <w:rsid w:val="00CB4427"/>
    <w:rsid w:val="00CB4568"/>
    <w:rsid w:val="00CB457E"/>
    <w:rsid w:val="00CB460E"/>
    <w:rsid w:val="00CB4EE4"/>
    <w:rsid w:val="00CB4F15"/>
    <w:rsid w:val="00CB50CA"/>
    <w:rsid w:val="00CB53C2"/>
    <w:rsid w:val="00CB5977"/>
    <w:rsid w:val="00CB5DAD"/>
    <w:rsid w:val="00CB5E3C"/>
    <w:rsid w:val="00CB608C"/>
    <w:rsid w:val="00CB62C4"/>
    <w:rsid w:val="00CB6334"/>
    <w:rsid w:val="00CB6362"/>
    <w:rsid w:val="00CB6374"/>
    <w:rsid w:val="00CB64A1"/>
    <w:rsid w:val="00CB66A5"/>
    <w:rsid w:val="00CB6729"/>
    <w:rsid w:val="00CB6ABA"/>
    <w:rsid w:val="00CB6BF5"/>
    <w:rsid w:val="00CB6EED"/>
    <w:rsid w:val="00CB71B1"/>
    <w:rsid w:val="00CB72BB"/>
    <w:rsid w:val="00CB75E4"/>
    <w:rsid w:val="00CB7910"/>
    <w:rsid w:val="00CB7A65"/>
    <w:rsid w:val="00CB7ABA"/>
    <w:rsid w:val="00CB7ADA"/>
    <w:rsid w:val="00CB7B02"/>
    <w:rsid w:val="00CB7CC9"/>
    <w:rsid w:val="00CC0103"/>
    <w:rsid w:val="00CC0105"/>
    <w:rsid w:val="00CC0283"/>
    <w:rsid w:val="00CC05FE"/>
    <w:rsid w:val="00CC0848"/>
    <w:rsid w:val="00CC09F5"/>
    <w:rsid w:val="00CC0C11"/>
    <w:rsid w:val="00CC0C6A"/>
    <w:rsid w:val="00CC0DEA"/>
    <w:rsid w:val="00CC0E18"/>
    <w:rsid w:val="00CC0EA7"/>
    <w:rsid w:val="00CC0EF2"/>
    <w:rsid w:val="00CC10D9"/>
    <w:rsid w:val="00CC1492"/>
    <w:rsid w:val="00CC14C5"/>
    <w:rsid w:val="00CC14D7"/>
    <w:rsid w:val="00CC152F"/>
    <w:rsid w:val="00CC1601"/>
    <w:rsid w:val="00CC1660"/>
    <w:rsid w:val="00CC1794"/>
    <w:rsid w:val="00CC17FB"/>
    <w:rsid w:val="00CC2177"/>
    <w:rsid w:val="00CC244D"/>
    <w:rsid w:val="00CC2A28"/>
    <w:rsid w:val="00CC2B31"/>
    <w:rsid w:val="00CC2C16"/>
    <w:rsid w:val="00CC2C34"/>
    <w:rsid w:val="00CC2E45"/>
    <w:rsid w:val="00CC2FE1"/>
    <w:rsid w:val="00CC3100"/>
    <w:rsid w:val="00CC337F"/>
    <w:rsid w:val="00CC3636"/>
    <w:rsid w:val="00CC37EC"/>
    <w:rsid w:val="00CC3A54"/>
    <w:rsid w:val="00CC3ACD"/>
    <w:rsid w:val="00CC3B85"/>
    <w:rsid w:val="00CC451A"/>
    <w:rsid w:val="00CC4583"/>
    <w:rsid w:val="00CC4770"/>
    <w:rsid w:val="00CC480B"/>
    <w:rsid w:val="00CC4D1C"/>
    <w:rsid w:val="00CC4FF8"/>
    <w:rsid w:val="00CC501F"/>
    <w:rsid w:val="00CC5040"/>
    <w:rsid w:val="00CC50C9"/>
    <w:rsid w:val="00CC524B"/>
    <w:rsid w:val="00CC5258"/>
    <w:rsid w:val="00CC52F1"/>
    <w:rsid w:val="00CC5587"/>
    <w:rsid w:val="00CC56DD"/>
    <w:rsid w:val="00CC5721"/>
    <w:rsid w:val="00CC579F"/>
    <w:rsid w:val="00CC5852"/>
    <w:rsid w:val="00CC59DE"/>
    <w:rsid w:val="00CC5A6E"/>
    <w:rsid w:val="00CC5A9C"/>
    <w:rsid w:val="00CC5BE9"/>
    <w:rsid w:val="00CC5D17"/>
    <w:rsid w:val="00CC5D40"/>
    <w:rsid w:val="00CC616E"/>
    <w:rsid w:val="00CC61DC"/>
    <w:rsid w:val="00CC643D"/>
    <w:rsid w:val="00CC657B"/>
    <w:rsid w:val="00CC68E1"/>
    <w:rsid w:val="00CC6984"/>
    <w:rsid w:val="00CC6A18"/>
    <w:rsid w:val="00CC6A47"/>
    <w:rsid w:val="00CC6AAC"/>
    <w:rsid w:val="00CC6C9A"/>
    <w:rsid w:val="00CC6CFF"/>
    <w:rsid w:val="00CC6E72"/>
    <w:rsid w:val="00CC6F63"/>
    <w:rsid w:val="00CC6FCC"/>
    <w:rsid w:val="00CC73B7"/>
    <w:rsid w:val="00CC7636"/>
    <w:rsid w:val="00CC76D0"/>
    <w:rsid w:val="00CC772A"/>
    <w:rsid w:val="00CC7A64"/>
    <w:rsid w:val="00CC7BAD"/>
    <w:rsid w:val="00CC7FDE"/>
    <w:rsid w:val="00CD003B"/>
    <w:rsid w:val="00CD0228"/>
    <w:rsid w:val="00CD02AA"/>
    <w:rsid w:val="00CD02D7"/>
    <w:rsid w:val="00CD0580"/>
    <w:rsid w:val="00CD0800"/>
    <w:rsid w:val="00CD0ACD"/>
    <w:rsid w:val="00CD0BC6"/>
    <w:rsid w:val="00CD0CE9"/>
    <w:rsid w:val="00CD14C1"/>
    <w:rsid w:val="00CD1715"/>
    <w:rsid w:val="00CD1AAF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F9C"/>
    <w:rsid w:val="00CD30CD"/>
    <w:rsid w:val="00CD33B8"/>
    <w:rsid w:val="00CD3503"/>
    <w:rsid w:val="00CD38B7"/>
    <w:rsid w:val="00CD39A7"/>
    <w:rsid w:val="00CD3D46"/>
    <w:rsid w:val="00CD4214"/>
    <w:rsid w:val="00CD42E7"/>
    <w:rsid w:val="00CD4305"/>
    <w:rsid w:val="00CD4502"/>
    <w:rsid w:val="00CD454F"/>
    <w:rsid w:val="00CD4755"/>
    <w:rsid w:val="00CD4ADF"/>
    <w:rsid w:val="00CD5212"/>
    <w:rsid w:val="00CD5421"/>
    <w:rsid w:val="00CD54C1"/>
    <w:rsid w:val="00CD551C"/>
    <w:rsid w:val="00CD586A"/>
    <w:rsid w:val="00CD5A63"/>
    <w:rsid w:val="00CD5B8E"/>
    <w:rsid w:val="00CD5FA5"/>
    <w:rsid w:val="00CD60D8"/>
    <w:rsid w:val="00CD6254"/>
    <w:rsid w:val="00CD628E"/>
    <w:rsid w:val="00CD6460"/>
    <w:rsid w:val="00CD6465"/>
    <w:rsid w:val="00CD6586"/>
    <w:rsid w:val="00CD6B1B"/>
    <w:rsid w:val="00CD6D3E"/>
    <w:rsid w:val="00CD710A"/>
    <w:rsid w:val="00CD74AA"/>
    <w:rsid w:val="00CD75D4"/>
    <w:rsid w:val="00CD787C"/>
    <w:rsid w:val="00CD7918"/>
    <w:rsid w:val="00CD79CE"/>
    <w:rsid w:val="00CD7A29"/>
    <w:rsid w:val="00CD7A5A"/>
    <w:rsid w:val="00CD7C7A"/>
    <w:rsid w:val="00CD7D6D"/>
    <w:rsid w:val="00CD7F4E"/>
    <w:rsid w:val="00CE00C0"/>
    <w:rsid w:val="00CE0213"/>
    <w:rsid w:val="00CE0498"/>
    <w:rsid w:val="00CE0613"/>
    <w:rsid w:val="00CE0714"/>
    <w:rsid w:val="00CE0718"/>
    <w:rsid w:val="00CE0842"/>
    <w:rsid w:val="00CE089F"/>
    <w:rsid w:val="00CE0A13"/>
    <w:rsid w:val="00CE1207"/>
    <w:rsid w:val="00CE1286"/>
    <w:rsid w:val="00CE1520"/>
    <w:rsid w:val="00CE159F"/>
    <w:rsid w:val="00CE16E3"/>
    <w:rsid w:val="00CE183C"/>
    <w:rsid w:val="00CE1A61"/>
    <w:rsid w:val="00CE1BF3"/>
    <w:rsid w:val="00CE1BFA"/>
    <w:rsid w:val="00CE1FFD"/>
    <w:rsid w:val="00CE23A5"/>
    <w:rsid w:val="00CE24BB"/>
    <w:rsid w:val="00CE25F7"/>
    <w:rsid w:val="00CE2691"/>
    <w:rsid w:val="00CE2706"/>
    <w:rsid w:val="00CE2835"/>
    <w:rsid w:val="00CE29C8"/>
    <w:rsid w:val="00CE2A80"/>
    <w:rsid w:val="00CE2D00"/>
    <w:rsid w:val="00CE3007"/>
    <w:rsid w:val="00CE301C"/>
    <w:rsid w:val="00CE32F9"/>
    <w:rsid w:val="00CE35BB"/>
    <w:rsid w:val="00CE35CB"/>
    <w:rsid w:val="00CE365D"/>
    <w:rsid w:val="00CE36AE"/>
    <w:rsid w:val="00CE36C8"/>
    <w:rsid w:val="00CE37CE"/>
    <w:rsid w:val="00CE392D"/>
    <w:rsid w:val="00CE3AAA"/>
    <w:rsid w:val="00CE3BAE"/>
    <w:rsid w:val="00CE3C66"/>
    <w:rsid w:val="00CE3E9A"/>
    <w:rsid w:val="00CE3F3A"/>
    <w:rsid w:val="00CE3F4D"/>
    <w:rsid w:val="00CE420F"/>
    <w:rsid w:val="00CE423D"/>
    <w:rsid w:val="00CE45B0"/>
    <w:rsid w:val="00CE4645"/>
    <w:rsid w:val="00CE4F45"/>
    <w:rsid w:val="00CE4FD3"/>
    <w:rsid w:val="00CE5190"/>
    <w:rsid w:val="00CE56A4"/>
    <w:rsid w:val="00CE58AD"/>
    <w:rsid w:val="00CE58F6"/>
    <w:rsid w:val="00CE5A80"/>
    <w:rsid w:val="00CE5B51"/>
    <w:rsid w:val="00CE5D31"/>
    <w:rsid w:val="00CE5F09"/>
    <w:rsid w:val="00CE6059"/>
    <w:rsid w:val="00CE60C5"/>
    <w:rsid w:val="00CE621A"/>
    <w:rsid w:val="00CE6590"/>
    <w:rsid w:val="00CE69C1"/>
    <w:rsid w:val="00CE6B9E"/>
    <w:rsid w:val="00CE6C77"/>
    <w:rsid w:val="00CE7967"/>
    <w:rsid w:val="00CE7BC6"/>
    <w:rsid w:val="00CE7C74"/>
    <w:rsid w:val="00CE7D5E"/>
    <w:rsid w:val="00CE7E01"/>
    <w:rsid w:val="00CE7FDE"/>
    <w:rsid w:val="00CF0032"/>
    <w:rsid w:val="00CF0145"/>
    <w:rsid w:val="00CF0381"/>
    <w:rsid w:val="00CF0651"/>
    <w:rsid w:val="00CF08DC"/>
    <w:rsid w:val="00CF0924"/>
    <w:rsid w:val="00CF0C6E"/>
    <w:rsid w:val="00CF0D69"/>
    <w:rsid w:val="00CF0D6C"/>
    <w:rsid w:val="00CF0FB8"/>
    <w:rsid w:val="00CF151D"/>
    <w:rsid w:val="00CF178E"/>
    <w:rsid w:val="00CF19DC"/>
    <w:rsid w:val="00CF1AD5"/>
    <w:rsid w:val="00CF1BCB"/>
    <w:rsid w:val="00CF1DE5"/>
    <w:rsid w:val="00CF1FAA"/>
    <w:rsid w:val="00CF20F7"/>
    <w:rsid w:val="00CF21E5"/>
    <w:rsid w:val="00CF21F9"/>
    <w:rsid w:val="00CF24BD"/>
    <w:rsid w:val="00CF264B"/>
    <w:rsid w:val="00CF3359"/>
    <w:rsid w:val="00CF3377"/>
    <w:rsid w:val="00CF33BD"/>
    <w:rsid w:val="00CF385B"/>
    <w:rsid w:val="00CF3982"/>
    <w:rsid w:val="00CF3FE8"/>
    <w:rsid w:val="00CF407D"/>
    <w:rsid w:val="00CF40BE"/>
    <w:rsid w:val="00CF4506"/>
    <w:rsid w:val="00CF4674"/>
    <w:rsid w:val="00CF4B04"/>
    <w:rsid w:val="00CF4B32"/>
    <w:rsid w:val="00CF4D86"/>
    <w:rsid w:val="00CF4FDC"/>
    <w:rsid w:val="00CF508C"/>
    <w:rsid w:val="00CF5193"/>
    <w:rsid w:val="00CF535B"/>
    <w:rsid w:val="00CF5CDB"/>
    <w:rsid w:val="00CF644B"/>
    <w:rsid w:val="00CF68F6"/>
    <w:rsid w:val="00CF6BF8"/>
    <w:rsid w:val="00CF6CA2"/>
    <w:rsid w:val="00CF6E44"/>
    <w:rsid w:val="00CF6F09"/>
    <w:rsid w:val="00CF6F99"/>
    <w:rsid w:val="00CF6FD5"/>
    <w:rsid w:val="00CF6FF1"/>
    <w:rsid w:val="00CF789A"/>
    <w:rsid w:val="00CF78B3"/>
    <w:rsid w:val="00CF79C5"/>
    <w:rsid w:val="00CF7B87"/>
    <w:rsid w:val="00D0026C"/>
    <w:rsid w:val="00D00635"/>
    <w:rsid w:val="00D006A4"/>
    <w:rsid w:val="00D009BB"/>
    <w:rsid w:val="00D00A04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1F5B"/>
    <w:rsid w:val="00D0219F"/>
    <w:rsid w:val="00D02242"/>
    <w:rsid w:val="00D023CC"/>
    <w:rsid w:val="00D024B7"/>
    <w:rsid w:val="00D025CB"/>
    <w:rsid w:val="00D02658"/>
    <w:rsid w:val="00D0270C"/>
    <w:rsid w:val="00D02755"/>
    <w:rsid w:val="00D029D1"/>
    <w:rsid w:val="00D02AA3"/>
    <w:rsid w:val="00D02AE8"/>
    <w:rsid w:val="00D02B59"/>
    <w:rsid w:val="00D02C4A"/>
    <w:rsid w:val="00D02C7C"/>
    <w:rsid w:val="00D02CAE"/>
    <w:rsid w:val="00D02E45"/>
    <w:rsid w:val="00D02EC1"/>
    <w:rsid w:val="00D02F37"/>
    <w:rsid w:val="00D02F54"/>
    <w:rsid w:val="00D03044"/>
    <w:rsid w:val="00D031C4"/>
    <w:rsid w:val="00D03625"/>
    <w:rsid w:val="00D03998"/>
    <w:rsid w:val="00D03A27"/>
    <w:rsid w:val="00D03C6B"/>
    <w:rsid w:val="00D040E1"/>
    <w:rsid w:val="00D04110"/>
    <w:rsid w:val="00D041CF"/>
    <w:rsid w:val="00D0476A"/>
    <w:rsid w:val="00D048EF"/>
    <w:rsid w:val="00D0494C"/>
    <w:rsid w:val="00D049DE"/>
    <w:rsid w:val="00D04D3B"/>
    <w:rsid w:val="00D04F76"/>
    <w:rsid w:val="00D05908"/>
    <w:rsid w:val="00D059E6"/>
    <w:rsid w:val="00D05E19"/>
    <w:rsid w:val="00D05E7C"/>
    <w:rsid w:val="00D05EA4"/>
    <w:rsid w:val="00D05F3F"/>
    <w:rsid w:val="00D06489"/>
    <w:rsid w:val="00D06601"/>
    <w:rsid w:val="00D0668E"/>
    <w:rsid w:val="00D06827"/>
    <w:rsid w:val="00D06A07"/>
    <w:rsid w:val="00D06A35"/>
    <w:rsid w:val="00D06AF7"/>
    <w:rsid w:val="00D06B86"/>
    <w:rsid w:val="00D06FA2"/>
    <w:rsid w:val="00D071D5"/>
    <w:rsid w:val="00D07369"/>
    <w:rsid w:val="00D075D3"/>
    <w:rsid w:val="00D07629"/>
    <w:rsid w:val="00D0769C"/>
    <w:rsid w:val="00D07779"/>
    <w:rsid w:val="00D078CC"/>
    <w:rsid w:val="00D07BC2"/>
    <w:rsid w:val="00D07DA6"/>
    <w:rsid w:val="00D07EB0"/>
    <w:rsid w:val="00D102F9"/>
    <w:rsid w:val="00D10480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B3F"/>
    <w:rsid w:val="00D11C1A"/>
    <w:rsid w:val="00D11DE1"/>
    <w:rsid w:val="00D11ED6"/>
    <w:rsid w:val="00D11F7E"/>
    <w:rsid w:val="00D121A1"/>
    <w:rsid w:val="00D1226F"/>
    <w:rsid w:val="00D12409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4DC5"/>
    <w:rsid w:val="00D14F5F"/>
    <w:rsid w:val="00D15159"/>
    <w:rsid w:val="00D15177"/>
    <w:rsid w:val="00D1524D"/>
    <w:rsid w:val="00D1531D"/>
    <w:rsid w:val="00D15370"/>
    <w:rsid w:val="00D1540D"/>
    <w:rsid w:val="00D155C7"/>
    <w:rsid w:val="00D1581C"/>
    <w:rsid w:val="00D15A74"/>
    <w:rsid w:val="00D15B45"/>
    <w:rsid w:val="00D15C08"/>
    <w:rsid w:val="00D1616C"/>
    <w:rsid w:val="00D1620A"/>
    <w:rsid w:val="00D1634A"/>
    <w:rsid w:val="00D16779"/>
    <w:rsid w:val="00D16AEB"/>
    <w:rsid w:val="00D16B91"/>
    <w:rsid w:val="00D16BDE"/>
    <w:rsid w:val="00D16C4A"/>
    <w:rsid w:val="00D171B0"/>
    <w:rsid w:val="00D1726C"/>
    <w:rsid w:val="00D174DE"/>
    <w:rsid w:val="00D17978"/>
    <w:rsid w:val="00D17BCB"/>
    <w:rsid w:val="00D17C49"/>
    <w:rsid w:val="00D17C85"/>
    <w:rsid w:val="00D17EFD"/>
    <w:rsid w:val="00D17F45"/>
    <w:rsid w:val="00D20214"/>
    <w:rsid w:val="00D2049C"/>
    <w:rsid w:val="00D206C6"/>
    <w:rsid w:val="00D20A07"/>
    <w:rsid w:val="00D20AA1"/>
    <w:rsid w:val="00D20BFB"/>
    <w:rsid w:val="00D20F91"/>
    <w:rsid w:val="00D21216"/>
    <w:rsid w:val="00D2138B"/>
    <w:rsid w:val="00D213EE"/>
    <w:rsid w:val="00D21B7B"/>
    <w:rsid w:val="00D21CAF"/>
    <w:rsid w:val="00D21D65"/>
    <w:rsid w:val="00D21F1F"/>
    <w:rsid w:val="00D2209C"/>
    <w:rsid w:val="00D2209D"/>
    <w:rsid w:val="00D2212F"/>
    <w:rsid w:val="00D22448"/>
    <w:rsid w:val="00D2254A"/>
    <w:rsid w:val="00D22840"/>
    <w:rsid w:val="00D22B3D"/>
    <w:rsid w:val="00D22F30"/>
    <w:rsid w:val="00D23240"/>
    <w:rsid w:val="00D232EF"/>
    <w:rsid w:val="00D2359B"/>
    <w:rsid w:val="00D23610"/>
    <w:rsid w:val="00D236B4"/>
    <w:rsid w:val="00D23842"/>
    <w:rsid w:val="00D23905"/>
    <w:rsid w:val="00D23AC8"/>
    <w:rsid w:val="00D23BCD"/>
    <w:rsid w:val="00D23D10"/>
    <w:rsid w:val="00D23F49"/>
    <w:rsid w:val="00D24034"/>
    <w:rsid w:val="00D2418C"/>
    <w:rsid w:val="00D242BB"/>
    <w:rsid w:val="00D242D0"/>
    <w:rsid w:val="00D2431F"/>
    <w:rsid w:val="00D245DE"/>
    <w:rsid w:val="00D245F1"/>
    <w:rsid w:val="00D246E6"/>
    <w:rsid w:val="00D24810"/>
    <w:rsid w:val="00D24B3B"/>
    <w:rsid w:val="00D24CD4"/>
    <w:rsid w:val="00D24D18"/>
    <w:rsid w:val="00D2500E"/>
    <w:rsid w:val="00D25231"/>
    <w:rsid w:val="00D25358"/>
    <w:rsid w:val="00D255C0"/>
    <w:rsid w:val="00D25A51"/>
    <w:rsid w:val="00D25BD0"/>
    <w:rsid w:val="00D26200"/>
    <w:rsid w:val="00D265AC"/>
    <w:rsid w:val="00D26645"/>
    <w:rsid w:val="00D26A20"/>
    <w:rsid w:val="00D26AA5"/>
    <w:rsid w:val="00D26D39"/>
    <w:rsid w:val="00D27294"/>
    <w:rsid w:val="00D272FA"/>
    <w:rsid w:val="00D27530"/>
    <w:rsid w:val="00D276FF"/>
    <w:rsid w:val="00D278C6"/>
    <w:rsid w:val="00D27E4E"/>
    <w:rsid w:val="00D301C2"/>
    <w:rsid w:val="00D303A7"/>
    <w:rsid w:val="00D305BA"/>
    <w:rsid w:val="00D30669"/>
    <w:rsid w:val="00D306FF"/>
    <w:rsid w:val="00D3071B"/>
    <w:rsid w:val="00D30869"/>
    <w:rsid w:val="00D30F2C"/>
    <w:rsid w:val="00D30F78"/>
    <w:rsid w:val="00D31426"/>
    <w:rsid w:val="00D314DC"/>
    <w:rsid w:val="00D31659"/>
    <w:rsid w:val="00D316B5"/>
    <w:rsid w:val="00D31767"/>
    <w:rsid w:val="00D31827"/>
    <w:rsid w:val="00D3187E"/>
    <w:rsid w:val="00D31B20"/>
    <w:rsid w:val="00D31C75"/>
    <w:rsid w:val="00D31CE2"/>
    <w:rsid w:val="00D31F15"/>
    <w:rsid w:val="00D31F1F"/>
    <w:rsid w:val="00D3214F"/>
    <w:rsid w:val="00D321E6"/>
    <w:rsid w:val="00D3233E"/>
    <w:rsid w:val="00D32466"/>
    <w:rsid w:val="00D324BD"/>
    <w:rsid w:val="00D326C5"/>
    <w:rsid w:val="00D32DF6"/>
    <w:rsid w:val="00D32F21"/>
    <w:rsid w:val="00D32FE3"/>
    <w:rsid w:val="00D3307B"/>
    <w:rsid w:val="00D33236"/>
    <w:rsid w:val="00D333D1"/>
    <w:rsid w:val="00D3353A"/>
    <w:rsid w:val="00D3360C"/>
    <w:rsid w:val="00D337E7"/>
    <w:rsid w:val="00D3386D"/>
    <w:rsid w:val="00D3396F"/>
    <w:rsid w:val="00D339A9"/>
    <w:rsid w:val="00D33C7D"/>
    <w:rsid w:val="00D33F26"/>
    <w:rsid w:val="00D33F94"/>
    <w:rsid w:val="00D33FB1"/>
    <w:rsid w:val="00D3434F"/>
    <w:rsid w:val="00D344D3"/>
    <w:rsid w:val="00D3451A"/>
    <w:rsid w:val="00D3474A"/>
    <w:rsid w:val="00D3477B"/>
    <w:rsid w:val="00D3491F"/>
    <w:rsid w:val="00D34C22"/>
    <w:rsid w:val="00D34DCF"/>
    <w:rsid w:val="00D34ECB"/>
    <w:rsid w:val="00D35021"/>
    <w:rsid w:val="00D35178"/>
    <w:rsid w:val="00D354B8"/>
    <w:rsid w:val="00D35581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BF"/>
    <w:rsid w:val="00D36744"/>
    <w:rsid w:val="00D36867"/>
    <w:rsid w:val="00D36A0A"/>
    <w:rsid w:val="00D36CD9"/>
    <w:rsid w:val="00D37616"/>
    <w:rsid w:val="00D376DE"/>
    <w:rsid w:val="00D37B78"/>
    <w:rsid w:val="00D37CE3"/>
    <w:rsid w:val="00D37E08"/>
    <w:rsid w:val="00D4001E"/>
    <w:rsid w:val="00D40376"/>
    <w:rsid w:val="00D404A1"/>
    <w:rsid w:val="00D40539"/>
    <w:rsid w:val="00D406E2"/>
    <w:rsid w:val="00D4098B"/>
    <w:rsid w:val="00D40D9E"/>
    <w:rsid w:val="00D414AB"/>
    <w:rsid w:val="00D416CB"/>
    <w:rsid w:val="00D4170D"/>
    <w:rsid w:val="00D41767"/>
    <w:rsid w:val="00D417A5"/>
    <w:rsid w:val="00D4185A"/>
    <w:rsid w:val="00D419DA"/>
    <w:rsid w:val="00D41A61"/>
    <w:rsid w:val="00D41CF1"/>
    <w:rsid w:val="00D41D2B"/>
    <w:rsid w:val="00D41EF4"/>
    <w:rsid w:val="00D41F86"/>
    <w:rsid w:val="00D41F9D"/>
    <w:rsid w:val="00D42032"/>
    <w:rsid w:val="00D42088"/>
    <w:rsid w:val="00D422C0"/>
    <w:rsid w:val="00D4258B"/>
    <w:rsid w:val="00D429E3"/>
    <w:rsid w:val="00D42CC1"/>
    <w:rsid w:val="00D42D8E"/>
    <w:rsid w:val="00D42F81"/>
    <w:rsid w:val="00D432A6"/>
    <w:rsid w:val="00D432B4"/>
    <w:rsid w:val="00D4356D"/>
    <w:rsid w:val="00D43638"/>
    <w:rsid w:val="00D43667"/>
    <w:rsid w:val="00D437D2"/>
    <w:rsid w:val="00D43986"/>
    <w:rsid w:val="00D43B03"/>
    <w:rsid w:val="00D43C5A"/>
    <w:rsid w:val="00D43CA2"/>
    <w:rsid w:val="00D43D37"/>
    <w:rsid w:val="00D43F3D"/>
    <w:rsid w:val="00D44042"/>
    <w:rsid w:val="00D44050"/>
    <w:rsid w:val="00D44386"/>
    <w:rsid w:val="00D446B7"/>
    <w:rsid w:val="00D44712"/>
    <w:rsid w:val="00D44805"/>
    <w:rsid w:val="00D448C1"/>
    <w:rsid w:val="00D44910"/>
    <w:rsid w:val="00D4491B"/>
    <w:rsid w:val="00D44B41"/>
    <w:rsid w:val="00D44DE0"/>
    <w:rsid w:val="00D44EC3"/>
    <w:rsid w:val="00D44FAE"/>
    <w:rsid w:val="00D457F4"/>
    <w:rsid w:val="00D45B54"/>
    <w:rsid w:val="00D45C1F"/>
    <w:rsid w:val="00D45D7A"/>
    <w:rsid w:val="00D45E62"/>
    <w:rsid w:val="00D45FDC"/>
    <w:rsid w:val="00D46057"/>
    <w:rsid w:val="00D4608B"/>
    <w:rsid w:val="00D46156"/>
    <w:rsid w:val="00D461DF"/>
    <w:rsid w:val="00D4644B"/>
    <w:rsid w:val="00D46617"/>
    <w:rsid w:val="00D46709"/>
    <w:rsid w:val="00D46937"/>
    <w:rsid w:val="00D469AC"/>
    <w:rsid w:val="00D47046"/>
    <w:rsid w:val="00D473D8"/>
    <w:rsid w:val="00D47530"/>
    <w:rsid w:val="00D4764F"/>
    <w:rsid w:val="00D47678"/>
    <w:rsid w:val="00D47B73"/>
    <w:rsid w:val="00D47BC4"/>
    <w:rsid w:val="00D47DDB"/>
    <w:rsid w:val="00D47E06"/>
    <w:rsid w:val="00D47E41"/>
    <w:rsid w:val="00D50079"/>
    <w:rsid w:val="00D501A6"/>
    <w:rsid w:val="00D501C0"/>
    <w:rsid w:val="00D506DA"/>
    <w:rsid w:val="00D50B1B"/>
    <w:rsid w:val="00D50B33"/>
    <w:rsid w:val="00D50B97"/>
    <w:rsid w:val="00D50DC8"/>
    <w:rsid w:val="00D50E30"/>
    <w:rsid w:val="00D513D2"/>
    <w:rsid w:val="00D515F1"/>
    <w:rsid w:val="00D51869"/>
    <w:rsid w:val="00D51C29"/>
    <w:rsid w:val="00D51CE0"/>
    <w:rsid w:val="00D51CE4"/>
    <w:rsid w:val="00D51D82"/>
    <w:rsid w:val="00D51ECF"/>
    <w:rsid w:val="00D51FA4"/>
    <w:rsid w:val="00D5224B"/>
    <w:rsid w:val="00D52501"/>
    <w:rsid w:val="00D52580"/>
    <w:rsid w:val="00D52C01"/>
    <w:rsid w:val="00D52D81"/>
    <w:rsid w:val="00D52E85"/>
    <w:rsid w:val="00D5304D"/>
    <w:rsid w:val="00D53096"/>
    <w:rsid w:val="00D530A8"/>
    <w:rsid w:val="00D5324A"/>
    <w:rsid w:val="00D532D5"/>
    <w:rsid w:val="00D53487"/>
    <w:rsid w:val="00D53802"/>
    <w:rsid w:val="00D53D31"/>
    <w:rsid w:val="00D53EBA"/>
    <w:rsid w:val="00D54094"/>
    <w:rsid w:val="00D541AC"/>
    <w:rsid w:val="00D54231"/>
    <w:rsid w:val="00D54347"/>
    <w:rsid w:val="00D544B3"/>
    <w:rsid w:val="00D544DD"/>
    <w:rsid w:val="00D5452F"/>
    <w:rsid w:val="00D54614"/>
    <w:rsid w:val="00D54914"/>
    <w:rsid w:val="00D54A03"/>
    <w:rsid w:val="00D54B5D"/>
    <w:rsid w:val="00D54BC6"/>
    <w:rsid w:val="00D54F5A"/>
    <w:rsid w:val="00D5509E"/>
    <w:rsid w:val="00D551B6"/>
    <w:rsid w:val="00D55271"/>
    <w:rsid w:val="00D55498"/>
    <w:rsid w:val="00D555BD"/>
    <w:rsid w:val="00D557BC"/>
    <w:rsid w:val="00D55B5A"/>
    <w:rsid w:val="00D55C56"/>
    <w:rsid w:val="00D55D5E"/>
    <w:rsid w:val="00D55E1E"/>
    <w:rsid w:val="00D560D4"/>
    <w:rsid w:val="00D56160"/>
    <w:rsid w:val="00D5618B"/>
    <w:rsid w:val="00D561F4"/>
    <w:rsid w:val="00D56258"/>
    <w:rsid w:val="00D56288"/>
    <w:rsid w:val="00D562D4"/>
    <w:rsid w:val="00D56389"/>
    <w:rsid w:val="00D56584"/>
    <w:rsid w:val="00D566D1"/>
    <w:rsid w:val="00D5689C"/>
    <w:rsid w:val="00D568E9"/>
    <w:rsid w:val="00D56BFB"/>
    <w:rsid w:val="00D56D7E"/>
    <w:rsid w:val="00D56EC9"/>
    <w:rsid w:val="00D57088"/>
    <w:rsid w:val="00D57196"/>
    <w:rsid w:val="00D573DA"/>
    <w:rsid w:val="00D574B3"/>
    <w:rsid w:val="00D575E4"/>
    <w:rsid w:val="00D57892"/>
    <w:rsid w:val="00D57AB7"/>
    <w:rsid w:val="00D57C4E"/>
    <w:rsid w:val="00D57CCF"/>
    <w:rsid w:val="00D57DC8"/>
    <w:rsid w:val="00D57E40"/>
    <w:rsid w:val="00D57E49"/>
    <w:rsid w:val="00D57F29"/>
    <w:rsid w:val="00D600A6"/>
    <w:rsid w:val="00D60132"/>
    <w:rsid w:val="00D60258"/>
    <w:rsid w:val="00D602F8"/>
    <w:rsid w:val="00D605C6"/>
    <w:rsid w:val="00D606C2"/>
    <w:rsid w:val="00D60A14"/>
    <w:rsid w:val="00D60CC6"/>
    <w:rsid w:val="00D60CD3"/>
    <w:rsid w:val="00D60DC1"/>
    <w:rsid w:val="00D60E3F"/>
    <w:rsid w:val="00D60FAD"/>
    <w:rsid w:val="00D61308"/>
    <w:rsid w:val="00D6139E"/>
    <w:rsid w:val="00D613A4"/>
    <w:rsid w:val="00D615DD"/>
    <w:rsid w:val="00D61653"/>
    <w:rsid w:val="00D616CC"/>
    <w:rsid w:val="00D61913"/>
    <w:rsid w:val="00D6192B"/>
    <w:rsid w:val="00D619DA"/>
    <w:rsid w:val="00D61CB0"/>
    <w:rsid w:val="00D61FC7"/>
    <w:rsid w:val="00D6211C"/>
    <w:rsid w:val="00D62126"/>
    <w:rsid w:val="00D624A4"/>
    <w:rsid w:val="00D624B3"/>
    <w:rsid w:val="00D624FB"/>
    <w:rsid w:val="00D6272B"/>
    <w:rsid w:val="00D6273C"/>
    <w:rsid w:val="00D627A1"/>
    <w:rsid w:val="00D6299D"/>
    <w:rsid w:val="00D62B16"/>
    <w:rsid w:val="00D62BD1"/>
    <w:rsid w:val="00D62C45"/>
    <w:rsid w:val="00D62C81"/>
    <w:rsid w:val="00D62CBE"/>
    <w:rsid w:val="00D62F70"/>
    <w:rsid w:val="00D632BE"/>
    <w:rsid w:val="00D632E3"/>
    <w:rsid w:val="00D636C0"/>
    <w:rsid w:val="00D6377E"/>
    <w:rsid w:val="00D63A0A"/>
    <w:rsid w:val="00D63A1A"/>
    <w:rsid w:val="00D63D30"/>
    <w:rsid w:val="00D64150"/>
    <w:rsid w:val="00D64248"/>
    <w:rsid w:val="00D642A5"/>
    <w:rsid w:val="00D6462E"/>
    <w:rsid w:val="00D64847"/>
    <w:rsid w:val="00D648E5"/>
    <w:rsid w:val="00D64B2D"/>
    <w:rsid w:val="00D64D2C"/>
    <w:rsid w:val="00D65046"/>
    <w:rsid w:val="00D6517C"/>
    <w:rsid w:val="00D6530E"/>
    <w:rsid w:val="00D654D3"/>
    <w:rsid w:val="00D65656"/>
    <w:rsid w:val="00D65996"/>
    <w:rsid w:val="00D65DBE"/>
    <w:rsid w:val="00D65E22"/>
    <w:rsid w:val="00D6606D"/>
    <w:rsid w:val="00D662C1"/>
    <w:rsid w:val="00D66818"/>
    <w:rsid w:val="00D66859"/>
    <w:rsid w:val="00D6686B"/>
    <w:rsid w:val="00D66A01"/>
    <w:rsid w:val="00D66BD2"/>
    <w:rsid w:val="00D66C46"/>
    <w:rsid w:val="00D672E4"/>
    <w:rsid w:val="00D6738F"/>
    <w:rsid w:val="00D67573"/>
    <w:rsid w:val="00D67C6A"/>
    <w:rsid w:val="00D67CEA"/>
    <w:rsid w:val="00D67DC0"/>
    <w:rsid w:val="00D67E10"/>
    <w:rsid w:val="00D67E20"/>
    <w:rsid w:val="00D67F06"/>
    <w:rsid w:val="00D67F9C"/>
    <w:rsid w:val="00D70071"/>
    <w:rsid w:val="00D70122"/>
    <w:rsid w:val="00D70215"/>
    <w:rsid w:val="00D702EE"/>
    <w:rsid w:val="00D7097B"/>
    <w:rsid w:val="00D70A09"/>
    <w:rsid w:val="00D70C01"/>
    <w:rsid w:val="00D70F98"/>
    <w:rsid w:val="00D70FDA"/>
    <w:rsid w:val="00D71127"/>
    <w:rsid w:val="00D7153C"/>
    <w:rsid w:val="00D718A3"/>
    <w:rsid w:val="00D71B89"/>
    <w:rsid w:val="00D71C8F"/>
    <w:rsid w:val="00D71D53"/>
    <w:rsid w:val="00D71F13"/>
    <w:rsid w:val="00D723FB"/>
    <w:rsid w:val="00D7243D"/>
    <w:rsid w:val="00D725B3"/>
    <w:rsid w:val="00D725D6"/>
    <w:rsid w:val="00D72600"/>
    <w:rsid w:val="00D7261F"/>
    <w:rsid w:val="00D72ACF"/>
    <w:rsid w:val="00D72DAF"/>
    <w:rsid w:val="00D72E68"/>
    <w:rsid w:val="00D73091"/>
    <w:rsid w:val="00D731CB"/>
    <w:rsid w:val="00D73427"/>
    <w:rsid w:val="00D73497"/>
    <w:rsid w:val="00D738C1"/>
    <w:rsid w:val="00D738CE"/>
    <w:rsid w:val="00D738D2"/>
    <w:rsid w:val="00D739E9"/>
    <w:rsid w:val="00D739F4"/>
    <w:rsid w:val="00D73AD4"/>
    <w:rsid w:val="00D73B10"/>
    <w:rsid w:val="00D73CD9"/>
    <w:rsid w:val="00D73DBD"/>
    <w:rsid w:val="00D73E36"/>
    <w:rsid w:val="00D74101"/>
    <w:rsid w:val="00D743C1"/>
    <w:rsid w:val="00D747C9"/>
    <w:rsid w:val="00D748D6"/>
    <w:rsid w:val="00D748F2"/>
    <w:rsid w:val="00D7499A"/>
    <w:rsid w:val="00D749AA"/>
    <w:rsid w:val="00D74A98"/>
    <w:rsid w:val="00D74DFD"/>
    <w:rsid w:val="00D74E51"/>
    <w:rsid w:val="00D74E82"/>
    <w:rsid w:val="00D74F7D"/>
    <w:rsid w:val="00D75057"/>
    <w:rsid w:val="00D750F9"/>
    <w:rsid w:val="00D751EC"/>
    <w:rsid w:val="00D754B9"/>
    <w:rsid w:val="00D75E11"/>
    <w:rsid w:val="00D7625D"/>
    <w:rsid w:val="00D768FE"/>
    <w:rsid w:val="00D76B59"/>
    <w:rsid w:val="00D76D5C"/>
    <w:rsid w:val="00D76E04"/>
    <w:rsid w:val="00D77210"/>
    <w:rsid w:val="00D7733F"/>
    <w:rsid w:val="00D7750F"/>
    <w:rsid w:val="00D7754D"/>
    <w:rsid w:val="00D7754E"/>
    <w:rsid w:val="00D775F4"/>
    <w:rsid w:val="00D776B6"/>
    <w:rsid w:val="00D7787E"/>
    <w:rsid w:val="00D778CB"/>
    <w:rsid w:val="00D77A57"/>
    <w:rsid w:val="00D77D0A"/>
    <w:rsid w:val="00D77E7B"/>
    <w:rsid w:val="00D77E80"/>
    <w:rsid w:val="00D77ECC"/>
    <w:rsid w:val="00D802D3"/>
    <w:rsid w:val="00D804CE"/>
    <w:rsid w:val="00D805CB"/>
    <w:rsid w:val="00D80D43"/>
    <w:rsid w:val="00D80E89"/>
    <w:rsid w:val="00D80F3D"/>
    <w:rsid w:val="00D8146F"/>
    <w:rsid w:val="00D81492"/>
    <w:rsid w:val="00D81562"/>
    <w:rsid w:val="00D81567"/>
    <w:rsid w:val="00D81658"/>
    <w:rsid w:val="00D817D5"/>
    <w:rsid w:val="00D81838"/>
    <w:rsid w:val="00D81959"/>
    <w:rsid w:val="00D81AF9"/>
    <w:rsid w:val="00D81EBA"/>
    <w:rsid w:val="00D82026"/>
    <w:rsid w:val="00D8205A"/>
    <w:rsid w:val="00D8206E"/>
    <w:rsid w:val="00D821B3"/>
    <w:rsid w:val="00D823E4"/>
    <w:rsid w:val="00D8247D"/>
    <w:rsid w:val="00D8253D"/>
    <w:rsid w:val="00D829AE"/>
    <w:rsid w:val="00D82BCE"/>
    <w:rsid w:val="00D82C66"/>
    <w:rsid w:val="00D82D74"/>
    <w:rsid w:val="00D830D3"/>
    <w:rsid w:val="00D83379"/>
    <w:rsid w:val="00D83516"/>
    <w:rsid w:val="00D835F5"/>
    <w:rsid w:val="00D83649"/>
    <w:rsid w:val="00D83915"/>
    <w:rsid w:val="00D83927"/>
    <w:rsid w:val="00D839A8"/>
    <w:rsid w:val="00D83B34"/>
    <w:rsid w:val="00D83B7C"/>
    <w:rsid w:val="00D83C03"/>
    <w:rsid w:val="00D8406E"/>
    <w:rsid w:val="00D842BB"/>
    <w:rsid w:val="00D842DE"/>
    <w:rsid w:val="00D843E2"/>
    <w:rsid w:val="00D845F4"/>
    <w:rsid w:val="00D847F4"/>
    <w:rsid w:val="00D848F9"/>
    <w:rsid w:val="00D84B52"/>
    <w:rsid w:val="00D84D5E"/>
    <w:rsid w:val="00D84E02"/>
    <w:rsid w:val="00D84ED9"/>
    <w:rsid w:val="00D85150"/>
    <w:rsid w:val="00D852F2"/>
    <w:rsid w:val="00D85511"/>
    <w:rsid w:val="00D856C0"/>
    <w:rsid w:val="00D857B3"/>
    <w:rsid w:val="00D85E17"/>
    <w:rsid w:val="00D8609B"/>
    <w:rsid w:val="00D861DB"/>
    <w:rsid w:val="00D864AE"/>
    <w:rsid w:val="00D865E3"/>
    <w:rsid w:val="00D86605"/>
    <w:rsid w:val="00D86730"/>
    <w:rsid w:val="00D867FA"/>
    <w:rsid w:val="00D86C06"/>
    <w:rsid w:val="00D86C2B"/>
    <w:rsid w:val="00D86CF9"/>
    <w:rsid w:val="00D86D67"/>
    <w:rsid w:val="00D86EE2"/>
    <w:rsid w:val="00D86FEC"/>
    <w:rsid w:val="00D87010"/>
    <w:rsid w:val="00D8714F"/>
    <w:rsid w:val="00D87162"/>
    <w:rsid w:val="00D871C0"/>
    <w:rsid w:val="00D87259"/>
    <w:rsid w:val="00D8726C"/>
    <w:rsid w:val="00D8729B"/>
    <w:rsid w:val="00D87427"/>
    <w:rsid w:val="00D87638"/>
    <w:rsid w:val="00D87692"/>
    <w:rsid w:val="00D87923"/>
    <w:rsid w:val="00D87DD2"/>
    <w:rsid w:val="00D900D9"/>
    <w:rsid w:val="00D90603"/>
    <w:rsid w:val="00D907CD"/>
    <w:rsid w:val="00D90E25"/>
    <w:rsid w:val="00D90F7F"/>
    <w:rsid w:val="00D91370"/>
    <w:rsid w:val="00D91676"/>
    <w:rsid w:val="00D91D39"/>
    <w:rsid w:val="00D91D52"/>
    <w:rsid w:val="00D91D7E"/>
    <w:rsid w:val="00D91D93"/>
    <w:rsid w:val="00D91EA3"/>
    <w:rsid w:val="00D92016"/>
    <w:rsid w:val="00D921CA"/>
    <w:rsid w:val="00D92411"/>
    <w:rsid w:val="00D9251C"/>
    <w:rsid w:val="00D92BFE"/>
    <w:rsid w:val="00D92C6F"/>
    <w:rsid w:val="00D92C92"/>
    <w:rsid w:val="00D92D78"/>
    <w:rsid w:val="00D92DBB"/>
    <w:rsid w:val="00D92F3F"/>
    <w:rsid w:val="00D93044"/>
    <w:rsid w:val="00D9317E"/>
    <w:rsid w:val="00D931A3"/>
    <w:rsid w:val="00D931BF"/>
    <w:rsid w:val="00D931F2"/>
    <w:rsid w:val="00D931FE"/>
    <w:rsid w:val="00D933F8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3E42"/>
    <w:rsid w:val="00D940C0"/>
    <w:rsid w:val="00D9412B"/>
    <w:rsid w:val="00D94169"/>
    <w:rsid w:val="00D944CE"/>
    <w:rsid w:val="00D94569"/>
    <w:rsid w:val="00D94676"/>
    <w:rsid w:val="00D949CD"/>
    <w:rsid w:val="00D94A45"/>
    <w:rsid w:val="00D94E3C"/>
    <w:rsid w:val="00D951C2"/>
    <w:rsid w:val="00D95473"/>
    <w:rsid w:val="00D956E2"/>
    <w:rsid w:val="00D95719"/>
    <w:rsid w:val="00D95887"/>
    <w:rsid w:val="00D95A38"/>
    <w:rsid w:val="00D95E2C"/>
    <w:rsid w:val="00D95F00"/>
    <w:rsid w:val="00D95F82"/>
    <w:rsid w:val="00D95F85"/>
    <w:rsid w:val="00D9652C"/>
    <w:rsid w:val="00D96709"/>
    <w:rsid w:val="00D967AF"/>
    <w:rsid w:val="00D9689E"/>
    <w:rsid w:val="00D96C78"/>
    <w:rsid w:val="00D96FF6"/>
    <w:rsid w:val="00D972B0"/>
    <w:rsid w:val="00D97576"/>
    <w:rsid w:val="00D97700"/>
    <w:rsid w:val="00D979B6"/>
    <w:rsid w:val="00D97AE5"/>
    <w:rsid w:val="00D97CA7"/>
    <w:rsid w:val="00D97CD6"/>
    <w:rsid w:val="00D97DF2"/>
    <w:rsid w:val="00D97EA3"/>
    <w:rsid w:val="00D97EF0"/>
    <w:rsid w:val="00DA00E8"/>
    <w:rsid w:val="00DA01AB"/>
    <w:rsid w:val="00DA04F0"/>
    <w:rsid w:val="00DA0B38"/>
    <w:rsid w:val="00DA0CBD"/>
    <w:rsid w:val="00DA0D1D"/>
    <w:rsid w:val="00DA1198"/>
    <w:rsid w:val="00DA11ED"/>
    <w:rsid w:val="00DA1379"/>
    <w:rsid w:val="00DA14A4"/>
    <w:rsid w:val="00DA15E9"/>
    <w:rsid w:val="00DA17D1"/>
    <w:rsid w:val="00DA18E9"/>
    <w:rsid w:val="00DA19B5"/>
    <w:rsid w:val="00DA1BDC"/>
    <w:rsid w:val="00DA1C56"/>
    <w:rsid w:val="00DA209D"/>
    <w:rsid w:val="00DA212A"/>
    <w:rsid w:val="00DA2146"/>
    <w:rsid w:val="00DA2222"/>
    <w:rsid w:val="00DA23FB"/>
    <w:rsid w:val="00DA240A"/>
    <w:rsid w:val="00DA257F"/>
    <w:rsid w:val="00DA2642"/>
    <w:rsid w:val="00DA264D"/>
    <w:rsid w:val="00DA2BC1"/>
    <w:rsid w:val="00DA2CB0"/>
    <w:rsid w:val="00DA2DC1"/>
    <w:rsid w:val="00DA2F16"/>
    <w:rsid w:val="00DA311C"/>
    <w:rsid w:val="00DA343D"/>
    <w:rsid w:val="00DA3505"/>
    <w:rsid w:val="00DA363E"/>
    <w:rsid w:val="00DA367A"/>
    <w:rsid w:val="00DA375F"/>
    <w:rsid w:val="00DA3CE4"/>
    <w:rsid w:val="00DA3E32"/>
    <w:rsid w:val="00DA42EF"/>
    <w:rsid w:val="00DA43F8"/>
    <w:rsid w:val="00DA444F"/>
    <w:rsid w:val="00DA44BA"/>
    <w:rsid w:val="00DA4610"/>
    <w:rsid w:val="00DA469A"/>
    <w:rsid w:val="00DA46FD"/>
    <w:rsid w:val="00DA479A"/>
    <w:rsid w:val="00DA47B8"/>
    <w:rsid w:val="00DA4836"/>
    <w:rsid w:val="00DA4857"/>
    <w:rsid w:val="00DA4CB2"/>
    <w:rsid w:val="00DA5007"/>
    <w:rsid w:val="00DA5357"/>
    <w:rsid w:val="00DA53B1"/>
    <w:rsid w:val="00DA5571"/>
    <w:rsid w:val="00DA55F1"/>
    <w:rsid w:val="00DA56DC"/>
    <w:rsid w:val="00DA5A68"/>
    <w:rsid w:val="00DA5A82"/>
    <w:rsid w:val="00DA5BD3"/>
    <w:rsid w:val="00DA5DBB"/>
    <w:rsid w:val="00DA5DDA"/>
    <w:rsid w:val="00DA5E74"/>
    <w:rsid w:val="00DA5F7F"/>
    <w:rsid w:val="00DA6263"/>
    <w:rsid w:val="00DA68EC"/>
    <w:rsid w:val="00DA6BE0"/>
    <w:rsid w:val="00DA6C54"/>
    <w:rsid w:val="00DA6CE6"/>
    <w:rsid w:val="00DA7141"/>
    <w:rsid w:val="00DA72CA"/>
    <w:rsid w:val="00DA7321"/>
    <w:rsid w:val="00DA75F7"/>
    <w:rsid w:val="00DA799B"/>
    <w:rsid w:val="00DA7C8F"/>
    <w:rsid w:val="00DA7DB2"/>
    <w:rsid w:val="00DB0035"/>
    <w:rsid w:val="00DB03DA"/>
    <w:rsid w:val="00DB050B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507"/>
    <w:rsid w:val="00DB163E"/>
    <w:rsid w:val="00DB1718"/>
    <w:rsid w:val="00DB1913"/>
    <w:rsid w:val="00DB19F9"/>
    <w:rsid w:val="00DB1BC4"/>
    <w:rsid w:val="00DB1CA7"/>
    <w:rsid w:val="00DB1D08"/>
    <w:rsid w:val="00DB1F1B"/>
    <w:rsid w:val="00DB225F"/>
    <w:rsid w:val="00DB22A0"/>
    <w:rsid w:val="00DB235D"/>
    <w:rsid w:val="00DB237D"/>
    <w:rsid w:val="00DB276C"/>
    <w:rsid w:val="00DB28A2"/>
    <w:rsid w:val="00DB28E8"/>
    <w:rsid w:val="00DB2AD7"/>
    <w:rsid w:val="00DB2BA7"/>
    <w:rsid w:val="00DB3353"/>
    <w:rsid w:val="00DB33EF"/>
    <w:rsid w:val="00DB351F"/>
    <w:rsid w:val="00DB3C1C"/>
    <w:rsid w:val="00DB3E72"/>
    <w:rsid w:val="00DB3E9E"/>
    <w:rsid w:val="00DB41B2"/>
    <w:rsid w:val="00DB42B9"/>
    <w:rsid w:val="00DB43EA"/>
    <w:rsid w:val="00DB450A"/>
    <w:rsid w:val="00DB45BF"/>
    <w:rsid w:val="00DB4605"/>
    <w:rsid w:val="00DB47AC"/>
    <w:rsid w:val="00DB481D"/>
    <w:rsid w:val="00DB48DC"/>
    <w:rsid w:val="00DB4B23"/>
    <w:rsid w:val="00DB4EE5"/>
    <w:rsid w:val="00DB4F45"/>
    <w:rsid w:val="00DB4FF7"/>
    <w:rsid w:val="00DB5018"/>
    <w:rsid w:val="00DB50B9"/>
    <w:rsid w:val="00DB517A"/>
    <w:rsid w:val="00DB5333"/>
    <w:rsid w:val="00DB534F"/>
    <w:rsid w:val="00DB53A1"/>
    <w:rsid w:val="00DB53BA"/>
    <w:rsid w:val="00DB554B"/>
    <w:rsid w:val="00DB56D9"/>
    <w:rsid w:val="00DB5821"/>
    <w:rsid w:val="00DB5ABB"/>
    <w:rsid w:val="00DB5AD2"/>
    <w:rsid w:val="00DB5BAB"/>
    <w:rsid w:val="00DB5EC9"/>
    <w:rsid w:val="00DB6073"/>
    <w:rsid w:val="00DB63C9"/>
    <w:rsid w:val="00DB6405"/>
    <w:rsid w:val="00DB6532"/>
    <w:rsid w:val="00DB6594"/>
    <w:rsid w:val="00DB66F4"/>
    <w:rsid w:val="00DB6705"/>
    <w:rsid w:val="00DB690E"/>
    <w:rsid w:val="00DB6A59"/>
    <w:rsid w:val="00DB6C5C"/>
    <w:rsid w:val="00DB6D63"/>
    <w:rsid w:val="00DB7103"/>
    <w:rsid w:val="00DB714E"/>
    <w:rsid w:val="00DB7185"/>
    <w:rsid w:val="00DB751F"/>
    <w:rsid w:val="00DB75C9"/>
    <w:rsid w:val="00DB75FB"/>
    <w:rsid w:val="00DB764B"/>
    <w:rsid w:val="00DB77EE"/>
    <w:rsid w:val="00DB788F"/>
    <w:rsid w:val="00DB7C6D"/>
    <w:rsid w:val="00DB7EE9"/>
    <w:rsid w:val="00DB7FBE"/>
    <w:rsid w:val="00DC015C"/>
    <w:rsid w:val="00DC01CD"/>
    <w:rsid w:val="00DC0410"/>
    <w:rsid w:val="00DC051B"/>
    <w:rsid w:val="00DC073C"/>
    <w:rsid w:val="00DC090B"/>
    <w:rsid w:val="00DC0D8C"/>
    <w:rsid w:val="00DC0FD2"/>
    <w:rsid w:val="00DC0FE2"/>
    <w:rsid w:val="00DC12D5"/>
    <w:rsid w:val="00DC147A"/>
    <w:rsid w:val="00DC14FE"/>
    <w:rsid w:val="00DC150B"/>
    <w:rsid w:val="00DC15CA"/>
    <w:rsid w:val="00DC1CE9"/>
    <w:rsid w:val="00DC1D23"/>
    <w:rsid w:val="00DC22E5"/>
    <w:rsid w:val="00DC26FF"/>
    <w:rsid w:val="00DC2708"/>
    <w:rsid w:val="00DC29C7"/>
    <w:rsid w:val="00DC2CD2"/>
    <w:rsid w:val="00DC2F74"/>
    <w:rsid w:val="00DC3243"/>
    <w:rsid w:val="00DC3289"/>
    <w:rsid w:val="00DC328C"/>
    <w:rsid w:val="00DC334C"/>
    <w:rsid w:val="00DC3501"/>
    <w:rsid w:val="00DC355F"/>
    <w:rsid w:val="00DC3A7B"/>
    <w:rsid w:val="00DC3B8A"/>
    <w:rsid w:val="00DC3CDF"/>
    <w:rsid w:val="00DC3D41"/>
    <w:rsid w:val="00DC4123"/>
    <w:rsid w:val="00DC4149"/>
    <w:rsid w:val="00DC43D5"/>
    <w:rsid w:val="00DC440A"/>
    <w:rsid w:val="00DC44B3"/>
    <w:rsid w:val="00DC44D5"/>
    <w:rsid w:val="00DC470A"/>
    <w:rsid w:val="00DC475E"/>
    <w:rsid w:val="00DC486B"/>
    <w:rsid w:val="00DC49B1"/>
    <w:rsid w:val="00DC4C89"/>
    <w:rsid w:val="00DC4F62"/>
    <w:rsid w:val="00DC4FD3"/>
    <w:rsid w:val="00DC53F2"/>
    <w:rsid w:val="00DC5408"/>
    <w:rsid w:val="00DC5492"/>
    <w:rsid w:val="00DC560F"/>
    <w:rsid w:val="00DC5A59"/>
    <w:rsid w:val="00DC5BD0"/>
    <w:rsid w:val="00DC5BEF"/>
    <w:rsid w:val="00DC61CC"/>
    <w:rsid w:val="00DC6316"/>
    <w:rsid w:val="00DC6362"/>
    <w:rsid w:val="00DC65F7"/>
    <w:rsid w:val="00DC668D"/>
    <w:rsid w:val="00DC67A1"/>
    <w:rsid w:val="00DC6828"/>
    <w:rsid w:val="00DC6865"/>
    <w:rsid w:val="00DC686F"/>
    <w:rsid w:val="00DC68FA"/>
    <w:rsid w:val="00DC69FC"/>
    <w:rsid w:val="00DC6A4E"/>
    <w:rsid w:val="00DC6B6F"/>
    <w:rsid w:val="00DC6D29"/>
    <w:rsid w:val="00DC6E15"/>
    <w:rsid w:val="00DC6E86"/>
    <w:rsid w:val="00DC6F5A"/>
    <w:rsid w:val="00DC74C0"/>
    <w:rsid w:val="00DC7642"/>
    <w:rsid w:val="00DC7E3F"/>
    <w:rsid w:val="00DC7F7D"/>
    <w:rsid w:val="00DD0053"/>
    <w:rsid w:val="00DD010E"/>
    <w:rsid w:val="00DD028C"/>
    <w:rsid w:val="00DD02CF"/>
    <w:rsid w:val="00DD06F9"/>
    <w:rsid w:val="00DD072E"/>
    <w:rsid w:val="00DD07E1"/>
    <w:rsid w:val="00DD0976"/>
    <w:rsid w:val="00DD0D61"/>
    <w:rsid w:val="00DD0F40"/>
    <w:rsid w:val="00DD0F58"/>
    <w:rsid w:val="00DD0FBA"/>
    <w:rsid w:val="00DD1038"/>
    <w:rsid w:val="00DD10AA"/>
    <w:rsid w:val="00DD10E4"/>
    <w:rsid w:val="00DD152F"/>
    <w:rsid w:val="00DD162D"/>
    <w:rsid w:val="00DD16E7"/>
    <w:rsid w:val="00DD182D"/>
    <w:rsid w:val="00DD1870"/>
    <w:rsid w:val="00DD1A77"/>
    <w:rsid w:val="00DD220A"/>
    <w:rsid w:val="00DD2251"/>
    <w:rsid w:val="00DD2431"/>
    <w:rsid w:val="00DD253F"/>
    <w:rsid w:val="00DD275C"/>
    <w:rsid w:val="00DD27AD"/>
    <w:rsid w:val="00DD294A"/>
    <w:rsid w:val="00DD294E"/>
    <w:rsid w:val="00DD2A13"/>
    <w:rsid w:val="00DD2C98"/>
    <w:rsid w:val="00DD2CC2"/>
    <w:rsid w:val="00DD2DA0"/>
    <w:rsid w:val="00DD2E3A"/>
    <w:rsid w:val="00DD2EDE"/>
    <w:rsid w:val="00DD301A"/>
    <w:rsid w:val="00DD3056"/>
    <w:rsid w:val="00DD306C"/>
    <w:rsid w:val="00DD32ED"/>
    <w:rsid w:val="00DD3C69"/>
    <w:rsid w:val="00DD3CDB"/>
    <w:rsid w:val="00DD3CE2"/>
    <w:rsid w:val="00DD3DF0"/>
    <w:rsid w:val="00DD3F37"/>
    <w:rsid w:val="00DD4867"/>
    <w:rsid w:val="00DD4923"/>
    <w:rsid w:val="00DD4B0B"/>
    <w:rsid w:val="00DD4C42"/>
    <w:rsid w:val="00DD4E27"/>
    <w:rsid w:val="00DD4F1E"/>
    <w:rsid w:val="00DD5085"/>
    <w:rsid w:val="00DD5131"/>
    <w:rsid w:val="00DD5434"/>
    <w:rsid w:val="00DD5468"/>
    <w:rsid w:val="00DD5486"/>
    <w:rsid w:val="00DD56AC"/>
    <w:rsid w:val="00DD5785"/>
    <w:rsid w:val="00DD588F"/>
    <w:rsid w:val="00DD5A18"/>
    <w:rsid w:val="00DD5FBF"/>
    <w:rsid w:val="00DD60F4"/>
    <w:rsid w:val="00DD6160"/>
    <w:rsid w:val="00DD6274"/>
    <w:rsid w:val="00DD62D1"/>
    <w:rsid w:val="00DD648B"/>
    <w:rsid w:val="00DD650F"/>
    <w:rsid w:val="00DD66D4"/>
    <w:rsid w:val="00DD6814"/>
    <w:rsid w:val="00DD68A7"/>
    <w:rsid w:val="00DD696F"/>
    <w:rsid w:val="00DD6C25"/>
    <w:rsid w:val="00DD6D18"/>
    <w:rsid w:val="00DD6E91"/>
    <w:rsid w:val="00DD6F56"/>
    <w:rsid w:val="00DD6F9E"/>
    <w:rsid w:val="00DD72BC"/>
    <w:rsid w:val="00DD7334"/>
    <w:rsid w:val="00DD7509"/>
    <w:rsid w:val="00DD757F"/>
    <w:rsid w:val="00DD75A1"/>
    <w:rsid w:val="00DD77D1"/>
    <w:rsid w:val="00DD79DE"/>
    <w:rsid w:val="00DD7B2A"/>
    <w:rsid w:val="00DD7B7B"/>
    <w:rsid w:val="00DD7E3A"/>
    <w:rsid w:val="00DE045D"/>
    <w:rsid w:val="00DE047C"/>
    <w:rsid w:val="00DE050D"/>
    <w:rsid w:val="00DE05D2"/>
    <w:rsid w:val="00DE06EC"/>
    <w:rsid w:val="00DE099C"/>
    <w:rsid w:val="00DE0A1B"/>
    <w:rsid w:val="00DE0A47"/>
    <w:rsid w:val="00DE0BAF"/>
    <w:rsid w:val="00DE0D85"/>
    <w:rsid w:val="00DE0E61"/>
    <w:rsid w:val="00DE0F82"/>
    <w:rsid w:val="00DE12AA"/>
    <w:rsid w:val="00DE1498"/>
    <w:rsid w:val="00DE1631"/>
    <w:rsid w:val="00DE1AA2"/>
    <w:rsid w:val="00DE1D83"/>
    <w:rsid w:val="00DE1DB1"/>
    <w:rsid w:val="00DE207E"/>
    <w:rsid w:val="00DE216B"/>
    <w:rsid w:val="00DE24AD"/>
    <w:rsid w:val="00DE283C"/>
    <w:rsid w:val="00DE28AA"/>
    <w:rsid w:val="00DE2901"/>
    <w:rsid w:val="00DE298C"/>
    <w:rsid w:val="00DE2D74"/>
    <w:rsid w:val="00DE2DED"/>
    <w:rsid w:val="00DE3069"/>
    <w:rsid w:val="00DE30E2"/>
    <w:rsid w:val="00DE3233"/>
    <w:rsid w:val="00DE3241"/>
    <w:rsid w:val="00DE328E"/>
    <w:rsid w:val="00DE3378"/>
    <w:rsid w:val="00DE3380"/>
    <w:rsid w:val="00DE3638"/>
    <w:rsid w:val="00DE3645"/>
    <w:rsid w:val="00DE377B"/>
    <w:rsid w:val="00DE3A51"/>
    <w:rsid w:val="00DE3B07"/>
    <w:rsid w:val="00DE3CE7"/>
    <w:rsid w:val="00DE402A"/>
    <w:rsid w:val="00DE4062"/>
    <w:rsid w:val="00DE411A"/>
    <w:rsid w:val="00DE4166"/>
    <w:rsid w:val="00DE4250"/>
    <w:rsid w:val="00DE4290"/>
    <w:rsid w:val="00DE4660"/>
    <w:rsid w:val="00DE49B4"/>
    <w:rsid w:val="00DE49B5"/>
    <w:rsid w:val="00DE4A94"/>
    <w:rsid w:val="00DE4F97"/>
    <w:rsid w:val="00DE508C"/>
    <w:rsid w:val="00DE50D8"/>
    <w:rsid w:val="00DE534F"/>
    <w:rsid w:val="00DE553D"/>
    <w:rsid w:val="00DE55A7"/>
    <w:rsid w:val="00DE56BD"/>
    <w:rsid w:val="00DE5872"/>
    <w:rsid w:val="00DE5C92"/>
    <w:rsid w:val="00DE5CAF"/>
    <w:rsid w:val="00DE5F72"/>
    <w:rsid w:val="00DE6024"/>
    <w:rsid w:val="00DE6167"/>
    <w:rsid w:val="00DE653D"/>
    <w:rsid w:val="00DE66DE"/>
    <w:rsid w:val="00DE6833"/>
    <w:rsid w:val="00DE68D9"/>
    <w:rsid w:val="00DE69C1"/>
    <w:rsid w:val="00DE6CF8"/>
    <w:rsid w:val="00DE6F47"/>
    <w:rsid w:val="00DE73F0"/>
    <w:rsid w:val="00DE757F"/>
    <w:rsid w:val="00DE7771"/>
    <w:rsid w:val="00DE7800"/>
    <w:rsid w:val="00DE7937"/>
    <w:rsid w:val="00DE7940"/>
    <w:rsid w:val="00DE7A3A"/>
    <w:rsid w:val="00DE7AD2"/>
    <w:rsid w:val="00DE7EE5"/>
    <w:rsid w:val="00DF00F6"/>
    <w:rsid w:val="00DF017F"/>
    <w:rsid w:val="00DF0635"/>
    <w:rsid w:val="00DF070A"/>
    <w:rsid w:val="00DF07CF"/>
    <w:rsid w:val="00DF0919"/>
    <w:rsid w:val="00DF0A93"/>
    <w:rsid w:val="00DF0A97"/>
    <w:rsid w:val="00DF0FA2"/>
    <w:rsid w:val="00DF11BC"/>
    <w:rsid w:val="00DF1298"/>
    <w:rsid w:val="00DF132B"/>
    <w:rsid w:val="00DF1477"/>
    <w:rsid w:val="00DF1791"/>
    <w:rsid w:val="00DF17A2"/>
    <w:rsid w:val="00DF188F"/>
    <w:rsid w:val="00DF197B"/>
    <w:rsid w:val="00DF19FE"/>
    <w:rsid w:val="00DF1B89"/>
    <w:rsid w:val="00DF1ED0"/>
    <w:rsid w:val="00DF1F61"/>
    <w:rsid w:val="00DF1FC9"/>
    <w:rsid w:val="00DF237E"/>
    <w:rsid w:val="00DF2398"/>
    <w:rsid w:val="00DF24CD"/>
    <w:rsid w:val="00DF24DE"/>
    <w:rsid w:val="00DF29E8"/>
    <w:rsid w:val="00DF2BCA"/>
    <w:rsid w:val="00DF2C0D"/>
    <w:rsid w:val="00DF2CA2"/>
    <w:rsid w:val="00DF2D0F"/>
    <w:rsid w:val="00DF2EFA"/>
    <w:rsid w:val="00DF32E7"/>
    <w:rsid w:val="00DF3484"/>
    <w:rsid w:val="00DF35E8"/>
    <w:rsid w:val="00DF36E6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12"/>
    <w:rsid w:val="00DF527D"/>
    <w:rsid w:val="00DF59EE"/>
    <w:rsid w:val="00DF5A6D"/>
    <w:rsid w:val="00DF5B6B"/>
    <w:rsid w:val="00DF5CD9"/>
    <w:rsid w:val="00DF5DE1"/>
    <w:rsid w:val="00DF6239"/>
    <w:rsid w:val="00DF6441"/>
    <w:rsid w:val="00DF64A3"/>
    <w:rsid w:val="00DF6CB1"/>
    <w:rsid w:val="00DF6EF5"/>
    <w:rsid w:val="00DF6FEE"/>
    <w:rsid w:val="00DF7037"/>
    <w:rsid w:val="00DF72C9"/>
    <w:rsid w:val="00DF7335"/>
    <w:rsid w:val="00DF73C8"/>
    <w:rsid w:val="00DF7456"/>
    <w:rsid w:val="00DF77B0"/>
    <w:rsid w:val="00DF7B34"/>
    <w:rsid w:val="00DF7DF2"/>
    <w:rsid w:val="00DF7F26"/>
    <w:rsid w:val="00E001C2"/>
    <w:rsid w:val="00E0032E"/>
    <w:rsid w:val="00E00586"/>
    <w:rsid w:val="00E005CC"/>
    <w:rsid w:val="00E00606"/>
    <w:rsid w:val="00E0060E"/>
    <w:rsid w:val="00E00804"/>
    <w:rsid w:val="00E0094C"/>
    <w:rsid w:val="00E00A09"/>
    <w:rsid w:val="00E00B76"/>
    <w:rsid w:val="00E00C9D"/>
    <w:rsid w:val="00E00D72"/>
    <w:rsid w:val="00E00FD3"/>
    <w:rsid w:val="00E01211"/>
    <w:rsid w:val="00E01458"/>
    <w:rsid w:val="00E015E6"/>
    <w:rsid w:val="00E019C2"/>
    <w:rsid w:val="00E019EE"/>
    <w:rsid w:val="00E01D73"/>
    <w:rsid w:val="00E01FA7"/>
    <w:rsid w:val="00E020FD"/>
    <w:rsid w:val="00E0213F"/>
    <w:rsid w:val="00E0239E"/>
    <w:rsid w:val="00E0243C"/>
    <w:rsid w:val="00E02591"/>
    <w:rsid w:val="00E02666"/>
    <w:rsid w:val="00E027F8"/>
    <w:rsid w:val="00E02AA4"/>
    <w:rsid w:val="00E02F40"/>
    <w:rsid w:val="00E02F58"/>
    <w:rsid w:val="00E031C1"/>
    <w:rsid w:val="00E03276"/>
    <w:rsid w:val="00E032B7"/>
    <w:rsid w:val="00E0332E"/>
    <w:rsid w:val="00E03409"/>
    <w:rsid w:val="00E03500"/>
    <w:rsid w:val="00E03A14"/>
    <w:rsid w:val="00E03BF8"/>
    <w:rsid w:val="00E03C12"/>
    <w:rsid w:val="00E03F5A"/>
    <w:rsid w:val="00E0400C"/>
    <w:rsid w:val="00E0415C"/>
    <w:rsid w:val="00E041C0"/>
    <w:rsid w:val="00E04355"/>
    <w:rsid w:val="00E04432"/>
    <w:rsid w:val="00E04528"/>
    <w:rsid w:val="00E04658"/>
    <w:rsid w:val="00E04666"/>
    <w:rsid w:val="00E046A3"/>
    <w:rsid w:val="00E0479D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60E"/>
    <w:rsid w:val="00E059D6"/>
    <w:rsid w:val="00E05BB4"/>
    <w:rsid w:val="00E05C97"/>
    <w:rsid w:val="00E05CD3"/>
    <w:rsid w:val="00E05D24"/>
    <w:rsid w:val="00E05DB7"/>
    <w:rsid w:val="00E06019"/>
    <w:rsid w:val="00E06092"/>
    <w:rsid w:val="00E0617C"/>
    <w:rsid w:val="00E06313"/>
    <w:rsid w:val="00E06648"/>
    <w:rsid w:val="00E067A5"/>
    <w:rsid w:val="00E06934"/>
    <w:rsid w:val="00E06A6D"/>
    <w:rsid w:val="00E06F3C"/>
    <w:rsid w:val="00E071D6"/>
    <w:rsid w:val="00E073A2"/>
    <w:rsid w:val="00E07679"/>
    <w:rsid w:val="00E0775D"/>
    <w:rsid w:val="00E078F5"/>
    <w:rsid w:val="00E079D9"/>
    <w:rsid w:val="00E07B48"/>
    <w:rsid w:val="00E07B5F"/>
    <w:rsid w:val="00E07B8A"/>
    <w:rsid w:val="00E07CDA"/>
    <w:rsid w:val="00E07E2A"/>
    <w:rsid w:val="00E07EA6"/>
    <w:rsid w:val="00E07EC8"/>
    <w:rsid w:val="00E1032F"/>
    <w:rsid w:val="00E104A7"/>
    <w:rsid w:val="00E10653"/>
    <w:rsid w:val="00E10A2B"/>
    <w:rsid w:val="00E10C26"/>
    <w:rsid w:val="00E10EFF"/>
    <w:rsid w:val="00E11285"/>
    <w:rsid w:val="00E11333"/>
    <w:rsid w:val="00E11353"/>
    <w:rsid w:val="00E1145E"/>
    <w:rsid w:val="00E11AE5"/>
    <w:rsid w:val="00E11C29"/>
    <w:rsid w:val="00E11C48"/>
    <w:rsid w:val="00E11C9D"/>
    <w:rsid w:val="00E11E98"/>
    <w:rsid w:val="00E122AC"/>
    <w:rsid w:val="00E123FF"/>
    <w:rsid w:val="00E12476"/>
    <w:rsid w:val="00E124AD"/>
    <w:rsid w:val="00E12572"/>
    <w:rsid w:val="00E12624"/>
    <w:rsid w:val="00E1263B"/>
    <w:rsid w:val="00E126D6"/>
    <w:rsid w:val="00E1276B"/>
    <w:rsid w:val="00E12B79"/>
    <w:rsid w:val="00E12BDD"/>
    <w:rsid w:val="00E12C9D"/>
    <w:rsid w:val="00E12D35"/>
    <w:rsid w:val="00E133E0"/>
    <w:rsid w:val="00E135EF"/>
    <w:rsid w:val="00E13639"/>
    <w:rsid w:val="00E138E5"/>
    <w:rsid w:val="00E13911"/>
    <w:rsid w:val="00E13915"/>
    <w:rsid w:val="00E13ADD"/>
    <w:rsid w:val="00E13E0C"/>
    <w:rsid w:val="00E13F8F"/>
    <w:rsid w:val="00E1406E"/>
    <w:rsid w:val="00E142B6"/>
    <w:rsid w:val="00E1443A"/>
    <w:rsid w:val="00E145B9"/>
    <w:rsid w:val="00E14B4B"/>
    <w:rsid w:val="00E14C3F"/>
    <w:rsid w:val="00E14CB9"/>
    <w:rsid w:val="00E14DEA"/>
    <w:rsid w:val="00E14E55"/>
    <w:rsid w:val="00E14FA0"/>
    <w:rsid w:val="00E1500F"/>
    <w:rsid w:val="00E15285"/>
    <w:rsid w:val="00E15588"/>
    <w:rsid w:val="00E15598"/>
    <w:rsid w:val="00E1562A"/>
    <w:rsid w:val="00E1599A"/>
    <w:rsid w:val="00E159E3"/>
    <w:rsid w:val="00E15A23"/>
    <w:rsid w:val="00E15E27"/>
    <w:rsid w:val="00E15FC5"/>
    <w:rsid w:val="00E16143"/>
    <w:rsid w:val="00E16420"/>
    <w:rsid w:val="00E1645C"/>
    <w:rsid w:val="00E1691B"/>
    <w:rsid w:val="00E169F9"/>
    <w:rsid w:val="00E16B61"/>
    <w:rsid w:val="00E16C6A"/>
    <w:rsid w:val="00E170AF"/>
    <w:rsid w:val="00E1715D"/>
    <w:rsid w:val="00E172F9"/>
    <w:rsid w:val="00E172FC"/>
    <w:rsid w:val="00E1739C"/>
    <w:rsid w:val="00E1739F"/>
    <w:rsid w:val="00E17613"/>
    <w:rsid w:val="00E1789C"/>
    <w:rsid w:val="00E17BCB"/>
    <w:rsid w:val="00E17CDA"/>
    <w:rsid w:val="00E17F16"/>
    <w:rsid w:val="00E2011E"/>
    <w:rsid w:val="00E203B9"/>
    <w:rsid w:val="00E204AE"/>
    <w:rsid w:val="00E204D5"/>
    <w:rsid w:val="00E20822"/>
    <w:rsid w:val="00E20A64"/>
    <w:rsid w:val="00E20B8B"/>
    <w:rsid w:val="00E20C9C"/>
    <w:rsid w:val="00E20CA4"/>
    <w:rsid w:val="00E20EDB"/>
    <w:rsid w:val="00E21002"/>
    <w:rsid w:val="00E21046"/>
    <w:rsid w:val="00E2125F"/>
    <w:rsid w:val="00E213EF"/>
    <w:rsid w:val="00E21452"/>
    <w:rsid w:val="00E214E4"/>
    <w:rsid w:val="00E215B5"/>
    <w:rsid w:val="00E2176B"/>
    <w:rsid w:val="00E218C7"/>
    <w:rsid w:val="00E218FA"/>
    <w:rsid w:val="00E21B22"/>
    <w:rsid w:val="00E21C30"/>
    <w:rsid w:val="00E21DE2"/>
    <w:rsid w:val="00E21F02"/>
    <w:rsid w:val="00E22026"/>
    <w:rsid w:val="00E221F7"/>
    <w:rsid w:val="00E22458"/>
    <w:rsid w:val="00E22715"/>
    <w:rsid w:val="00E22837"/>
    <w:rsid w:val="00E22908"/>
    <w:rsid w:val="00E22977"/>
    <w:rsid w:val="00E22AB7"/>
    <w:rsid w:val="00E22B9E"/>
    <w:rsid w:val="00E22BCE"/>
    <w:rsid w:val="00E22DC9"/>
    <w:rsid w:val="00E22DD4"/>
    <w:rsid w:val="00E22F89"/>
    <w:rsid w:val="00E22F9D"/>
    <w:rsid w:val="00E22FE1"/>
    <w:rsid w:val="00E23049"/>
    <w:rsid w:val="00E2311E"/>
    <w:rsid w:val="00E23176"/>
    <w:rsid w:val="00E233E0"/>
    <w:rsid w:val="00E23652"/>
    <w:rsid w:val="00E23669"/>
    <w:rsid w:val="00E23772"/>
    <w:rsid w:val="00E23A1B"/>
    <w:rsid w:val="00E23A3D"/>
    <w:rsid w:val="00E23BD8"/>
    <w:rsid w:val="00E23C1C"/>
    <w:rsid w:val="00E23CE8"/>
    <w:rsid w:val="00E23DA0"/>
    <w:rsid w:val="00E23E0A"/>
    <w:rsid w:val="00E23E8D"/>
    <w:rsid w:val="00E2400B"/>
    <w:rsid w:val="00E246C1"/>
    <w:rsid w:val="00E246EF"/>
    <w:rsid w:val="00E249C2"/>
    <w:rsid w:val="00E249E4"/>
    <w:rsid w:val="00E24B56"/>
    <w:rsid w:val="00E24B9E"/>
    <w:rsid w:val="00E24C5B"/>
    <w:rsid w:val="00E24E1E"/>
    <w:rsid w:val="00E24F02"/>
    <w:rsid w:val="00E25194"/>
    <w:rsid w:val="00E25210"/>
    <w:rsid w:val="00E252A4"/>
    <w:rsid w:val="00E25462"/>
    <w:rsid w:val="00E25645"/>
    <w:rsid w:val="00E2567D"/>
    <w:rsid w:val="00E25919"/>
    <w:rsid w:val="00E25A57"/>
    <w:rsid w:val="00E25CBB"/>
    <w:rsid w:val="00E25D01"/>
    <w:rsid w:val="00E25F48"/>
    <w:rsid w:val="00E2621F"/>
    <w:rsid w:val="00E262A4"/>
    <w:rsid w:val="00E2639E"/>
    <w:rsid w:val="00E264FF"/>
    <w:rsid w:val="00E265D7"/>
    <w:rsid w:val="00E2678B"/>
    <w:rsid w:val="00E26955"/>
    <w:rsid w:val="00E26962"/>
    <w:rsid w:val="00E26A09"/>
    <w:rsid w:val="00E26B72"/>
    <w:rsid w:val="00E26C00"/>
    <w:rsid w:val="00E275B3"/>
    <w:rsid w:val="00E276C7"/>
    <w:rsid w:val="00E27847"/>
    <w:rsid w:val="00E27933"/>
    <w:rsid w:val="00E27A24"/>
    <w:rsid w:val="00E27ACA"/>
    <w:rsid w:val="00E27B40"/>
    <w:rsid w:val="00E27E2B"/>
    <w:rsid w:val="00E27F25"/>
    <w:rsid w:val="00E301B3"/>
    <w:rsid w:val="00E30351"/>
    <w:rsid w:val="00E30368"/>
    <w:rsid w:val="00E30492"/>
    <w:rsid w:val="00E306AA"/>
    <w:rsid w:val="00E30858"/>
    <w:rsid w:val="00E30BC2"/>
    <w:rsid w:val="00E30C1A"/>
    <w:rsid w:val="00E30DF6"/>
    <w:rsid w:val="00E30E79"/>
    <w:rsid w:val="00E30EB6"/>
    <w:rsid w:val="00E30F66"/>
    <w:rsid w:val="00E30F84"/>
    <w:rsid w:val="00E30F87"/>
    <w:rsid w:val="00E30F8E"/>
    <w:rsid w:val="00E31004"/>
    <w:rsid w:val="00E311EA"/>
    <w:rsid w:val="00E31974"/>
    <w:rsid w:val="00E31ACF"/>
    <w:rsid w:val="00E31BB9"/>
    <w:rsid w:val="00E31CE4"/>
    <w:rsid w:val="00E31DFC"/>
    <w:rsid w:val="00E31E79"/>
    <w:rsid w:val="00E31EFE"/>
    <w:rsid w:val="00E320B0"/>
    <w:rsid w:val="00E3220B"/>
    <w:rsid w:val="00E3222A"/>
    <w:rsid w:val="00E323F4"/>
    <w:rsid w:val="00E324B8"/>
    <w:rsid w:val="00E32609"/>
    <w:rsid w:val="00E32633"/>
    <w:rsid w:val="00E32743"/>
    <w:rsid w:val="00E32796"/>
    <w:rsid w:val="00E327DC"/>
    <w:rsid w:val="00E328F5"/>
    <w:rsid w:val="00E32B45"/>
    <w:rsid w:val="00E32B9E"/>
    <w:rsid w:val="00E32C28"/>
    <w:rsid w:val="00E32C56"/>
    <w:rsid w:val="00E32CA5"/>
    <w:rsid w:val="00E32CD8"/>
    <w:rsid w:val="00E32D11"/>
    <w:rsid w:val="00E32F93"/>
    <w:rsid w:val="00E33147"/>
    <w:rsid w:val="00E33151"/>
    <w:rsid w:val="00E336C6"/>
    <w:rsid w:val="00E337A5"/>
    <w:rsid w:val="00E33955"/>
    <w:rsid w:val="00E33C42"/>
    <w:rsid w:val="00E33DED"/>
    <w:rsid w:val="00E33FA1"/>
    <w:rsid w:val="00E3413D"/>
    <w:rsid w:val="00E34184"/>
    <w:rsid w:val="00E34240"/>
    <w:rsid w:val="00E342E5"/>
    <w:rsid w:val="00E3489C"/>
    <w:rsid w:val="00E34901"/>
    <w:rsid w:val="00E349D5"/>
    <w:rsid w:val="00E34D7A"/>
    <w:rsid w:val="00E34F43"/>
    <w:rsid w:val="00E34F99"/>
    <w:rsid w:val="00E35005"/>
    <w:rsid w:val="00E350FE"/>
    <w:rsid w:val="00E353D0"/>
    <w:rsid w:val="00E3547A"/>
    <w:rsid w:val="00E35628"/>
    <w:rsid w:val="00E356F5"/>
    <w:rsid w:val="00E3597A"/>
    <w:rsid w:val="00E35990"/>
    <w:rsid w:val="00E35B45"/>
    <w:rsid w:val="00E36189"/>
    <w:rsid w:val="00E362BD"/>
    <w:rsid w:val="00E36302"/>
    <w:rsid w:val="00E364F3"/>
    <w:rsid w:val="00E3669A"/>
    <w:rsid w:val="00E36814"/>
    <w:rsid w:val="00E3681B"/>
    <w:rsid w:val="00E36A01"/>
    <w:rsid w:val="00E36A2E"/>
    <w:rsid w:val="00E36A73"/>
    <w:rsid w:val="00E36F74"/>
    <w:rsid w:val="00E36FCD"/>
    <w:rsid w:val="00E36FEC"/>
    <w:rsid w:val="00E374D8"/>
    <w:rsid w:val="00E3755C"/>
    <w:rsid w:val="00E37708"/>
    <w:rsid w:val="00E377B3"/>
    <w:rsid w:val="00E37820"/>
    <w:rsid w:val="00E379B5"/>
    <w:rsid w:val="00E37A2A"/>
    <w:rsid w:val="00E37B43"/>
    <w:rsid w:val="00E37B91"/>
    <w:rsid w:val="00E37BCD"/>
    <w:rsid w:val="00E37BE1"/>
    <w:rsid w:val="00E37C0E"/>
    <w:rsid w:val="00E37D4B"/>
    <w:rsid w:val="00E37E9B"/>
    <w:rsid w:val="00E37ECE"/>
    <w:rsid w:val="00E37ED5"/>
    <w:rsid w:val="00E37FAA"/>
    <w:rsid w:val="00E37FFA"/>
    <w:rsid w:val="00E40132"/>
    <w:rsid w:val="00E40293"/>
    <w:rsid w:val="00E403F9"/>
    <w:rsid w:val="00E4076B"/>
    <w:rsid w:val="00E408FC"/>
    <w:rsid w:val="00E40A49"/>
    <w:rsid w:val="00E40B55"/>
    <w:rsid w:val="00E40C56"/>
    <w:rsid w:val="00E40D3B"/>
    <w:rsid w:val="00E40FDB"/>
    <w:rsid w:val="00E41084"/>
    <w:rsid w:val="00E4123F"/>
    <w:rsid w:val="00E41251"/>
    <w:rsid w:val="00E416EF"/>
    <w:rsid w:val="00E41875"/>
    <w:rsid w:val="00E418FA"/>
    <w:rsid w:val="00E41C38"/>
    <w:rsid w:val="00E41E3C"/>
    <w:rsid w:val="00E41E4A"/>
    <w:rsid w:val="00E41E77"/>
    <w:rsid w:val="00E41E7B"/>
    <w:rsid w:val="00E41E95"/>
    <w:rsid w:val="00E4206E"/>
    <w:rsid w:val="00E42100"/>
    <w:rsid w:val="00E423E9"/>
    <w:rsid w:val="00E42972"/>
    <w:rsid w:val="00E42EC3"/>
    <w:rsid w:val="00E43006"/>
    <w:rsid w:val="00E43027"/>
    <w:rsid w:val="00E43079"/>
    <w:rsid w:val="00E43136"/>
    <w:rsid w:val="00E43150"/>
    <w:rsid w:val="00E43311"/>
    <w:rsid w:val="00E43332"/>
    <w:rsid w:val="00E4357D"/>
    <w:rsid w:val="00E4368B"/>
    <w:rsid w:val="00E4373F"/>
    <w:rsid w:val="00E438AB"/>
    <w:rsid w:val="00E438CB"/>
    <w:rsid w:val="00E43BF7"/>
    <w:rsid w:val="00E43D98"/>
    <w:rsid w:val="00E43ED6"/>
    <w:rsid w:val="00E4403D"/>
    <w:rsid w:val="00E44215"/>
    <w:rsid w:val="00E44385"/>
    <w:rsid w:val="00E444D3"/>
    <w:rsid w:val="00E44502"/>
    <w:rsid w:val="00E44802"/>
    <w:rsid w:val="00E44C1D"/>
    <w:rsid w:val="00E44DFA"/>
    <w:rsid w:val="00E450F0"/>
    <w:rsid w:val="00E45155"/>
    <w:rsid w:val="00E4517D"/>
    <w:rsid w:val="00E453DE"/>
    <w:rsid w:val="00E4540D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8E"/>
    <w:rsid w:val="00E45D07"/>
    <w:rsid w:val="00E45DF1"/>
    <w:rsid w:val="00E46159"/>
    <w:rsid w:val="00E462AC"/>
    <w:rsid w:val="00E46681"/>
    <w:rsid w:val="00E466D2"/>
    <w:rsid w:val="00E467BF"/>
    <w:rsid w:val="00E46996"/>
    <w:rsid w:val="00E46E18"/>
    <w:rsid w:val="00E46E8E"/>
    <w:rsid w:val="00E470DE"/>
    <w:rsid w:val="00E471F8"/>
    <w:rsid w:val="00E472C4"/>
    <w:rsid w:val="00E47542"/>
    <w:rsid w:val="00E47A36"/>
    <w:rsid w:val="00E47C7A"/>
    <w:rsid w:val="00E5061A"/>
    <w:rsid w:val="00E5070B"/>
    <w:rsid w:val="00E50864"/>
    <w:rsid w:val="00E50996"/>
    <w:rsid w:val="00E50BBC"/>
    <w:rsid w:val="00E50C49"/>
    <w:rsid w:val="00E50EBF"/>
    <w:rsid w:val="00E510E5"/>
    <w:rsid w:val="00E51138"/>
    <w:rsid w:val="00E5118C"/>
    <w:rsid w:val="00E512F7"/>
    <w:rsid w:val="00E5135D"/>
    <w:rsid w:val="00E51BBC"/>
    <w:rsid w:val="00E51C16"/>
    <w:rsid w:val="00E51FDA"/>
    <w:rsid w:val="00E52120"/>
    <w:rsid w:val="00E52193"/>
    <w:rsid w:val="00E521D3"/>
    <w:rsid w:val="00E522A6"/>
    <w:rsid w:val="00E52554"/>
    <w:rsid w:val="00E526A6"/>
    <w:rsid w:val="00E5275B"/>
    <w:rsid w:val="00E52875"/>
    <w:rsid w:val="00E5288B"/>
    <w:rsid w:val="00E52A05"/>
    <w:rsid w:val="00E52B23"/>
    <w:rsid w:val="00E52BF4"/>
    <w:rsid w:val="00E52E76"/>
    <w:rsid w:val="00E52F40"/>
    <w:rsid w:val="00E52FCD"/>
    <w:rsid w:val="00E53040"/>
    <w:rsid w:val="00E53095"/>
    <w:rsid w:val="00E531A1"/>
    <w:rsid w:val="00E532D2"/>
    <w:rsid w:val="00E533D7"/>
    <w:rsid w:val="00E5347D"/>
    <w:rsid w:val="00E5359F"/>
    <w:rsid w:val="00E53801"/>
    <w:rsid w:val="00E53811"/>
    <w:rsid w:val="00E538BB"/>
    <w:rsid w:val="00E5394A"/>
    <w:rsid w:val="00E53976"/>
    <w:rsid w:val="00E53B28"/>
    <w:rsid w:val="00E53D33"/>
    <w:rsid w:val="00E5432E"/>
    <w:rsid w:val="00E547B6"/>
    <w:rsid w:val="00E548C3"/>
    <w:rsid w:val="00E54AFE"/>
    <w:rsid w:val="00E54B37"/>
    <w:rsid w:val="00E54F47"/>
    <w:rsid w:val="00E54F6D"/>
    <w:rsid w:val="00E5503D"/>
    <w:rsid w:val="00E55097"/>
    <w:rsid w:val="00E55151"/>
    <w:rsid w:val="00E5515E"/>
    <w:rsid w:val="00E5523F"/>
    <w:rsid w:val="00E553E6"/>
    <w:rsid w:val="00E55596"/>
    <w:rsid w:val="00E5594F"/>
    <w:rsid w:val="00E55B8E"/>
    <w:rsid w:val="00E55FB8"/>
    <w:rsid w:val="00E5611F"/>
    <w:rsid w:val="00E563B6"/>
    <w:rsid w:val="00E563FB"/>
    <w:rsid w:val="00E5675B"/>
    <w:rsid w:val="00E5691B"/>
    <w:rsid w:val="00E56C1D"/>
    <w:rsid w:val="00E56D62"/>
    <w:rsid w:val="00E56E02"/>
    <w:rsid w:val="00E56FFC"/>
    <w:rsid w:val="00E57028"/>
    <w:rsid w:val="00E57358"/>
    <w:rsid w:val="00E57439"/>
    <w:rsid w:val="00E574E9"/>
    <w:rsid w:val="00E57531"/>
    <w:rsid w:val="00E576FB"/>
    <w:rsid w:val="00E579F0"/>
    <w:rsid w:val="00E57AB4"/>
    <w:rsid w:val="00E57E77"/>
    <w:rsid w:val="00E6007A"/>
    <w:rsid w:val="00E60389"/>
    <w:rsid w:val="00E603C5"/>
    <w:rsid w:val="00E6043A"/>
    <w:rsid w:val="00E60A05"/>
    <w:rsid w:val="00E60A88"/>
    <w:rsid w:val="00E60BFD"/>
    <w:rsid w:val="00E61084"/>
    <w:rsid w:val="00E61417"/>
    <w:rsid w:val="00E614C6"/>
    <w:rsid w:val="00E6192D"/>
    <w:rsid w:val="00E61E94"/>
    <w:rsid w:val="00E61ED4"/>
    <w:rsid w:val="00E61F77"/>
    <w:rsid w:val="00E61FFB"/>
    <w:rsid w:val="00E62115"/>
    <w:rsid w:val="00E62123"/>
    <w:rsid w:val="00E62129"/>
    <w:rsid w:val="00E6212A"/>
    <w:rsid w:val="00E62170"/>
    <w:rsid w:val="00E6222F"/>
    <w:rsid w:val="00E6225C"/>
    <w:rsid w:val="00E622BF"/>
    <w:rsid w:val="00E6245D"/>
    <w:rsid w:val="00E62609"/>
    <w:rsid w:val="00E6265C"/>
    <w:rsid w:val="00E62AA3"/>
    <w:rsid w:val="00E62AEE"/>
    <w:rsid w:val="00E62B54"/>
    <w:rsid w:val="00E62CDC"/>
    <w:rsid w:val="00E62DD9"/>
    <w:rsid w:val="00E62E94"/>
    <w:rsid w:val="00E62EC9"/>
    <w:rsid w:val="00E62F98"/>
    <w:rsid w:val="00E63430"/>
    <w:rsid w:val="00E634DD"/>
    <w:rsid w:val="00E634E5"/>
    <w:rsid w:val="00E636F8"/>
    <w:rsid w:val="00E6390F"/>
    <w:rsid w:val="00E63948"/>
    <w:rsid w:val="00E63A17"/>
    <w:rsid w:val="00E63BA5"/>
    <w:rsid w:val="00E63CA0"/>
    <w:rsid w:val="00E63CCD"/>
    <w:rsid w:val="00E64047"/>
    <w:rsid w:val="00E640BC"/>
    <w:rsid w:val="00E641B1"/>
    <w:rsid w:val="00E642D5"/>
    <w:rsid w:val="00E6431C"/>
    <w:rsid w:val="00E64408"/>
    <w:rsid w:val="00E644FC"/>
    <w:rsid w:val="00E644FD"/>
    <w:rsid w:val="00E64618"/>
    <w:rsid w:val="00E64D04"/>
    <w:rsid w:val="00E6512D"/>
    <w:rsid w:val="00E651D0"/>
    <w:rsid w:val="00E651D7"/>
    <w:rsid w:val="00E6535A"/>
    <w:rsid w:val="00E65929"/>
    <w:rsid w:val="00E65BDB"/>
    <w:rsid w:val="00E65D6D"/>
    <w:rsid w:val="00E65F70"/>
    <w:rsid w:val="00E66054"/>
    <w:rsid w:val="00E66330"/>
    <w:rsid w:val="00E66778"/>
    <w:rsid w:val="00E66A86"/>
    <w:rsid w:val="00E66AFF"/>
    <w:rsid w:val="00E66BDD"/>
    <w:rsid w:val="00E66BFD"/>
    <w:rsid w:val="00E66EC4"/>
    <w:rsid w:val="00E66F92"/>
    <w:rsid w:val="00E67136"/>
    <w:rsid w:val="00E6714B"/>
    <w:rsid w:val="00E6738E"/>
    <w:rsid w:val="00E673AE"/>
    <w:rsid w:val="00E67479"/>
    <w:rsid w:val="00E6757D"/>
    <w:rsid w:val="00E676ED"/>
    <w:rsid w:val="00E67710"/>
    <w:rsid w:val="00E67752"/>
    <w:rsid w:val="00E6798E"/>
    <w:rsid w:val="00E679C7"/>
    <w:rsid w:val="00E679FE"/>
    <w:rsid w:val="00E67A51"/>
    <w:rsid w:val="00E67BE5"/>
    <w:rsid w:val="00E67D50"/>
    <w:rsid w:val="00E7024D"/>
    <w:rsid w:val="00E70314"/>
    <w:rsid w:val="00E7044D"/>
    <w:rsid w:val="00E70667"/>
    <w:rsid w:val="00E7085A"/>
    <w:rsid w:val="00E70F43"/>
    <w:rsid w:val="00E70F58"/>
    <w:rsid w:val="00E70FA4"/>
    <w:rsid w:val="00E71042"/>
    <w:rsid w:val="00E71063"/>
    <w:rsid w:val="00E7107D"/>
    <w:rsid w:val="00E71293"/>
    <w:rsid w:val="00E71378"/>
    <w:rsid w:val="00E71441"/>
    <w:rsid w:val="00E7188C"/>
    <w:rsid w:val="00E71977"/>
    <w:rsid w:val="00E71DC8"/>
    <w:rsid w:val="00E71E22"/>
    <w:rsid w:val="00E71FD8"/>
    <w:rsid w:val="00E7201B"/>
    <w:rsid w:val="00E727F5"/>
    <w:rsid w:val="00E72A86"/>
    <w:rsid w:val="00E72B23"/>
    <w:rsid w:val="00E72BEE"/>
    <w:rsid w:val="00E72C90"/>
    <w:rsid w:val="00E72F24"/>
    <w:rsid w:val="00E73172"/>
    <w:rsid w:val="00E7345D"/>
    <w:rsid w:val="00E7359A"/>
    <w:rsid w:val="00E7359C"/>
    <w:rsid w:val="00E735F7"/>
    <w:rsid w:val="00E73802"/>
    <w:rsid w:val="00E73833"/>
    <w:rsid w:val="00E738BE"/>
    <w:rsid w:val="00E7390B"/>
    <w:rsid w:val="00E73A62"/>
    <w:rsid w:val="00E73C57"/>
    <w:rsid w:val="00E73E1D"/>
    <w:rsid w:val="00E7410F"/>
    <w:rsid w:val="00E74273"/>
    <w:rsid w:val="00E746FA"/>
    <w:rsid w:val="00E749B1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25E"/>
    <w:rsid w:val="00E75695"/>
    <w:rsid w:val="00E75A0F"/>
    <w:rsid w:val="00E75A6A"/>
    <w:rsid w:val="00E75AD8"/>
    <w:rsid w:val="00E75B16"/>
    <w:rsid w:val="00E75BEE"/>
    <w:rsid w:val="00E75C37"/>
    <w:rsid w:val="00E75CD1"/>
    <w:rsid w:val="00E75F99"/>
    <w:rsid w:val="00E75FF5"/>
    <w:rsid w:val="00E761D6"/>
    <w:rsid w:val="00E76231"/>
    <w:rsid w:val="00E76243"/>
    <w:rsid w:val="00E762BB"/>
    <w:rsid w:val="00E763CE"/>
    <w:rsid w:val="00E76518"/>
    <w:rsid w:val="00E76553"/>
    <w:rsid w:val="00E76968"/>
    <w:rsid w:val="00E769CD"/>
    <w:rsid w:val="00E769D7"/>
    <w:rsid w:val="00E76A6C"/>
    <w:rsid w:val="00E76D0C"/>
    <w:rsid w:val="00E76DA1"/>
    <w:rsid w:val="00E76E3A"/>
    <w:rsid w:val="00E76F82"/>
    <w:rsid w:val="00E775B3"/>
    <w:rsid w:val="00E77817"/>
    <w:rsid w:val="00E77BDE"/>
    <w:rsid w:val="00E77D4A"/>
    <w:rsid w:val="00E77EA7"/>
    <w:rsid w:val="00E77EB1"/>
    <w:rsid w:val="00E8011C"/>
    <w:rsid w:val="00E80179"/>
    <w:rsid w:val="00E804E5"/>
    <w:rsid w:val="00E80732"/>
    <w:rsid w:val="00E81185"/>
    <w:rsid w:val="00E81277"/>
    <w:rsid w:val="00E81429"/>
    <w:rsid w:val="00E819DE"/>
    <w:rsid w:val="00E81B8A"/>
    <w:rsid w:val="00E81B90"/>
    <w:rsid w:val="00E81C49"/>
    <w:rsid w:val="00E81DC7"/>
    <w:rsid w:val="00E81E02"/>
    <w:rsid w:val="00E8205D"/>
    <w:rsid w:val="00E8215E"/>
    <w:rsid w:val="00E82312"/>
    <w:rsid w:val="00E82606"/>
    <w:rsid w:val="00E82623"/>
    <w:rsid w:val="00E8274D"/>
    <w:rsid w:val="00E828BC"/>
    <w:rsid w:val="00E829A6"/>
    <w:rsid w:val="00E82ACA"/>
    <w:rsid w:val="00E82C19"/>
    <w:rsid w:val="00E82DBC"/>
    <w:rsid w:val="00E83202"/>
    <w:rsid w:val="00E83308"/>
    <w:rsid w:val="00E83575"/>
    <w:rsid w:val="00E83700"/>
    <w:rsid w:val="00E8386D"/>
    <w:rsid w:val="00E83952"/>
    <w:rsid w:val="00E8399B"/>
    <w:rsid w:val="00E83B29"/>
    <w:rsid w:val="00E83B2B"/>
    <w:rsid w:val="00E83D05"/>
    <w:rsid w:val="00E8400A"/>
    <w:rsid w:val="00E8407E"/>
    <w:rsid w:val="00E84226"/>
    <w:rsid w:val="00E84430"/>
    <w:rsid w:val="00E84676"/>
    <w:rsid w:val="00E84C2A"/>
    <w:rsid w:val="00E84C86"/>
    <w:rsid w:val="00E84CDD"/>
    <w:rsid w:val="00E84E1E"/>
    <w:rsid w:val="00E85095"/>
    <w:rsid w:val="00E85169"/>
    <w:rsid w:val="00E854FA"/>
    <w:rsid w:val="00E85882"/>
    <w:rsid w:val="00E859F2"/>
    <w:rsid w:val="00E85B2D"/>
    <w:rsid w:val="00E85B73"/>
    <w:rsid w:val="00E85C5F"/>
    <w:rsid w:val="00E85D3A"/>
    <w:rsid w:val="00E85D7A"/>
    <w:rsid w:val="00E85EE6"/>
    <w:rsid w:val="00E8612B"/>
    <w:rsid w:val="00E86379"/>
    <w:rsid w:val="00E86530"/>
    <w:rsid w:val="00E865B2"/>
    <w:rsid w:val="00E8680B"/>
    <w:rsid w:val="00E869F3"/>
    <w:rsid w:val="00E86A88"/>
    <w:rsid w:val="00E86E3B"/>
    <w:rsid w:val="00E86FE4"/>
    <w:rsid w:val="00E8707A"/>
    <w:rsid w:val="00E8707E"/>
    <w:rsid w:val="00E8718E"/>
    <w:rsid w:val="00E877B1"/>
    <w:rsid w:val="00E877E0"/>
    <w:rsid w:val="00E87A68"/>
    <w:rsid w:val="00E87AE9"/>
    <w:rsid w:val="00E87F94"/>
    <w:rsid w:val="00E90089"/>
    <w:rsid w:val="00E900E4"/>
    <w:rsid w:val="00E902E4"/>
    <w:rsid w:val="00E906F3"/>
    <w:rsid w:val="00E9086F"/>
    <w:rsid w:val="00E90998"/>
    <w:rsid w:val="00E90A02"/>
    <w:rsid w:val="00E9115A"/>
    <w:rsid w:val="00E91221"/>
    <w:rsid w:val="00E9173A"/>
    <w:rsid w:val="00E9176F"/>
    <w:rsid w:val="00E919B9"/>
    <w:rsid w:val="00E91C5F"/>
    <w:rsid w:val="00E91D94"/>
    <w:rsid w:val="00E91E5E"/>
    <w:rsid w:val="00E92433"/>
    <w:rsid w:val="00E92536"/>
    <w:rsid w:val="00E9266A"/>
    <w:rsid w:val="00E92A5B"/>
    <w:rsid w:val="00E92A98"/>
    <w:rsid w:val="00E92ADB"/>
    <w:rsid w:val="00E92CCC"/>
    <w:rsid w:val="00E92F56"/>
    <w:rsid w:val="00E9309B"/>
    <w:rsid w:val="00E932DA"/>
    <w:rsid w:val="00E9332E"/>
    <w:rsid w:val="00E933B8"/>
    <w:rsid w:val="00E93528"/>
    <w:rsid w:val="00E9370A"/>
    <w:rsid w:val="00E9377D"/>
    <w:rsid w:val="00E9392F"/>
    <w:rsid w:val="00E93B8D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41B"/>
    <w:rsid w:val="00E95444"/>
    <w:rsid w:val="00E954FE"/>
    <w:rsid w:val="00E9557F"/>
    <w:rsid w:val="00E95648"/>
    <w:rsid w:val="00E95928"/>
    <w:rsid w:val="00E9594E"/>
    <w:rsid w:val="00E9598E"/>
    <w:rsid w:val="00E95AB9"/>
    <w:rsid w:val="00E95C45"/>
    <w:rsid w:val="00E95E5E"/>
    <w:rsid w:val="00E95E64"/>
    <w:rsid w:val="00E95F7D"/>
    <w:rsid w:val="00E967C4"/>
    <w:rsid w:val="00E96A0E"/>
    <w:rsid w:val="00E96A3F"/>
    <w:rsid w:val="00E96A56"/>
    <w:rsid w:val="00E96AEB"/>
    <w:rsid w:val="00E96D11"/>
    <w:rsid w:val="00E96F1E"/>
    <w:rsid w:val="00E96FE2"/>
    <w:rsid w:val="00E97042"/>
    <w:rsid w:val="00E972BB"/>
    <w:rsid w:val="00E97362"/>
    <w:rsid w:val="00E97522"/>
    <w:rsid w:val="00E9762E"/>
    <w:rsid w:val="00E97AC6"/>
    <w:rsid w:val="00E97C1E"/>
    <w:rsid w:val="00E97C87"/>
    <w:rsid w:val="00E97FA9"/>
    <w:rsid w:val="00EA0046"/>
    <w:rsid w:val="00EA006F"/>
    <w:rsid w:val="00EA01A4"/>
    <w:rsid w:val="00EA03C9"/>
    <w:rsid w:val="00EA05E6"/>
    <w:rsid w:val="00EA05ED"/>
    <w:rsid w:val="00EA0738"/>
    <w:rsid w:val="00EA087B"/>
    <w:rsid w:val="00EA0A78"/>
    <w:rsid w:val="00EA0C5E"/>
    <w:rsid w:val="00EA0CC2"/>
    <w:rsid w:val="00EA0F7B"/>
    <w:rsid w:val="00EA0FD8"/>
    <w:rsid w:val="00EA11A6"/>
    <w:rsid w:val="00EA13EF"/>
    <w:rsid w:val="00EA14CD"/>
    <w:rsid w:val="00EA1507"/>
    <w:rsid w:val="00EA185E"/>
    <w:rsid w:val="00EA1B19"/>
    <w:rsid w:val="00EA1C85"/>
    <w:rsid w:val="00EA1CF6"/>
    <w:rsid w:val="00EA203C"/>
    <w:rsid w:val="00EA20DE"/>
    <w:rsid w:val="00EA2102"/>
    <w:rsid w:val="00EA2541"/>
    <w:rsid w:val="00EA2574"/>
    <w:rsid w:val="00EA25E8"/>
    <w:rsid w:val="00EA2634"/>
    <w:rsid w:val="00EA269D"/>
    <w:rsid w:val="00EA279D"/>
    <w:rsid w:val="00EA2A8A"/>
    <w:rsid w:val="00EA2C37"/>
    <w:rsid w:val="00EA2C6B"/>
    <w:rsid w:val="00EA2DD7"/>
    <w:rsid w:val="00EA2E61"/>
    <w:rsid w:val="00EA31E4"/>
    <w:rsid w:val="00EA32F6"/>
    <w:rsid w:val="00EA347D"/>
    <w:rsid w:val="00EA34B3"/>
    <w:rsid w:val="00EA35F3"/>
    <w:rsid w:val="00EA38A3"/>
    <w:rsid w:val="00EA3B95"/>
    <w:rsid w:val="00EA3BFB"/>
    <w:rsid w:val="00EA3C21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D24"/>
    <w:rsid w:val="00EA4E50"/>
    <w:rsid w:val="00EA5032"/>
    <w:rsid w:val="00EA50F5"/>
    <w:rsid w:val="00EA5125"/>
    <w:rsid w:val="00EA5141"/>
    <w:rsid w:val="00EA5175"/>
    <w:rsid w:val="00EA5352"/>
    <w:rsid w:val="00EA53AE"/>
    <w:rsid w:val="00EA53FF"/>
    <w:rsid w:val="00EA54B6"/>
    <w:rsid w:val="00EA568F"/>
    <w:rsid w:val="00EA56D3"/>
    <w:rsid w:val="00EA5949"/>
    <w:rsid w:val="00EA5954"/>
    <w:rsid w:val="00EA5A86"/>
    <w:rsid w:val="00EA5BC8"/>
    <w:rsid w:val="00EA5E83"/>
    <w:rsid w:val="00EA6304"/>
    <w:rsid w:val="00EA64F5"/>
    <w:rsid w:val="00EA6540"/>
    <w:rsid w:val="00EA6B7C"/>
    <w:rsid w:val="00EA6C88"/>
    <w:rsid w:val="00EA7022"/>
    <w:rsid w:val="00EA7102"/>
    <w:rsid w:val="00EA710F"/>
    <w:rsid w:val="00EA7280"/>
    <w:rsid w:val="00EA72C5"/>
    <w:rsid w:val="00EA7354"/>
    <w:rsid w:val="00EA7382"/>
    <w:rsid w:val="00EA782B"/>
    <w:rsid w:val="00EA7900"/>
    <w:rsid w:val="00EA7A35"/>
    <w:rsid w:val="00EA7B0F"/>
    <w:rsid w:val="00EA7B8D"/>
    <w:rsid w:val="00EA7BBA"/>
    <w:rsid w:val="00EA7C84"/>
    <w:rsid w:val="00EB0416"/>
    <w:rsid w:val="00EB0496"/>
    <w:rsid w:val="00EB0500"/>
    <w:rsid w:val="00EB090B"/>
    <w:rsid w:val="00EB0A66"/>
    <w:rsid w:val="00EB0C50"/>
    <w:rsid w:val="00EB0D4E"/>
    <w:rsid w:val="00EB0E85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0A0"/>
    <w:rsid w:val="00EB21CD"/>
    <w:rsid w:val="00EB241A"/>
    <w:rsid w:val="00EB2505"/>
    <w:rsid w:val="00EB2675"/>
    <w:rsid w:val="00EB29EB"/>
    <w:rsid w:val="00EB2A15"/>
    <w:rsid w:val="00EB2A1E"/>
    <w:rsid w:val="00EB2B29"/>
    <w:rsid w:val="00EB2D6B"/>
    <w:rsid w:val="00EB2E08"/>
    <w:rsid w:val="00EB2FBF"/>
    <w:rsid w:val="00EB30EF"/>
    <w:rsid w:val="00EB31E9"/>
    <w:rsid w:val="00EB3546"/>
    <w:rsid w:val="00EB3691"/>
    <w:rsid w:val="00EB36A7"/>
    <w:rsid w:val="00EB3767"/>
    <w:rsid w:val="00EB3800"/>
    <w:rsid w:val="00EB3845"/>
    <w:rsid w:val="00EB3D06"/>
    <w:rsid w:val="00EB3E17"/>
    <w:rsid w:val="00EB3E5F"/>
    <w:rsid w:val="00EB3EEC"/>
    <w:rsid w:val="00EB3FB3"/>
    <w:rsid w:val="00EB42FD"/>
    <w:rsid w:val="00EB44F2"/>
    <w:rsid w:val="00EB46F3"/>
    <w:rsid w:val="00EB492C"/>
    <w:rsid w:val="00EB4B96"/>
    <w:rsid w:val="00EB4DED"/>
    <w:rsid w:val="00EB4E3D"/>
    <w:rsid w:val="00EB5029"/>
    <w:rsid w:val="00EB5258"/>
    <w:rsid w:val="00EB52B9"/>
    <w:rsid w:val="00EB535A"/>
    <w:rsid w:val="00EB5424"/>
    <w:rsid w:val="00EB5637"/>
    <w:rsid w:val="00EB5851"/>
    <w:rsid w:val="00EB58F0"/>
    <w:rsid w:val="00EB59F7"/>
    <w:rsid w:val="00EB5C55"/>
    <w:rsid w:val="00EB5C9B"/>
    <w:rsid w:val="00EB5D22"/>
    <w:rsid w:val="00EB608E"/>
    <w:rsid w:val="00EB637B"/>
    <w:rsid w:val="00EB648E"/>
    <w:rsid w:val="00EB6501"/>
    <w:rsid w:val="00EB654C"/>
    <w:rsid w:val="00EB675D"/>
    <w:rsid w:val="00EB6825"/>
    <w:rsid w:val="00EB689E"/>
    <w:rsid w:val="00EB697A"/>
    <w:rsid w:val="00EB6C2C"/>
    <w:rsid w:val="00EB6C76"/>
    <w:rsid w:val="00EB6F3B"/>
    <w:rsid w:val="00EB6FF2"/>
    <w:rsid w:val="00EB704D"/>
    <w:rsid w:val="00EB7483"/>
    <w:rsid w:val="00EB76A1"/>
    <w:rsid w:val="00EB77F0"/>
    <w:rsid w:val="00EB7B3C"/>
    <w:rsid w:val="00EB7C34"/>
    <w:rsid w:val="00EB7ED0"/>
    <w:rsid w:val="00EC0006"/>
    <w:rsid w:val="00EC027C"/>
    <w:rsid w:val="00EC03EB"/>
    <w:rsid w:val="00EC0622"/>
    <w:rsid w:val="00EC0627"/>
    <w:rsid w:val="00EC0696"/>
    <w:rsid w:val="00EC07E5"/>
    <w:rsid w:val="00EC07E9"/>
    <w:rsid w:val="00EC0B1D"/>
    <w:rsid w:val="00EC0F6F"/>
    <w:rsid w:val="00EC1184"/>
    <w:rsid w:val="00EC14F6"/>
    <w:rsid w:val="00EC17E1"/>
    <w:rsid w:val="00EC1A70"/>
    <w:rsid w:val="00EC1F5E"/>
    <w:rsid w:val="00EC2041"/>
    <w:rsid w:val="00EC2058"/>
    <w:rsid w:val="00EC222F"/>
    <w:rsid w:val="00EC2288"/>
    <w:rsid w:val="00EC2387"/>
    <w:rsid w:val="00EC2400"/>
    <w:rsid w:val="00EC2406"/>
    <w:rsid w:val="00EC247B"/>
    <w:rsid w:val="00EC2485"/>
    <w:rsid w:val="00EC24CC"/>
    <w:rsid w:val="00EC24D9"/>
    <w:rsid w:val="00EC26BD"/>
    <w:rsid w:val="00EC2E62"/>
    <w:rsid w:val="00EC31B5"/>
    <w:rsid w:val="00EC328C"/>
    <w:rsid w:val="00EC32BC"/>
    <w:rsid w:val="00EC334F"/>
    <w:rsid w:val="00EC33DB"/>
    <w:rsid w:val="00EC33E4"/>
    <w:rsid w:val="00EC3559"/>
    <w:rsid w:val="00EC3579"/>
    <w:rsid w:val="00EC396F"/>
    <w:rsid w:val="00EC3991"/>
    <w:rsid w:val="00EC3B2D"/>
    <w:rsid w:val="00EC3C46"/>
    <w:rsid w:val="00EC3D93"/>
    <w:rsid w:val="00EC40CF"/>
    <w:rsid w:val="00EC445F"/>
    <w:rsid w:val="00EC4484"/>
    <w:rsid w:val="00EC4511"/>
    <w:rsid w:val="00EC45B7"/>
    <w:rsid w:val="00EC466D"/>
    <w:rsid w:val="00EC4671"/>
    <w:rsid w:val="00EC48DC"/>
    <w:rsid w:val="00EC48E8"/>
    <w:rsid w:val="00EC4C76"/>
    <w:rsid w:val="00EC4CF4"/>
    <w:rsid w:val="00EC4E23"/>
    <w:rsid w:val="00EC4E38"/>
    <w:rsid w:val="00EC4F93"/>
    <w:rsid w:val="00EC548E"/>
    <w:rsid w:val="00EC561C"/>
    <w:rsid w:val="00EC569A"/>
    <w:rsid w:val="00EC57F5"/>
    <w:rsid w:val="00EC5970"/>
    <w:rsid w:val="00EC59DB"/>
    <w:rsid w:val="00EC5CCE"/>
    <w:rsid w:val="00EC5CFF"/>
    <w:rsid w:val="00EC5E80"/>
    <w:rsid w:val="00EC60D9"/>
    <w:rsid w:val="00EC61B1"/>
    <w:rsid w:val="00EC6573"/>
    <w:rsid w:val="00EC6646"/>
    <w:rsid w:val="00EC6761"/>
    <w:rsid w:val="00EC685B"/>
    <w:rsid w:val="00EC6B6F"/>
    <w:rsid w:val="00EC7143"/>
    <w:rsid w:val="00EC7217"/>
    <w:rsid w:val="00EC7470"/>
    <w:rsid w:val="00EC7752"/>
    <w:rsid w:val="00EC7CCE"/>
    <w:rsid w:val="00EC7FB1"/>
    <w:rsid w:val="00ED010C"/>
    <w:rsid w:val="00ED0AE6"/>
    <w:rsid w:val="00ED0C07"/>
    <w:rsid w:val="00ED0E05"/>
    <w:rsid w:val="00ED0E7F"/>
    <w:rsid w:val="00ED0F7B"/>
    <w:rsid w:val="00ED1112"/>
    <w:rsid w:val="00ED13F9"/>
    <w:rsid w:val="00ED186F"/>
    <w:rsid w:val="00ED18BF"/>
    <w:rsid w:val="00ED1BAA"/>
    <w:rsid w:val="00ED1BF6"/>
    <w:rsid w:val="00ED201C"/>
    <w:rsid w:val="00ED249F"/>
    <w:rsid w:val="00ED2BB7"/>
    <w:rsid w:val="00ED2BFB"/>
    <w:rsid w:val="00ED2DA7"/>
    <w:rsid w:val="00ED3117"/>
    <w:rsid w:val="00ED32E3"/>
    <w:rsid w:val="00ED3427"/>
    <w:rsid w:val="00ED37A3"/>
    <w:rsid w:val="00ED383A"/>
    <w:rsid w:val="00ED39E8"/>
    <w:rsid w:val="00ED3B42"/>
    <w:rsid w:val="00ED402C"/>
    <w:rsid w:val="00ED4146"/>
    <w:rsid w:val="00ED4325"/>
    <w:rsid w:val="00ED43CA"/>
    <w:rsid w:val="00ED47D0"/>
    <w:rsid w:val="00ED48FE"/>
    <w:rsid w:val="00ED4B16"/>
    <w:rsid w:val="00ED4BD5"/>
    <w:rsid w:val="00ED4C9A"/>
    <w:rsid w:val="00ED4DE9"/>
    <w:rsid w:val="00ED4F27"/>
    <w:rsid w:val="00ED53B6"/>
    <w:rsid w:val="00ED562C"/>
    <w:rsid w:val="00ED5630"/>
    <w:rsid w:val="00ED56B2"/>
    <w:rsid w:val="00ED56CA"/>
    <w:rsid w:val="00ED5743"/>
    <w:rsid w:val="00ED592C"/>
    <w:rsid w:val="00ED59D9"/>
    <w:rsid w:val="00ED5D29"/>
    <w:rsid w:val="00ED5E3B"/>
    <w:rsid w:val="00ED5F45"/>
    <w:rsid w:val="00ED5F6E"/>
    <w:rsid w:val="00ED6096"/>
    <w:rsid w:val="00ED6284"/>
    <w:rsid w:val="00ED6557"/>
    <w:rsid w:val="00ED65EB"/>
    <w:rsid w:val="00ED677F"/>
    <w:rsid w:val="00ED6785"/>
    <w:rsid w:val="00ED6C0A"/>
    <w:rsid w:val="00ED6F12"/>
    <w:rsid w:val="00ED74C8"/>
    <w:rsid w:val="00ED7667"/>
    <w:rsid w:val="00ED781C"/>
    <w:rsid w:val="00ED7B38"/>
    <w:rsid w:val="00EE0078"/>
    <w:rsid w:val="00EE020F"/>
    <w:rsid w:val="00EE044E"/>
    <w:rsid w:val="00EE04F0"/>
    <w:rsid w:val="00EE0A56"/>
    <w:rsid w:val="00EE0A98"/>
    <w:rsid w:val="00EE0AE4"/>
    <w:rsid w:val="00EE0AF0"/>
    <w:rsid w:val="00EE0AF7"/>
    <w:rsid w:val="00EE0B84"/>
    <w:rsid w:val="00EE0C95"/>
    <w:rsid w:val="00EE10DF"/>
    <w:rsid w:val="00EE12A3"/>
    <w:rsid w:val="00EE15B2"/>
    <w:rsid w:val="00EE1625"/>
    <w:rsid w:val="00EE170D"/>
    <w:rsid w:val="00EE1837"/>
    <w:rsid w:val="00EE1919"/>
    <w:rsid w:val="00EE19B0"/>
    <w:rsid w:val="00EE1E45"/>
    <w:rsid w:val="00EE1E48"/>
    <w:rsid w:val="00EE1EA7"/>
    <w:rsid w:val="00EE1F15"/>
    <w:rsid w:val="00EE1FAF"/>
    <w:rsid w:val="00EE20B9"/>
    <w:rsid w:val="00EE239F"/>
    <w:rsid w:val="00EE293D"/>
    <w:rsid w:val="00EE2C42"/>
    <w:rsid w:val="00EE2CC3"/>
    <w:rsid w:val="00EE2D53"/>
    <w:rsid w:val="00EE2DC5"/>
    <w:rsid w:val="00EE2E6D"/>
    <w:rsid w:val="00EE303F"/>
    <w:rsid w:val="00EE32A2"/>
    <w:rsid w:val="00EE33CC"/>
    <w:rsid w:val="00EE352D"/>
    <w:rsid w:val="00EE38FF"/>
    <w:rsid w:val="00EE39B1"/>
    <w:rsid w:val="00EE3C1A"/>
    <w:rsid w:val="00EE3D24"/>
    <w:rsid w:val="00EE3D3B"/>
    <w:rsid w:val="00EE3D94"/>
    <w:rsid w:val="00EE4331"/>
    <w:rsid w:val="00EE45A3"/>
    <w:rsid w:val="00EE47FF"/>
    <w:rsid w:val="00EE49E7"/>
    <w:rsid w:val="00EE4A32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0D5"/>
    <w:rsid w:val="00EE621B"/>
    <w:rsid w:val="00EE63C6"/>
    <w:rsid w:val="00EE65C0"/>
    <w:rsid w:val="00EE68A0"/>
    <w:rsid w:val="00EE68AA"/>
    <w:rsid w:val="00EE6BEF"/>
    <w:rsid w:val="00EE6E56"/>
    <w:rsid w:val="00EE7128"/>
    <w:rsid w:val="00EE7315"/>
    <w:rsid w:val="00EE734C"/>
    <w:rsid w:val="00EE7350"/>
    <w:rsid w:val="00EE7392"/>
    <w:rsid w:val="00EE73F9"/>
    <w:rsid w:val="00EE7C38"/>
    <w:rsid w:val="00EF002A"/>
    <w:rsid w:val="00EF0033"/>
    <w:rsid w:val="00EF0050"/>
    <w:rsid w:val="00EF028B"/>
    <w:rsid w:val="00EF02CF"/>
    <w:rsid w:val="00EF0780"/>
    <w:rsid w:val="00EF07CC"/>
    <w:rsid w:val="00EF08B1"/>
    <w:rsid w:val="00EF094E"/>
    <w:rsid w:val="00EF0B30"/>
    <w:rsid w:val="00EF0B8F"/>
    <w:rsid w:val="00EF0D72"/>
    <w:rsid w:val="00EF1058"/>
    <w:rsid w:val="00EF1467"/>
    <w:rsid w:val="00EF1751"/>
    <w:rsid w:val="00EF1A02"/>
    <w:rsid w:val="00EF1C02"/>
    <w:rsid w:val="00EF1D38"/>
    <w:rsid w:val="00EF1F5F"/>
    <w:rsid w:val="00EF234F"/>
    <w:rsid w:val="00EF2486"/>
    <w:rsid w:val="00EF270D"/>
    <w:rsid w:val="00EF281E"/>
    <w:rsid w:val="00EF2A2F"/>
    <w:rsid w:val="00EF2AA0"/>
    <w:rsid w:val="00EF2B43"/>
    <w:rsid w:val="00EF2BB4"/>
    <w:rsid w:val="00EF2FA1"/>
    <w:rsid w:val="00EF2FB2"/>
    <w:rsid w:val="00EF3367"/>
    <w:rsid w:val="00EF3739"/>
    <w:rsid w:val="00EF37DE"/>
    <w:rsid w:val="00EF3866"/>
    <w:rsid w:val="00EF3D52"/>
    <w:rsid w:val="00EF3D91"/>
    <w:rsid w:val="00EF3F26"/>
    <w:rsid w:val="00EF40B1"/>
    <w:rsid w:val="00EF42F5"/>
    <w:rsid w:val="00EF4428"/>
    <w:rsid w:val="00EF44D7"/>
    <w:rsid w:val="00EF45B8"/>
    <w:rsid w:val="00EF47E8"/>
    <w:rsid w:val="00EF490F"/>
    <w:rsid w:val="00EF4B9A"/>
    <w:rsid w:val="00EF4BB5"/>
    <w:rsid w:val="00EF4BC9"/>
    <w:rsid w:val="00EF4CE3"/>
    <w:rsid w:val="00EF4F0F"/>
    <w:rsid w:val="00EF5066"/>
    <w:rsid w:val="00EF50D1"/>
    <w:rsid w:val="00EF51AD"/>
    <w:rsid w:val="00EF5C09"/>
    <w:rsid w:val="00EF5FE3"/>
    <w:rsid w:val="00EF60D1"/>
    <w:rsid w:val="00EF6200"/>
    <w:rsid w:val="00EF6263"/>
    <w:rsid w:val="00EF65E6"/>
    <w:rsid w:val="00EF6740"/>
    <w:rsid w:val="00EF6A6A"/>
    <w:rsid w:val="00EF6A7E"/>
    <w:rsid w:val="00EF6BA4"/>
    <w:rsid w:val="00EF6D4F"/>
    <w:rsid w:val="00EF6DDB"/>
    <w:rsid w:val="00EF6F64"/>
    <w:rsid w:val="00EF70C8"/>
    <w:rsid w:val="00EF716D"/>
    <w:rsid w:val="00EF71A7"/>
    <w:rsid w:val="00EF71AC"/>
    <w:rsid w:val="00EF728C"/>
    <w:rsid w:val="00EF750A"/>
    <w:rsid w:val="00EF7611"/>
    <w:rsid w:val="00EF7630"/>
    <w:rsid w:val="00EF76F1"/>
    <w:rsid w:val="00EF7857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BB"/>
    <w:rsid w:val="00F009B9"/>
    <w:rsid w:val="00F00C88"/>
    <w:rsid w:val="00F00E2A"/>
    <w:rsid w:val="00F00E47"/>
    <w:rsid w:val="00F011C4"/>
    <w:rsid w:val="00F01298"/>
    <w:rsid w:val="00F01581"/>
    <w:rsid w:val="00F015CE"/>
    <w:rsid w:val="00F017E4"/>
    <w:rsid w:val="00F01824"/>
    <w:rsid w:val="00F01C77"/>
    <w:rsid w:val="00F01DC7"/>
    <w:rsid w:val="00F01FA4"/>
    <w:rsid w:val="00F024EF"/>
    <w:rsid w:val="00F02591"/>
    <w:rsid w:val="00F025F9"/>
    <w:rsid w:val="00F02B0B"/>
    <w:rsid w:val="00F02BCC"/>
    <w:rsid w:val="00F02E6C"/>
    <w:rsid w:val="00F03053"/>
    <w:rsid w:val="00F03122"/>
    <w:rsid w:val="00F03207"/>
    <w:rsid w:val="00F0343A"/>
    <w:rsid w:val="00F034FF"/>
    <w:rsid w:val="00F03712"/>
    <w:rsid w:val="00F039A9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7C"/>
    <w:rsid w:val="00F04CA4"/>
    <w:rsid w:val="00F04CC6"/>
    <w:rsid w:val="00F04EFF"/>
    <w:rsid w:val="00F04F56"/>
    <w:rsid w:val="00F04F6C"/>
    <w:rsid w:val="00F05126"/>
    <w:rsid w:val="00F05505"/>
    <w:rsid w:val="00F058BF"/>
    <w:rsid w:val="00F05B4A"/>
    <w:rsid w:val="00F05B4B"/>
    <w:rsid w:val="00F05C49"/>
    <w:rsid w:val="00F05FC7"/>
    <w:rsid w:val="00F06186"/>
    <w:rsid w:val="00F06246"/>
    <w:rsid w:val="00F06389"/>
    <w:rsid w:val="00F063B3"/>
    <w:rsid w:val="00F06489"/>
    <w:rsid w:val="00F066D6"/>
    <w:rsid w:val="00F06730"/>
    <w:rsid w:val="00F0674B"/>
    <w:rsid w:val="00F06BB4"/>
    <w:rsid w:val="00F06CEB"/>
    <w:rsid w:val="00F06E52"/>
    <w:rsid w:val="00F07086"/>
    <w:rsid w:val="00F07119"/>
    <w:rsid w:val="00F07231"/>
    <w:rsid w:val="00F07538"/>
    <w:rsid w:val="00F07574"/>
    <w:rsid w:val="00F075B8"/>
    <w:rsid w:val="00F07603"/>
    <w:rsid w:val="00F07782"/>
    <w:rsid w:val="00F0789A"/>
    <w:rsid w:val="00F078FB"/>
    <w:rsid w:val="00F07A98"/>
    <w:rsid w:val="00F07C0A"/>
    <w:rsid w:val="00F07CD7"/>
    <w:rsid w:val="00F07E99"/>
    <w:rsid w:val="00F1009B"/>
    <w:rsid w:val="00F1023D"/>
    <w:rsid w:val="00F103FE"/>
    <w:rsid w:val="00F10420"/>
    <w:rsid w:val="00F105A0"/>
    <w:rsid w:val="00F10978"/>
    <w:rsid w:val="00F10CD1"/>
    <w:rsid w:val="00F10EC9"/>
    <w:rsid w:val="00F1122B"/>
    <w:rsid w:val="00F112BA"/>
    <w:rsid w:val="00F114AD"/>
    <w:rsid w:val="00F11532"/>
    <w:rsid w:val="00F1175D"/>
    <w:rsid w:val="00F1192B"/>
    <w:rsid w:val="00F1192E"/>
    <w:rsid w:val="00F11938"/>
    <w:rsid w:val="00F119F2"/>
    <w:rsid w:val="00F11A9C"/>
    <w:rsid w:val="00F11BF8"/>
    <w:rsid w:val="00F12010"/>
    <w:rsid w:val="00F12273"/>
    <w:rsid w:val="00F125E9"/>
    <w:rsid w:val="00F126CA"/>
    <w:rsid w:val="00F12732"/>
    <w:rsid w:val="00F127BC"/>
    <w:rsid w:val="00F129A6"/>
    <w:rsid w:val="00F12A00"/>
    <w:rsid w:val="00F12DA0"/>
    <w:rsid w:val="00F12EEB"/>
    <w:rsid w:val="00F12F3E"/>
    <w:rsid w:val="00F1303A"/>
    <w:rsid w:val="00F13068"/>
    <w:rsid w:val="00F131C6"/>
    <w:rsid w:val="00F1355B"/>
    <w:rsid w:val="00F1372B"/>
    <w:rsid w:val="00F13741"/>
    <w:rsid w:val="00F13C0C"/>
    <w:rsid w:val="00F13C58"/>
    <w:rsid w:val="00F13C72"/>
    <w:rsid w:val="00F13D2E"/>
    <w:rsid w:val="00F13DA9"/>
    <w:rsid w:val="00F13E68"/>
    <w:rsid w:val="00F13FBE"/>
    <w:rsid w:val="00F14070"/>
    <w:rsid w:val="00F1460A"/>
    <w:rsid w:val="00F146DB"/>
    <w:rsid w:val="00F14708"/>
    <w:rsid w:val="00F147C1"/>
    <w:rsid w:val="00F14A03"/>
    <w:rsid w:val="00F14AB5"/>
    <w:rsid w:val="00F14FB2"/>
    <w:rsid w:val="00F15194"/>
    <w:rsid w:val="00F151D2"/>
    <w:rsid w:val="00F153D3"/>
    <w:rsid w:val="00F1551B"/>
    <w:rsid w:val="00F1567B"/>
    <w:rsid w:val="00F1572E"/>
    <w:rsid w:val="00F15869"/>
    <w:rsid w:val="00F158F0"/>
    <w:rsid w:val="00F1590B"/>
    <w:rsid w:val="00F1598F"/>
    <w:rsid w:val="00F15AB5"/>
    <w:rsid w:val="00F15B01"/>
    <w:rsid w:val="00F15DAD"/>
    <w:rsid w:val="00F15E87"/>
    <w:rsid w:val="00F16095"/>
    <w:rsid w:val="00F161E8"/>
    <w:rsid w:val="00F1641D"/>
    <w:rsid w:val="00F168A7"/>
    <w:rsid w:val="00F16975"/>
    <w:rsid w:val="00F16CF6"/>
    <w:rsid w:val="00F16DAC"/>
    <w:rsid w:val="00F16F8C"/>
    <w:rsid w:val="00F1702B"/>
    <w:rsid w:val="00F1721F"/>
    <w:rsid w:val="00F17279"/>
    <w:rsid w:val="00F173D5"/>
    <w:rsid w:val="00F174BD"/>
    <w:rsid w:val="00F17521"/>
    <w:rsid w:val="00F175E6"/>
    <w:rsid w:val="00F17C1E"/>
    <w:rsid w:val="00F17FF5"/>
    <w:rsid w:val="00F2011A"/>
    <w:rsid w:val="00F201F0"/>
    <w:rsid w:val="00F205D3"/>
    <w:rsid w:val="00F20B91"/>
    <w:rsid w:val="00F20BF5"/>
    <w:rsid w:val="00F20C95"/>
    <w:rsid w:val="00F20E43"/>
    <w:rsid w:val="00F210D7"/>
    <w:rsid w:val="00F210DD"/>
    <w:rsid w:val="00F212CE"/>
    <w:rsid w:val="00F2159E"/>
    <w:rsid w:val="00F2164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461"/>
    <w:rsid w:val="00F247AF"/>
    <w:rsid w:val="00F248C9"/>
    <w:rsid w:val="00F248CD"/>
    <w:rsid w:val="00F24D29"/>
    <w:rsid w:val="00F24EF4"/>
    <w:rsid w:val="00F24F1E"/>
    <w:rsid w:val="00F24FBE"/>
    <w:rsid w:val="00F25022"/>
    <w:rsid w:val="00F250F7"/>
    <w:rsid w:val="00F2521D"/>
    <w:rsid w:val="00F25BFB"/>
    <w:rsid w:val="00F25C7B"/>
    <w:rsid w:val="00F25D35"/>
    <w:rsid w:val="00F25F61"/>
    <w:rsid w:val="00F263CF"/>
    <w:rsid w:val="00F263FF"/>
    <w:rsid w:val="00F264E5"/>
    <w:rsid w:val="00F268B8"/>
    <w:rsid w:val="00F268DB"/>
    <w:rsid w:val="00F26AA8"/>
    <w:rsid w:val="00F26D43"/>
    <w:rsid w:val="00F26DB1"/>
    <w:rsid w:val="00F26ECC"/>
    <w:rsid w:val="00F26FA0"/>
    <w:rsid w:val="00F27092"/>
    <w:rsid w:val="00F270D0"/>
    <w:rsid w:val="00F27107"/>
    <w:rsid w:val="00F2727B"/>
    <w:rsid w:val="00F27394"/>
    <w:rsid w:val="00F2742B"/>
    <w:rsid w:val="00F274FB"/>
    <w:rsid w:val="00F2756B"/>
    <w:rsid w:val="00F275AE"/>
    <w:rsid w:val="00F277AD"/>
    <w:rsid w:val="00F27B69"/>
    <w:rsid w:val="00F27C83"/>
    <w:rsid w:val="00F27F6C"/>
    <w:rsid w:val="00F305D1"/>
    <w:rsid w:val="00F30878"/>
    <w:rsid w:val="00F30962"/>
    <w:rsid w:val="00F30D31"/>
    <w:rsid w:val="00F31245"/>
    <w:rsid w:val="00F31428"/>
    <w:rsid w:val="00F3154A"/>
    <w:rsid w:val="00F3198E"/>
    <w:rsid w:val="00F31AEF"/>
    <w:rsid w:val="00F31AF4"/>
    <w:rsid w:val="00F31CEB"/>
    <w:rsid w:val="00F31D50"/>
    <w:rsid w:val="00F31D82"/>
    <w:rsid w:val="00F31E75"/>
    <w:rsid w:val="00F31E8F"/>
    <w:rsid w:val="00F31EE4"/>
    <w:rsid w:val="00F3207A"/>
    <w:rsid w:val="00F32195"/>
    <w:rsid w:val="00F32676"/>
    <w:rsid w:val="00F32913"/>
    <w:rsid w:val="00F329F9"/>
    <w:rsid w:val="00F32B68"/>
    <w:rsid w:val="00F33087"/>
    <w:rsid w:val="00F3308F"/>
    <w:rsid w:val="00F331A6"/>
    <w:rsid w:val="00F33299"/>
    <w:rsid w:val="00F332DD"/>
    <w:rsid w:val="00F334DC"/>
    <w:rsid w:val="00F335B5"/>
    <w:rsid w:val="00F33621"/>
    <w:rsid w:val="00F3369E"/>
    <w:rsid w:val="00F336A0"/>
    <w:rsid w:val="00F3380A"/>
    <w:rsid w:val="00F33BAB"/>
    <w:rsid w:val="00F33DBC"/>
    <w:rsid w:val="00F33EF1"/>
    <w:rsid w:val="00F33FE9"/>
    <w:rsid w:val="00F3400D"/>
    <w:rsid w:val="00F34059"/>
    <w:rsid w:val="00F3450E"/>
    <w:rsid w:val="00F347BA"/>
    <w:rsid w:val="00F3480B"/>
    <w:rsid w:val="00F3485C"/>
    <w:rsid w:val="00F348C7"/>
    <w:rsid w:val="00F34981"/>
    <w:rsid w:val="00F34A00"/>
    <w:rsid w:val="00F34BEC"/>
    <w:rsid w:val="00F34FE2"/>
    <w:rsid w:val="00F356A6"/>
    <w:rsid w:val="00F3586D"/>
    <w:rsid w:val="00F35C6C"/>
    <w:rsid w:val="00F35DE1"/>
    <w:rsid w:val="00F35DF2"/>
    <w:rsid w:val="00F35E81"/>
    <w:rsid w:val="00F35EB2"/>
    <w:rsid w:val="00F35FC3"/>
    <w:rsid w:val="00F36043"/>
    <w:rsid w:val="00F3615B"/>
    <w:rsid w:val="00F36403"/>
    <w:rsid w:val="00F36755"/>
    <w:rsid w:val="00F36882"/>
    <w:rsid w:val="00F36887"/>
    <w:rsid w:val="00F36B16"/>
    <w:rsid w:val="00F36B56"/>
    <w:rsid w:val="00F36D96"/>
    <w:rsid w:val="00F36E4D"/>
    <w:rsid w:val="00F37020"/>
    <w:rsid w:val="00F372D2"/>
    <w:rsid w:val="00F3730E"/>
    <w:rsid w:val="00F373CD"/>
    <w:rsid w:val="00F37712"/>
    <w:rsid w:val="00F3794F"/>
    <w:rsid w:val="00F379BB"/>
    <w:rsid w:val="00F37B10"/>
    <w:rsid w:val="00F37BE2"/>
    <w:rsid w:val="00F37BEE"/>
    <w:rsid w:val="00F37EF6"/>
    <w:rsid w:val="00F400BC"/>
    <w:rsid w:val="00F402B6"/>
    <w:rsid w:val="00F405C2"/>
    <w:rsid w:val="00F40A06"/>
    <w:rsid w:val="00F40B51"/>
    <w:rsid w:val="00F40C82"/>
    <w:rsid w:val="00F40D4F"/>
    <w:rsid w:val="00F40DA0"/>
    <w:rsid w:val="00F40EF4"/>
    <w:rsid w:val="00F4102C"/>
    <w:rsid w:val="00F41128"/>
    <w:rsid w:val="00F41317"/>
    <w:rsid w:val="00F41401"/>
    <w:rsid w:val="00F41532"/>
    <w:rsid w:val="00F415BC"/>
    <w:rsid w:val="00F415E4"/>
    <w:rsid w:val="00F418CF"/>
    <w:rsid w:val="00F41922"/>
    <w:rsid w:val="00F41C35"/>
    <w:rsid w:val="00F41C57"/>
    <w:rsid w:val="00F41DCB"/>
    <w:rsid w:val="00F41EC8"/>
    <w:rsid w:val="00F424C9"/>
    <w:rsid w:val="00F42576"/>
    <w:rsid w:val="00F42578"/>
    <w:rsid w:val="00F42597"/>
    <w:rsid w:val="00F42626"/>
    <w:rsid w:val="00F4263D"/>
    <w:rsid w:val="00F42840"/>
    <w:rsid w:val="00F428FA"/>
    <w:rsid w:val="00F42F23"/>
    <w:rsid w:val="00F42FDD"/>
    <w:rsid w:val="00F43089"/>
    <w:rsid w:val="00F43131"/>
    <w:rsid w:val="00F431F7"/>
    <w:rsid w:val="00F43617"/>
    <w:rsid w:val="00F4364D"/>
    <w:rsid w:val="00F43885"/>
    <w:rsid w:val="00F43935"/>
    <w:rsid w:val="00F43B63"/>
    <w:rsid w:val="00F43BE5"/>
    <w:rsid w:val="00F43DD0"/>
    <w:rsid w:val="00F43E20"/>
    <w:rsid w:val="00F43F7A"/>
    <w:rsid w:val="00F440D4"/>
    <w:rsid w:val="00F44100"/>
    <w:rsid w:val="00F44287"/>
    <w:rsid w:val="00F443DF"/>
    <w:rsid w:val="00F444AA"/>
    <w:rsid w:val="00F44624"/>
    <w:rsid w:val="00F44768"/>
    <w:rsid w:val="00F44867"/>
    <w:rsid w:val="00F448A1"/>
    <w:rsid w:val="00F448C9"/>
    <w:rsid w:val="00F44A59"/>
    <w:rsid w:val="00F44B82"/>
    <w:rsid w:val="00F44E5A"/>
    <w:rsid w:val="00F44E8D"/>
    <w:rsid w:val="00F44F18"/>
    <w:rsid w:val="00F45161"/>
    <w:rsid w:val="00F45570"/>
    <w:rsid w:val="00F457C1"/>
    <w:rsid w:val="00F458AF"/>
    <w:rsid w:val="00F458F5"/>
    <w:rsid w:val="00F458FB"/>
    <w:rsid w:val="00F459EA"/>
    <w:rsid w:val="00F45AB8"/>
    <w:rsid w:val="00F46058"/>
    <w:rsid w:val="00F4636E"/>
    <w:rsid w:val="00F466B3"/>
    <w:rsid w:val="00F46709"/>
    <w:rsid w:val="00F467A0"/>
    <w:rsid w:val="00F46990"/>
    <w:rsid w:val="00F46C54"/>
    <w:rsid w:val="00F46C56"/>
    <w:rsid w:val="00F46F4D"/>
    <w:rsid w:val="00F470DE"/>
    <w:rsid w:val="00F471B3"/>
    <w:rsid w:val="00F47232"/>
    <w:rsid w:val="00F474CA"/>
    <w:rsid w:val="00F47700"/>
    <w:rsid w:val="00F477BC"/>
    <w:rsid w:val="00F477C4"/>
    <w:rsid w:val="00F479B3"/>
    <w:rsid w:val="00F47BC1"/>
    <w:rsid w:val="00F47E24"/>
    <w:rsid w:val="00F47FA2"/>
    <w:rsid w:val="00F50050"/>
    <w:rsid w:val="00F501A9"/>
    <w:rsid w:val="00F506E8"/>
    <w:rsid w:val="00F5072D"/>
    <w:rsid w:val="00F5095D"/>
    <w:rsid w:val="00F50A7F"/>
    <w:rsid w:val="00F50A88"/>
    <w:rsid w:val="00F50EC6"/>
    <w:rsid w:val="00F50F8B"/>
    <w:rsid w:val="00F51040"/>
    <w:rsid w:val="00F510F2"/>
    <w:rsid w:val="00F514C9"/>
    <w:rsid w:val="00F5154A"/>
    <w:rsid w:val="00F5165A"/>
    <w:rsid w:val="00F5178A"/>
    <w:rsid w:val="00F51842"/>
    <w:rsid w:val="00F51B14"/>
    <w:rsid w:val="00F51CFE"/>
    <w:rsid w:val="00F520A0"/>
    <w:rsid w:val="00F5210A"/>
    <w:rsid w:val="00F522A4"/>
    <w:rsid w:val="00F522FC"/>
    <w:rsid w:val="00F524DA"/>
    <w:rsid w:val="00F525C8"/>
    <w:rsid w:val="00F52604"/>
    <w:rsid w:val="00F527E9"/>
    <w:rsid w:val="00F5287A"/>
    <w:rsid w:val="00F52911"/>
    <w:rsid w:val="00F52914"/>
    <w:rsid w:val="00F52A61"/>
    <w:rsid w:val="00F52BEF"/>
    <w:rsid w:val="00F52CCB"/>
    <w:rsid w:val="00F53264"/>
    <w:rsid w:val="00F5333A"/>
    <w:rsid w:val="00F53475"/>
    <w:rsid w:val="00F535EC"/>
    <w:rsid w:val="00F535EE"/>
    <w:rsid w:val="00F5360A"/>
    <w:rsid w:val="00F5360B"/>
    <w:rsid w:val="00F536D4"/>
    <w:rsid w:val="00F537B8"/>
    <w:rsid w:val="00F5387E"/>
    <w:rsid w:val="00F53BB0"/>
    <w:rsid w:val="00F53BCA"/>
    <w:rsid w:val="00F53DCD"/>
    <w:rsid w:val="00F53E3E"/>
    <w:rsid w:val="00F53E58"/>
    <w:rsid w:val="00F53E62"/>
    <w:rsid w:val="00F54091"/>
    <w:rsid w:val="00F54238"/>
    <w:rsid w:val="00F542A4"/>
    <w:rsid w:val="00F54523"/>
    <w:rsid w:val="00F54614"/>
    <w:rsid w:val="00F547FC"/>
    <w:rsid w:val="00F54A2B"/>
    <w:rsid w:val="00F54D9E"/>
    <w:rsid w:val="00F54E4F"/>
    <w:rsid w:val="00F54ED6"/>
    <w:rsid w:val="00F54F56"/>
    <w:rsid w:val="00F5504C"/>
    <w:rsid w:val="00F5508D"/>
    <w:rsid w:val="00F550DC"/>
    <w:rsid w:val="00F55352"/>
    <w:rsid w:val="00F553B0"/>
    <w:rsid w:val="00F55642"/>
    <w:rsid w:val="00F55766"/>
    <w:rsid w:val="00F5578C"/>
    <w:rsid w:val="00F55816"/>
    <w:rsid w:val="00F558C4"/>
    <w:rsid w:val="00F5595A"/>
    <w:rsid w:val="00F5596E"/>
    <w:rsid w:val="00F559AE"/>
    <w:rsid w:val="00F55A6C"/>
    <w:rsid w:val="00F55B3A"/>
    <w:rsid w:val="00F55B4A"/>
    <w:rsid w:val="00F55C74"/>
    <w:rsid w:val="00F55E5C"/>
    <w:rsid w:val="00F56078"/>
    <w:rsid w:val="00F5623A"/>
    <w:rsid w:val="00F56436"/>
    <w:rsid w:val="00F564C2"/>
    <w:rsid w:val="00F566C9"/>
    <w:rsid w:val="00F566FB"/>
    <w:rsid w:val="00F56959"/>
    <w:rsid w:val="00F569D6"/>
    <w:rsid w:val="00F56C78"/>
    <w:rsid w:val="00F56DD2"/>
    <w:rsid w:val="00F56FC6"/>
    <w:rsid w:val="00F57BAC"/>
    <w:rsid w:val="00F600AE"/>
    <w:rsid w:val="00F603D2"/>
    <w:rsid w:val="00F6058D"/>
    <w:rsid w:val="00F60622"/>
    <w:rsid w:val="00F606E1"/>
    <w:rsid w:val="00F607AF"/>
    <w:rsid w:val="00F60977"/>
    <w:rsid w:val="00F609CD"/>
    <w:rsid w:val="00F60A43"/>
    <w:rsid w:val="00F60A8C"/>
    <w:rsid w:val="00F60DFB"/>
    <w:rsid w:val="00F60EF7"/>
    <w:rsid w:val="00F6100E"/>
    <w:rsid w:val="00F6108B"/>
    <w:rsid w:val="00F6136A"/>
    <w:rsid w:val="00F6155A"/>
    <w:rsid w:val="00F616EF"/>
    <w:rsid w:val="00F617DA"/>
    <w:rsid w:val="00F618AD"/>
    <w:rsid w:val="00F61A28"/>
    <w:rsid w:val="00F61ABF"/>
    <w:rsid w:val="00F61B39"/>
    <w:rsid w:val="00F61BDB"/>
    <w:rsid w:val="00F61C62"/>
    <w:rsid w:val="00F6209B"/>
    <w:rsid w:val="00F6230E"/>
    <w:rsid w:val="00F6259B"/>
    <w:rsid w:val="00F62622"/>
    <w:rsid w:val="00F629B9"/>
    <w:rsid w:val="00F62A30"/>
    <w:rsid w:val="00F62B86"/>
    <w:rsid w:val="00F62C26"/>
    <w:rsid w:val="00F62C47"/>
    <w:rsid w:val="00F62C52"/>
    <w:rsid w:val="00F62CBA"/>
    <w:rsid w:val="00F62DDB"/>
    <w:rsid w:val="00F62F21"/>
    <w:rsid w:val="00F62F89"/>
    <w:rsid w:val="00F631C9"/>
    <w:rsid w:val="00F6354A"/>
    <w:rsid w:val="00F6356E"/>
    <w:rsid w:val="00F63A67"/>
    <w:rsid w:val="00F63A7A"/>
    <w:rsid w:val="00F63AAF"/>
    <w:rsid w:val="00F63AE4"/>
    <w:rsid w:val="00F63C49"/>
    <w:rsid w:val="00F63DAC"/>
    <w:rsid w:val="00F640E1"/>
    <w:rsid w:val="00F6411A"/>
    <w:rsid w:val="00F64289"/>
    <w:rsid w:val="00F646BC"/>
    <w:rsid w:val="00F646DD"/>
    <w:rsid w:val="00F64C95"/>
    <w:rsid w:val="00F64CA8"/>
    <w:rsid w:val="00F64E49"/>
    <w:rsid w:val="00F64E64"/>
    <w:rsid w:val="00F65040"/>
    <w:rsid w:val="00F650BF"/>
    <w:rsid w:val="00F6513C"/>
    <w:rsid w:val="00F65164"/>
    <w:rsid w:val="00F6588B"/>
    <w:rsid w:val="00F658B3"/>
    <w:rsid w:val="00F65A61"/>
    <w:rsid w:val="00F65B01"/>
    <w:rsid w:val="00F65D95"/>
    <w:rsid w:val="00F65EB5"/>
    <w:rsid w:val="00F66081"/>
    <w:rsid w:val="00F6618D"/>
    <w:rsid w:val="00F66417"/>
    <w:rsid w:val="00F66420"/>
    <w:rsid w:val="00F66465"/>
    <w:rsid w:val="00F66640"/>
    <w:rsid w:val="00F6664F"/>
    <w:rsid w:val="00F66752"/>
    <w:rsid w:val="00F66C79"/>
    <w:rsid w:val="00F66F70"/>
    <w:rsid w:val="00F67072"/>
    <w:rsid w:val="00F67177"/>
    <w:rsid w:val="00F6718D"/>
    <w:rsid w:val="00F67353"/>
    <w:rsid w:val="00F67366"/>
    <w:rsid w:val="00F673AA"/>
    <w:rsid w:val="00F674FA"/>
    <w:rsid w:val="00F67558"/>
    <w:rsid w:val="00F677BB"/>
    <w:rsid w:val="00F677F0"/>
    <w:rsid w:val="00F6785B"/>
    <w:rsid w:val="00F678A3"/>
    <w:rsid w:val="00F678E7"/>
    <w:rsid w:val="00F6790B"/>
    <w:rsid w:val="00F7010E"/>
    <w:rsid w:val="00F7023C"/>
    <w:rsid w:val="00F7031F"/>
    <w:rsid w:val="00F704FC"/>
    <w:rsid w:val="00F705A9"/>
    <w:rsid w:val="00F705FD"/>
    <w:rsid w:val="00F7068F"/>
    <w:rsid w:val="00F70861"/>
    <w:rsid w:val="00F708A2"/>
    <w:rsid w:val="00F70B0A"/>
    <w:rsid w:val="00F70BB3"/>
    <w:rsid w:val="00F70D00"/>
    <w:rsid w:val="00F70D80"/>
    <w:rsid w:val="00F7129B"/>
    <w:rsid w:val="00F715B6"/>
    <w:rsid w:val="00F71678"/>
    <w:rsid w:val="00F716AE"/>
    <w:rsid w:val="00F71A67"/>
    <w:rsid w:val="00F71ABE"/>
    <w:rsid w:val="00F71AE9"/>
    <w:rsid w:val="00F71FF7"/>
    <w:rsid w:val="00F720D9"/>
    <w:rsid w:val="00F7214D"/>
    <w:rsid w:val="00F723C6"/>
    <w:rsid w:val="00F72665"/>
    <w:rsid w:val="00F72BAB"/>
    <w:rsid w:val="00F72EC2"/>
    <w:rsid w:val="00F72FA0"/>
    <w:rsid w:val="00F73220"/>
    <w:rsid w:val="00F73385"/>
    <w:rsid w:val="00F73515"/>
    <w:rsid w:val="00F738F0"/>
    <w:rsid w:val="00F73988"/>
    <w:rsid w:val="00F739E8"/>
    <w:rsid w:val="00F73BB1"/>
    <w:rsid w:val="00F73F2D"/>
    <w:rsid w:val="00F73F5E"/>
    <w:rsid w:val="00F741B7"/>
    <w:rsid w:val="00F74356"/>
    <w:rsid w:val="00F74477"/>
    <w:rsid w:val="00F744B4"/>
    <w:rsid w:val="00F74AA0"/>
    <w:rsid w:val="00F74AC0"/>
    <w:rsid w:val="00F74D28"/>
    <w:rsid w:val="00F74FDB"/>
    <w:rsid w:val="00F753B9"/>
    <w:rsid w:val="00F754FA"/>
    <w:rsid w:val="00F75A7A"/>
    <w:rsid w:val="00F75B45"/>
    <w:rsid w:val="00F75CB9"/>
    <w:rsid w:val="00F75D7A"/>
    <w:rsid w:val="00F75F08"/>
    <w:rsid w:val="00F76021"/>
    <w:rsid w:val="00F76356"/>
    <w:rsid w:val="00F763B9"/>
    <w:rsid w:val="00F76488"/>
    <w:rsid w:val="00F765A1"/>
    <w:rsid w:val="00F769EA"/>
    <w:rsid w:val="00F76AC3"/>
    <w:rsid w:val="00F76D53"/>
    <w:rsid w:val="00F76E5C"/>
    <w:rsid w:val="00F76E8E"/>
    <w:rsid w:val="00F772E7"/>
    <w:rsid w:val="00F774EC"/>
    <w:rsid w:val="00F77604"/>
    <w:rsid w:val="00F77790"/>
    <w:rsid w:val="00F777A7"/>
    <w:rsid w:val="00F77C0D"/>
    <w:rsid w:val="00F77D7A"/>
    <w:rsid w:val="00F77D8E"/>
    <w:rsid w:val="00F77D96"/>
    <w:rsid w:val="00F77EE3"/>
    <w:rsid w:val="00F77F7B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82D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61A"/>
    <w:rsid w:val="00F827ED"/>
    <w:rsid w:val="00F82828"/>
    <w:rsid w:val="00F82849"/>
    <w:rsid w:val="00F82BA9"/>
    <w:rsid w:val="00F82C10"/>
    <w:rsid w:val="00F82C9F"/>
    <w:rsid w:val="00F82D94"/>
    <w:rsid w:val="00F82F6B"/>
    <w:rsid w:val="00F83017"/>
    <w:rsid w:val="00F8306D"/>
    <w:rsid w:val="00F83075"/>
    <w:rsid w:val="00F83137"/>
    <w:rsid w:val="00F832C4"/>
    <w:rsid w:val="00F832EF"/>
    <w:rsid w:val="00F833C8"/>
    <w:rsid w:val="00F83664"/>
    <w:rsid w:val="00F836B2"/>
    <w:rsid w:val="00F83C6D"/>
    <w:rsid w:val="00F83F59"/>
    <w:rsid w:val="00F8416B"/>
    <w:rsid w:val="00F841F3"/>
    <w:rsid w:val="00F8443A"/>
    <w:rsid w:val="00F84732"/>
    <w:rsid w:val="00F849AC"/>
    <w:rsid w:val="00F84CCE"/>
    <w:rsid w:val="00F8505B"/>
    <w:rsid w:val="00F850DE"/>
    <w:rsid w:val="00F85225"/>
    <w:rsid w:val="00F85458"/>
    <w:rsid w:val="00F85475"/>
    <w:rsid w:val="00F855B6"/>
    <w:rsid w:val="00F8561F"/>
    <w:rsid w:val="00F8570C"/>
    <w:rsid w:val="00F857B2"/>
    <w:rsid w:val="00F85AB1"/>
    <w:rsid w:val="00F85B41"/>
    <w:rsid w:val="00F85BC5"/>
    <w:rsid w:val="00F85EC4"/>
    <w:rsid w:val="00F8618F"/>
    <w:rsid w:val="00F8679F"/>
    <w:rsid w:val="00F867C2"/>
    <w:rsid w:val="00F86805"/>
    <w:rsid w:val="00F8688A"/>
    <w:rsid w:val="00F868A7"/>
    <w:rsid w:val="00F86986"/>
    <w:rsid w:val="00F86BE0"/>
    <w:rsid w:val="00F86E23"/>
    <w:rsid w:val="00F86FD7"/>
    <w:rsid w:val="00F87067"/>
    <w:rsid w:val="00F87352"/>
    <w:rsid w:val="00F8760D"/>
    <w:rsid w:val="00F8762F"/>
    <w:rsid w:val="00F87852"/>
    <w:rsid w:val="00F87A05"/>
    <w:rsid w:val="00F87A14"/>
    <w:rsid w:val="00F87B37"/>
    <w:rsid w:val="00F87D03"/>
    <w:rsid w:val="00F87F38"/>
    <w:rsid w:val="00F900B3"/>
    <w:rsid w:val="00F900FD"/>
    <w:rsid w:val="00F90692"/>
    <w:rsid w:val="00F906DC"/>
    <w:rsid w:val="00F909C2"/>
    <w:rsid w:val="00F909DD"/>
    <w:rsid w:val="00F90C45"/>
    <w:rsid w:val="00F90D22"/>
    <w:rsid w:val="00F9108D"/>
    <w:rsid w:val="00F9112C"/>
    <w:rsid w:val="00F915EA"/>
    <w:rsid w:val="00F91743"/>
    <w:rsid w:val="00F917ED"/>
    <w:rsid w:val="00F91832"/>
    <w:rsid w:val="00F91BC2"/>
    <w:rsid w:val="00F91BE8"/>
    <w:rsid w:val="00F9200B"/>
    <w:rsid w:val="00F920EB"/>
    <w:rsid w:val="00F92164"/>
    <w:rsid w:val="00F92182"/>
    <w:rsid w:val="00F92234"/>
    <w:rsid w:val="00F9237E"/>
    <w:rsid w:val="00F923F7"/>
    <w:rsid w:val="00F925AC"/>
    <w:rsid w:val="00F925BA"/>
    <w:rsid w:val="00F92606"/>
    <w:rsid w:val="00F9265D"/>
    <w:rsid w:val="00F92A49"/>
    <w:rsid w:val="00F92B39"/>
    <w:rsid w:val="00F92B97"/>
    <w:rsid w:val="00F92D18"/>
    <w:rsid w:val="00F92F24"/>
    <w:rsid w:val="00F93000"/>
    <w:rsid w:val="00F9308D"/>
    <w:rsid w:val="00F93122"/>
    <w:rsid w:val="00F937DC"/>
    <w:rsid w:val="00F93AB1"/>
    <w:rsid w:val="00F93AD5"/>
    <w:rsid w:val="00F93C72"/>
    <w:rsid w:val="00F94000"/>
    <w:rsid w:val="00F940B5"/>
    <w:rsid w:val="00F94160"/>
    <w:rsid w:val="00F9418A"/>
    <w:rsid w:val="00F941F9"/>
    <w:rsid w:val="00F94284"/>
    <w:rsid w:val="00F94605"/>
    <w:rsid w:val="00F94AF7"/>
    <w:rsid w:val="00F94B32"/>
    <w:rsid w:val="00F94DC3"/>
    <w:rsid w:val="00F94DD5"/>
    <w:rsid w:val="00F950F3"/>
    <w:rsid w:val="00F955BD"/>
    <w:rsid w:val="00F95873"/>
    <w:rsid w:val="00F9591A"/>
    <w:rsid w:val="00F95BE6"/>
    <w:rsid w:val="00F95C1A"/>
    <w:rsid w:val="00F95C7A"/>
    <w:rsid w:val="00F95DDA"/>
    <w:rsid w:val="00F95F0F"/>
    <w:rsid w:val="00F95F85"/>
    <w:rsid w:val="00F96156"/>
    <w:rsid w:val="00F9641A"/>
    <w:rsid w:val="00F9654F"/>
    <w:rsid w:val="00F96688"/>
    <w:rsid w:val="00F967ED"/>
    <w:rsid w:val="00F968E6"/>
    <w:rsid w:val="00F969B9"/>
    <w:rsid w:val="00F96EB1"/>
    <w:rsid w:val="00F9733D"/>
    <w:rsid w:val="00F9751D"/>
    <w:rsid w:val="00F975A0"/>
    <w:rsid w:val="00F97983"/>
    <w:rsid w:val="00F979A7"/>
    <w:rsid w:val="00F97D90"/>
    <w:rsid w:val="00F97E57"/>
    <w:rsid w:val="00F97FAD"/>
    <w:rsid w:val="00FA0033"/>
    <w:rsid w:val="00FA0132"/>
    <w:rsid w:val="00FA0304"/>
    <w:rsid w:val="00FA0463"/>
    <w:rsid w:val="00FA05E2"/>
    <w:rsid w:val="00FA0746"/>
    <w:rsid w:val="00FA0925"/>
    <w:rsid w:val="00FA0D7D"/>
    <w:rsid w:val="00FA0EB7"/>
    <w:rsid w:val="00FA0F17"/>
    <w:rsid w:val="00FA0F2D"/>
    <w:rsid w:val="00FA1049"/>
    <w:rsid w:val="00FA1087"/>
    <w:rsid w:val="00FA10A6"/>
    <w:rsid w:val="00FA1248"/>
    <w:rsid w:val="00FA1598"/>
    <w:rsid w:val="00FA1623"/>
    <w:rsid w:val="00FA19DD"/>
    <w:rsid w:val="00FA1C1E"/>
    <w:rsid w:val="00FA1CD9"/>
    <w:rsid w:val="00FA1FA2"/>
    <w:rsid w:val="00FA2034"/>
    <w:rsid w:val="00FA205A"/>
    <w:rsid w:val="00FA2080"/>
    <w:rsid w:val="00FA2226"/>
    <w:rsid w:val="00FA239E"/>
    <w:rsid w:val="00FA2584"/>
    <w:rsid w:val="00FA25D5"/>
    <w:rsid w:val="00FA280A"/>
    <w:rsid w:val="00FA28DD"/>
    <w:rsid w:val="00FA2939"/>
    <w:rsid w:val="00FA2ABA"/>
    <w:rsid w:val="00FA2B1A"/>
    <w:rsid w:val="00FA2E01"/>
    <w:rsid w:val="00FA2E81"/>
    <w:rsid w:val="00FA2EA9"/>
    <w:rsid w:val="00FA2EE7"/>
    <w:rsid w:val="00FA2FEA"/>
    <w:rsid w:val="00FA3077"/>
    <w:rsid w:val="00FA32A1"/>
    <w:rsid w:val="00FA32EC"/>
    <w:rsid w:val="00FA3A52"/>
    <w:rsid w:val="00FA3CF4"/>
    <w:rsid w:val="00FA3E32"/>
    <w:rsid w:val="00FA4168"/>
    <w:rsid w:val="00FA4300"/>
    <w:rsid w:val="00FA4452"/>
    <w:rsid w:val="00FA4581"/>
    <w:rsid w:val="00FA465A"/>
    <w:rsid w:val="00FA49C0"/>
    <w:rsid w:val="00FA4A87"/>
    <w:rsid w:val="00FA4B08"/>
    <w:rsid w:val="00FA4B52"/>
    <w:rsid w:val="00FA4C5F"/>
    <w:rsid w:val="00FA4C6A"/>
    <w:rsid w:val="00FA4CB3"/>
    <w:rsid w:val="00FA4FA9"/>
    <w:rsid w:val="00FA4FCC"/>
    <w:rsid w:val="00FA502B"/>
    <w:rsid w:val="00FA532E"/>
    <w:rsid w:val="00FA5335"/>
    <w:rsid w:val="00FA5485"/>
    <w:rsid w:val="00FA558B"/>
    <w:rsid w:val="00FA5917"/>
    <w:rsid w:val="00FA59E7"/>
    <w:rsid w:val="00FA5B35"/>
    <w:rsid w:val="00FA5DF4"/>
    <w:rsid w:val="00FA5E65"/>
    <w:rsid w:val="00FA5FBF"/>
    <w:rsid w:val="00FA6060"/>
    <w:rsid w:val="00FA61B1"/>
    <w:rsid w:val="00FA620F"/>
    <w:rsid w:val="00FA62AD"/>
    <w:rsid w:val="00FA63C6"/>
    <w:rsid w:val="00FA650C"/>
    <w:rsid w:val="00FA65F3"/>
    <w:rsid w:val="00FA6612"/>
    <w:rsid w:val="00FA666D"/>
    <w:rsid w:val="00FA66D6"/>
    <w:rsid w:val="00FA68DC"/>
    <w:rsid w:val="00FA693E"/>
    <w:rsid w:val="00FA6964"/>
    <w:rsid w:val="00FA6C55"/>
    <w:rsid w:val="00FA6E1B"/>
    <w:rsid w:val="00FA6E67"/>
    <w:rsid w:val="00FA736E"/>
    <w:rsid w:val="00FA76F6"/>
    <w:rsid w:val="00FA771C"/>
    <w:rsid w:val="00FA775E"/>
    <w:rsid w:val="00FA77BF"/>
    <w:rsid w:val="00FA7878"/>
    <w:rsid w:val="00FA79B4"/>
    <w:rsid w:val="00FA7AB2"/>
    <w:rsid w:val="00FA7C0E"/>
    <w:rsid w:val="00FA7D4A"/>
    <w:rsid w:val="00FA7F25"/>
    <w:rsid w:val="00FA7F57"/>
    <w:rsid w:val="00FA7F99"/>
    <w:rsid w:val="00FB0009"/>
    <w:rsid w:val="00FB05C7"/>
    <w:rsid w:val="00FB07C6"/>
    <w:rsid w:val="00FB0A58"/>
    <w:rsid w:val="00FB0B7C"/>
    <w:rsid w:val="00FB0D21"/>
    <w:rsid w:val="00FB0DE8"/>
    <w:rsid w:val="00FB10F3"/>
    <w:rsid w:val="00FB123A"/>
    <w:rsid w:val="00FB12AE"/>
    <w:rsid w:val="00FB1361"/>
    <w:rsid w:val="00FB14BA"/>
    <w:rsid w:val="00FB14C7"/>
    <w:rsid w:val="00FB162F"/>
    <w:rsid w:val="00FB1AA3"/>
    <w:rsid w:val="00FB1ACA"/>
    <w:rsid w:val="00FB1CA9"/>
    <w:rsid w:val="00FB1E62"/>
    <w:rsid w:val="00FB2060"/>
    <w:rsid w:val="00FB20E9"/>
    <w:rsid w:val="00FB21C1"/>
    <w:rsid w:val="00FB232E"/>
    <w:rsid w:val="00FB284E"/>
    <w:rsid w:val="00FB291F"/>
    <w:rsid w:val="00FB2956"/>
    <w:rsid w:val="00FB2B5E"/>
    <w:rsid w:val="00FB2B7F"/>
    <w:rsid w:val="00FB2D3E"/>
    <w:rsid w:val="00FB2D75"/>
    <w:rsid w:val="00FB30F1"/>
    <w:rsid w:val="00FB3420"/>
    <w:rsid w:val="00FB34BB"/>
    <w:rsid w:val="00FB3575"/>
    <w:rsid w:val="00FB3610"/>
    <w:rsid w:val="00FB3BE8"/>
    <w:rsid w:val="00FB3C27"/>
    <w:rsid w:val="00FB4546"/>
    <w:rsid w:val="00FB46BF"/>
    <w:rsid w:val="00FB4734"/>
    <w:rsid w:val="00FB482C"/>
    <w:rsid w:val="00FB4940"/>
    <w:rsid w:val="00FB49B1"/>
    <w:rsid w:val="00FB4A35"/>
    <w:rsid w:val="00FB4CA9"/>
    <w:rsid w:val="00FB4E6C"/>
    <w:rsid w:val="00FB4FB8"/>
    <w:rsid w:val="00FB5002"/>
    <w:rsid w:val="00FB5096"/>
    <w:rsid w:val="00FB50B3"/>
    <w:rsid w:val="00FB51DF"/>
    <w:rsid w:val="00FB544D"/>
    <w:rsid w:val="00FB5C74"/>
    <w:rsid w:val="00FB5DF7"/>
    <w:rsid w:val="00FB5F2F"/>
    <w:rsid w:val="00FB606E"/>
    <w:rsid w:val="00FB60F6"/>
    <w:rsid w:val="00FB6888"/>
    <w:rsid w:val="00FB6A75"/>
    <w:rsid w:val="00FB6BFC"/>
    <w:rsid w:val="00FB703A"/>
    <w:rsid w:val="00FB704A"/>
    <w:rsid w:val="00FB7329"/>
    <w:rsid w:val="00FB7537"/>
    <w:rsid w:val="00FB77A6"/>
    <w:rsid w:val="00FB7869"/>
    <w:rsid w:val="00FB787C"/>
    <w:rsid w:val="00FB78FF"/>
    <w:rsid w:val="00FB7964"/>
    <w:rsid w:val="00FB7F32"/>
    <w:rsid w:val="00FB7F63"/>
    <w:rsid w:val="00FC0199"/>
    <w:rsid w:val="00FC022F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BF0"/>
    <w:rsid w:val="00FC0C5B"/>
    <w:rsid w:val="00FC0C87"/>
    <w:rsid w:val="00FC0FF0"/>
    <w:rsid w:val="00FC113F"/>
    <w:rsid w:val="00FC1418"/>
    <w:rsid w:val="00FC1590"/>
    <w:rsid w:val="00FC16BF"/>
    <w:rsid w:val="00FC16EC"/>
    <w:rsid w:val="00FC17B4"/>
    <w:rsid w:val="00FC17F8"/>
    <w:rsid w:val="00FC18AF"/>
    <w:rsid w:val="00FC1E79"/>
    <w:rsid w:val="00FC23B1"/>
    <w:rsid w:val="00FC23BC"/>
    <w:rsid w:val="00FC23C0"/>
    <w:rsid w:val="00FC27CC"/>
    <w:rsid w:val="00FC28B1"/>
    <w:rsid w:val="00FC2A3A"/>
    <w:rsid w:val="00FC2B1B"/>
    <w:rsid w:val="00FC2BA9"/>
    <w:rsid w:val="00FC2C01"/>
    <w:rsid w:val="00FC2C05"/>
    <w:rsid w:val="00FC2FE5"/>
    <w:rsid w:val="00FC3578"/>
    <w:rsid w:val="00FC35BE"/>
    <w:rsid w:val="00FC366A"/>
    <w:rsid w:val="00FC3862"/>
    <w:rsid w:val="00FC388F"/>
    <w:rsid w:val="00FC3AA6"/>
    <w:rsid w:val="00FC3ADC"/>
    <w:rsid w:val="00FC3B4A"/>
    <w:rsid w:val="00FC40C3"/>
    <w:rsid w:val="00FC4340"/>
    <w:rsid w:val="00FC4441"/>
    <w:rsid w:val="00FC4778"/>
    <w:rsid w:val="00FC4876"/>
    <w:rsid w:val="00FC4BD3"/>
    <w:rsid w:val="00FC4E4D"/>
    <w:rsid w:val="00FC4E7D"/>
    <w:rsid w:val="00FC504E"/>
    <w:rsid w:val="00FC50B8"/>
    <w:rsid w:val="00FC5EF5"/>
    <w:rsid w:val="00FC5FB2"/>
    <w:rsid w:val="00FC60DF"/>
    <w:rsid w:val="00FC64B0"/>
    <w:rsid w:val="00FC68B2"/>
    <w:rsid w:val="00FC6A20"/>
    <w:rsid w:val="00FC6AF1"/>
    <w:rsid w:val="00FC6C6B"/>
    <w:rsid w:val="00FC6DD4"/>
    <w:rsid w:val="00FC6FD6"/>
    <w:rsid w:val="00FC7476"/>
    <w:rsid w:val="00FC74D4"/>
    <w:rsid w:val="00FC787F"/>
    <w:rsid w:val="00FC7A51"/>
    <w:rsid w:val="00FC7DB5"/>
    <w:rsid w:val="00FC7E8D"/>
    <w:rsid w:val="00FC7EE4"/>
    <w:rsid w:val="00FC7F5B"/>
    <w:rsid w:val="00FD0314"/>
    <w:rsid w:val="00FD0342"/>
    <w:rsid w:val="00FD0A70"/>
    <w:rsid w:val="00FD0B33"/>
    <w:rsid w:val="00FD0BCC"/>
    <w:rsid w:val="00FD0C23"/>
    <w:rsid w:val="00FD0C33"/>
    <w:rsid w:val="00FD127B"/>
    <w:rsid w:val="00FD1785"/>
    <w:rsid w:val="00FD17D5"/>
    <w:rsid w:val="00FD17DD"/>
    <w:rsid w:val="00FD17FD"/>
    <w:rsid w:val="00FD1A53"/>
    <w:rsid w:val="00FD1BAF"/>
    <w:rsid w:val="00FD1BD7"/>
    <w:rsid w:val="00FD1BF5"/>
    <w:rsid w:val="00FD1C72"/>
    <w:rsid w:val="00FD1DF2"/>
    <w:rsid w:val="00FD1FB2"/>
    <w:rsid w:val="00FD2181"/>
    <w:rsid w:val="00FD219C"/>
    <w:rsid w:val="00FD21AE"/>
    <w:rsid w:val="00FD2245"/>
    <w:rsid w:val="00FD232F"/>
    <w:rsid w:val="00FD27DD"/>
    <w:rsid w:val="00FD2807"/>
    <w:rsid w:val="00FD2854"/>
    <w:rsid w:val="00FD2897"/>
    <w:rsid w:val="00FD2B00"/>
    <w:rsid w:val="00FD2B5B"/>
    <w:rsid w:val="00FD2DF4"/>
    <w:rsid w:val="00FD3410"/>
    <w:rsid w:val="00FD365B"/>
    <w:rsid w:val="00FD36C7"/>
    <w:rsid w:val="00FD3840"/>
    <w:rsid w:val="00FD3EA3"/>
    <w:rsid w:val="00FD404A"/>
    <w:rsid w:val="00FD4136"/>
    <w:rsid w:val="00FD4145"/>
    <w:rsid w:val="00FD43F0"/>
    <w:rsid w:val="00FD45B4"/>
    <w:rsid w:val="00FD482F"/>
    <w:rsid w:val="00FD48EE"/>
    <w:rsid w:val="00FD4AD5"/>
    <w:rsid w:val="00FD4AEF"/>
    <w:rsid w:val="00FD4F29"/>
    <w:rsid w:val="00FD5099"/>
    <w:rsid w:val="00FD50F6"/>
    <w:rsid w:val="00FD528B"/>
    <w:rsid w:val="00FD53A0"/>
    <w:rsid w:val="00FD5414"/>
    <w:rsid w:val="00FD54C2"/>
    <w:rsid w:val="00FD54C8"/>
    <w:rsid w:val="00FD559E"/>
    <w:rsid w:val="00FD5651"/>
    <w:rsid w:val="00FD5787"/>
    <w:rsid w:val="00FD594B"/>
    <w:rsid w:val="00FD5999"/>
    <w:rsid w:val="00FD5B47"/>
    <w:rsid w:val="00FD5B95"/>
    <w:rsid w:val="00FD5CA2"/>
    <w:rsid w:val="00FD5E06"/>
    <w:rsid w:val="00FD5F7A"/>
    <w:rsid w:val="00FD6020"/>
    <w:rsid w:val="00FD6179"/>
    <w:rsid w:val="00FD636F"/>
    <w:rsid w:val="00FD638E"/>
    <w:rsid w:val="00FD6617"/>
    <w:rsid w:val="00FD663F"/>
    <w:rsid w:val="00FD6896"/>
    <w:rsid w:val="00FD6899"/>
    <w:rsid w:val="00FD6994"/>
    <w:rsid w:val="00FD6A71"/>
    <w:rsid w:val="00FD6C8F"/>
    <w:rsid w:val="00FD6CBF"/>
    <w:rsid w:val="00FD7063"/>
    <w:rsid w:val="00FD73E0"/>
    <w:rsid w:val="00FD7427"/>
    <w:rsid w:val="00FD74B7"/>
    <w:rsid w:val="00FD7652"/>
    <w:rsid w:val="00FD77B6"/>
    <w:rsid w:val="00FD7806"/>
    <w:rsid w:val="00FD788F"/>
    <w:rsid w:val="00FD7CAD"/>
    <w:rsid w:val="00FE00AA"/>
    <w:rsid w:val="00FE03F1"/>
    <w:rsid w:val="00FE0526"/>
    <w:rsid w:val="00FE070F"/>
    <w:rsid w:val="00FE0A66"/>
    <w:rsid w:val="00FE0D1D"/>
    <w:rsid w:val="00FE1047"/>
    <w:rsid w:val="00FE1154"/>
    <w:rsid w:val="00FE11DA"/>
    <w:rsid w:val="00FE1319"/>
    <w:rsid w:val="00FE13E6"/>
    <w:rsid w:val="00FE176E"/>
    <w:rsid w:val="00FE196B"/>
    <w:rsid w:val="00FE1B8F"/>
    <w:rsid w:val="00FE1B9E"/>
    <w:rsid w:val="00FE1DCD"/>
    <w:rsid w:val="00FE1EC4"/>
    <w:rsid w:val="00FE223B"/>
    <w:rsid w:val="00FE24FC"/>
    <w:rsid w:val="00FE2699"/>
    <w:rsid w:val="00FE2764"/>
    <w:rsid w:val="00FE2A07"/>
    <w:rsid w:val="00FE2AEF"/>
    <w:rsid w:val="00FE2BA7"/>
    <w:rsid w:val="00FE2DE6"/>
    <w:rsid w:val="00FE2FA0"/>
    <w:rsid w:val="00FE2FB2"/>
    <w:rsid w:val="00FE3261"/>
    <w:rsid w:val="00FE33E6"/>
    <w:rsid w:val="00FE34FB"/>
    <w:rsid w:val="00FE3577"/>
    <w:rsid w:val="00FE35BE"/>
    <w:rsid w:val="00FE36D8"/>
    <w:rsid w:val="00FE3768"/>
    <w:rsid w:val="00FE3D6C"/>
    <w:rsid w:val="00FE3DD4"/>
    <w:rsid w:val="00FE403D"/>
    <w:rsid w:val="00FE44C0"/>
    <w:rsid w:val="00FE461C"/>
    <w:rsid w:val="00FE4906"/>
    <w:rsid w:val="00FE4964"/>
    <w:rsid w:val="00FE4991"/>
    <w:rsid w:val="00FE4CC8"/>
    <w:rsid w:val="00FE4E4E"/>
    <w:rsid w:val="00FE50F9"/>
    <w:rsid w:val="00FE5318"/>
    <w:rsid w:val="00FE53EA"/>
    <w:rsid w:val="00FE57C3"/>
    <w:rsid w:val="00FE5854"/>
    <w:rsid w:val="00FE59F7"/>
    <w:rsid w:val="00FE5A58"/>
    <w:rsid w:val="00FE5BC6"/>
    <w:rsid w:val="00FE5F2B"/>
    <w:rsid w:val="00FE6345"/>
    <w:rsid w:val="00FE680D"/>
    <w:rsid w:val="00FE6B72"/>
    <w:rsid w:val="00FE6D5C"/>
    <w:rsid w:val="00FE6F49"/>
    <w:rsid w:val="00FE7038"/>
    <w:rsid w:val="00FE70B8"/>
    <w:rsid w:val="00FE70F5"/>
    <w:rsid w:val="00FE71E0"/>
    <w:rsid w:val="00FE731A"/>
    <w:rsid w:val="00FE7503"/>
    <w:rsid w:val="00FE760E"/>
    <w:rsid w:val="00FE767F"/>
    <w:rsid w:val="00FE768C"/>
    <w:rsid w:val="00FE7714"/>
    <w:rsid w:val="00FE7777"/>
    <w:rsid w:val="00FE79AC"/>
    <w:rsid w:val="00FE7B7D"/>
    <w:rsid w:val="00FF044D"/>
    <w:rsid w:val="00FF074A"/>
    <w:rsid w:val="00FF07BA"/>
    <w:rsid w:val="00FF08E0"/>
    <w:rsid w:val="00FF09BD"/>
    <w:rsid w:val="00FF0B4D"/>
    <w:rsid w:val="00FF0FE2"/>
    <w:rsid w:val="00FF10D9"/>
    <w:rsid w:val="00FF13CE"/>
    <w:rsid w:val="00FF14FD"/>
    <w:rsid w:val="00FF1578"/>
    <w:rsid w:val="00FF15FE"/>
    <w:rsid w:val="00FF163B"/>
    <w:rsid w:val="00FF1828"/>
    <w:rsid w:val="00FF1956"/>
    <w:rsid w:val="00FF1BAB"/>
    <w:rsid w:val="00FF1CEF"/>
    <w:rsid w:val="00FF1E38"/>
    <w:rsid w:val="00FF1F68"/>
    <w:rsid w:val="00FF2007"/>
    <w:rsid w:val="00FF20AA"/>
    <w:rsid w:val="00FF218F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DBC"/>
    <w:rsid w:val="00FF2E1F"/>
    <w:rsid w:val="00FF2EDA"/>
    <w:rsid w:val="00FF303C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7D"/>
    <w:rsid w:val="00FF3C98"/>
    <w:rsid w:val="00FF3CF4"/>
    <w:rsid w:val="00FF46A2"/>
    <w:rsid w:val="00FF46BF"/>
    <w:rsid w:val="00FF487C"/>
    <w:rsid w:val="00FF4B5A"/>
    <w:rsid w:val="00FF4EAC"/>
    <w:rsid w:val="00FF5021"/>
    <w:rsid w:val="00FF5123"/>
    <w:rsid w:val="00FF5630"/>
    <w:rsid w:val="00FF5789"/>
    <w:rsid w:val="00FF5898"/>
    <w:rsid w:val="00FF589C"/>
    <w:rsid w:val="00FF58AE"/>
    <w:rsid w:val="00FF5A61"/>
    <w:rsid w:val="00FF5C45"/>
    <w:rsid w:val="00FF5C87"/>
    <w:rsid w:val="00FF5D50"/>
    <w:rsid w:val="00FF5E85"/>
    <w:rsid w:val="00FF5F05"/>
    <w:rsid w:val="00FF5F14"/>
    <w:rsid w:val="00FF5FAE"/>
    <w:rsid w:val="00FF6201"/>
    <w:rsid w:val="00FF6461"/>
    <w:rsid w:val="00FF6533"/>
    <w:rsid w:val="00FF6749"/>
    <w:rsid w:val="00FF6868"/>
    <w:rsid w:val="00FF69F9"/>
    <w:rsid w:val="00FF6CE5"/>
    <w:rsid w:val="00FF6D42"/>
    <w:rsid w:val="00FF6E0E"/>
    <w:rsid w:val="00FF6F0B"/>
    <w:rsid w:val="00FF6FC6"/>
    <w:rsid w:val="00FF6FF5"/>
    <w:rsid w:val="00FF724C"/>
    <w:rsid w:val="00FF7371"/>
    <w:rsid w:val="00FF7440"/>
    <w:rsid w:val="00FF7455"/>
    <w:rsid w:val="00FF760B"/>
    <w:rsid w:val="00FF7A72"/>
    <w:rsid w:val="00FF7B60"/>
    <w:rsid w:val="00FF7B76"/>
    <w:rsid w:val="00FF7DA9"/>
    <w:rsid w:val="00FF7F26"/>
    <w:rsid w:val="020D1763"/>
    <w:rsid w:val="0277148C"/>
    <w:rsid w:val="058CCB85"/>
    <w:rsid w:val="063EFC20"/>
    <w:rsid w:val="0729FDA7"/>
    <w:rsid w:val="0823E6BD"/>
    <w:rsid w:val="086DB9B1"/>
    <w:rsid w:val="0933A805"/>
    <w:rsid w:val="093596A5"/>
    <w:rsid w:val="099DD8E8"/>
    <w:rsid w:val="0A5A1685"/>
    <w:rsid w:val="0A851EEA"/>
    <w:rsid w:val="0ACC0AF6"/>
    <w:rsid w:val="0C0DCDB3"/>
    <w:rsid w:val="0C9A9C8A"/>
    <w:rsid w:val="0E19A604"/>
    <w:rsid w:val="0E926A14"/>
    <w:rsid w:val="0ED1549F"/>
    <w:rsid w:val="102EF8A2"/>
    <w:rsid w:val="1209D63D"/>
    <w:rsid w:val="131DB1F9"/>
    <w:rsid w:val="1445C781"/>
    <w:rsid w:val="1463132B"/>
    <w:rsid w:val="15BFB9EF"/>
    <w:rsid w:val="179C9DFA"/>
    <w:rsid w:val="18308621"/>
    <w:rsid w:val="18C6F855"/>
    <w:rsid w:val="1AFFD449"/>
    <w:rsid w:val="1C6E57E1"/>
    <w:rsid w:val="1C882CFB"/>
    <w:rsid w:val="1CF5B50E"/>
    <w:rsid w:val="1DFB7D21"/>
    <w:rsid w:val="1E292E09"/>
    <w:rsid w:val="1F75D2F8"/>
    <w:rsid w:val="1FC2EAD1"/>
    <w:rsid w:val="207623BB"/>
    <w:rsid w:val="20D7343E"/>
    <w:rsid w:val="21EF0076"/>
    <w:rsid w:val="22BE1814"/>
    <w:rsid w:val="231748CF"/>
    <w:rsid w:val="24DDFB07"/>
    <w:rsid w:val="264108B9"/>
    <w:rsid w:val="26775487"/>
    <w:rsid w:val="29279AFC"/>
    <w:rsid w:val="29A05F0C"/>
    <w:rsid w:val="29AC97D3"/>
    <w:rsid w:val="2BBE584A"/>
    <w:rsid w:val="2C72768B"/>
    <w:rsid w:val="2DA18D3B"/>
    <w:rsid w:val="2DD76013"/>
    <w:rsid w:val="2E20A9C1"/>
    <w:rsid w:val="313EF742"/>
    <w:rsid w:val="32EB759A"/>
    <w:rsid w:val="334F5AAC"/>
    <w:rsid w:val="33B23B0B"/>
    <w:rsid w:val="346F4A14"/>
    <w:rsid w:val="358AB02E"/>
    <w:rsid w:val="35B0332E"/>
    <w:rsid w:val="394EAEDB"/>
    <w:rsid w:val="3A9E3720"/>
    <w:rsid w:val="3BA2EB0B"/>
    <w:rsid w:val="3BDB6BCB"/>
    <w:rsid w:val="3DB3AFCD"/>
    <w:rsid w:val="3F15E520"/>
    <w:rsid w:val="3F2717B7"/>
    <w:rsid w:val="405FF753"/>
    <w:rsid w:val="431BA9D5"/>
    <w:rsid w:val="444995DF"/>
    <w:rsid w:val="44FC525F"/>
    <w:rsid w:val="45782C94"/>
    <w:rsid w:val="46213C6B"/>
    <w:rsid w:val="4734B7CE"/>
    <w:rsid w:val="484CF345"/>
    <w:rsid w:val="4BCA553F"/>
    <w:rsid w:val="4BDFBDFB"/>
    <w:rsid w:val="4CC304CD"/>
    <w:rsid w:val="4F1EAA61"/>
    <w:rsid w:val="4F3CFC94"/>
    <w:rsid w:val="5022AD02"/>
    <w:rsid w:val="5072BF9E"/>
    <w:rsid w:val="509B9D04"/>
    <w:rsid w:val="51F0C07E"/>
    <w:rsid w:val="52203AE0"/>
    <w:rsid w:val="522AEF9C"/>
    <w:rsid w:val="53B51B8A"/>
    <w:rsid w:val="5809D653"/>
    <w:rsid w:val="589DB8FB"/>
    <w:rsid w:val="5B535965"/>
    <w:rsid w:val="5BB11DA7"/>
    <w:rsid w:val="5D6482CE"/>
    <w:rsid w:val="5D79EB8A"/>
    <w:rsid w:val="5DB0AE50"/>
    <w:rsid w:val="5F2E7FA1"/>
    <w:rsid w:val="5F6D5C16"/>
    <w:rsid w:val="6196A41E"/>
    <w:rsid w:val="622CE45B"/>
    <w:rsid w:val="63E65FEF"/>
    <w:rsid w:val="63F6D178"/>
    <w:rsid w:val="64282ACB"/>
    <w:rsid w:val="65360585"/>
    <w:rsid w:val="67AFCC64"/>
    <w:rsid w:val="67E8B6C4"/>
    <w:rsid w:val="694A17E4"/>
    <w:rsid w:val="6C64E6A2"/>
    <w:rsid w:val="6E888D0C"/>
    <w:rsid w:val="70FFF422"/>
    <w:rsid w:val="73E65B4C"/>
    <w:rsid w:val="76C2044E"/>
    <w:rsid w:val="76D8C8B1"/>
    <w:rsid w:val="786FDE4D"/>
    <w:rsid w:val="787EEFB9"/>
    <w:rsid w:val="7952656E"/>
    <w:rsid w:val="7B1C0EF0"/>
    <w:rsid w:val="7D21FD1F"/>
    <w:rsid w:val="7D7B60AB"/>
    <w:rsid w:val="7DA895F3"/>
    <w:rsid w:val="7DB9672E"/>
    <w:rsid w:val="7F179A50"/>
    <w:rsid w:val="7F6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BA6BD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C7A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a1"/>
    <w:next w:val="a1"/>
    <w:link w:val="10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21">
    <w:name w:val="heading 2"/>
    <w:basedOn w:val="a1"/>
    <w:next w:val="a1"/>
    <w:link w:val="22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31">
    <w:name w:val="heading 3"/>
    <w:basedOn w:val="a1"/>
    <w:next w:val="a1"/>
    <w:link w:val="32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1">
    <w:name w:val="heading 4"/>
    <w:basedOn w:val="a1"/>
    <w:next w:val="a1"/>
    <w:link w:val="42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51">
    <w:name w:val="heading 5"/>
    <w:basedOn w:val="a1"/>
    <w:next w:val="a1"/>
    <w:link w:val="52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1"/>
    <w:next w:val="a1"/>
    <w:link w:val="60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7">
    <w:name w:val="heading 7"/>
    <w:basedOn w:val="a1"/>
    <w:next w:val="a1"/>
    <w:link w:val="70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8">
    <w:name w:val="heading 8"/>
    <w:basedOn w:val="a1"/>
    <w:next w:val="a1"/>
    <w:link w:val="80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9">
    <w:name w:val="heading 9"/>
    <w:basedOn w:val="a1"/>
    <w:next w:val="a1"/>
    <w:link w:val="90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1"/>
    <w:link w:val="a8"/>
    <w:uiPriority w:val="99"/>
    <w:rsid w:val="00277E3C"/>
    <w:pPr>
      <w:tabs>
        <w:tab w:val="center" w:pos="4536"/>
        <w:tab w:val="right" w:pos="9072"/>
      </w:tabs>
    </w:pPr>
  </w:style>
  <w:style w:type="paragraph" w:styleId="a9">
    <w:name w:val="caption"/>
    <w:basedOn w:val="a1"/>
    <w:next w:val="a1"/>
    <w:uiPriority w:val="99"/>
    <w:qFormat/>
    <w:rsid w:val="00277E3C"/>
    <w:rPr>
      <w:rFonts w:cs="Times New Roman"/>
      <w:b/>
      <w:bCs/>
    </w:rPr>
  </w:style>
  <w:style w:type="paragraph" w:styleId="a0">
    <w:name w:val="List Bullet"/>
    <w:basedOn w:val="a1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a">
    <w:name w:val="Normal Indent"/>
    <w:basedOn w:val="a1"/>
    <w:uiPriority w:val="99"/>
    <w:rsid w:val="00277E3C"/>
    <w:pPr>
      <w:ind w:left="284"/>
    </w:pPr>
  </w:style>
  <w:style w:type="paragraph" w:customStyle="1" w:styleId="AAFrameAddress">
    <w:name w:val="AA Frame Address"/>
    <w:basedOn w:val="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ab">
    <w:name w:val="table of authorities"/>
    <w:basedOn w:val="a1"/>
    <w:next w:val="a1"/>
    <w:uiPriority w:val="99"/>
    <w:semiHidden/>
    <w:rsid w:val="00277E3C"/>
    <w:pPr>
      <w:ind w:left="284" w:hanging="284"/>
    </w:pPr>
  </w:style>
  <w:style w:type="paragraph" w:styleId="11">
    <w:name w:val="index 1"/>
    <w:basedOn w:val="a1"/>
    <w:next w:val="a1"/>
    <w:autoRedefine/>
    <w:uiPriority w:val="99"/>
    <w:semiHidden/>
    <w:rsid w:val="00277E3C"/>
    <w:pPr>
      <w:ind w:left="284" w:hanging="284"/>
    </w:pPr>
  </w:style>
  <w:style w:type="paragraph" w:styleId="23">
    <w:name w:val="index 2"/>
    <w:basedOn w:val="a1"/>
    <w:next w:val="a1"/>
    <w:autoRedefine/>
    <w:uiPriority w:val="99"/>
    <w:semiHidden/>
    <w:rsid w:val="00277E3C"/>
    <w:pPr>
      <w:ind w:left="568" w:hanging="284"/>
    </w:pPr>
  </w:style>
  <w:style w:type="paragraph" w:styleId="33">
    <w:name w:val="index 3"/>
    <w:basedOn w:val="a1"/>
    <w:next w:val="a1"/>
    <w:autoRedefine/>
    <w:uiPriority w:val="99"/>
    <w:semiHidden/>
    <w:rsid w:val="00277E3C"/>
    <w:pPr>
      <w:ind w:left="851" w:hanging="284"/>
    </w:pPr>
  </w:style>
  <w:style w:type="paragraph" w:styleId="43">
    <w:name w:val="index 4"/>
    <w:basedOn w:val="a1"/>
    <w:next w:val="a1"/>
    <w:uiPriority w:val="99"/>
    <w:semiHidden/>
    <w:rsid w:val="00277E3C"/>
    <w:pPr>
      <w:ind w:left="1135" w:hanging="284"/>
    </w:pPr>
  </w:style>
  <w:style w:type="paragraph" w:styleId="61">
    <w:name w:val="index 6"/>
    <w:basedOn w:val="a1"/>
    <w:next w:val="a1"/>
    <w:uiPriority w:val="99"/>
    <w:semiHidden/>
    <w:rsid w:val="00277E3C"/>
    <w:pPr>
      <w:ind w:left="1702" w:hanging="284"/>
    </w:pPr>
  </w:style>
  <w:style w:type="paragraph" w:styleId="53">
    <w:name w:val="index 5"/>
    <w:basedOn w:val="a1"/>
    <w:next w:val="a1"/>
    <w:uiPriority w:val="99"/>
    <w:semiHidden/>
    <w:rsid w:val="00277E3C"/>
    <w:pPr>
      <w:ind w:left="1418" w:hanging="284"/>
    </w:pPr>
  </w:style>
  <w:style w:type="paragraph" w:styleId="71">
    <w:name w:val="index 7"/>
    <w:basedOn w:val="a1"/>
    <w:next w:val="a1"/>
    <w:uiPriority w:val="99"/>
    <w:semiHidden/>
    <w:rsid w:val="00277E3C"/>
    <w:pPr>
      <w:ind w:left="1985" w:hanging="284"/>
    </w:pPr>
  </w:style>
  <w:style w:type="paragraph" w:styleId="81">
    <w:name w:val="index 8"/>
    <w:basedOn w:val="a1"/>
    <w:next w:val="a1"/>
    <w:uiPriority w:val="99"/>
    <w:semiHidden/>
    <w:rsid w:val="00277E3C"/>
    <w:pPr>
      <w:ind w:left="2269" w:hanging="284"/>
    </w:pPr>
  </w:style>
  <w:style w:type="paragraph" w:styleId="91">
    <w:name w:val="index 9"/>
    <w:basedOn w:val="a1"/>
    <w:next w:val="a1"/>
    <w:uiPriority w:val="99"/>
    <w:semiHidden/>
    <w:rsid w:val="00277E3C"/>
    <w:pPr>
      <w:ind w:left="2552" w:hanging="284"/>
    </w:pPr>
  </w:style>
  <w:style w:type="paragraph" w:styleId="24">
    <w:name w:val="toc 2"/>
    <w:basedOn w:val="a1"/>
    <w:next w:val="a1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34">
    <w:name w:val="toc 3"/>
    <w:basedOn w:val="a1"/>
    <w:next w:val="a1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1"/>
    <w:next w:val="a1"/>
    <w:uiPriority w:val="99"/>
    <w:semiHidden/>
    <w:rsid w:val="00277E3C"/>
    <w:pPr>
      <w:ind w:left="851"/>
    </w:pPr>
  </w:style>
  <w:style w:type="paragraph" w:styleId="54">
    <w:name w:val="toc 5"/>
    <w:basedOn w:val="a1"/>
    <w:next w:val="a1"/>
    <w:uiPriority w:val="99"/>
    <w:semiHidden/>
    <w:rsid w:val="00277E3C"/>
    <w:pPr>
      <w:ind w:left="1134"/>
    </w:pPr>
  </w:style>
  <w:style w:type="paragraph" w:styleId="62">
    <w:name w:val="toc 6"/>
    <w:basedOn w:val="a1"/>
    <w:next w:val="a1"/>
    <w:uiPriority w:val="99"/>
    <w:semiHidden/>
    <w:rsid w:val="00277E3C"/>
    <w:pPr>
      <w:ind w:left="1418"/>
    </w:pPr>
  </w:style>
  <w:style w:type="paragraph" w:styleId="72">
    <w:name w:val="toc 7"/>
    <w:basedOn w:val="a1"/>
    <w:next w:val="a1"/>
    <w:uiPriority w:val="99"/>
    <w:semiHidden/>
    <w:rsid w:val="00277E3C"/>
    <w:pPr>
      <w:ind w:left="1701"/>
    </w:pPr>
  </w:style>
  <w:style w:type="paragraph" w:styleId="82">
    <w:name w:val="toc 8"/>
    <w:basedOn w:val="a1"/>
    <w:next w:val="a1"/>
    <w:uiPriority w:val="99"/>
    <w:semiHidden/>
    <w:rsid w:val="00277E3C"/>
    <w:pPr>
      <w:ind w:left="1985"/>
    </w:pPr>
  </w:style>
  <w:style w:type="paragraph" w:styleId="92">
    <w:name w:val="toc 9"/>
    <w:basedOn w:val="a1"/>
    <w:next w:val="a1"/>
    <w:uiPriority w:val="99"/>
    <w:semiHidden/>
    <w:rsid w:val="00277E3C"/>
    <w:pPr>
      <w:ind w:left="2268"/>
    </w:pPr>
  </w:style>
  <w:style w:type="paragraph" w:styleId="ac">
    <w:name w:val="table of figures"/>
    <w:basedOn w:val="a1"/>
    <w:next w:val="a1"/>
    <w:uiPriority w:val="99"/>
    <w:semiHidden/>
    <w:rsid w:val="00277E3C"/>
    <w:pPr>
      <w:ind w:left="567" w:hanging="567"/>
    </w:pPr>
  </w:style>
  <w:style w:type="paragraph" w:styleId="50">
    <w:name w:val="List Bullet 5"/>
    <w:basedOn w:val="a1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ad">
    <w:name w:val="Body Text"/>
    <w:aliases w:val="bt,body text,Body"/>
    <w:basedOn w:val="a1"/>
    <w:link w:val="ae"/>
    <w:rsid w:val="00277E3C"/>
    <w:pPr>
      <w:spacing w:after="120"/>
    </w:pPr>
  </w:style>
  <w:style w:type="paragraph" w:styleId="af">
    <w:name w:val="Body Text First Indent"/>
    <w:basedOn w:val="ad"/>
    <w:link w:val="af0"/>
    <w:uiPriority w:val="99"/>
    <w:rsid w:val="00277E3C"/>
    <w:pPr>
      <w:ind w:firstLine="284"/>
    </w:pPr>
  </w:style>
  <w:style w:type="paragraph" w:styleId="af1">
    <w:name w:val="Body Text Indent"/>
    <w:aliases w:val="i"/>
    <w:basedOn w:val="a1"/>
    <w:link w:val="af2"/>
    <w:uiPriority w:val="99"/>
    <w:rsid w:val="00277E3C"/>
    <w:pPr>
      <w:spacing w:after="120"/>
      <w:ind w:left="283"/>
    </w:pPr>
  </w:style>
  <w:style w:type="paragraph" w:styleId="25">
    <w:name w:val="Body Text First Indent 2"/>
    <w:basedOn w:val="af1"/>
    <w:link w:val="26"/>
    <w:uiPriority w:val="99"/>
    <w:rsid w:val="00277E3C"/>
    <w:pPr>
      <w:ind w:left="284" w:firstLine="284"/>
    </w:pPr>
  </w:style>
  <w:style w:type="character" w:styleId="af3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a1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2">
    <w:name w:val="toc 1"/>
    <w:basedOn w:val="a1"/>
    <w:next w:val="a1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f4">
    <w:name w:val="¢éÍ¤ÇÒÁ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a1"/>
    <w:next w:val="a1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6">
    <w:name w:val="?????3????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af5">
    <w:name w:val="page number"/>
    <w:basedOn w:val="a2"/>
    <w:uiPriority w:val="99"/>
    <w:rsid w:val="00277E3C"/>
  </w:style>
  <w:style w:type="paragraph" w:styleId="af6">
    <w:name w:val="Document Map"/>
    <w:basedOn w:val="a1"/>
    <w:link w:val="af7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27">
    <w:name w:val="Body Text 2"/>
    <w:basedOn w:val="a1"/>
    <w:link w:val="28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f8">
    <w:name w:val="Åº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0">
    <w:name w:val="10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f9">
    <w:name w:val="ºÇ¡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fa">
    <w:name w:val="???????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fb">
    <w:name w:val="ข้อความ"/>
    <w:basedOn w:val="a1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fc">
    <w:name w:val="??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fd">
    <w:name w:val="???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37">
    <w:name w:val="Body Text 3"/>
    <w:basedOn w:val="a1"/>
    <w:link w:val="38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afe">
    <w:name w:val="Table Grid"/>
    <w:basedOn w:val="a3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ad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aff">
    <w:name w:val="Balloon Text"/>
    <w:basedOn w:val="a1"/>
    <w:link w:val="aff0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ae">
    <w:name w:val="เนื้อความ อักขระ"/>
    <w:aliases w:val="bt อักขระ,body text อักขระ,Body อักขระ"/>
    <w:link w:val="ad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aff1">
    <w:name w:val="annotation reference"/>
    <w:uiPriority w:val="99"/>
    <w:rsid w:val="00A315B2"/>
    <w:rPr>
      <w:sz w:val="16"/>
      <w:szCs w:val="16"/>
    </w:rPr>
  </w:style>
  <w:style w:type="paragraph" w:styleId="aff2">
    <w:name w:val="annotation text"/>
    <w:basedOn w:val="a1"/>
    <w:link w:val="aff3"/>
    <w:uiPriority w:val="99"/>
    <w:rsid w:val="00A315B2"/>
    <w:rPr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a1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ad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aff6">
    <w:name w:val="footnote text"/>
    <w:aliases w:val="ft"/>
    <w:basedOn w:val="a1"/>
    <w:link w:val="aff7"/>
    <w:uiPriority w:val="99"/>
    <w:semiHidden/>
    <w:rsid w:val="00155E23"/>
    <w:rPr>
      <w:sz w:val="20"/>
      <w:szCs w:val="20"/>
    </w:rPr>
  </w:style>
  <w:style w:type="character" w:styleId="aff8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1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d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a1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22">
    <w:name w:val="หัวเรื่อง 2 อักขระ"/>
    <w:link w:val="21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a1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a1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aff9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aff9">
    <w:name w:val="Signature"/>
    <w:basedOn w:val="a1"/>
    <w:link w:val="affa"/>
    <w:uiPriority w:val="99"/>
    <w:rsid w:val="002B24DB"/>
    <w:pPr>
      <w:ind w:left="4320"/>
    </w:pPr>
  </w:style>
  <w:style w:type="paragraph" w:customStyle="1" w:styleId="Char">
    <w:name w:val="Char"/>
    <w:basedOn w:val="a1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a1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70">
    <w:name w:val="หัวเรื่อง 7 อักขระ"/>
    <w:link w:val="7"/>
    <w:uiPriority w:val="99"/>
    <w:rsid w:val="00166F45"/>
    <w:rPr>
      <w:rFonts w:cs="EucrosiaUPC"/>
      <w:b/>
      <w:bCs/>
      <w:sz w:val="24"/>
      <w:szCs w:val="24"/>
    </w:rPr>
  </w:style>
  <w:style w:type="paragraph" w:styleId="affb">
    <w:name w:val="List Paragraph"/>
    <w:basedOn w:val="a1"/>
    <w:link w:val="affc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10">
    <w:name w:val="หัวเรื่อง 1 อักขระ"/>
    <w:link w:val="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32">
    <w:name w:val="หัวเรื่อง 3 อักขระ"/>
    <w:link w:val="31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42">
    <w:name w:val="หัวเรื่อง 4 อักขระ"/>
    <w:link w:val="41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52">
    <w:name w:val="หัวเรื่อง 5 อักขระ"/>
    <w:link w:val="51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60">
    <w:name w:val="หัวเรื่อง 6 อักขระ"/>
    <w:link w:val="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80">
    <w:name w:val="หัวเรื่อง 8 อักขระ"/>
    <w:link w:val="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90">
    <w:name w:val="หัวเรื่อง 9 อักขระ"/>
    <w:link w:val="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a6">
    <w:name w:val="หัวกระดาษ อักขระ"/>
    <w:link w:val="a5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8">
    <w:name w:val="ท้ายกระดาษ อักขระ"/>
    <w:link w:val="a7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f0">
    <w:name w:val="เยื้องย่อหน้าแรกของเนื้อความ อักขระ"/>
    <w:link w:val="af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af2">
    <w:name w:val="การเยื้องเนื้อความ อักขระ"/>
    <w:aliases w:val="i อักขระ"/>
    <w:link w:val="af1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26">
    <w:name w:val="เยื้องย่อหน้าแรกของเนื้อความ 2 อักขระ"/>
    <w:basedOn w:val="af2"/>
    <w:link w:val="25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28">
    <w:name w:val="เนื้อความ 2 อักขระ"/>
    <w:link w:val="27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ffd">
    <w:name w:val="ลบ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38">
    <w:name w:val="เนื้อความ 3 อักขระ"/>
    <w:link w:val="37"/>
    <w:locked/>
    <w:rsid w:val="00D73AD4"/>
    <w:rPr>
      <w:rFonts w:ascii="Book Antiqua" w:hAnsi="Book Antiqua"/>
      <w:sz w:val="30"/>
      <w:szCs w:val="30"/>
    </w:rPr>
  </w:style>
  <w:style w:type="paragraph" w:styleId="29">
    <w:name w:val="Body Text Indent 2"/>
    <w:basedOn w:val="a1"/>
    <w:link w:val="2a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link w:val="29"/>
    <w:uiPriority w:val="99"/>
    <w:rsid w:val="00D73AD4"/>
    <w:rPr>
      <w:rFonts w:cs="EucrosiaUPC"/>
      <w:sz w:val="30"/>
      <w:szCs w:val="30"/>
    </w:rPr>
  </w:style>
  <w:style w:type="character" w:customStyle="1" w:styleId="aff0">
    <w:name w:val="ข้อความบอลลูน อักขระ"/>
    <w:link w:val="aff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affa">
    <w:name w:val="ลายเซ็น อักขระ"/>
    <w:link w:val="aff9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ff7">
    <w:name w:val="ข้อความเชิงอรรถ อักขระ"/>
    <w:aliases w:val="ft อักขระ"/>
    <w:link w:val="aff6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d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1"/>
    <w:next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1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1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1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1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affe">
    <w:name w:val="macro"/>
    <w:link w:val="afff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afff">
    <w:name w:val="ข้อความแมโคร อักขระ"/>
    <w:link w:val="affe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1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a1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1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1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a1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0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0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0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af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d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a1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a1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1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a7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d"/>
    <w:next w:val="ad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ad"/>
    <w:next w:val="ad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d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afff0">
    <w:name w:val="Block Text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f7">
    <w:name w:val="ผังเอกสาร อักขระ"/>
    <w:link w:val="af6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afff1">
    <w:name w:val="Plain Text"/>
    <w:basedOn w:val="a1"/>
    <w:link w:val="afff2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afff2">
    <w:name w:val="ข้อความธรรมดา อักขระ"/>
    <w:link w:val="afff1"/>
    <w:uiPriority w:val="99"/>
    <w:rsid w:val="00D73AD4"/>
    <w:rPr>
      <w:rFonts w:ascii="Consolas" w:hAnsi="Consolas"/>
      <w:sz w:val="21"/>
      <w:szCs w:val="26"/>
    </w:rPr>
  </w:style>
  <w:style w:type="character" w:customStyle="1" w:styleId="aff3">
    <w:name w:val="ข้อความข้อคิดเห็น อักขระ"/>
    <w:link w:val="aff2"/>
    <w:uiPriority w:val="99"/>
    <w:locked/>
    <w:rsid w:val="00D73AD4"/>
    <w:rPr>
      <w:rFonts w:ascii="Arial" w:hAnsi="Arial"/>
    </w:rPr>
  </w:style>
  <w:style w:type="character" w:customStyle="1" w:styleId="aff5">
    <w:name w:val="ชื่อเรื่องของข้อคิดเห็น อักขระ"/>
    <w:link w:val="aff4"/>
    <w:uiPriority w:val="99"/>
    <w:locked/>
    <w:rsid w:val="00D73AD4"/>
    <w:rPr>
      <w:rFonts w:ascii="Arial" w:hAnsi="Arial"/>
      <w:b/>
      <w:bCs/>
    </w:rPr>
  </w:style>
  <w:style w:type="paragraph" w:styleId="afff3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a2"/>
    <w:rsid w:val="00C03143"/>
  </w:style>
  <w:style w:type="paragraph" w:customStyle="1" w:styleId="Style1">
    <w:name w:val="Style1"/>
    <w:basedOn w:val="21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31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ＭＳ 明朝" w:hAnsi="Angsana New"/>
      <w:b/>
      <w:bCs/>
      <w:i w:val="0"/>
      <w:iCs w:val="0"/>
      <w:sz w:val="30"/>
      <w:szCs w:val="30"/>
      <w:lang w:val="en-GB" w:eastAsia="th-TH"/>
    </w:rPr>
  </w:style>
  <w:style w:type="paragraph" w:styleId="afff4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afff5">
    <w:name w:val="Emphasis"/>
    <w:basedOn w:val="a2"/>
    <w:qFormat/>
    <w:rsid w:val="00A10E7F"/>
    <w:rPr>
      <w:i/>
      <w:iCs/>
    </w:rPr>
  </w:style>
  <w:style w:type="paragraph" w:customStyle="1" w:styleId="AccountingPolicy">
    <w:name w:val="Accounting Policy"/>
    <w:basedOn w:val="a1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ＭＳ 明朝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2"/>
    <w:link w:val="AccountingPolicy"/>
    <w:locked/>
    <w:rsid w:val="003D79FA"/>
    <w:rPr>
      <w:rFonts w:ascii="Univers 45 Light" w:eastAsia="ＭＳ 明朝" w:hAnsi="Univers 45 Light" w:cs="Univers 45 Light"/>
      <w:color w:val="000000"/>
      <w:lang w:val="en-GB" w:bidi="ar-SA"/>
    </w:rPr>
  </w:style>
  <w:style w:type="character" w:customStyle="1" w:styleId="affc">
    <w:name w:val="รายการย่อหน้า อักขระ"/>
    <w:link w:val="affb"/>
    <w:uiPriority w:val="34"/>
    <w:locked/>
    <w:rsid w:val="00E81185"/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C7A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a1"/>
    <w:next w:val="a1"/>
    <w:link w:val="10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21">
    <w:name w:val="heading 2"/>
    <w:basedOn w:val="a1"/>
    <w:next w:val="a1"/>
    <w:link w:val="22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31">
    <w:name w:val="heading 3"/>
    <w:basedOn w:val="a1"/>
    <w:next w:val="a1"/>
    <w:link w:val="32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1">
    <w:name w:val="heading 4"/>
    <w:basedOn w:val="a1"/>
    <w:next w:val="a1"/>
    <w:link w:val="42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51">
    <w:name w:val="heading 5"/>
    <w:basedOn w:val="a1"/>
    <w:next w:val="a1"/>
    <w:link w:val="52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1"/>
    <w:next w:val="a1"/>
    <w:link w:val="60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7">
    <w:name w:val="heading 7"/>
    <w:basedOn w:val="a1"/>
    <w:next w:val="a1"/>
    <w:link w:val="70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8">
    <w:name w:val="heading 8"/>
    <w:basedOn w:val="a1"/>
    <w:next w:val="a1"/>
    <w:link w:val="80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9">
    <w:name w:val="heading 9"/>
    <w:basedOn w:val="a1"/>
    <w:next w:val="a1"/>
    <w:link w:val="90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1"/>
    <w:link w:val="a8"/>
    <w:uiPriority w:val="99"/>
    <w:rsid w:val="00277E3C"/>
    <w:pPr>
      <w:tabs>
        <w:tab w:val="center" w:pos="4536"/>
        <w:tab w:val="right" w:pos="9072"/>
      </w:tabs>
    </w:pPr>
  </w:style>
  <w:style w:type="paragraph" w:styleId="a9">
    <w:name w:val="caption"/>
    <w:basedOn w:val="a1"/>
    <w:next w:val="a1"/>
    <w:uiPriority w:val="99"/>
    <w:qFormat/>
    <w:rsid w:val="00277E3C"/>
    <w:rPr>
      <w:rFonts w:cs="Times New Roman"/>
      <w:b/>
      <w:bCs/>
    </w:rPr>
  </w:style>
  <w:style w:type="paragraph" w:styleId="a0">
    <w:name w:val="List Bullet"/>
    <w:basedOn w:val="a1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a">
    <w:name w:val="Normal Indent"/>
    <w:basedOn w:val="a1"/>
    <w:uiPriority w:val="99"/>
    <w:rsid w:val="00277E3C"/>
    <w:pPr>
      <w:ind w:left="284"/>
    </w:pPr>
  </w:style>
  <w:style w:type="paragraph" w:customStyle="1" w:styleId="AAFrameAddress">
    <w:name w:val="AA Frame Address"/>
    <w:basedOn w:val="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ab">
    <w:name w:val="table of authorities"/>
    <w:basedOn w:val="a1"/>
    <w:next w:val="a1"/>
    <w:uiPriority w:val="99"/>
    <w:semiHidden/>
    <w:rsid w:val="00277E3C"/>
    <w:pPr>
      <w:ind w:left="284" w:hanging="284"/>
    </w:pPr>
  </w:style>
  <w:style w:type="paragraph" w:styleId="11">
    <w:name w:val="index 1"/>
    <w:basedOn w:val="a1"/>
    <w:next w:val="a1"/>
    <w:autoRedefine/>
    <w:uiPriority w:val="99"/>
    <w:semiHidden/>
    <w:rsid w:val="00277E3C"/>
    <w:pPr>
      <w:ind w:left="284" w:hanging="284"/>
    </w:pPr>
  </w:style>
  <w:style w:type="paragraph" w:styleId="23">
    <w:name w:val="index 2"/>
    <w:basedOn w:val="a1"/>
    <w:next w:val="a1"/>
    <w:autoRedefine/>
    <w:uiPriority w:val="99"/>
    <w:semiHidden/>
    <w:rsid w:val="00277E3C"/>
    <w:pPr>
      <w:ind w:left="568" w:hanging="284"/>
    </w:pPr>
  </w:style>
  <w:style w:type="paragraph" w:styleId="33">
    <w:name w:val="index 3"/>
    <w:basedOn w:val="a1"/>
    <w:next w:val="a1"/>
    <w:autoRedefine/>
    <w:uiPriority w:val="99"/>
    <w:semiHidden/>
    <w:rsid w:val="00277E3C"/>
    <w:pPr>
      <w:ind w:left="851" w:hanging="284"/>
    </w:pPr>
  </w:style>
  <w:style w:type="paragraph" w:styleId="43">
    <w:name w:val="index 4"/>
    <w:basedOn w:val="a1"/>
    <w:next w:val="a1"/>
    <w:uiPriority w:val="99"/>
    <w:semiHidden/>
    <w:rsid w:val="00277E3C"/>
    <w:pPr>
      <w:ind w:left="1135" w:hanging="284"/>
    </w:pPr>
  </w:style>
  <w:style w:type="paragraph" w:styleId="61">
    <w:name w:val="index 6"/>
    <w:basedOn w:val="a1"/>
    <w:next w:val="a1"/>
    <w:uiPriority w:val="99"/>
    <w:semiHidden/>
    <w:rsid w:val="00277E3C"/>
    <w:pPr>
      <w:ind w:left="1702" w:hanging="284"/>
    </w:pPr>
  </w:style>
  <w:style w:type="paragraph" w:styleId="53">
    <w:name w:val="index 5"/>
    <w:basedOn w:val="a1"/>
    <w:next w:val="a1"/>
    <w:uiPriority w:val="99"/>
    <w:semiHidden/>
    <w:rsid w:val="00277E3C"/>
    <w:pPr>
      <w:ind w:left="1418" w:hanging="284"/>
    </w:pPr>
  </w:style>
  <w:style w:type="paragraph" w:styleId="71">
    <w:name w:val="index 7"/>
    <w:basedOn w:val="a1"/>
    <w:next w:val="a1"/>
    <w:uiPriority w:val="99"/>
    <w:semiHidden/>
    <w:rsid w:val="00277E3C"/>
    <w:pPr>
      <w:ind w:left="1985" w:hanging="284"/>
    </w:pPr>
  </w:style>
  <w:style w:type="paragraph" w:styleId="81">
    <w:name w:val="index 8"/>
    <w:basedOn w:val="a1"/>
    <w:next w:val="a1"/>
    <w:uiPriority w:val="99"/>
    <w:semiHidden/>
    <w:rsid w:val="00277E3C"/>
    <w:pPr>
      <w:ind w:left="2269" w:hanging="284"/>
    </w:pPr>
  </w:style>
  <w:style w:type="paragraph" w:styleId="91">
    <w:name w:val="index 9"/>
    <w:basedOn w:val="a1"/>
    <w:next w:val="a1"/>
    <w:uiPriority w:val="99"/>
    <w:semiHidden/>
    <w:rsid w:val="00277E3C"/>
    <w:pPr>
      <w:ind w:left="2552" w:hanging="284"/>
    </w:pPr>
  </w:style>
  <w:style w:type="paragraph" w:styleId="24">
    <w:name w:val="toc 2"/>
    <w:basedOn w:val="a1"/>
    <w:next w:val="a1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34">
    <w:name w:val="toc 3"/>
    <w:basedOn w:val="a1"/>
    <w:next w:val="a1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1"/>
    <w:next w:val="a1"/>
    <w:uiPriority w:val="99"/>
    <w:semiHidden/>
    <w:rsid w:val="00277E3C"/>
    <w:pPr>
      <w:ind w:left="851"/>
    </w:pPr>
  </w:style>
  <w:style w:type="paragraph" w:styleId="54">
    <w:name w:val="toc 5"/>
    <w:basedOn w:val="a1"/>
    <w:next w:val="a1"/>
    <w:uiPriority w:val="99"/>
    <w:semiHidden/>
    <w:rsid w:val="00277E3C"/>
    <w:pPr>
      <w:ind w:left="1134"/>
    </w:pPr>
  </w:style>
  <w:style w:type="paragraph" w:styleId="62">
    <w:name w:val="toc 6"/>
    <w:basedOn w:val="a1"/>
    <w:next w:val="a1"/>
    <w:uiPriority w:val="99"/>
    <w:semiHidden/>
    <w:rsid w:val="00277E3C"/>
    <w:pPr>
      <w:ind w:left="1418"/>
    </w:pPr>
  </w:style>
  <w:style w:type="paragraph" w:styleId="72">
    <w:name w:val="toc 7"/>
    <w:basedOn w:val="a1"/>
    <w:next w:val="a1"/>
    <w:uiPriority w:val="99"/>
    <w:semiHidden/>
    <w:rsid w:val="00277E3C"/>
    <w:pPr>
      <w:ind w:left="1701"/>
    </w:pPr>
  </w:style>
  <w:style w:type="paragraph" w:styleId="82">
    <w:name w:val="toc 8"/>
    <w:basedOn w:val="a1"/>
    <w:next w:val="a1"/>
    <w:uiPriority w:val="99"/>
    <w:semiHidden/>
    <w:rsid w:val="00277E3C"/>
    <w:pPr>
      <w:ind w:left="1985"/>
    </w:pPr>
  </w:style>
  <w:style w:type="paragraph" w:styleId="92">
    <w:name w:val="toc 9"/>
    <w:basedOn w:val="a1"/>
    <w:next w:val="a1"/>
    <w:uiPriority w:val="99"/>
    <w:semiHidden/>
    <w:rsid w:val="00277E3C"/>
    <w:pPr>
      <w:ind w:left="2268"/>
    </w:pPr>
  </w:style>
  <w:style w:type="paragraph" w:styleId="ac">
    <w:name w:val="table of figures"/>
    <w:basedOn w:val="a1"/>
    <w:next w:val="a1"/>
    <w:uiPriority w:val="99"/>
    <w:semiHidden/>
    <w:rsid w:val="00277E3C"/>
    <w:pPr>
      <w:ind w:left="567" w:hanging="567"/>
    </w:pPr>
  </w:style>
  <w:style w:type="paragraph" w:styleId="50">
    <w:name w:val="List Bullet 5"/>
    <w:basedOn w:val="a1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ad">
    <w:name w:val="Body Text"/>
    <w:aliases w:val="bt,body text,Body"/>
    <w:basedOn w:val="a1"/>
    <w:link w:val="ae"/>
    <w:rsid w:val="00277E3C"/>
    <w:pPr>
      <w:spacing w:after="120"/>
    </w:pPr>
  </w:style>
  <w:style w:type="paragraph" w:styleId="af">
    <w:name w:val="Body Text First Indent"/>
    <w:basedOn w:val="ad"/>
    <w:link w:val="af0"/>
    <w:uiPriority w:val="99"/>
    <w:rsid w:val="00277E3C"/>
    <w:pPr>
      <w:ind w:firstLine="284"/>
    </w:pPr>
  </w:style>
  <w:style w:type="paragraph" w:styleId="af1">
    <w:name w:val="Body Text Indent"/>
    <w:aliases w:val="i"/>
    <w:basedOn w:val="a1"/>
    <w:link w:val="af2"/>
    <w:uiPriority w:val="99"/>
    <w:rsid w:val="00277E3C"/>
    <w:pPr>
      <w:spacing w:after="120"/>
      <w:ind w:left="283"/>
    </w:pPr>
  </w:style>
  <w:style w:type="paragraph" w:styleId="25">
    <w:name w:val="Body Text First Indent 2"/>
    <w:basedOn w:val="af1"/>
    <w:link w:val="26"/>
    <w:uiPriority w:val="99"/>
    <w:rsid w:val="00277E3C"/>
    <w:pPr>
      <w:ind w:left="284" w:firstLine="284"/>
    </w:pPr>
  </w:style>
  <w:style w:type="character" w:styleId="af3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a1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2">
    <w:name w:val="toc 1"/>
    <w:basedOn w:val="a1"/>
    <w:next w:val="a1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f4">
    <w:name w:val="¢éÍ¤ÇÒÁ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a1"/>
    <w:next w:val="a1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6">
    <w:name w:val="?????3????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af5">
    <w:name w:val="page number"/>
    <w:basedOn w:val="a2"/>
    <w:uiPriority w:val="99"/>
    <w:rsid w:val="00277E3C"/>
  </w:style>
  <w:style w:type="paragraph" w:styleId="af6">
    <w:name w:val="Document Map"/>
    <w:basedOn w:val="a1"/>
    <w:link w:val="af7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27">
    <w:name w:val="Body Text 2"/>
    <w:basedOn w:val="a1"/>
    <w:link w:val="28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f8">
    <w:name w:val="Åº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0">
    <w:name w:val="10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f9">
    <w:name w:val="ºÇ¡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fa">
    <w:name w:val="???????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fb">
    <w:name w:val="ข้อความ"/>
    <w:basedOn w:val="a1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fc">
    <w:name w:val="??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a1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fd">
    <w:name w:val="???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a1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37">
    <w:name w:val="Body Text 3"/>
    <w:basedOn w:val="a1"/>
    <w:link w:val="38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afe">
    <w:name w:val="Table Grid"/>
    <w:basedOn w:val="a3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ad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aff">
    <w:name w:val="Balloon Text"/>
    <w:basedOn w:val="a1"/>
    <w:link w:val="aff0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ae">
    <w:name w:val="เนื้อความ อักขระ"/>
    <w:aliases w:val="bt อักขระ,body text อักขระ,Body อักขระ"/>
    <w:link w:val="ad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aff1">
    <w:name w:val="annotation reference"/>
    <w:uiPriority w:val="99"/>
    <w:rsid w:val="00A315B2"/>
    <w:rPr>
      <w:sz w:val="16"/>
      <w:szCs w:val="16"/>
    </w:rPr>
  </w:style>
  <w:style w:type="paragraph" w:styleId="aff2">
    <w:name w:val="annotation text"/>
    <w:basedOn w:val="a1"/>
    <w:link w:val="aff3"/>
    <w:uiPriority w:val="99"/>
    <w:rsid w:val="00A315B2"/>
    <w:rPr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a1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ad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aff6">
    <w:name w:val="footnote text"/>
    <w:aliases w:val="ft"/>
    <w:basedOn w:val="a1"/>
    <w:link w:val="aff7"/>
    <w:uiPriority w:val="99"/>
    <w:semiHidden/>
    <w:rsid w:val="00155E23"/>
    <w:rPr>
      <w:sz w:val="20"/>
      <w:szCs w:val="20"/>
    </w:rPr>
  </w:style>
  <w:style w:type="character" w:styleId="aff8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1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d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a1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22">
    <w:name w:val="หัวเรื่อง 2 อักขระ"/>
    <w:link w:val="21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a1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a1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aff9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aff9">
    <w:name w:val="Signature"/>
    <w:basedOn w:val="a1"/>
    <w:link w:val="affa"/>
    <w:uiPriority w:val="99"/>
    <w:rsid w:val="002B24DB"/>
    <w:pPr>
      <w:ind w:left="4320"/>
    </w:pPr>
  </w:style>
  <w:style w:type="paragraph" w:customStyle="1" w:styleId="Char">
    <w:name w:val="Char"/>
    <w:basedOn w:val="a1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a1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70">
    <w:name w:val="หัวเรื่อง 7 อักขระ"/>
    <w:link w:val="7"/>
    <w:uiPriority w:val="99"/>
    <w:rsid w:val="00166F45"/>
    <w:rPr>
      <w:rFonts w:cs="EucrosiaUPC"/>
      <w:b/>
      <w:bCs/>
      <w:sz w:val="24"/>
      <w:szCs w:val="24"/>
    </w:rPr>
  </w:style>
  <w:style w:type="paragraph" w:styleId="affb">
    <w:name w:val="List Paragraph"/>
    <w:basedOn w:val="a1"/>
    <w:link w:val="affc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10">
    <w:name w:val="หัวเรื่อง 1 อักขระ"/>
    <w:link w:val="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32">
    <w:name w:val="หัวเรื่อง 3 อักขระ"/>
    <w:link w:val="31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42">
    <w:name w:val="หัวเรื่อง 4 อักขระ"/>
    <w:link w:val="41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52">
    <w:name w:val="หัวเรื่อง 5 อักขระ"/>
    <w:link w:val="51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60">
    <w:name w:val="หัวเรื่อง 6 อักขระ"/>
    <w:link w:val="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80">
    <w:name w:val="หัวเรื่อง 8 อักขระ"/>
    <w:link w:val="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90">
    <w:name w:val="หัวเรื่อง 9 อักขระ"/>
    <w:link w:val="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a6">
    <w:name w:val="หัวกระดาษ อักขระ"/>
    <w:link w:val="a5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8">
    <w:name w:val="ท้ายกระดาษ อักขระ"/>
    <w:link w:val="a7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f0">
    <w:name w:val="เยื้องย่อหน้าแรกของเนื้อความ อักขระ"/>
    <w:link w:val="af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af2">
    <w:name w:val="การเยื้องเนื้อความ อักขระ"/>
    <w:aliases w:val="i อักขระ"/>
    <w:link w:val="af1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26">
    <w:name w:val="เยื้องย่อหน้าแรกของเนื้อความ 2 อักขระ"/>
    <w:basedOn w:val="af2"/>
    <w:link w:val="25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28">
    <w:name w:val="เนื้อความ 2 อักขระ"/>
    <w:link w:val="27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ffd">
    <w:name w:val="ลบ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38">
    <w:name w:val="เนื้อความ 3 อักขระ"/>
    <w:link w:val="37"/>
    <w:locked/>
    <w:rsid w:val="00D73AD4"/>
    <w:rPr>
      <w:rFonts w:ascii="Book Antiqua" w:hAnsi="Book Antiqua"/>
      <w:sz w:val="30"/>
      <w:szCs w:val="30"/>
    </w:rPr>
  </w:style>
  <w:style w:type="paragraph" w:styleId="29">
    <w:name w:val="Body Text Indent 2"/>
    <w:basedOn w:val="a1"/>
    <w:link w:val="2a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link w:val="29"/>
    <w:uiPriority w:val="99"/>
    <w:rsid w:val="00D73AD4"/>
    <w:rPr>
      <w:rFonts w:cs="EucrosiaUPC"/>
      <w:sz w:val="30"/>
      <w:szCs w:val="30"/>
    </w:rPr>
  </w:style>
  <w:style w:type="character" w:customStyle="1" w:styleId="aff0">
    <w:name w:val="ข้อความบอลลูน อักขระ"/>
    <w:link w:val="aff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affa">
    <w:name w:val="ลายเซ็น อักขระ"/>
    <w:link w:val="aff9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ff7">
    <w:name w:val="ข้อความเชิงอรรถ อักขระ"/>
    <w:aliases w:val="ft อักขระ"/>
    <w:link w:val="aff6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d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1"/>
    <w:next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1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1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1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1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affe">
    <w:name w:val="macro"/>
    <w:link w:val="afff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afff">
    <w:name w:val="ข้อความแมโคร อักขระ"/>
    <w:link w:val="affe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1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a1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1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1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a1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0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0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0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af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d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a1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a1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1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a7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ad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d"/>
    <w:next w:val="ad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ad"/>
    <w:next w:val="ad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d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afff0">
    <w:name w:val="Block Text"/>
    <w:basedOn w:val="a1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f7">
    <w:name w:val="ผังเอกสาร อักขระ"/>
    <w:link w:val="af6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afff1">
    <w:name w:val="Plain Text"/>
    <w:basedOn w:val="a1"/>
    <w:link w:val="afff2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afff2">
    <w:name w:val="ข้อความธรรมดา อักขระ"/>
    <w:link w:val="afff1"/>
    <w:uiPriority w:val="99"/>
    <w:rsid w:val="00D73AD4"/>
    <w:rPr>
      <w:rFonts w:ascii="Consolas" w:hAnsi="Consolas"/>
      <w:sz w:val="21"/>
      <w:szCs w:val="26"/>
    </w:rPr>
  </w:style>
  <w:style w:type="character" w:customStyle="1" w:styleId="aff3">
    <w:name w:val="ข้อความข้อคิดเห็น อักขระ"/>
    <w:link w:val="aff2"/>
    <w:uiPriority w:val="99"/>
    <w:locked/>
    <w:rsid w:val="00D73AD4"/>
    <w:rPr>
      <w:rFonts w:ascii="Arial" w:hAnsi="Arial"/>
    </w:rPr>
  </w:style>
  <w:style w:type="character" w:customStyle="1" w:styleId="aff5">
    <w:name w:val="ชื่อเรื่องของข้อคิดเห็น อักขระ"/>
    <w:link w:val="aff4"/>
    <w:uiPriority w:val="99"/>
    <w:locked/>
    <w:rsid w:val="00D73AD4"/>
    <w:rPr>
      <w:rFonts w:ascii="Arial" w:hAnsi="Arial"/>
      <w:b/>
      <w:bCs/>
    </w:rPr>
  </w:style>
  <w:style w:type="paragraph" w:styleId="afff3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a2"/>
    <w:rsid w:val="00C03143"/>
  </w:style>
  <w:style w:type="paragraph" w:customStyle="1" w:styleId="Style1">
    <w:name w:val="Style1"/>
    <w:basedOn w:val="21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31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ＭＳ 明朝" w:hAnsi="Angsana New"/>
      <w:b/>
      <w:bCs/>
      <w:i w:val="0"/>
      <w:iCs w:val="0"/>
      <w:sz w:val="30"/>
      <w:szCs w:val="30"/>
      <w:lang w:val="en-GB" w:eastAsia="th-TH"/>
    </w:rPr>
  </w:style>
  <w:style w:type="paragraph" w:styleId="afff4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afff5">
    <w:name w:val="Emphasis"/>
    <w:basedOn w:val="a2"/>
    <w:qFormat/>
    <w:rsid w:val="00A10E7F"/>
    <w:rPr>
      <w:i/>
      <w:iCs/>
    </w:rPr>
  </w:style>
  <w:style w:type="paragraph" w:customStyle="1" w:styleId="AccountingPolicy">
    <w:name w:val="Accounting Policy"/>
    <w:basedOn w:val="a1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ＭＳ 明朝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2"/>
    <w:link w:val="AccountingPolicy"/>
    <w:locked/>
    <w:rsid w:val="003D79FA"/>
    <w:rPr>
      <w:rFonts w:ascii="Univers 45 Light" w:eastAsia="ＭＳ 明朝" w:hAnsi="Univers 45 Light" w:cs="Univers 45 Light"/>
      <w:color w:val="000000"/>
      <w:lang w:val="en-GB" w:bidi="ar-SA"/>
    </w:rPr>
  </w:style>
  <w:style w:type="character" w:customStyle="1" w:styleId="affc">
    <w:name w:val="รายการย่อหน้า อักขระ"/>
    <w:link w:val="affb"/>
    <w:uiPriority w:val="34"/>
    <w:locked/>
    <w:rsid w:val="00E8118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7F89B-331A-41EF-8EF2-D563187CF6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7A6C50-5111-4BA4-A810-1F03E7A48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94E6F9-2A8B-4127-A14E-B8D86FE78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3667</TotalTime>
  <Pages>30</Pages>
  <Words>5463</Words>
  <Characters>31140</Characters>
  <Application>Microsoft Office Word</Application>
  <DocSecurity>0</DocSecurity>
  <Lines>259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Windows User</cp:lastModifiedBy>
  <cp:revision>559</cp:revision>
  <cp:lastPrinted>2023-05-12T23:36:00Z</cp:lastPrinted>
  <dcterms:created xsi:type="dcterms:W3CDTF">2022-11-13T00:32:00Z</dcterms:created>
  <dcterms:modified xsi:type="dcterms:W3CDTF">2023-05-12T13:03:00Z</dcterms:modified>
</cp:coreProperties>
</file>