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66374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0" w:name="Title"/>
    </w:p>
    <w:p w14:paraId="63422F62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09F0F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Start"/>
      <w:bookmarkEnd w:id="1"/>
    </w:p>
    <w:p w14:paraId="67830832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8DE48D9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29D68C6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BC959C3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6853BA0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04D1BEE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93532C7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8E9FAC7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34648C9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A630C1B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4D42D6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bookmarkStart w:id="2" w:name="SubTitle"/>
      <w:bookmarkEnd w:id="0"/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เมก้า ไลฟ์ไซแอ็นซ์ จำกัด</w:t>
      </w:r>
      <w:r w:rsidRPr="006A5DCA">
        <w:rPr>
          <w:rFonts w:asciiTheme="majorBidi" w:hAnsiTheme="majorBidi" w:cstheme="majorBidi"/>
          <w:b/>
          <w:bCs/>
          <w:sz w:val="52"/>
          <w:szCs w:val="52"/>
        </w:rPr>
        <w:t xml:space="preserve"> (</w:t>
      </w:r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มหาชน) และบริษัทย่อย</w:t>
      </w:r>
    </w:p>
    <w:p w14:paraId="2ADF31E5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bookmarkEnd w:id="2"/>
    <w:p w14:paraId="4F89F7BB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6A5DC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7AF19D18" w14:textId="15771458" w:rsidR="004A4440" w:rsidRPr="006A5DCA" w:rsidRDefault="004A4440" w:rsidP="004A4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A5DC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6A5DCA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6A5DC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Pr="006A5DCA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22248B98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6A5DC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F0C1305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3D4287A0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59D2AD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F4109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3" w:name="_Ref46730557"/>
      <w:bookmarkEnd w:id="3"/>
    </w:p>
    <w:p w14:paraId="1A2E21BE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  <w:sectPr w:rsidR="004A4440" w:rsidRPr="006A5DCA" w:rsidSect="00EF7317"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76D12D2B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51BEBED6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1DABE718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66CD44E8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6BD9532B" w14:textId="5AA01BAD" w:rsidR="004A4440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4B52A93E" w14:textId="77777777" w:rsidR="00720977" w:rsidRPr="006A5DCA" w:rsidRDefault="00720977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0B587F20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5D11B4AE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0B4D710C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34F69A2C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sz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856864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</w:rPr>
      </w:pPr>
    </w:p>
    <w:p w14:paraId="6002BF6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เมก้า</w:t>
      </w:r>
      <w:r w:rsidRPr="006A5DC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ไลฟ์ไซแอ็นซ์ จำกัด (มหาชน)</w:t>
      </w:r>
    </w:p>
    <w:p w14:paraId="6476EFF2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</w:rPr>
      </w:pPr>
    </w:p>
    <w:p w14:paraId="41E002F6" w14:textId="4C291F8A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6A5DCA">
        <w:rPr>
          <w:rFonts w:asciiTheme="majorBidi" w:hAnsiTheme="majorBidi" w:cstheme="majorBidi"/>
          <w:sz w:val="30"/>
          <w:szCs w:val="30"/>
        </w:rPr>
        <w:t>31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6A5DCA">
        <w:rPr>
          <w:rFonts w:asciiTheme="majorBidi" w:hAnsiTheme="majorBidi" w:cstheme="majorBidi"/>
          <w:sz w:val="30"/>
          <w:szCs w:val="30"/>
        </w:rPr>
        <w:t xml:space="preserve">2566 </w:t>
      </w:r>
      <w:r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และงบกระแสเงินสดรวมและงบกระแสเงินสดเฉพาะกิจการ สำหรับงวดสามเดือนสิ้นสุดวันที่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6A5DCA">
        <w:rPr>
          <w:rFonts w:asciiTheme="majorBidi" w:hAnsiTheme="majorBidi" w:cstheme="majorBidi"/>
          <w:sz w:val="30"/>
          <w:szCs w:val="30"/>
        </w:rPr>
        <w:t xml:space="preserve">2566 </w:t>
      </w:r>
      <w:r w:rsidRPr="006A5DCA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6A5D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4"/>
          <w:sz w:val="30"/>
          <w:szCs w:val="30"/>
          <w:cs/>
        </w:rPr>
        <w:t>ไลฟ์ไซแอ็นซ์ จำกัด (มหาชน) และบริษัทย่อย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และของเฉพาะบริษัท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เมก้า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ไลฟ์ไซแอ็นซ์ จำกัด (มหาชน) ตามลำดับ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A5DCA">
        <w:rPr>
          <w:rFonts w:asciiTheme="majorBidi" w:hAnsiTheme="majorBidi" w:cstheme="majorBidi"/>
          <w:sz w:val="30"/>
          <w:szCs w:val="30"/>
        </w:rPr>
        <w:t xml:space="preserve">34 </w:t>
      </w:r>
      <w:r w:rsidRPr="006A5DCA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9DE6E5C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753C94D6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3026D8A5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5D51F20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A5DCA">
        <w:rPr>
          <w:rFonts w:asciiTheme="majorBidi" w:hAnsiTheme="majorBidi" w:cstheme="majorBidi"/>
          <w:sz w:val="30"/>
          <w:szCs w:val="30"/>
        </w:rPr>
        <w:t>2410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  กว่าการตรวจสอบตามมาตรฐานการสอบบัญชี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BBDF5D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8C2A85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47F0C1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EBFE0C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7DD559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4A4440" w:rsidRPr="006A5DCA" w:rsidSect="00092F4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66A11CB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E395DE8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459DD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  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ฉบับที่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34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28818D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A2D309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2AD035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2650FB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A17EE4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31C6EE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(สุรีย์รัตน์ ทองอรุณแสง)</w:t>
      </w:r>
    </w:p>
    <w:p w14:paraId="54D8A48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62DE4B5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เลขทะเบียน  </w:t>
      </w:r>
      <w:r w:rsidRPr="006A5DCA">
        <w:rPr>
          <w:rFonts w:asciiTheme="majorBidi" w:hAnsiTheme="majorBidi" w:cstheme="majorBidi"/>
          <w:sz w:val="30"/>
          <w:szCs w:val="30"/>
        </w:rPr>
        <w:t>4409</w:t>
      </w:r>
    </w:p>
    <w:p w14:paraId="79ABB6A9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8B7977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0BF9EAD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372187" w14:textId="1791EEE2" w:rsidR="004A4440" w:rsidRPr="006A5DCA" w:rsidRDefault="007818AA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7B5697F3" w14:textId="77777777" w:rsidR="004A4440" w:rsidRPr="006A5DCA" w:rsidRDefault="004A4440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4A4440" w:rsidRPr="006A5DCA" w:rsidSect="002B49DB">
      <w:headerReference w:type="default" r:id="rId10"/>
      <w:foot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92A98" w14:textId="77777777" w:rsidR="00670A45" w:rsidRDefault="00670A45" w:rsidP="00FC04D5">
      <w:r>
        <w:separator/>
      </w:r>
    </w:p>
  </w:endnote>
  <w:endnote w:type="continuationSeparator" w:id="0">
    <w:p w14:paraId="32C110DC" w14:textId="77777777" w:rsidR="00670A45" w:rsidRDefault="00670A45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5F89" w14:textId="77777777" w:rsidR="00B037CE" w:rsidRPr="00D8432A" w:rsidRDefault="00B037CE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B037CE" w:rsidRPr="00860E15" w:rsidRDefault="00B037CE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A27027">
      <w:rPr>
        <w:rStyle w:val="PageNumber"/>
        <w:rFonts w:ascii="Angsana New" w:hAnsi="Angsana New"/>
        <w:noProof/>
        <w:sz w:val="30"/>
        <w:szCs w:val="30"/>
      </w:rPr>
      <w:t>24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B037CE" w:rsidRPr="00D8432A" w:rsidRDefault="00B037CE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09355" w14:textId="77777777" w:rsidR="00670A45" w:rsidRDefault="00670A45" w:rsidP="00FC04D5">
      <w:r>
        <w:separator/>
      </w:r>
    </w:p>
  </w:footnote>
  <w:footnote w:type="continuationSeparator" w:id="0">
    <w:p w14:paraId="6CC1D122" w14:textId="77777777" w:rsidR="00670A45" w:rsidRDefault="00670A45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557EF" w14:textId="77777777" w:rsidR="00B037CE" w:rsidRPr="006A1449" w:rsidRDefault="00B037CE" w:rsidP="006A14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3D21" w14:textId="301EA474" w:rsidR="00B037CE" w:rsidRDefault="00B037CE" w:rsidP="00485DC7">
    <w:pPr>
      <w:rPr>
        <w:rFonts w:ascii="Angsana New" w:hAnsi="Angsana New"/>
        <w:b/>
        <w:bCs/>
        <w:sz w:val="32"/>
        <w:szCs w:val="32"/>
      </w:rPr>
    </w:pPr>
  </w:p>
  <w:p w14:paraId="2297CBA3" w14:textId="346C005C" w:rsidR="002B49DB" w:rsidRDefault="002B49DB" w:rsidP="00485DC7">
    <w:pPr>
      <w:rPr>
        <w:rFonts w:ascii="Angsana New" w:hAnsi="Angsana New"/>
        <w:b/>
        <w:bCs/>
        <w:sz w:val="32"/>
        <w:szCs w:val="32"/>
      </w:rPr>
    </w:pPr>
  </w:p>
  <w:p w14:paraId="2E56A297" w14:textId="4CA8342D" w:rsidR="002B49DB" w:rsidRDefault="002B49DB" w:rsidP="00485DC7">
    <w:pPr>
      <w:rPr>
        <w:rFonts w:ascii="Angsana New" w:hAnsi="Angsana New"/>
        <w:b/>
        <w:bCs/>
        <w:sz w:val="32"/>
        <w:szCs w:val="32"/>
      </w:rPr>
    </w:pPr>
  </w:p>
  <w:p w14:paraId="6BE67A76" w14:textId="77777777" w:rsidR="002B49DB" w:rsidRPr="001C28F5" w:rsidRDefault="002B49DB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4432950">
    <w:abstractNumId w:val="6"/>
  </w:num>
  <w:num w:numId="2" w16cid:durableId="2011372235">
    <w:abstractNumId w:val="5"/>
  </w:num>
  <w:num w:numId="3" w16cid:durableId="583338925">
    <w:abstractNumId w:val="9"/>
  </w:num>
  <w:num w:numId="4" w16cid:durableId="1439712307">
    <w:abstractNumId w:val="7"/>
  </w:num>
  <w:num w:numId="5" w16cid:durableId="1256551520">
    <w:abstractNumId w:val="8"/>
  </w:num>
  <w:num w:numId="6" w16cid:durableId="1290210680">
    <w:abstractNumId w:val="3"/>
  </w:num>
  <w:num w:numId="7" w16cid:durableId="624625898">
    <w:abstractNumId w:val="2"/>
  </w:num>
  <w:num w:numId="8" w16cid:durableId="1475298734">
    <w:abstractNumId w:val="0"/>
  </w:num>
  <w:num w:numId="9" w16cid:durableId="1373917855">
    <w:abstractNumId w:val="1"/>
  </w:num>
  <w:num w:numId="10" w16cid:durableId="1885556907">
    <w:abstractNumId w:val="4"/>
  </w:num>
  <w:num w:numId="11" w16cid:durableId="1705593097">
    <w:abstractNumId w:val="16"/>
  </w:num>
  <w:num w:numId="12" w16cid:durableId="824318922">
    <w:abstractNumId w:val="12"/>
  </w:num>
  <w:num w:numId="13" w16cid:durableId="1330674626">
    <w:abstractNumId w:val="21"/>
  </w:num>
  <w:num w:numId="14" w16cid:durableId="645939291">
    <w:abstractNumId w:val="14"/>
  </w:num>
  <w:num w:numId="15" w16cid:durableId="1277835394">
    <w:abstractNumId w:val="17"/>
  </w:num>
  <w:num w:numId="16" w16cid:durableId="2141728926">
    <w:abstractNumId w:val="24"/>
  </w:num>
  <w:num w:numId="17" w16cid:durableId="1856386925">
    <w:abstractNumId w:val="25"/>
  </w:num>
  <w:num w:numId="18" w16cid:durableId="842670203">
    <w:abstractNumId w:val="22"/>
  </w:num>
  <w:num w:numId="19" w16cid:durableId="2003240252">
    <w:abstractNumId w:val="11"/>
  </w:num>
  <w:num w:numId="20" w16cid:durableId="1855412162">
    <w:abstractNumId w:val="18"/>
  </w:num>
  <w:num w:numId="21" w16cid:durableId="2128348408">
    <w:abstractNumId w:val="13"/>
  </w:num>
  <w:num w:numId="22" w16cid:durableId="1152452786">
    <w:abstractNumId w:val="10"/>
  </w:num>
  <w:num w:numId="23" w16cid:durableId="273942184">
    <w:abstractNumId w:val="20"/>
  </w:num>
  <w:num w:numId="24" w16cid:durableId="1413814108">
    <w:abstractNumId w:val="23"/>
  </w:num>
  <w:num w:numId="25" w16cid:durableId="1666476892">
    <w:abstractNumId w:val="19"/>
  </w:num>
  <w:num w:numId="26" w16cid:durableId="2044208558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67F0"/>
    <w:rsid w:val="00007ED1"/>
    <w:rsid w:val="00007FE9"/>
    <w:rsid w:val="0001036C"/>
    <w:rsid w:val="000105A2"/>
    <w:rsid w:val="000106A9"/>
    <w:rsid w:val="00010863"/>
    <w:rsid w:val="00010997"/>
    <w:rsid w:val="00011695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523"/>
    <w:rsid w:val="000266CF"/>
    <w:rsid w:val="000267AE"/>
    <w:rsid w:val="00026AC5"/>
    <w:rsid w:val="00026B2B"/>
    <w:rsid w:val="0002744C"/>
    <w:rsid w:val="0002785B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4417"/>
    <w:rsid w:val="00054816"/>
    <w:rsid w:val="00054C46"/>
    <w:rsid w:val="00055263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13B2"/>
    <w:rsid w:val="0007213B"/>
    <w:rsid w:val="00072196"/>
    <w:rsid w:val="000723A8"/>
    <w:rsid w:val="000727AC"/>
    <w:rsid w:val="0007326A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363"/>
    <w:rsid w:val="00080C86"/>
    <w:rsid w:val="00080E97"/>
    <w:rsid w:val="00081EAC"/>
    <w:rsid w:val="000824F1"/>
    <w:rsid w:val="0008292C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625A"/>
    <w:rsid w:val="000963E2"/>
    <w:rsid w:val="000968D3"/>
    <w:rsid w:val="00096AFB"/>
    <w:rsid w:val="0009705C"/>
    <w:rsid w:val="000973E5"/>
    <w:rsid w:val="000975FF"/>
    <w:rsid w:val="00097626"/>
    <w:rsid w:val="0009787C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6A8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6A81"/>
    <w:rsid w:val="000D7C48"/>
    <w:rsid w:val="000D7C7C"/>
    <w:rsid w:val="000E05ED"/>
    <w:rsid w:val="000E0E97"/>
    <w:rsid w:val="000E0FDE"/>
    <w:rsid w:val="000E140D"/>
    <w:rsid w:val="000E1C92"/>
    <w:rsid w:val="000E1EE2"/>
    <w:rsid w:val="000E27A6"/>
    <w:rsid w:val="000E36E3"/>
    <w:rsid w:val="000E3AC2"/>
    <w:rsid w:val="000E3AD0"/>
    <w:rsid w:val="000E3E2A"/>
    <w:rsid w:val="000E3FA7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3507"/>
    <w:rsid w:val="001042AC"/>
    <w:rsid w:val="00104CA6"/>
    <w:rsid w:val="00105857"/>
    <w:rsid w:val="00105903"/>
    <w:rsid w:val="001076F0"/>
    <w:rsid w:val="001114B0"/>
    <w:rsid w:val="00111C99"/>
    <w:rsid w:val="00112424"/>
    <w:rsid w:val="001128E2"/>
    <w:rsid w:val="0011294C"/>
    <w:rsid w:val="00112B9D"/>
    <w:rsid w:val="00112FFC"/>
    <w:rsid w:val="00113617"/>
    <w:rsid w:val="00113957"/>
    <w:rsid w:val="00113CC7"/>
    <w:rsid w:val="00113D34"/>
    <w:rsid w:val="00114184"/>
    <w:rsid w:val="00114633"/>
    <w:rsid w:val="00115459"/>
    <w:rsid w:val="00117147"/>
    <w:rsid w:val="0011747C"/>
    <w:rsid w:val="00117A4C"/>
    <w:rsid w:val="00117C30"/>
    <w:rsid w:val="001201FE"/>
    <w:rsid w:val="00120625"/>
    <w:rsid w:val="001206AB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40D5"/>
    <w:rsid w:val="00124C05"/>
    <w:rsid w:val="001252FB"/>
    <w:rsid w:val="00125625"/>
    <w:rsid w:val="00126275"/>
    <w:rsid w:val="00126AB9"/>
    <w:rsid w:val="0012709F"/>
    <w:rsid w:val="0012768E"/>
    <w:rsid w:val="00127B9E"/>
    <w:rsid w:val="001308E3"/>
    <w:rsid w:val="0013147E"/>
    <w:rsid w:val="00131729"/>
    <w:rsid w:val="00132359"/>
    <w:rsid w:val="00132955"/>
    <w:rsid w:val="00132DA8"/>
    <w:rsid w:val="0013306B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D8C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1688"/>
    <w:rsid w:val="00192016"/>
    <w:rsid w:val="00193491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62A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7F"/>
    <w:rsid w:val="00200989"/>
    <w:rsid w:val="00200AD8"/>
    <w:rsid w:val="002014B2"/>
    <w:rsid w:val="00201914"/>
    <w:rsid w:val="00201EBA"/>
    <w:rsid w:val="00201F6F"/>
    <w:rsid w:val="0020201E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D11"/>
    <w:rsid w:val="0021109B"/>
    <w:rsid w:val="00211F37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8C6"/>
    <w:rsid w:val="00267D23"/>
    <w:rsid w:val="0027018F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2C"/>
    <w:rsid w:val="0027546F"/>
    <w:rsid w:val="00275FC4"/>
    <w:rsid w:val="002764C3"/>
    <w:rsid w:val="0027710D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60AE"/>
    <w:rsid w:val="00286750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0237"/>
    <w:rsid w:val="002A16D4"/>
    <w:rsid w:val="002A19B4"/>
    <w:rsid w:val="002A1A34"/>
    <w:rsid w:val="002A1E98"/>
    <w:rsid w:val="002A250A"/>
    <w:rsid w:val="002A35E2"/>
    <w:rsid w:val="002A36B8"/>
    <w:rsid w:val="002A3B3C"/>
    <w:rsid w:val="002A4027"/>
    <w:rsid w:val="002A4375"/>
    <w:rsid w:val="002A4F9C"/>
    <w:rsid w:val="002A524F"/>
    <w:rsid w:val="002A5468"/>
    <w:rsid w:val="002A5804"/>
    <w:rsid w:val="002A5BC9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9DB"/>
    <w:rsid w:val="002B4C03"/>
    <w:rsid w:val="002B5997"/>
    <w:rsid w:val="002B625A"/>
    <w:rsid w:val="002B6362"/>
    <w:rsid w:val="002B6AC4"/>
    <w:rsid w:val="002B7544"/>
    <w:rsid w:val="002B7713"/>
    <w:rsid w:val="002C0633"/>
    <w:rsid w:val="002C0A75"/>
    <w:rsid w:val="002C0A93"/>
    <w:rsid w:val="002C0B4D"/>
    <w:rsid w:val="002C0E8F"/>
    <w:rsid w:val="002C1BEA"/>
    <w:rsid w:val="002C2394"/>
    <w:rsid w:val="002C23CD"/>
    <w:rsid w:val="002C26A5"/>
    <w:rsid w:val="002C2922"/>
    <w:rsid w:val="002C3B45"/>
    <w:rsid w:val="002C42A2"/>
    <w:rsid w:val="002C4366"/>
    <w:rsid w:val="002C5264"/>
    <w:rsid w:val="002C52BD"/>
    <w:rsid w:val="002C670A"/>
    <w:rsid w:val="002C6F6A"/>
    <w:rsid w:val="002C7101"/>
    <w:rsid w:val="002C71C3"/>
    <w:rsid w:val="002C741D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CD6"/>
    <w:rsid w:val="00315FC3"/>
    <w:rsid w:val="0031606C"/>
    <w:rsid w:val="003163ED"/>
    <w:rsid w:val="00316EE1"/>
    <w:rsid w:val="00317425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480"/>
    <w:rsid w:val="00372A4E"/>
    <w:rsid w:val="00372CB7"/>
    <w:rsid w:val="00372D4B"/>
    <w:rsid w:val="00372F31"/>
    <w:rsid w:val="003732C4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834"/>
    <w:rsid w:val="00394A24"/>
    <w:rsid w:val="00394DE3"/>
    <w:rsid w:val="00395712"/>
    <w:rsid w:val="00395BA4"/>
    <w:rsid w:val="00396F9E"/>
    <w:rsid w:val="00397AF1"/>
    <w:rsid w:val="00397BFF"/>
    <w:rsid w:val="003A0DCE"/>
    <w:rsid w:val="003A18D9"/>
    <w:rsid w:val="003A1A21"/>
    <w:rsid w:val="003A1A98"/>
    <w:rsid w:val="003A1D19"/>
    <w:rsid w:val="003A2286"/>
    <w:rsid w:val="003A31CB"/>
    <w:rsid w:val="003A4325"/>
    <w:rsid w:val="003A4497"/>
    <w:rsid w:val="003A52E3"/>
    <w:rsid w:val="003A53D7"/>
    <w:rsid w:val="003A5606"/>
    <w:rsid w:val="003A5D36"/>
    <w:rsid w:val="003A6621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3ED6"/>
    <w:rsid w:val="003B48CE"/>
    <w:rsid w:val="003B4F8C"/>
    <w:rsid w:val="003B516E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E3E"/>
    <w:rsid w:val="003D03FA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282"/>
    <w:rsid w:val="003E147A"/>
    <w:rsid w:val="003E195F"/>
    <w:rsid w:val="003E19FB"/>
    <w:rsid w:val="003E2ADC"/>
    <w:rsid w:val="003E2CC3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7CF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AD6"/>
    <w:rsid w:val="003F2CD1"/>
    <w:rsid w:val="003F2D12"/>
    <w:rsid w:val="003F2F53"/>
    <w:rsid w:val="003F3574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536"/>
    <w:rsid w:val="0040175B"/>
    <w:rsid w:val="0040205B"/>
    <w:rsid w:val="0040224C"/>
    <w:rsid w:val="00402622"/>
    <w:rsid w:val="0040312D"/>
    <w:rsid w:val="0040327F"/>
    <w:rsid w:val="004033D0"/>
    <w:rsid w:val="00404E8E"/>
    <w:rsid w:val="004051B7"/>
    <w:rsid w:val="00405450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A6"/>
    <w:rsid w:val="004365DE"/>
    <w:rsid w:val="00437818"/>
    <w:rsid w:val="0044192D"/>
    <w:rsid w:val="00441C2C"/>
    <w:rsid w:val="00442711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866"/>
    <w:rsid w:val="00466CDE"/>
    <w:rsid w:val="0046712E"/>
    <w:rsid w:val="0047026B"/>
    <w:rsid w:val="004702EB"/>
    <w:rsid w:val="00470589"/>
    <w:rsid w:val="004709C1"/>
    <w:rsid w:val="00471350"/>
    <w:rsid w:val="00471452"/>
    <w:rsid w:val="004717EA"/>
    <w:rsid w:val="00472977"/>
    <w:rsid w:val="00472A4E"/>
    <w:rsid w:val="00473045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4A2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519"/>
    <w:rsid w:val="00492843"/>
    <w:rsid w:val="004939C0"/>
    <w:rsid w:val="004940A4"/>
    <w:rsid w:val="004940D5"/>
    <w:rsid w:val="004949E4"/>
    <w:rsid w:val="00494A1E"/>
    <w:rsid w:val="00494D8B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D96"/>
    <w:rsid w:val="004A20BF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CE4"/>
    <w:rsid w:val="004B4272"/>
    <w:rsid w:val="004B4290"/>
    <w:rsid w:val="004B43A2"/>
    <w:rsid w:val="004B55B4"/>
    <w:rsid w:val="004B5AE7"/>
    <w:rsid w:val="004B6FEC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61DE"/>
    <w:rsid w:val="00506279"/>
    <w:rsid w:val="00507A3B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B1A"/>
    <w:rsid w:val="005260C4"/>
    <w:rsid w:val="005264A0"/>
    <w:rsid w:val="00527061"/>
    <w:rsid w:val="0052751E"/>
    <w:rsid w:val="0052793E"/>
    <w:rsid w:val="00527EAE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6D9C"/>
    <w:rsid w:val="00547DD9"/>
    <w:rsid w:val="00550893"/>
    <w:rsid w:val="00550F61"/>
    <w:rsid w:val="00551039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6AC"/>
    <w:rsid w:val="005966EE"/>
    <w:rsid w:val="00596974"/>
    <w:rsid w:val="005969E5"/>
    <w:rsid w:val="005971DC"/>
    <w:rsid w:val="00597487"/>
    <w:rsid w:val="005976AE"/>
    <w:rsid w:val="005A024C"/>
    <w:rsid w:val="005A13E8"/>
    <w:rsid w:val="005A13EC"/>
    <w:rsid w:val="005A2652"/>
    <w:rsid w:val="005A302B"/>
    <w:rsid w:val="005A41DA"/>
    <w:rsid w:val="005A42DF"/>
    <w:rsid w:val="005A47D8"/>
    <w:rsid w:val="005A5270"/>
    <w:rsid w:val="005A6401"/>
    <w:rsid w:val="005A64BD"/>
    <w:rsid w:val="005A6520"/>
    <w:rsid w:val="005A697E"/>
    <w:rsid w:val="005A7458"/>
    <w:rsid w:val="005A7549"/>
    <w:rsid w:val="005A774E"/>
    <w:rsid w:val="005A7CEA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7D2"/>
    <w:rsid w:val="005B2AB7"/>
    <w:rsid w:val="005B3092"/>
    <w:rsid w:val="005B3138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5FF"/>
    <w:rsid w:val="005C505B"/>
    <w:rsid w:val="005C5343"/>
    <w:rsid w:val="005C5E8B"/>
    <w:rsid w:val="005C619C"/>
    <w:rsid w:val="005C6243"/>
    <w:rsid w:val="005C6248"/>
    <w:rsid w:val="005C6279"/>
    <w:rsid w:val="005C68A5"/>
    <w:rsid w:val="005C6E5E"/>
    <w:rsid w:val="005C711D"/>
    <w:rsid w:val="005C7B61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2D9"/>
    <w:rsid w:val="005D339C"/>
    <w:rsid w:val="005D38C0"/>
    <w:rsid w:val="005D482F"/>
    <w:rsid w:val="005D4F24"/>
    <w:rsid w:val="005D4F33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C35"/>
    <w:rsid w:val="005E6052"/>
    <w:rsid w:val="005E6306"/>
    <w:rsid w:val="005E6BDF"/>
    <w:rsid w:val="005E6E77"/>
    <w:rsid w:val="005E77AD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CEF"/>
    <w:rsid w:val="00604CF7"/>
    <w:rsid w:val="00605453"/>
    <w:rsid w:val="0060619C"/>
    <w:rsid w:val="006061EA"/>
    <w:rsid w:val="0060686E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20CD"/>
    <w:rsid w:val="006125F3"/>
    <w:rsid w:val="00612C2A"/>
    <w:rsid w:val="00612FA0"/>
    <w:rsid w:val="00614C16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147B"/>
    <w:rsid w:val="0063158D"/>
    <w:rsid w:val="006316AB"/>
    <w:rsid w:val="00631849"/>
    <w:rsid w:val="00632612"/>
    <w:rsid w:val="006329BB"/>
    <w:rsid w:val="006339B1"/>
    <w:rsid w:val="00633FC2"/>
    <w:rsid w:val="00634043"/>
    <w:rsid w:val="00635D62"/>
    <w:rsid w:val="00635D8A"/>
    <w:rsid w:val="00635EAA"/>
    <w:rsid w:val="00636BCA"/>
    <w:rsid w:val="00636CBF"/>
    <w:rsid w:val="006372DC"/>
    <w:rsid w:val="006401AB"/>
    <w:rsid w:val="00640F16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97A"/>
    <w:rsid w:val="00693342"/>
    <w:rsid w:val="00693DA4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7048"/>
    <w:rsid w:val="00697061"/>
    <w:rsid w:val="00697E7C"/>
    <w:rsid w:val="00697F16"/>
    <w:rsid w:val="006A03F1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74E"/>
    <w:rsid w:val="006B10F6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37B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6712"/>
    <w:rsid w:val="006D69EF"/>
    <w:rsid w:val="006D69F3"/>
    <w:rsid w:val="006D74A0"/>
    <w:rsid w:val="006D7D85"/>
    <w:rsid w:val="006D7E67"/>
    <w:rsid w:val="006E040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759"/>
    <w:rsid w:val="006E6C79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D4E"/>
    <w:rsid w:val="007310B3"/>
    <w:rsid w:val="00731697"/>
    <w:rsid w:val="00731904"/>
    <w:rsid w:val="00731D58"/>
    <w:rsid w:val="00732241"/>
    <w:rsid w:val="00733CE6"/>
    <w:rsid w:val="00734C15"/>
    <w:rsid w:val="00734FEE"/>
    <w:rsid w:val="007356D9"/>
    <w:rsid w:val="00735723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2C3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58A"/>
    <w:rsid w:val="00750608"/>
    <w:rsid w:val="00750D32"/>
    <w:rsid w:val="00750D83"/>
    <w:rsid w:val="00750DB0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C1F"/>
    <w:rsid w:val="00755D98"/>
    <w:rsid w:val="00756851"/>
    <w:rsid w:val="00756D7B"/>
    <w:rsid w:val="00757377"/>
    <w:rsid w:val="0075776A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D22"/>
    <w:rsid w:val="00775032"/>
    <w:rsid w:val="007757D0"/>
    <w:rsid w:val="007759E6"/>
    <w:rsid w:val="00775D82"/>
    <w:rsid w:val="00776510"/>
    <w:rsid w:val="00776FCD"/>
    <w:rsid w:val="00777258"/>
    <w:rsid w:val="007801D4"/>
    <w:rsid w:val="0078051E"/>
    <w:rsid w:val="00780D93"/>
    <w:rsid w:val="00780ED8"/>
    <w:rsid w:val="0078130F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7EB4"/>
    <w:rsid w:val="00787EBB"/>
    <w:rsid w:val="00790557"/>
    <w:rsid w:val="00790C44"/>
    <w:rsid w:val="0079120B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8F8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4C1"/>
    <w:rsid w:val="007E2CC4"/>
    <w:rsid w:val="007E31C5"/>
    <w:rsid w:val="007E397A"/>
    <w:rsid w:val="007E3C18"/>
    <w:rsid w:val="007E43FD"/>
    <w:rsid w:val="007E49C3"/>
    <w:rsid w:val="007E4AE9"/>
    <w:rsid w:val="007E4D32"/>
    <w:rsid w:val="007E5491"/>
    <w:rsid w:val="007E56D0"/>
    <w:rsid w:val="007E609E"/>
    <w:rsid w:val="007E707D"/>
    <w:rsid w:val="007E7476"/>
    <w:rsid w:val="007E7487"/>
    <w:rsid w:val="007E7CFB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3471"/>
    <w:rsid w:val="00823762"/>
    <w:rsid w:val="0082409C"/>
    <w:rsid w:val="008252B4"/>
    <w:rsid w:val="008253FB"/>
    <w:rsid w:val="00825559"/>
    <w:rsid w:val="008259DB"/>
    <w:rsid w:val="00825F59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45B"/>
    <w:rsid w:val="0083693E"/>
    <w:rsid w:val="008378D5"/>
    <w:rsid w:val="00837E63"/>
    <w:rsid w:val="00837EA7"/>
    <w:rsid w:val="0084012C"/>
    <w:rsid w:val="0084096D"/>
    <w:rsid w:val="00840C45"/>
    <w:rsid w:val="00841068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D54"/>
    <w:rsid w:val="00887355"/>
    <w:rsid w:val="008875B8"/>
    <w:rsid w:val="008876F0"/>
    <w:rsid w:val="00891540"/>
    <w:rsid w:val="008919F3"/>
    <w:rsid w:val="00891C66"/>
    <w:rsid w:val="0089240E"/>
    <w:rsid w:val="00892599"/>
    <w:rsid w:val="008937B9"/>
    <w:rsid w:val="0089426E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C99"/>
    <w:rsid w:val="008A3027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14A4"/>
    <w:rsid w:val="008D17A5"/>
    <w:rsid w:val="008D1E90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CBC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7C9"/>
    <w:rsid w:val="00902C29"/>
    <w:rsid w:val="00902FB5"/>
    <w:rsid w:val="0090343E"/>
    <w:rsid w:val="00903E01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10130"/>
    <w:rsid w:val="009102C5"/>
    <w:rsid w:val="009109CE"/>
    <w:rsid w:val="00910D5D"/>
    <w:rsid w:val="00910F3A"/>
    <w:rsid w:val="00911092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76B"/>
    <w:rsid w:val="00950B7E"/>
    <w:rsid w:val="009518ED"/>
    <w:rsid w:val="00952021"/>
    <w:rsid w:val="009527E0"/>
    <w:rsid w:val="0095280A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F58"/>
    <w:rsid w:val="00955F74"/>
    <w:rsid w:val="00956009"/>
    <w:rsid w:val="009565DE"/>
    <w:rsid w:val="009576D7"/>
    <w:rsid w:val="00957974"/>
    <w:rsid w:val="00957CFC"/>
    <w:rsid w:val="00957F12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00"/>
    <w:rsid w:val="009B6FD3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BB7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50A5"/>
    <w:rsid w:val="009D5C92"/>
    <w:rsid w:val="009D5F34"/>
    <w:rsid w:val="009D696B"/>
    <w:rsid w:val="009D7022"/>
    <w:rsid w:val="009D7082"/>
    <w:rsid w:val="009D742D"/>
    <w:rsid w:val="009D7457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9A2"/>
    <w:rsid w:val="009F49AB"/>
    <w:rsid w:val="009F51D5"/>
    <w:rsid w:val="009F55E4"/>
    <w:rsid w:val="009F5B1C"/>
    <w:rsid w:val="009F5CB3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86F"/>
    <w:rsid w:val="00A53238"/>
    <w:rsid w:val="00A53254"/>
    <w:rsid w:val="00A53DBA"/>
    <w:rsid w:val="00A54A04"/>
    <w:rsid w:val="00A54A90"/>
    <w:rsid w:val="00A54C30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52C2"/>
    <w:rsid w:val="00A7725A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5F20"/>
    <w:rsid w:val="00AA6394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896"/>
    <w:rsid w:val="00AB790F"/>
    <w:rsid w:val="00AB79E4"/>
    <w:rsid w:val="00AC0659"/>
    <w:rsid w:val="00AC0C23"/>
    <w:rsid w:val="00AC1848"/>
    <w:rsid w:val="00AC1BE1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DDA"/>
    <w:rsid w:val="00AC5F75"/>
    <w:rsid w:val="00AC61DA"/>
    <w:rsid w:val="00AC62A1"/>
    <w:rsid w:val="00AC68B3"/>
    <w:rsid w:val="00AC7CB0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2D8"/>
    <w:rsid w:val="00AF1419"/>
    <w:rsid w:val="00AF14C1"/>
    <w:rsid w:val="00AF1D76"/>
    <w:rsid w:val="00AF2C89"/>
    <w:rsid w:val="00AF3871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7CE"/>
    <w:rsid w:val="00B03978"/>
    <w:rsid w:val="00B03A33"/>
    <w:rsid w:val="00B03A7E"/>
    <w:rsid w:val="00B03DDD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658"/>
    <w:rsid w:val="00B22D9C"/>
    <w:rsid w:val="00B22EB3"/>
    <w:rsid w:val="00B23AA8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661"/>
    <w:rsid w:val="00B3066D"/>
    <w:rsid w:val="00B3071A"/>
    <w:rsid w:val="00B30C55"/>
    <w:rsid w:val="00B313A2"/>
    <w:rsid w:val="00B31706"/>
    <w:rsid w:val="00B31A71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3FC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1B0"/>
    <w:rsid w:val="00B433E2"/>
    <w:rsid w:val="00B43CE1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98E"/>
    <w:rsid w:val="00B672E9"/>
    <w:rsid w:val="00B6795F"/>
    <w:rsid w:val="00B708C6"/>
    <w:rsid w:val="00B7114E"/>
    <w:rsid w:val="00B713A6"/>
    <w:rsid w:val="00B720F3"/>
    <w:rsid w:val="00B72AED"/>
    <w:rsid w:val="00B72E5D"/>
    <w:rsid w:val="00B73158"/>
    <w:rsid w:val="00B73C70"/>
    <w:rsid w:val="00B73CA6"/>
    <w:rsid w:val="00B743BC"/>
    <w:rsid w:val="00B74503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53C"/>
    <w:rsid w:val="00B9292F"/>
    <w:rsid w:val="00B92BDE"/>
    <w:rsid w:val="00B9325F"/>
    <w:rsid w:val="00B937BD"/>
    <w:rsid w:val="00B93D12"/>
    <w:rsid w:val="00B94250"/>
    <w:rsid w:val="00B94422"/>
    <w:rsid w:val="00B94A90"/>
    <w:rsid w:val="00B95167"/>
    <w:rsid w:val="00B9524D"/>
    <w:rsid w:val="00B952CE"/>
    <w:rsid w:val="00B95973"/>
    <w:rsid w:val="00B95B22"/>
    <w:rsid w:val="00B96259"/>
    <w:rsid w:val="00B96FD1"/>
    <w:rsid w:val="00B975B1"/>
    <w:rsid w:val="00B97753"/>
    <w:rsid w:val="00B97997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91C"/>
    <w:rsid w:val="00BB23B8"/>
    <w:rsid w:val="00BB29AC"/>
    <w:rsid w:val="00BB2F18"/>
    <w:rsid w:val="00BB2FDF"/>
    <w:rsid w:val="00BB3D41"/>
    <w:rsid w:val="00BB442A"/>
    <w:rsid w:val="00BB46C7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D040A"/>
    <w:rsid w:val="00BD09AD"/>
    <w:rsid w:val="00BD201F"/>
    <w:rsid w:val="00BD23C1"/>
    <w:rsid w:val="00BD255A"/>
    <w:rsid w:val="00BD3B61"/>
    <w:rsid w:val="00BD3CD2"/>
    <w:rsid w:val="00BD3E64"/>
    <w:rsid w:val="00BD5151"/>
    <w:rsid w:val="00BD6811"/>
    <w:rsid w:val="00BD6A2D"/>
    <w:rsid w:val="00BD6F10"/>
    <w:rsid w:val="00BD734E"/>
    <w:rsid w:val="00BD7985"/>
    <w:rsid w:val="00BD7BA3"/>
    <w:rsid w:val="00BE02D3"/>
    <w:rsid w:val="00BE1140"/>
    <w:rsid w:val="00BE1793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F03B8"/>
    <w:rsid w:val="00BF0BA0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C83"/>
    <w:rsid w:val="00C110E1"/>
    <w:rsid w:val="00C11401"/>
    <w:rsid w:val="00C11F29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0ED"/>
    <w:rsid w:val="00C47932"/>
    <w:rsid w:val="00C504C5"/>
    <w:rsid w:val="00C50C47"/>
    <w:rsid w:val="00C50E63"/>
    <w:rsid w:val="00C51088"/>
    <w:rsid w:val="00C52146"/>
    <w:rsid w:val="00C5299B"/>
    <w:rsid w:val="00C52C39"/>
    <w:rsid w:val="00C52CB9"/>
    <w:rsid w:val="00C53C4F"/>
    <w:rsid w:val="00C53E88"/>
    <w:rsid w:val="00C551BA"/>
    <w:rsid w:val="00C55276"/>
    <w:rsid w:val="00C5534A"/>
    <w:rsid w:val="00C555D6"/>
    <w:rsid w:val="00C55C45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3E1"/>
    <w:rsid w:val="00C825A9"/>
    <w:rsid w:val="00C833A3"/>
    <w:rsid w:val="00C83C21"/>
    <w:rsid w:val="00C8406E"/>
    <w:rsid w:val="00C8442C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68"/>
    <w:rsid w:val="00CB6CE9"/>
    <w:rsid w:val="00CB6FEC"/>
    <w:rsid w:val="00CB70C2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D0030"/>
    <w:rsid w:val="00CD098F"/>
    <w:rsid w:val="00CD104E"/>
    <w:rsid w:val="00CD1101"/>
    <w:rsid w:val="00CD13C0"/>
    <w:rsid w:val="00CD14FE"/>
    <w:rsid w:val="00CD1DA4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D7B78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94C"/>
    <w:rsid w:val="00D30987"/>
    <w:rsid w:val="00D30A04"/>
    <w:rsid w:val="00D32393"/>
    <w:rsid w:val="00D324F5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26B2"/>
    <w:rsid w:val="00D42FAF"/>
    <w:rsid w:val="00D4317B"/>
    <w:rsid w:val="00D43287"/>
    <w:rsid w:val="00D432EA"/>
    <w:rsid w:val="00D43572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8ED"/>
    <w:rsid w:val="00D675E6"/>
    <w:rsid w:val="00D6772D"/>
    <w:rsid w:val="00D677ED"/>
    <w:rsid w:val="00D7053D"/>
    <w:rsid w:val="00D7077E"/>
    <w:rsid w:val="00D71203"/>
    <w:rsid w:val="00D71B22"/>
    <w:rsid w:val="00D723E0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A77"/>
    <w:rsid w:val="00D84FEB"/>
    <w:rsid w:val="00D85313"/>
    <w:rsid w:val="00D857AC"/>
    <w:rsid w:val="00D86293"/>
    <w:rsid w:val="00D8688F"/>
    <w:rsid w:val="00D869F0"/>
    <w:rsid w:val="00D86C63"/>
    <w:rsid w:val="00D87AAB"/>
    <w:rsid w:val="00D87DB5"/>
    <w:rsid w:val="00D9044A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7015"/>
    <w:rsid w:val="00D9708C"/>
    <w:rsid w:val="00D97214"/>
    <w:rsid w:val="00D97A3A"/>
    <w:rsid w:val="00D97C98"/>
    <w:rsid w:val="00D97EB3"/>
    <w:rsid w:val="00DA0747"/>
    <w:rsid w:val="00DA0D07"/>
    <w:rsid w:val="00DA0D30"/>
    <w:rsid w:val="00DA23F9"/>
    <w:rsid w:val="00DA256B"/>
    <w:rsid w:val="00DA2F63"/>
    <w:rsid w:val="00DA3488"/>
    <w:rsid w:val="00DA34DF"/>
    <w:rsid w:val="00DA38BC"/>
    <w:rsid w:val="00DA3AAB"/>
    <w:rsid w:val="00DA4ADB"/>
    <w:rsid w:val="00DA4F8D"/>
    <w:rsid w:val="00DA5815"/>
    <w:rsid w:val="00DA5D56"/>
    <w:rsid w:val="00DA62A0"/>
    <w:rsid w:val="00DA67E7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277"/>
    <w:rsid w:val="00DB3A9E"/>
    <w:rsid w:val="00DB4C3C"/>
    <w:rsid w:val="00DB4E41"/>
    <w:rsid w:val="00DB5895"/>
    <w:rsid w:val="00DB5BAD"/>
    <w:rsid w:val="00DB5C32"/>
    <w:rsid w:val="00DB6C91"/>
    <w:rsid w:val="00DB727F"/>
    <w:rsid w:val="00DB73FD"/>
    <w:rsid w:val="00DB763F"/>
    <w:rsid w:val="00DC0A10"/>
    <w:rsid w:val="00DC18AC"/>
    <w:rsid w:val="00DC212C"/>
    <w:rsid w:val="00DC22A2"/>
    <w:rsid w:val="00DC2494"/>
    <w:rsid w:val="00DC2522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E6D"/>
    <w:rsid w:val="00DD40F1"/>
    <w:rsid w:val="00DD588C"/>
    <w:rsid w:val="00DD599E"/>
    <w:rsid w:val="00DD5A60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3F29"/>
    <w:rsid w:val="00DE40A0"/>
    <w:rsid w:val="00DE40D2"/>
    <w:rsid w:val="00DE4C9A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181B"/>
    <w:rsid w:val="00E019E0"/>
    <w:rsid w:val="00E01DCA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98E"/>
    <w:rsid w:val="00E10BA2"/>
    <w:rsid w:val="00E11A21"/>
    <w:rsid w:val="00E11CF7"/>
    <w:rsid w:val="00E12116"/>
    <w:rsid w:val="00E1244D"/>
    <w:rsid w:val="00E12472"/>
    <w:rsid w:val="00E13BFD"/>
    <w:rsid w:val="00E14E9F"/>
    <w:rsid w:val="00E1523E"/>
    <w:rsid w:val="00E1588B"/>
    <w:rsid w:val="00E15AD7"/>
    <w:rsid w:val="00E15E29"/>
    <w:rsid w:val="00E172B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49F3"/>
    <w:rsid w:val="00E44A04"/>
    <w:rsid w:val="00E452C7"/>
    <w:rsid w:val="00E45378"/>
    <w:rsid w:val="00E4561F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736"/>
    <w:rsid w:val="00E53C85"/>
    <w:rsid w:val="00E5461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C15"/>
    <w:rsid w:val="00E7482E"/>
    <w:rsid w:val="00E7510D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3CC"/>
    <w:rsid w:val="00E80A43"/>
    <w:rsid w:val="00E8190A"/>
    <w:rsid w:val="00E81AA1"/>
    <w:rsid w:val="00E81C7D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FB2"/>
    <w:rsid w:val="00EA4476"/>
    <w:rsid w:val="00EA4E0E"/>
    <w:rsid w:val="00EA5265"/>
    <w:rsid w:val="00EA5316"/>
    <w:rsid w:val="00EA58F6"/>
    <w:rsid w:val="00EA5FCF"/>
    <w:rsid w:val="00EA6294"/>
    <w:rsid w:val="00EA695C"/>
    <w:rsid w:val="00EA6AD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4705"/>
    <w:rsid w:val="00EC4847"/>
    <w:rsid w:val="00EC565B"/>
    <w:rsid w:val="00EC597C"/>
    <w:rsid w:val="00EC671C"/>
    <w:rsid w:val="00EC7A7E"/>
    <w:rsid w:val="00ED054A"/>
    <w:rsid w:val="00ED0FC7"/>
    <w:rsid w:val="00ED1029"/>
    <w:rsid w:val="00ED18E3"/>
    <w:rsid w:val="00ED1B05"/>
    <w:rsid w:val="00ED1F1C"/>
    <w:rsid w:val="00ED2374"/>
    <w:rsid w:val="00ED2583"/>
    <w:rsid w:val="00ED3702"/>
    <w:rsid w:val="00ED3F1C"/>
    <w:rsid w:val="00ED3F48"/>
    <w:rsid w:val="00ED4842"/>
    <w:rsid w:val="00ED49EF"/>
    <w:rsid w:val="00ED5456"/>
    <w:rsid w:val="00ED57CC"/>
    <w:rsid w:val="00ED5A7E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652C"/>
    <w:rsid w:val="00F165F9"/>
    <w:rsid w:val="00F16AD0"/>
    <w:rsid w:val="00F1722C"/>
    <w:rsid w:val="00F176EF"/>
    <w:rsid w:val="00F179F6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BBD"/>
    <w:rsid w:val="00F25246"/>
    <w:rsid w:val="00F2553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B31"/>
    <w:rsid w:val="00F55DB1"/>
    <w:rsid w:val="00F565F6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2D05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F90"/>
    <w:rsid w:val="00FB7117"/>
    <w:rsid w:val="00FB7F82"/>
    <w:rsid w:val="00FC04D5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0307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10F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850507D0-BD95-43E8-B17D-4AEC7683A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64091-44ED-41D8-BBAC-A1D0DABD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137</TotalTime>
  <Pages>3</Pages>
  <Words>401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69</cp:revision>
  <cp:lastPrinted>2023-05-05T09:16:00Z</cp:lastPrinted>
  <dcterms:created xsi:type="dcterms:W3CDTF">2023-05-03T07:40:00Z</dcterms:created>
  <dcterms:modified xsi:type="dcterms:W3CDTF">2023-05-12T02:21:00Z</dcterms:modified>
</cp:coreProperties>
</file>