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D65E" w14:textId="77777777" w:rsidR="00644987" w:rsidRPr="006A5DCA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35ACE35" w14:textId="3295D2C5" w:rsidR="004B71BE" w:rsidRPr="006A5DCA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644987"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</w:t>
      </w:r>
      <w:r w:rsidR="004B71BE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ED51B50" w14:textId="25D23748" w:rsidR="007818A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AB1D813" w14:textId="0E9B2779" w:rsidR="00745D88" w:rsidRPr="006A5DC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3</w:t>
      </w:r>
      <w:r w:rsidR="0074214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13BB5827" w14:textId="7BD18829" w:rsidR="00487C44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4</w:t>
      </w:r>
      <w:r w:rsidR="00644987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บริษัทร่วมและการร่วมค้า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26CAEBAB" w14:textId="36058C24" w:rsidR="00A56312" w:rsidRPr="006A5DCA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5</w:t>
      </w:r>
      <w:r w:rsidR="002D73D6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อาคารและอุปกรณ์และสินทรัพย์สิทธิการเช่า</w:t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51BFC614" w14:textId="5A34C2B0" w:rsidR="00A37243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6</w:t>
      </w:r>
      <w:r w:rsidR="00A37243" w:rsidRPr="006A5DCA">
        <w:rPr>
          <w:rFonts w:asciiTheme="majorBidi" w:hAnsiTheme="majorBidi" w:cstheme="majorBidi"/>
          <w:sz w:val="30"/>
          <w:szCs w:val="30"/>
          <w:cs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สำรองกิจกรรมความรับผิดชอบต่อสังคม</w:t>
      </w:r>
    </w:p>
    <w:p w14:paraId="236A1B73" w14:textId="49FF39BB" w:rsidR="003C0ABC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7</w:t>
      </w:r>
      <w:r w:rsidR="003C0ABC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451EC7A1" w14:textId="53552480" w:rsidR="00C43DDE" w:rsidRPr="006A5DCA" w:rsidRDefault="002136CF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8</w:t>
      </w:r>
      <w:r w:rsidR="00C43DDE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48DD4793" w14:textId="1E183931" w:rsidR="00B04F19" w:rsidRPr="006A5DCA" w:rsidRDefault="002136CF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9</w:t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31AB688C" w14:textId="191C54B2" w:rsidR="00A56312" w:rsidRPr="006A5DCA" w:rsidRDefault="002136CF" w:rsidP="0084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10</w:t>
      </w:r>
      <w:r w:rsidR="00CA72D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7D69C67" w14:textId="3714F37A" w:rsidR="00B04F19" w:rsidRDefault="003C0ABC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2136CF" w:rsidRPr="006A5DCA">
        <w:rPr>
          <w:rFonts w:asciiTheme="majorBidi" w:hAnsiTheme="majorBidi" w:cstheme="majorBidi"/>
          <w:sz w:val="30"/>
          <w:szCs w:val="30"/>
        </w:rPr>
        <w:t>1</w:t>
      </w:r>
      <w:r w:rsidR="00CD1101" w:rsidRPr="006A5DCA">
        <w:rPr>
          <w:rFonts w:asciiTheme="majorBidi" w:hAnsiTheme="majorBidi" w:cstheme="majorBidi"/>
          <w:sz w:val="30"/>
          <w:szCs w:val="30"/>
        </w:rPr>
        <w:tab/>
      </w:r>
      <w:r w:rsidR="007818AA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30EDEC7A" w14:textId="77777777" w:rsidR="002136CF" w:rsidRPr="006A5DCA" w:rsidRDefault="002136CF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7621E248" w14:textId="77777777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0CF2E45D" w14:textId="77777777" w:rsidR="007D4F3A" w:rsidRPr="006A5DC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Theme="majorBidi" w:hAnsiTheme="majorBidi" w:cstheme="majorBidi"/>
          <w:cs/>
        </w:rPr>
      </w:pPr>
      <w:r w:rsidRPr="006A5DCA">
        <w:rPr>
          <w:rFonts w:asciiTheme="majorBidi" w:hAnsiTheme="majorBidi" w:cstheme="majorBidi"/>
          <w:lang w:val="en-US"/>
        </w:rPr>
        <w:tab/>
        <w:t xml:space="preserve">              </w:t>
      </w:r>
      <w:r w:rsidRPr="006A5DCA">
        <w:rPr>
          <w:rFonts w:asciiTheme="majorBidi" w:hAnsiTheme="majorBidi" w:cstheme="majorBidi"/>
          <w:cs/>
          <w:lang w:val="en-US"/>
        </w:rPr>
        <w:t xml:space="preserve"> </w:t>
      </w: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7FC8A4F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F6DFB4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94E121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318A56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738EC20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6B65D4F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D2686B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A0B5E0C" w14:textId="77777777" w:rsidR="00FF4BEE" w:rsidRPr="006A5DCA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20191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1C781F4F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755D14C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B21E8" w14:textId="721E3F2B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6A5DCA">
        <w:rPr>
          <w:rFonts w:asciiTheme="majorBidi" w:hAnsiTheme="majorBidi" w:cstheme="majorBidi"/>
          <w:sz w:val="30"/>
          <w:szCs w:val="30"/>
          <w:cs/>
        </w:rPr>
        <w:t>นี้</w:t>
      </w:r>
      <w:r w:rsidRPr="006A5DCA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6A5DCA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6A5DCA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6A5DCA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9253C" w:rsidRPr="006A5DCA">
        <w:rPr>
          <w:rFonts w:asciiTheme="majorBidi" w:hAnsiTheme="majorBidi" w:cstheme="majorBidi"/>
          <w:sz w:val="30"/>
          <w:szCs w:val="30"/>
          <w:cs/>
        </w:rPr>
        <w:t>ตรวจสอบ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4410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7818AA" w:rsidRPr="007818AA">
        <w:rPr>
          <w:rFonts w:asciiTheme="majorBidi" w:hAnsiTheme="majorBidi" w:cstheme="majorBidi"/>
          <w:sz w:val="30"/>
          <w:szCs w:val="30"/>
        </w:rPr>
        <w:t xml:space="preserve">12 </w:t>
      </w:r>
      <w:r w:rsidR="007818AA" w:rsidRPr="007818AA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7818AA" w:rsidRPr="007818AA">
        <w:rPr>
          <w:rFonts w:asciiTheme="majorBidi" w:hAnsiTheme="majorBidi" w:cstheme="majorBidi"/>
          <w:sz w:val="30"/>
          <w:szCs w:val="30"/>
        </w:rPr>
        <w:t>2566</w:t>
      </w:r>
    </w:p>
    <w:p w14:paraId="3FBEEA23" w14:textId="77777777" w:rsidR="00A13F31" w:rsidRPr="006A5DCA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90BDF" w14:textId="77777777" w:rsidR="00FC04D5" w:rsidRPr="006A5DCA" w:rsidRDefault="00FC04D5" w:rsidP="00EF323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B9249B" w14:textId="77777777" w:rsidR="00FC04D5" w:rsidRPr="006A5DCA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1D8FB7F" w14:textId="6E696157" w:rsidR="009A63BE" w:rsidRPr="006A5DCA" w:rsidRDefault="00472A4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6A5DCA">
        <w:rPr>
          <w:rFonts w:asciiTheme="majorBidi" w:hAnsiTheme="majorBidi" w:cstheme="majorBidi"/>
          <w:sz w:val="30"/>
          <w:szCs w:val="30"/>
        </w:rPr>
        <w:t>34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31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256</w:t>
      </w:r>
      <w:r w:rsidR="007818AA">
        <w:rPr>
          <w:rFonts w:asciiTheme="majorBidi" w:hAnsiTheme="majorBidi" w:cstheme="majorBidi"/>
          <w:sz w:val="30"/>
          <w:szCs w:val="30"/>
        </w:rPr>
        <w:t>5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50D01" w14:textId="77777777" w:rsidR="009A63BE" w:rsidRPr="006A5DCA" w:rsidRDefault="009A63BE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0BF59" w14:textId="1687C918" w:rsidR="009A63BE" w:rsidRPr="006A5DCA" w:rsidRDefault="009A63B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ทั้งนี้นโยบายการบัญชี</w:t>
      </w:r>
      <w:r w:rsidR="0027542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3C7E3E"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748166" w14:textId="77777777" w:rsidR="002136CF" w:rsidRPr="006A5DCA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6E74B" w14:textId="77777777" w:rsidR="00FC04D5" w:rsidRPr="006A5DCA" w:rsidRDefault="00095950" w:rsidP="002136C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62D43" w:rsidRPr="006A5DC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24218F" w14:textId="77777777" w:rsidR="00E631C3" w:rsidRPr="006A5DCA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2"/>
          <w:szCs w:val="22"/>
        </w:rPr>
      </w:pPr>
    </w:p>
    <w:p w14:paraId="2106A086" w14:textId="07D04AA3" w:rsidR="009601EC" w:rsidRPr="006A5DCA" w:rsidRDefault="002136CF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หมายเหตุประกอบงบการเงินข้อที่ </w:t>
      </w:r>
      <w:r w:rsidR="007818AA">
        <w:rPr>
          <w:rFonts w:asciiTheme="majorBidi" w:hAnsiTheme="majorBidi" w:cstheme="majorBidi"/>
          <w:sz w:val="30"/>
          <w:szCs w:val="30"/>
        </w:rPr>
        <w:t>4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งวดมีดังต่อไปนี้</w:t>
      </w:r>
    </w:p>
    <w:p w14:paraId="235ADF39" w14:textId="77777777" w:rsidR="00B81D01" w:rsidRPr="006A5DCA" w:rsidRDefault="00B81D01" w:rsidP="0096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990"/>
        <w:gridCol w:w="270"/>
        <w:gridCol w:w="1077"/>
        <w:gridCol w:w="270"/>
        <w:gridCol w:w="1083"/>
      </w:tblGrid>
      <w:tr w:rsidR="00842835" w:rsidRPr="006A5DCA" w14:paraId="6D479366" w14:textId="77777777" w:rsidTr="006302DB">
        <w:trPr>
          <w:tblHeader/>
        </w:trPr>
        <w:tc>
          <w:tcPr>
            <w:tcW w:w="4230" w:type="dxa"/>
          </w:tcPr>
          <w:p w14:paraId="4F602038" w14:textId="44099414" w:rsidR="00842835" w:rsidRPr="006A5DCA" w:rsidRDefault="00B81D01" w:rsidP="00B8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35C0D5A4" w14:textId="77777777" w:rsidR="00842835" w:rsidRPr="006A5DCA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eastAsia="MS Mincho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1D0D17D" w14:textId="77777777" w:rsidR="00842835" w:rsidRPr="006A5DCA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018B3F" w14:textId="77777777" w:rsidR="00842835" w:rsidRPr="006A5DCA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07525" w:rsidRPr="006A5DCA" w14:paraId="3283FC2B" w14:textId="77777777" w:rsidTr="006302DB">
        <w:trPr>
          <w:tblHeader/>
        </w:trPr>
        <w:tc>
          <w:tcPr>
            <w:tcW w:w="4230" w:type="dxa"/>
          </w:tcPr>
          <w:p w14:paraId="6DEEB401" w14:textId="262D64C0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4897" w:rsidRPr="006A5DCA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A5DCA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A5DCA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6A5DC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F04897" w:rsidRPr="006A5DC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 xml:space="preserve">1 </w:t>
            </w:r>
            <w:r w:rsidR="00F04897" w:rsidRPr="006A5DCA"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797C762F" w14:textId="3E932231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F04897"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CED19A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4BC368" w14:textId="1171F7F8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F04897"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4B0A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40FABCF" w14:textId="00A4D912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F04897"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3ECA56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BE5308A" w14:textId="54EB7FF2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F04897"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</w:tr>
      <w:tr w:rsidR="00A07525" w:rsidRPr="006A5DCA" w14:paraId="336826D2" w14:textId="77777777" w:rsidTr="007818AA">
        <w:trPr>
          <w:tblHeader/>
        </w:trPr>
        <w:tc>
          <w:tcPr>
            <w:tcW w:w="4230" w:type="dxa"/>
          </w:tcPr>
          <w:p w14:paraId="0C6DD5E4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CB33E41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7525" w:rsidRPr="006A5DCA" w14:paraId="7DB4BD60" w14:textId="77777777" w:rsidTr="006302DB">
        <w:tc>
          <w:tcPr>
            <w:tcW w:w="4230" w:type="dxa"/>
          </w:tcPr>
          <w:p w14:paraId="3DA60CA6" w14:textId="77777777" w:rsidR="00A07525" w:rsidRPr="006A5DCA" w:rsidRDefault="00A07525" w:rsidP="00A0752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6400549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79837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372F88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714B4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520762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1F87E" w14:textId="77777777" w:rsidR="00A07525" w:rsidRPr="006A5DCA" w:rsidRDefault="00A07525" w:rsidP="00140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5D6D4F6" w14:textId="77777777" w:rsidR="00A07525" w:rsidRPr="006A5DCA" w:rsidRDefault="00A07525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04897" w:rsidRPr="006A5DCA" w14:paraId="79820C43" w14:textId="77777777" w:rsidTr="006302DB">
        <w:tc>
          <w:tcPr>
            <w:tcW w:w="4230" w:type="dxa"/>
          </w:tcPr>
          <w:p w14:paraId="19D20E2E" w14:textId="77777777" w:rsidR="00F04897" w:rsidRPr="006A5DCA" w:rsidRDefault="00F04897" w:rsidP="00F0489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2A76A965" w14:textId="21101D39" w:rsidR="00F04897" w:rsidRPr="006A5DCA" w:rsidRDefault="006D7D85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D4163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24790" w14:textId="15B168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0158F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117FC45" w14:textId="15CF14ED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</w:t>
            </w:r>
            <w:r w:rsidR="009169E1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76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9169E1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950</w:t>
            </w:r>
          </w:p>
        </w:tc>
        <w:tc>
          <w:tcPr>
            <w:tcW w:w="270" w:type="dxa"/>
          </w:tcPr>
          <w:p w14:paraId="5035BD6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8B1010C" w14:textId="6821F8FB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715</w:t>
            </w: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,994</w:t>
            </w:r>
          </w:p>
        </w:tc>
      </w:tr>
      <w:tr w:rsidR="00F04897" w:rsidRPr="006A5DCA" w14:paraId="56E47F1A" w14:textId="77777777" w:rsidTr="006302DB">
        <w:tc>
          <w:tcPr>
            <w:tcW w:w="4230" w:type="dxa"/>
          </w:tcPr>
          <w:p w14:paraId="0D1D5D8E" w14:textId="77777777" w:rsidR="00F04897" w:rsidRPr="006A5DCA" w:rsidRDefault="00F04897" w:rsidP="00F0489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</w:tcPr>
          <w:p w14:paraId="3A9AC3C3" w14:textId="023DCD68" w:rsidR="00F04897" w:rsidRPr="006A5DCA" w:rsidRDefault="006D7D85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4EC00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EEA5DF" w14:textId="1967CB93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5E4F1A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D0D7249" w14:textId="51679F85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23,662</w:t>
            </w:r>
          </w:p>
        </w:tc>
        <w:tc>
          <w:tcPr>
            <w:tcW w:w="270" w:type="dxa"/>
          </w:tcPr>
          <w:p w14:paraId="77E62C30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43A2D30" w14:textId="5D70F591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31,772</w:t>
            </w:r>
          </w:p>
        </w:tc>
      </w:tr>
      <w:tr w:rsidR="00F04897" w:rsidRPr="006A5DCA" w14:paraId="3A6CA879" w14:textId="77777777" w:rsidTr="006302DB">
        <w:tc>
          <w:tcPr>
            <w:tcW w:w="4230" w:type="dxa"/>
          </w:tcPr>
          <w:p w14:paraId="6BC85919" w14:textId="77777777" w:rsidR="00F04897" w:rsidRPr="006A5DCA" w:rsidRDefault="00F04897" w:rsidP="00F0489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00F0959" w14:textId="2C4961F5" w:rsidR="00F04897" w:rsidRPr="006A5DCA" w:rsidRDefault="006D7D85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E6592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6DB07" w14:textId="5B60C3C2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D62F3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109E217" w14:textId="0DDEFEB9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73334FB7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28604A3" w14:textId="2E8E136B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6A553B" w:rsidRPr="006A5DCA" w14:paraId="0FADADCA" w14:textId="77777777" w:rsidTr="006302DB">
        <w:tc>
          <w:tcPr>
            <w:tcW w:w="4230" w:type="dxa"/>
          </w:tcPr>
          <w:p w14:paraId="73A8038B" w14:textId="77777777" w:rsidR="006A553B" w:rsidRPr="006A5DCA" w:rsidRDefault="006A553B" w:rsidP="006A553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F9CF00C" w14:textId="163FC335" w:rsidR="006A553B" w:rsidRPr="006A5DCA" w:rsidRDefault="006D7D85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1BC47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0A0F2" w14:textId="794F3165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B43C0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DE2DC71" w14:textId="7F01262F" w:rsidR="006A553B" w:rsidRPr="006A5DCA" w:rsidRDefault="00B037CE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2F9DAA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4C04897" w14:textId="5C8F4435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6A553B" w:rsidRPr="006A5DCA" w14:paraId="4EB452FC" w14:textId="77777777" w:rsidTr="006302DB">
        <w:tc>
          <w:tcPr>
            <w:tcW w:w="4230" w:type="dxa"/>
          </w:tcPr>
          <w:p w14:paraId="14F0C546" w14:textId="77777777" w:rsidR="006A553B" w:rsidRPr="006A5DCA" w:rsidRDefault="006A553B" w:rsidP="006A553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080" w:type="dxa"/>
          </w:tcPr>
          <w:p w14:paraId="73CCCC51" w14:textId="27307B82" w:rsidR="006A553B" w:rsidRPr="006A5DCA" w:rsidRDefault="006D7D85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740FB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492E9" w14:textId="67BC8B4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4B131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51E4F4A" w14:textId="4EEA7C0E" w:rsidR="006A553B" w:rsidRPr="006A5DCA" w:rsidRDefault="00B037CE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19,216</w:t>
            </w:r>
          </w:p>
        </w:tc>
        <w:tc>
          <w:tcPr>
            <w:tcW w:w="270" w:type="dxa"/>
          </w:tcPr>
          <w:p w14:paraId="76D4887B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84E0E3" w14:textId="38814A16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16,528</w:t>
            </w:r>
          </w:p>
        </w:tc>
      </w:tr>
      <w:tr w:rsidR="006A553B" w:rsidRPr="006A5DCA" w14:paraId="0B064422" w14:textId="77777777" w:rsidTr="006302DB">
        <w:trPr>
          <w:trHeight w:val="281"/>
        </w:trPr>
        <w:tc>
          <w:tcPr>
            <w:tcW w:w="4230" w:type="dxa"/>
          </w:tcPr>
          <w:p w14:paraId="76E06450" w14:textId="77777777" w:rsidR="006A553B" w:rsidRPr="006A5DCA" w:rsidRDefault="006A553B" w:rsidP="006A553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1080" w:type="dxa"/>
          </w:tcPr>
          <w:p w14:paraId="197537F1" w14:textId="09FEE6FF" w:rsidR="006A553B" w:rsidRPr="006A5DCA" w:rsidRDefault="006D7D85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EFDB2A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B7A017" w14:textId="4C67878E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57749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A3DF8B3" w14:textId="14A5F783" w:rsidR="006A553B" w:rsidRPr="006A5DCA" w:rsidRDefault="00B037CE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1,308</w:t>
            </w:r>
          </w:p>
        </w:tc>
        <w:tc>
          <w:tcPr>
            <w:tcW w:w="270" w:type="dxa"/>
          </w:tcPr>
          <w:p w14:paraId="067AA1F4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9A3C696" w14:textId="5303FAF1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6,492</w:t>
            </w:r>
          </w:p>
        </w:tc>
      </w:tr>
      <w:tr w:rsidR="006A553B" w:rsidRPr="006A5DCA" w14:paraId="2A915B98" w14:textId="77777777" w:rsidTr="006302DB">
        <w:trPr>
          <w:trHeight w:hRule="exact" w:val="182"/>
        </w:trPr>
        <w:tc>
          <w:tcPr>
            <w:tcW w:w="4230" w:type="dxa"/>
          </w:tcPr>
          <w:p w14:paraId="0A708573" w14:textId="77777777" w:rsidR="006A553B" w:rsidRPr="006A5DCA" w:rsidRDefault="006A553B" w:rsidP="006A553B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BC4FFE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57420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54D9F3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A0F74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16F9642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E40F8A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34BF07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6A553B" w:rsidRPr="006A5DCA" w14:paraId="37E16280" w14:textId="77777777" w:rsidTr="006302DB">
        <w:tc>
          <w:tcPr>
            <w:tcW w:w="4230" w:type="dxa"/>
          </w:tcPr>
          <w:p w14:paraId="7F2D1B42" w14:textId="77777777" w:rsidR="006A553B" w:rsidRPr="006A5DCA" w:rsidRDefault="006A553B" w:rsidP="006A553B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07BB68E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71791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FCF13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7D01F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3283102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CF68F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8BBCE2C" w14:textId="47B38909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6A553B" w:rsidRPr="006A5DCA" w14:paraId="06BD07F4" w14:textId="77777777" w:rsidTr="006302DB">
        <w:tc>
          <w:tcPr>
            <w:tcW w:w="4230" w:type="dxa"/>
          </w:tcPr>
          <w:p w14:paraId="5C8C8D48" w14:textId="68722391" w:rsidR="006A553B" w:rsidRPr="006A5DCA" w:rsidRDefault="006A553B" w:rsidP="006A553B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1714F99F" w14:textId="75847C4D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902E9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B15652" w14:textId="0744CD4B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9720A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8A8B2D6" w14:textId="29464153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E1A758" w14:textId="77777777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DD8827" w14:textId="2EEBDB3B" w:rsidR="006A553B" w:rsidRPr="006A5DCA" w:rsidRDefault="006A553B" w:rsidP="006A5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3E1066" w:rsidRPr="006A5DCA" w14:paraId="3EE41279" w14:textId="77777777" w:rsidTr="006302DB">
        <w:tc>
          <w:tcPr>
            <w:tcW w:w="4230" w:type="dxa"/>
          </w:tcPr>
          <w:p w14:paraId="0117378F" w14:textId="02E1807E" w:rsidR="003E1066" w:rsidRPr="006A5DCA" w:rsidRDefault="003E1066" w:rsidP="003E1066">
            <w:pPr>
              <w:tabs>
                <w:tab w:val="left" w:pos="342"/>
              </w:tabs>
              <w:spacing w:line="240" w:lineRule="auto"/>
              <w:ind w:left="465" w:right="-108" w:hanging="219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80" w:type="dxa"/>
          </w:tcPr>
          <w:p w14:paraId="72BB112F" w14:textId="53438C5E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86,845</w:t>
            </w:r>
          </w:p>
        </w:tc>
        <w:tc>
          <w:tcPr>
            <w:tcW w:w="270" w:type="dxa"/>
          </w:tcPr>
          <w:p w14:paraId="0D8F26AC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CB5765" w14:textId="616CD08E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93,333</w:t>
            </w:r>
          </w:p>
        </w:tc>
        <w:tc>
          <w:tcPr>
            <w:tcW w:w="270" w:type="dxa"/>
          </w:tcPr>
          <w:p w14:paraId="5EE49F65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3C3E081" w14:textId="2689D2B2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43,784</w:t>
            </w:r>
          </w:p>
        </w:tc>
        <w:tc>
          <w:tcPr>
            <w:tcW w:w="270" w:type="dxa"/>
          </w:tcPr>
          <w:p w14:paraId="0C885D2E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66B568B" w14:textId="1064BADA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38,526</w:t>
            </w:r>
          </w:p>
        </w:tc>
      </w:tr>
      <w:tr w:rsidR="003E1066" w:rsidRPr="006A5DCA" w14:paraId="1147855F" w14:textId="77777777" w:rsidTr="006302DB">
        <w:tc>
          <w:tcPr>
            <w:tcW w:w="4230" w:type="dxa"/>
          </w:tcPr>
          <w:p w14:paraId="1CE6CF92" w14:textId="5A4FC96B" w:rsidR="003E1066" w:rsidRPr="006A5DCA" w:rsidRDefault="003E1066" w:rsidP="003E1066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5DB5C2CB" w14:textId="5F685A2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20FECCC6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29867" w14:textId="01F14E2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009D8468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ED4D38" w14:textId="41577FA8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70" w:type="dxa"/>
          </w:tcPr>
          <w:p w14:paraId="6BB8231A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22785DF" w14:textId="7651F24A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</w:tr>
      <w:tr w:rsidR="003E1066" w:rsidRPr="006A5DCA" w14:paraId="479AB69D" w14:textId="77777777" w:rsidTr="006302DB">
        <w:tc>
          <w:tcPr>
            <w:tcW w:w="4230" w:type="dxa"/>
          </w:tcPr>
          <w:p w14:paraId="573DB631" w14:textId="77777777" w:rsidR="003E1066" w:rsidRPr="006A5DCA" w:rsidRDefault="003E1066" w:rsidP="003E1066">
            <w:pPr>
              <w:spacing w:line="240" w:lineRule="auto"/>
              <w:rPr>
                <w:rFonts w:asciiTheme="majorBidi" w:eastAsia="MS Mincho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58350C3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BE364F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21365D14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9D7CB7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DC65803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2B5BA2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083" w:type="dxa"/>
          </w:tcPr>
          <w:p w14:paraId="236728F3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</w:tr>
      <w:tr w:rsidR="003E1066" w:rsidRPr="006A5DCA" w14:paraId="31DB8F3A" w14:textId="77777777" w:rsidTr="006302DB">
        <w:tc>
          <w:tcPr>
            <w:tcW w:w="4230" w:type="dxa"/>
          </w:tcPr>
          <w:p w14:paraId="35F78D4E" w14:textId="77777777" w:rsidR="003E1066" w:rsidRPr="006A5DCA" w:rsidRDefault="003E1066" w:rsidP="003E106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4F4AB92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6EFC1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08B8B9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3637A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12C2A19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7AE56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CC80E5B" w14:textId="0905730B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E1066" w:rsidRPr="006A5DCA" w14:paraId="204B2751" w14:textId="77777777" w:rsidTr="006302DB">
        <w:tc>
          <w:tcPr>
            <w:tcW w:w="4230" w:type="dxa"/>
          </w:tcPr>
          <w:p w14:paraId="4C253DC3" w14:textId="77777777" w:rsidR="003E1066" w:rsidRPr="006A5DCA" w:rsidRDefault="003E1066" w:rsidP="003E106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</w:tcPr>
          <w:p w14:paraId="4BBF4040" w14:textId="54C922AD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0310ABFF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A319D3" w14:textId="3F990D48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5922725E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98A7244" w14:textId="43442E19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6F4E66AE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C60218" w14:textId="51C0948D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3E1066" w:rsidRPr="006A5DCA" w14:paraId="72BB980B" w14:textId="77777777" w:rsidTr="006302DB">
        <w:tc>
          <w:tcPr>
            <w:tcW w:w="4230" w:type="dxa"/>
          </w:tcPr>
          <w:p w14:paraId="37B1A4FC" w14:textId="6146068A" w:rsidR="003E1066" w:rsidRPr="006A5DCA" w:rsidRDefault="003E1066" w:rsidP="003E106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5131A9C" w14:textId="61B710ED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8F09BF4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BABD9" w14:textId="14DDCE80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C4CE4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4BEB558" w14:textId="2A04E0AA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3FF990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855E83F" w14:textId="79DEC66F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3E1066" w:rsidRPr="006A5DCA" w14:paraId="1356CC2D" w14:textId="77777777" w:rsidTr="006302DB">
        <w:tc>
          <w:tcPr>
            <w:tcW w:w="4230" w:type="dxa"/>
          </w:tcPr>
          <w:p w14:paraId="21C4D210" w14:textId="780063C6" w:rsidR="003E1066" w:rsidRPr="006A5DCA" w:rsidRDefault="003E1066" w:rsidP="003E106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จ่ายสำรองกิจกรรมความรับผิดชอบต่อสังคม</w:t>
            </w:r>
          </w:p>
        </w:tc>
        <w:tc>
          <w:tcPr>
            <w:tcW w:w="1080" w:type="dxa"/>
          </w:tcPr>
          <w:p w14:paraId="16BB713A" w14:textId="29A95A76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38780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A213A4" w14:textId="0960A15B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0D841C2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5F9EBE" w14:textId="6100317D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9D51C" w14:textId="77777777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517734" w14:textId="4880858C" w:rsidR="003E1066" w:rsidRPr="006A5DCA" w:rsidRDefault="003E1066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5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14:paraId="38EB62C6" w14:textId="77777777" w:rsidR="005D2873" w:rsidRPr="006A5DCA" w:rsidRDefault="005D2873" w:rsidP="00E7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DF0F60" w14:textId="15AF2AEC" w:rsidR="00E7347E" w:rsidRPr="006A5DCA" w:rsidRDefault="00E7347E" w:rsidP="009D4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842835" w:rsidRPr="006A5DCA">
        <w:rPr>
          <w:rFonts w:asciiTheme="majorBidi" w:hAnsiTheme="majorBidi" w:cstheme="majorBidi"/>
          <w:sz w:val="30"/>
          <w:szCs w:val="30"/>
        </w:rPr>
        <w:t>3</w:t>
      </w:r>
      <w:r w:rsidR="00F04897" w:rsidRPr="006A5DCA">
        <w:rPr>
          <w:rFonts w:asciiTheme="majorBidi" w:hAnsiTheme="majorBidi" w:cstheme="majorBidi"/>
          <w:sz w:val="30"/>
          <w:szCs w:val="30"/>
        </w:rPr>
        <w:t xml:space="preserve">1 </w:t>
      </w:r>
      <w:r w:rsidR="00F04897" w:rsidRPr="006A5DC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04897" w:rsidRPr="006A5DCA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04897" w:rsidRPr="006A5DCA"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E09EB1F" w14:textId="3E380497" w:rsidR="00A07525" w:rsidRPr="006A5DCA" w:rsidRDefault="00A07525" w:rsidP="00A07525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70"/>
        <w:gridCol w:w="1080"/>
      </w:tblGrid>
      <w:tr w:rsidR="00F04897" w:rsidRPr="006A5DCA" w14:paraId="45F48E51" w14:textId="77777777" w:rsidTr="007818AA">
        <w:trPr>
          <w:tblHeader/>
        </w:trPr>
        <w:tc>
          <w:tcPr>
            <w:tcW w:w="4230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04897" w:rsidRPr="006A5DCA" w14:paraId="1091AD43" w14:textId="77777777" w:rsidTr="007818AA">
        <w:trPr>
          <w:tblHeader/>
        </w:trPr>
        <w:tc>
          <w:tcPr>
            <w:tcW w:w="4230" w:type="dxa"/>
          </w:tcPr>
          <w:p w14:paraId="0EB07626" w14:textId="77777777" w:rsidR="008A1A50" w:rsidRDefault="008A1A5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16C7EBDF" w:rsidR="00F04897" w:rsidRPr="006A5DCA" w:rsidRDefault="008A1A5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080" w:type="dxa"/>
          </w:tcPr>
          <w:p w14:paraId="7B3DFBB2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28FE2642" w14:textId="7EE390FB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90E7B0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AD3BD" w14:textId="77777777" w:rsidR="008A1A50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772E1156" w14:textId="22B142C2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D5BF88B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AC058" w14:textId="37FEF34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04897" w:rsidRPr="006A5DCA" w14:paraId="61859DD4" w14:textId="77777777" w:rsidTr="007818AA">
        <w:trPr>
          <w:tblHeader/>
        </w:trPr>
        <w:tc>
          <w:tcPr>
            <w:tcW w:w="4230" w:type="dxa"/>
          </w:tcPr>
          <w:p w14:paraId="52048D6B" w14:textId="088CA5F9" w:rsidR="00F04897" w:rsidRPr="006A5DCA" w:rsidRDefault="008A1A5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13B23377" w14:textId="4027DF0D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66D1DCB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537924F0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2CF466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6D8A241D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7EE1DD7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FB8E0F" w14:textId="5D990018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04897" w:rsidRPr="006A5DCA" w14:paraId="204478CE" w14:textId="77777777" w:rsidTr="007818AA">
        <w:trPr>
          <w:trHeight w:val="281"/>
          <w:tblHeader/>
        </w:trPr>
        <w:tc>
          <w:tcPr>
            <w:tcW w:w="4230" w:type="dxa"/>
          </w:tcPr>
          <w:p w14:paraId="5E04B9B0" w14:textId="77777777" w:rsidR="00F04897" w:rsidRPr="006A5DCA" w:rsidRDefault="00F04897" w:rsidP="00F04897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040" w:type="dxa"/>
            <w:gridSpan w:val="7"/>
          </w:tcPr>
          <w:p w14:paraId="76546F73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4897" w:rsidRPr="006A5DCA" w14:paraId="00E826A0" w14:textId="77777777" w:rsidTr="007818AA">
        <w:tc>
          <w:tcPr>
            <w:tcW w:w="4230" w:type="dxa"/>
          </w:tcPr>
          <w:p w14:paraId="7DDB2B35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C158F2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1F6DB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897" w:rsidRPr="006A5DCA" w14:paraId="3F24B465" w14:textId="77777777" w:rsidTr="007818AA">
        <w:tc>
          <w:tcPr>
            <w:tcW w:w="4230" w:type="dxa"/>
          </w:tcPr>
          <w:p w14:paraId="651E6D4A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B538D51" w14:textId="6D9C80EC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615523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3EFF3759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6C73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5F777355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1,599,376</w:t>
            </w:r>
          </w:p>
        </w:tc>
        <w:tc>
          <w:tcPr>
            <w:tcW w:w="270" w:type="dxa"/>
          </w:tcPr>
          <w:p w14:paraId="60E1943D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00CF7C" w14:textId="639F7F9E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1,724,365</w:t>
            </w:r>
          </w:p>
        </w:tc>
      </w:tr>
      <w:tr w:rsidR="00F04897" w:rsidRPr="006A5DCA" w14:paraId="537520AE" w14:textId="77777777" w:rsidTr="007818AA">
        <w:tc>
          <w:tcPr>
            <w:tcW w:w="4230" w:type="dxa"/>
          </w:tcPr>
          <w:p w14:paraId="7E295331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696A1A" w14:textId="280AC3B7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81F1D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6E9A2A" w14:textId="3F3E84FB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3F1D1633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E96D4E" w14:textId="04906571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32DD0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D174A7" w14:textId="200BF92F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4897" w:rsidRPr="006A5DCA" w14:paraId="071F74CD" w14:textId="77777777" w:rsidTr="007818AA">
        <w:tc>
          <w:tcPr>
            <w:tcW w:w="4230" w:type="dxa"/>
          </w:tcPr>
          <w:p w14:paraId="4F739045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7297D6" w14:textId="4002FF33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7AE62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42CAD70E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788EDE2D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32904032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1,599,376</w:t>
            </w:r>
          </w:p>
        </w:tc>
        <w:tc>
          <w:tcPr>
            <w:tcW w:w="270" w:type="dxa"/>
          </w:tcPr>
          <w:p w14:paraId="20F3A53C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16AE09" w14:textId="29CB56B8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1,724,365</w:t>
            </w:r>
          </w:p>
        </w:tc>
      </w:tr>
      <w:tr w:rsidR="00F04897" w:rsidRPr="006A5DCA" w14:paraId="47EF0915" w14:textId="77777777" w:rsidTr="007818AA">
        <w:tc>
          <w:tcPr>
            <w:tcW w:w="4230" w:type="dxa"/>
          </w:tcPr>
          <w:p w14:paraId="5CD094AB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E446CD" w14:textId="4E051873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08C7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4104003B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62FB9514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664197" w14:textId="10AF9C82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4897" w:rsidRPr="006A5DCA" w14:paraId="280E18CB" w14:textId="77777777" w:rsidTr="006302DB">
        <w:tc>
          <w:tcPr>
            <w:tcW w:w="4230" w:type="dxa"/>
          </w:tcPr>
          <w:p w14:paraId="383C528E" w14:textId="7EEEBB9C" w:rsidR="00F04897" w:rsidRPr="006A5DCA" w:rsidRDefault="003E1066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3487D436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A8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27773DBA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323585E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68931514" w:rsidR="00F04897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1,599,376</w:t>
            </w:r>
          </w:p>
        </w:tc>
        <w:tc>
          <w:tcPr>
            <w:tcW w:w="270" w:type="dxa"/>
          </w:tcPr>
          <w:p w14:paraId="3A38A535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648B511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1,724,365</w:t>
            </w:r>
          </w:p>
        </w:tc>
      </w:tr>
      <w:tr w:rsidR="006302DB" w:rsidRPr="006A5DCA" w14:paraId="4FD0F77F" w14:textId="77777777" w:rsidTr="00B431B0">
        <w:tc>
          <w:tcPr>
            <w:tcW w:w="4230" w:type="dxa"/>
          </w:tcPr>
          <w:p w14:paraId="2C4C9583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108308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8579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305C4E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20502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97146B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6F58F" w14:textId="77777777" w:rsidR="006302DB" w:rsidRPr="006A5DCA" w:rsidRDefault="006302DB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6373AA0" w14:textId="77777777" w:rsidR="006302DB" w:rsidRPr="006A5DCA" w:rsidRDefault="006302DB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B83" w:rsidRPr="006A5DCA" w14:paraId="20AE8470" w14:textId="77777777" w:rsidTr="00B431B0">
        <w:tc>
          <w:tcPr>
            <w:tcW w:w="4230" w:type="dxa"/>
          </w:tcPr>
          <w:p w14:paraId="01A59374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167473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E392C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40050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CC0CD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D33BE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6CD81" w14:textId="77777777" w:rsidR="00DF4B83" w:rsidRPr="006A5DCA" w:rsidRDefault="00DF4B83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67A4C" w14:textId="77777777" w:rsidR="00DF4B83" w:rsidRPr="006A5DCA" w:rsidRDefault="00DF4B83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B83" w:rsidRPr="006A5DCA" w14:paraId="79CDF16E" w14:textId="77777777" w:rsidTr="00B431B0">
        <w:tc>
          <w:tcPr>
            <w:tcW w:w="4230" w:type="dxa"/>
          </w:tcPr>
          <w:p w14:paraId="4047BDA8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439DD1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0A0EDB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8E89650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B6218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EDCE8" w14:textId="77777777" w:rsidR="00DF4B83" w:rsidRPr="006A5DCA" w:rsidRDefault="00DF4B83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D6DDF" w14:textId="77777777" w:rsidR="00DF4B83" w:rsidRPr="006A5DCA" w:rsidRDefault="00DF4B83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CE9B0" w14:textId="77777777" w:rsidR="00DF4B83" w:rsidRPr="006A5DCA" w:rsidRDefault="00DF4B83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4897" w:rsidRPr="006A5DCA" w14:paraId="27C7C465" w14:textId="77777777" w:rsidTr="006302DB">
        <w:tc>
          <w:tcPr>
            <w:tcW w:w="4230" w:type="dxa"/>
          </w:tcPr>
          <w:p w14:paraId="673F8DA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C2B479F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1E4E9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897" w:rsidRPr="006A5DCA" w14:paraId="50F05D9C" w14:textId="77777777" w:rsidTr="007818AA">
        <w:tc>
          <w:tcPr>
            <w:tcW w:w="4230" w:type="dxa"/>
          </w:tcPr>
          <w:p w14:paraId="35C61302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D41609" w14:textId="59E4ECB0" w:rsidR="00F04897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0B8CED40" w:rsidR="00F04897" w:rsidRPr="006A5DCA" w:rsidRDefault="00F04897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0E1F72F3" w:rsidR="00F04897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50,844</w:t>
            </w:r>
          </w:p>
        </w:tc>
        <w:tc>
          <w:tcPr>
            <w:tcW w:w="270" w:type="dxa"/>
          </w:tcPr>
          <w:p w14:paraId="1C5488AC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BFCDB" w14:textId="1923A60F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63,977</w:t>
            </w:r>
          </w:p>
        </w:tc>
      </w:tr>
      <w:tr w:rsidR="00F04897" w:rsidRPr="006A5DCA" w14:paraId="006E31BE" w14:textId="77777777" w:rsidTr="007818AA">
        <w:tc>
          <w:tcPr>
            <w:tcW w:w="4230" w:type="dxa"/>
          </w:tcPr>
          <w:p w14:paraId="304413D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BA2E12" w14:textId="3E590A4F" w:rsidR="00F04897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4,196</w:t>
            </w:r>
          </w:p>
        </w:tc>
        <w:tc>
          <w:tcPr>
            <w:tcW w:w="270" w:type="dxa"/>
          </w:tcPr>
          <w:p w14:paraId="078631E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33BC8723" w:rsidR="00F04897" w:rsidRPr="006A5DCA" w:rsidRDefault="00F04897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1,947</w:t>
            </w:r>
          </w:p>
        </w:tc>
        <w:tc>
          <w:tcPr>
            <w:tcW w:w="270" w:type="dxa"/>
          </w:tcPr>
          <w:p w14:paraId="041C481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67897FCF" w:rsidR="00F04897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2,936</w:t>
            </w:r>
          </w:p>
        </w:tc>
        <w:tc>
          <w:tcPr>
            <w:tcW w:w="270" w:type="dxa"/>
          </w:tcPr>
          <w:p w14:paraId="2C0C71B6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732563" w14:textId="128279D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</w:tr>
      <w:tr w:rsidR="00F04897" w:rsidRPr="006A5DCA" w14:paraId="6AD26A9A" w14:textId="77777777" w:rsidTr="007818AA">
        <w:tc>
          <w:tcPr>
            <w:tcW w:w="4230" w:type="dxa"/>
          </w:tcPr>
          <w:p w14:paraId="1E76F35C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62BFC7" w14:textId="7CA0581E" w:rsidR="00F04897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4,196</w:t>
            </w:r>
          </w:p>
        </w:tc>
        <w:tc>
          <w:tcPr>
            <w:tcW w:w="270" w:type="dxa"/>
          </w:tcPr>
          <w:p w14:paraId="6B6412D7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2504B225" w:rsidR="00F04897" w:rsidRPr="007818AA" w:rsidRDefault="00F04897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270" w:type="dxa"/>
          </w:tcPr>
          <w:p w14:paraId="4D8D723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20F9167F" w:rsidR="00F04897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53,780</w:t>
            </w:r>
          </w:p>
        </w:tc>
        <w:tc>
          <w:tcPr>
            <w:tcW w:w="270" w:type="dxa"/>
          </w:tcPr>
          <w:p w14:paraId="1AAAD7FA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2C5555" w14:textId="46E0540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65,657</w:t>
            </w:r>
          </w:p>
        </w:tc>
      </w:tr>
      <w:tr w:rsidR="00F04897" w:rsidRPr="006A5DCA" w14:paraId="6AF55922" w14:textId="77777777" w:rsidTr="007818AA">
        <w:tc>
          <w:tcPr>
            <w:tcW w:w="4230" w:type="dxa"/>
          </w:tcPr>
          <w:p w14:paraId="2550962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9D018E" w14:textId="2E616A24" w:rsidR="00F04897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7CE1C83F" w:rsidR="00F04897" w:rsidRPr="007818AA" w:rsidRDefault="00F04897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2F419D27" w:rsidR="00F04897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(41,074)</w:t>
            </w:r>
          </w:p>
        </w:tc>
        <w:tc>
          <w:tcPr>
            <w:tcW w:w="270" w:type="dxa"/>
          </w:tcPr>
          <w:p w14:paraId="5CD4D4F0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F9D88C" w14:textId="6E529034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(41,627)</w:t>
            </w:r>
          </w:p>
        </w:tc>
      </w:tr>
      <w:tr w:rsidR="00F04897" w:rsidRPr="006A5DCA" w14:paraId="5E5339B7" w14:textId="77777777" w:rsidTr="007818AA">
        <w:trPr>
          <w:trHeight w:hRule="exact" w:val="360"/>
        </w:trPr>
        <w:tc>
          <w:tcPr>
            <w:tcW w:w="4230" w:type="dxa"/>
          </w:tcPr>
          <w:p w14:paraId="61696B4E" w14:textId="067BB168" w:rsidR="00F04897" w:rsidRPr="006A5DCA" w:rsidRDefault="003E1066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6A31A8A3" w:rsidR="00F04897" w:rsidRPr="00DF4B83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4,196</w:t>
            </w:r>
          </w:p>
        </w:tc>
        <w:tc>
          <w:tcPr>
            <w:tcW w:w="270" w:type="dxa"/>
          </w:tcPr>
          <w:p w14:paraId="3E31DE84" w14:textId="77777777" w:rsidR="00F04897" w:rsidRPr="00DF4B83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3B19AE0E" w:rsidR="00F04897" w:rsidRPr="00DF4B83" w:rsidRDefault="00F04897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270" w:type="dxa"/>
          </w:tcPr>
          <w:p w14:paraId="17ADF4C3" w14:textId="77777777" w:rsidR="00F04897" w:rsidRPr="00DF4B83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7AC2AED8" w:rsidR="00F04897" w:rsidRPr="00DF4B83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</w:t>
            </w:r>
            <w:r w:rsidR="00B7114E" w:rsidRPr="00DF4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F4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DFD963" w14:textId="77777777" w:rsidR="00F04897" w:rsidRPr="00DF4B83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09568B51" w:rsidR="00F04897" w:rsidRPr="00DF4B83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24,030</w:t>
            </w:r>
          </w:p>
        </w:tc>
      </w:tr>
      <w:tr w:rsidR="00F04897" w:rsidRPr="006A5DCA" w14:paraId="6B0C4F56" w14:textId="77777777" w:rsidTr="007818AA">
        <w:tc>
          <w:tcPr>
            <w:tcW w:w="4230" w:type="dxa"/>
          </w:tcPr>
          <w:p w14:paraId="0D55A62F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D504C2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45C5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77BF4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0D5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BAA4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15B2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3122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897" w:rsidRPr="006A5DCA" w14:paraId="6DC9E499" w14:textId="77777777" w:rsidTr="007818AA">
        <w:tc>
          <w:tcPr>
            <w:tcW w:w="4230" w:type="dxa"/>
          </w:tcPr>
          <w:p w14:paraId="3E9146C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6656335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D393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37CE" w:rsidRPr="006A5DCA" w14:paraId="23ECF8A6" w14:textId="77777777" w:rsidTr="007818AA">
        <w:tc>
          <w:tcPr>
            <w:tcW w:w="4230" w:type="dxa"/>
          </w:tcPr>
          <w:p w14:paraId="7553C30E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96EEB7F" w14:textId="62D103CA" w:rsidR="00B037CE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53B739F6" w:rsidR="00B037CE" w:rsidRPr="006A5DCA" w:rsidRDefault="00B037CE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6C847105" w:rsidR="00B037CE" w:rsidRPr="006A5DCA" w:rsidRDefault="00B037CE" w:rsidP="003E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242,530</w:t>
            </w:r>
          </w:p>
        </w:tc>
        <w:tc>
          <w:tcPr>
            <w:tcW w:w="270" w:type="dxa"/>
          </w:tcPr>
          <w:p w14:paraId="3AE5BED1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62242" w14:textId="118590DA" w:rsidR="00B037CE" w:rsidRPr="006A5DCA" w:rsidRDefault="00B037CE" w:rsidP="003E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228,230</w:t>
            </w:r>
          </w:p>
        </w:tc>
      </w:tr>
      <w:tr w:rsidR="00B037CE" w:rsidRPr="006A5DCA" w14:paraId="2595C7F5" w14:textId="77777777" w:rsidTr="007818AA">
        <w:tc>
          <w:tcPr>
            <w:tcW w:w="4230" w:type="dxa"/>
          </w:tcPr>
          <w:p w14:paraId="550BB465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47A75" w14:textId="078B5997" w:rsidR="00B037CE" w:rsidRPr="006A5DCA" w:rsidRDefault="00B037CE" w:rsidP="003E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6694E406" w:rsidR="00B037CE" w:rsidRPr="006A5DCA" w:rsidRDefault="00B037CE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65585F9D" w:rsidR="00B037CE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(242,530)</w:t>
            </w:r>
          </w:p>
        </w:tc>
        <w:tc>
          <w:tcPr>
            <w:tcW w:w="270" w:type="dxa"/>
          </w:tcPr>
          <w:p w14:paraId="5EC3A08A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F2AAF9" w14:textId="04EEC0B6" w:rsidR="00B037CE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(228,230)</w:t>
            </w:r>
          </w:p>
        </w:tc>
      </w:tr>
      <w:tr w:rsidR="00B037CE" w:rsidRPr="006A5DCA" w14:paraId="6B313F6C" w14:textId="77777777" w:rsidTr="007818AA">
        <w:trPr>
          <w:trHeight w:hRule="exact" w:val="360"/>
        </w:trPr>
        <w:tc>
          <w:tcPr>
            <w:tcW w:w="4230" w:type="dxa"/>
          </w:tcPr>
          <w:p w14:paraId="7E24D000" w14:textId="4233024D" w:rsidR="00B037CE" w:rsidRPr="006A5DCA" w:rsidRDefault="003E1066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07F8BD57" w:rsidR="00B037CE" w:rsidRPr="006A5DCA" w:rsidRDefault="00B037CE" w:rsidP="003E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107BEAD0" w:rsidR="00B037CE" w:rsidRPr="007818AA" w:rsidRDefault="00B037CE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0A58ECB8" w:rsidR="00B037CE" w:rsidRPr="006A5DCA" w:rsidRDefault="00B037CE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7567F0" w14:textId="77777777" w:rsidR="00B037CE" w:rsidRPr="006A5DCA" w:rsidRDefault="00B037CE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49C59A0C" w:rsidR="00B037CE" w:rsidRPr="006A5DCA" w:rsidRDefault="00B037CE" w:rsidP="003E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46DC29B" w14:textId="77777777" w:rsidR="00B04179" w:rsidRPr="006A5DCA" w:rsidRDefault="00B04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86"/>
        <w:gridCol w:w="270"/>
        <w:gridCol w:w="984"/>
        <w:gridCol w:w="274"/>
        <w:gridCol w:w="1085"/>
        <w:gridCol w:w="274"/>
        <w:gridCol w:w="1067"/>
      </w:tblGrid>
      <w:tr w:rsidR="009A63BE" w:rsidRPr="006A5DCA" w14:paraId="5A7B8119" w14:textId="77777777" w:rsidTr="003E1066">
        <w:tc>
          <w:tcPr>
            <w:tcW w:w="4230" w:type="dxa"/>
          </w:tcPr>
          <w:p w14:paraId="45BF2C6A" w14:textId="38422117" w:rsidR="009A63BE" w:rsidRPr="006A5DCA" w:rsidRDefault="009A63BE" w:rsidP="0035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5217C589" w14:textId="77777777" w:rsidR="009A63BE" w:rsidRPr="006A5DCA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7501E93D" w14:textId="77777777" w:rsidR="009A63BE" w:rsidRPr="006A5DCA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655DCC82" w14:textId="77777777" w:rsidR="009A63BE" w:rsidRPr="006A5DCA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07525" w:rsidRPr="006A5DCA" w14:paraId="151B708B" w14:textId="77777777" w:rsidTr="003E1066">
        <w:tc>
          <w:tcPr>
            <w:tcW w:w="4230" w:type="dxa"/>
          </w:tcPr>
          <w:p w14:paraId="1C00BF8C" w14:textId="34971B72" w:rsidR="00A07525" w:rsidRPr="006A5DCA" w:rsidRDefault="00A07525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F14C0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F14C0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3F14C0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086" w:type="dxa"/>
          </w:tcPr>
          <w:p w14:paraId="63C124E4" w14:textId="17A90CA4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14C0"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B1202A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2B9CDC" w14:textId="554A152B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14C0" w:rsidRPr="006A5D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4D2D8734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6A8A337" w14:textId="6E0B64AB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14C0"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6E8A6033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D9981F5" w14:textId="1CDE05F9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14C0" w:rsidRPr="006A5D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07525" w:rsidRPr="006A5DCA" w14:paraId="4D4A681E" w14:textId="77777777" w:rsidTr="003E1066">
        <w:trPr>
          <w:trHeight w:hRule="exact" w:val="360"/>
        </w:trPr>
        <w:tc>
          <w:tcPr>
            <w:tcW w:w="4230" w:type="dxa"/>
          </w:tcPr>
          <w:p w14:paraId="58B9447C" w14:textId="77777777" w:rsidR="00A07525" w:rsidRPr="006A5DCA" w:rsidRDefault="00A07525" w:rsidP="00A07525">
            <w:pPr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6852788" w14:textId="77777777" w:rsidR="00A07525" w:rsidRPr="006A5DCA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7525" w:rsidRPr="006A5DCA" w14:paraId="15AAAE4E" w14:textId="77777777" w:rsidTr="003E1066">
        <w:trPr>
          <w:trHeight w:hRule="exact" w:val="360"/>
        </w:trPr>
        <w:tc>
          <w:tcPr>
            <w:tcW w:w="4230" w:type="dxa"/>
          </w:tcPr>
          <w:p w14:paraId="22C586C4" w14:textId="2145D628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6" w:type="dxa"/>
          </w:tcPr>
          <w:p w14:paraId="0ECFD48A" w14:textId="0697DB5A" w:rsidR="00A07525" w:rsidRPr="006A5DCA" w:rsidRDefault="00B037CE" w:rsidP="003E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19629C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E8E885" w14:textId="3CFD4D20" w:rsidR="00A07525" w:rsidRPr="006A5DCA" w:rsidRDefault="00A07525" w:rsidP="002136CF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502CF4BB" w14:textId="77777777" w:rsidR="00A07525" w:rsidRPr="006A5DCA" w:rsidRDefault="00A07525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B58F89" w14:textId="50B8BE1D" w:rsidR="00A07525" w:rsidRPr="006A5DCA" w:rsidRDefault="00B037CE" w:rsidP="003E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14,300</w:t>
            </w:r>
          </w:p>
        </w:tc>
        <w:tc>
          <w:tcPr>
            <w:tcW w:w="274" w:type="dxa"/>
          </w:tcPr>
          <w:p w14:paraId="3B50604C" w14:textId="77777777" w:rsidR="00A07525" w:rsidRPr="006A5DCA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58B222C" w14:textId="6C4AD96E" w:rsidR="00A07525" w:rsidRPr="006A5DCA" w:rsidRDefault="003F14C0" w:rsidP="00F17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9,360</w:t>
            </w:r>
          </w:p>
        </w:tc>
      </w:tr>
      <w:tr w:rsidR="002136CF" w:rsidRPr="006A5DCA" w14:paraId="5D7837B0" w14:textId="77777777" w:rsidTr="003E1066">
        <w:tc>
          <w:tcPr>
            <w:tcW w:w="4230" w:type="dxa"/>
          </w:tcPr>
          <w:p w14:paraId="36AE9453" w14:textId="77777777" w:rsidR="002136CF" w:rsidRPr="006A5DCA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627D10D6" w14:textId="77777777" w:rsidR="002136CF" w:rsidRPr="006A5DCA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FBD607" w14:textId="77777777" w:rsidR="002136CF" w:rsidRPr="006A5DCA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424EC726" w14:textId="77777777" w:rsidR="002136CF" w:rsidRPr="006A5DCA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33AD957" w14:textId="77777777" w:rsidR="002136CF" w:rsidRPr="006A5DCA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B0C4F5" w14:textId="77777777" w:rsidR="002136CF" w:rsidRPr="006A5DCA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F80C97E" w14:textId="77777777" w:rsidR="002136CF" w:rsidRPr="006A5DCA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5ABE9C1F" w14:textId="77777777" w:rsidR="002136CF" w:rsidRPr="006A5DCA" w:rsidRDefault="002136CF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</w:tbl>
    <w:p w14:paraId="611E2229" w14:textId="299CE6CA" w:rsidR="003F14C0" w:rsidRPr="00884AE9" w:rsidRDefault="003F14C0" w:rsidP="0088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70"/>
        <w:gridCol w:w="1098"/>
      </w:tblGrid>
      <w:tr w:rsidR="003F14C0" w:rsidRPr="006A5DCA" w14:paraId="71A672B2" w14:textId="77777777" w:rsidTr="00C8442C">
        <w:tc>
          <w:tcPr>
            <w:tcW w:w="4230" w:type="dxa"/>
          </w:tcPr>
          <w:p w14:paraId="2073A4AF" w14:textId="1409BAB9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F81907D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525AE8E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F14C0" w:rsidRPr="006A5DCA" w14:paraId="1B54D3DF" w14:textId="77777777" w:rsidTr="00C8442C">
        <w:tc>
          <w:tcPr>
            <w:tcW w:w="4230" w:type="dxa"/>
          </w:tcPr>
          <w:p w14:paraId="198B1333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3AD0" w14:textId="0747C30A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E18E247" w14:textId="77777777" w:rsidR="003F14C0" w:rsidRPr="006A5DCA" w:rsidRDefault="003F14C0" w:rsidP="003F1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3F14C0" w:rsidRPr="006A5DCA" w:rsidRDefault="003F14C0" w:rsidP="003F1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025BA725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826622B" w14:textId="77777777" w:rsidR="003F14C0" w:rsidRPr="006A5DCA" w:rsidRDefault="003F14C0" w:rsidP="003F1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390F6B1" w14:textId="444B4247" w:rsidR="003F14C0" w:rsidRPr="006A5DCA" w:rsidRDefault="003F14C0" w:rsidP="003F1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8A1A50" w:rsidRPr="006A5DCA" w14:paraId="594B13EB" w14:textId="77777777" w:rsidTr="00C8442C">
        <w:tc>
          <w:tcPr>
            <w:tcW w:w="4230" w:type="dxa"/>
          </w:tcPr>
          <w:p w14:paraId="2050D753" w14:textId="10125A5F" w:rsidR="008A1A50" w:rsidRPr="006A5DCA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080" w:type="dxa"/>
          </w:tcPr>
          <w:p w14:paraId="58613F4D" w14:textId="47F86F1A" w:rsidR="008A1A50" w:rsidRPr="006A5DCA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C65700" w14:textId="77777777" w:rsidR="008A1A50" w:rsidRPr="006A5DCA" w:rsidRDefault="008A1A50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8A1A50" w:rsidRPr="006A5DCA" w:rsidRDefault="008A1A50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8A1A50" w:rsidRPr="006A5DCA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5AF85FF0" w:rsidR="008A1A50" w:rsidRPr="006A5DCA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7678637" w14:textId="77777777" w:rsidR="008A1A50" w:rsidRPr="006A5DCA" w:rsidRDefault="008A1A50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94B75B" w14:textId="68B00E4C" w:rsidR="008A1A50" w:rsidRPr="006A5DCA" w:rsidRDefault="008A1A50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A1A50" w:rsidRPr="006A5DCA" w14:paraId="08617E9C" w14:textId="77777777" w:rsidTr="00C8442C">
        <w:tc>
          <w:tcPr>
            <w:tcW w:w="4230" w:type="dxa"/>
          </w:tcPr>
          <w:p w14:paraId="304813EF" w14:textId="107879BF" w:rsidR="008A1A50" w:rsidRPr="008A1A50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A1A5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58319170" w14:textId="29BD09DD" w:rsidR="008A1A50" w:rsidRPr="006A5DCA" w:rsidRDefault="008A1A50" w:rsidP="008A1A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00A558D2" w14:textId="77777777" w:rsidR="008A1A50" w:rsidRPr="006A5DCA" w:rsidRDefault="008A1A50" w:rsidP="008A1A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59F642AD" w:rsidR="008A1A50" w:rsidRPr="006A5DCA" w:rsidRDefault="008A1A50" w:rsidP="008A1A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62AF350" w14:textId="77777777" w:rsidR="008A1A50" w:rsidRPr="006A5DCA" w:rsidRDefault="008A1A50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2D1A96F7" w:rsidR="008A1A50" w:rsidRPr="006A5DCA" w:rsidRDefault="008A1A50" w:rsidP="008A1A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3E49AAE2" w14:textId="77777777" w:rsidR="008A1A50" w:rsidRPr="006A5DCA" w:rsidRDefault="008A1A50" w:rsidP="008A1A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vAlign w:val="center"/>
          </w:tcPr>
          <w:p w14:paraId="2B2D6AA8" w14:textId="54C62313" w:rsidR="008A1A50" w:rsidRPr="006A5DCA" w:rsidRDefault="008A1A50" w:rsidP="008A1A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8A1A50" w:rsidRPr="006A5DCA" w14:paraId="32F9342D" w14:textId="77777777" w:rsidTr="00C8442C">
        <w:tc>
          <w:tcPr>
            <w:tcW w:w="4230" w:type="dxa"/>
          </w:tcPr>
          <w:p w14:paraId="1F42D667" w14:textId="77777777" w:rsidR="008A1A50" w:rsidRPr="006A5DCA" w:rsidRDefault="008A1A50" w:rsidP="008A1A50">
            <w:pPr>
              <w:spacing w:line="240" w:lineRule="auto"/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8" w:type="dxa"/>
            <w:gridSpan w:val="7"/>
          </w:tcPr>
          <w:p w14:paraId="6227FBF1" w14:textId="701211C7" w:rsidR="008A1A50" w:rsidRPr="006A5DCA" w:rsidRDefault="008A1A50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1A50" w:rsidRPr="006A5DCA" w14:paraId="483E82BC" w14:textId="77777777" w:rsidTr="00C8442C">
        <w:tc>
          <w:tcPr>
            <w:tcW w:w="4230" w:type="dxa"/>
          </w:tcPr>
          <w:p w14:paraId="7050D40B" w14:textId="23B145D6" w:rsidR="008A1A50" w:rsidRPr="006A5DCA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7E38C26" w14:textId="77777777" w:rsidR="008A1A50" w:rsidRPr="006A5DCA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8A1A50" w:rsidRPr="006A5DCA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8A1A50" w:rsidRPr="006A5DCA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8A1A50" w:rsidRPr="006A5DCA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8A1A50" w:rsidRPr="006A5DCA" w:rsidRDefault="008A1A50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8A1A50" w:rsidRPr="006A5DCA" w:rsidRDefault="008A1A50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1229F1B" w14:textId="77777777" w:rsidR="008A1A50" w:rsidRPr="006A5DCA" w:rsidRDefault="008A1A50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37CE" w:rsidRPr="006A5DCA" w14:paraId="7BD86AFA" w14:textId="77777777" w:rsidTr="00C8442C">
        <w:tc>
          <w:tcPr>
            <w:tcW w:w="4230" w:type="dxa"/>
          </w:tcPr>
          <w:p w14:paraId="1D538435" w14:textId="77777777" w:rsidR="00B037CE" w:rsidRPr="006A5DCA" w:rsidRDefault="00B037CE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3A146" w14:textId="08DACBC3" w:rsidR="00B037CE" w:rsidRPr="006A5DCA" w:rsidRDefault="00B037CE" w:rsidP="008A7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B037CE" w:rsidRPr="006A5DCA" w:rsidRDefault="00B037CE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7777777" w:rsidR="00B037CE" w:rsidRPr="006A5DCA" w:rsidRDefault="00B037CE" w:rsidP="008A72A9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B037CE" w:rsidRPr="006A5DCA" w:rsidRDefault="00B037CE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2143A846" w:rsidR="00B037CE" w:rsidRPr="006A5DCA" w:rsidRDefault="00B037CE" w:rsidP="0053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95,706</w:t>
            </w:r>
          </w:p>
        </w:tc>
        <w:tc>
          <w:tcPr>
            <w:tcW w:w="270" w:type="dxa"/>
          </w:tcPr>
          <w:p w14:paraId="147D7977" w14:textId="77777777" w:rsidR="00B037CE" w:rsidRPr="006A5DCA" w:rsidRDefault="00B037CE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CA9741E" w14:textId="7F8B21FA" w:rsidR="00B037CE" w:rsidRPr="006A5DCA" w:rsidRDefault="00B037CE" w:rsidP="00536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72,582</w:t>
            </w:r>
          </w:p>
        </w:tc>
      </w:tr>
      <w:tr w:rsidR="00B037CE" w:rsidRPr="006A5DCA" w14:paraId="40F1C43C" w14:textId="77777777" w:rsidTr="00C8442C">
        <w:tc>
          <w:tcPr>
            <w:tcW w:w="4230" w:type="dxa"/>
          </w:tcPr>
          <w:p w14:paraId="388CEEFC" w14:textId="77777777" w:rsidR="00B037CE" w:rsidRPr="006A5DCA" w:rsidRDefault="00B037CE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4CC79FA0" w:rsidR="00B037CE" w:rsidRPr="008A72A9" w:rsidRDefault="00B037CE" w:rsidP="008A7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B037CE" w:rsidRPr="006A5DCA" w:rsidRDefault="00B037CE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77777777" w:rsidR="00B037CE" w:rsidRPr="008A72A9" w:rsidRDefault="00B037CE" w:rsidP="008A1A50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2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B037CE" w:rsidRPr="006A5DCA" w:rsidRDefault="00B037CE" w:rsidP="008A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3B9B5587" w:rsidR="00B037CE" w:rsidRPr="0053620F" w:rsidRDefault="00B037CE" w:rsidP="00F1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2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95,706</w:t>
            </w:r>
          </w:p>
        </w:tc>
        <w:tc>
          <w:tcPr>
            <w:tcW w:w="270" w:type="dxa"/>
          </w:tcPr>
          <w:p w14:paraId="414BB441" w14:textId="77777777" w:rsidR="00B037CE" w:rsidRPr="006A5DCA" w:rsidRDefault="00B037CE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134718BC" w:rsidR="00B037CE" w:rsidRPr="0053620F" w:rsidRDefault="00B037CE" w:rsidP="008E7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2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72,582</w:t>
            </w:r>
          </w:p>
        </w:tc>
      </w:tr>
    </w:tbl>
    <w:p w14:paraId="1D053FE1" w14:textId="6C4FE998" w:rsidR="00795920" w:rsidRPr="00AD2603" w:rsidRDefault="0079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3"/>
        <w:gridCol w:w="1085"/>
        <w:gridCol w:w="270"/>
        <w:gridCol w:w="987"/>
        <w:gridCol w:w="270"/>
        <w:gridCol w:w="1092"/>
        <w:gridCol w:w="274"/>
        <w:gridCol w:w="1169"/>
      </w:tblGrid>
      <w:tr w:rsidR="00884AE9" w:rsidRPr="006A5DCA" w14:paraId="08263997" w14:textId="77777777" w:rsidTr="00E948BC">
        <w:tc>
          <w:tcPr>
            <w:tcW w:w="4213" w:type="dxa"/>
          </w:tcPr>
          <w:p w14:paraId="2649C9EA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2" w:type="dxa"/>
            <w:gridSpan w:val="3"/>
          </w:tcPr>
          <w:p w14:paraId="77D3EC79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823CF54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14:paraId="30D57640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84AE9" w:rsidRPr="006A5DCA" w14:paraId="67283265" w14:textId="77777777" w:rsidTr="00E948BC">
        <w:tc>
          <w:tcPr>
            <w:tcW w:w="4213" w:type="dxa"/>
          </w:tcPr>
          <w:p w14:paraId="3D7BFC25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884EA50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E1DD4DA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597BAE92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8E50F25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14:paraId="0683052B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4" w:type="dxa"/>
          </w:tcPr>
          <w:p w14:paraId="6B69E682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BD09A7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884AE9" w:rsidRPr="006A5DCA" w14:paraId="0DEEE214" w14:textId="77777777" w:rsidTr="00E948BC">
        <w:tc>
          <w:tcPr>
            <w:tcW w:w="4213" w:type="dxa"/>
          </w:tcPr>
          <w:p w14:paraId="0C2227A8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085" w:type="dxa"/>
          </w:tcPr>
          <w:p w14:paraId="15581F24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0AF6A03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1482EF4D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E231A56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14:paraId="23B64C61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</w:tcPr>
          <w:p w14:paraId="239CF7E3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DE805A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84AE9" w:rsidRPr="006A5DCA" w14:paraId="420C42A9" w14:textId="77777777" w:rsidTr="00E948BC">
        <w:tc>
          <w:tcPr>
            <w:tcW w:w="4213" w:type="dxa"/>
          </w:tcPr>
          <w:p w14:paraId="2063C387" w14:textId="77777777" w:rsidR="00884AE9" w:rsidRPr="008A1A50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A1A5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5" w:type="dxa"/>
            <w:vAlign w:val="center"/>
          </w:tcPr>
          <w:p w14:paraId="2E50D69B" w14:textId="77777777" w:rsidR="00884AE9" w:rsidRPr="006A5DCA" w:rsidRDefault="00884AE9" w:rsidP="00E948B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6E45B380" w14:textId="77777777" w:rsidR="00884AE9" w:rsidRPr="006A5DCA" w:rsidRDefault="00884AE9" w:rsidP="00E948B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03042260" w14:textId="77777777" w:rsidR="00884AE9" w:rsidRPr="006A5DCA" w:rsidRDefault="00884AE9" w:rsidP="00E948B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0A76D81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4220C349" w14:textId="77777777" w:rsidR="00884AE9" w:rsidRPr="006A5DCA" w:rsidRDefault="00884AE9" w:rsidP="00E948B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4" w:type="dxa"/>
            <w:vAlign w:val="center"/>
          </w:tcPr>
          <w:p w14:paraId="7DF094B1" w14:textId="77777777" w:rsidR="00884AE9" w:rsidRPr="006A5DCA" w:rsidRDefault="00884AE9" w:rsidP="00E948B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vAlign w:val="center"/>
          </w:tcPr>
          <w:p w14:paraId="11854DF4" w14:textId="77777777" w:rsidR="00884AE9" w:rsidRPr="006A5DCA" w:rsidRDefault="00884AE9" w:rsidP="00E948B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884AE9" w:rsidRPr="006A5DCA" w14:paraId="6BF30C43" w14:textId="77777777" w:rsidTr="00E948BC">
        <w:tc>
          <w:tcPr>
            <w:tcW w:w="4213" w:type="dxa"/>
          </w:tcPr>
          <w:p w14:paraId="6B662FFF" w14:textId="77777777" w:rsidR="00884AE9" w:rsidRPr="006A5DCA" w:rsidRDefault="00884AE9" w:rsidP="00E948BC">
            <w:pPr>
              <w:spacing w:line="240" w:lineRule="auto"/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7" w:type="dxa"/>
            <w:gridSpan w:val="7"/>
          </w:tcPr>
          <w:p w14:paraId="4A4C4B56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AE9" w:rsidRPr="006A5DCA" w14:paraId="17085331" w14:textId="77777777" w:rsidTr="00E948BC">
        <w:tc>
          <w:tcPr>
            <w:tcW w:w="4213" w:type="dxa"/>
          </w:tcPr>
          <w:p w14:paraId="2E4C0F1C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5" w:type="dxa"/>
            <w:vAlign w:val="center"/>
          </w:tcPr>
          <w:p w14:paraId="36EC77AB" w14:textId="77777777" w:rsidR="00884AE9" w:rsidRPr="003E1066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8B7B470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2A91F3F2" w14:textId="77777777" w:rsidR="00884AE9" w:rsidRPr="006A5DCA" w:rsidRDefault="00884AE9" w:rsidP="00E948B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85ACA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3ECFC2FC" w14:textId="77777777" w:rsidR="00884AE9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14:paraId="437821F3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2BB5066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4AE9" w:rsidRPr="006A5DCA" w14:paraId="33B532FE" w14:textId="77777777" w:rsidTr="00E948BC">
        <w:tc>
          <w:tcPr>
            <w:tcW w:w="4213" w:type="dxa"/>
          </w:tcPr>
          <w:p w14:paraId="356C3546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5" w:type="dxa"/>
          </w:tcPr>
          <w:p w14:paraId="13449A4B" w14:textId="77777777" w:rsidR="00884AE9" w:rsidRPr="003E1066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DFFD3F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31033719" w14:textId="77777777" w:rsidR="00884AE9" w:rsidRPr="006A5DCA" w:rsidRDefault="00884AE9" w:rsidP="00E948B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5926C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4AAF18FE" w14:textId="77777777" w:rsidR="00884AE9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30,569</w:t>
            </w:r>
          </w:p>
        </w:tc>
        <w:tc>
          <w:tcPr>
            <w:tcW w:w="274" w:type="dxa"/>
            <w:vAlign w:val="bottom"/>
          </w:tcPr>
          <w:p w14:paraId="3A5EA75C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473B27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46,650</w:t>
            </w:r>
          </w:p>
        </w:tc>
      </w:tr>
      <w:tr w:rsidR="00884AE9" w:rsidRPr="006A5DCA" w14:paraId="35CE54C0" w14:textId="77777777" w:rsidTr="00E948BC">
        <w:tc>
          <w:tcPr>
            <w:tcW w:w="4213" w:type="dxa"/>
          </w:tcPr>
          <w:p w14:paraId="4971FC5C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4EB3734" w14:textId="77777777" w:rsidR="00884AE9" w:rsidRPr="003E1066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B1A14E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F85F7E4" w14:textId="77777777" w:rsidR="00884AE9" w:rsidRPr="006A5DCA" w:rsidRDefault="00884AE9" w:rsidP="00E948B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1183B568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4D30684" w14:textId="77777777" w:rsidR="00884AE9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2EAD9E1E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597A629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AE9" w:rsidRPr="006A5DCA" w14:paraId="309D9215" w14:textId="77777777" w:rsidTr="00E948BC">
        <w:tc>
          <w:tcPr>
            <w:tcW w:w="4213" w:type="dxa"/>
          </w:tcPr>
          <w:p w14:paraId="47962C21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727DAC8" w14:textId="77777777" w:rsidR="00884AE9" w:rsidRPr="003E1066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120F7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95A9CAA" w14:textId="77777777" w:rsidR="00884AE9" w:rsidRPr="006A5DCA" w:rsidRDefault="00884AE9" w:rsidP="00E948B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54390631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2AAF56E0" w14:textId="77777777" w:rsidR="00884AE9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30,569</w:t>
            </w:r>
          </w:p>
        </w:tc>
        <w:tc>
          <w:tcPr>
            <w:tcW w:w="274" w:type="dxa"/>
          </w:tcPr>
          <w:p w14:paraId="23A49762" w14:textId="77777777" w:rsidR="00884AE9" w:rsidRPr="006A5DCA" w:rsidRDefault="00884AE9" w:rsidP="00E94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C50536E" w14:textId="77777777" w:rsidR="00884AE9" w:rsidRPr="006A5DCA" w:rsidRDefault="00884AE9" w:rsidP="00E94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46,650</w:t>
            </w:r>
          </w:p>
        </w:tc>
      </w:tr>
    </w:tbl>
    <w:p w14:paraId="50C164ED" w14:textId="77777777" w:rsidR="00884AE9" w:rsidRPr="006A5DCA" w:rsidRDefault="0088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39908C1" w14:textId="77777777" w:rsidR="00EA3AEC" w:rsidRPr="006A5DCA" w:rsidRDefault="00EA3AEC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20BFE897" w:rsidR="000B1721" w:rsidRPr="006A5DCA" w:rsidRDefault="00AA723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6A5DC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42835" w:rsidRPr="006A5DCA">
        <w:rPr>
          <w:rFonts w:asciiTheme="majorBidi" w:hAnsiTheme="majorBidi" w:cstheme="majorBidi"/>
          <w:sz w:val="30"/>
          <w:szCs w:val="30"/>
        </w:rPr>
        <w:t>3</w:t>
      </w:r>
      <w:r w:rsidR="003F14C0" w:rsidRPr="006A5DCA">
        <w:rPr>
          <w:rFonts w:asciiTheme="majorBidi" w:hAnsiTheme="majorBidi" w:cstheme="majorBidi"/>
          <w:sz w:val="30"/>
          <w:szCs w:val="30"/>
        </w:rPr>
        <w:t xml:space="preserve">1 </w:t>
      </w:r>
      <w:r w:rsidR="003F14C0" w:rsidRPr="006A5DC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7347E" w:rsidRPr="006A5DCA">
        <w:rPr>
          <w:rFonts w:asciiTheme="majorBidi" w:hAnsiTheme="majorBidi" w:cstheme="majorBidi"/>
          <w:sz w:val="30"/>
          <w:szCs w:val="30"/>
        </w:rPr>
        <w:t>256</w:t>
      </w:r>
      <w:r w:rsidR="003F14C0" w:rsidRPr="006A5DCA">
        <w:rPr>
          <w:rFonts w:asciiTheme="majorBidi" w:hAnsiTheme="majorBidi" w:cstheme="majorBidi"/>
          <w:sz w:val="30"/>
          <w:szCs w:val="30"/>
        </w:rPr>
        <w:t>6</w:t>
      </w:r>
      <w:r w:rsidR="00E7347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2F1F192F" w14:textId="77777777" w:rsidR="00FF6590" w:rsidRPr="006A5DCA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15D9D8" w14:textId="77777777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  <w:r w:rsidR="005F6923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6E5A168F" w:rsidR="008919F3" w:rsidRPr="006A5DCA" w:rsidRDefault="000E66BF" w:rsidP="005C5343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</w:t>
      </w:r>
      <w:r w:rsidR="009C7AF3" w:rsidRPr="006A5DCA">
        <w:rPr>
          <w:rFonts w:asciiTheme="majorBidi" w:hAnsiTheme="majorBidi" w:cstheme="majorBidi"/>
          <w:spacing w:val="-4"/>
          <w:sz w:val="30"/>
          <w:szCs w:val="30"/>
          <w:cs/>
        </w:rPr>
        <w:t>ญญาเงินให้กู้ยืมกับบริษัทย่อย</w:t>
      </w:r>
      <w:r w:rsidR="00B037CE">
        <w:rPr>
          <w:rFonts w:asciiTheme="majorBidi" w:hAnsiTheme="majorBidi" w:cstheme="majorBidi" w:hint="cs"/>
          <w:spacing w:val="-4"/>
          <w:sz w:val="30"/>
          <w:szCs w:val="30"/>
          <w:cs/>
        </w:rPr>
        <w:t>สอง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แห่งโดยมีอัตราดอกเบี้ยตามที่กำหนดในสัญญา เงินต้นและดอกเบี้ย</w:t>
      </w:r>
      <w:r w:rsidR="001D17AF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A6B3E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มีกำหนดชำระคืนภายใน </w:t>
      </w:r>
      <w:r w:rsidR="00D830A6" w:rsidRPr="006A5DCA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ปี นับจากวันที่สัญญา ข้อกำหนดและเงื่อนไขสามารถเปลี่ยนแปลงได้ตามความยินยอม</w:t>
      </w:r>
      <w:r w:rsidR="001A6B3E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เป็นลายลักษณ์อักษรของทั้งสองฝ่าย ณ วันที่ </w:t>
      </w:r>
      <w:r w:rsidR="00842835" w:rsidRPr="006A5DCA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F14C0" w:rsidRPr="006A5DCA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3F14C0"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E7347E"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F14C0" w:rsidRPr="006A5DCA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ยอดเงินกู้</w:t>
      </w:r>
      <w:r w:rsidR="00DE785C" w:rsidRPr="006A5DCA">
        <w:rPr>
          <w:rFonts w:asciiTheme="majorBidi" w:hAnsiTheme="majorBidi" w:cstheme="majorBidi"/>
          <w:spacing w:val="-4"/>
          <w:sz w:val="30"/>
          <w:szCs w:val="30"/>
          <w:cs/>
        </w:rPr>
        <w:t>ยืม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คงเหลือมีจำนวน</w:t>
      </w:r>
      <w:r w:rsidR="00581EF1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037CE">
        <w:rPr>
          <w:rFonts w:asciiTheme="majorBidi" w:hAnsiTheme="majorBidi" w:cstheme="majorBidi"/>
          <w:spacing w:val="-4"/>
          <w:sz w:val="30"/>
          <w:szCs w:val="30"/>
        </w:rPr>
        <w:t xml:space="preserve">242.5 </w:t>
      </w:r>
      <w:r w:rsidR="003133FF"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1A6B3E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130F3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CF50E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3F14C0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6302DB">
        <w:rPr>
          <w:rFonts w:asciiTheme="majorBidi" w:hAnsiTheme="majorBidi" w:cstheme="majorBidi"/>
          <w:i/>
          <w:iCs/>
          <w:spacing w:val="-4"/>
          <w:sz w:val="30"/>
          <w:szCs w:val="30"/>
        </w:rPr>
        <w:t>228.2</w:t>
      </w:r>
      <w:r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13339E32" w14:textId="77777777" w:rsidR="001E2FAF" w:rsidRPr="006A5DCA" w:rsidRDefault="001E2FAF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Theme="majorBidi" w:hAnsiTheme="majorBidi" w:cstheme="majorBidi"/>
          <w:sz w:val="30"/>
          <w:szCs w:val="30"/>
        </w:rPr>
      </w:pPr>
    </w:p>
    <w:p w14:paraId="3E489FE2" w14:textId="77777777" w:rsidR="00EA3AEC" w:rsidRPr="006A5DCA" w:rsidRDefault="00865CBC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  <w:r w:rsidR="00EA3AEC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032A7207" w14:textId="77777777" w:rsidR="00A43014" w:rsidRPr="006A5DCA" w:rsidRDefault="00A43014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5909AE" w14:textId="34971E78" w:rsidR="00B81D01" w:rsidRPr="006A5DCA" w:rsidRDefault="00EA3AEC" w:rsidP="003F1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บริษัทมีสัญญาจัดหาสินค้ากับ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863684"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E37B92F" w14:textId="7653D28A" w:rsidR="00E21ABB" w:rsidRPr="006A5DCA" w:rsidRDefault="00B81D01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E21AB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2AC7FFD7" w14:textId="77777777" w:rsidR="00E21ABB" w:rsidRPr="006A5DCA" w:rsidRDefault="00E21ABB" w:rsidP="00EB0972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0A5C7BB" w14:textId="124B7301" w:rsidR="00D2285F" w:rsidRPr="006A5DCA" w:rsidRDefault="00E21ABB" w:rsidP="002E5ACC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55</w:t>
      </w:r>
      <w:r w:rsidR="001855F0" w:rsidRPr="006A5DCA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บริษัทได้ทำสัญญาบริการกับ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Mega Lifesciences Private Limited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</w:t>
      </w:r>
      <w:r w:rsidR="008D1E90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="00BD734E"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ทางอ้อม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Mega Lifesciences Private Limited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ตกลงที่จะให้บริการช่วยเหลือและสนับสนุน โดยไม่ผูกขาดใน</w:t>
      </w:r>
      <w:r w:rsidR="008D1E90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</w:t>
      </w:r>
      <w:r w:rsidR="008D1E90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การดำเนินงานที่เกิดขึ้นของบริษัท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Mega Lifesciences Private Limited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บวกส่วนเพิ่มร้อยละ </w:t>
      </w:r>
      <w:r w:rsidR="00D830A6" w:rsidRPr="006A5DCA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130F3" w:rsidRPr="006A5DCA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สัญญาดังกล่าวมีผล</w:t>
      </w:r>
      <w:r w:rsidR="00614C1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D830A6" w:rsidRPr="006A5DCA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  <w:r w:rsidR="000E66BF"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7CA11732" w14:textId="77777777" w:rsidR="00151335" w:rsidRPr="006A5DCA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01C15984" w14:textId="20AA5E88" w:rsidR="00A144BC" w:rsidRPr="006A5DCA" w:rsidRDefault="00A144BC" w:rsidP="007F684E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right="65" w:hanging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081"/>
        <w:gridCol w:w="236"/>
        <w:gridCol w:w="1027"/>
        <w:gridCol w:w="252"/>
        <w:gridCol w:w="1008"/>
        <w:gridCol w:w="252"/>
        <w:gridCol w:w="986"/>
      </w:tblGrid>
      <w:tr w:rsidR="00A07525" w:rsidRPr="006A5DCA" w14:paraId="5B18D773" w14:textId="77777777" w:rsidTr="001B362A">
        <w:trPr>
          <w:trHeight w:hRule="exact" w:val="403"/>
        </w:trPr>
        <w:tc>
          <w:tcPr>
            <w:tcW w:w="4518" w:type="dxa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9AB" w:rsidRPr="006A5DCA" w14:paraId="3BA6A0A1" w14:textId="77777777" w:rsidTr="001B362A">
        <w:trPr>
          <w:trHeight w:hRule="exact" w:val="403"/>
        </w:trPr>
        <w:tc>
          <w:tcPr>
            <w:tcW w:w="4518" w:type="dxa"/>
          </w:tcPr>
          <w:p w14:paraId="630E4AFD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365FC18C" w14:textId="6498EC63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1290F872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E97E60F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69139226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2" w:type="dxa"/>
          </w:tcPr>
          <w:p w14:paraId="46545E0B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DA8B14D" w14:textId="134CA560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9F49AB" w:rsidRPr="006A5DCA" w14:paraId="476D4238" w14:textId="77777777" w:rsidTr="001B362A">
        <w:trPr>
          <w:trHeight w:hRule="exact" w:val="403"/>
        </w:trPr>
        <w:tc>
          <w:tcPr>
            <w:tcW w:w="4518" w:type="dxa"/>
          </w:tcPr>
          <w:p w14:paraId="026D092C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C0597CE" w14:textId="75FB31AD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D9D83DD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ED8B7CF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C7E75E" w14:textId="510B9B2D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6303F942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A7E3969" w14:textId="35224D85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F49AB" w:rsidRPr="006A5DCA" w14:paraId="2163FE0C" w14:textId="77777777" w:rsidTr="001B362A">
        <w:trPr>
          <w:trHeight w:hRule="exact" w:val="403"/>
        </w:trPr>
        <w:tc>
          <w:tcPr>
            <w:tcW w:w="4518" w:type="dxa"/>
          </w:tcPr>
          <w:p w14:paraId="4592265A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2D61387" w14:textId="0E55AD51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9B7EACD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FB77C42" w14:textId="367E7388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D26DC40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6DC48C8" w14:textId="50FA32A2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7BE11012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43286A4" w14:textId="169F26BB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F49AB" w:rsidRPr="006A5DCA" w14:paraId="42E38D35" w14:textId="77777777" w:rsidTr="001B362A">
        <w:trPr>
          <w:trHeight w:hRule="exact" w:val="403"/>
        </w:trPr>
        <w:tc>
          <w:tcPr>
            <w:tcW w:w="4518" w:type="dxa"/>
          </w:tcPr>
          <w:p w14:paraId="1415DC3E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25AEEDBF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49AB" w:rsidRPr="006A5DCA" w14:paraId="7186A724" w14:textId="77777777" w:rsidTr="001B362A">
        <w:trPr>
          <w:trHeight w:hRule="exact" w:val="403"/>
        </w:trPr>
        <w:tc>
          <w:tcPr>
            <w:tcW w:w="4518" w:type="dxa"/>
          </w:tcPr>
          <w:p w14:paraId="2EACF569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1" w:type="dxa"/>
            <w:vAlign w:val="bottom"/>
          </w:tcPr>
          <w:p w14:paraId="3C4F77BD" w14:textId="29AE70AB" w:rsidR="009F49AB" w:rsidRPr="006A5DCA" w:rsidRDefault="00B037CE" w:rsidP="009F49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2,360,912</w:t>
            </w:r>
          </w:p>
        </w:tc>
        <w:tc>
          <w:tcPr>
            <w:tcW w:w="236" w:type="dxa"/>
          </w:tcPr>
          <w:p w14:paraId="4FB16926" w14:textId="29140605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41BA853" w14:textId="656FACF7" w:rsidR="009F49AB" w:rsidRPr="006A5DCA" w:rsidRDefault="009F49AB" w:rsidP="009F49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2,523,370</w:t>
            </w:r>
          </w:p>
        </w:tc>
        <w:tc>
          <w:tcPr>
            <w:tcW w:w="252" w:type="dxa"/>
          </w:tcPr>
          <w:p w14:paraId="141569F9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8F2590" w14:textId="11206749" w:rsidR="009F49AB" w:rsidRPr="006A5DCA" w:rsidRDefault="00B037CE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1,080,379</w:t>
            </w:r>
          </w:p>
        </w:tc>
        <w:tc>
          <w:tcPr>
            <w:tcW w:w="252" w:type="dxa"/>
          </w:tcPr>
          <w:p w14:paraId="52A0D051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648671" w14:textId="15986151" w:rsidR="009F49AB" w:rsidRPr="006A5DCA" w:rsidRDefault="009F49AB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1,119,837</w:t>
            </w:r>
          </w:p>
        </w:tc>
      </w:tr>
      <w:tr w:rsidR="009F49AB" w:rsidRPr="006A5DCA" w14:paraId="0B08E524" w14:textId="77777777" w:rsidTr="001B362A">
        <w:trPr>
          <w:trHeight w:hRule="exact" w:val="403"/>
        </w:trPr>
        <w:tc>
          <w:tcPr>
            <w:tcW w:w="4518" w:type="dxa"/>
          </w:tcPr>
          <w:p w14:paraId="55C7074A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1" w:type="dxa"/>
            <w:vAlign w:val="bottom"/>
          </w:tcPr>
          <w:p w14:paraId="4F6F7B6C" w14:textId="77777777" w:rsidR="009F49AB" w:rsidRPr="006A5DCA" w:rsidRDefault="009F49AB" w:rsidP="009F49A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DEBA66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5A19E91" w14:textId="77777777" w:rsidR="009F49AB" w:rsidRPr="006A5DCA" w:rsidRDefault="009F49AB" w:rsidP="009F49A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3C7942" w14:textId="77777777" w:rsidR="009F49AB" w:rsidRPr="006A5DCA" w:rsidRDefault="009F49AB" w:rsidP="009F49A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7776922" w14:textId="77777777" w:rsidR="009F49AB" w:rsidRPr="006A5DCA" w:rsidRDefault="009F49AB" w:rsidP="009F49A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49AB" w:rsidRPr="006A5DCA" w14:paraId="0A46C5F7" w14:textId="77777777" w:rsidTr="001B362A">
        <w:trPr>
          <w:trHeight w:hRule="exact" w:val="403"/>
        </w:trPr>
        <w:tc>
          <w:tcPr>
            <w:tcW w:w="4518" w:type="dxa"/>
          </w:tcPr>
          <w:p w14:paraId="6F4B5ADC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38E9A062" w14:textId="189DB96D" w:rsidR="009F49AB" w:rsidRPr="006A5DCA" w:rsidRDefault="00B037CE" w:rsidP="009F49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2C741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,593</w:t>
            </w:r>
          </w:p>
        </w:tc>
        <w:tc>
          <w:tcPr>
            <w:tcW w:w="236" w:type="dxa"/>
          </w:tcPr>
          <w:p w14:paraId="75BAB02E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05DA16" w14:textId="084B711A" w:rsidR="009F49AB" w:rsidRPr="006A5DCA" w:rsidRDefault="009F49AB" w:rsidP="009F49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408,361</w:t>
            </w:r>
          </w:p>
        </w:tc>
        <w:tc>
          <w:tcPr>
            <w:tcW w:w="252" w:type="dxa"/>
          </w:tcPr>
          <w:p w14:paraId="798C3DC1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A050F" w14:textId="23270E66" w:rsidR="009F49AB" w:rsidRPr="006A5DCA" w:rsidRDefault="00B037CE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395,007</w:t>
            </w:r>
          </w:p>
        </w:tc>
        <w:tc>
          <w:tcPr>
            <w:tcW w:w="252" w:type="dxa"/>
          </w:tcPr>
          <w:p w14:paraId="2B10D250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F6113F0" w14:textId="11DA0B10" w:rsidR="009F49AB" w:rsidRPr="006A5DCA" w:rsidRDefault="009F49AB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379,952</w:t>
            </w:r>
          </w:p>
        </w:tc>
      </w:tr>
      <w:tr w:rsidR="009F49AB" w:rsidRPr="006A5DCA" w14:paraId="3A29E885" w14:textId="77777777" w:rsidTr="001B362A">
        <w:trPr>
          <w:trHeight w:hRule="exact" w:val="403"/>
        </w:trPr>
        <w:tc>
          <w:tcPr>
            <w:tcW w:w="4518" w:type="dxa"/>
          </w:tcPr>
          <w:p w14:paraId="58255E29" w14:textId="36F98B2D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2C9A2509" w14:textId="2CE49E3D" w:rsidR="009F49AB" w:rsidRPr="006A5DCA" w:rsidRDefault="00B037CE" w:rsidP="009F49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4C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4C16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36" w:type="dxa"/>
          </w:tcPr>
          <w:p w14:paraId="308B9174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557D80B" w14:textId="513E9F1A" w:rsidR="009F49AB" w:rsidRPr="006A5DCA" w:rsidRDefault="009F49AB" w:rsidP="009F49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70,131</w:t>
            </w:r>
          </w:p>
        </w:tc>
        <w:tc>
          <w:tcPr>
            <w:tcW w:w="252" w:type="dxa"/>
          </w:tcPr>
          <w:p w14:paraId="46081415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74DA9" w14:textId="2C601F58" w:rsidR="009F49AB" w:rsidRPr="006A5DCA" w:rsidRDefault="00B037CE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268,993</w:t>
            </w:r>
          </w:p>
        </w:tc>
        <w:tc>
          <w:tcPr>
            <w:tcW w:w="252" w:type="dxa"/>
          </w:tcPr>
          <w:p w14:paraId="306B12AE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6B85F3A" w14:textId="74E725D9" w:rsidR="009F49AB" w:rsidRPr="006A5DCA" w:rsidRDefault="009F49AB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160,149</w:t>
            </w:r>
          </w:p>
        </w:tc>
      </w:tr>
      <w:tr w:rsidR="009F49AB" w:rsidRPr="006A5DCA" w14:paraId="06666687" w14:textId="77777777" w:rsidTr="001B362A">
        <w:trPr>
          <w:trHeight w:hRule="exact" w:val="403"/>
        </w:trPr>
        <w:tc>
          <w:tcPr>
            <w:tcW w:w="4518" w:type="dxa"/>
          </w:tcPr>
          <w:p w14:paraId="74CA15D9" w14:textId="748E9B43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07B51661" w14:textId="5A7F971F" w:rsidR="009F49AB" w:rsidRPr="006A5DCA" w:rsidRDefault="00614C16" w:rsidP="009F49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  <w:r w:rsidR="00B037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610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</w:t>
            </w:r>
          </w:p>
        </w:tc>
        <w:tc>
          <w:tcPr>
            <w:tcW w:w="236" w:type="dxa"/>
          </w:tcPr>
          <w:p w14:paraId="4928341F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6645B89" w14:textId="6A6A8C2C" w:rsidR="009F49AB" w:rsidRPr="006A5DCA" w:rsidRDefault="009F49AB" w:rsidP="009F49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87,678</w:t>
            </w:r>
          </w:p>
        </w:tc>
        <w:tc>
          <w:tcPr>
            <w:tcW w:w="252" w:type="dxa"/>
          </w:tcPr>
          <w:p w14:paraId="73185B2D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6EC756" w14:textId="7E9F46F6" w:rsidR="009F49AB" w:rsidRPr="006A5DCA" w:rsidRDefault="00B037CE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241,170</w:t>
            </w:r>
          </w:p>
        </w:tc>
        <w:tc>
          <w:tcPr>
            <w:tcW w:w="252" w:type="dxa"/>
          </w:tcPr>
          <w:p w14:paraId="1CE1D6A2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EF3B4A8" w14:textId="62A3E925" w:rsidR="009F49AB" w:rsidRPr="006A5DCA" w:rsidRDefault="009F49AB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276,191</w:t>
            </w:r>
          </w:p>
        </w:tc>
      </w:tr>
      <w:tr w:rsidR="009F49AB" w:rsidRPr="006A5DCA" w14:paraId="639D97FD" w14:textId="77777777" w:rsidTr="001B362A">
        <w:trPr>
          <w:trHeight w:hRule="exact" w:val="403"/>
        </w:trPr>
        <w:tc>
          <w:tcPr>
            <w:tcW w:w="4518" w:type="dxa"/>
          </w:tcPr>
          <w:p w14:paraId="21780630" w14:textId="0772F72F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81" w:type="dxa"/>
            <w:vAlign w:val="bottom"/>
          </w:tcPr>
          <w:p w14:paraId="14921B4F" w14:textId="3EA27E37" w:rsidR="009F49AB" w:rsidRPr="006A5DCA" w:rsidRDefault="00B037CE" w:rsidP="009F49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55,995</w:t>
            </w:r>
          </w:p>
        </w:tc>
        <w:tc>
          <w:tcPr>
            <w:tcW w:w="236" w:type="dxa"/>
          </w:tcPr>
          <w:p w14:paraId="442E5E32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1E07C5B" w14:textId="14906B20" w:rsidR="009F49AB" w:rsidRPr="006A5DCA" w:rsidRDefault="009F49AB" w:rsidP="009F49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64,268</w:t>
            </w:r>
          </w:p>
        </w:tc>
        <w:tc>
          <w:tcPr>
            <w:tcW w:w="252" w:type="dxa"/>
          </w:tcPr>
          <w:p w14:paraId="5C0F80E1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9D01F10" w14:textId="3F723CF5" w:rsidR="009F49AB" w:rsidRPr="006A5DCA" w:rsidRDefault="00B037CE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89,705</w:t>
            </w:r>
          </w:p>
        </w:tc>
        <w:tc>
          <w:tcPr>
            <w:tcW w:w="252" w:type="dxa"/>
          </w:tcPr>
          <w:p w14:paraId="20449529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21B1267" w14:textId="45341F43" w:rsidR="009F49AB" w:rsidRPr="006A5DCA" w:rsidRDefault="009F49AB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158,113</w:t>
            </w:r>
          </w:p>
        </w:tc>
      </w:tr>
      <w:tr w:rsidR="009F49AB" w:rsidRPr="006A5DCA" w14:paraId="7D33DFA6" w14:textId="77777777" w:rsidTr="001B362A">
        <w:trPr>
          <w:trHeight w:hRule="exact" w:val="403"/>
        </w:trPr>
        <w:tc>
          <w:tcPr>
            <w:tcW w:w="4518" w:type="dxa"/>
          </w:tcPr>
          <w:p w14:paraId="2FDCA2F3" w14:textId="01BE30DB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E640D2F" w14:textId="7AD0E802" w:rsidR="009F49AB" w:rsidRPr="006A5DCA" w:rsidRDefault="00B037CE" w:rsidP="009F49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3,093,366</w:t>
            </w:r>
          </w:p>
        </w:tc>
        <w:tc>
          <w:tcPr>
            <w:tcW w:w="236" w:type="dxa"/>
          </w:tcPr>
          <w:p w14:paraId="1F5A93CD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0E4DD23" w14:textId="036A56C3" w:rsidR="009F49AB" w:rsidRPr="006A5DCA" w:rsidRDefault="009F49AB" w:rsidP="009F49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3,153,808</w:t>
            </w:r>
          </w:p>
        </w:tc>
        <w:tc>
          <w:tcPr>
            <w:tcW w:w="252" w:type="dxa"/>
          </w:tcPr>
          <w:p w14:paraId="1704745D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F0D5F3" w14:textId="7CA7ADE9" w:rsidR="009F49AB" w:rsidRPr="006A5DCA" w:rsidRDefault="00B037CE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2,075,254</w:t>
            </w:r>
          </w:p>
        </w:tc>
        <w:tc>
          <w:tcPr>
            <w:tcW w:w="252" w:type="dxa"/>
          </w:tcPr>
          <w:p w14:paraId="524C8DAA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5DE38A0C" w14:textId="7BA0199D" w:rsidR="009F49AB" w:rsidRPr="006A5DCA" w:rsidRDefault="009F49AB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2,094,242</w:t>
            </w:r>
          </w:p>
        </w:tc>
      </w:tr>
      <w:tr w:rsidR="009F49AB" w:rsidRPr="006A5DCA" w14:paraId="4D830B61" w14:textId="77777777" w:rsidTr="001B362A">
        <w:trPr>
          <w:trHeight w:hRule="exact" w:val="443"/>
        </w:trPr>
        <w:tc>
          <w:tcPr>
            <w:tcW w:w="4518" w:type="dxa"/>
          </w:tcPr>
          <w:p w14:paraId="4A17D5B8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F6EDBC6" w14:textId="5633FC05" w:rsidR="009F49AB" w:rsidRPr="006A5DCA" w:rsidRDefault="00B037CE" w:rsidP="009F49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(45,896)</w:t>
            </w:r>
          </w:p>
        </w:tc>
        <w:tc>
          <w:tcPr>
            <w:tcW w:w="236" w:type="dxa"/>
          </w:tcPr>
          <w:p w14:paraId="2AF1EBEF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1DF501B9" w14:textId="218F29CB" w:rsidR="009F49AB" w:rsidRPr="006A5DCA" w:rsidRDefault="009F49AB" w:rsidP="009F49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(46,588)</w:t>
            </w:r>
          </w:p>
        </w:tc>
        <w:tc>
          <w:tcPr>
            <w:tcW w:w="252" w:type="dxa"/>
          </w:tcPr>
          <w:p w14:paraId="5B4FDE23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CCF1" w14:textId="156EAB63" w:rsidR="009F49AB" w:rsidRPr="006A5DCA" w:rsidRDefault="00B037CE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(22,074)</w:t>
            </w:r>
          </w:p>
        </w:tc>
        <w:tc>
          <w:tcPr>
            <w:tcW w:w="252" w:type="dxa"/>
          </w:tcPr>
          <w:p w14:paraId="6D08066D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7EB6B5F" w14:textId="480398CA" w:rsidR="009F49AB" w:rsidRPr="006A5DCA" w:rsidRDefault="009F49AB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(22,210)</w:t>
            </w:r>
          </w:p>
        </w:tc>
      </w:tr>
      <w:tr w:rsidR="009F49AB" w:rsidRPr="006A5DCA" w14:paraId="0F886565" w14:textId="77777777" w:rsidTr="001B362A">
        <w:trPr>
          <w:trHeight w:hRule="exact" w:val="403"/>
        </w:trPr>
        <w:tc>
          <w:tcPr>
            <w:tcW w:w="4518" w:type="dxa"/>
          </w:tcPr>
          <w:p w14:paraId="37586959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5CE3E64" w14:textId="2358231C" w:rsidR="009F49AB" w:rsidRPr="006A5DCA" w:rsidRDefault="00B037CE" w:rsidP="00D904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3,047,470</w:t>
            </w:r>
          </w:p>
        </w:tc>
        <w:tc>
          <w:tcPr>
            <w:tcW w:w="236" w:type="dxa"/>
          </w:tcPr>
          <w:p w14:paraId="643C71F8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ED29A8" w14:textId="0C431802" w:rsidR="009F49AB" w:rsidRPr="006A5DCA" w:rsidRDefault="009F49AB" w:rsidP="009F49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3,107,220</w:t>
            </w:r>
          </w:p>
        </w:tc>
        <w:tc>
          <w:tcPr>
            <w:tcW w:w="252" w:type="dxa"/>
          </w:tcPr>
          <w:p w14:paraId="0E6407D2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E8CCB72" w14:textId="51B1B660" w:rsidR="009F49AB" w:rsidRPr="006A5DCA" w:rsidRDefault="00B037CE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2,053,180</w:t>
            </w:r>
          </w:p>
        </w:tc>
        <w:tc>
          <w:tcPr>
            <w:tcW w:w="252" w:type="dxa"/>
          </w:tcPr>
          <w:p w14:paraId="6A65AB2E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64EA96" w14:textId="4D0967DB" w:rsidR="009F49AB" w:rsidRPr="006A5DCA" w:rsidRDefault="009F49AB" w:rsidP="009F49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2,072,032</w:t>
            </w:r>
          </w:p>
        </w:tc>
      </w:tr>
    </w:tbl>
    <w:p w14:paraId="212B4D13" w14:textId="21B6C9C7" w:rsidR="00A07525" w:rsidRPr="006A5DCA" w:rsidRDefault="00A07525">
      <w:pPr>
        <w:rPr>
          <w:rFonts w:asciiTheme="majorBidi" w:hAnsiTheme="majorBidi" w:cstheme="majorBidi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270"/>
        <w:gridCol w:w="1097"/>
        <w:gridCol w:w="268"/>
        <w:gridCol w:w="995"/>
        <w:gridCol w:w="250"/>
        <w:gridCol w:w="987"/>
        <w:gridCol w:w="236"/>
        <w:gridCol w:w="1117"/>
      </w:tblGrid>
      <w:tr w:rsidR="00381EEE" w:rsidRPr="006A5DCA" w14:paraId="294EA996" w14:textId="77777777" w:rsidTr="001B362A">
        <w:tc>
          <w:tcPr>
            <w:tcW w:w="4248" w:type="dxa"/>
          </w:tcPr>
          <w:p w14:paraId="1538982D" w14:textId="74274267" w:rsidR="00381EEE" w:rsidRPr="006A5DCA" w:rsidRDefault="00C16E5F" w:rsidP="002E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7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381EEE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732C459" w14:textId="77777777" w:rsidR="00381EEE" w:rsidRPr="006A5DCA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gridSpan w:val="3"/>
          </w:tcPr>
          <w:p w14:paraId="31A3678B" w14:textId="77777777" w:rsidR="00381EEE" w:rsidRPr="006A5DCA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0" w:type="dxa"/>
          </w:tcPr>
          <w:p w14:paraId="64C817D6" w14:textId="77777777" w:rsidR="00381EEE" w:rsidRPr="006A5DCA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B474C80" w14:textId="77777777" w:rsidR="00381EEE" w:rsidRPr="006A5DCA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52861" w:rsidRPr="006A5DCA" w14:paraId="1D5C5176" w14:textId="77777777" w:rsidTr="001B362A">
        <w:tc>
          <w:tcPr>
            <w:tcW w:w="4248" w:type="dxa"/>
          </w:tcPr>
          <w:p w14:paraId="5F665543" w14:textId="75E8255D" w:rsidR="00381EEE" w:rsidRPr="006A5DCA" w:rsidRDefault="00381EEE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" w:right="-131" w:firstLine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F49AB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F49AB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9F49AB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3E1E279" w14:textId="77777777" w:rsidR="00381EEE" w:rsidRPr="006A5DCA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3BBA34D1" w14:textId="2D91F0A1" w:rsidR="00381EEE" w:rsidRPr="006A5DCA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49AB"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71890F50" w14:textId="77777777" w:rsidR="00381EEE" w:rsidRPr="006A5DCA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321D64A7" w14:textId="07E2E74A" w:rsidR="00381EEE" w:rsidRPr="006A5DCA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49AB" w:rsidRPr="006A5D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2CAB266C" w14:textId="77777777" w:rsidR="00381EEE" w:rsidRPr="006A5DCA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CEDC936" w14:textId="0A56319F" w:rsidR="00381EEE" w:rsidRPr="006A5DCA" w:rsidRDefault="00381EEE" w:rsidP="001E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 w:hanging="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49AB"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94CFD81" w14:textId="77777777" w:rsidR="00381EEE" w:rsidRPr="006A5DCA" w:rsidRDefault="00381EE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9A5EC04" w14:textId="33E506D2" w:rsidR="00381EEE" w:rsidRPr="006A5DCA" w:rsidRDefault="00381EEE" w:rsidP="001E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49AB" w:rsidRPr="006A5D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81EEE" w:rsidRPr="006A5DCA" w14:paraId="52D668AA" w14:textId="77777777" w:rsidTr="001B362A">
        <w:tc>
          <w:tcPr>
            <w:tcW w:w="4248" w:type="dxa"/>
          </w:tcPr>
          <w:p w14:paraId="1F81ABE8" w14:textId="77777777" w:rsidR="00381EEE" w:rsidRPr="006A5DCA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C9C9A" w14:textId="77777777" w:rsidR="00381EEE" w:rsidRPr="006A5DCA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5009810" w14:textId="77777777" w:rsidR="00381EEE" w:rsidRPr="006A5DCA" w:rsidRDefault="00381EEE" w:rsidP="009A6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7525" w:rsidRPr="006A5DCA" w14:paraId="42020472" w14:textId="77777777" w:rsidTr="001B362A">
        <w:trPr>
          <w:trHeight w:val="299"/>
        </w:trPr>
        <w:tc>
          <w:tcPr>
            <w:tcW w:w="4248" w:type="dxa"/>
          </w:tcPr>
          <w:p w14:paraId="23460F29" w14:textId="71507FD7" w:rsidR="00A07525" w:rsidRPr="006A5DCA" w:rsidRDefault="00A07525" w:rsidP="002E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1C0526A" w14:textId="77777777" w:rsidR="00A07525" w:rsidRPr="006A5DCA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A268107" w14:textId="43484037" w:rsidR="00A07525" w:rsidRPr="006A5DCA" w:rsidRDefault="00DF4B83" w:rsidP="00D904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68" w:type="dxa"/>
          </w:tcPr>
          <w:p w14:paraId="1230BF30" w14:textId="77777777" w:rsidR="00A07525" w:rsidRPr="006A5DCA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3235F83" w14:textId="20B280BF" w:rsidR="00A07525" w:rsidRPr="006A5DCA" w:rsidRDefault="00EB0972" w:rsidP="00A07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1,480</w:t>
            </w:r>
          </w:p>
        </w:tc>
        <w:tc>
          <w:tcPr>
            <w:tcW w:w="250" w:type="dxa"/>
          </w:tcPr>
          <w:p w14:paraId="2F1424F2" w14:textId="77777777" w:rsidR="00A07525" w:rsidRPr="006A5DCA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2DA113C" w14:textId="4670A799" w:rsidR="00A07525" w:rsidRPr="006A5DCA" w:rsidRDefault="00DF4B83" w:rsidP="0067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D402E9" w14:textId="77777777" w:rsidR="00A07525" w:rsidRPr="006A5DCA" w:rsidRDefault="00A07525" w:rsidP="00A07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4A8095DC" w14:textId="47DCA391" w:rsidR="00A07525" w:rsidRPr="006A5DCA" w:rsidRDefault="006302DB" w:rsidP="0067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52B5BD31" w14:textId="0B6BADF6" w:rsidR="009F1AB4" w:rsidRPr="006A5DCA" w:rsidRDefault="009F1AB4" w:rsidP="001B3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CFD7F0C" w14:textId="77777777" w:rsidR="0086529C" w:rsidRPr="006A5DCA" w:rsidRDefault="0086529C" w:rsidP="0081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0AB1AE0" w14:textId="77777777" w:rsidR="00823471" w:rsidRPr="006A5DCA" w:rsidRDefault="009F1AB4" w:rsidP="00154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810"/>
          <w:tab w:val="left" w:pos="9630"/>
          <w:tab w:val="left" w:pos="981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6A5DCA">
        <w:rPr>
          <w:rFonts w:asciiTheme="majorBidi" w:hAnsiTheme="majorBidi" w:cstheme="majorBidi"/>
          <w:sz w:val="30"/>
          <w:szCs w:val="30"/>
          <w:cs/>
        </w:rPr>
        <w:t>ส่ง</w:t>
      </w:r>
      <w:r w:rsidRPr="006A5DCA">
        <w:rPr>
          <w:rFonts w:asciiTheme="majorBidi" w:hAnsiTheme="majorBidi" w:cstheme="majorBidi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A5DCA">
        <w:rPr>
          <w:rFonts w:asciiTheme="majorBidi" w:hAnsiTheme="majorBidi" w:cstheme="majorBidi"/>
          <w:sz w:val="30"/>
          <w:szCs w:val="30"/>
          <w:cs/>
        </w:rPr>
        <w:t>์ต่างๆของกลุ่มบริษัทไปยัง</w:t>
      </w:r>
      <w:r w:rsidR="00DC2494"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="00415858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ด้วยเหตุนี้จึงมี</w:t>
      </w:r>
      <w:r w:rsidR="001E3DB7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A5DCA">
        <w:rPr>
          <w:rFonts w:asciiTheme="majorBidi" w:hAnsiTheme="majorBidi" w:cstheme="majorBidi"/>
          <w:sz w:val="30"/>
          <w:szCs w:val="30"/>
          <w:cs/>
        </w:rPr>
        <w:t>รับรู้รายได้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ส่งผลให้กลุ่มบริษัทมี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>ยอด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F32B6B4" w14:textId="77777777" w:rsidR="00092F45" w:rsidRPr="006A5DCA" w:rsidRDefault="00092F4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p w14:paraId="2797DB21" w14:textId="048C2C07" w:rsidR="00946DD6" w:rsidRPr="006A5DCA" w:rsidRDefault="006302DB" w:rsidP="007F6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946DD6" w:rsidRPr="006A5DCA">
        <w:rPr>
          <w:rFonts w:asciiTheme="majorBidi" w:hAnsiTheme="majorBidi" w:cstheme="majorBidi"/>
          <w:b/>
          <w:bCs/>
          <w:sz w:val="30"/>
          <w:szCs w:val="30"/>
        </w:rPr>
        <w:tab/>
      </w:r>
      <w:r w:rsidR="00946DD6"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C16E5F" w:rsidRPr="006A5D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บริษัทย่อย </w:t>
      </w:r>
      <w:r w:rsidR="00946DD6" w:rsidRPr="006A5DCA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บริษัทร่วมและการร่วมค้า</w:t>
      </w:r>
    </w:p>
    <w:p w14:paraId="07BE3C43" w14:textId="062B9580" w:rsidR="00492843" w:rsidRPr="006A5DCA" w:rsidRDefault="00492843" w:rsidP="00492843">
      <w:pPr>
        <w:pStyle w:val="Heading5"/>
        <w:tabs>
          <w:tab w:val="left" w:pos="54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4"/>
        <w:gridCol w:w="984"/>
        <w:gridCol w:w="267"/>
        <w:gridCol w:w="1043"/>
        <w:gridCol w:w="21"/>
        <w:gridCol w:w="253"/>
        <w:gridCol w:w="21"/>
        <w:gridCol w:w="964"/>
        <w:gridCol w:w="21"/>
        <w:gridCol w:w="251"/>
        <w:gridCol w:w="21"/>
        <w:gridCol w:w="930"/>
      </w:tblGrid>
      <w:tr w:rsidR="009F49AB" w:rsidRPr="006A5DCA" w14:paraId="2E11C32F" w14:textId="77777777" w:rsidTr="00732241">
        <w:trPr>
          <w:tblHeader/>
        </w:trPr>
        <w:tc>
          <w:tcPr>
            <w:tcW w:w="2449" w:type="pct"/>
          </w:tcPr>
          <w:p w14:paraId="52E8EBD2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25" w:type="pct"/>
            <w:gridSpan w:val="3"/>
          </w:tcPr>
          <w:p w14:paraId="4CABC67B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74EA4BCD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pct"/>
            <w:gridSpan w:val="6"/>
          </w:tcPr>
          <w:p w14:paraId="5B6ADF9F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9AB" w:rsidRPr="006A5DCA" w14:paraId="39BDD5EE" w14:textId="77777777" w:rsidTr="00732241">
        <w:trPr>
          <w:tblHeader/>
        </w:trPr>
        <w:tc>
          <w:tcPr>
            <w:tcW w:w="2449" w:type="pct"/>
          </w:tcPr>
          <w:p w14:paraId="7A79B58B" w14:textId="77777777" w:rsidR="009F49AB" w:rsidRPr="006A5DCA" w:rsidRDefault="009F49AB" w:rsidP="008A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6" w:type="pct"/>
          </w:tcPr>
          <w:p w14:paraId="2A367CAD" w14:textId="3F9F6E75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0759B0F9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6E6F5CF" w14:textId="3049EE34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1" w:right="-110" w:firstLine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gridSpan w:val="2"/>
          </w:tcPr>
          <w:p w14:paraId="3570C644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4272DDCB" w14:textId="1326E515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  <w:gridSpan w:val="2"/>
          </w:tcPr>
          <w:p w14:paraId="4BB38C56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gridSpan w:val="2"/>
          </w:tcPr>
          <w:p w14:paraId="421BA60B" w14:textId="66F3D059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F49AB" w:rsidRPr="006A5DCA" w14:paraId="534546AE" w14:textId="77777777" w:rsidTr="00732241">
        <w:tc>
          <w:tcPr>
            <w:tcW w:w="2449" w:type="pct"/>
          </w:tcPr>
          <w:p w14:paraId="42C4CE72" w14:textId="77777777" w:rsidR="009F49AB" w:rsidRPr="006A5DCA" w:rsidRDefault="009F49AB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1" w:type="pct"/>
            <w:gridSpan w:val="11"/>
          </w:tcPr>
          <w:p w14:paraId="1330D418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49AB" w:rsidRPr="006A5DCA" w14:paraId="3D39B6DC" w14:textId="77777777" w:rsidTr="00732241">
        <w:tc>
          <w:tcPr>
            <w:tcW w:w="2449" w:type="pct"/>
          </w:tcPr>
          <w:p w14:paraId="23B55043" w14:textId="77777777" w:rsidR="009F49AB" w:rsidRPr="006A5DCA" w:rsidRDefault="009F49AB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6" w:type="pct"/>
          </w:tcPr>
          <w:p w14:paraId="7DD4E604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8912D3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4A40DBC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4AF9A20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7FB87345" w14:textId="77777777" w:rsidR="009F49AB" w:rsidRPr="006A5DCA" w:rsidRDefault="009F49AB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622B205D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gridSpan w:val="2"/>
          </w:tcPr>
          <w:p w14:paraId="2B858B32" w14:textId="77777777" w:rsidR="009F49AB" w:rsidRPr="006A5DCA" w:rsidRDefault="009F49AB" w:rsidP="00B03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9AB" w:rsidRPr="006A5DCA" w14:paraId="17BBEEF4" w14:textId="77777777" w:rsidTr="00732241">
        <w:tc>
          <w:tcPr>
            <w:tcW w:w="2449" w:type="pct"/>
          </w:tcPr>
          <w:p w14:paraId="6A28EA83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6" w:type="pct"/>
          </w:tcPr>
          <w:p w14:paraId="3EB9A691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37CFA1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F255437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161C9E38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62EE94D2" w14:textId="3B548DD3" w:rsidR="009F49AB" w:rsidRPr="006A5DCA" w:rsidRDefault="00B037CE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1,264,265</w:t>
            </w:r>
          </w:p>
        </w:tc>
        <w:tc>
          <w:tcPr>
            <w:tcW w:w="145" w:type="pct"/>
            <w:gridSpan w:val="2"/>
          </w:tcPr>
          <w:p w14:paraId="75D02B41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gridSpan w:val="2"/>
          </w:tcPr>
          <w:p w14:paraId="4E185D31" w14:textId="116D2BD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1,298,782</w:t>
            </w:r>
          </w:p>
        </w:tc>
      </w:tr>
      <w:tr w:rsidR="009F49AB" w:rsidRPr="006A5DCA" w14:paraId="527553F5" w14:textId="77777777" w:rsidTr="00732241">
        <w:tc>
          <w:tcPr>
            <w:tcW w:w="2449" w:type="pct"/>
          </w:tcPr>
          <w:p w14:paraId="1FCACB6D" w14:textId="107B3724" w:rsidR="009F49AB" w:rsidRPr="001E1116" w:rsidRDefault="001E1116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การเพิ่มทุน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41EAE4B2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54612B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F20AD07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439AA981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bottom w:val="single" w:sz="4" w:space="0" w:color="auto"/>
            </w:tcBorders>
          </w:tcPr>
          <w:p w14:paraId="1F658A0A" w14:textId="6A753664" w:rsidR="009F49AB" w:rsidRPr="006A5DCA" w:rsidRDefault="00B037CE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</w:t>
            </w:r>
            <w:r w:rsidR="00ED1F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  <w:gridSpan w:val="2"/>
          </w:tcPr>
          <w:p w14:paraId="156D62C0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tcBorders>
              <w:bottom w:val="single" w:sz="4" w:space="0" w:color="auto"/>
            </w:tcBorders>
          </w:tcPr>
          <w:p w14:paraId="20720D4F" w14:textId="00289AB0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9AB" w:rsidRPr="006A5DCA" w14:paraId="365C642B" w14:textId="77777777" w:rsidTr="00732241">
        <w:tc>
          <w:tcPr>
            <w:tcW w:w="2449" w:type="pct"/>
          </w:tcPr>
          <w:p w14:paraId="7A22CA0C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23AE2BB7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CFE0F9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0F693F7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2E972699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B09A70" w14:textId="49C3B2BD" w:rsidR="009F49AB" w:rsidRPr="006A5DCA" w:rsidRDefault="00B037CE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1,269,996</w:t>
            </w:r>
          </w:p>
        </w:tc>
        <w:tc>
          <w:tcPr>
            <w:tcW w:w="145" w:type="pct"/>
            <w:gridSpan w:val="2"/>
          </w:tcPr>
          <w:p w14:paraId="4D21B93E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CC516C" w14:textId="42D09AE8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1,298,782</w:t>
            </w:r>
          </w:p>
        </w:tc>
      </w:tr>
      <w:tr w:rsidR="009F49AB" w:rsidRPr="006A5DCA" w14:paraId="013C5E56" w14:textId="77777777" w:rsidTr="00732241">
        <w:tc>
          <w:tcPr>
            <w:tcW w:w="2449" w:type="pct"/>
          </w:tcPr>
          <w:p w14:paraId="117B877C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4B096CEC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3A48183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double" w:sz="4" w:space="0" w:color="auto"/>
            </w:tcBorders>
          </w:tcPr>
          <w:p w14:paraId="19094806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141CC1F5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double" w:sz="4" w:space="0" w:color="auto"/>
            </w:tcBorders>
          </w:tcPr>
          <w:p w14:paraId="2E499B30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58D34957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CB184B1" w14:textId="6B8F764F" w:rsidR="009F49AB" w:rsidRPr="006A5DCA" w:rsidRDefault="006302D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1,264,265</w:t>
            </w:r>
          </w:p>
        </w:tc>
      </w:tr>
      <w:tr w:rsidR="009F49AB" w:rsidRPr="006A5DCA" w14:paraId="2FB94B85" w14:textId="77777777" w:rsidTr="00732241">
        <w:tc>
          <w:tcPr>
            <w:tcW w:w="2449" w:type="pct"/>
          </w:tcPr>
          <w:p w14:paraId="03FBA92A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6" w:type="pct"/>
          </w:tcPr>
          <w:p w14:paraId="68957245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484DA760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661AF473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3320D32B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6" w:type="pct"/>
            <w:gridSpan w:val="2"/>
          </w:tcPr>
          <w:p w14:paraId="0D51E7F9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14:paraId="1A3CFCA6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07" w:type="pct"/>
            <w:gridSpan w:val="2"/>
            <w:tcBorders>
              <w:top w:val="double" w:sz="4" w:space="0" w:color="auto"/>
            </w:tcBorders>
          </w:tcPr>
          <w:p w14:paraId="30B520D5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F49AB" w:rsidRPr="006A5DCA" w14:paraId="35D08A43" w14:textId="77777777" w:rsidTr="00732241">
        <w:tc>
          <w:tcPr>
            <w:tcW w:w="2449" w:type="pct"/>
          </w:tcPr>
          <w:p w14:paraId="7292F35F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6" w:type="pct"/>
          </w:tcPr>
          <w:p w14:paraId="0A8F7D59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DC8804C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FEEA997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1ECF8B9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4B0E9624" w14:textId="77777777" w:rsidR="009F49AB" w:rsidRPr="006A5DCA" w:rsidRDefault="009F49AB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9A2C11E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gridSpan w:val="2"/>
          </w:tcPr>
          <w:p w14:paraId="43D74DCD" w14:textId="77777777" w:rsidR="009F49AB" w:rsidRPr="006A5DCA" w:rsidRDefault="009F49AB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662" w:rsidRPr="006A5DCA" w14:paraId="1A14AC29" w14:textId="77777777" w:rsidTr="00732241">
        <w:tc>
          <w:tcPr>
            <w:tcW w:w="2449" w:type="pct"/>
          </w:tcPr>
          <w:p w14:paraId="1C550F8C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6" w:type="pct"/>
          </w:tcPr>
          <w:p w14:paraId="06423439" w14:textId="74A68533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DA1153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CD773D9" w14:textId="37E8EB4D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60840560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43CF20E5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7C2DD60B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gridSpan w:val="2"/>
          </w:tcPr>
          <w:p w14:paraId="05795092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4662" w:rsidRPr="006A5DCA" w14:paraId="4E20819F" w14:textId="77777777" w:rsidTr="00732241">
        <w:tc>
          <w:tcPr>
            <w:tcW w:w="2449" w:type="pct"/>
          </w:tcPr>
          <w:p w14:paraId="261D6070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มูลค่ายุติธรรมของส่วนได้เสียที่ถือไว้ก่อนหน้านี้</w:t>
            </w:r>
          </w:p>
        </w:tc>
        <w:tc>
          <w:tcPr>
            <w:tcW w:w="526" w:type="pct"/>
          </w:tcPr>
          <w:p w14:paraId="50095D5D" w14:textId="3350E878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4F86DD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FF58A1B" w14:textId="3FB812A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46" w:type="pct"/>
            <w:gridSpan w:val="2"/>
          </w:tcPr>
          <w:p w14:paraId="59BFDBAA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305AE8E4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2AA54E64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gridSpan w:val="2"/>
          </w:tcPr>
          <w:p w14:paraId="22BD2AD2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4662" w:rsidRPr="006A5DCA" w14:paraId="2A793A45" w14:textId="77777777" w:rsidTr="00732241">
        <w:tc>
          <w:tcPr>
            <w:tcW w:w="2449" w:type="pct"/>
          </w:tcPr>
          <w:p w14:paraId="5019879A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การจัดประเภทรายการใหม่เป็นเงินลงทุนในบริษัทย่อย</w:t>
            </w:r>
          </w:p>
        </w:tc>
        <w:tc>
          <w:tcPr>
            <w:tcW w:w="526" w:type="pct"/>
          </w:tcPr>
          <w:p w14:paraId="7E740CC9" w14:textId="41F30FA5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1B8629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BF6B892" w14:textId="7099DE6A" w:rsidR="00AB4662" w:rsidRPr="006A5DCA" w:rsidRDefault="00AB4662" w:rsidP="00614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(655)</w:t>
            </w:r>
          </w:p>
        </w:tc>
        <w:tc>
          <w:tcPr>
            <w:tcW w:w="146" w:type="pct"/>
            <w:gridSpan w:val="2"/>
          </w:tcPr>
          <w:p w14:paraId="5313A589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33C25336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0FEFB4F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gridSpan w:val="2"/>
          </w:tcPr>
          <w:p w14:paraId="10FBE47D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4662" w:rsidRPr="006A5DCA" w14:paraId="57313120" w14:textId="77777777" w:rsidTr="00732241">
        <w:tc>
          <w:tcPr>
            <w:tcW w:w="2449" w:type="pct"/>
          </w:tcPr>
          <w:p w14:paraId="07BD3F03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022716AF" w14:textId="24AC14CB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9DDAB8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2DC7F97" w14:textId="613547E1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50179DEB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226F3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146D054E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7150B0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B4662" w:rsidRPr="006A5DCA" w14:paraId="4C95490B" w14:textId="77777777" w:rsidTr="00732241">
        <w:tc>
          <w:tcPr>
            <w:tcW w:w="2449" w:type="pct"/>
          </w:tcPr>
          <w:p w14:paraId="15367384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64FA4F17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1B911C6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double" w:sz="4" w:space="0" w:color="auto"/>
            </w:tcBorders>
          </w:tcPr>
          <w:p w14:paraId="63EBD2C3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69016A2A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double" w:sz="4" w:space="0" w:color="auto"/>
            </w:tcBorders>
          </w:tcPr>
          <w:p w14:paraId="7652B99A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5EA73BCF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0AE5F92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B4662" w:rsidRPr="006A5DCA" w14:paraId="435776ED" w14:textId="77777777" w:rsidTr="00732241">
        <w:tc>
          <w:tcPr>
            <w:tcW w:w="2449" w:type="pct"/>
          </w:tcPr>
          <w:p w14:paraId="648BE13E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6" w:type="pct"/>
          </w:tcPr>
          <w:p w14:paraId="654CE734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24EB45E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  <w:gridSpan w:val="2"/>
          </w:tcPr>
          <w:p w14:paraId="306A6B5E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7DA5BA3B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6" w:type="pct"/>
            <w:gridSpan w:val="2"/>
          </w:tcPr>
          <w:p w14:paraId="59E65567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14:paraId="746746E0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96" w:type="pct"/>
          </w:tcPr>
          <w:p w14:paraId="3917063F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B4662" w:rsidRPr="006A5DCA" w14:paraId="36ABF5FA" w14:textId="77777777" w:rsidTr="00732241">
        <w:tc>
          <w:tcPr>
            <w:tcW w:w="2449" w:type="pct"/>
          </w:tcPr>
          <w:p w14:paraId="0D7A4C59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6" w:type="pct"/>
          </w:tcPr>
          <w:p w14:paraId="27CFBB8A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75A625D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117C83B2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70D50B71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3824EEB4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BE64495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</w:tcPr>
          <w:p w14:paraId="4BE1F620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4662" w:rsidRPr="006A5DCA" w14:paraId="0510A85E" w14:textId="77777777" w:rsidTr="00732241">
        <w:tc>
          <w:tcPr>
            <w:tcW w:w="2449" w:type="pct"/>
          </w:tcPr>
          <w:p w14:paraId="7E08552D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6" w:type="pct"/>
          </w:tcPr>
          <w:p w14:paraId="20B8ABFE" w14:textId="78A68024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222,875</w:t>
            </w:r>
          </w:p>
        </w:tc>
        <w:tc>
          <w:tcPr>
            <w:tcW w:w="143" w:type="pct"/>
          </w:tcPr>
          <w:p w14:paraId="67AAE080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173754E" w14:textId="07D681F0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214,789</w:t>
            </w:r>
          </w:p>
        </w:tc>
        <w:tc>
          <w:tcPr>
            <w:tcW w:w="146" w:type="pct"/>
            <w:gridSpan w:val="2"/>
          </w:tcPr>
          <w:p w14:paraId="6567ECE7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5EF84344" w14:textId="3297C46F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216,886</w:t>
            </w:r>
          </w:p>
        </w:tc>
        <w:tc>
          <w:tcPr>
            <w:tcW w:w="145" w:type="pct"/>
            <w:gridSpan w:val="2"/>
          </w:tcPr>
          <w:p w14:paraId="75397060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</w:tcPr>
          <w:p w14:paraId="37990990" w14:textId="1993139E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216,886</w:t>
            </w:r>
          </w:p>
        </w:tc>
      </w:tr>
      <w:tr w:rsidR="00AB4662" w:rsidRPr="006A5DCA" w14:paraId="2003B26B" w14:textId="77777777" w:rsidTr="00732241">
        <w:tc>
          <w:tcPr>
            <w:tcW w:w="2449" w:type="pct"/>
          </w:tcPr>
          <w:p w14:paraId="6B17C376" w14:textId="0530D035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="0036106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6" w:type="pct"/>
          </w:tcPr>
          <w:p w14:paraId="09B2713E" w14:textId="268EE176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3" w:type="pct"/>
          </w:tcPr>
          <w:p w14:paraId="1DAF163E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60F4FD45" w14:textId="786D99CA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146" w:type="pct"/>
            <w:gridSpan w:val="2"/>
          </w:tcPr>
          <w:p w14:paraId="31A53B79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2AE77104" w14:textId="0357A46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BE77B0D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</w:tcPr>
          <w:p w14:paraId="4A6857F8" w14:textId="33C19293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4662" w:rsidRPr="006A5DCA" w14:paraId="200182FC" w14:textId="77777777" w:rsidTr="00732241">
        <w:tc>
          <w:tcPr>
            <w:tcW w:w="2449" w:type="pct"/>
          </w:tcPr>
          <w:p w14:paraId="48E066DF" w14:textId="40998DBA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ส่วนแบ่งขาดทุนเบ็ดเสร็จอื่นในการร่วมค้า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63D75519" w14:textId="6C3BFBAA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(2,458)</w:t>
            </w:r>
          </w:p>
        </w:tc>
        <w:tc>
          <w:tcPr>
            <w:tcW w:w="143" w:type="pct"/>
          </w:tcPr>
          <w:p w14:paraId="56E882FC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0F5F4C2" w14:textId="03D98CBA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(788)</w:t>
            </w:r>
          </w:p>
        </w:tc>
        <w:tc>
          <w:tcPr>
            <w:tcW w:w="146" w:type="pct"/>
            <w:gridSpan w:val="2"/>
          </w:tcPr>
          <w:p w14:paraId="66BB8FF0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14:paraId="448DE5BF" w14:textId="544AC13C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12B39805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</w:tcPr>
          <w:p w14:paraId="0EDBC42C" w14:textId="1C7AABE1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4662" w:rsidRPr="006A5DCA" w14:paraId="20742BA4" w14:textId="77777777" w:rsidTr="00732241">
        <w:trPr>
          <w:trHeight w:val="370"/>
        </w:trPr>
        <w:tc>
          <w:tcPr>
            <w:tcW w:w="2449" w:type="pct"/>
          </w:tcPr>
          <w:p w14:paraId="750ABD75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8132F62" w14:textId="54328EA9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220,616</w:t>
            </w:r>
          </w:p>
        </w:tc>
        <w:tc>
          <w:tcPr>
            <w:tcW w:w="143" w:type="pct"/>
          </w:tcPr>
          <w:p w14:paraId="530DA26F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1D6260" w14:textId="15F103B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213,941</w:t>
            </w:r>
          </w:p>
        </w:tc>
        <w:tc>
          <w:tcPr>
            <w:tcW w:w="146" w:type="pct"/>
            <w:gridSpan w:val="2"/>
          </w:tcPr>
          <w:p w14:paraId="7B53E5D9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A5A207" w14:textId="52E3EF04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216,886</w:t>
            </w:r>
          </w:p>
        </w:tc>
        <w:tc>
          <w:tcPr>
            <w:tcW w:w="145" w:type="pct"/>
            <w:gridSpan w:val="2"/>
          </w:tcPr>
          <w:p w14:paraId="5945CB78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659BAE22" w14:textId="653FD9A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216,886</w:t>
            </w:r>
          </w:p>
        </w:tc>
      </w:tr>
      <w:tr w:rsidR="00AB4662" w:rsidRPr="006A5DCA" w14:paraId="2653345D" w14:textId="77777777" w:rsidTr="00732241">
        <w:tc>
          <w:tcPr>
            <w:tcW w:w="2449" w:type="pct"/>
            <w:tcBorders>
              <w:bottom w:val="nil"/>
            </w:tcBorders>
          </w:tcPr>
          <w:p w14:paraId="23BAEB87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6" w:type="pct"/>
            <w:tcBorders>
              <w:top w:val="double" w:sz="4" w:space="0" w:color="auto"/>
              <w:bottom w:val="nil"/>
            </w:tcBorders>
          </w:tcPr>
          <w:p w14:paraId="54EA4F51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3BF1B5E3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2DB88AD" w14:textId="3267684F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222,875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14:paraId="7B172C10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double" w:sz="4" w:space="0" w:color="auto"/>
              <w:bottom w:val="nil"/>
            </w:tcBorders>
          </w:tcPr>
          <w:p w14:paraId="43024C23" w14:textId="77777777" w:rsidR="00AB4662" w:rsidRPr="006A5DCA" w:rsidRDefault="00AB4662" w:rsidP="009F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bottom w:val="nil"/>
            </w:tcBorders>
          </w:tcPr>
          <w:p w14:paraId="4A2FAAF6" w14:textId="77777777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double" w:sz="4" w:space="0" w:color="auto"/>
              <w:bottom w:val="double" w:sz="4" w:space="0" w:color="auto"/>
            </w:tcBorders>
          </w:tcPr>
          <w:p w14:paraId="21BE8DD0" w14:textId="6EEC5A7B" w:rsidR="00AB4662" w:rsidRPr="006A5DCA" w:rsidRDefault="00AB4662" w:rsidP="009F4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5112FD21" w14:textId="6085CC94" w:rsidR="009F49AB" w:rsidRPr="006A5DCA" w:rsidRDefault="009F49AB" w:rsidP="009F49AB">
      <w:pPr>
        <w:rPr>
          <w:rFonts w:asciiTheme="majorBidi" w:hAnsiTheme="majorBidi" w:cstheme="majorBidi"/>
          <w:lang w:val="x-none" w:eastAsia="x-none"/>
        </w:rPr>
      </w:pPr>
    </w:p>
    <w:p w14:paraId="636DC593" w14:textId="207B815C" w:rsidR="009F49AB" w:rsidRPr="006A5DCA" w:rsidRDefault="00B61C0A" w:rsidP="00B31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4699CA03" w14:textId="77777777" w:rsidR="009F49AB" w:rsidRPr="006A5DCA" w:rsidRDefault="009F49AB" w:rsidP="00D6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406A3D" w14:textId="77777777" w:rsidR="00414D31" w:rsidRPr="006A5DCA" w:rsidRDefault="00414D31" w:rsidP="00414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6E3857C3" w14:textId="77777777" w:rsidR="00414D31" w:rsidRDefault="00414D31" w:rsidP="00414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28BB720" w14:textId="33D8951D" w:rsidR="00414D31" w:rsidRPr="006A5DCA" w:rsidRDefault="00414D31" w:rsidP="00414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ในระหว่างงวดสามเดือนสิ้นสุดวันที่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="008E3C8F">
        <w:rPr>
          <w:rFonts w:asciiTheme="majorBidi" w:hAnsiTheme="majorBidi" w:cstheme="majorBidi" w:hint="cs"/>
          <w:spacing w:val="-4"/>
          <w:sz w:val="30"/>
          <w:szCs w:val="30"/>
          <w:cs/>
        </w:rPr>
        <w:t>จ่ายชำระทุนแก่</w:t>
      </w:r>
      <w:r w:rsidRPr="00D9044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</w:t>
      </w:r>
      <w:r w:rsidRPr="00D9044A">
        <w:rPr>
          <w:rFonts w:asciiTheme="majorBidi" w:hAnsiTheme="majorBidi" w:cstheme="majorBidi"/>
          <w:spacing w:val="-6"/>
          <w:sz w:val="30"/>
          <w:szCs w:val="30"/>
        </w:rPr>
        <w:t xml:space="preserve">Mega </w:t>
      </w:r>
      <w:r w:rsidR="007759E6" w:rsidRPr="00D9044A">
        <w:rPr>
          <w:rFonts w:asciiTheme="majorBidi" w:hAnsiTheme="majorBidi" w:cstheme="majorBidi"/>
          <w:spacing w:val="-6"/>
          <w:sz w:val="30"/>
          <w:szCs w:val="30"/>
        </w:rPr>
        <w:t xml:space="preserve">Lifesciences Colombia </w:t>
      </w:r>
      <w:r w:rsidRPr="00D9044A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ซึ่งเป็นบริษัทย่อยทางตรงในประเทศ</w:t>
      </w:r>
      <w:r w:rsidRPr="00D9044A">
        <w:rPr>
          <w:rFonts w:asciiTheme="majorBidi" w:hAnsiTheme="majorBidi" w:cstheme="majorBidi" w:hint="cs"/>
          <w:spacing w:val="-6"/>
          <w:sz w:val="30"/>
          <w:szCs w:val="30"/>
          <w:cs/>
        </w:rPr>
        <w:t>โคลอ</w:t>
      </w:r>
      <w:r w:rsidR="007759E6" w:rsidRPr="00D9044A">
        <w:rPr>
          <w:rFonts w:asciiTheme="majorBidi" w:hAnsiTheme="majorBidi" w:cstheme="majorBidi" w:hint="cs"/>
          <w:spacing w:val="-6"/>
          <w:sz w:val="30"/>
          <w:szCs w:val="30"/>
          <w:cs/>
        </w:rPr>
        <w:t>ม</w:t>
      </w:r>
      <w:r w:rsidRPr="00D9044A">
        <w:rPr>
          <w:rFonts w:asciiTheme="majorBidi" w:hAnsiTheme="majorBidi" w:cstheme="majorBidi" w:hint="cs"/>
          <w:spacing w:val="-6"/>
          <w:sz w:val="30"/>
          <w:szCs w:val="30"/>
          <w:cs/>
        </w:rPr>
        <w:t>เบีย</w:t>
      </w:r>
      <w:r w:rsidR="008E3C8F" w:rsidRPr="006A5DCA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="008E3C8F">
        <w:rPr>
          <w:rFonts w:asciiTheme="majorBidi" w:hAnsiTheme="majorBidi" w:cstheme="majorBidi"/>
          <w:spacing w:val="-4"/>
          <w:sz w:val="30"/>
          <w:szCs w:val="30"/>
        </w:rPr>
        <w:t xml:space="preserve"> 5.73</w:t>
      </w:r>
      <w:r w:rsidR="005E6E7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E3C8F" w:rsidRPr="006A5DCA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490132C7" w14:textId="77777777" w:rsidR="00414D31" w:rsidRDefault="00414D31" w:rsidP="00D6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FF1109" w14:textId="2F82D3B9" w:rsidR="00D675E6" w:rsidRPr="006A5DCA" w:rsidRDefault="00D675E6" w:rsidP="00D6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663D668D" w14:textId="77777777" w:rsidR="00D675E6" w:rsidRPr="006A5DCA" w:rsidRDefault="00D675E6" w:rsidP="00D6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2B037A" w14:textId="42B2A9B2" w:rsidR="00414D31" w:rsidRDefault="00414D31" w:rsidP="00414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ในระหว่างงวดสามเดือนสิ้นสุดวันที่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บริษัทได้เพิ่มเงินลงทุน</w:t>
      </w:r>
      <w:r w:rsidR="007759E6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เป็นจำนวนเงิน</w:t>
      </w:r>
      <w:r w:rsidR="005E6E7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15.54</w:t>
      </w:r>
      <w:r w:rsidR="005E6E7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5E6E7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ในทุนที่</w:t>
      </w:r>
      <w:r w:rsidRPr="00D9044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ออกและชำระของบริษัท </w:t>
      </w:r>
      <w:r w:rsidR="007759E6" w:rsidRPr="00D9044A">
        <w:rPr>
          <w:rFonts w:asciiTheme="majorBidi" w:hAnsiTheme="majorBidi" w:cstheme="majorBidi"/>
          <w:spacing w:val="-6"/>
          <w:sz w:val="30"/>
          <w:szCs w:val="30"/>
        </w:rPr>
        <w:t xml:space="preserve">PT </w:t>
      </w:r>
      <w:r w:rsidRPr="00D9044A">
        <w:rPr>
          <w:rFonts w:asciiTheme="majorBidi" w:hAnsiTheme="majorBidi" w:cstheme="majorBidi"/>
          <w:spacing w:val="-6"/>
          <w:sz w:val="30"/>
          <w:szCs w:val="30"/>
        </w:rPr>
        <w:t xml:space="preserve">Mega Lifesciences Indonesia </w:t>
      </w:r>
      <w:r w:rsidRPr="00D9044A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ซึ่งเป็นบริษัทย่อยทาง</w:t>
      </w:r>
      <w:r w:rsidRPr="00D9044A">
        <w:rPr>
          <w:rFonts w:asciiTheme="majorBidi" w:hAnsiTheme="majorBidi" w:cstheme="majorBidi" w:hint="cs"/>
          <w:spacing w:val="-6"/>
          <w:sz w:val="30"/>
          <w:szCs w:val="30"/>
          <w:cs/>
        </w:rPr>
        <w:t>อ้อม</w:t>
      </w:r>
      <w:r w:rsidRPr="00D9044A">
        <w:rPr>
          <w:rFonts w:asciiTheme="majorBidi" w:hAnsiTheme="majorBidi" w:cstheme="majorBidi"/>
          <w:spacing w:val="-6"/>
          <w:sz w:val="30"/>
          <w:szCs w:val="30"/>
          <w:cs/>
        </w:rPr>
        <w:t>ในประเทศ</w:t>
      </w:r>
      <w:r w:rsidRPr="00D9044A">
        <w:rPr>
          <w:rFonts w:asciiTheme="majorBidi" w:hAnsiTheme="majorBidi" w:cstheme="majorBidi" w:hint="cs"/>
          <w:spacing w:val="-6"/>
          <w:sz w:val="30"/>
          <w:szCs w:val="30"/>
          <w:cs/>
        </w:rPr>
        <w:t>อินโดนีเซีย</w:t>
      </w:r>
      <w:r w:rsidRPr="00D9044A">
        <w:rPr>
          <w:rFonts w:asciiTheme="majorBidi" w:hAnsiTheme="majorBidi" w:cstheme="majorBidi"/>
          <w:spacing w:val="-6"/>
          <w:sz w:val="30"/>
          <w:szCs w:val="30"/>
          <w:cs/>
        </w:rPr>
        <w:t>เพื่อขยายธุรกิจ</w:t>
      </w:r>
    </w:p>
    <w:p w14:paraId="0735598F" w14:textId="77777777" w:rsidR="00414D31" w:rsidRDefault="00414D31" w:rsidP="00717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C9418B8" w14:textId="4D0EAF8F" w:rsidR="00D675E6" w:rsidRPr="006A5DCA" w:rsidRDefault="00D675E6" w:rsidP="00717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 xml:space="preserve">2565 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บริษัทย่อยทางตรงซื้อหุ้นเพิ่มร้อยละ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 xml:space="preserve">51 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ในบริษัท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>Mega</w:t>
      </w:r>
      <w:r w:rsidR="007157AD" w:rsidRPr="006A5D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 xml:space="preserve">Product (Yemen) Limited 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>ดังนั้นสัดส่วนการถือหุ้น</w:t>
      </w:r>
      <w:r w:rsidRPr="006A5DC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กลุ่มบริษัทจึงเพิ่มขึ้นเป็นร้อยละ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และกลุ่มบริษัทได้มาซึ่งอำนาจควบคุมในบริษัท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>Mega Product (Yemen) Limited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เป็นผลให้เงินลงทุนในบริษัท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>Mega Product (Yemen) Limited</w:t>
      </w:r>
      <w:r w:rsidR="007759E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>ถูกจัดประเภทรายการใหม่</w:t>
      </w:r>
      <w:r w:rsidR="007759E6">
        <w:rPr>
          <w:rFonts w:asciiTheme="majorBidi" w:hAnsiTheme="majorBidi" w:cstheme="majorBidi"/>
          <w:spacing w:val="-6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จากเงินลงทุนในบริษัทร่วมเป็นเงินลงทุนในบริษัทย่อย และงบการเงินของบริษัท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>Mega Product (Yemen) Limited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759E6">
        <w:rPr>
          <w:rFonts w:asciiTheme="majorBidi" w:hAnsiTheme="majorBidi" w:cstheme="majorBidi"/>
          <w:spacing w:val="-6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จะถูกรวมในงบการเงินรวมตั้งแต่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Pr="006A5DCA">
        <w:rPr>
          <w:rFonts w:asciiTheme="majorBidi" w:hAnsiTheme="majorBidi" w:cstheme="majorBidi"/>
          <w:spacing w:val="-6"/>
          <w:sz w:val="30"/>
          <w:szCs w:val="30"/>
        </w:rPr>
        <w:t xml:space="preserve">2565 </w:t>
      </w:r>
      <w:r w:rsidRPr="006A5DCA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ซึ่งเป็นวันที่กลุ่มบริษัทได้มาซึ่งอำนาจควบคุม </w:t>
      </w:r>
    </w:p>
    <w:p w14:paraId="244E256F" w14:textId="77777777" w:rsidR="00414D31" w:rsidRDefault="00414D31" w:rsidP="00414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64215C1" w14:textId="77777777" w:rsidR="006302DB" w:rsidRPr="00BB2974" w:rsidRDefault="006302DB" w:rsidP="00414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00495C65" w14:textId="77777777" w:rsidR="006302DB" w:rsidRPr="00365770" w:rsidRDefault="006302DB" w:rsidP="00630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6A3035" w14:textId="760BA67F" w:rsidR="006302DB" w:rsidRPr="00BB2974" w:rsidRDefault="006302DB" w:rsidP="00630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974">
        <w:rPr>
          <w:rFonts w:ascii="Angsana New" w:hAnsi="Angsana New"/>
          <w:sz w:val="30"/>
          <w:szCs w:val="30"/>
          <w:cs/>
        </w:rPr>
        <w:t>ในระหว่าง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งวดสามเดือนสิ้นสุดวันที่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31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>กลุ่มบริษัทรับรู้ส่วนแบ่ง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BB2974">
        <w:rPr>
          <w:rFonts w:ascii="Angsana New" w:hAnsi="Angsana New"/>
          <w:sz w:val="30"/>
          <w:szCs w:val="30"/>
          <w:cs/>
        </w:rPr>
        <w:t xml:space="preserve">เบ็ดเสร็จอื่นของบริษัท </w:t>
      </w:r>
      <w:r w:rsidRPr="00BB2974">
        <w:rPr>
          <w:rFonts w:ascii="Angsana New" w:hAnsi="Angsana New"/>
          <w:sz w:val="30"/>
          <w:szCs w:val="30"/>
        </w:rPr>
        <w:t xml:space="preserve">MEGA MSN PTE. LTD. </w:t>
      </w:r>
      <w:r w:rsidRPr="00BB2974">
        <w:rPr>
          <w:rFonts w:ascii="Angsana New" w:hAnsi="Angsana New"/>
          <w:sz w:val="30"/>
          <w:szCs w:val="30"/>
          <w:cs/>
        </w:rPr>
        <w:t xml:space="preserve">จำนวน </w:t>
      </w:r>
      <w:r w:rsidR="00AB4662">
        <w:rPr>
          <w:rFonts w:ascii="Angsana New" w:hAnsi="Angsana New"/>
          <w:sz w:val="30"/>
          <w:szCs w:val="30"/>
        </w:rPr>
        <w:t>2.</w:t>
      </w:r>
      <w:r w:rsidR="00414D31">
        <w:rPr>
          <w:rFonts w:ascii="Angsana New" w:hAnsi="Angsana New"/>
          <w:sz w:val="30"/>
          <w:szCs w:val="30"/>
        </w:rPr>
        <w:t>26</w:t>
      </w:r>
      <w:r w:rsidR="00AB4662">
        <w:rPr>
          <w:rFonts w:ascii="Angsana New" w:hAnsi="Angsana New"/>
          <w:sz w:val="30"/>
          <w:szCs w:val="30"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B2974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Pr="00E442BC">
        <w:rPr>
          <w:rFonts w:ascii="Angsana New" w:hAnsi="Angsana New"/>
          <w:i/>
          <w:iCs/>
          <w:sz w:val="30"/>
          <w:szCs w:val="30"/>
        </w:rPr>
        <w:t>2</w:t>
      </w:r>
      <w:r w:rsidRPr="00D316C2">
        <w:rPr>
          <w:rFonts w:ascii="Angsana New" w:hAnsi="Angsana New"/>
          <w:i/>
          <w:iCs/>
          <w:sz w:val="30"/>
          <w:szCs w:val="30"/>
        </w:rPr>
        <w:t>56</w:t>
      </w:r>
      <w:r>
        <w:rPr>
          <w:rFonts w:ascii="Angsana New" w:hAnsi="Angsana New"/>
          <w:i/>
          <w:iCs/>
          <w:sz w:val="30"/>
          <w:szCs w:val="30"/>
        </w:rPr>
        <w:t>5:</w:t>
      </w:r>
      <w:r w:rsidRPr="00BB297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ขาดทุนเบ็ดเสร็จ </w:t>
      </w:r>
      <w:r>
        <w:rPr>
          <w:rFonts w:ascii="Angsana New" w:hAnsi="Angsana New"/>
          <w:i/>
          <w:iCs/>
          <w:sz w:val="30"/>
          <w:szCs w:val="30"/>
        </w:rPr>
        <w:t>0.85</w:t>
      </w:r>
      <w:r w:rsidRPr="00BB2974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BB2974">
        <w:rPr>
          <w:rFonts w:ascii="Angsana New" w:hAnsi="Angsana New"/>
          <w:sz w:val="30"/>
          <w:szCs w:val="30"/>
        </w:rPr>
        <w:tab/>
      </w:r>
    </w:p>
    <w:p w14:paraId="00173B14" w14:textId="77777777" w:rsidR="006302DB" w:rsidRPr="006302DB" w:rsidRDefault="006302DB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DB269C" w14:textId="4DFE4DDE" w:rsidR="00CA5551" w:rsidRPr="003A6621" w:rsidRDefault="0002785B" w:rsidP="003A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2C1A9B4" w14:textId="5CAC56C3" w:rsidR="00F96958" w:rsidRPr="006A5DCA" w:rsidRDefault="006302DB" w:rsidP="00844599">
      <w:pPr>
        <w:pStyle w:val="Heading5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6A5DCA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D86B788" w14:textId="4EFCDA64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6A5DCA">
        <w:rPr>
          <w:rFonts w:asciiTheme="majorBidi" w:hAnsiTheme="majorBidi" w:cstheme="majorBidi"/>
          <w:sz w:val="30"/>
          <w:szCs w:val="30"/>
          <w:cs/>
        </w:rPr>
        <w:t>ารซื้อ จำหน่าย โอน</w:t>
      </w:r>
      <w:r w:rsidR="0083579B">
        <w:rPr>
          <w:rFonts w:asciiTheme="majorBidi" w:hAnsiTheme="majorBidi" w:cstheme="majorBidi"/>
          <w:sz w:val="30"/>
          <w:szCs w:val="30"/>
        </w:rPr>
        <w:t xml:space="preserve"> </w:t>
      </w:r>
      <w:r w:rsidR="0083579B">
        <w:rPr>
          <w:rFonts w:asciiTheme="majorBidi" w:hAnsiTheme="majorBidi" w:cstheme="majorBidi" w:hint="cs"/>
          <w:sz w:val="30"/>
          <w:szCs w:val="30"/>
          <w:cs/>
        </w:rPr>
        <w:t>และกลับรายการขาดทุนจากการด้อยค่าของ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อาคารและอุปกรณ์ระหว่างงวด</w:t>
      </w:r>
      <w:r w:rsidR="009F49AB" w:rsidRPr="006A5DCA">
        <w:rPr>
          <w:rFonts w:asciiTheme="majorBidi" w:hAnsiTheme="majorBidi" w:cstheme="majorBidi"/>
          <w:sz w:val="30"/>
          <w:szCs w:val="30"/>
          <w:cs/>
        </w:rPr>
        <w:t>สาม</w:t>
      </w:r>
      <w:r w:rsidR="00842835" w:rsidRPr="006A5DC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F49AB"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="009F49AB" w:rsidRPr="006A5DC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9F49AB" w:rsidRPr="006A5DCA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43BDE1B" w14:textId="17E9383E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5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7"/>
        <w:gridCol w:w="1254"/>
        <w:gridCol w:w="236"/>
        <w:gridCol w:w="1151"/>
        <w:gridCol w:w="236"/>
        <w:gridCol w:w="1055"/>
        <w:gridCol w:w="266"/>
        <w:gridCol w:w="1113"/>
        <w:gridCol w:w="268"/>
        <w:gridCol w:w="1294"/>
      </w:tblGrid>
      <w:tr w:rsidR="001E0297" w:rsidRPr="006A5DCA" w14:paraId="68373AC8" w14:textId="1DE699C8" w:rsidTr="00365770">
        <w:trPr>
          <w:trHeight w:val="416"/>
          <w:tblHeader/>
        </w:trPr>
        <w:tc>
          <w:tcPr>
            <w:tcW w:w="1383" w:type="pct"/>
          </w:tcPr>
          <w:p w14:paraId="76B0DBF0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9" w:type="pct"/>
            <w:gridSpan w:val="5"/>
          </w:tcPr>
          <w:p w14:paraId="79F28723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8" w:type="pct"/>
            <w:gridSpan w:val="4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297" w:rsidRPr="006A5DCA" w14:paraId="65813523" w14:textId="3302FA26" w:rsidTr="00C81EA5">
        <w:trPr>
          <w:trHeight w:val="1109"/>
          <w:tblHeader/>
        </w:trPr>
        <w:tc>
          <w:tcPr>
            <w:tcW w:w="1383" w:type="pct"/>
            <w:vAlign w:val="bottom"/>
          </w:tcPr>
          <w:p w14:paraId="29D6E8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34986758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5C1661F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32FB15D4" w14:textId="07F84A7F" w:rsidR="00E5736B" w:rsidRPr="006A5DCA" w:rsidRDefault="007759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0" w:type="pct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60683E3A" w14:textId="77777777" w:rsidR="001E0297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34B6B5C6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" w:type="pct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1C9BDD4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365770">
        <w:trPr>
          <w:tblHeader/>
        </w:trPr>
        <w:tc>
          <w:tcPr>
            <w:tcW w:w="1383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17" w:type="pct"/>
            <w:gridSpan w:val="9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EA5" w:rsidRPr="006A5DCA" w14:paraId="3802FCC0" w14:textId="62D3EA2A" w:rsidTr="00C81EA5">
        <w:trPr>
          <w:tblHeader/>
        </w:trPr>
        <w:tc>
          <w:tcPr>
            <w:tcW w:w="1383" w:type="pct"/>
          </w:tcPr>
          <w:p w14:paraId="3C923FBA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60" w:type="pct"/>
            <w:vAlign w:val="bottom"/>
          </w:tcPr>
          <w:p w14:paraId="51A38721" w14:textId="0D0B3392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247,107</w:t>
            </w:r>
          </w:p>
        </w:tc>
        <w:tc>
          <w:tcPr>
            <w:tcW w:w="124" w:type="pct"/>
            <w:vAlign w:val="bottom"/>
          </w:tcPr>
          <w:p w14:paraId="0983DE8C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A0652A0" w14:textId="55304879" w:rsidR="00C81EA5" w:rsidRPr="006A5DCA" w:rsidRDefault="00C81EA5" w:rsidP="00855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" w:type="pct"/>
            <w:vAlign w:val="bottom"/>
          </w:tcPr>
          <w:p w14:paraId="3F9CA4DC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776D5280" w14:textId="777D82E2" w:rsidR="00C81EA5" w:rsidRPr="006A5DCA" w:rsidRDefault="00C81EA5" w:rsidP="00855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"/>
                <w:tab w:val="left" w:pos="690"/>
              </w:tabs>
              <w:spacing w:after="0"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" w:type="pct"/>
          </w:tcPr>
          <w:p w14:paraId="3B0FD920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A0969E7" w14:textId="74A74EA1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246,824</w:t>
            </w:r>
          </w:p>
        </w:tc>
        <w:tc>
          <w:tcPr>
            <w:tcW w:w="141" w:type="pct"/>
          </w:tcPr>
          <w:p w14:paraId="0630B57D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6CB39E7" w14:textId="52BCCCDA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3EB58BE8" w14:textId="6D793B4A" w:rsidTr="00C81EA5">
        <w:trPr>
          <w:tblHeader/>
        </w:trPr>
        <w:tc>
          <w:tcPr>
            <w:tcW w:w="1383" w:type="pct"/>
          </w:tcPr>
          <w:p w14:paraId="65A71C27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60" w:type="pct"/>
            <w:vAlign w:val="bottom"/>
          </w:tcPr>
          <w:p w14:paraId="56EFEC2B" w14:textId="01C62662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24" w:type="pct"/>
            <w:vAlign w:val="bottom"/>
          </w:tcPr>
          <w:p w14:paraId="4D440BF5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27A5D11" w14:textId="479BAD3F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5B515A2C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5AFD33B5" w14:textId="378E0773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40" w:type="pct"/>
          </w:tcPr>
          <w:p w14:paraId="54095DE3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63BA31" w14:textId="75F67D70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AEA8C6B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5EE48722" w14:textId="300BAE5F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1587A96C" w14:textId="002109EF" w:rsidTr="00C81EA5">
        <w:trPr>
          <w:tblHeader/>
        </w:trPr>
        <w:tc>
          <w:tcPr>
            <w:tcW w:w="1383" w:type="pct"/>
          </w:tcPr>
          <w:p w14:paraId="55C5255D" w14:textId="77777777" w:rsidR="00C81EA5" w:rsidRPr="0083579B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0" w:type="pct"/>
            <w:vAlign w:val="bottom"/>
          </w:tcPr>
          <w:p w14:paraId="073731B6" w14:textId="29BB35E0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66,011</w:t>
            </w:r>
          </w:p>
        </w:tc>
        <w:tc>
          <w:tcPr>
            <w:tcW w:w="124" w:type="pct"/>
            <w:vAlign w:val="bottom"/>
          </w:tcPr>
          <w:p w14:paraId="6B7ACD2F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C432E27" w14:textId="5D7399D6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(120)</w:t>
            </w:r>
          </w:p>
        </w:tc>
        <w:tc>
          <w:tcPr>
            <w:tcW w:w="124" w:type="pct"/>
            <w:vAlign w:val="bottom"/>
          </w:tcPr>
          <w:p w14:paraId="484E750B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4ED0FE6" w14:textId="408B2479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40" w:type="pct"/>
          </w:tcPr>
          <w:p w14:paraId="292C316E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F710189" w14:textId="479DE11E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63,483</w:t>
            </w:r>
          </w:p>
        </w:tc>
        <w:tc>
          <w:tcPr>
            <w:tcW w:w="141" w:type="pct"/>
          </w:tcPr>
          <w:p w14:paraId="4D549D91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E86BC7E" w14:textId="769B2BAE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</w:tr>
      <w:tr w:rsidR="00C81EA5" w:rsidRPr="006A5DCA" w14:paraId="3F818D0D" w14:textId="61F9D6C2" w:rsidTr="00C81EA5">
        <w:trPr>
          <w:tblHeader/>
        </w:trPr>
        <w:tc>
          <w:tcPr>
            <w:tcW w:w="1383" w:type="pct"/>
          </w:tcPr>
          <w:p w14:paraId="65EA6E25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C81EA5" w:rsidRPr="0083579B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0" w:type="pct"/>
            <w:vAlign w:val="bottom"/>
          </w:tcPr>
          <w:p w14:paraId="4B313094" w14:textId="0E0E95AB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17,237</w:t>
            </w:r>
          </w:p>
        </w:tc>
        <w:tc>
          <w:tcPr>
            <w:tcW w:w="124" w:type="pct"/>
            <w:vAlign w:val="bottom"/>
          </w:tcPr>
          <w:p w14:paraId="39216B51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523485F" w14:textId="3B37F9A3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124" w:type="pct"/>
            <w:vAlign w:val="bottom"/>
          </w:tcPr>
          <w:p w14:paraId="459C58BA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1A04A6D9" w14:textId="18963BD4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(186)</w:t>
            </w:r>
          </w:p>
        </w:tc>
        <w:tc>
          <w:tcPr>
            <w:tcW w:w="140" w:type="pct"/>
          </w:tcPr>
          <w:p w14:paraId="6445615D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4B5111D" w14:textId="2CCF62E0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41" w:type="pct"/>
          </w:tcPr>
          <w:p w14:paraId="415E67B1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2CA0CD0C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B0C665" w14:textId="1C957471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4B06B409" w14:textId="40B7EEA7" w:rsidTr="00C81EA5">
        <w:trPr>
          <w:tblHeader/>
        </w:trPr>
        <w:tc>
          <w:tcPr>
            <w:tcW w:w="1383" w:type="pct"/>
          </w:tcPr>
          <w:p w14:paraId="680D0ABB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0" w:type="pct"/>
            <w:vAlign w:val="bottom"/>
          </w:tcPr>
          <w:p w14:paraId="57618E0F" w14:textId="60906995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8,165</w:t>
            </w:r>
          </w:p>
        </w:tc>
        <w:tc>
          <w:tcPr>
            <w:tcW w:w="124" w:type="pct"/>
            <w:vAlign w:val="bottom"/>
          </w:tcPr>
          <w:p w14:paraId="5493C564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CEFE3DD" w14:textId="47D0B17F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  <w:tc>
          <w:tcPr>
            <w:tcW w:w="124" w:type="pct"/>
            <w:vAlign w:val="bottom"/>
          </w:tcPr>
          <w:p w14:paraId="3A055DF7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7AF2ADE9" w14:textId="49AE703C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40" w:type="pct"/>
          </w:tcPr>
          <w:p w14:paraId="2667A9D8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1EB7A9D" w14:textId="46B44425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41" w:type="pct"/>
          </w:tcPr>
          <w:p w14:paraId="71CBCD3F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B4B4DF6" w14:textId="07FC6689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26D63D8C" w14:textId="42FAD9A4" w:rsidTr="00C81EA5">
        <w:trPr>
          <w:tblHeader/>
        </w:trPr>
        <w:tc>
          <w:tcPr>
            <w:tcW w:w="1383" w:type="pct"/>
          </w:tcPr>
          <w:p w14:paraId="5B35A8CA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60" w:type="pct"/>
            <w:vAlign w:val="bottom"/>
          </w:tcPr>
          <w:p w14:paraId="76457C0D" w14:textId="760D4013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15,963</w:t>
            </w:r>
          </w:p>
        </w:tc>
        <w:tc>
          <w:tcPr>
            <w:tcW w:w="124" w:type="pct"/>
            <w:vAlign w:val="bottom"/>
          </w:tcPr>
          <w:p w14:paraId="62B4FF00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782AE6E" w14:textId="548174D3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(302,047)</w:t>
            </w:r>
          </w:p>
        </w:tc>
        <w:tc>
          <w:tcPr>
            <w:tcW w:w="124" w:type="pct"/>
            <w:vAlign w:val="bottom"/>
          </w:tcPr>
          <w:p w14:paraId="1B6AA08F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649E4552" w14:textId="1EB430D5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"/>
                <w:tab w:val="left" w:pos="690"/>
              </w:tabs>
              <w:spacing w:after="0"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" w:type="pct"/>
          </w:tcPr>
          <w:p w14:paraId="43FCD0C4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4E1C1C6" w14:textId="0CA71503" w:rsidR="00C81EA5" w:rsidRPr="001E0297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0297">
              <w:rPr>
                <w:rFonts w:asciiTheme="majorBidi" w:hAnsiTheme="majorBidi" w:cstheme="majorBidi"/>
                <w:sz w:val="30"/>
                <w:szCs w:val="30"/>
              </w:rPr>
              <w:t>11,421</w:t>
            </w:r>
          </w:p>
        </w:tc>
        <w:tc>
          <w:tcPr>
            <w:tcW w:w="141" w:type="pct"/>
          </w:tcPr>
          <w:p w14:paraId="73D3A936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EA507CF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7C4B69" w14:textId="0EC59EB3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(302,047)</w:t>
            </w:r>
          </w:p>
        </w:tc>
      </w:tr>
      <w:tr w:rsidR="00C81EA5" w:rsidRPr="006A5DCA" w14:paraId="13CCABDE" w14:textId="3765C506" w:rsidTr="00C81EA5">
        <w:trPr>
          <w:tblHeader/>
        </w:trPr>
        <w:tc>
          <w:tcPr>
            <w:tcW w:w="1383" w:type="pct"/>
          </w:tcPr>
          <w:p w14:paraId="0403E6C6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24B8F546" w14:textId="5F00B759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(13,613)</w:t>
            </w:r>
          </w:p>
        </w:tc>
        <w:tc>
          <w:tcPr>
            <w:tcW w:w="124" w:type="pct"/>
            <w:vAlign w:val="bottom"/>
          </w:tcPr>
          <w:p w14:paraId="66A652DF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BCB4E59" w14:textId="24B37B6E" w:rsidR="00C81EA5" w:rsidRPr="006A5DCA" w:rsidRDefault="00C81EA5" w:rsidP="00DB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21898F77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3551879F" w14:textId="11884BBE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"/>
                <w:tab w:val="left" w:pos="690"/>
              </w:tabs>
              <w:spacing w:after="0"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" w:type="pct"/>
          </w:tcPr>
          <w:p w14:paraId="55126AA3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E91D3D8" w14:textId="0C372ED2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78DD22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64454C4" w14:textId="1BA6E496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42D81F0D" w14:textId="1674B806" w:rsidTr="00C81EA5">
        <w:trPr>
          <w:tblHeader/>
        </w:trPr>
        <w:tc>
          <w:tcPr>
            <w:tcW w:w="1383" w:type="pct"/>
          </w:tcPr>
          <w:p w14:paraId="2DEA139B" w14:textId="77777777" w:rsidR="00C81EA5" w:rsidRPr="0083579B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83579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FEDE61" w14:textId="55F70555" w:rsidR="00C81EA5" w:rsidRPr="00E5736B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7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57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4" w:type="pct"/>
            <w:vAlign w:val="center"/>
          </w:tcPr>
          <w:p w14:paraId="57A5E423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89507" w14:textId="144FAD16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(302,289)</w:t>
            </w:r>
          </w:p>
        </w:tc>
        <w:tc>
          <w:tcPr>
            <w:tcW w:w="124" w:type="pct"/>
            <w:vAlign w:val="center"/>
          </w:tcPr>
          <w:p w14:paraId="454A031C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6633A5" w14:textId="69EFE7CE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(293)</w:t>
            </w:r>
          </w:p>
        </w:tc>
        <w:tc>
          <w:tcPr>
            <w:tcW w:w="140" w:type="pct"/>
          </w:tcPr>
          <w:p w14:paraId="7D6319D9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DE38C05" w14:textId="4C2939A3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323,639</w:t>
            </w:r>
          </w:p>
        </w:tc>
        <w:tc>
          <w:tcPr>
            <w:tcW w:w="141" w:type="pct"/>
          </w:tcPr>
          <w:p w14:paraId="7D7F951F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6C48956" w14:textId="6590079D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(302,166)</w:t>
            </w:r>
          </w:p>
        </w:tc>
      </w:tr>
    </w:tbl>
    <w:p w14:paraId="691F73F8" w14:textId="2DA81086" w:rsidR="0040327F" w:rsidRPr="00492519" w:rsidRDefault="0040327F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62CF4F" w14:textId="49581A63" w:rsidR="00A17B2E" w:rsidRPr="006A5DCA" w:rsidRDefault="00A17B2E" w:rsidP="007E3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B4662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ระหว่างงว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>ดสาม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B22CA" w:rsidRPr="00636CBF">
        <w:rPr>
          <w:rFonts w:asciiTheme="majorBidi" w:hAnsiTheme="majorBidi" w:cstheme="majorBidi"/>
          <w:bCs/>
          <w:sz w:val="30"/>
          <w:szCs w:val="30"/>
        </w:rPr>
        <w:t>3</w:t>
      </w:r>
      <w:r w:rsidR="009F49AB" w:rsidRPr="00636CBF">
        <w:rPr>
          <w:rFonts w:asciiTheme="majorBidi" w:hAnsiTheme="majorBidi" w:cstheme="majorBidi"/>
          <w:bCs/>
          <w:sz w:val="30"/>
          <w:szCs w:val="30"/>
        </w:rPr>
        <w:t>1</w:t>
      </w:r>
      <w:r w:rsidR="009F49AB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มีนาคม </w:t>
      </w:r>
      <w:r w:rsidR="002B22CA" w:rsidRPr="00636CBF">
        <w:rPr>
          <w:rFonts w:asciiTheme="majorBidi" w:hAnsiTheme="majorBidi" w:cstheme="majorBidi"/>
          <w:bCs/>
          <w:sz w:val="30"/>
          <w:szCs w:val="30"/>
        </w:rPr>
        <w:t>256</w:t>
      </w:r>
      <w:r w:rsidR="009F49AB" w:rsidRPr="00636CBF">
        <w:rPr>
          <w:rFonts w:asciiTheme="majorBidi" w:hAnsiTheme="majorBidi" w:cstheme="majorBidi"/>
          <w:bCs/>
          <w:sz w:val="30"/>
          <w:szCs w:val="30"/>
        </w:rPr>
        <w:t>6</w:t>
      </w:r>
      <w:r w:rsidR="002B22CA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461"/>
        <w:gridCol w:w="1339"/>
        <w:gridCol w:w="270"/>
        <w:gridCol w:w="1350"/>
        <w:gridCol w:w="270"/>
        <w:gridCol w:w="1350"/>
        <w:gridCol w:w="270"/>
        <w:gridCol w:w="1442"/>
      </w:tblGrid>
      <w:tr w:rsidR="00A17B2E" w:rsidRPr="006A5DCA" w14:paraId="47EE86AE" w14:textId="77777777" w:rsidTr="00AB4662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F87C603" w14:textId="77777777" w:rsidR="00A17B2E" w:rsidRPr="006A5DCA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1" w:type="dxa"/>
          </w:tcPr>
          <w:p w14:paraId="36C41C22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1" w:type="dxa"/>
            <w:gridSpan w:val="7"/>
          </w:tcPr>
          <w:p w14:paraId="1C78234A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6A5DCA" w14:paraId="4B8942F7" w14:textId="77777777" w:rsidTr="0075776A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4B18EEA" w14:textId="77777777" w:rsidR="00A17B2E" w:rsidRPr="006A5DCA" w:rsidRDefault="00A17B2E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5" w:right="-131" w:firstLine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61" w:type="dxa"/>
          </w:tcPr>
          <w:p w14:paraId="4AC46858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6A5DCA" w:rsidRDefault="00A17B2E" w:rsidP="00015A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D8DDB13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561A5705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7B2E" w:rsidRPr="006A5DCA" w14:paraId="1A889356" w14:textId="77777777" w:rsidTr="00AB4662">
        <w:trPr>
          <w:trHeight w:val="20"/>
          <w:tblHeader/>
        </w:trPr>
        <w:tc>
          <w:tcPr>
            <w:tcW w:w="2610" w:type="dxa"/>
          </w:tcPr>
          <w:p w14:paraId="6BDAEA00" w14:textId="77777777" w:rsidR="00A17B2E" w:rsidRPr="006A5DCA" w:rsidRDefault="00A17B2E" w:rsidP="00015A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1" w:type="dxa"/>
          </w:tcPr>
          <w:p w14:paraId="484FEDE6" w14:textId="7BAB56A8" w:rsidR="00A17B2E" w:rsidRPr="006A5DCA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91" w:type="dxa"/>
            <w:gridSpan w:val="7"/>
          </w:tcPr>
          <w:p w14:paraId="3D66599C" w14:textId="77777777" w:rsidR="00A17B2E" w:rsidRPr="006A5DCA" w:rsidRDefault="00A17B2E" w:rsidP="00015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B4662" w:rsidRPr="006A5DCA" w14:paraId="08E23BF5" w14:textId="77777777" w:rsidTr="0075776A">
        <w:trPr>
          <w:trHeight w:val="20"/>
        </w:trPr>
        <w:tc>
          <w:tcPr>
            <w:tcW w:w="2610" w:type="dxa"/>
          </w:tcPr>
          <w:p w14:paraId="0488FFAC" w14:textId="173A985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461" w:type="dxa"/>
          </w:tcPr>
          <w:p w14:paraId="16C50A28" w14:textId="772858E0" w:rsidR="00AB4662" w:rsidRPr="006A5DCA" w:rsidRDefault="00AB4662" w:rsidP="00D675E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30982127" w:rsidR="00AB4662" w:rsidRPr="006A5DCA" w:rsidRDefault="00AB4662" w:rsidP="0024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109,127</w:t>
            </w:r>
          </w:p>
        </w:tc>
        <w:tc>
          <w:tcPr>
            <w:tcW w:w="270" w:type="dxa"/>
          </w:tcPr>
          <w:p w14:paraId="077A1578" w14:textId="77777777" w:rsidR="00AB4662" w:rsidRPr="006A5DCA" w:rsidRDefault="00AB4662" w:rsidP="00D675E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7B832F84" w:rsidR="00AB4662" w:rsidRPr="006A5DCA" w:rsidRDefault="00AB4662" w:rsidP="0024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139,16</w:t>
            </w:r>
            <w:r w:rsidR="007E397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F4C3EB" w14:textId="77777777" w:rsidR="00AB4662" w:rsidRPr="006A5DCA" w:rsidRDefault="00AB4662" w:rsidP="00D675E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7E98C989" w:rsidR="00AB4662" w:rsidRPr="006A5DCA" w:rsidRDefault="00AB4662" w:rsidP="0024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7310557F" w14:textId="77777777" w:rsidR="00AB4662" w:rsidRPr="006A5DCA" w:rsidRDefault="00AB4662" w:rsidP="00D675E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54ACEBE3" w14:textId="18643E1C" w:rsidR="00AB4662" w:rsidRPr="006A5DCA" w:rsidRDefault="00AB4662" w:rsidP="0024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249,274</w:t>
            </w:r>
          </w:p>
        </w:tc>
      </w:tr>
      <w:tr w:rsidR="00AB4662" w:rsidRPr="006A5DCA" w14:paraId="285337B8" w14:textId="77777777" w:rsidTr="0075776A">
        <w:trPr>
          <w:trHeight w:val="20"/>
        </w:trPr>
        <w:tc>
          <w:tcPr>
            <w:tcW w:w="2610" w:type="dxa"/>
          </w:tcPr>
          <w:p w14:paraId="6A22ED55" w14:textId="7777777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1" w:type="dxa"/>
          </w:tcPr>
          <w:p w14:paraId="58F7D315" w14:textId="77777777" w:rsidR="00AB4662" w:rsidRPr="006A5DCA" w:rsidRDefault="00AB4662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4D6ED8C5" w:rsidR="00AB4662" w:rsidRPr="006A5DCA" w:rsidRDefault="00AB4662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398BD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0B4E718F" w:rsidR="00AB4662" w:rsidRPr="006A5DCA" w:rsidRDefault="00AB4662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  <w:tc>
          <w:tcPr>
            <w:tcW w:w="270" w:type="dxa"/>
          </w:tcPr>
          <w:p w14:paraId="35CAE215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46787CCA" w:rsidR="00AB4662" w:rsidRPr="006A5DCA" w:rsidRDefault="00AB4662" w:rsidP="007E3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2FA1D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4E623334" w14:textId="58AF6D98" w:rsidR="00AB4662" w:rsidRPr="006A5DCA" w:rsidRDefault="00AB4662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</w:tr>
      <w:tr w:rsidR="00AB4662" w:rsidRPr="006A5DCA" w14:paraId="45C89F6D" w14:textId="77777777" w:rsidTr="0075776A">
        <w:trPr>
          <w:trHeight w:val="20"/>
        </w:trPr>
        <w:tc>
          <w:tcPr>
            <w:tcW w:w="2610" w:type="dxa"/>
          </w:tcPr>
          <w:p w14:paraId="1B8D61EA" w14:textId="7777777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461" w:type="dxa"/>
          </w:tcPr>
          <w:p w14:paraId="19F22035" w14:textId="77777777" w:rsidR="00AB4662" w:rsidRPr="006A5DCA" w:rsidRDefault="00AB4662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0DBE5B16" w:rsidR="00AB4662" w:rsidRPr="006A5DCA" w:rsidRDefault="00AB4662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(1,463)</w:t>
            </w:r>
          </w:p>
        </w:tc>
        <w:tc>
          <w:tcPr>
            <w:tcW w:w="270" w:type="dxa"/>
          </w:tcPr>
          <w:p w14:paraId="0439DA69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4586A82E" w:rsidR="00AB4662" w:rsidRPr="006A5DCA" w:rsidRDefault="00AB4662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(1,142)</w:t>
            </w:r>
          </w:p>
        </w:tc>
        <w:tc>
          <w:tcPr>
            <w:tcW w:w="270" w:type="dxa"/>
          </w:tcPr>
          <w:p w14:paraId="589C3617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17581A24" w:rsidR="00AB4662" w:rsidRPr="006A5DCA" w:rsidRDefault="00AB4662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DFCE3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00FB5A6C" w14:textId="75462B1C" w:rsidR="00AB4662" w:rsidRPr="006A5DCA" w:rsidRDefault="00AB4662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(2,605)</w:t>
            </w:r>
          </w:p>
        </w:tc>
      </w:tr>
      <w:tr w:rsidR="00AB4662" w:rsidRPr="006A5DCA" w14:paraId="2DE7D487" w14:textId="77777777" w:rsidTr="0075776A">
        <w:trPr>
          <w:trHeight w:val="20"/>
        </w:trPr>
        <w:tc>
          <w:tcPr>
            <w:tcW w:w="2610" w:type="dxa"/>
          </w:tcPr>
          <w:p w14:paraId="3C98E94C" w14:textId="7777777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4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461" w:type="dxa"/>
          </w:tcPr>
          <w:p w14:paraId="513ADF9A" w14:textId="77777777" w:rsidR="00AB4662" w:rsidRPr="006A5DCA" w:rsidRDefault="00AB4662" w:rsidP="00015AFF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AA0EC5D" w14:textId="1B5CF6A4" w:rsidR="00AB4662" w:rsidRPr="006A5DCA" w:rsidRDefault="00AB4662" w:rsidP="00AB4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(832)</w:t>
            </w:r>
          </w:p>
        </w:tc>
        <w:tc>
          <w:tcPr>
            <w:tcW w:w="270" w:type="dxa"/>
          </w:tcPr>
          <w:p w14:paraId="6A988852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2C38AF2E" w:rsidR="00AB4662" w:rsidRPr="006A5DCA" w:rsidRDefault="00AB4662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(16,662)</w:t>
            </w:r>
          </w:p>
        </w:tc>
        <w:tc>
          <w:tcPr>
            <w:tcW w:w="270" w:type="dxa"/>
          </w:tcPr>
          <w:p w14:paraId="76837B8F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08AE2D7D" w:rsidR="00AB4662" w:rsidRPr="006A5DCA" w:rsidRDefault="00AB4662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  <w:tc>
          <w:tcPr>
            <w:tcW w:w="270" w:type="dxa"/>
          </w:tcPr>
          <w:p w14:paraId="773DEF8D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E1BDC86" w14:textId="11C7CF59" w:rsidR="00AB4662" w:rsidRPr="006A5DCA" w:rsidRDefault="00AB4662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(17,564)</w:t>
            </w:r>
          </w:p>
        </w:tc>
      </w:tr>
      <w:tr w:rsidR="00AB4662" w:rsidRPr="006A5DCA" w14:paraId="571459E5" w14:textId="77777777" w:rsidTr="0075776A">
        <w:trPr>
          <w:trHeight w:val="20"/>
        </w:trPr>
        <w:tc>
          <w:tcPr>
            <w:tcW w:w="2610" w:type="dxa"/>
            <w:vAlign w:val="bottom"/>
          </w:tcPr>
          <w:p w14:paraId="31D0FC56" w14:textId="2C529E5D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187" w:right="-131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61" w:type="dxa"/>
          </w:tcPr>
          <w:p w14:paraId="396D390C" w14:textId="77777777" w:rsidR="00AB4662" w:rsidRPr="006A5DCA" w:rsidRDefault="00AB4662" w:rsidP="0010187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586EA5F4" w:rsidR="00AB4662" w:rsidRPr="006A5DCA" w:rsidRDefault="00AB4662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106,832</w:t>
            </w:r>
          </w:p>
        </w:tc>
        <w:tc>
          <w:tcPr>
            <w:tcW w:w="270" w:type="dxa"/>
          </w:tcPr>
          <w:p w14:paraId="5C65EAC2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15A5396D" w:rsidR="00AB4662" w:rsidRPr="006A5DCA" w:rsidRDefault="00AB4662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123,184</w:t>
            </w:r>
          </w:p>
        </w:tc>
        <w:tc>
          <w:tcPr>
            <w:tcW w:w="270" w:type="dxa"/>
          </w:tcPr>
          <w:p w14:paraId="15A062E1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3997B11B" w:rsidR="00AB4662" w:rsidRPr="006A5DCA" w:rsidRDefault="00AB4662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7E3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709A3E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396A35EA" w:rsidR="00AB4662" w:rsidRPr="006A5DCA" w:rsidRDefault="00AB4662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230,932</w:t>
            </w:r>
          </w:p>
        </w:tc>
      </w:tr>
    </w:tbl>
    <w:p w14:paraId="36FC97C4" w14:textId="5C127CC4" w:rsidR="008A7FF0" w:rsidRPr="006A5DCA" w:rsidRDefault="006302DB" w:rsidP="00D6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A7FF0" w:rsidRPr="006A5DCA">
        <w:rPr>
          <w:rFonts w:asciiTheme="majorBidi" w:hAnsiTheme="majorBidi" w:cstheme="majorBidi"/>
          <w:b/>
          <w:bCs/>
          <w:sz w:val="30"/>
          <w:szCs w:val="30"/>
          <w:cs/>
        </w:rPr>
        <w:tab/>
        <w:t>ส</w:t>
      </w:r>
      <w:r w:rsidR="00420288" w:rsidRPr="006A5DCA">
        <w:rPr>
          <w:rFonts w:asciiTheme="majorBidi" w:hAnsiTheme="majorBidi" w:cstheme="majorBidi"/>
          <w:b/>
          <w:bCs/>
          <w:sz w:val="30"/>
          <w:szCs w:val="30"/>
          <w:cs/>
        </w:rPr>
        <w:t>ำรองกิจกรรมความรับผิดชอบต่อสังคม</w:t>
      </w:r>
    </w:p>
    <w:p w14:paraId="4CFF2609" w14:textId="73630FF1" w:rsidR="00587852" w:rsidRPr="006A5DCA" w:rsidRDefault="00587852" w:rsidP="008A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BE2E8E" w14:textId="4A0101EB" w:rsidR="009C3BB7" w:rsidRPr="006A5DCA" w:rsidRDefault="00B30C55" w:rsidP="007E3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คณะกรรมการมีมติอนุมัติการจัดสรรกำไรในอัตราไม่เกินร้อยละ </w:t>
      </w:r>
      <w:r w:rsidR="00E449F3"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ของผลกำไรหลังหักภาษีของกลุ่มกิจการเพื่อสนับสนุนกิจกรรมความรับผิดชอบต่อสังคม</w:t>
      </w:r>
      <w:r w:rsidR="007E397A">
        <w:rPr>
          <w:rFonts w:asciiTheme="majorBidi" w:hAnsiTheme="majorBidi" w:cstheme="majorBidi"/>
          <w:sz w:val="30"/>
          <w:szCs w:val="30"/>
        </w:rPr>
        <w:t xml:space="preserve"> 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>กลุ่มกิจการบันทึกสำรองความรับผิดชอบต่อสังคมในระหว่างงวด</w:t>
      </w:r>
      <w:r w:rsidR="00492519">
        <w:rPr>
          <w:rFonts w:asciiTheme="majorBidi" w:hAnsiTheme="majorBidi" w:cstheme="majorBidi"/>
          <w:sz w:val="30"/>
          <w:szCs w:val="30"/>
        </w:rPr>
        <w:br/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>สามเดือนสิ้นสุดวันที่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 31 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2565 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 xml:space="preserve">เป็นเงินจำนวน 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0.5 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7E397A" w:rsidRPr="0027018F">
        <w:rPr>
          <w:rFonts w:asciiTheme="majorBidi" w:hAnsiTheme="majorBidi" w:cstheme="majorBidi"/>
          <w:sz w:val="30"/>
          <w:szCs w:val="30"/>
          <w:cs/>
        </w:rPr>
        <w:t>ในงบ</w:t>
      </w:r>
      <w:r w:rsidR="00B469FB" w:rsidRPr="0027018F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7E397A" w:rsidRPr="0027018F">
        <w:rPr>
          <w:rFonts w:asciiTheme="majorBidi" w:hAnsiTheme="majorBidi" w:cstheme="majorBidi"/>
          <w:sz w:val="30"/>
          <w:szCs w:val="30"/>
          <w:cs/>
        </w:rPr>
        <w:t>รวมและเฉพาะกิจการ</w:t>
      </w:r>
    </w:p>
    <w:p w14:paraId="74592D79" w14:textId="77777777" w:rsidR="007F1A01" w:rsidRPr="006A5DCA" w:rsidRDefault="007F1A01" w:rsidP="007F1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581C7" w14:textId="278FB5F0" w:rsidR="009C3BB7" w:rsidRDefault="007F1A01" w:rsidP="0075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F49AB" w:rsidRPr="006A5DCA">
        <w:rPr>
          <w:rFonts w:asciiTheme="majorBidi" w:hAnsiTheme="majorBidi" w:cstheme="majorBidi"/>
          <w:sz w:val="30"/>
          <w:szCs w:val="30"/>
          <w:cs/>
        </w:rPr>
        <w:t>สาม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A5DCA">
        <w:rPr>
          <w:rFonts w:asciiTheme="majorBidi" w:hAnsiTheme="majorBidi" w:cstheme="majorBidi"/>
          <w:sz w:val="30"/>
          <w:szCs w:val="30"/>
        </w:rPr>
        <w:t>3</w:t>
      </w:r>
      <w:r w:rsidR="009F49AB" w:rsidRPr="006A5DCA">
        <w:rPr>
          <w:rFonts w:asciiTheme="majorBidi" w:hAnsiTheme="majorBidi" w:cstheme="majorBidi"/>
          <w:sz w:val="30"/>
          <w:szCs w:val="30"/>
        </w:rPr>
        <w:t xml:space="preserve">1 </w:t>
      </w:r>
      <w:r w:rsidR="009F49AB" w:rsidRPr="006A5DC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705CAA" w:rsidRPr="00705CAA">
        <w:rPr>
          <w:rFonts w:asciiTheme="majorBidi" w:hAnsiTheme="majorBidi" w:cstheme="majorBidi" w:hint="cs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บริษัทบริจาคเงินจำนวน </w:t>
      </w:r>
      <w:r w:rsidR="006C337B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>.</w:t>
      </w:r>
      <w:r w:rsidR="00E449F3" w:rsidRPr="006A5DCA"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ล้านบาทให้โรงเรียนมีชัยพัฒนาจึงทำให้สำรองกิจกรรมความรับผิดชอบต่อสังคมลดลงในงบแสดงการเปลี่ยนแปลงของผู้ถือหุ้นรวมและเฉพาะกิจการ</w:t>
      </w:r>
    </w:p>
    <w:p w14:paraId="6128442C" w14:textId="77777777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2808514" w14:textId="77777777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201914">
          <w:headerReference w:type="default" r:id="rId10"/>
          <w:footerReference w:type="default" r:id="rId11"/>
          <w:type w:val="nextColumn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695E8248" w14:textId="31E1E90F" w:rsidR="00820347" w:rsidRPr="006A5DCA" w:rsidRDefault="006302DB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FF7402" w:rsidRPr="006A5DC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6A5DCA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6A5DCA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4304A2" w14:textId="77777777" w:rsidR="00A17B2E" w:rsidRPr="006A5DCA" w:rsidRDefault="00103507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1416F764" w14:textId="4BF78A3C" w:rsidR="002726A8" w:rsidRPr="006A5DCA" w:rsidRDefault="000D4615" w:rsidP="00D94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184"/>
        <w:gridCol w:w="1076"/>
        <w:gridCol w:w="184"/>
        <w:gridCol w:w="986"/>
        <w:gridCol w:w="180"/>
        <w:gridCol w:w="990"/>
        <w:gridCol w:w="184"/>
        <w:gridCol w:w="986"/>
        <w:gridCol w:w="180"/>
        <w:gridCol w:w="1080"/>
        <w:gridCol w:w="180"/>
        <w:gridCol w:w="1080"/>
        <w:gridCol w:w="180"/>
        <w:gridCol w:w="1080"/>
      </w:tblGrid>
      <w:tr w:rsidR="002726A8" w:rsidRPr="006A5DCA" w14:paraId="3711C1B2" w14:textId="77777777" w:rsidTr="00317850">
        <w:trPr>
          <w:cantSplit/>
        </w:trPr>
        <w:tc>
          <w:tcPr>
            <w:tcW w:w="4590" w:type="dxa"/>
            <w:shd w:val="clear" w:color="auto" w:fill="auto"/>
          </w:tcPr>
          <w:p w14:paraId="77E63341" w14:textId="77777777" w:rsidR="002726A8" w:rsidRPr="006A5DCA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55492B7D" w14:textId="2A31CACF" w:rsidR="002726A8" w:rsidRPr="006A5DCA" w:rsidRDefault="003E5E8F" w:rsidP="003E5E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2726A8"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73164362" w14:textId="77777777" w:rsidR="002726A8" w:rsidRPr="006A5DCA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56" w:type="dxa"/>
            <w:gridSpan w:val="3"/>
            <w:vAlign w:val="center"/>
          </w:tcPr>
          <w:p w14:paraId="0CC94C7E" w14:textId="77777777" w:rsidR="00763552" w:rsidRPr="006A5DCA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ส่วนงานการ</w:t>
            </w:r>
          </w:p>
          <w:p w14:paraId="3823F2CC" w14:textId="0FC17C46" w:rsidR="002726A8" w:rsidRPr="006A5DCA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จัดจำหน่ายสินค้า</w:t>
            </w:r>
          </w:p>
        </w:tc>
        <w:tc>
          <w:tcPr>
            <w:tcW w:w="184" w:type="dxa"/>
            <w:vAlign w:val="center"/>
          </w:tcPr>
          <w:p w14:paraId="56266109" w14:textId="77777777" w:rsidR="002726A8" w:rsidRPr="006A5DCA" w:rsidRDefault="002726A8" w:rsidP="00BE3E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196589D0" w14:textId="77777777" w:rsidR="002726A8" w:rsidRPr="006A5DCA" w:rsidRDefault="002726A8" w:rsidP="0076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6764A77C" w14:textId="77777777" w:rsidR="002726A8" w:rsidRPr="006A5DCA" w:rsidRDefault="002726A8" w:rsidP="007635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7A1F5C" w14:textId="77777777" w:rsidR="002726A8" w:rsidRPr="006A5DCA" w:rsidRDefault="002726A8" w:rsidP="007635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F49AB" w:rsidRPr="006A5DCA" w14:paraId="3EF148E9" w14:textId="77777777" w:rsidTr="00317850">
        <w:trPr>
          <w:cantSplit/>
        </w:trPr>
        <w:tc>
          <w:tcPr>
            <w:tcW w:w="4590" w:type="dxa"/>
            <w:shd w:val="clear" w:color="auto" w:fill="auto"/>
          </w:tcPr>
          <w:p w14:paraId="3F40A920" w14:textId="463457F6" w:rsidR="009F49AB" w:rsidRPr="006A5DCA" w:rsidRDefault="009F49AB" w:rsidP="009F49AB">
            <w:pPr>
              <w:shd w:val="clear" w:color="auto" w:fill="FFFFFF"/>
              <w:spacing w:line="240" w:lineRule="auto"/>
              <w:ind w:right="-79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FFFFFF"/>
          </w:tcPr>
          <w:p w14:paraId="2EA4F3D6" w14:textId="621BF92E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4" w:type="dxa"/>
            <w:shd w:val="clear" w:color="auto" w:fill="auto"/>
          </w:tcPr>
          <w:p w14:paraId="092B2FF6" w14:textId="77777777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58DBB453" w14:textId="5A0A8351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" w:type="dxa"/>
          </w:tcPr>
          <w:p w14:paraId="7FA1CAAF" w14:textId="77777777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7CE9A969" w14:textId="5B1D78CA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B151B81" w14:textId="77777777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3CCEF2A" w14:textId="3692FAAB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" w:type="dxa"/>
          </w:tcPr>
          <w:p w14:paraId="48000D27" w14:textId="77777777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4505646A" w14:textId="3082F50D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AEA08C7" w14:textId="77777777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F5FA510" w14:textId="2FCBFE06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34C50E0" w14:textId="77777777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C750CD" w14:textId="7079EBC7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673C7DB" w14:textId="77777777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2C6C7F2" w14:textId="7AE4D489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</w:tr>
      <w:tr w:rsidR="009F49AB" w:rsidRPr="006A5DCA" w14:paraId="141CE932" w14:textId="77777777" w:rsidTr="00317850">
        <w:trPr>
          <w:cantSplit/>
        </w:trPr>
        <w:tc>
          <w:tcPr>
            <w:tcW w:w="4590" w:type="dxa"/>
          </w:tcPr>
          <w:p w14:paraId="4986DCC0" w14:textId="77777777" w:rsidR="009F49AB" w:rsidRPr="006A5DCA" w:rsidRDefault="009F49AB" w:rsidP="009F49AB">
            <w:pPr>
              <w:shd w:val="clear" w:color="auto" w:fill="FFFFFF"/>
              <w:spacing w:line="240" w:lineRule="auto"/>
              <w:ind w:right="-79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5"/>
            <w:vAlign w:val="center"/>
          </w:tcPr>
          <w:p w14:paraId="55CF7DE0" w14:textId="77777777" w:rsidR="009F49AB" w:rsidRPr="006A5DCA" w:rsidRDefault="009F49AB" w:rsidP="009F49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6A5DC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1095C" w:rsidRPr="006A5DCA" w14:paraId="17D7DFE6" w14:textId="77777777" w:rsidTr="00B037CE">
        <w:trPr>
          <w:cantSplit/>
        </w:trPr>
        <w:tc>
          <w:tcPr>
            <w:tcW w:w="4590" w:type="dxa"/>
            <w:vAlign w:val="bottom"/>
          </w:tcPr>
          <w:p w14:paraId="342AEF71" w14:textId="77777777" w:rsidR="0031095C" w:rsidRPr="006A5DCA" w:rsidRDefault="0031095C" w:rsidP="0031095C">
            <w:pPr>
              <w:shd w:val="clear" w:color="auto" w:fill="FFFFFF"/>
              <w:spacing w:line="240" w:lineRule="auto"/>
              <w:ind w:righ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6E309871" w14:textId="26911101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2,01</w:t>
            </w:r>
            <w:r w:rsidR="009169E1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9169E1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727</w:t>
            </w:r>
          </w:p>
        </w:tc>
        <w:tc>
          <w:tcPr>
            <w:tcW w:w="184" w:type="dxa"/>
            <w:vAlign w:val="bottom"/>
          </w:tcPr>
          <w:p w14:paraId="59551173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14:paraId="2F8B3FEC" w14:textId="2BA2431A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2,027,564</w:t>
            </w:r>
          </w:p>
        </w:tc>
        <w:tc>
          <w:tcPr>
            <w:tcW w:w="184" w:type="dxa"/>
          </w:tcPr>
          <w:p w14:paraId="0C1FFDBB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2559CDD" w14:textId="18C9B5EE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1,650,52</w:t>
            </w:r>
            <w:r w:rsidR="00B469FB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96FB162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F4FA67" w14:textId="636DB342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1,713,570</w:t>
            </w:r>
          </w:p>
        </w:tc>
        <w:tc>
          <w:tcPr>
            <w:tcW w:w="184" w:type="dxa"/>
          </w:tcPr>
          <w:p w14:paraId="5D3740A5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BB7E444" w14:textId="79B6C5E0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59,057</w:t>
            </w:r>
          </w:p>
        </w:tc>
        <w:tc>
          <w:tcPr>
            <w:tcW w:w="180" w:type="dxa"/>
          </w:tcPr>
          <w:p w14:paraId="48BCD4E0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F7CDB" w14:textId="1DDFA67E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78,592</w:t>
            </w:r>
          </w:p>
        </w:tc>
        <w:tc>
          <w:tcPr>
            <w:tcW w:w="180" w:type="dxa"/>
          </w:tcPr>
          <w:p w14:paraId="11A58B1E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6C229" w14:textId="43C9E2E9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3,72</w:t>
            </w:r>
            <w:r w:rsidR="009169E1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9169E1">
              <w:rPr>
                <w:rFonts w:asciiTheme="majorBidi" w:eastAsia="MS Mincho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180" w:type="dxa"/>
          </w:tcPr>
          <w:p w14:paraId="47E36494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658C1" w14:textId="7146BEBC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3,819,726</w:t>
            </w:r>
          </w:p>
        </w:tc>
      </w:tr>
      <w:tr w:rsidR="0031095C" w:rsidRPr="006A5DCA" w14:paraId="4750F1A1" w14:textId="77777777" w:rsidTr="00317850">
        <w:trPr>
          <w:cantSplit/>
        </w:trPr>
        <w:tc>
          <w:tcPr>
            <w:tcW w:w="4590" w:type="dxa"/>
            <w:vAlign w:val="bottom"/>
          </w:tcPr>
          <w:p w14:paraId="4FB530BA" w14:textId="77777777" w:rsidR="0031095C" w:rsidRPr="006A5DCA" w:rsidRDefault="0031095C" w:rsidP="0031095C">
            <w:pPr>
              <w:shd w:val="clear" w:color="auto" w:fill="FFFFFF"/>
              <w:spacing w:line="240" w:lineRule="auto"/>
              <w:ind w:righ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751B35EB" w14:textId="6850393F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 w:right="-7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(66,106)</w:t>
            </w:r>
          </w:p>
        </w:tc>
        <w:tc>
          <w:tcPr>
            <w:tcW w:w="184" w:type="dxa"/>
          </w:tcPr>
          <w:p w14:paraId="2FF07D38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800A922" w14:textId="757EF60B" w:rsidR="0031095C" w:rsidRPr="006A5DCA" w:rsidRDefault="0031095C" w:rsidP="00855F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79" w:right="-7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(73,833)</w:t>
            </w:r>
          </w:p>
        </w:tc>
        <w:tc>
          <w:tcPr>
            <w:tcW w:w="184" w:type="dxa"/>
          </w:tcPr>
          <w:p w14:paraId="0C654463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3FD44EF" w14:textId="0AC0E71E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66,106</w:t>
            </w:r>
          </w:p>
        </w:tc>
        <w:tc>
          <w:tcPr>
            <w:tcW w:w="180" w:type="dxa"/>
          </w:tcPr>
          <w:p w14:paraId="464A5CCA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D694AA" w14:textId="715D2E36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73,833</w:t>
            </w:r>
          </w:p>
        </w:tc>
        <w:tc>
          <w:tcPr>
            <w:tcW w:w="184" w:type="dxa"/>
          </w:tcPr>
          <w:p w14:paraId="1C120B16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7B400FD9" w14:textId="73D2086D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ACF543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9E7DF" w14:textId="1261B99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5162BB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55835" w14:textId="6A780FF9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55AC8B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90850" w14:textId="0174156D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095C" w:rsidRPr="006A5DCA" w14:paraId="2CD08047" w14:textId="77777777" w:rsidTr="00317850">
        <w:trPr>
          <w:cantSplit/>
        </w:trPr>
        <w:tc>
          <w:tcPr>
            <w:tcW w:w="4590" w:type="dxa"/>
            <w:vAlign w:val="bottom"/>
          </w:tcPr>
          <w:p w14:paraId="07527E0A" w14:textId="77777777" w:rsidR="0031095C" w:rsidRPr="006A5DCA" w:rsidRDefault="0031095C" w:rsidP="0031095C">
            <w:pPr>
              <w:shd w:val="clear" w:color="auto" w:fill="FFFFFF"/>
              <w:spacing w:line="240" w:lineRule="auto"/>
              <w:ind w:right="-7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BA033A" w14:textId="5B203AF8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1,514</w:t>
            </w:r>
          </w:p>
        </w:tc>
        <w:tc>
          <w:tcPr>
            <w:tcW w:w="184" w:type="dxa"/>
          </w:tcPr>
          <w:p w14:paraId="351A8763" w14:textId="3E659C0C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5C8A719" w14:textId="2329C0C3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1,851</w:t>
            </w:r>
          </w:p>
        </w:tc>
        <w:tc>
          <w:tcPr>
            <w:tcW w:w="184" w:type="dxa"/>
          </w:tcPr>
          <w:p w14:paraId="0DBF5B87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126FDAC" w14:textId="256F1F8D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4,267</w:t>
            </w:r>
          </w:p>
        </w:tc>
        <w:tc>
          <w:tcPr>
            <w:tcW w:w="180" w:type="dxa"/>
          </w:tcPr>
          <w:p w14:paraId="4FDE68BB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649F16" w14:textId="3025B392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5,628</w:t>
            </w:r>
          </w:p>
        </w:tc>
        <w:tc>
          <w:tcPr>
            <w:tcW w:w="184" w:type="dxa"/>
          </w:tcPr>
          <w:p w14:paraId="0937C312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B43463B" w14:textId="5B9A26B8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1EEA2438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7C4992" w14:textId="4F2105C9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</w:tcPr>
          <w:p w14:paraId="161F159F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8D355A" w14:textId="5DC656CB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5,79</w:t>
            </w:r>
            <w:r w:rsidR="00B469FB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1448733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0390A3" w14:textId="4882F676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7,527</w:t>
            </w:r>
          </w:p>
        </w:tc>
      </w:tr>
      <w:tr w:rsidR="0031095C" w:rsidRPr="006A5DCA" w14:paraId="7F00B8D1" w14:textId="77777777" w:rsidTr="00317850">
        <w:trPr>
          <w:cantSplit/>
        </w:trPr>
        <w:tc>
          <w:tcPr>
            <w:tcW w:w="4590" w:type="dxa"/>
            <w:vAlign w:val="bottom"/>
          </w:tcPr>
          <w:p w14:paraId="55D5ED12" w14:textId="77777777" w:rsidR="0031095C" w:rsidRPr="006A5DCA" w:rsidRDefault="0031095C" w:rsidP="0031095C">
            <w:pPr>
              <w:shd w:val="clear" w:color="auto" w:fill="FFFFFF"/>
              <w:spacing w:line="240" w:lineRule="auto"/>
              <w:ind w:righ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F4BE1C" w14:textId="36CBD696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1,9</w:t>
            </w:r>
            <w:r w:rsidR="009169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9169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84" w:type="dxa"/>
          </w:tcPr>
          <w:p w14:paraId="6A2DE13B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D2682F3" w14:textId="61BB0765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1,955,582</w:t>
            </w:r>
          </w:p>
        </w:tc>
        <w:tc>
          <w:tcPr>
            <w:tcW w:w="184" w:type="dxa"/>
          </w:tcPr>
          <w:p w14:paraId="497AA168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008EF9D0" w14:textId="331A19CC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1,720,902</w:t>
            </w:r>
          </w:p>
        </w:tc>
        <w:tc>
          <w:tcPr>
            <w:tcW w:w="180" w:type="dxa"/>
          </w:tcPr>
          <w:p w14:paraId="08124AAD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C78579" w14:textId="4E4844FD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1,793,031</w:t>
            </w:r>
          </w:p>
        </w:tc>
        <w:tc>
          <w:tcPr>
            <w:tcW w:w="184" w:type="dxa"/>
          </w:tcPr>
          <w:p w14:paraId="415841E5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71E4C28F" w14:textId="16AD5910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59,07</w:t>
            </w:r>
            <w:r w:rsidR="00B469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008D604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075137" w14:textId="17FE25AC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78,640</w:t>
            </w:r>
          </w:p>
        </w:tc>
        <w:tc>
          <w:tcPr>
            <w:tcW w:w="180" w:type="dxa"/>
          </w:tcPr>
          <w:p w14:paraId="19C364E7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02B50D" w14:textId="2A37B583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3,7</w:t>
            </w:r>
            <w:r w:rsidR="009169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9169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80" w:type="dxa"/>
          </w:tcPr>
          <w:p w14:paraId="1AE8AA56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DB6D65" w14:textId="2567C4DC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3,827,253</w:t>
            </w:r>
          </w:p>
        </w:tc>
      </w:tr>
      <w:tr w:rsidR="0031095C" w:rsidRPr="006A5DCA" w14:paraId="6E6ACC32" w14:textId="77777777" w:rsidTr="005D6EFA">
        <w:trPr>
          <w:cantSplit/>
          <w:trHeight w:val="179"/>
        </w:trPr>
        <w:tc>
          <w:tcPr>
            <w:tcW w:w="4590" w:type="dxa"/>
            <w:vAlign w:val="bottom"/>
          </w:tcPr>
          <w:p w14:paraId="7357E5AD" w14:textId="77777777" w:rsidR="0031095C" w:rsidRPr="006A5DCA" w:rsidRDefault="0031095C" w:rsidP="0031095C">
            <w:pPr>
              <w:shd w:val="clear" w:color="auto" w:fill="FFFFFF"/>
              <w:spacing w:line="240" w:lineRule="auto"/>
              <w:ind w:right="-79"/>
              <w:rPr>
                <w:rFonts w:asciiTheme="majorBidi" w:eastAsia="MS Mincho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1304E1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0AAED5ED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7051A2B0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06DB1F9E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F58B69C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96239B8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84D006A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7D15C1AA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46B38AD2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0E18210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478F9C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25D0772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F38DF5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B99DF45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9175027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1095C" w:rsidRPr="006A5DCA" w14:paraId="76EC3AE9" w14:textId="77777777" w:rsidTr="00852B8F">
        <w:trPr>
          <w:cantSplit/>
        </w:trPr>
        <w:tc>
          <w:tcPr>
            <w:tcW w:w="4590" w:type="dxa"/>
            <w:vAlign w:val="bottom"/>
          </w:tcPr>
          <w:p w14:paraId="59BF3750" w14:textId="77777777" w:rsidR="0031095C" w:rsidRPr="006A5DCA" w:rsidRDefault="0031095C" w:rsidP="0031095C">
            <w:pPr>
              <w:shd w:val="clear" w:color="auto" w:fill="FFFFFF"/>
              <w:spacing w:line="240" w:lineRule="auto"/>
              <w:ind w:righ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B9EEFA" w14:textId="1AAAE2AF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  <w:r w:rsidR="009169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9169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184" w:type="dxa"/>
            <w:vAlign w:val="bottom"/>
          </w:tcPr>
          <w:p w14:paraId="5311AA69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7C363D2" w14:textId="11FB494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663,701</w:t>
            </w:r>
          </w:p>
        </w:tc>
        <w:tc>
          <w:tcPr>
            <w:tcW w:w="184" w:type="dxa"/>
            <w:vAlign w:val="bottom"/>
          </w:tcPr>
          <w:p w14:paraId="4DD95BC9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6A30876" w14:textId="4FC4AB1A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204,335</w:t>
            </w:r>
          </w:p>
        </w:tc>
        <w:tc>
          <w:tcPr>
            <w:tcW w:w="180" w:type="dxa"/>
            <w:vAlign w:val="bottom"/>
          </w:tcPr>
          <w:p w14:paraId="5788538F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FA73BC" w14:textId="2ED6207D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193,313</w:t>
            </w:r>
          </w:p>
        </w:tc>
        <w:tc>
          <w:tcPr>
            <w:tcW w:w="184" w:type="dxa"/>
            <w:vAlign w:val="bottom"/>
          </w:tcPr>
          <w:p w14:paraId="5A36C485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21DF843" w14:textId="11CDE561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14,702</w:t>
            </w:r>
          </w:p>
        </w:tc>
        <w:tc>
          <w:tcPr>
            <w:tcW w:w="180" w:type="dxa"/>
            <w:vAlign w:val="bottom"/>
          </w:tcPr>
          <w:p w14:paraId="52C9E2ED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138DF8" w14:textId="7AFBF558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26,083</w:t>
            </w:r>
          </w:p>
        </w:tc>
        <w:tc>
          <w:tcPr>
            <w:tcW w:w="180" w:type="dxa"/>
            <w:vAlign w:val="bottom"/>
          </w:tcPr>
          <w:p w14:paraId="573A34D7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09FC76" w14:textId="4059BFBF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="009169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65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9169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180" w:type="dxa"/>
            <w:vAlign w:val="bottom"/>
          </w:tcPr>
          <w:p w14:paraId="6D272B55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B64E73" w14:textId="6367CEEE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883,097</w:t>
            </w:r>
          </w:p>
        </w:tc>
      </w:tr>
      <w:tr w:rsidR="0031095C" w:rsidRPr="006A5DCA" w14:paraId="25D31D49" w14:textId="77777777" w:rsidTr="00B037CE">
        <w:trPr>
          <w:cantSplit/>
        </w:trPr>
        <w:tc>
          <w:tcPr>
            <w:tcW w:w="4590" w:type="dxa"/>
            <w:vAlign w:val="bottom"/>
          </w:tcPr>
          <w:p w14:paraId="5F9CF221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MS Mincho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01D500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</w:tcPr>
          <w:p w14:paraId="185521E4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1501E6D9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</w:tcPr>
          <w:p w14:paraId="0501BD18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2EC00648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7BDB35A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964A33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</w:tcPr>
          <w:p w14:paraId="17A983CF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D326AA6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23242F6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3FBD59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14FBB0C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C7B2A5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A1D445F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D4E7F2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1095C" w:rsidRPr="006A5DCA" w14:paraId="3235789E" w14:textId="77777777" w:rsidTr="00317850">
        <w:trPr>
          <w:cantSplit/>
        </w:trPr>
        <w:tc>
          <w:tcPr>
            <w:tcW w:w="4590" w:type="dxa"/>
            <w:vAlign w:val="bottom"/>
          </w:tcPr>
          <w:p w14:paraId="3E4A6543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รวมสินทรัพย์ส่วนงาน </w:t>
            </w:r>
          </w:p>
          <w:p w14:paraId="2F17426D" w14:textId="3818E273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="004925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/</w:t>
            </w:r>
            <w:r w:rsidR="004925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5C1F53" w14:textId="03A68FD1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5,293,344</w:t>
            </w:r>
          </w:p>
        </w:tc>
        <w:tc>
          <w:tcPr>
            <w:tcW w:w="184" w:type="dxa"/>
            <w:vAlign w:val="bottom"/>
          </w:tcPr>
          <w:p w14:paraId="2B2A70D2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636EE93" w14:textId="752959DB" w:rsidR="0031095C" w:rsidRPr="006A5DCA" w:rsidRDefault="006302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470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,304,322</w:t>
            </w:r>
          </w:p>
        </w:tc>
        <w:tc>
          <w:tcPr>
            <w:tcW w:w="184" w:type="dxa"/>
            <w:vAlign w:val="bottom"/>
          </w:tcPr>
          <w:p w14:paraId="546B3F6A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316CA052" w14:textId="46E4D88D" w:rsidR="0031095C" w:rsidRPr="006A5DCA" w:rsidRDefault="00AB4662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2,967,037</w:t>
            </w:r>
          </w:p>
        </w:tc>
        <w:tc>
          <w:tcPr>
            <w:tcW w:w="180" w:type="dxa"/>
            <w:vAlign w:val="bottom"/>
          </w:tcPr>
          <w:p w14:paraId="2F4F4953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BCBF56" w14:textId="312BDD6C" w:rsidR="0031095C" w:rsidRPr="006A5DCA" w:rsidRDefault="00C470ED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3,059,686</w:t>
            </w:r>
          </w:p>
        </w:tc>
        <w:tc>
          <w:tcPr>
            <w:tcW w:w="184" w:type="dxa"/>
            <w:vAlign w:val="bottom"/>
          </w:tcPr>
          <w:p w14:paraId="5704F2F9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3EA2527" w14:textId="22E5840B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125,183</w:t>
            </w:r>
          </w:p>
        </w:tc>
        <w:tc>
          <w:tcPr>
            <w:tcW w:w="180" w:type="dxa"/>
            <w:vAlign w:val="bottom"/>
          </w:tcPr>
          <w:p w14:paraId="78A03C2E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31AA05" w14:textId="06AF197B" w:rsidR="0031095C" w:rsidRPr="006A5DCA" w:rsidRDefault="00C470ED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145,383</w:t>
            </w:r>
          </w:p>
        </w:tc>
        <w:tc>
          <w:tcPr>
            <w:tcW w:w="180" w:type="dxa"/>
            <w:vAlign w:val="bottom"/>
          </w:tcPr>
          <w:p w14:paraId="2A545EA7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C00889" w14:textId="179A1D26" w:rsidR="0031095C" w:rsidRPr="006A5DCA" w:rsidRDefault="00F704DB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8,385,564</w:t>
            </w:r>
          </w:p>
        </w:tc>
        <w:tc>
          <w:tcPr>
            <w:tcW w:w="180" w:type="dxa"/>
            <w:vAlign w:val="bottom"/>
          </w:tcPr>
          <w:p w14:paraId="3F141768" w14:textId="77777777" w:rsidR="0031095C" w:rsidRPr="006A5DCA" w:rsidRDefault="0031095C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D2CE00" w14:textId="2A4242EB" w:rsidR="0031095C" w:rsidRPr="006A5DCA" w:rsidRDefault="00C470ED" w:rsidP="003109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8,509,391</w:t>
            </w:r>
          </w:p>
        </w:tc>
      </w:tr>
    </w:tbl>
    <w:p w14:paraId="16DBACE0" w14:textId="0483DCCE" w:rsidR="002726A8" w:rsidRPr="006A5DCA" w:rsidRDefault="002726A8">
      <w:pPr>
        <w:rPr>
          <w:rFonts w:asciiTheme="majorBidi" w:hAnsiTheme="majorBidi" w:cstheme="majorBidi"/>
        </w:rPr>
      </w:pPr>
    </w:p>
    <w:p w14:paraId="7E799F7F" w14:textId="216BCDF5" w:rsidR="00164EBE" w:rsidRDefault="002C741D" w:rsidP="00762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40EC5A5E" w14:textId="77777777" w:rsidR="00762A15" w:rsidRPr="006A5DCA" w:rsidRDefault="00762A15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E8D60E" w14:textId="106E5DFC" w:rsidR="00973FA0" w:rsidRPr="006A5DCA" w:rsidRDefault="00973FA0" w:rsidP="00762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973FA0" w:rsidRPr="006A5DCA" w:rsidSect="00EF7317">
          <w:head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0"/>
        <w:gridCol w:w="270"/>
        <w:gridCol w:w="1260"/>
        <w:gridCol w:w="270"/>
        <w:gridCol w:w="1368"/>
      </w:tblGrid>
      <w:tr w:rsidR="00B81D01" w:rsidRPr="006A5DCA" w14:paraId="7151FFFA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6ABEF77" w14:textId="65EC814D" w:rsidR="00B81D01" w:rsidRPr="006A5DCA" w:rsidRDefault="008C24D8" w:rsidP="00BE3E79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19DE9" w14:textId="77777777" w:rsidR="00B81D01" w:rsidRPr="006A5DCA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3DFEA" w14:textId="65998058" w:rsidR="00B81D01" w:rsidRPr="006A5DCA" w:rsidRDefault="008C24D8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81D01" w:rsidRPr="006A5DCA" w14:paraId="58B6CD6D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1D61047" w14:textId="3F7F5CE1" w:rsidR="00B81D01" w:rsidRPr="006A5DCA" w:rsidRDefault="008C24D8" w:rsidP="008A1A50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1095C"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1095C"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31095C" w:rsidRPr="006A5DC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3D53B9" w14:textId="77777777" w:rsidR="00B81D01" w:rsidRPr="006A5DCA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C1A24A" w14:textId="69065961" w:rsidR="00B81D01" w:rsidRPr="006A5DCA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BF907" w14:textId="77777777" w:rsidR="00B81D01" w:rsidRPr="006A5DCA" w:rsidRDefault="00B81D01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0D5D07" w14:textId="11BEC4EE" w:rsidR="00B81D01" w:rsidRPr="006A5DCA" w:rsidRDefault="008C24D8" w:rsidP="00BE3E7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</w:tr>
      <w:tr w:rsidR="008C24D8" w:rsidRPr="006A5DCA" w14:paraId="03489359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C5C3AE3" w14:textId="77777777" w:rsidR="008C24D8" w:rsidRPr="006A5DCA" w:rsidRDefault="008C24D8" w:rsidP="002726A8">
            <w:pPr>
              <w:tabs>
                <w:tab w:val="clear" w:pos="680"/>
                <w:tab w:val="left" w:pos="540"/>
              </w:tabs>
              <w:ind w:left="164" w:hanging="164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39E39C" w14:textId="77777777" w:rsidR="008C24D8" w:rsidRPr="006A5DCA" w:rsidRDefault="008C24D8" w:rsidP="002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AE4CE" w14:textId="0F8C0094" w:rsidR="008C24D8" w:rsidRPr="006A5DCA" w:rsidRDefault="008C24D8" w:rsidP="008C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1CF8BC53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D41066A" w14:textId="54208847" w:rsidR="0031095C" w:rsidRPr="006A5DCA" w:rsidRDefault="0031095C" w:rsidP="0031095C">
            <w:pPr>
              <w:tabs>
                <w:tab w:val="clear" w:pos="680"/>
                <w:tab w:val="left" w:pos="540"/>
              </w:tabs>
              <w:ind w:left="164" w:hanging="16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A01C7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1B0BCC" w14:textId="7C2575C2" w:rsidR="0031095C" w:rsidRPr="00492519" w:rsidRDefault="00F704DB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92519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="009169E1" w:rsidRPr="00492519">
              <w:rPr>
                <w:rFonts w:asciiTheme="majorBidi" w:eastAsia="MS Mincho" w:hAnsiTheme="majorBidi" w:cstheme="majorBidi"/>
                <w:sz w:val="30"/>
                <w:szCs w:val="30"/>
              </w:rPr>
              <w:t>65</w:t>
            </w:r>
            <w:r w:rsidRPr="0049251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9169E1" w:rsidRPr="00492519">
              <w:rPr>
                <w:rFonts w:asciiTheme="majorBidi" w:eastAsia="MS Mincho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07660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FB910F" w14:textId="051E0904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0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883,097</w:t>
            </w:r>
          </w:p>
        </w:tc>
      </w:tr>
      <w:tr w:rsidR="0031095C" w:rsidRPr="006A5DCA" w14:paraId="2C118A52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D5D87C2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51D1B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A70AC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1447C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D2642" w14:textId="77777777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1095C" w:rsidRPr="006A5DCA" w14:paraId="2689221C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7F4252F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8A75C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197C91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CA229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75F6C7" w14:textId="77777777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1095C" w:rsidRPr="006A5DCA" w14:paraId="59487584" w14:textId="77777777" w:rsidTr="00B037C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5EE62B6" w14:textId="77777777" w:rsidR="0031095C" w:rsidRPr="006A5DCA" w:rsidRDefault="0031095C" w:rsidP="0031095C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89BB2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9BA4E" w14:textId="1B73BA5E" w:rsidR="0031095C" w:rsidRPr="006A5DCA" w:rsidRDefault="00F704DB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(92,304)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3D167B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445D9" w14:textId="51533FF3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0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(87,168)</w:t>
            </w:r>
          </w:p>
        </w:tc>
      </w:tr>
      <w:tr w:rsidR="0031095C" w:rsidRPr="006A5DCA" w14:paraId="0F2748BF" w14:textId="77777777" w:rsidTr="00B037C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BD12112" w14:textId="77777777" w:rsidR="0031095C" w:rsidRPr="006A5DCA" w:rsidRDefault="0031095C" w:rsidP="0031095C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7E09F1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03C17" w14:textId="1369A7E0" w:rsidR="0031095C" w:rsidRPr="006A5DCA" w:rsidRDefault="00F704DB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(69,343)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E1A84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23D4" w14:textId="1F052385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9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(66,813)</w:t>
            </w:r>
          </w:p>
        </w:tc>
      </w:tr>
      <w:tr w:rsidR="0031095C" w:rsidRPr="006A5DCA" w14:paraId="3D2B5200" w14:textId="77777777" w:rsidTr="00B037C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11E7ADC" w14:textId="77777777" w:rsidR="0031095C" w:rsidRPr="006A5DCA" w:rsidRDefault="0031095C" w:rsidP="0031095C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25BE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9CA016" w14:textId="7AC98FCC" w:rsidR="0031095C" w:rsidRPr="006A5DCA" w:rsidRDefault="00F704DB" w:rsidP="0024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(9,235)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B6266F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643D" w14:textId="10D6CBE8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0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(5,914)</w:t>
            </w:r>
          </w:p>
        </w:tc>
      </w:tr>
      <w:tr w:rsidR="0031095C" w:rsidRPr="006A5DCA" w14:paraId="519915EA" w14:textId="77777777" w:rsidTr="00B037C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1F59BAC" w14:textId="77777777" w:rsidR="0031095C" w:rsidRPr="006A5DCA" w:rsidRDefault="0031095C" w:rsidP="0031095C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EDF15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B0EA1D" w14:textId="219E7880" w:rsidR="0031095C" w:rsidRPr="006A5DCA" w:rsidRDefault="00F704DB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9,057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12514C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A6B3" w14:textId="4A70CCCF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0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3,357</w:t>
            </w:r>
          </w:p>
        </w:tc>
      </w:tr>
      <w:tr w:rsidR="0031095C" w:rsidRPr="006A5DCA" w14:paraId="3DEB7B02" w14:textId="77777777" w:rsidTr="00B037C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8EA99A1" w14:textId="77777777" w:rsidR="0031095C" w:rsidRPr="006A5DCA" w:rsidRDefault="0031095C" w:rsidP="0031095C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C698A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C98017" w14:textId="578195D9" w:rsidR="0031095C" w:rsidRPr="006A5DCA" w:rsidRDefault="00F704DB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3CB99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66CDF" w14:textId="6BC88ED8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0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2,871</w:t>
            </w:r>
          </w:p>
        </w:tc>
      </w:tr>
      <w:tr w:rsidR="0031095C" w:rsidRPr="006A5DCA" w14:paraId="1296B1B6" w14:textId="77777777" w:rsidTr="00B037C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DDAC6F5" w14:textId="261B5FBC" w:rsidR="0031095C" w:rsidRPr="006A5DCA" w:rsidRDefault="0031095C" w:rsidP="0031095C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ขาดทุนจากอัตราแลกเปลี่ยนสุทธิ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05F434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76115C" w14:textId="6FB8985E" w:rsidR="0031095C" w:rsidRPr="006A5DCA" w:rsidRDefault="00F704DB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9169E1">
              <w:rPr>
                <w:rFonts w:asciiTheme="majorBidi" w:eastAsia="MS Mincho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9169E1">
              <w:rPr>
                <w:rFonts w:asciiTheme="majorBidi" w:eastAsia="MS Mincho" w:hAnsiTheme="majorBidi" w:cstheme="majorBidi"/>
                <w:sz w:val="30"/>
                <w:szCs w:val="30"/>
              </w:rPr>
              <w:t>051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84BF2F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72080" w14:textId="56EF3E2B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0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(12,762)</w:t>
            </w:r>
          </w:p>
        </w:tc>
      </w:tr>
      <w:tr w:rsidR="0031095C" w:rsidRPr="006A5DCA" w14:paraId="59D2A67E" w14:textId="77777777" w:rsidTr="00B037C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A2C3E94" w14:textId="2B9717F4" w:rsidR="0031095C" w:rsidRPr="006A5DCA" w:rsidRDefault="0031095C" w:rsidP="0031095C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ส่วนแบ่ง</w:t>
            </w:r>
            <w:r w:rsidR="00AA5F20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กำไร (</w:t>
            </w: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  <w:r w:rsidR="00AA5F20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D1C90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775DA7" w14:textId="77156F10" w:rsidR="0031095C" w:rsidRPr="006A5DCA" w:rsidRDefault="00F704DB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509607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9125F" w14:textId="7441FDA1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0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</w:tr>
      <w:tr w:rsidR="0031095C" w:rsidRPr="006A5DCA" w14:paraId="71E8D5D8" w14:textId="77777777" w:rsidTr="00B037C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14A23C4" w14:textId="77777777" w:rsidR="0031095C" w:rsidRPr="006A5DCA" w:rsidRDefault="0031095C" w:rsidP="0031095C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32ACD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DDBF5" w14:textId="16005C0D" w:rsidR="0031095C" w:rsidRPr="006A5DCA" w:rsidRDefault="00F704DB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(72,956)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C058C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D8089" w14:textId="3BB20BD8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0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(103,860)</w:t>
            </w:r>
          </w:p>
        </w:tc>
      </w:tr>
      <w:tr w:rsidR="0031095C" w:rsidRPr="006A5DCA" w14:paraId="02C06423" w14:textId="77777777" w:rsidTr="00A460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C60A3A7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0AA51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2CF9A" w14:textId="26D82B3A" w:rsidR="0031095C" w:rsidRPr="006A5DCA" w:rsidRDefault="00F704DB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453,040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73092F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196D" w14:textId="38B6ACBD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0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612,748</w:t>
            </w:r>
          </w:p>
        </w:tc>
      </w:tr>
    </w:tbl>
    <w:p w14:paraId="1C77CD3B" w14:textId="77777777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594"/>
        <w:gridCol w:w="1260"/>
        <w:gridCol w:w="270"/>
        <w:gridCol w:w="1368"/>
      </w:tblGrid>
      <w:tr w:rsidR="00B63855" w:rsidRPr="006A5DCA" w14:paraId="1EC8497F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6B93CC" w14:textId="77777777" w:rsidR="00B63855" w:rsidRPr="006A5DCA" w:rsidRDefault="0031095C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16C02CD6" w14:textId="697592FB" w:rsidR="0031095C" w:rsidRPr="006A5DCA" w:rsidRDefault="0031095C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31095C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04657AFE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67711945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63855" w:rsidRPr="006A5DCA" w14:paraId="3844DDB3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A4602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095C" w:rsidRPr="006A5DCA" w14:paraId="3611F1E7" w14:textId="77777777" w:rsidTr="00B037CE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4DFF1501" w:rsidR="0031095C" w:rsidRPr="006A5DCA" w:rsidRDefault="00F704DB" w:rsidP="0024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8,385,564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D87D" w14:textId="606E842A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>8,509,391</w:t>
            </w:r>
          </w:p>
        </w:tc>
      </w:tr>
      <w:tr w:rsidR="0031095C" w:rsidRPr="006A5DCA" w14:paraId="2374BDE6" w14:textId="77777777" w:rsidTr="0031095C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4DD5A566" w:rsidR="0031095C" w:rsidRPr="006A5DCA" w:rsidRDefault="00F704DB" w:rsidP="0024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6,315,464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2535C" w14:textId="0AD130B4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>6,137,044</w:t>
            </w:r>
          </w:p>
        </w:tc>
      </w:tr>
      <w:tr w:rsidR="0031095C" w:rsidRPr="006A5DCA" w14:paraId="41049DDE" w14:textId="77777777" w:rsidTr="0031095C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18371253" w:rsidR="0031095C" w:rsidRPr="00492519" w:rsidRDefault="00F704DB" w:rsidP="0024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14,701,028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0D1FD" w14:textId="16461D05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sz w:val="30"/>
                <w:szCs w:val="30"/>
              </w:rPr>
              <w:t>14,646,435</w:t>
            </w:r>
          </w:p>
        </w:tc>
      </w:tr>
      <w:tr w:rsidR="0031095C" w:rsidRPr="006A5DCA" w14:paraId="7234DD21" w14:textId="77777777" w:rsidTr="0031095C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73B83C34" w:rsidR="00813EAE" w:rsidRPr="006A5DCA" w:rsidRDefault="006302DB" w:rsidP="002A4375">
      <w:pPr>
        <w:pStyle w:val="Heading5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6A5DCA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C7FB7F8" w14:textId="562EE26E" w:rsidR="009F7C16" w:rsidRPr="006A5DCA" w:rsidRDefault="009F7C16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1C600D0C" w14:textId="77777777" w:rsidR="002726A8" w:rsidRPr="006A5DCA" w:rsidRDefault="002726A8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360"/>
        <w:gridCol w:w="1170"/>
        <w:gridCol w:w="180"/>
        <w:gridCol w:w="1170"/>
        <w:gridCol w:w="180"/>
        <w:gridCol w:w="1170"/>
        <w:gridCol w:w="180"/>
        <w:gridCol w:w="1159"/>
      </w:tblGrid>
      <w:tr w:rsidR="002726A8" w:rsidRPr="006A5DCA" w14:paraId="4EB95384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2BE13A09" w14:textId="77777777" w:rsidR="002726A8" w:rsidRPr="006A5DCA" w:rsidRDefault="002726A8" w:rsidP="002A4375">
            <w:pPr>
              <w:tabs>
                <w:tab w:val="clear" w:pos="3515"/>
              </w:tabs>
              <w:spacing w:line="240" w:lineRule="auto"/>
              <w:ind w:right="-25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A7C3957" w14:textId="77777777" w:rsidR="002726A8" w:rsidRPr="006A5DCA" w:rsidRDefault="002726A8" w:rsidP="002A43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AB0C927" w14:textId="77777777" w:rsidR="002726A8" w:rsidRPr="006A5DCA" w:rsidRDefault="002726A8" w:rsidP="002A43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B218B1A" w14:textId="77777777" w:rsidR="002726A8" w:rsidRPr="006A5DCA" w:rsidRDefault="002726A8" w:rsidP="002A43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10E22530" w14:textId="77777777" w:rsidR="002726A8" w:rsidRPr="006A5DCA" w:rsidRDefault="002726A8" w:rsidP="002A43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551" w:rsidRPr="006A5DCA" w14:paraId="75B985C3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36C5C7D2" w14:textId="55B6A1D9" w:rsidR="00CA5551" w:rsidRPr="00855FFC" w:rsidRDefault="00CA5551" w:rsidP="002A4375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5F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1095C" w:rsidRPr="00855F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55F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55F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1095C" w:rsidRPr="00855F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F1B1B" w:rsidRPr="00855F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14:paraId="5C8F8719" w14:textId="77777777" w:rsidR="00CA5551" w:rsidRPr="006A5DCA" w:rsidRDefault="00CA5551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3EB2B0" w14:textId="31229A8E" w:rsidR="00CA5551" w:rsidRPr="006A5DCA" w:rsidRDefault="00CA5551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559ACEE" w14:textId="77777777" w:rsidR="00CA5551" w:rsidRPr="006A5DCA" w:rsidRDefault="00CA5551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BF9A2" w14:textId="0B9121EE" w:rsidR="00CA5551" w:rsidRPr="006A5DCA" w:rsidRDefault="00CA5551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9B48728" w14:textId="77777777" w:rsidR="00CA5551" w:rsidRPr="006A5DCA" w:rsidRDefault="00CA5551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1D211" w14:textId="04B225EA" w:rsidR="00CA5551" w:rsidRPr="006A5DCA" w:rsidRDefault="00CA5551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9D4830E" w14:textId="77777777" w:rsidR="00CA5551" w:rsidRPr="006A5DCA" w:rsidRDefault="00CA5551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8B4A8B8" w14:textId="60604322" w:rsidR="00CA5551" w:rsidRPr="006A5DCA" w:rsidRDefault="00CA5551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</w:tr>
      <w:tr w:rsidR="00CA5551" w:rsidRPr="006A5DCA" w14:paraId="73DB9E7A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694D91C2" w14:textId="77777777" w:rsidR="00CA5551" w:rsidRPr="006A5DCA" w:rsidRDefault="00CA5551" w:rsidP="002A4375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DDAC7F" w14:textId="77777777" w:rsidR="00CA5551" w:rsidRPr="006A5DCA" w:rsidRDefault="00CA5551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09" w:type="dxa"/>
            <w:gridSpan w:val="7"/>
          </w:tcPr>
          <w:p w14:paraId="562F68FD" w14:textId="77777777" w:rsidR="00CA5551" w:rsidRPr="006A5DCA" w:rsidRDefault="00CA5551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6A5DC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6A5DC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6A5DC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1095C" w:rsidRPr="006A5DCA" w14:paraId="497BC81F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4B5BB617" w14:textId="3BF80412" w:rsidR="0031095C" w:rsidRPr="006A5DCA" w:rsidRDefault="0031095C" w:rsidP="002A4375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360" w:type="dxa"/>
          </w:tcPr>
          <w:p w14:paraId="18656F4B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B490C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DDF8B2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9AAC5D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D3549D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61C2EF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98011A2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1314048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1095C" w:rsidRPr="006A5DCA" w14:paraId="4BA9854B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2CB92F6B" w14:textId="69FC2922" w:rsidR="0031095C" w:rsidRPr="006A5DCA" w:rsidRDefault="0031095C" w:rsidP="002A4375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360" w:type="dxa"/>
          </w:tcPr>
          <w:p w14:paraId="575CF3C3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05C27" w14:textId="13C6AC95" w:rsidR="0031095C" w:rsidRPr="006A5DCA" w:rsidRDefault="00F704DB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64,131</w:t>
            </w:r>
          </w:p>
        </w:tc>
        <w:tc>
          <w:tcPr>
            <w:tcW w:w="180" w:type="dxa"/>
          </w:tcPr>
          <w:p w14:paraId="3CDC159E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3612E2" w14:textId="6D64692A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104,923</w:t>
            </w:r>
          </w:p>
        </w:tc>
        <w:tc>
          <w:tcPr>
            <w:tcW w:w="180" w:type="dxa"/>
          </w:tcPr>
          <w:p w14:paraId="4F7F42B0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02E4AED" w14:textId="02A3465F" w:rsidR="0031095C" w:rsidRPr="006A5DCA" w:rsidRDefault="00F704DB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7,422</w:t>
            </w:r>
          </w:p>
        </w:tc>
        <w:tc>
          <w:tcPr>
            <w:tcW w:w="180" w:type="dxa"/>
          </w:tcPr>
          <w:p w14:paraId="6AFD6300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15CBEF56" w14:textId="3E006316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30,900</w:t>
            </w:r>
          </w:p>
        </w:tc>
      </w:tr>
      <w:tr w:rsidR="0031095C" w:rsidRPr="006A5DCA" w14:paraId="5ED591C5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416B59ED" w14:textId="17668F31" w:rsidR="0031095C" w:rsidRPr="006A5DCA" w:rsidRDefault="0031095C" w:rsidP="002A4375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4E659E1B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6F56D0" w14:textId="47D78CF8" w:rsidR="0031095C" w:rsidRPr="006A5DCA" w:rsidRDefault="00F704DB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1,444</w:t>
            </w:r>
          </w:p>
        </w:tc>
        <w:tc>
          <w:tcPr>
            <w:tcW w:w="180" w:type="dxa"/>
          </w:tcPr>
          <w:p w14:paraId="69623DB4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621EA" w14:textId="2B3F2960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</w:tcPr>
          <w:p w14:paraId="2FB0140E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FE3548" w14:textId="4CCF4ACE" w:rsidR="0031095C" w:rsidRPr="006A5DCA" w:rsidRDefault="00F704DB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4EB69E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DC08C5C" w14:textId="280CDEA6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095C" w:rsidRPr="006A5DCA" w14:paraId="55C5F942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42461625" w14:textId="77777777" w:rsidR="0031095C" w:rsidRPr="006A5DCA" w:rsidRDefault="0031095C" w:rsidP="002A437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5CC72A5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56D851" w14:textId="3347F2D1" w:rsidR="0031095C" w:rsidRPr="006A5DCA" w:rsidRDefault="00F704DB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65,575</w:t>
            </w:r>
          </w:p>
        </w:tc>
        <w:tc>
          <w:tcPr>
            <w:tcW w:w="180" w:type="dxa"/>
          </w:tcPr>
          <w:p w14:paraId="21B573FE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2FA593" w14:textId="26F4932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104,918</w:t>
            </w:r>
          </w:p>
        </w:tc>
        <w:tc>
          <w:tcPr>
            <w:tcW w:w="180" w:type="dxa"/>
          </w:tcPr>
          <w:p w14:paraId="43EFCB20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50527B" w14:textId="4775A5B1" w:rsidR="0031095C" w:rsidRPr="006A5DCA" w:rsidRDefault="00F704DB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7,422</w:t>
            </w:r>
          </w:p>
        </w:tc>
        <w:tc>
          <w:tcPr>
            <w:tcW w:w="180" w:type="dxa"/>
          </w:tcPr>
          <w:p w14:paraId="617919F0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7DE5038B" w14:textId="24F8E1E6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30,900</w:t>
            </w:r>
          </w:p>
        </w:tc>
      </w:tr>
      <w:tr w:rsidR="0031095C" w:rsidRPr="006A5DCA" w14:paraId="7D00D8A9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26F84C4B" w14:textId="374DCB19" w:rsidR="0031095C" w:rsidRPr="006A5DCA" w:rsidRDefault="0031095C" w:rsidP="002A4375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1E93A1A1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AC62CD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5706A0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5EBC8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5358AE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7E0353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524139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9CF8C8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1095C" w:rsidRPr="006A5DCA" w14:paraId="13454678" w14:textId="77777777" w:rsidTr="00697E7C">
        <w:trPr>
          <w:cantSplit/>
          <w:trHeight w:hRule="exact" w:val="389"/>
        </w:trPr>
        <w:tc>
          <w:tcPr>
            <w:tcW w:w="3780" w:type="dxa"/>
          </w:tcPr>
          <w:p w14:paraId="2484BA97" w14:textId="35A6D6D3" w:rsidR="0031095C" w:rsidRPr="006A5DCA" w:rsidRDefault="0031095C" w:rsidP="002A4375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360" w:type="dxa"/>
          </w:tcPr>
          <w:p w14:paraId="12F6FB9D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F77D3" w14:textId="6A3B04E7" w:rsidR="0031095C" w:rsidRPr="006A5DCA" w:rsidRDefault="00F704DB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7,381</w:t>
            </w:r>
          </w:p>
        </w:tc>
        <w:tc>
          <w:tcPr>
            <w:tcW w:w="180" w:type="dxa"/>
          </w:tcPr>
          <w:p w14:paraId="5A449F8F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5AA1CD9" w14:textId="07F53461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(1,058)</w:t>
            </w:r>
          </w:p>
        </w:tc>
        <w:tc>
          <w:tcPr>
            <w:tcW w:w="180" w:type="dxa"/>
          </w:tcPr>
          <w:p w14:paraId="3A2179E3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4DD720" w14:textId="07625484" w:rsidR="0031095C" w:rsidRPr="006A5DCA" w:rsidRDefault="00F704DB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6,845</w:t>
            </w:r>
          </w:p>
        </w:tc>
        <w:tc>
          <w:tcPr>
            <w:tcW w:w="180" w:type="dxa"/>
          </w:tcPr>
          <w:p w14:paraId="1242C26A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629238B" w14:textId="25A16CD3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(662)</w:t>
            </w:r>
          </w:p>
        </w:tc>
      </w:tr>
      <w:tr w:rsidR="0031095C" w:rsidRPr="006A5DCA" w14:paraId="78DDA91B" w14:textId="77777777" w:rsidTr="00697E7C">
        <w:trPr>
          <w:cantSplit/>
          <w:trHeight w:hRule="exact" w:val="390"/>
        </w:trPr>
        <w:tc>
          <w:tcPr>
            <w:tcW w:w="3780" w:type="dxa"/>
          </w:tcPr>
          <w:p w14:paraId="63AD1B32" w14:textId="060E3FBF" w:rsidR="0031095C" w:rsidRPr="006A5DCA" w:rsidRDefault="0031095C" w:rsidP="002A4375">
            <w:pPr>
              <w:tabs>
                <w:tab w:val="left" w:pos="540"/>
              </w:tabs>
              <w:spacing w:line="240" w:lineRule="auto"/>
              <w:ind w:right="-108" w:firstLine="8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360" w:type="dxa"/>
          </w:tcPr>
          <w:p w14:paraId="02F93073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C452BE" w14:textId="15E7A18F" w:rsidR="0031095C" w:rsidRPr="006A5DCA" w:rsidRDefault="00B469FB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72</w:t>
            </w:r>
            <w:r w:rsidR="00F704D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80" w:type="dxa"/>
          </w:tcPr>
          <w:p w14:paraId="02A707E4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E6572B" w14:textId="140F64F0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103,860</w:t>
            </w:r>
          </w:p>
        </w:tc>
        <w:tc>
          <w:tcPr>
            <w:tcW w:w="180" w:type="dxa"/>
          </w:tcPr>
          <w:p w14:paraId="0BAB064F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1DCE94" w14:textId="515FB238" w:rsidR="0031095C" w:rsidRPr="006A5DCA" w:rsidRDefault="00B469FB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14</w:t>
            </w:r>
            <w:r w:rsidR="00F704D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180" w:type="dxa"/>
          </w:tcPr>
          <w:p w14:paraId="018AE15B" w14:textId="77777777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47F40E84" w14:textId="703C74DB" w:rsidR="0031095C" w:rsidRPr="006A5DCA" w:rsidRDefault="0031095C" w:rsidP="002A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30,238</w:t>
            </w:r>
          </w:p>
        </w:tc>
      </w:tr>
    </w:tbl>
    <w:p w14:paraId="6AAD5D3A" w14:textId="77777777" w:rsidR="002726A8" w:rsidRPr="006A5DCA" w:rsidRDefault="002726A8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6CF7F57C" w14:textId="4C197F6B" w:rsidR="00382CBD" w:rsidRPr="006A5DCA" w:rsidRDefault="00382CBD" w:rsidP="002A4375">
      <w:pPr>
        <w:tabs>
          <w:tab w:val="clear" w:pos="454"/>
          <w:tab w:val="left" w:pos="54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6A5DCA" w:rsidRDefault="00382CBD" w:rsidP="002A4375">
      <w:pPr>
        <w:tabs>
          <w:tab w:val="left" w:pos="630"/>
        </w:tabs>
        <w:spacing w:line="240" w:lineRule="auto"/>
        <w:ind w:right="11" w:firstLine="540"/>
        <w:rPr>
          <w:rFonts w:asciiTheme="majorBidi" w:hAnsiTheme="majorBidi" w:cstheme="majorBidi"/>
          <w:sz w:val="30"/>
          <w:szCs w:val="30"/>
        </w:rPr>
      </w:pPr>
    </w:p>
    <w:p w14:paraId="1B1A217C" w14:textId="4EEEEAB3" w:rsidR="00113D34" w:rsidRPr="006A5DCA" w:rsidRDefault="0004458E" w:rsidP="002A4375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990" w:right="18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6A5DCA" w:rsidRDefault="002B22CA" w:rsidP="002A4375">
      <w:pPr>
        <w:tabs>
          <w:tab w:val="clear" w:pos="907"/>
          <w:tab w:val="left" w:pos="900"/>
        </w:tabs>
        <w:spacing w:line="240" w:lineRule="auto"/>
        <w:ind w:left="90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834539" w14:textId="27F4088A" w:rsidR="00697E7C" w:rsidRPr="006A5DCA" w:rsidRDefault="001A41DD" w:rsidP="002A437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990" w:right="18" w:hanging="45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</w:t>
      </w:r>
      <w:r w:rsidR="001F2E93"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00762A1F" w:rsidR="00422B34" w:rsidRPr="006A5DCA" w:rsidRDefault="00382CBD" w:rsidP="008A302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990" w:right="18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ซึ่งเป็นบุคคลภายนอก</w:t>
      </w:r>
    </w:p>
    <w:p w14:paraId="503A9C76" w14:textId="77777777" w:rsidR="00697E7C" w:rsidRPr="006A5DCA" w:rsidRDefault="00697E7C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67D16679" w:rsidR="0077024E" w:rsidRPr="006A5DCA" w:rsidRDefault="0077024E" w:rsidP="00365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842835" w:rsidRPr="006A5DCA">
        <w:rPr>
          <w:rFonts w:asciiTheme="majorBidi" w:hAnsiTheme="majorBidi" w:cstheme="majorBidi"/>
          <w:sz w:val="30"/>
          <w:szCs w:val="30"/>
        </w:rPr>
        <w:t>3</w:t>
      </w:r>
      <w:r w:rsidR="002A4375" w:rsidRPr="006A5DCA">
        <w:rPr>
          <w:rFonts w:asciiTheme="majorBidi" w:hAnsiTheme="majorBidi" w:cstheme="majorBidi"/>
          <w:sz w:val="30"/>
          <w:szCs w:val="30"/>
        </w:rPr>
        <w:t xml:space="preserve">1 </w:t>
      </w:r>
      <w:r w:rsidR="002A4375" w:rsidRPr="006A5DC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2A4375" w:rsidRPr="006A5DCA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2A4375" w:rsidRPr="006A5DCA"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88"/>
      </w:tblGrid>
      <w:tr w:rsidR="00B85EE4" w:rsidRPr="006A5DCA" w14:paraId="5B64F681" w14:textId="77777777" w:rsidTr="00697E7C">
        <w:tc>
          <w:tcPr>
            <w:tcW w:w="3870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57EA87B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697E7C">
        <w:tc>
          <w:tcPr>
            <w:tcW w:w="3870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7024E" w:rsidRPr="006A5DCA" w14:paraId="700C5680" w14:textId="77777777" w:rsidTr="00697E7C">
        <w:tc>
          <w:tcPr>
            <w:tcW w:w="3870" w:type="dxa"/>
          </w:tcPr>
          <w:p w14:paraId="4C26DE0D" w14:textId="77777777" w:rsidR="0077024E" w:rsidRPr="006A5DCA" w:rsidRDefault="0077024E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217856" w14:textId="34AF994F" w:rsidR="0077024E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77024E" w:rsidRPr="006A5DCA" w:rsidRDefault="0077024E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9A984" w14:textId="1C47F10A" w:rsidR="0077024E" w:rsidRPr="006A5DCA" w:rsidRDefault="0077024E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77024E" w:rsidRPr="006A5DCA" w:rsidRDefault="0077024E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1B8DBF" w14:textId="2C8B89CC" w:rsidR="0077024E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77024E" w:rsidRPr="006A5DCA" w:rsidRDefault="0077024E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E806E18" w14:textId="7712AABA" w:rsidR="0077024E" w:rsidRPr="006A5DCA" w:rsidRDefault="0077024E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1782" w:rsidRPr="006A5DCA" w14:paraId="08EFE5AD" w14:textId="77777777" w:rsidTr="00697E7C">
        <w:tc>
          <w:tcPr>
            <w:tcW w:w="3870" w:type="dxa"/>
          </w:tcPr>
          <w:p w14:paraId="245F5DCB" w14:textId="77777777" w:rsidR="00671782" w:rsidRPr="006A5DCA" w:rsidRDefault="00671782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9E00CC" w14:textId="1FA3D66D" w:rsidR="00671782" w:rsidRPr="006A5DCA" w:rsidRDefault="00671782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DCA"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671782" w:rsidRPr="006A5DCA" w:rsidRDefault="00671782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00A2EB" w14:textId="735A0636" w:rsidR="00671782" w:rsidRPr="006A5DCA" w:rsidRDefault="00671782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D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671782" w:rsidRPr="006A5DCA" w:rsidRDefault="00671782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EE990B" w14:textId="2C66D96D" w:rsidR="00671782" w:rsidRPr="006A5DCA" w:rsidRDefault="00671782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DCA"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671782" w:rsidRPr="006A5DCA" w:rsidRDefault="00671782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A61E737" w14:textId="132334A5" w:rsidR="00671782" w:rsidRPr="006A5DCA" w:rsidRDefault="00671782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D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71782" w:rsidRPr="006A5DCA" w14:paraId="2D317AD4" w14:textId="77777777" w:rsidTr="00697E7C">
        <w:trPr>
          <w:trHeight w:val="362"/>
        </w:trPr>
        <w:tc>
          <w:tcPr>
            <w:tcW w:w="3870" w:type="dxa"/>
          </w:tcPr>
          <w:p w14:paraId="764AD644" w14:textId="77777777" w:rsidR="00671782" w:rsidRPr="006A5DCA" w:rsidRDefault="00671782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300AE64A" w14:textId="77777777" w:rsidR="00671782" w:rsidRPr="006A5DCA" w:rsidRDefault="00671782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DCA" w:rsidRPr="006A5DCA" w14:paraId="75DAEE2D" w14:textId="77777777" w:rsidTr="00697E7C">
        <w:trPr>
          <w:trHeight w:val="308"/>
        </w:trPr>
        <w:tc>
          <w:tcPr>
            <w:tcW w:w="3870" w:type="dxa"/>
          </w:tcPr>
          <w:p w14:paraId="5E41D79A" w14:textId="77777777" w:rsidR="006A5DCA" w:rsidRPr="006A5DCA" w:rsidRDefault="006A5DCA" w:rsidP="00365770">
            <w:pPr>
              <w:spacing w:line="240" w:lineRule="auto"/>
              <w:ind w:firstLine="86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EF91ED1" w14:textId="44CFFEC2" w:rsidR="006A5DCA" w:rsidRPr="006A5DCA" w:rsidRDefault="00F704DB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580,9</w:t>
            </w:r>
            <w:r w:rsidR="008A302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61FF2AB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D738C" w14:textId="522255B6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599,181</w:t>
            </w:r>
          </w:p>
        </w:tc>
        <w:tc>
          <w:tcPr>
            <w:tcW w:w="270" w:type="dxa"/>
          </w:tcPr>
          <w:p w14:paraId="73368B23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4B049" w14:textId="58F2CB9F" w:rsidR="006A5DCA" w:rsidRPr="006A5DCA" w:rsidRDefault="00F704DB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(399,394)</w:t>
            </w:r>
          </w:p>
        </w:tc>
        <w:tc>
          <w:tcPr>
            <w:tcW w:w="270" w:type="dxa"/>
          </w:tcPr>
          <w:p w14:paraId="136B89A9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8CC128" w14:textId="083E411D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(348,864)</w:t>
            </w:r>
          </w:p>
        </w:tc>
      </w:tr>
      <w:tr w:rsidR="006A5DCA" w:rsidRPr="006A5DCA" w14:paraId="13D4F894" w14:textId="77777777" w:rsidTr="00697E7C">
        <w:tc>
          <w:tcPr>
            <w:tcW w:w="3870" w:type="dxa"/>
          </w:tcPr>
          <w:p w14:paraId="6AF01B99" w14:textId="77777777" w:rsidR="006A5DCA" w:rsidRPr="006A5DCA" w:rsidRDefault="006A5DCA" w:rsidP="00365770">
            <w:pPr>
              <w:spacing w:line="240" w:lineRule="auto"/>
              <w:ind w:firstLine="86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185FA21D" w14:textId="440EFEBE" w:rsidR="006A5DCA" w:rsidRPr="006A5DCA" w:rsidRDefault="00F704DB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(339,356)</w:t>
            </w:r>
          </w:p>
        </w:tc>
        <w:tc>
          <w:tcPr>
            <w:tcW w:w="270" w:type="dxa"/>
          </w:tcPr>
          <w:p w14:paraId="27DAEACF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ECA7D" w14:textId="30AF6AAC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(348,864)</w:t>
            </w:r>
          </w:p>
        </w:tc>
        <w:tc>
          <w:tcPr>
            <w:tcW w:w="270" w:type="dxa"/>
          </w:tcPr>
          <w:p w14:paraId="795AD53B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31EA3" w14:textId="351B2A41" w:rsidR="006A5DCA" w:rsidRPr="006A5DCA" w:rsidRDefault="00F704DB" w:rsidP="006C6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399,356</w:t>
            </w:r>
          </w:p>
        </w:tc>
        <w:tc>
          <w:tcPr>
            <w:tcW w:w="270" w:type="dxa"/>
          </w:tcPr>
          <w:p w14:paraId="6EAB23C3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87D3CC" w14:textId="669CA17C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348,864</w:t>
            </w:r>
          </w:p>
        </w:tc>
      </w:tr>
      <w:tr w:rsidR="006A5DCA" w:rsidRPr="006A5DCA" w14:paraId="776178DC" w14:textId="77777777" w:rsidTr="00697E7C">
        <w:tc>
          <w:tcPr>
            <w:tcW w:w="3870" w:type="dxa"/>
          </w:tcPr>
          <w:p w14:paraId="6C50F378" w14:textId="1ABFAC86" w:rsidR="006A5DCA" w:rsidRPr="006A5DCA" w:rsidRDefault="006A5DCA" w:rsidP="00365770">
            <w:pPr>
              <w:spacing w:line="240" w:lineRule="auto"/>
              <w:ind w:firstLine="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0E4F8B74" w:rsidR="006A5DCA" w:rsidRPr="006A5DCA" w:rsidRDefault="00F704DB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241,554</w:t>
            </w:r>
          </w:p>
        </w:tc>
        <w:tc>
          <w:tcPr>
            <w:tcW w:w="270" w:type="dxa"/>
          </w:tcPr>
          <w:p w14:paraId="297F2B0D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053F576E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250,317</w:t>
            </w:r>
          </w:p>
        </w:tc>
        <w:tc>
          <w:tcPr>
            <w:tcW w:w="270" w:type="dxa"/>
          </w:tcPr>
          <w:p w14:paraId="29603EAA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38E0F1BB" w:rsidR="006A5DCA" w:rsidRPr="001402CF" w:rsidRDefault="00F704DB" w:rsidP="00140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(38)</w:t>
            </w:r>
          </w:p>
        </w:tc>
        <w:tc>
          <w:tcPr>
            <w:tcW w:w="270" w:type="dxa"/>
          </w:tcPr>
          <w:p w14:paraId="74231AFA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736BEDA2" w:rsidR="006A5DCA" w:rsidRPr="006A5DCA" w:rsidRDefault="006A5DCA" w:rsidP="0014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88"/>
      </w:tblGrid>
      <w:tr w:rsidR="00B85EE4" w:rsidRPr="006A5DCA" w14:paraId="0230C157" w14:textId="77777777" w:rsidTr="00697E7C">
        <w:tc>
          <w:tcPr>
            <w:tcW w:w="3870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7CCDE756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697E7C">
        <w:tc>
          <w:tcPr>
            <w:tcW w:w="3870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A5DCA" w:rsidRPr="006A5DCA" w14:paraId="4176A1AF" w14:textId="77777777" w:rsidTr="00697E7C">
        <w:tc>
          <w:tcPr>
            <w:tcW w:w="3870" w:type="dxa"/>
          </w:tcPr>
          <w:p w14:paraId="0FEE03A8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0EF4F6" w14:textId="2C92FDBB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F3CBA9" w14:textId="51A561B9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CD8FA3F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51349" w14:textId="0FBB3D8E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CC1AD89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D2B4EB1" w14:textId="1A031381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A5DCA" w:rsidRPr="006A5DCA" w14:paraId="59ADE6AB" w14:textId="77777777" w:rsidTr="00697E7C">
        <w:tc>
          <w:tcPr>
            <w:tcW w:w="3870" w:type="dxa"/>
          </w:tcPr>
          <w:p w14:paraId="7F25980D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4736FD" w14:textId="19180358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1D259" w14:textId="7825FA9E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16FAADF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B27AC" w14:textId="4E122E12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52DB239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51B0C25" w14:textId="475E0513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A5DCA" w:rsidRPr="006A5DCA" w14:paraId="71AA972F" w14:textId="77777777" w:rsidTr="00697E7C">
        <w:trPr>
          <w:trHeight w:val="362"/>
        </w:trPr>
        <w:tc>
          <w:tcPr>
            <w:tcW w:w="3870" w:type="dxa"/>
          </w:tcPr>
          <w:p w14:paraId="7F77184A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16EBDDD9" w14:textId="77777777" w:rsidR="006A5DCA" w:rsidRPr="006A5DCA" w:rsidRDefault="006A5DCA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DCA" w:rsidRPr="006A5DCA" w14:paraId="089FF4EB" w14:textId="77777777" w:rsidTr="00697E7C">
        <w:tc>
          <w:tcPr>
            <w:tcW w:w="3870" w:type="dxa"/>
          </w:tcPr>
          <w:p w14:paraId="3876DF9C" w14:textId="77777777" w:rsidR="006A5DCA" w:rsidRPr="006A5DCA" w:rsidRDefault="006A5DCA" w:rsidP="00365770">
            <w:pPr>
              <w:spacing w:line="240" w:lineRule="auto"/>
              <w:ind w:firstLine="86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6D2F20" w14:textId="28A66FB2" w:rsidR="006A5DCA" w:rsidRPr="006A5DCA" w:rsidRDefault="00F704DB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112,477</w:t>
            </w:r>
          </w:p>
        </w:tc>
        <w:tc>
          <w:tcPr>
            <w:tcW w:w="270" w:type="dxa"/>
          </w:tcPr>
          <w:p w14:paraId="4EB5B517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124B9" w14:textId="7EBA2BDE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121,259</w:t>
            </w:r>
          </w:p>
        </w:tc>
        <w:tc>
          <w:tcPr>
            <w:tcW w:w="270" w:type="dxa"/>
          </w:tcPr>
          <w:p w14:paraId="5D1AA03A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1B4CC" w14:textId="16D7DBEE" w:rsidR="006A5DCA" w:rsidRPr="006A5DCA" w:rsidRDefault="00F704DB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(36,336)</w:t>
            </w:r>
          </w:p>
        </w:tc>
        <w:tc>
          <w:tcPr>
            <w:tcW w:w="270" w:type="dxa"/>
          </w:tcPr>
          <w:p w14:paraId="4801ED3F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CF75C63" w14:textId="1952385E" w:rsidR="006A5DCA" w:rsidRPr="001402CF" w:rsidRDefault="006A5DCA" w:rsidP="00140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2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(38,273)</w:t>
            </w:r>
          </w:p>
        </w:tc>
      </w:tr>
      <w:tr w:rsidR="006A5DCA" w:rsidRPr="006A5DCA" w14:paraId="2FF7DC92" w14:textId="77777777" w:rsidTr="00697E7C">
        <w:tc>
          <w:tcPr>
            <w:tcW w:w="3870" w:type="dxa"/>
          </w:tcPr>
          <w:p w14:paraId="7B83A2A0" w14:textId="77777777" w:rsidR="006A5DCA" w:rsidRPr="006A5DCA" w:rsidRDefault="006A5DCA" w:rsidP="00365770">
            <w:pPr>
              <w:spacing w:line="240" w:lineRule="auto"/>
              <w:ind w:firstLine="86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0402CA5E" w14:textId="163A4361" w:rsidR="006A5DCA" w:rsidRPr="006A5DCA" w:rsidRDefault="00F704DB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(36,336)</w:t>
            </w:r>
          </w:p>
        </w:tc>
        <w:tc>
          <w:tcPr>
            <w:tcW w:w="270" w:type="dxa"/>
          </w:tcPr>
          <w:p w14:paraId="7A1A1D89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C031C" w14:textId="605AEFCD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(38,273)</w:t>
            </w:r>
          </w:p>
        </w:tc>
        <w:tc>
          <w:tcPr>
            <w:tcW w:w="270" w:type="dxa"/>
          </w:tcPr>
          <w:p w14:paraId="37402A34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FEF59" w14:textId="721CF64D" w:rsidR="006A5DCA" w:rsidRPr="006A5DCA" w:rsidRDefault="00F704DB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36,336</w:t>
            </w:r>
          </w:p>
        </w:tc>
        <w:tc>
          <w:tcPr>
            <w:tcW w:w="270" w:type="dxa"/>
          </w:tcPr>
          <w:p w14:paraId="19ADF6BC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DF5620" w14:textId="4BCC7B17" w:rsidR="006A5DCA" w:rsidRPr="001402CF" w:rsidRDefault="006A5DCA" w:rsidP="00140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2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38,273</w:t>
            </w:r>
          </w:p>
        </w:tc>
      </w:tr>
      <w:tr w:rsidR="006A5DCA" w:rsidRPr="006A5DCA" w14:paraId="4B2F3273" w14:textId="77777777" w:rsidTr="00697E7C">
        <w:tc>
          <w:tcPr>
            <w:tcW w:w="3870" w:type="dxa"/>
          </w:tcPr>
          <w:p w14:paraId="52D5A9CD" w14:textId="77777777" w:rsidR="006A5DCA" w:rsidRPr="006A5DCA" w:rsidRDefault="006A5DCA" w:rsidP="00365770">
            <w:pPr>
              <w:spacing w:line="240" w:lineRule="auto"/>
              <w:ind w:firstLine="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543795D0" w:rsidR="006A5DCA" w:rsidRPr="006A5DCA" w:rsidRDefault="00F704DB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76,141</w:t>
            </w:r>
          </w:p>
        </w:tc>
        <w:tc>
          <w:tcPr>
            <w:tcW w:w="270" w:type="dxa"/>
          </w:tcPr>
          <w:p w14:paraId="4F61D245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10A76F3E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  <w:tc>
          <w:tcPr>
            <w:tcW w:w="270" w:type="dxa"/>
          </w:tcPr>
          <w:p w14:paraId="1E06E2C8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5C21D4B1" w:rsidR="006A5DCA" w:rsidRPr="006A5DCA" w:rsidRDefault="00F704DB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B29FC" w14:textId="77777777" w:rsidR="006A5DCA" w:rsidRPr="006A5DCA" w:rsidRDefault="006A5DCA" w:rsidP="006A5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213CA13C" w:rsidR="006A5DCA" w:rsidRPr="001402CF" w:rsidRDefault="006A5DCA" w:rsidP="0014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063BECCD" w:rsidR="0077024E" w:rsidRPr="006A5DCA" w:rsidRDefault="0077024E" w:rsidP="00326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6A5DC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280116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842835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1 </w:t>
      </w:r>
      <w:r w:rsidR="006A5DC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มีนาคม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6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1F1A56A" w14:textId="77777777" w:rsidR="005D732C" w:rsidRPr="006A5DCA" w:rsidRDefault="005D732C" w:rsidP="005D7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08"/>
        <w:gridCol w:w="270"/>
        <w:gridCol w:w="1080"/>
        <w:gridCol w:w="270"/>
        <w:gridCol w:w="1080"/>
        <w:gridCol w:w="270"/>
        <w:gridCol w:w="1080"/>
      </w:tblGrid>
      <w:tr w:rsidR="00252B83" w:rsidRPr="006A5DCA" w14:paraId="1706476D" w14:textId="77777777" w:rsidTr="00FE0307">
        <w:trPr>
          <w:trHeight w:val="272"/>
          <w:tblHeader/>
        </w:trPr>
        <w:tc>
          <w:tcPr>
            <w:tcW w:w="4320" w:type="dxa"/>
          </w:tcPr>
          <w:p w14:paraId="71F425EA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8" w:type="dxa"/>
            <w:gridSpan w:val="7"/>
            <w:vAlign w:val="bottom"/>
          </w:tcPr>
          <w:p w14:paraId="5CF751B4" w14:textId="2530250E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2B83" w:rsidRPr="006A5DCA" w14:paraId="2DFF0300" w14:textId="77777777" w:rsidTr="00FE0307">
        <w:trPr>
          <w:trHeight w:val="1099"/>
          <w:tblHeader/>
        </w:trPr>
        <w:tc>
          <w:tcPr>
            <w:tcW w:w="4320" w:type="dxa"/>
          </w:tcPr>
          <w:p w14:paraId="61CCD76D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A715E85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43D9B3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038982" w14:textId="287AD50F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679CDFFC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849A6B0" w14:textId="0CB26B20" w:rsidR="00252B83" w:rsidRPr="006A5DCA" w:rsidRDefault="005D4F24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  <w:vAlign w:val="bottom"/>
          </w:tcPr>
          <w:p w14:paraId="0C8C53C8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76C8B7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52B83" w:rsidRPr="006A5DCA" w14:paraId="19C686E7" w14:textId="77777777" w:rsidTr="005D4F24">
        <w:trPr>
          <w:trHeight w:val="883"/>
          <w:tblHeader/>
        </w:trPr>
        <w:tc>
          <w:tcPr>
            <w:tcW w:w="4320" w:type="dxa"/>
          </w:tcPr>
          <w:p w14:paraId="71324477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728CFC7" w14:textId="4CB5B01E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08" w:type="dxa"/>
            <w:vAlign w:val="bottom"/>
          </w:tcPr>
          <w:p w14:paraId="1B0725EE" w14:textId="7CF4F954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C46D8AD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F34E0C" w14:textId="6388E27F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35CA1B15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57DB5BE" w14:textId="2D8BBA6D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70" w:type="dxa"/>
            <w:vAlign w:val="bottom"/>
          </w:tcPr>
          <w:p w14:paraId="62B20DF1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78A107" w14:textId="3CD999C3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2A4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2A4F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252B83" w:rsidRPr="006A5DCA" w14:paraId="3172A8FC" w14:textId="77777777" w:rsidTr="00FE0307">
        <w:tc>
          <w:tcPr>
            <w:tcW w:w="4320" w:type="dxa"/>
          </w:tcPr>
          <w:p w14:paraId="5C338F3E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7"/>
          </w:tcPr>
          <w:p w14:paraId="4FB36D3D" w14:textId="4D242051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2B83" w:rsidRPr="006A5DCA" w14:paraId="28190661" w14:textId="77777777" w:rsidTr="00FE0307">
        <w:tc>
          <w:tcPr>
            <w:tcW w:w="4320" w:type="dxa"/>
          </w:tcPr>
          <w:p w14:paraId="60DA36C9" w14:textId="49F56663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08" w:type="dxa"/>
          </w:tcPr>
          <w:p w14:paraId="2E749BCE" w14:textId="77777777" w:rsidR="00252B83" w:rsidRPr="006A5DCA" w:rsidRDefault="00252B83" w:rsidP="0084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A89FF0F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AB865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0BB47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D82AA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A6E81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E0DEC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252B83" w:rsidRPr="006A5DCA" w14:paraId="25B70BE5" w14:textId="77777777" w:rsidTr="00FE0307">
        <w:tc>
          <w:tcPr>
            <w:tcW w:w="4320" w:type="dxa"/>
          </w:tcPr>
          <w:p w14:paraId="1059847C" w14:textId="73F53AB2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</w:tcPr>
          <w:p w14:paraId="553C3A6C" w14:textId="77777777" w:rsidR="00252B83" w:rsidRPr="006A5DCA" w:rsidRDefault="00252B83" w:rsidP="0084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29A35FA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56B25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81300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DE002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793FB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4C35A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C470ED" w:rsidRPr="006A5DCA" w14:paraId="1D272F8B" w14:textId="77777777" w:rsidTr="00FE0307">
        <w:tc>
          <w:tcPr>
            <w:tcW w:w="4320" w:type="dxa"/>
          </w:tcPr>
          <w:p w14:paraId="7A500C81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6BFCB988" w14:textId="7A32881D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434,127</w:t>
            </w:r>
          </w:p>
        </w:tc>
        <w:tc>
          <w:tcPr>
            <w:tcW w:w="270" w:type="dxa"/>
          </w:tcPr>
          <w:p w14:paraId="59667C3C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BB8DDF1" w14:textId="2E15E1A7" w:rsidR="00C470ED" w:rsidRPr="006A5DCA" w:rsidRDefault="00F704DB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(6,484)</w:t>
            </w:r>
          </w:p>
        </w:tc>
        <w:tc>
          <w:tcPr>
            <w:tcW w:w="270" w:type="dxa"/>
          </w:tcPr>
          <w:p w14:paraId="5C208A04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5BA793" w14:textId="59C42F5C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  <w:tc>
          <w:tcPr>
            <w:tcW w:w="270" w:type="dxa"/>
          </w:tcPr>
          <w:p w14:paraId="4238905D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071116" w14:textId="4F8FCF91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427,528</w:t>
            </w:r>
          </w:p>
        </w:tc>
      </w:tr>
      <w:tr w:rsidR="00C470ED" w:rsidRPr="006A5DCA" w14:paraId="66469434" w14:textId="77777777" w:rsidTr="00FE0307">
        <w:trPr>
          <w:trHeight w:val="326"/>
        </w:trPr>
        <w:tc>
          <w:tcPr>
            <w:tcW w:w="4320" w:type="dxa"/>
          </w:tcPr>
          <w:p w14:paraId="0357A3F8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08" w:type="dxa"/>
          </w:tcPr>
          <w:p w14:paraId="50CFB242" w14:textId="7F9CCA79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45,247</w:t>
            </w:r>
          </w:p>
        </w:tc>
        <w:tc>
          <w:tcPr>
            <w:tcW w:w="270" w:type="dxa"/>
          </w:tcPr>
          <w:p w14:paraId="4AF662CC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2A64C" w14:textId="4C01CA25" w:rsidR="00C470ED" w:rsidRPr="006A5DCA" w:rsidRDefault="00F704DB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8A302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4A79C0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F09B01" w14:textId="64AC4007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</w:t>
            </w:r>
            <w:r w:rsidR="008A302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7759C4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F7349" w14:textId="5B1ABB26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45,838</w:t>
            </w:r>
          </w:p>
        </w:tc>
      </w:tr>
      <w:tr w:rsidR="00C470ED" w:rsidRPr="006A5DCA" w14:paraId="49DF9880" w14:textId="77777777" w:rsidTr="00FE0307">
        <w:tc>
          <w:tcPr>
            <w:tcW w:w="4320" w:type="dxa"/>
          </w:tcPr>
          <w:p w14:paraId="3CB0832E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08" w:type="dxa"/>
          </w:tcPr>
          <w:p w14:paraId="5AA551F4" w14:textId="3D109398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17,082</w:t>
            </w:r>
          </w:p>
        </w:tc>
        <w:tc>
          <w:tcPr>
            <w:tcW w:w="270" w:type="dxa"/>
          </w:tcPr>
          <w:p w14:paraId="1345DA1B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9CCF6D3" w14:textId="6A073C3E" w:rsidR="00C470ED" w:rsidRPr="006A5DCA" w:rsidRDefault="00F704DB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(2,903)</w:t>
            </w:r>
          </w:p>
        </w:tc>
        <w:tc>
          <w:tcPr>
            <w:tcW w:w="270" w:type="dxa"/>
          </w:tcPr>
          <w:p w14:paraId="177648AB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E73CE" w14:textId="6588FB9D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  <w:tc>
          <w:tcPr>
            <w:tcW w:w="270" w:type="dxa"/>
          </w:tcPr>
          <w:p w14:paraId="1E3D7BB5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F8860" w14:textId="2B8A99F7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13,972</w:t>
            </w:r>
          </w:p>
        </w:tc>
      </w:tr>
      <w:tr w:rsidR="00C470ED" w:rsidRPr="006A5DCA" w14:paraId="12A62BEE" w14:textId="77777777" w:rsidTr="00FE0307">
        <w:tc>
          <w:tcPr>
            <w:tcW w:w="4320" w:type="dxa"/>
          </w:tcPr>
          <w:p w14:paraId="21EA473C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08" w:type="dxa"/>
          </w:tcPr>
          <w:p w14:paraId="33BB8F61" w14:textId="3FFB1000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41,920</w:t>
            </w:r>
          </w:p>
        </w:tc>
        <w:tc>
          <w:tcPr>
            <w:tcW w:w="270" w:type="dxa"/>
          </w:tcPr>
          <w:p w14:paraId="3D785A20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D2647F4" w14:textId="329F0A4A" w:rsidR="00C470ED" w:rsidRPr="006A5DCA" w:rsidRDefault="00F704DB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270" w:type="dxa"/>
          </w:tcPr>
          <w:p w14:paraId="1148388B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ADE2E6" w14:textId="7A311C93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 w:rsidR="008A30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E64E75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C8D50" w14:textId="7F41678D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46,485</w:t>
            </w:r>
          </w:p>
        </w:tc>
      </w:tr>
      <w:tr w:rsidR="00C470ED" w:rsidRPr="006A5DCA" w14:paraId="217542D6" w14:textId="77777777" w:rsidTr="00FE0307">
        <w:tc>
          <w:tcPr>
            <w:tcW w:w="4320" w:type="dxa"/>
          </w:tcPr>
          <w:p w14:paraId="0BEFF24D" w14:textId="3AA5194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008" w:type="dxa"/>
          </w:tcPr>
          <w:p w14:paraId="0F2F273A" w14:textId="1DA1AB6A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15,807</w:t>
            </w:r>
          </w:p>
        </w:tc>
        <w:tc>
          <w:tcPr>
            <w:tcW w:w="270" w:type="dxa"/>
          </w:tcPr>
          <w:p w14:paraId="1F0098D7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4F42F7E" w14:textId="4E4F0B4C" w:rsidR="00C470ED" w:rsidRPr="006A5DCA" w:rsidRDefault="00F704DB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(2,044)</w:t>
            </w:r>
          </w:p>
        </w:tc>
        <w:tc>
          <w:tcPr>
            <w:tcW w:w="270" w:type="dxa"/>
          </w:tcPr>
          <w:p w14:paraId="6C983045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80C1BA" w14:textId="3F705B13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</w:t>
            </w:r>
            <w:r w:rsidR="008A30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94BD62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323704" w14:textId="0B2E8FBA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13,448</w:t>
            </w:r>
          </w:p>
        </w:tc>
      </w:tr>
      <w:tr w:rsidR="00C470ED" w:rsidRPr="006A5DCA" w14:paraId="7B13226E" w14:textId="77777777" w:rsidTr="00FE0307">
        <w:tc>
          <w:tcPr>
            <w:tcW w:w="4320" w:type="dxa"/>
          </w:tcPr>
          <w:p w14:paraId="2A91CFEE" w14:textId="34B395C5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E047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08" w:type="dxa"/>
          </w:tcPr>
          <w:p w14:paraId="36E2AA90" w14:textId="5E39CC0F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44,998</w:t>
            </w:r>
          </w:p>
        </w:tc>
        <w:tc>
          <w:tcPr>
            <w:tcW w:w="270" w:type="dxa"/>
          </w:tcPr>
          <w:p w14:paraId="30B62CA2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DAFFEB" w14:textId="021CB953" w:rsidR="00C470ED" w:rsidRPr="006A5DCA" w:rsidRDefault="00F704DB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(11,190)</w:t>
            </w:r>
          </w:p>
        </w:tc>
        <w:tc>
          <w:tcPr>
            <w:tcW w:w="270" w:type="dxa"/>
          </w:tcPr>
          <w:p w14:paraId="743124CB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5D6A39" w14:textId="3ADFE8C7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(169)</w:t>
            </w:r>
          </w:p>
        </w:tc>
        <w:tc>
          <w:tcPr>
            <w:tcW w:w="270" w:type="dxa"/>
          </w:tcPr>
          <w:p w14:paraId="46C0C487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40553E" w14:textId="144C7DA8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33,639</w:t>
            </w:r>
          </w:p>
        </w:tc>
      </w:tr>
      <w:tr w:rsidR="00C470ED" w:rsidRPr="006A5DCA" w14:paraId="6D814C6C" w14:textId="77777777" w:rsidTr="00FE0307">
        <w:tc>
          <w:tcPr>
            <w:tcW w:w="4320" w:type="dxa"/>
          </w:tcPr>
          <w:p w14:paraId="281CE05B" w14:textId="77777777" w:rsidR="00C470ED" w:rsidRPr="006A5DCA" w:rsidRDefault="00C470ED" w:rsidP="00C470E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6D7C96A" w14:textId="6A565162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599,181</w:t>
            </w:r>
          </w:p>
        </w:tc>
        <w:tc>
          <w:tcPr>
            <w:tcW w:w="270" w:type="dxa"/>
          </w:tcPr>
          <w:p w14:paraId="4F56D6DA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7D4009" w14:textId="7400CE03" w:rsidR="00C470ED" w:rsidRPr="006A5DCA" w:rsidRDefault="00F704DB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(16,856)</w:t>
            </w:r>
          </w:p>
        </w:tc>
        <w:tc>
          <w:tcPr>
            <w:tcW w:w="270" w:type="dxa"/>
          </w:tcPr>
          <w:p w14:paraId="54B12C27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7BDD2" w14:textId="64C408BB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(1,415)</w:t>
            </w:r>
          </w:p>
        </w:tc>
        <w:tc>
          <w:tcPr>
            <w:tcW w:w="270" w:type="dxa"/>
          </w:tcPr>
          <w:p w14:paraId="5A39D91C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4AED5F" w14:textId="1C2232AC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580,9</w:t>
            </w:r>
            <w:r w:rsidR="008A3027">
              <w:rPr>
                <w:rFonts w:asciiTheme="majorBidi" w:hAnsiTheme="majorBidi" w:cstheme="majorBidi"/>
                <w:b/>
                <w:sz w:val="30"/>
                <w:szCs w:val="30"/>
              </w:rPr>
              <w:t>10</w:t>
            </w:r>
          </w:p>
        </w:tc>
      </w:tr>
      <w:tr w:rsidR="009C3BB7" w:rsidRPr="006A5DCA" w14:paraId="0C5BE9F5" w14:textId="77777777" w:rsidTr="00FE0307">
        <w:tc>
          <w:tcPr>
            <w:tcW w:w="4320" w:type="dxa"/>
          </w:tcPr>
          <w:p w14:paraId="145DAF44" w14:textId="77777777" w:rsidR="009C3BB7" w:rsidRPr="006A5DCA" w:rsidRDefault="009C3BB7" w:rsidP="009C3B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198A0F" w14:textId="77777777" w:rsidR="009C3BB7" w:rsidRPr="006A5D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3D250CC" w14:textId="77777777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725271" w14:textId="77777777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B82D715" w14:textId="77777777" w:rsidR="009C3BB7" w:rsidRPr="006A5D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81F4C8" w14:textId="77777777" w:rsidR="009C3BB7" w:rsidRPr="006A5D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86051" w14:textId="77777777" w:rsidR="009C3BB7" w:rsidRPr="006A5D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B3DE17" w14:textId="77777777" w:rsidR="009C3BB7" w:rsidRPr="006A5D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BB7" w:rsidRPr="006A5DCA" w14:paraId="08EB4EEB" w14:textId="77777777" w:rsidTr="00FE0307">
        <w:tc>
          <w:tcPr>
            <w:tcW w:w="4320" w:type="dxa"/>
          </w:tcPr>
          <w:p w14:paraId="3D2B0810" w14:textId="21D9AAA3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79" w:hanging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</w:tcPr>
          <w:p w14:paraId="36E12029" w14:textId="77777777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9B9045" w14:textId="77777777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6BFA9CED" w14:textId="77777777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1FF2925E" w14:textId="77777777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5F2F3" w14:textId="77777777" w:rsidR="009C3BB7" w:rsidRPr="006A5D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613BF" w14:textId="77777777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03417" w14:textId="77777777" w:rsidR="009C3BB7" w:rsidRPr="006A5D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0ED" w:rsidRPr="006A5DCA" w14:paraId="68CDF289" w14:textId="77777777" w:rsidTr="00FE0307">
        <w:tc>
          <w:tcPr>
            <w:tcW w:w="4320" w:type="dxa"/>
          </w:tcPr>
          <w:p w14:paraId="463F4AE3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08" w:type="dxa"/>
          </w:tcPr>
          <w:p w14:paraId="0528C52E" w14:textId="667B3DA4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348,864</w:t>
            </w:r>
          </w:p>
        </w:tc>
        <w:tc>
          <w:tcPr>
            <w:tcW w:w="270" w:type="dxa"/>
          </w:tcPr>
          <w:p w14:paraId="0821199B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00302" w14:textId="7DDE592A" w:rsidR="00C470ED" w:rsidRPr="006A5DCA" w:rsidRDefault="00F704DB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(9,475)</w:t>
            </w:r>
          </w:p>
        </w:tc>
        <w:tc>
          <w:tcPr>
            <w:tcW w:w="270" w:type="dxa"/>
          </w:tcPr>
          <w:p w14:paraId="10E73E16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2459595" w14:textId="55741D0B" w:rsidR="00C470ED" w:rsidRPr="006A5DCA" w:rsidRDefault="008A3027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882277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EDE97" w14:textId="247836E2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339,394</w:t>
            </w:r>
          </w:p>
        </w:tc>
      </w:tr>
      <w:tr w:rsidR="00C470ED" w:rsidRPr="006A5DCA" w14:paraId="55C68260" w14:textId="77777777" w:rsidTr="00FE0307">
        <w:tc>
          <w:tcPr>
            <w:tcW w:w="4320" w:type="dxa"/>
          </w:tcPr>
          <w:p w14:paraId="3FDE6E00" w14:textId="77777777" w:rsidR="00C470ED" w:rsidRPr="006A5DCA" w:rsidRDefault="00C470ED" w:rsidP="00C470E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32ED5FB" w14:textId="20F8BA63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348,864</w:t>
            </w:r>
          </w:p>
        </w:tc>
        <w:tc>
          <w:tcPr>
            <w:tcW w:w="270" w:type="dxa"/>
          </w:tcPr>
          <w:p w14:paraId="46D3F22C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FE62B7" w14:textId="7A2AABF8" w:rsidR="00C470ED" w:rsidRPr="006A5DCA" w:rsidRDefault="00F704DB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(9,475)</w:t>
            </w:r>
          </w:p>
        </w:tc>
        <w:tc>
          <w:tcPr>
            <w:tcW w:w="270" w:type="dxa"/>
          </w:tcPr>
          <w:p w14:paraId="72B660A0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A5CE43" w14:textId="0A7FEFAF" w:rsidR="00C470ED" w:rsidRPr="006A5DCA" w:rsidRDefault="008A3027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E6CF29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A6242C" w14:textId="32DE4B27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339,394</w:t>
            </w:r>
          </w:p>
        </w:tc>
      </w:tr>
      <w:tr w:rsidR="005F0ACE" w:rsidRPr="006A5DCA" w14:paraId="5D9F66E6" w14:textId="77777777" w:rsidTr="00FE0307">
        <w:tc>
          <w:tcPr>
            <w:tcW w:w="4320" w:type="dxa"/>
          </w:tcPr>
          <w:p w14:paraId="3B848746" w14:textId="77777777" w:rsidR="005F0ACE" w:rsidRPr="006A5DCA" w:rsidRDefault="005F0ACE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6465F92" w14:textId="23DCB232" w:rsidR="005F0ACE" w:rsidRPr="006A5DCA" w:rsidRDefault="00C470ED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250,317</w:t>
            </w:r>
          </w:p>
        </w:tc>
        <w:tc>
          <w:tcPr>
            <w:tcW w:w="270" w:type="dxa"/>
          </w:tcPr>
          <w:p w14:paraId="34CD4765" w14:textId="77777777" w:rsidR="005F0ACE" w:rsidRPr="006A5DCA" w:rsidRDefault="005F0ACE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38C1FC" w14:textId="1B686193" w:rsidR="005F0ACE" w:rsidRPr="006A5DCA" w:rsidRDefault="00F704DB" w:rsidP="0010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(7,381)</w:t>
            </w:r>
          </w:p>
        </w:tc>
        <w:tc>
          <w:tcPr>
            <w:tcW w:w="270" w:type="dxa"/>
          </w:tcPr>
          <w:p w14:paraId="175536D6" w14:textId="77777777" w:rsidR="005F0ACE" w:rsidRPr="006A5DC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257919" w14:textId="45574117" w:rsidR="005F0ACE" w:rsidRPr="006A5DCA" w:rsidRDefault="00F704DB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(1,42</w:t>
            </w:r>
            <w:r w:rsidR="008A3027">
              <w:rPr>
                <w:rFonts w:asciiTheme="majorBidi" w:hAnsiTheme="majorBidi" w:cstheme="majorBidi"/>
                <w:b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A38741" w14:textId="77777777" w:rsidR="005F0ACE" w:rsidRPr="006A5DCA" w:rsidRDefault="005F0ACE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8893EB" w14:textId="4EE9E0CF" w:rsidR="005F0ACE" w:rsidRPr="006A5DCA" w:rsidRDefault="00F704DB" w:rsidP="006E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241,51</w:t>
            </w:r>
            <w:r w:rsidR="005C619C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</w:p>
        </w:tc>
      </w:tr>
    </w:tbl>
    <w:p w14:paraId="473B7F2A" w14:textId="7ACC932C" w:rsidR="00763552" w:rsidRPr="006A5DCA" w:rsidRDefault="00763552" w:rsidP="005D7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6EF0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9"/>
        <w:gridCol w:w="1512"/>
        <w:gridCol w:w="270"/>
        <w:gridCol w:w="1379"/>
        <w:gridCol w:w="75"/>
        <w:gridCol w:w="184"/>
        <w:gridCol w:w="52"/>
        <w:gridCol w:w="189"/>
        <w:gridCol w:w="1296"/>
        <w:gridCol w:w="6"/>
      </w:tblGrid>
      <w:tr w:rsidR="005D732C" w:rsidRPr="006A5DCA" w14:paraId="6F80D68B" w14:textId="77777777" w:rsidTr="002A4F9C">
        <w:trPr>
          <w:gridAfter w:val="1"/>
          <w:wAfter w:w="6" w:type="dxa"/>
          <w:tblHeader/>
        </w:trPr>
        <w:tc>
          <w:tcPr>
            <w:tcW w:w="4309" w:type="dxa"/>
          </w:tcPr>
          <w:p w14:paraId="508A4087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7" w:type="dxa"/>
            <w:gridSpan w:val="8"/>
          </w:tcPr>
          <w:p w14:paraId="62DA65D0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732C" w:rsidRPr="006A5DCA" w14:paraId="438261EF" w14:textId="77777777" w:rsidTr="002A4F9C">
        <w:trPr>
          <w:gridAfter w:val="1"/>
          <w:wAfter w:w="6" w:type="dxa"/>
          <w:tblHeader/>
        </w:trPr>
        <w:tc>
          <w:tcPr>
            <w:tcW w:w="4309" w:type="dxa"/>
          </w:tcPr>
          <w:p w14:paraId="3CB3879C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E6641EA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08" w:type="dxa"/>
            <w:gridSpan w:val="4"/>
          </w:tcPr>
          <w:p w14:paraId="43FB8A78" w14:textId="01454F82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551039"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06A2" w:rsidRPr="006A5D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51039"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1039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551039"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="009006A2" w:rsidRPr="006A5D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1" w:type="dxa"/>
            <w:gridSpan w:val="2"/>
          </w:tcPr>
          <w:p w14:paraId="23FBFCFB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524E56E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732C" w:rsidRPr="006A5DCA" w14:paraId="7F9C3029" w14:textId="77777777" w:rsidTr="002A4F9C">
        <w:trPr>
          <w:gridAfter w:val="1"/>
          <w:wAfter w:w="6" w:type="dxa"/>
          <w:tblHeader/>
        </w:trPr>
        <w:tc>
          <w:tcPr>
            <w:tcW w:w="4309" w:type="dxa"/>
          </w:tcPr>
          <w:p w14:paraId="79B443BD" w14:textId="77777777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7BF3F7C5" w14:textId="5EE45C42" w:rsidR="005D732C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</w:tcPr>
          <w:p w14:paraId="0156E1EC" w14:textId="5FF8CF90" w:rsidR="005D732C" w:rsidRPr="006A5DCA" w:rsidRDefault="005D732C" w:rsidP="0055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551039"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25CD62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</w:tcPr>
          <w:p w14:paraId="2D04D217" w14:textId="77777777" w:rsidR="005D732C" w:rsidRPr="006A5DCA" w:rsidRDefault="005D732C" w:rsidP="0055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2CFC8C61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14:paraId="6FE34576" w14:textId="77777777" w:rsidR="005D732C" w:rsidRDefault="005D732C" w:rsidP="0055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A4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3E4F3475" w14:textId="36E1571A" w:rsidR="002A4F9C" w:rsidRPr="006A5DCA" w:rsidRDefault="002A4F9C" w:rsidP="0055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5D732C" w:rsidRPr="006A5DCA" w14:paraId="35805F0B" w14:textId="77777777" w:rsidTr="002A4F9C">
        <w:trPr>
          <w:gridAfter w:val="1"/>
          <w:wAfter w:w="6" w:type="dxa"/>
          <w:tblHeader/>
        </w:trPr>
        <w:tc>
          <w:tcPr>
            <w:tcW w:w="4309" w:type="dxa"/>
          </w:tcPr>
          <w:p w14:paraId="25F095EC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7" w:type="dxa"/>
            <w:gridSpan w:val="8"/>
          </w:tcPr>
          <w:p w14:paraId="19B4507C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2B83" w:rsidRPr="006A5DCA" w14:paraId="58417177" w14:textId="77777777" w:rsidTr="002A4F9C">
        <w:tc>
          <w:tcPr>
            <w:tcW w:w="4309" w:type="dxa"/>
            <w:vAlign w:val="center"/>
          </w:tcPr>
          <w:p w14:paraId="434ED1F2" w14:textId="1AB81525" w:rsidR="00252B83" w:rsidRPr="006A5DCA" w:rsidRDefault="00252B83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12" w:type="dxa"/>
            <w:vAlign w:val="center"/>
          </w:tcPr>
          <w:p w14:paraId="41D8FEEA" w14:textId="77777777" w:rsidR="00252B83" w:rsidRPr="006A5DCA" w:rsidRDefault="00252B83" w:rsidP="00840C45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CB83438" w14:textId="77777777" w:rsidR="00252B83" w:rsidRPr="006A5DCA" w:rsidRDefault="00252B83" w:rsidP="00840C4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01B820B0" w14:textId="77777777" w:rsidR="00252B83" w:rsidRPr="006A5DCA" w:rsidRDefault="00252B83" w:rsidP="00840C45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9" w:type="dxa"/>
            <w:gridSpan w:val="2"/>
            <w:vAlign w:val="center"/>
          </w:tcPr>
          <w:p w14:paraId="0FCAB956" w14:textId="77777777" w:rsidR="00252B83" w:rsidRPr="006A5DCA" w:rsidRDefault="00252B83" w:rsidP="00840C4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  <w:vAlign w:val="center"/>
          </w:tcPr>
          <w:p w14:paraId="6F34D0F6" w14:textId="77777777" w:rsidR="00252B83" w:rsidRPr="006A5DCA" w:rsidRDefault="00252B83" w:rsidP="00840C45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D732C" w:rsidRPr="006A5DCA" w14:paraId="141C8EB6" w14:textId="77777777" w:rsidTr="002A4F9C">
        <w:tc>
          <w:tcPr>
            <w:tcW w:w="4309" w:type="dxa"/>
            <w:vAlign w:val="center"/>
          </w:tcPr>
          <w:p w14:paraId="18CAF31A" w14:textId="77777777" w:rsidR="005D732C" w:rsidRPr="006A5DCA" w:rsidRDefault="005D732C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center"/>
          </w:tcPr>
          <w:p w14:paraId="3CDCF893" w14:textId="77777777" w:rsidR="005D732C" w:rsidRPr="006A5DCA" w:rsidRDefault="005D732C" w:rsidP="00840C45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438E7DD" w14:textId="77777777" w:rsidR="005D732C" w:rsidRPr="006A5DCA" w:rsidRDefault="005D732C" w:rsidP="00840C4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1623AF34" w14:textId="77777777" w:rsidR="005D732C" w:rsidRPr="006A5DCA" w:rsidRDefault="005D732C" w:rsidP="00840C45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9" w:type="dxa"/>
            <w:gridSpan w:val="2"/>
            <w:vAlign w:val="center"/>
          </w:tcPr>
          <w:p w14:paraId="72050DEB" w14:textId="77777777" w:rsidR="005D732C" w:rsidRPr="006A5DCA" w:rsidRDefault="005D732C" w:rsidP="00840C4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  <w:vAlign w:val="center"/>
          </w:tcPr>
          <w:p w14:paraId="46F3DAC5" w14:textId="77777777" w:rsidR="005D732C" w:rsidRPr="006A5DCA" w:rsidRDefault="005D732C" w:rsidP="00840C45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470ED" w:rsidRPr="006A5DCA" w14:paraId="1EF2E1B5" w14:textId="77777777" w:rsidTr="002A4F9C">
        <w:tc>
          <w:tcPr>
            <w:tcW w:w="4309" w:type="dxa"/>
          </w:tcPr>
          <w:p w14:paraId="269B991C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2" w:type="dxa"/>
          </w:tcPr>
          <w:p w14:paraId="3A4D9B78" w14:textId="613E2A32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84,791</w:t>
            </w:r>
          </w:p>
        </w:tc>
        <w:tc>
          <w:tcPr>
            <w:tcW w:w="270" w:type="dxa"/>
          </w:tcPr>
          <w:p w14:paraId="4E520B55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C899352" w14:textId="3FED93B7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(8,49</w:t>
            </w:r>
            <w:r w:rsidR="005C619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9" w:type="dxa"/>
            <w:gridSpan w:val="2"/>
          </w:tcPr>
          <w:p w14:paraId="04E589A8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74DEB5D7" w14:textId="20240259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76,300</w:t>
            </w:r>
          </w:p>
        </w:tc>
      </w:tr>
      <w:tr w:rsidR="00C470ED" w:rsidRPr="006A5DCA" w14:paraId="51043B1C" w14:textId="77777777" w:rsidTr="002A4F9C">
        <w:tc>
          <w:tcPr>
            <w:tcW w:w="4309" w:type="dxa"/>
          </w:tcPr>
          <w:p w14:paraId="66C9A61B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2" w:type="dxa"/>
          </w:tcPr>
          <w:p w14:paraId="60F65357" w14:textId="28E5ABB0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27,597</w:t>
            </w:r>
          </w:p>
        </w:tc>
        <w:tc>
          <w:tcPr>
            <w:tcW w:w="270" w:type="dxa"/>
          </w:tcPr>
          <w:p w14:paraId="64E82245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8779FF6" w14:textId="36BAF9A3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(35</w:t>
            </w:r>
            <w:r w:rsidR="005C619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0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9" w:type="dxa"/>
            <w:gridSpan w:val="2"/>
          </w:tcPr>
          <w:p w14:paraId="6040739C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23A0204F" w14:textId="207AE0E2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27,247</w:t>
            </w:r>
          </w:p>
        </w:tc>
      </w:tr>
      <w:tr w:rsidR="00C470ED" w:rsidRPr="006A5DCA" w14:paraId="45E8989C" w14:textId="77777777" w:rsidTr="002A4F9C">
        <w:tc>
          <w:tcPr>
            <w:tcW w:w="4309" w:type="dxa"/>
          </w:tcPr>
          <w:p w14:paraId="2A5C74CB" w14:textId="4A463945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0E4E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12" w:type="dxa"/>
          </w:tcPr>
          <w:p w14:paraId="37F95E7F" w14:textId="0DF84B85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8,871</w:t>
            </w:r>
          </w:p>
        </w:tc>
        <w:tc>
          <w:tcPr>
            <w:tcW w:w="270" w:type="dxa"/>
          </w:tcPr>
          <w:p w14:paraId="74AB044D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FD0F9D4" w14:textId="07AE2DAA" w:rsidR="00C470ED" w:rsidRPr="006A5DCA" w:rsidRDefault="005C619C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59</w:t>
            </w:r>
          </w:p>
        </w:tc>
        <w:tc>
          <w:tcPr>
            <w:tcW w:w="259" w:type="dxa"/>
            <w:gridSpan w:val="2"/>
          </w:tcPr>
          <w:p w14:paraId="6F0D1D98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6535396B" w14:textId="55EFAE35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8,93</w:t>
            </w:r>
            <w:r w:rsidR="005C619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0</w:t>
            </w:r>
          </w:p>
        </w:tc>
      </w:tr>
      <w:tr w:rsidR="00C470ED" w:rsidRPr="006A5DCA" w14:paraId="6297A427" w14:textId="77777777" w:rsidTr="002A4F9C">
        <w:tc>
          <w:tcPr>
            <w:tcW w:w="4309" w:type="dxa"/>
          </w:tcPr>
          <w:p w14:paraId="0733713E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8BFF75" w14:textId="0975D2DC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121,259</w:t>
            </w:r>
          </w:p>
        </w:tc>
        <w:tc>
          <w:tcPr>
            <w:tcW w:w="270" w:type="dxa"/>
          </w:tcPr>
          <w:p w14:paraId="24D42497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798C7CB5" w14:textId="5C4F5161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(8,782)</w:t>
            </w:r>
          </w:p>
        </w:tc>
        <w:tc>
          <w:tcPr>
            <w:tcW w:w="259" w:type="dxa"/>
            <w:gridSpan w:val="2"/>
          </w:tcPr>
          <w:p w14:paraId="1D993360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54BB06" w14:textId="3DF19AFB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112,477</w:t>
            </w:r>
          </w:p>
        </w:tc>
      </w:tr>
      <w:tr w:rsidR="009C3BB7" w:rsidRPr="002A4F9C" w14:paraId="0E4F722C" w14:textId="77777777" w:rsidTr="002A4F9C">
        <w:tc>
          <w:tcPr>
            <w:tcW w:w="4309" w:type="dxa"/>
          </w:tcPr>
          <w:p w14:paraId="6E81573D" w14:textId="77777777" w:rsidR="009C3BB7" w:rsidRPr="002A4F9C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2" w:type="dxa"/>
          </w:tcPr>
          <w:p w14:paraId="72FCAEA7" w14:textId="77777777" w:rsidR="009C3BB7" w:rsidRPr="002A4F9C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62C5214B" w14:textId="77777777" w:rsidR="009C3BB7" w:rsidRPr="002A4F9C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9" w:type="dxa"/>
          </w:tcPr>
          <w:p w14:paraId="3F9B385A" w14:textId="77777777" w:rsidR="009C3BB7" w:rsidRPr="002A4F9C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59" w:type="dxa"/>
            <w:gridSpan w:val="2"/>
          </w:tcPr>
          <w:p w14:paraId="40CDA312" w14:textId="77777777" w:rsidR="009C3BB7" w:rsidRPr="002A4F9C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3" w:type="dxa"/>
            <w:gridSpan w:val="4"/>
          </w:tcPr>
          <w:p w14:paraId="2BF5C33B" w14:textId="77777777" w:rsidR="009C3BB7" w:rsidRPr="002A4F9C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cs/>
                <w:lang w:eastAsia="en-GB"/>
              </w:rPr>
            </w:pPr>
          </w:p>
        </w:tc>
      </w:tr>
      <w:tr w:rsidR="009C3BB7" w:rsidRPr="006A5DCA" w14:paraId="6B73B0FB" w14:textId="77777777" w:rsidTr="002A4F9C">
        <w:tc>
          <w:tcPr>
            <w:tcW w:w="4309" w:type="dxa"/>
          </w:tcPr>
          <w:p w14:paraId="18DBBD41" w14:textId="77777777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</w:tcPr>
          <w:p w14:paraId="40F83417" w14:textId="77777777" w:rsidR="009C3BB7" w:rsidRPr="006A5D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CF32928" w14:textId="77777777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77E8BFE" w14:textId="77777777" w:rsidR="009C3BB7" w:rsidRPr="006A5D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" w:type="dxa"/>
            <w:gridSpan w:val="2"/>
          </w:tcPr>
          <w:p w14:paraId="7CCD6C68" w14:textId="77777777" w:rsidR="009C3BB7" w:rsidRPr="006A5DCA" w:rsidRDefault="009C3BB7" w:rsidP="009C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6FC4C984" w14:textId="77777777" w:rsidR="009C3BB7" w:rsidRPr="006A5DCA" w:rsidRDefault="009C3BB7" w:rsidP="009C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C470ED" w:rsidRPr="006A5DCA" w14:paraId="557ACB8D" w14:textId="77777777" w:rsidTr="002A4F9C">
        <w:tc>
          <w:tcPr>
            <w:tcW w:w="4309" w:type="dxa"/>
          </w:tcPr>
          <w:p w14:paraId="505979E7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2" w:type="dxa"/>
          </w:tcPr>
          <w:p w14:paraId="13A68257" w14:textId="57B0C95A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70" w:type="dxa"/>
          </w:tcPr>
          <w:p w14:paraId="75E2FAE6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FC04BB5" w14:textId="6774753F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(1,937)</w:t>
            </w:r>
          </w:p>
        </w:tc>
        <w:tc>
          <w:tcPr>
            <w:tcW w:w="259" w:type="dxa"/>
            <w:gridSpan w:val="2"/>
          </w:tcPr>
          <w:p w14:paraId="2F2525DD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</w:tcPr>
          <w:p w14:paraId="3F2A5139" w14:textId="78D35550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36,336</w:t>
            </w:r>
          </w:p>
        </w:tc>
      </w:tr>
      <w:tr w:rsidR="00C470ED" w:rsidRPr="006A5DCA" w14:paraId="00C7880C" w14:textId="77777777" w:rsidTr="002A4F9C">
        <w:tc>
          <w:tcPr>
            <w:tcW w:w="4309" w:type="dxa"/>
          </w:tcPr>
          <w:p w14:paraId="62DFC3E0" w14:textId="77777777" w:rsidR="00C470ED" w:rsidRPr="006A5DCA" w:rsidRDefault="00C470ED" w:rsidP="00C470E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D6A588B" w14:textId="34295A09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70" w:type="dxa"/>
          </w:tcPr>
          <w:p w14:paraId="33D3A31D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59256879" w14:textId="48425661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(1,937)</w:t>
            </w:r>
          </w:p>
        </w:tc>
        <w:tc>
          <w:tcPr>
            <w:tcW w:w="259" w:type="dxa"/>
            <w:gridSpan w:val="2"/>
          </w:tcPr>
          <w:p w14:paraId="0B25DB1A" w14:textId="7777777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533290" w14:textId="50E97342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36,336</w:t>
            </w:r>
          </w:p>
        </w:tc>
      </w:tr>
      <w:tr w:rsidR="00C470ED" w:rsidRPr="006A5DCA" w14:paraId="112C9422" w14:textId="77777777" w:rsidTr="00B037CE">
        <w:tc>
          <w:tcPr>
            <w:tcW w:w="4309" w:type="dxa"/>
          </w:tcPr>
          <w:p w14:paraId="01BADDA6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8D5E000" w14:textId="316FEB07" w:rsidR="00C470ED" w:rsidRPr="006A5DCA" w:rsidRDefault="00C470ED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  <w:tc>
          <w:tcPr>
            <w:tcW w:w="270" w:type="dxa"/>
            <w:vAlign w:val="bottom"/>
          </w:tcPr>
          <w:p w14:paraId="3FFF5C44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42837C63" w14:textId="6AC4EF7A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(6,845)</w:t>
            </w:r>
          </w:p>
        </w:tc>
        <w:tc>
          <w:tcPr>
            <w:tcW w:w="259" w:type="dxa"/>
            <w:gridSpan w:val="2"/>
            <w:vAlign w:val="bottom"/>
          </w:tcPr>
          <w:p w14:paraId="4947BA15" w14:textId="77777777" w:rsidR="00C470ED" w:rsidRPr="006A5DCA" w:rsidRDefault="00C470ED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A827B" w14:textId="26F79E98" w:rsidR="00C470ED" w:rsidRPr="006A5DCA" w:rsidRDefault="00F704DB" w:rsidP="00C4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76,141</w:t>
            </w:r>
          </w:p>
        </w:tc>
      </w:tr>
    </w:tbl>
    <w:p w14:paraId="2339CA69" w14:textId="6DB0EAB5" w:rsidR="005D732C" w:rsidRPr="006A5DCA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3373D35E" w:rsidR="009006A2" w:rsidRPr="006A5DCA" w:rsidRDefault="00252B83" w:rsidP="001E2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</w:t>
      </w:r>
      <w:r w:rsidR="00371F4F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</w:t>
      </w:r>
      <w:r w:rsidR="00326010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7791FD4B" w:rsidR="00252B83" w:rsidRPr="006A5DCA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F7F1AE" w14:textId="588C75EE" w:rsidR="003C720C" w:rsidRPr="002A4F9C" w:rsidRDefault="006302DB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4C9A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3C720C" w:rsidRPr="002A4F9C">
        <w:rPr>
          <w:rFonts w:asciiTheme="majorBidi" w:hAnsiTheme="majorBidi" w:cstheme="majorBidi"/>
          <w:sz w:val="30"/>
          <w:szCs w:val="30"/>
        </w:rPr>
        <w:tab/>
      </w:r>
      <w:r w:rsidR="003C720C" w:rsidRPr="002A4F9C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45FF89A3" w14:textId="77777777" w:rsidR="00E6546B" w:rsidRPr="002A4F9C" w:rsidRDefault="00E6546B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FFB7E" w14:textId="7E3A542B" w:rsidR="007D5734" w:rsidRPr="002A4F9C" w:rsidRDefault="00252B83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4F9C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7D5734" w:rsidRPr="002A4F9C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Pr="002A4F9C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2A4F9C">
        <w:rPr>
          <w:rFonts w:asciiTheme="majorBidi" w:hAnsiTheme="majorBidi" w:cstheme="majorBidi"/>
          <w:sz w:val="30"/>
          <w:szCs w:val="30"/>
        </w:rPr>
        <w:t>256</w:t>
      </w:r>
      <w:r w:rsidR="002A4F9C" w:rsidRPr="002A4F9C">
        <w:rPr>
          <w:rFonts w:asciiTheme="majorBidi" w:hAnsiTheme="majorBidi" w:cstheme="majorBidi"/>
          <w:sz w:val="30"/>
          <w:szCs w:val="30"/>
        </w:rPr>
        <w:t>5</w:t>
      </w:r>
      <w:r w:rsidRPr="002A4F9C">
        <w:rPr>
          <w:rFonts w:asciiTheme="majorBidi" w:hAnsiTheme="majorBidi" w:cstheme="majorBidi"/>
          <w:sz w:val="30"/>
          <w:szCs w:val="30"/>
        </w:rPr>
        <w:t xml:space="preserve"> </w:t>
      </w:r>
      <w:r w:rsidR="007D5734" w:rsidRPr="002A4F9C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52700357" w14:textId="77777777" w:rsidR="000870B9" w:rsidRPr="002A4F9C" w:rsidRDefault="000870B9" w:rsidP="0008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620"/>
        <w:gridCol w:w="1620"/>
        <w:gridCol w:w="1620"/>
        <w:gridCol w:w="1332"/>
      </w:tblGrid>
      <w:tr w:rsidR="002348DA" w:rsidRPr="002A4F9C" w14:paraId="7BA8D8EC" w14:textId="77777777" w:rsidTr="005F594F">
        <w:trPr>
          <w:tblHeader/>
        </w:trPr>
        <w:tc>
          <w:tcPr>
            <w:tcW w:w="3078" w:type="dxa"/>
            <w:shd w:val="clear" w:color="auto" w:fill="auto"/>
            <w:vAlign w:val="bottom"/>
          </w:tcPr>
          <w:p w14:paraId="2E3CF01B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D40AEE" w14:textId="2B0906A3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D9F3EB" w14:textId="7F509A88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5DE159" w14:textId="7F7BAD0D" w:rsidR="0092028B" w:rsidRPr="002A4F9C" w:rsidRDefault="0092028B" w:rsidP="0037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F45EC3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16786BE" w14:textId="64FD6A04" w:rsidR="0092028B" w:rsidRPr="002A4F9C" w:rsidDel="00D43E7A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6010" w:rsidRPr="002A4F9C" w14:paraId="6AC970AB" w14:textId="77777777" w:rsidTr="005F594F">
        <w:trPr>
          <w:tblHeader/>
        </w:trPr>
        <w:tc>
          <w:tcPr>
            <w:tcW w:w="3078" w:type="dxa"/>
            <w:shd w:val="clear" w:color="auto" w:fill="auto"/>
          </w:tcPr>
          <w:p w14:paraId="5ACC771B" w14:textId="77777777" w:rsidR="00326010" w:rsidRPr="002A4F9C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10235B3" w14:textId="7DF7EB41" w:rsidR="00326010" w:rsidRPr="002A4F9C" w:rsidRDefault="00A446D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</w:tcPr>
          <w:p w14:paraId="7CD30DA2" w14:textId="5ACEABC2" w:rsidR="00326010" w:rsidRPr="002A4F9C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20" w:type="dxa"/>
            <w:shd w:val="clear" w:color="auto" w:fill="auto"/>
          </w:tcPr>
          <w:p w14:paraId="47BEF890" w14:textId="02692D0D" w:rsidR="00326010" w:rsidRPr="002A4F9C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32" w:type="dxa"/>
            <w:shd w:val="clear" w:color="auto" w:fill="auto"/>
          </w:tcPr>
          <w:p w14:paraId="045277C5" w14:textId="1DBB5461" w:rsidR="00326010" w:rsidRPr="002A4F9C" w:rsidRDefault="00A446D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348DA" w:rsidRPr="002A4F9C" w14:paraId="761F56E8" w14:textId="77777777" w:rsidTr="005F594F">
        <w:trPr>
          <w:tblHeader/>
        </w:trPr>
        <w:tc>
          <w:tcPr>
            <w:tcW w:w="3078" w:type="dxa"/>
            <w:shd w:val="clear" w:color="auto" w:fill="auto"/>
          </w:tcPr>
          <w:p w14:paraId="1796D4E4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071F749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F2877CB" w14:textId="45A00C84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E88A380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32" w:type="dxa"/>
            <w:shd w:val="clear" w:color="auto" w:fill="auto"/>
          </w:tcPr>
          <w:p w14:paraId="6009E191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48DA" w:rsidRPr="002A4F9C" w14:paraId="47DEC183" w14:textId="77777777" w:rsidTr="005F594F">
        <w:tc>
          <w:tcPr>
            <w:tcW w:w="3078" w:type="dxa"/>
            <w:shd w:val="clear" w:color="auto" w:fill="auto"/>
          </w:tcPr>
          <w:p w14:paraId="2B55FD51" w14:textId="6825F735" w:rsidR="0092028B" w:rsidRPr="002A4F9C" w:rsidRDefault="0092028B" w:rsidP="0095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CE3C9CB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9C14184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5FB5DD0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BC8F7FE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8DA" w:rsidRPr="002A4F9C" w14:paraId="47DCADA4" w14:textId="77777777" w:rsidTr="005F594F">
        <w:tc>
          <w:tcPr>
            <w:tcW w:w="3078" w:type="dxa"/>
            <w:shd w:val="clear" w:color="auto" w:fill="auto"/>
          </w:tcPr>
          <w:p w14:paraId="47B28A31" w14:textId="46B7C96B" w:rsidR="0092028B" w:rsidRPr="002A4F9C" w:rsidRDefault="00492519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="0092028B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76C5E35" w14:textId="56F16A64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366DA05" w14:textId="7C9A2CC3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BC69F3A" w14:textId="27EAA366" w:rsidR="0092028B" w:rsidRPr="002A4F9C" w:rsidRDefault="00BA3C4B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0.86</w:t>
            </w:r>
          </w:p>
        </w:tc>
        <w:tc>
          <w:tcPr>
            <w:tcW w:w="1332" w:type="dxa"/>
            <w:shd w:val="clear" w:color="auto" w:fill="auto"/>
          </w:tcPr>
          <w:p w14:paraId="3282329E" w14:textId="3AD916C7" w:rsidR="0092028B" w:rsidRPr="002A4F9C" w:rsidRDefault="008D14A4" w:rsidP="008D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    </w:t>
            </w:r>
            <w:r w:rsidR="00BA3C4B">
              <w:rPr>
                <w:rFonts w:asciiTheme="majorBidi" w:hAnsiTheme="majorBidi" w:cstheme="majorBidi"/>
                <w:bCs/>
                <w:sz w:val="30"/>
                <w:szCs w:val="30"/>
              </w:rPr>
              <w:t>749.81</w:t>
            </w:r>
          </w:p>
        </w:tc>
      </w:tr>
      <w:tr w:rsidR="002348DA" w:rsidRPr="002A4F9C" w14:paraId="20E3CBB3" w14:textId="77777777" w:rsidTr="005F594F">
        <w:tc>
          <w:tcPr>
            <w:tcW w:w="3078" w:type="dxa"/>
            <w:shd w:val="clear" w:color="auto" w:fill="auto"/>
          </w:tcPr>
          <w:p w14:paraId="7FEEA847" w14:textId="4E2BEE76" w:rsidR="0092028B" w:rsidRPr="002A4F9C" w:rsidRDefault="00492519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="0092028B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14:paraId="01BAB092" w14:textId="59F30465" w:rsidR="0092028B" w:rsidRPr="002A4F9C" w:rsidRDefault="005F0AC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2028B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="0092028B"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2147F6B" w14:textId="3B5DA1FB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769166D" w14:textId="079C78FE" w:rsidR="0092028B" w:rsidRPr="002A4F9C" w:rsidRDefault="00BA3C4B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0.75</w:t>
            </w:r>
          </w:p>
        </w:tc>
        <w:tc>
          <w:tcPr>
            <w:tcW w:w="1332" w:type="dxa"/>
            <w:shd w:val="clear" w:color="auto" w:fill="auto"/>
          </w:tcPr>
          <w:p w14:paraId="2416FC8F" w14:textId="354BA1D1" w:rsidR="0092028B" w:rsidRPr="002A4F9C" w:rsidRDefault="008D14A4" w:rsidP="008D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    </w:t>
            </w:r>
            <w:r w:rsidR="00BA3C4B">
              <w:rPr>
                <w:rFonts w:asciiTheme="majorBidi" w:hAnsiTheme="majorBidi" w:cstheme="majorBidi"/>
                <w:bCs/>
                <w:sz w:val="30"/>
                <w:szCs w:val="30"/>
              </w:rPr>
              <w:t>653.90</w:t>
            </w:r>
          </w:p>
        </w:tc>
      </w:tr>
      <w:tr w:rsidR="002348DA" w:rsidRPr="002A4F9C" w14:paraId="227FAF91" w14:textId="77777777" w:rsidTr="005F594F">
        <w:tc>
          <w:tcPr>
            <w:tcW w:w="3078" w:type="dxa"/>
            <w:shd w:val="clear" w:color="auto" w:fill="auto"/>
          </w:tcPr>
          <w:p w14:paraId="77FE4909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144E404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AEC5021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CB0ABB" w14:textId="77777777" w:rsidR="0092028B" w:rsidRPr="002A4F9C" w:rsidRDefault="0092028B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  <w:tab w:val="left" w:pos="970"/>
              </w:tabs>
              <w:spacing w:line="240" w:lineRule="auto"/>
              <w:ind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EC479C2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9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</w:tbl>
    <w:p w14:paraId="7FF6685A" w14:textId="356330D7" w:rsidR="004D7767" w:rsidRPr="002A4F9C" w:rsidRDefault="00261935" w:rsidP="00A97F8F">
      <w:pPr>
        <w:pStyle w:val="a"/>
        <w:tabs>
          <w:tab w:val="clear" w:pos="108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2A4F9C">
        <w:rPr>
          <w:rFonts w:asciiTheme="majorBidi" w:hAnsiTheme="majorBidi" w:cstheme="majorBidi"/>
          <w:b/>
          <w:bCs/>
          <w:lang w:val="en-US"/>
        </w:rPr>
        <w:t>1</w:t>
      </w:r>
      <w:r w:rsidR="006302DB">
        <w:rPr>
          <w:rFonts w:asciiTheme="majorBidi" w:hAnsiTheme="majorBidi" w:cstheme="majorBidi"/>
          <w:b/>
          <w:bCs/>
          <w:lang w:val="en-US"/>
        </w:rPr>
        <w:t>0</w:t>
      </w:r>
      <w:r w:rsidR="004D7767" w:rsidRPr="002A4F9C">
        <w:rPr>
          <w:rFonts w:asciiTheme="majorBidi" w:hAnsiTheme="majorBidi" w:cstheme="majorBidi"/>
          <w:b/>
          <w:bCs/>
          <w:lang w:val="en-US"/>
        </w:rPr>
        <w:tab/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ภาระผูกพัน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2A4F9C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9"/>
        <w:gridCol w:w="2073"/>
        <w:gridCol w:w="269"/>
        <w:gridCol w:w="2249"/>
      </w:tblGrid>
      <w:tr w:rsidR="0067228A" w:rsidRPr="006A5DCA" w14:paraId="06706E4F" w14:textId="77777777" w:rsidTr="005F594F">
        <w:trPr>
          <w:tblHeader/>
        </w:trPr>
        <w:tc>
          <w:tcPr>
            <w:tcW w:w="2524" w:type="pct"/>
          </w:tcPr>
          <w:p w14:paraId="5FC9029B" w14:textId="5F077415" w:rsidR="00A97F8F" w:rsidRPr="006A5DCA" w:rsidRDefault="00D92D7B" w:rsidP="009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2835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2A4F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18" w:type="pct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pct"/>
          </w:tcPr>
          <w:p w14:paraId="0719DE43" w14:textId="77777777" w:rsidR="00A97F8F" w:rsidRPr="006A5DCA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5F594F">
        <w:trPr>
          <w:tblHeader/>
        </w:trPr>
        <w:tc>
          <w:tcPr>
            <w:tcW w:w="2524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6" w:type="pct"/>
            <w:gridSpan w:val="3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5F594F">
        <w:tc>
          <w:tcPr>
            <w:tcW w:w="2524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18" w:type="pct"/>
          </w:tcPr>
          <w:p w14:paraId="5DB07065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pct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47D8" w:rsidRPr="006A5DCA" w14:paraId="2D63E979" w14:textId="77777777" w:rsidTr="005F594F">
        <w:tc>
          <w:tcPr>
            <w:tcW w:w="2524" w:type="pct"/>
          </w:tcPr>
          <w:p w14:paraId="271CDE33" w14:textId="6780BB84" w:rsidR="008C47D8" w:rsidRPr="006A5DCA" w:rsidRDefault="008C47D8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18" w:type="pct"/>
          </w:tcPr>
          <w:p w14:paraId="19850FB0" w14:textId="30C1897B" w:rsidR="008C47D8" w:rsidRPr="006A5DCA" w:rsidRDefault="008C47D8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20B79F84" w14:textId="77777777" w:rsidR="008C47D8" w:rsidRPr="006A5DCA" w:rsidRDefault="008C47D8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4" w:type="pct"/>
          </w:tcPr>
          <w:p w14:paraId="3F6F56DB" w14:textId="77777777" w:rsidR="008C47D8" w:rsidRPr="006A5DCA" w:rsidRDefault="008C47D8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228A" w:rsidRPr="006A5DCA" w14:paraId="71DDE529" w14:textId="77777777" w:rsidTr="005F594F">
        <w:tc>
          <w:tcPr>
            <w:tcW w:w="2524" w:type="pct"/>
          </w:tcPr>
          <w:p w14:paraId="5A31FC5C" w14:textId="77777777" w:rsidR="00121031" w:rsidRPr="006A5DCA" w:rsidRDefault="00121031" w:rsidP="00910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18" w:type="pct"/>
          </w:tcPr>
          <w:p w14:paraId="4AAB2B4A" w14:textId="0BC3FA58" w:rsidR="00121031" w:rsidRPr="006A5DCA" w:rsidRDefault="00A27027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125,285</w:t>
            </w:r>
          </w:p>
        </w:tc>
        <w:tc>
          <w:tcPr>
            <w:tcW w:w="145" w:type="pct"/>
          </w:tcPr>
          <w:p w14:paraId="23A895DE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4" w:type="pct"/>
          </w:tcPr>
          <w:p w14:paraId="158A3347" w14:textId="5A1F6311" w:rsidR="00121031" w:rsidRPr="006A5DCA" w:rsidRDefault="00A27027" w:rsidP="006D48B0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110,004</w:t>
            </w:r>
          </w:p>
        </w:tc>
      </w:tr>
      <w:tr w:rsidR="0067228A" w:rsidRPr="006A5DCA" w14:paraId="3DC4BC4C" w14:textId="77777777" w:rsidTr="005F594F">
        <w:tc>
          <w:tcPr>
            <w:tcW w:w="2524" w:type="pct"/>
          </w:tcPr>
          <w:p w14:paraId="4DA589EE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8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473D85BA" w:rsidR="00121031" w:rsidRPr="006A5DCA" w:rsidRDefault="005C619C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125,285</w:t>
            </w:r>
          </w:p>
        </w:tc>
        <w:tc>
          <w:tcPr>
            <w:tcW w:w="145" w:type="pct"/>
          </w:tcPr>
          <w:p w14:paraId="16A6DB8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07201620" w:rsidR="00121031" w:rsidRPr="005F594F" w:rsidRDefault="00A27027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59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110,004</w:t>
            </w:r>
          </w:p>
        </w:tc>
      </w:tr>
      <w:tr w:rsidR="0067228A" w:rsidRPr="006A5DCA" w14:paraId="6F4575D3" w14:textId="77777777" w:rsidTr="005F594F">
        <w:tc>
          <w:tcPr>
            <w:tcW w:w="2524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pct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pct"/>
          </w:tcPr>
          <w:p w14:paraId="5184D0A7" w14:textId="77777777" w:rsidR="007E004C" w:rsidRPr="006A5DCA" w:rsidRDefault="007E004C" w:rsidP="00D56545">
            <w:pPr>
              <w:pStyle w:val="acctfourfigures"/>
              <w:tabs>
                <w:tab w:val="clear" w:pos="765"/>
                <w:tab w:val="decimal" w:pos="1698"/>
                <w:tab w:val="decimal" w:pos="1776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5F594F">
        <w:tc>
          <w:tcPr>
            <w:tcW w:w="2524" w:type="pct"/>
          </w:tcPr>
          <w:p w14:paraId="56C613B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18" w:type="pct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pct"/>
          </w:tcPr>
          <w:p w14:paraId="2E6B9BEC" w14:textId="73D872B2" w:rsidR="005F0ACE" w:rsidRPr="006A5DCA" w:rsidRDefault="005F0ACE" w:rsidP="00D56545">
            <w:pPr>
              <w:pStyle w:val="acctfourfigures"/>
              <w:tabs>
                <w:tab w:val="clear" w:pos="765"/>
                <w:tab w:val="decimal" w:pos="1698"/>
                <w:tab w:val="decimal" w:pos="1776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6BB34EB3" w14:textId="77777777" w:rsidTr="005F594F">
        <w:tc>
          <w:tcPr>
            <w:tcW w:w="2524" w:type="pct"/>
          </w:tcPr>
          <w:p w14:paraId="29F3A726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18" w:type="pct"/>
          </w:tcPr>
          <w:p w14:paraId="03602890" w14:textId="5CB3FB62" w:rsidR="005F0ACE" w:rsidRPr="006A5DCA" w:rsidRDefault="00A2702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64,911</w:t>
            </w:r>
          </w:p>
        </w:tc>
        <w:tc>
          <w:tcPr>
            <w:tcW w:w="145" w:type="pct"/>
          </w:tcPr>
          <w:p w14:paraId="1B00C1EE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pct"/>
          </w:tcPr>
          <w:p w14:paraId="071C81FC" w14:textId="74FD7FA6" w:rsidR="005F0ACE" w:rsidRPr="006A5DCA" w:rsidRDefault="00A27027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64,911</w:t>
            </w:r>
          </w:p>
        </w:tc>
      </w:tr>
      <w:tr w:rsidR="005F0ACE" w:rsidRPr="006A5DCA" w14:paraId="5518E867" w14:textId="77777777" w:rsidTr="005F594F">
        <w:tc>
          <w:tcPr>
            <w:tcW w:w="2524" w:type="pct"/>
          </w:tcPr>
          <w:p w14:paraId="58DF2508" w14:textId="61EF4E61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18" w:type="pct"/>
          </w:tcPr>
          <w:p w14:paraId="039C956D" w14:textId="7FBFC480" w:rsidR="005F0ACE" w:rsidRPr="006A5DCA" w:rsidRDefault="00A27027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88,266</w:t>
            </w:r>
          </w:p>
        </w:tc>
        <w:tc>
          <w:tcPr>
            <w:tcW w:w="145" w:type="pct"/>
          </w:tcPr>
          <w:p w14:paraId="291D3131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pct"/>
          </w:tcPr>
          <w:p w14:paraId="5FF50049" w14:textId="3C16E739" w:rsidR="005F0ACE" w:rsidRPr="006A5DCA" w:rsidRDefault="00A27027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75,198</w:t>
            </w:r>
          </w:p>
        </w:tc>
      </w:tr>
      <w:tr w:rsidR="005F0ACE" w:rsidRPr="006A5DCA" w14:paraId="28A48988" w14:textId="77777777" w:rsidTr="005F594F">
        <w:tc>
          <w:tcPr>
            <w:tcW w:w="2524" w:type="pct"/>
          </w:tcPr>
          <w:p w14:paraId="3798A93C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8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1A212CB7" w:rsidR="005F0ACE" w:rsidRPr="006A5DCA" w:rsidRDefault="00A2702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153,17</w:t>
            </w:r>
            <w:r w:rsidR="005C61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21EB0B5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6C3EF9F7" w:rsidR="005F0ACE" w:rsidRPr="005F594F" w:rsidRDefault="00A27027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59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140,1</w:t>
            </w:r>
            <w:r w:rsidR="005C619C" w:rsidRPr="005F59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</w:t>
            </w:r>
          </w:p>
        </w:tc>
      </w:tr>
    </w:tbl>
    <w:p w14:paraId="2BE242E1" w14:textId="47086035" w:rsidR="00D407C1" w:rsidRDefault="00D407C1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C455951" w14:textId="1D2191C7" w:rsidR="00813EAE" w:rsidRPr="006A5DCA" w:rsidRDefault="00813EAE" w:rsidP="00957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B807496" w14:textId="77777777" w:rsidR="00813EAE" w:rsidRPr="006A5DC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A055138" w14:textId="020F3231" w:rsidR="00813EAE" w:rsidRPr="006A5DCA" w:rsidRDefault="00813EAE" w:rsidP="005C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ไม่มีภาระใดๆ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1909AA10" w14:textId="77777777" w:rsidR="00CE50C9" w:rsidRPr="006A5DCA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DDDB0" w14:textId="77777777" w:rsidR="00137B44" w:rsidRPr="006A5DCA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</w:t>
      </w:r>
      <w:r w:rsidR="00C2344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ี่อาจ</w:t>
      </w: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6A5DC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669D98" w14:textId="33ACA220" w:rsidR="00910D5D" w:rsidRPr="006A5DCA" w:rsidRDefault="00D45663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42835" w:rsidRPr="006A5DCA">
        <w:rPr>
          <w:rFonts w:asciiTheme="majorBidi" w:hAnsiTheme="majorBidi" w:cstheme="majorBidi"/>
          <w:sz w:val="30"/>
          <w:szCs w:val="30"/>
        </w:rPr>
        <w:t>3</w:t>
      </w:r>
      <w:r w:rsidR="00FB6F90">
        <w:rPr>
          <w:rFonts w:asciiTheme="majorBidi" w:hAnsiTheme="majorBidi" w:cstheme="majorBidi"/>
          <w:sz w:val="30"/>
          <w:szCs w:val="30"/>
        </w:rPr>
        <w:t xml:space="preserve">1 </w:t>
      </w:r>
      <w:r w:rsidR="00FB6F9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FB6F90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FB6F90">
        <w:rPr>
          <w:rFonts w:asciiTheme="majorBidi" w:hAnsiTheme="majorBidi" w:cstheme="majorBidi"/>
          <w:sz w:val="30"/>
          <w:szCs w:val="30"/>
        </w:rPr>
        <w:t xml:space="preserve">   </w:t>
      </w:r>
      <w:r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เป็นจำนวนเงิน</w:t>
      </w:r>
      <w:r w:rsidR="005F0AC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A27027">
        <w:rPr>
          <w:rFonts w:asciiTheme="majorBidi" w:hAnsiTheme="majorBidi" w:cstheme="majorBidi"/>
          <w:sz w:val="30"/>
          <w:szCs w:val="30"/>
        </w:rPr>
        <w:t>2,571</w:t>
      </w:r>
      <w:r w:rsidR="00C55276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6A5DCA">
        <w:rPr>
          <w:rFonts w:asciiTheme="majorBidi" w:hAnsiTheme="majorBidi" w:cstheme="majorBidi"/>
          <w:sz w:val="30"/>
          <w:szCs w:val="30"/>
          <w:cs/>
        </w:rPr>
        <w:t>และ</w:t>
      </w:r>
      <w:r w:rsidR="00714F6D">
        <w:rPr>
          <w:rFonts w:asciiTheme="majorBidi" w:hAnsiTheme="majorBidi" w:cstheme="majorBidi"/>
          <w:sz w:val="30"/>
          <w:szCs w:val="30"/>
        </w:rPr>
        <w:t xml:space="preserve"> </w:t>
      </w:r>
      <w:r w:rsidR="00A27027">
        <w:rPr>
          <w:rFonts w:asciiTheme="majorBidi" w:hAnsiTheme="majorBidi" w:cstheme="majorBidi"/>
          <w:sz w:val="30"/>
          <w:szCs w:val="30"/>
        </w:rPr>
        <w:t xml:space="preserve">56 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6A5DCA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มริกา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B6F9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470ED">
        <w:rPr>
          <w:rFonts w:asciiTheme="majorBidi" w:hAnsiTheme="majorBidi" w:cstheme="majorBidi"/>
          <w:i/>
          <w:iCs/>
          <w:sz w:val="30"/>
          <w:szCs w:val="30"/>
        </w:rPr>
        <w:t xml:space="preserve">2,370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C470ED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9D0459D" w14:textId="77777777" w:rsidR="00CE3E39" w:rsidRPr="006A5DCA" w:rsidRDefault="00CE3E39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B4ED8" w14:textId="01F00318" w:rsidR="00140027" w:rsidRPr="006A5DCA" w:rsidRDefault="00CB7B90" w:rsidP="00CB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C47D8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76FCAFB9" w14:textId="77777777" w:rsidR="00140027" w:rsidRPr="006A5DCA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6EE44C4" w14:textId="29B7E4E0" w:rsidR="00140027" w:rsidRPr="006A5DCA" w:rsidRDefault="00140027" w:rsidP="00D14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5DCA">
        <w:rPr>
          <w:rFonts w:asciiTheme="majorBidi" w:hAnsiTheme="majorBidi" w:cstheme="majorBidi"/>
          <w:sz w:val="30"/>
          <w:szCs w:val="30"/>
        </w:rPr>
        <w:t>3</w:t>
      </w:r>
      <w:r w:rsidR="00FB6F90">
        <w:rPr>
          <w:rFonts w:asciiTheme="majorBidi" w:hAnsiTheme="majorBidi" w:cstheme="majorBidi"/>
          <w:sz w:val="30"/>
          <w:szCs w:val="30"/>
        </w:rPr>
        <w:t xml:space="preserve">1 </w:t>
      </w:r>
      <w:r w:rsidR="00FB6F9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B6F90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5668EB" w:rsidRPr="006A5DCA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="00450414" w:rsidRPr="006A5DCA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Pr="006A5DCA">
        <w:rPr>
          <w:rFonts w:asciiTheme="majorBidi" w:hAnsiTheme="majorBidi" w:cstheme="majorBidi"/>
          <w:sz w:val="30"/>
          <w:szCs w:val="30"/>
          <w:cs/>
        </w:rPr>
        <w:t>ได้รับคำสั่ง</w:t>
      </w:r>
      <w:r w:rsidR="00C71F31" w:rsidRPr="006A5DCA">
        <w:rPr>
          <w:rFonts w:asciiTheme="majorBidi" w:hAnsiTheme="majorBidi" w:cstheme="majorBidi"/>
          <w:sz w:val="30"/>
          <w:szCs w:val="30"/>
          <w:cs/>
        </w:rPr>
        <w:t>ให้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จ่ายเพิ่ม</w:t>
      </w:r>
      <w:r w:rsidR="00C71F31" w:rsidRPr="006A5DCA">
        <w:rPr>
          <w:rFonts w:asciiTheme="majorBidi" w:hAnsiTheme="majorBidi" w:cstheme="majorBidi"/>
          <w:sz w:val="30"/>
          <w:szCs w:val="30"/>
          <w:cs/>
        </w:rPr>
        <w:t>ภาษี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การ</w:t>
      </w:r>
      <w:r w:rsidR="00C71F31" w:rsidRPr="006A5DCA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6A5DCA">
        <w:rPr>
          <w:rFonts w:asciiTheme="majorBidi" w:hAnsiTheme="majorBidi" w:cstheme="majorBidi"/>
          <w:sz w:val="30"/>
          <w:szCs w:val="30"/>
          <w:cs/>
        </w:rPr>
        <w:t>จา</w:t>
      </w:r>
      <w:r w:rsidR="00F81299" w:rsidRPr="006A5DCA">
        <w:rPr>
          <w:rFonts w:asciiTheme="majorBidi" w:hAnsiTheme="majorBidi" w:cstheme="majorBidi"/>
          <w:sz w:val="30"/>
          <w:szCs w:val="30"/>
          <w:cs/>
        </w:rPr>
        <w:t>ก</w:t>
      </w:r>
      <w:r w:rsidRPr="006A5DCA">
        <w:rPr>
          <w:rFonts w:asciiTheme="majorBidi" w:hAnsiTheme="majorBidi" w:cstheme="majorBidi"/>
          <w:sz w:val="30"/>
          <w:szCs w:val="30"/>
          <w:cs/>
        </w:rPr>
        <w:t>กรม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ภาษีบริการโดย</w:t>
      </w:r>
      <w:r w:rsidR="00D97214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ได้</w:t>
      </w:r>
      <w:r w:rsidRPr="006A5DCA">
        <w:rPr>
          <w:rFonts w:asciiTheme="majorBidi" w:hAnsiTheme="majorBidi" w:cstheme="majorBidi"/>
          <w:sz w:val="30"/>
          <w:szCs w:val="30"/>
          <w:cs/>
        </w:rPr>
        <w:t>ยื่นอุทธรณ์ต่อ</w:t>
      </w:r>
      <w:r w:rsidR="007A502B" w:rsidRPr="006A5DCA">
        <w:rPr>
          <w:rFonts w:asciiTheme="majorBidi" w:hAnsiTheme="majorBidi" w:cstheme="majorBidi"/>
          <w:sz w:val="30"/>
          <w:szCs w:val="30"/>
          <w:cs/>
        </w:rPr>
        <w:t>ศุ</w:t>
      </w:r>
      <w:r w:rsidR="00535C92" w:rsidRPr="006A5DCA">
        <w:rPr>
          <w:rFonts w:asciiTheme="majorBidi" w:hAnsiTheme="majorBidi" w:cstheme="majorBidi"/>
          <w:sz w:val="30"/>
          <w:szCs w:val="30"/>
          <w:cs/>
        </w:rPr>
        <w:t>ลกากรสรรพสามิตและ</w:t>
      </w:r>
      <w:r w:rsidR="00681151" w:rsidRPr="006A5DCA">
        <w:rPr>
          <w:rFonts w:asciiTheme="majorBidi" w:hAnsiTheme="majorBidi" w:cstheme="majorBidi"/>
          <w:sz w:val="30"/>
          <w:szCs w:val="30"/>
          <w:cs/>
        </w:rPr>
        <w:t>ภาษี</w:t>
      </w:r>
      <w:r w:rsidR="00535C92" w:rsidRPr="006A5DCA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ศาลวินิจฉัยอุทธรณ์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68EB" w:rsidRPr="006A5DCA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Pr="006A5DCA">
        <w:rPr>
          <w:rFonts w:asciiTheme="majorBidi" w:hAnsiTheme="majorBidi" w:cstheme="majorBidi"/>
          <w:sz w:val="30"/>
          <w:szCs w:val="30"/>
          <w:cs/>
        </w:rPr>
        <w:t>เชื่อว่า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ความ</w:t>
      </w:r>
      <w:r w:rsidRPr="006A5DCA">
        <w:rPr>
          <w:rFonts w:asciiTheme="majorBidi" w:hAnsiTheme="majorBidi" w:cstheme="majorBidi"/>
          <w:sz w:val="30"/>
          <w:szCs w:val="30"/>
          <w:cs/>
        </w:rPr>
        <w:t>เสียหาย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ที่อาจเกิดขึ้นจากคดีความ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ไม่มีผลกระทบ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อย่างมีนัย</w:t>
      </w:r>
      <w:r w:rsidRPr="006A5DCA">
        <w:rPr>
          <w:rFonts w:asciiTheme="majorBidi" w:hAnsiTheme="majorBidi" w:cstheme="majorBidi"/>
          <w:sz w:val="30"/>
          <w:szCs w:val="30"/>
          <w:cs/>
        </w:rPr>
        <w:t>สำคัญต่อ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ผล</w:t>
      </w:r>
      <w:r w:rsidRPr="006A5DCA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</w:t>
      </w:r>
      <w:r w:rsidR="00CE3E39" w:rsidRPr="006A5DCA">
        <w:rPr>
          <w:rFonts w:asciiTheme="majorBidi" w:hAnsiTheme="majorBidi" w:cstheme="majorBidi"/>
          <w:sz w:val="30"/>
          <w:szCs w:val="30"/>
          <w:cs/>
        </w:rPr>
        <w:t>ย่อย</w:t>
      </w:r>
      <w:r w:rsidR="005858F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ดังนั้นจึง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ไม่มีการตั้งประมาณการเกี่ยวกับคดีความครั้งนี้</w:t>
      </w:r>
    </w:p>
    <w:p w14:paraId="6B4C4028" w14:textId="67463810" w:rsidR="009C3BB7" w:rsidRPr="006A5DCA" w:rsidRDefault="009C3BB7" w:rsidP="00D14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80DA4" w14:textId="75D47378" w:rsidR="000870B9" w:rsidRDefault="009C3BB7" w:rsidP="0075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5DCA">
        <w:rPr>
          <w:rFonts w:asciiTheme="majorBidi" w:hAnsiTheme="majorBidi" w:cstheme="majorBidi"/>
          <w:sz w:val="30"/>
          <w:szCs w:val="30"/>
        </w:rPr>
        <w:t>3</w:t>
      </w:r>
      <w:r w:rsidR="00FB6F90">
        <w:rPr>
          <w:rFonts w:asciiTheme="majorBidi" w:hAnsiTheme="majorBidi" w:cstheme="majorBidi"/>
          <w:sz w:val="30"/>
          <w:szCs w:val="30"/>
        </w:rPr>
        <w:t xml:space="preserve">1 </w:t>
      </w:r>
      <w:r w:rsidR="00FB6F9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B6F90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ได้รับคำสั่งให้จ่ายเพิ่มภาษีนิติบุคคลจากกรมสรรพากร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</w:t>
      </w:r>
      <w:r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725EB6F5" w14:textId="369DC938" w:rsidR="00C470ED" w:rsidRDefault="00C470ED" w:rsidP="0075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4C5D9" w14:textId="15550C27" w:rsidR="00C470ED" w:rsidRPr="007004B8" w:rsidRDefault="00C470ED" w:rsidP="00C470ED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11</w:t>
      </w:r>
      <w:r>
        <w:rPr>
          <w:rFonts w:asciiTheme="majorBidi" w:hAnsiTheme="majorBidi" w:cstheme="majorBidi"/>
          <w:b/>
          <w:bCs/>
          <w:lang w:val="en-US"/>
        </w:rPr>
        <w:tab/>
      </w:r>
      <w:r w:rsidRPr="00C470ED">
        <w:rPr>
          <w:rFonts w:asciiTheme="majorBidi" w:hAnsiTheme="majorBidi" w:cstheme="majorBidi"/>
          <w:b/>
          <w:bCs/>
          <w:cs/>
          <w:lang w:val="en-US"/>
        </w:rPr>
        <w:t>เหตุการณ์</w:t>
      </w:r>
      <w:r w:rsidRPr="003270E4">
        <w:rPr>
          <w:rFonts w:ascii="Angsana New" w:hAnsi="Angsana New" w:cs="Angsana New"/>
          <w:b/>
          <w:bCs/>
          <w:cs/>
          <w:lang w:val="en-US"/>
        </w:rPr>
        <w:t>ภายหลังรอบระยะเวลาที่รายงาน</w:t>
      </w:r>
    </w:p>
    <w:p w14:paraId="4B171715" w14:textId="77777777" w:rsidR="00C470ED" w:rsidRPr="000A108E" w:rsidRDefault="00C470ED" w:rsidP="00C470ED">
      <w:pPr>
        <w:pStyle w:val="a"/>
        <w:ind w:left="547"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5E3D38B1" w14:textId="1C797D25" w:rsidR="00C470ED" w:rsidRPr="006A5DCA" w:rsidRDefault="00C470ED" w:rsidP="00C470ED">
      <w:pPr>
        <w:pStyle w:val="a"/>
        <w:ind w:left="547" w:right="-176"/>
        <w:jc w:val="thaiDistribute"/>
        <w:rPr>
          <w:rFonts w:asciiTheme="majorBidi" w:hAnsiTheme="majorBidi" w:cstheme="majorBidi"/>
          <w:cs/>
        </w:rPr>
      </w:pPr>
      <w:r>
        <w:rPr>
          <w:rFonts w:ascii="Angsana New" w:hAnsi="Angsana New" w:cs="Angsana New" w:hint="cs"/>
          <w:cs/>
          <w:lang w:val="en-US"/>
        </w:rPr>
        <w:t xml:space="preserve">ในการประชุมสามัญประจำปีของผู้ถือหุ้นบริษัทเมื่อวันที่ </w:t>
      </w:r>
      <w:r>
        <w:rPr>
          <w:rFonts w:ascii="Angsana New" w:hAnsi="Angsana New" w:cs="Angsana New"/>
          <w:lang w:val="en-US"/>
        </w:rPr>
        <w:t xml:space="preserve">5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>
        <w:rPr>
          <w:rFonts w:ascii="Angsana New" w:hAnsi="Angsana New" w:cs="Angsana New"/>
          <w:lang w:val="en-US"/>
        </w:rPr>
        <w:t xml:space="preserve">2566 </w:t>
      </w:r>
      <w:r>
        <w:rPr>
          <w:rFonts w:ascii="Angsana New" w:hAnsi="Angsana New" w:cs="Angsana New" w:hint="cs"/>
          <w:cs/>
          <w:lang w:val="en-US"/>
        </w:rPr>
        <w:t>ผู้ถือหุ้นมีมติอนุมัติการจัดสรรผลกำไรเป็นเงินปันผลในอัตราหุ้นละ</w:t>
      </w:r>
      <w:r w:rsidR="00A27027">
        <w:rPr>
          <w:rFonts w:ascii="Angsana New" w:hAnsi="Angsana New" w:cs="Angsana New"/>
          <w:lang w:val="en-US"/>
        </w:rPr>
        <w:t xml:space="preserve"> 0.85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บาท เป็นจำนวนเงินรวม</w:t>
      </w:r>
      <w:r w:rsidR="00A27027">
        <w:rPr>
          <w:rFonts w:ascii="Angsana New" w:hAnsi="Angsana New" w:cs="Angsana New"/>
          <w:lang w:val="en-US"/>
        </w:rPr>
        <w:t xml:space="preserve"> 741.09 </w:t>
      </w:r>
      <w:r>
        <w:rPr>
          <w:rFonts w:ascii="Angsana New" w:hAnsi="Angsana New" w:cs="Angsana New" w:hint="cs"/>
          <w:cs/>
          <w:lang w:val="en-US"/>
        </w:rPr>
        <w:t>ล้านบาท โดยเงินปันผลดังกล่าว</w:t>
      </w:r>
      <w:r w:rsidR="00492519">
        <w:rPr>
          <w:rFonts w:ascii="Angsana New" w:hAnsi="Angsana New" w:cs="Angsana New" w:hint="cs"/>
          <w:cs/>
          <w:lang w:val="en-US"/>
        </w:rPr>
        <w:t>ถูก</w:t>
      </w:r>
      <w:r>
        <w:rPr>
          <w:rFonts w:ascii="Angsana New" w:hAnsi="Angsana New" w:cs="Angsana New" w:hint="cs"/>
          <w:cs/>
          <w:lang w:val="en-US"/>
        </w:rPr>
        <w:t xml:space="preserve">จ่ายให้แก่ผู้ถือหุ้นของบริษัทในเดือนเมษายน </w:t>
      </w:r>
      <w:r>
        <w:rPr>
          <w:rFonts w:ascii="Angsana New" w:hAnsi="Angsana New" w:cs="Angsana New"/>
          <w:lang w:val="en-US"/>
        </w:rPr>
        <w:t>2566</w:t>
      </w:r>
    </w:p>
    <w:sectPr w:rsidR="00C470ED" w:rsidRPr="006A5DCA" w:rsidSect="00DB73FD">
      <w:headerReference w:type="default" r:id="rId13"/>
      <w:footerReference w:type="default" r:id="rId14"/>
      <w:type w:val="nextColumn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92A98" w14:textId="77777777" w:rsidR="00670A45" w:rsidRDefault="00670A45" w:rsidP="00FC04D5">
      <w:r>
        <w:separator/>
      </w:r>
    </w:p>
  </w:endnote>
  <w:endnote w:type="continuationSeparator" w:id="0">
    <w:p w14:paraId="32C110DC" w14:textId="77777777" w:rsidR="00670A45" w:rsidRDefault="00670A45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8484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77777777" w:rsidR="00B037CE" w:rsidRPr="004A4440" w:rsidRDefault="00B037C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A4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A4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A4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B4662">
          <w:rPr>
            <w:rFonts w:asciiTheme="majorBidi" w:hAnsiTheme="majorBidi" w:cstheme="majorBidi"/>
            <w:noProof/>
            <w:sz w:val="30"/>
            <w:szCs w:val="30"/>
          </w:rPr>
          <w:t>13</w:t>
        </w:r>
        <w:r w:rsidRPr="004A4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B037CE" w:rsidRPr="005C306E" w:rsidRDefault="00B037C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A27027">
          <w:rPr>
            <w:rFonts w:ascii="Angsana New" w:hAnsi="Angsana New"/>
            <w:noProof/>
            <w:sz w:val="30"/>
            <w:szCs w:val="30"/>
          </w:rPr>
          <w:t>23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B037CE" w:rsidRPr="00860E15" w:rsidRDefault="00B037CE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A27027">
      <w:rPr>
        <w:rStyle w:val="PageNumber"/>
        <w:rFonts w:ascii="Angsana New" w:hAnsi="Angsana New"/>
        <w:noProof/>
        <w:sz w:val="30"/>
        <w:szCs w:val="30"/>
      </w:rPr>
      <w:t>24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B037CE" w:rsidRPr="00D8432A" w:rsidRDefault="00B037CE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09355" w14:textId="77777777" w:rsidR="00670A45" w:rsidRDefault="00670A45" w:rsidP="00FC04D5">
      <w:r>
        <w:separator/>
      </w:r>
    </w:p>
  </w:footnote>
  <w:footnote w:type="continuationSeparator" w:id="0">
    <w:p w14:paraId="6CC1D122" w14:textId="77777777" w:rsidR="00670A45" w:rsidRDefault="00670A45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ADD1" w14:textId="77777777" w:rsidR="00B037CE" w:rsidRPr="003B5EBA" w:rsidRDefault="00B037CE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B037CE" w:rsidRPr="003B5EBA" w:rsidRDefault="00B037CE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200FB8" w14:textId="441CE362" w:rsidR="00B037CE" w:rsidRPr="00AF256D" w:rsidRDefault="00B037CE" w:rsidP="00145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B037CE" w:rsidRPr="00A34F3C" w:rsidRDefault="00B037C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472" w14:textId="77777777" w:rsidR="00B037CE" w:rsidRPr="003B5EBA" w:rsidRDefault="00B037C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B037CE" w:rsidRPr="003B5EBA" w:rsidRDefault="00B037C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40F3B3" w14:textId="7E5A3D00" w:rsidR="00B037CE" w:rsidRPr="00AF256D" w:rsidRDefault="00B037CE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B037CE" w:rsidRPr="00164EBE" w:rsidRDefault="00B037CE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B7480" w14:textId="77777777" w:rsidR="00B037CE" w:rsidRPr="003B5EBA" w:rsidRDefault="00B037C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5D1325E" w14:textId="77777777" w:rsidR="00B037CE" w:rsidRPr="003B5EBA" w:rsidRDefault="00B037C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863CD3" w14:textId="1C3900C4" w:rsidR="00B037CE" w:rsidRPr="00AF256D" w:rsidRDefault="00B037CE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1C07EAD7" w14:textId="77777777" w:rsidR="00B037CE" w:rsidRPr="001C28F5" w:rsidRDefault="00B037CE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B037CE" w:rsidRPr="003B5EBA" w:rsidRDefault="00B037C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B037CE" w:rsidRPr="003B5EBA" w:rsidRDefault="00B037C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12C1A4" w14:textId="78D34CBD" w:rsidR="00B037CE" w:rsidRPr="00AF256D" w:rsidRDefault="00B037CE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B037CE" w:rsidRPr="001C28F5" w:rsidRDefault="00B037CE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432950">
    <w:abstractNumId w:val="6"/>
  </w:num>
  <w:num w:numId="2" w16cid:durableId="2011372235">
    <w:abstractNumId w:val="5"/>
  </w:num>
  <w:num w:numId="3" w16cid:durableId="583338925">
    <w:abstractNumId w:val="9"/>
  </w:num>
  <w:num w:numId="4" w16cid:durableId="1439712307">
    <w:abstractNumId w:val="7"/>
  </w:num>
  <w:num w:numId="5" w16cid:durableId="1256551520">
    <w:abstractNumId w:val="8"/>
  </w:num>
  <w:num w:numId="6" w16cid:durableId="1290210680">
    <w:abstractNumId w:val="3"/>
  </w:num>
  <w:num w:numId="7" w16cid:durableId="624625898">
    <w:abstractNumId w:val="2"/>
  </w:num>
  <w:num w:numId="8" w16cid:durableId="1475298734">
    <w:abstractNumId w:val="0"/>
  </w:num>
  <w:num w:numId="9" w16cid:durableId="1373917855">
    <w:abstractNumId w:val="1"/>
  </w:num>
  <w:num w:numId="10" w16cid:durableId="1885556907">
    <w:abstractNumId w:val="4"/>
  </w:num>
  <w:num w:numId="11" w16cid:durableId="1705593097">
    <w:abstractNumId w:val="16"/>
  </w:num>
  <w:num w:numId="12" w16cid:durableId="824318922">
    <w:abstractNumId w:val="12"/>
  </w:num>
  <w:num w:numId="13" w16cid:durableId="1330674626">
    <w:abstractNumId w:val="21"/>
  </w:num>
  <w:num w:numId="14" w16cid:durableId="645939291">
    <w:abstractNumId w:val="14"/>
  </w:num>
  <w:num w:numId="15" w16cid:durableId="1277835394">
    <w:abstractNumId w:val="17"/>
  </w:num>
  <w:num w:numId="16" w16cid:durableId="2141728926">
    <w:abstractNumId w:val="24"/>
  </w:num>
  <w:num w:numId="17" w16cid:durableId="1856386925">
    <w:abstractNumId w:val="25"/>
  </w:num>
  <w:num w:numId="18" w16cid:durableId="842670203">
    <w:abstractNumId w:val="22"/>
  </w:num>
  <w:num w:numId="19" w16cid:durableId="2003240252">
    <w:abstractNumId w:val="11"/>
  </w:num>
  <w:num w:numId="20" w16cid:durableId="1855412162">
    <w:abstractNumId w:val="18"/>
  </w:num>
  <w:num w:numId="21" w16cid:durableId="2128348408">
    <w:abstractNumId w:val="13"/>
  </w:num>
  <w:num w:numId="22" w16cid:durableId="1152452786">
    <w:abstractNumId w:val="10"/>
  </w:num>
  <w:num w:numId="23" w16cid:durableId="273942184">
    <w:abstractNumId w:val="20"/>
  </w:num>
  <w:num w:numId="24" w16cid:durableId="1413814108">
    <w:abstractNumId w:val="23"/>
  </w:num>
  <w:num w:numId="25" w16cid:durableId="1666476892">
    <w:abstractNumId w:val="19"/>
  </w:num>
  <w:num w:numId="26" w16cid:durableId="2044208558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36C"/>
    <w:rsid w:val="000105A2"/>
    <w:rsid w:val="000106A9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2785B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4C46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6A81"/>
    <w:rsid w:val="000D7C48"/>
    <w:rsid w:val="000D7C7C"/>
    <w:rsid w:val="000E05ED"/>
    <w:rsid w:val="000E0E97"/>
    <w:rsid w:val="000E0FDE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42AC"/>
    <w:rsid w:val="00104CA6"/>
    <w:rsid w:val="00105857"/>
    <w:rsid w:val="00105903"/>
    <w:rsid w:val="001076F0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D8C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62A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FC4"/>
    <w:rsid w:val="002764C3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4375"/>
    <w:rsid w:val="002A4F9C"/>
    <w:rsid w:val="002A524F"/>
    <w:rsid w:val="002A5468"/>
    <w:rsid w:val="002A5804"/>
    <w:rsid w:val="002A5BC9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3ED6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E3E"/>
    <w:rsid w:val="003D03FA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AD6"/>
    <w:rsid w:val="003F2CD1"/>
    <w:rsid w:val="003F2D12"/>
    <w:rsid w:val="003F2F53"/>
    <w:rsid w:val="003F3574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312D"/>
    <w:rsid w:val="0040327F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4192D"/>
    <w:rsid w:val="00441C2C"/>
    <w:rsid w:val="00442711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061"/>
    <w:rsid w:val="0052751E"/>
    <w:rsid w:val="0052793E"/>
    <w:rsid w:val="00527EAE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092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8C0"/>
    <w:rsid w:val="005D482F"/>
    <w:rsid w:val="005D4F24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C35"/>
    <w:rsid w:val="005E6052"/>
    <w:rsid w:val="005E6306"/>
    <w:rsid w:val="005E6BDF"/>
    <w:rsid w:val="005E6E77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C16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97A"/>
    <w:rsid w:val="00693342"/>
    <w:rsid w:val="00693DA4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B55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2241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D22"/>
    <w:rsid w:val="00775032"/>
    <w:rsid w:val="007757D0"/>
    <w:rsid w:val="007759E6"/>
    <w:rsid w:val="00775D82"/>
    <w:rsid w:val="00776510"/>
    <w:rsid w:val="00776FCD"/>
    <w:rsid w:val="00777258"/>
    <w:rsid w:val="007801D4"/>
    <w:rsid w:val="0078051E"/>
    <w:rsid w:val="00780D93"/>
    <w:rsid w:val="00780ED8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7EB4"/>
    <w:rsid w:val="00787EBB"/>
    <w:rsid w:val="00790557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52B4"/>
    <w:rsid w:val="008253FB"/>
    <w:rsid w:val="00825559"/>
    <w:rsid w:val="008259DB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45B"/>
    <w:rsid w:val="0083693E"/>
    <w:rsid w:val="008378D5"/>
    <w:rsid w:val="00837E63"/>
    <w:rsid w:val="00837EA7"/>
    <w:rsid w:val="0084012C"/>
    <w:rsid w:val="0084096D"/>
    <w:rsid w:val="00840C45"/>
    <w:rsid w:val="00841068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91540"/>
    <w:rsid w:val="008919F3"/>
    <w:rsid w:val="00891C66"/>
    <w:rsid w:val="0089240E"/>
    <w:rsid w:val="00892599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4A4"/>
    <w:rsid w:val="008D17A5"/>
    <w:rsid w:val="008D1E90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F58"/>
    <w:rsid w:val="00955F74"/>
    <w:rsid w:val="00956009"/>
    <w:rsid w:val="009565DE"/>
    <w:rsid w:val="009576D7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49AB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A90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7CE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661"/>
    <w:rsid w:val="00B3066D"/>
    <w:rsid w:val="00B3071A"/>
    <w:rsid w:val="00B30C55"/>
    <w:rsid w:val="00B313A2"/>
    <w:rsid w:val="00B31706"/>
    <w:rsid w:val="00B31A71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1B0"/>
    <w:rsid w:val="00B433E2"/>
    <w:rsid w:val="00B43CE1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14E"/>
    <w:rsid w:val="00B713A6"/>
    <w:rsid w:val="00B720F3"/>
    <w:rsid w:val="00B72AED"/>
    <w:rsid w:val="00B72E5D"/>
    <w:rsid w:val="00B73158"/>
    <w:rsid w:val="00B73C70"/>
    <w:rsid w:val="00B73CA6"/>
    <w:rsid w:val="00B743BC"/>
    <w:rsid w:val="00B74503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53C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91C"/>
    <w:rsid w:val="00BB23B8"/>
    <w:rsid w:val="00BB29AC"/>
    <w:rsid w:val="00BB2F18"/>
    <w:rsid w:val="00BB2FDF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D7BA3"/>
    <w:rsid w:val="00BE02D3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1F29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0ED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D0030"/>
    <w:rsid w:val="00CD098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D7B78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5E6"/>
    <w:rsid w:val="00D6772D"/>
    <w:rsid w:val="00D677ED"/>
    <w:rsid w:val="00D7053D"/>
    <w:rsid w:val="00D7077E"/>
    <w:rsid w:val="00D71203"/>
    <w:rsid w:val="00D71B22"/>
    <w:rsid w:val="00D723E0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4F8D"/>
    <w:rsid w:val="00DA5815"/>
    <w:rsid w:val="00DA5D56"/>
    <w:rsid w:val="00DA62A0"/>
    <w:rsid w:val="00DA67E7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6C91"/>
    <w:rsid w:val="00DB727F"/>
    <w:rsid w:val="00DB73FD"/>
    <w:rsid w:val="00DB763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4E9F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9F3"/>
    <w:rsid w:val="00E44A04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61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FB2"/>
    <w:rsid w:val="00EA4476"/>
    <w:rsid w:val="00EA4E0E"/>
    <w:rsid w:val="00EA5265"/>
    <w:rsid w:val="00EA5316"/>
    <w:rsid w:val="00EA58F6"/>
    <w:rsid w:val="00EA5FCF"/>
    <w:rsid w:val="00EA6294"/>
    <w:rsid w:val="00EA695C"/>
    <w:rsid w:val="00EA6AD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1F1C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850507D0-BD95-43E8-B17D-4AEC7683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64091-44ED-41D8-BBAC-A1D0DABD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137</TotalTime>
  <Pages>18</Pages>
  <Words>3746</Words>
  <Characters>16174</Characters>
  <Application>Microsoft Office Word</Application>
  <DocSecurity>0</DocSecurity>
  <Lines>134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69</cp:revision>
  <cp:lastPrinted>2023-05-05T09:16:00Z</cp:lastPrinted>
  <dcterms:created xsi:type="dcterms:W3CDTF">2023-05-03T07:40:00Z</dcterms:created>
  <dcterms:modified xsi:type="dcterms:W3CDTF">2023-05-12T02:23:00Z</dcterms:modified>
</cp:coreProperties>
</file>