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CC12E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1FABD3C2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DE78F59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77302F3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2451843" w14:textId="77777777" w:rsidR="007A73DD" w:rsidRPr="00BA79AB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FC0C96F" w14:textId="77777777" w:rsidR="007A73DD" w:rsidRPr="00C923DA" w:rsidRDefault="007A73DD" w:rsidP="007A73DD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01FC9459" w14:textId="77777777" w:rsidR="007A73DD" w:rsidRPr="005C443F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51D3D8D2" w14:textId="6280B9A7" w:rsidR="007A73DD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D951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731DCDD" w14:textId="77777777" w:rsidR="007A73DD" w:rsidRPr="00B10F95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02C3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33288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5EF2DC54" w14:textId="77777777" w:rsidR="007A73DD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5FB7EC0" w14:textId="77777777" w:rsidR="007A73DD" w:rsidRPr="006175B8" w:rsidRDefault="007A73DD" w:rsidP="007A73DD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175B8">
        <w:rPr>
          <w:rFonts w:ascii="Angsana New" w:hAnsi="Angsana New" w:cs="Angsana New" w:hint="cs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6175B8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14:paraId="3C3A455F" w14:textId="77777777" w:rsidR="007A73DD" w:rsidRPr="00CF0CD3" w:rsidRDefault="007A73DD" w:rsidP="007A73DD"/>
    <w:p w14:paraId="22841B24" w14:textId="77777777" w:rsidR="007A73DD" w:rsidRPr="00CF0CD3" w:rsidRDefault="007A73DD" w:rsidP="007A73DD"/>
    <w:p w14:paraId="4111EE73" w14:textId="77777777" w:rsidR="007A73DD" w:rsidRPr="00CF0CD3" w:rsidRDefault="007A73DD" w:rsidP="007A73DD"/>
    <w:p w14:paraId="67F5785C" w14:textId="77777777" w:rsidR="007A73DD" w:rsidRPr="00CF0CD3" w:rsidRDefault="007A73DD" w:rsidP="007A73DD"/>
    <w:p w14:paraId="4F173F4E" w14:textId="77777777" w:rsidR="007A73DD" w:rsidRPr="00CF0CD3" w:rsidRDefault="007A73DD" w:rsidP="007A73DD"/>
    <w:p w14:paraId="49E48407" w14:textId="77777777" w:rsidR="007A73DD" w:rsidRPr="00CF0CD3" w:rsidRDefault="007A73DD" w:rsidP="007A73DD"/>
    <w:p w14:paraId="5EA9E193" w14:textId="77777777" w:rsidR="007A73DD" w:rsidRPr="00CF0CD3" w:rsidRDefault="007A73DD" w:rsidP="007A73DD"/>
    <w:p w14:paraId="363FA6DC" w14:textId="77777777" w:rsidR="007A73DD" w:rsidRPr="00CF0CD3" w:rsidRDefault="007A73DD" w:rsidP="007A73DD"/>
    <w:p w14:paraId="42F11353" w14:textId="77777777" w:rsidR="007A73DD" w:rsidRDefault="007A73DD" w:rsidP="007A73DD">
      <w:pPr>
        <w:jc w:val="center"/>
      </w:pPr>
    </w:p>
    <w:p w14:paraId="357F22FB" w14:textId="77777777" w:rsidR="007A73DD" w:rsidRDefault="007A73DD" w:rsidP="007A73DD"/>
    <w:p w14:paraId="696DCA21" w14:textId="77777777" w:rsidR="007A73DD" w:rsidRPr="00CF0CD3" w:rsidRDefault="007A73DD" w:rsidP="007A73DD">
      <w:pPr>
        <w:sectPr w:rsidR="007A73DD" w:rsidRPr="00CF0CD3" w:rsidSect="007A73DD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2732BBBC" w14:textId="77777777" w:rsidR="007A73DD" w:rsidRPr="00B10F95" w:rsidRDefault="007A73DD" w:rsidP="007A73DD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lastRenderedPageBreak/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6058E207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CE4125D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64A1623C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E427995" w14:textId="77777777" w:rsidR="007A73DD" w:rsidRPr="00624CB5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31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สำหรับงวดสามเดือนสิ้นสุดวัน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302C38">
        <w:rPr>
          <w:rFonts w:ascii="Angsana New" w:hAnsi="Angsana New" w:cs="Angsana New"/>
          <w:spacing w:val="-2"/>
          <w:sz w:val="30"/>
          <w:szCs w:val="30"/>
        </w:rPr>
        <w:t>31</w:t>
      </w:r>
      <w:r w:rsidRPr="00C90B3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302C38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6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90B34">
        <w:rPr>
          <w:rFonts w:ascii="Angsana New" w:hAnsi="Angsana New" w:cs="Angsana New"/>
          <w:spacing w:val="-2"/>
          <w:sz w:val="30"/>
          <w:szCs w:val="30"/>
        </w:rPr>
        <w:t>(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624CB5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>อิชิตัน กรุ๊ป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จำกัด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 และของเฉพาะบริษัท อิชิตัน กรุ๊ป จำกัด (มหาชน) 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302C38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73EFE2D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A9F544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133015B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CC7B6C2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4BAFAE2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4377D3F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FCC7A24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76ABA1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7A73DD" w:rsidSect="007A73DD"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DA31AE6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54BDA78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A092388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BA4EE80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15E7306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6F94CE" w14:textId="675EF035" w:rsidR="007A73DD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032134C" w14:textId="77777777" w:rsidR="008F318E" w:rsidRDefault="008F318E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AC84C5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6E3C8E" w14:textId="74BF3DB3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="00F41840">
        <w:rPr>
          <w:rFonts w:ascii="Angsana New" w:hAnsi="Angsana New" w:cs="Angsana New" w:hint="cs"/>
          <w:sz w:val="30"/>
          <w:szCs w:val="30"/>
          <w:cs/>
          <w:lang w:val="th-TH"/>
        </w:rPr>
        <w:t>นางมัญชุภา สิงห์สุขสวัสดิ์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5715D5E5" w14:textId="77777777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BBBA8E0" w14:textId="3A2B0492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1840">
        <w:rPr>
          <w:rFonts w:ascii="Angsana New" w:hAnsi="Angsana New" w:cs="Angsana New"/>
          <w:sz w:val="30"/>
          <w:szCs w:val="30"/>
        </w:rPr>
        <w:t>6112</w:t>
      </w:r>
    </w:p>
    <w:p w14:paraId="694A8EC9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54A72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9CB5B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4F32855" w14:textId="5D351822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 w:rsidRPr="00F46CAB">
        <w:rPr>
          <w:rFonts w:ascii="Angsana New" w:hAnsi="Angsana New" w:cs="Angsana New"/>
          <w:sz w:val="30"/>
          <w:szCs w:val="30"/>
        </w:rPr>
        <w:t>1</w:t>
      </w:r>
      <w:r w:rsidR="00F46CAB" w:rsidRPr="00F46CAB">
        <w:rPr>
          <w:rFonts w:ascii="Angsana New" w:hAnsi="Angsana New" w:cs="Angsana New"/>
          <w:sz w:val="30"/>
          <w:szCs w:val="30"/>
        </w:rPr>
        <w:t>0</w:t>
      </w:r>
      <w:r w:rsidRPr="00F46CAB">
        <w:rPr>
          <w:rFonts w:ascii="Angsana New" w:hAnsi="Angsana New" w:cs="Angsana New"/>
          <w:sz w:val="30"/>
          <w:szCs w:val="30"/>
        </w:rPr>
        <w:t xml:space="preserve"> </w:t>
      </w:r>
      <w:r w:rsidRPr="00F46CA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8A1E43" w:rsidRPr="00F46CAB">
        <w:rPr>
          <w:rFonts w:ascii="Angsana New" w:hAnsi="Angsana New" w:cs="Angsana New"/>
          <w:sz w:val="30"/>
          <w:szCs w:val="30"/>
        </w:rPr>
        <w:t>2566</w:t>
      </w:r>
    </w:p>
    <w:p w14:paraId="52D0B56F" w14:textId="3199CF6C" w:rsidR="007A73DD" w:rsidRDefault="007A73DD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4B735ED" w14:textId="77777777" w:rsidR="007A73DD" w:rsidRDefault="007A73DD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D05DE76" w14:textId="010B9E30" w:rsidR="00D1261F" w:rsidRPr="005959AB" w:rsidRDefault="00D1261F" w:rsidP="00D73F26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</w:p>
    <w:sectPr w:rsidR="00D1261F" w:rsidRPr="005959AB" w:rsidSect="00D73F26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A7C9D" w14:textId="77777777" w:rsidR="006A2AE5" w:rsidRDefault="006A2AE5" w:rsidP="004956B4">
      <w:r>
        <w:separator/>
      </w:r>
    </w:p>
  </w:endnote>
  <w:endnote w:type="continuationSeparator" w:id="0">
    <w:p w14:paraId="5E3A2099" w14:textId="77777777" w:rsidR="006A2AE5" w:rsidRDefault="006A2AE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2756" w14:textId="77777777" w:rsidR="007A73DD" w:rsidRPr="009B4CE9" w:rsidRDefault="007A73DD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B14C4" w14:textId="77777777" w:rsidR="007A73DD" w:rsidRPr="00CF0CD3" w:rsidRDefault="007A73DD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2A5B" w14:textId="77777777" w:rsidR="007A73DD" w:rsidRPr="00107788" w:rsidRDefault="007A73DD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B72B9" w14:textId="77777777" w:rsidR="006A2AE5" w:rsidRDefault="006A2AE5" w:rsidP="004956B4">
      <w:r>
        <w:separator/>
      </w:r>
    </w:p>
  </w:footnote>
  <w:footnote w:type="continuationSeparator" w:id="0">
    <w:p w14:paraId="043E9162" w14:textId="77777777" w:rsidR="006A2AE5" w:rsidRDefault="006A2AE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20F0" w14:textId="583D55E1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146D7B" w14:textId="5EB8F23B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831A682" w14:textId="23CDCAB4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63070" w14:textId="21DCF262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4B6E32" w14:textId="4CCF50C6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5AA940" w14:textId="591BD69D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052120" w14:textId="0BD4852C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059377" w14:textId="77777777" w:rsidR="007A73DD" w:rsidRP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26C9" w14:textId="6736A1A7" w:rsidR="00715056" w:rsidRDefault="00715056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35E4727D" w14:textId="1808F1B1" w:rsidR="00E33B88" w:rsidRDefault="00E33B88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2A2CC355" w14:textId="124E57EB" w:rsidR="00E33B88" w:rsidRDefault="00E33B88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628F8326" w14:textId="77777777" w:rsidR="00E33B88" w:rsidRPr="00A65EF6" w:rsidRDefault="00E33B88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3"/>
  </w:num>
  <w:num w:numId="12" w16cid:durableId="736395051">
    <w:abstractNumId w:val="19"/>
  </w:num>
  <w:num w:numId="13" w16cid:durableId="29189926">
    <w:abstractNumId w:val="36"/>
  </w:num>
  <w:num w:numId="14" w16cid:durableId="260529232">
    <w:abstractNumId w:val="22"/>
  </w:num>
  <w:num w:numId="15" w16cid:durableId="529610153">
    <w:abstractNumId w:val="26"/>
  </w:num>
  <w:num w:numId="16" w16cid:durableId="392234781">
    <w:abstractNumId w:val="41"/>
  </w:num>
  <w:num w:numId="17" w16cid:durableId="924654048">
    <w:abstractNumId w:val="43"/>
  </w:num>
  <w:num w:numId="18" w16cid:durableId="298658120">
    <w:abstractNumId w:val="33"/>
  </w:num>
  <w:num w:numId="19" w16cid:durableId="814033687">
    <w:abstractNumId w:val="39"/>
  </w:num>
  <w:num w:numId="20" w16cid:durableId="1212839040">
    <w:abstractNumId w:val="15"/>
  </w:num>
  <w:num w:numId="21" w16cid:durableId="1818260456">
    <w:abstractNumId w:val="21"/>
  </w:num>
  <w:num w:numId="22" w16cid:durableId="1409961826">
    <w:abstractNumId w:val="25"/>
  </w:num>
  <w:num w:numId="23" w16cid:durableId="1052463409">
    <w:abstractNumId w:val="27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2"/>
  </w:num>
  <w:num w:numId="27" w16cid:durableId="875695325">
    <w:abstractNumId w:val="32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37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0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4"/>
  </w:num>
  <w:num w:numId="39" w16cid:durableId="1116948508">
    <w:abstractNumId w:val="38"/>
  </w:num>
  <w:num w:numId="40" w16cid:durableId="1784109760">
    <w:abstractNumId w:val="35"/>
  </w:num>
  <w:num w:numId="41" w16cid:durableId="1153254633">
    <w:abstractNumId w:val="29"/>
  </w:num>
  <w:num w:numId="42" w16cid:durableId="285429986">
    <w:abstractNumId w:val="34"/>
  </w:num>
  <w:num w:numId="43" w16cid:durableId="1035693921">
    <w:abstractNumId w:val="28"/>
  </w:num>
  <w:num w:numId="44" w16cid:durableId="1457017930">
    <w:abstractNumId w:val="31"/>
  </w:num>
  <w:num w:numId="45" w16cid:durableId="1006247100">
    <w:abstractNumId w:val="30"/>
  </w:num>
  <w:num w:numId="46" w16cid:durableId="125655318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294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371E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7BE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BA7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1B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B2B"/>
    <w:rsid w:val="008F3DD0"/>
    <w:rsid w:val="008F4178"/>
    <w:rsid w:val="008F431A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A97"/>
    <w:rsid w:val="00945F25"/>
    <w:rsid w:val="00945FBB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2F43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AF2"/>
    <w:rsid w:val="00A94FC2"/>
    <w:rsid w:val="00A95233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59C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DE2"/>
    <w:rsid w:val="00BB1EB2"/>
    <w:rsid w:val="00BB203E"/>
    <w:rsid w:val="00BB20D7"/>
    <w:rsid w:val="00BB2125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195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90EBE"/>
    <w:rsid w:val="00C91206"/>
    <w:rsid w:val="00C916B2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3F26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3B88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7B3"/>
    <w:rsid w:val="00E53A3E"/>
    <w:rsid w:val="00E54D2E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7E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402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4</cp:revision>
  <cp:lastPrinted>2022-11-07T09:47:00Z</cp:lastPrinted>
  <dcterms:created xsi:type="dcterms:W3CDTF">2023-05-09T07:45:00Z</dcterms:created>
  <dcterms:modified xsi:type="dcterms:W3CDTF">2023-05-09T07:47:00Z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