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13801" w14:textId="77777777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หมายเหตุ</w:t>
      </w: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  <w:t>สารบัญ</w:t>
      </w:r>
    </w:p>
    <w:p w14:paraId="70FE78DE" w14:textId="77777777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Cs w:val="22"/>
        </w:rPr>
      </w:pPr>
    </w:p>
    <w:p w14:paraId="776169F9" w14:textId="37716E48" w:rsidR="004D4FDD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74163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717BA412" w14:textId="77777777" w:rsidR="009C002F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5231C3" w14:textId="77777777" w:rsidR="00AF3B93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138EFD7A" w14:textId="5F67AFD4" w:rsidR="00D01783" w:rsidRPr="00C81CBE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5D0474" w:rsidRPr="00C81CBE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1F7AAA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</w:t>
      </w:r>
      <w:r w:rsidR="00D01783" w:rsidRPr="00C81CBE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</w:p>
    <w:p w14:paraId="6E21BD07" w14:textId="745BC05E" w:rsidR="00A07A1C" w:rsidRPr="00C81CBE" w:rsidRDefault="00A07A1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เงินลงทุนระยะยาวอื่น</w:t>
      </w:r>
    </w:p>
    <w:p w14:paraId="1375BE94" w14:textId="15A0A3E4" w:rsidR="00C44260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71D0271" w14:textId="77777777" w:rsidR="00B7788D" w:rsidRPr="00C81CBE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F17DB5" w:rsidRPr="00C81CBE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5D91" w:rsidRPr="00C81CBE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5BB5E96A" w14:textId="337D4622" w:rsidR="00261320" w:rsidRPr="00C81CBE" w:rsidRDefault="0036747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C569676" w14:textId="41286187" w:rsidR="00991836" w:rsidRDefault="00285A06" w:rsidP="00462BBB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532588D" w14:textId="5AB04682" w:rsidR="00D621F9" w:rsidRPr="00462BBB" w:rsidRDefault="00D621F9" w:rsidP="00462BBB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461A1A7" w14:textId="73AD2AEB" w:rsidR="003057D6" w:rsidRPr="00C81CBE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</w:rPr>
        <w:br w:type="page"/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B17441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</w:t>
      </w:r>
      <w:r w:rsidR="001B613F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กาล</w:t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นี้</w:t>
      </w:r>
    </w:p>
    <w:p w14:paraId="7083550A" w14:textId="77777777" w:rsidR="0083298D" w:rsidRPr="00C81CBE" w:rsidRDefault="0083298D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624482" w14:textId="375A6392" w:rsidR="0083298D" w:rsidRPr="00C81CBE" w:rsidRDefault="00117FF0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คณะ</w:t>
      </w:r>
      <w:r w:rsidR="00323BAD" w:rsidRPr="00C81CBE">
        <w:rPr>
          <w:rFonts w:asciiTheme="majorBidi" w:hAnsiTheme="majorBidi" w:cstheme="majorBidi"/>
          <w:sz w:val="30"/>
          <w:szCs w:val="30"/>
          <w:cs/>
        </w:rPr>
        <w:t>กรรมการได้อนุมัติให้ออก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A2387" w:rsidRPr="00C81CB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นี้เมื่อวันที่</w:t>
      </w:r>
      <w:r w:rsidR="0078720C"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="00F41840" w:rsidRPr="00F46CAB">
        <w:rPr>
          <w:rFonts w:asciiTheme="majorBidi" w:hAnsiTheme="majorBidi" w:cstheme="majorBidi"/>
          <w:sz w:val="30"/>
          <w:szCs w:val="30"/>
        </w:rPr>
        <w:t>1</w:t>
      </w:r>
      <w:r w:rsidR="00F46CAB" w:rsidRPr="00F46CAB">
        <w:rPr>
          <w:rFonts w:asciiTheme="majorBidi" w:hAnsiTheme="majorBidi" w:cstheme="majorBidi"/>
          <w:sz w:val="30"/>
          <w:szCs w:val="30"/>
        </w:rPr>
        <w:t>0</w:t>
      </w:r>
      <w:r w:rsidR="003936E3" w:rsidRPr="00F46CAB">
        <w:rPr>
          <w:rFonts w:asciiTheme="majorBidi" w:hAnsiTheme="majorBidi" w:cstheme="majorBidi"/>
          <w:sz w:val="30"/>
          <w:szCs w:val="30"/>
        </w:rPr>
        <w:t xml:space="preserve"> </w:t>
      </w:r>
      <w:r w:rsidR="003936E3" w:rsidRPr="00F46CAB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8A1E43" w:rsidRPr="00F46CAB">
        <w:rPr>
          <w:rFonts w:asciiTheme="majorBidi" w:hAnsiTheme="majorBidi" w:cstheme="majorBidi"/>
          <w:sz w:val="30"/>
          <w:szCs w:val="30"/>
        </w:rPr>
        <w:t>2566</w:t>
      </w:r>
    </w:p>
    <w:p w14:paraId="49EB3460" w14:textId="77777777" w:rsidR="0083298D" w:rsidRPr="00C81CBE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7A03B8F" w14:textId="5143B48E" w:rsidR="004D4FDD" w:rsidRPr="00C81CBE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4A2387"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ระหว่างกาล</w:t>
      </w:r>
    </w:p>
    <w:p w14:paraId="29198796" w14:textId="77777777" w:rsidR="00D54AB4" w:rsidRPr="00C81CBE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081708D" w14:textId="25FB1348" w:rsidR="000B42D5" w:rsidRPr="00C81CBE" w:rsidRDefault="000B42D5" w:rsidP="000B4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</w:t>
      </w:r>
      <w:r w:rsidR="0011418C" w:rsidRPr="00C81CBE">
        <w:rPr>
          <w:rFonts w:asciiTheme="majorBidi" w:hAnsiTheme="majorBidi" w:cstheme="majorBidi"/>
          <w:spacing w:val="-6"/>
          <w:sz w:val="30"/>
          <w:szCs w:val="30"/>
          <w:cs/>
        </w:rPr>
        <w:t>ำ</w:t>
      </w:r>
      <w:r w:rsidRPr="00C81CBE">
        <w:rPr>
          <w:rFonts w:asciiTheme="majorBidi" w:hAnsiTheme="majorBidi" w:cstheme="majorBidi"/>
          <w:spacing w:val="-6"/>
          <w:sz w:val="30"/>
          <w:szCs w:val="30"/>
          <w:cs/>
        </w:rPr>
        <w:t>หมายเหตุ</w:t>
      </w:r>
      <w:r w:rsidR="0011418C" w:rsidRPr="00C81CBE">
        <w:rPr>
          <w:rFonts w:asciiTheme="majorBidi" w:hAnsiTheme="majorBidi" w:cstheme="majorBidi"/>
          <w:spacing w:val="1"/>
          <w:sz w:val="30"/>
          <w:szCs w:val="30"/>
        </w:rPr>
        <w:br/>
      </w:r>
      <w:r w:rsidRPr="00C81CBE">
        <w:rPr>
          <w:rFonts w:asciiTheme="majorBidi" w:hAnsiTheme="majorBidi" w:cstheme="majorBidi"/>
          <w:spacing w:val="1"/>
          <w:sz w:val="30"/>
          <w:szCs w:val="30"/>
          <w:cs/>
        </w:rPr>
        <w:t>ประกอบงบการเงินระหว่างกาลในรูปแบบย่อ (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t>“</w:t>
      </w:r>
      <w:r w:rsidRPr="00C81CBE">
        <w:rPr>
          <w:rFonts w:asciiTheme="majorBidi" w:hAnsiTheme="majorBidi" w:cstheme="majorBidi"/>
          <w:spacing w:val="1"/>
          <w:sz w:val="30"/>
          <w:szCs w:val="30"/>
          <w:cs/>
        </w:rPr>
        <w:t>งบการเงินระหว่างกาล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t>”</w:t>
      </w:r>
      <w:r w:rsidRPr="00C81CBE">
        <w:rPr>
          <w:rFonts w:asciiTheme="majorBidi" w:hAnsiTheme="majorBidi" w:cstheme="majorBidi"/>
          <w:spacing w:val="1"/>
          <w:sz w:val="30"/>
          <w:szCs w:val="30"/>
          <w:cs/>
        </w:rPr>
        <w:t>) ตามมาตรฐานการบัญชีฉบับที่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t xml:space="preserve"> </w:t>
      </w:r>
      <w:r w:rsidR="00332885" w:rsidRPr="00C81CBE">
        <w:rPr>
          <w:rFonts w:asciiTheme="majorBidi" w:hAnsiTheme="majorBidi" w:cstheme="majorBidi"/>
          <w:spacing w:val="1"/>
          <w:sz w:val="30"/>
          <w:szCs w:val="30"/>
        </w:rPr>
        <w:t>34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pacing w:val="1"/>
          <w:sz w:val="30"/>
          <w:szCs w:val="30"/>
          <w:cs/>
        </w:rPr>
        <w:t>เรื่อง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i/>
          <w:iCs/>
          <w:spacing w:val="1"/>
          <w:sz w:val="30"/>
          <w:szCs w:val="30"/>
          <w:cs/>
        </w:rPr>
        <w:t>การรายงานทางการเงินระหว่างกาล</w:t>
      </w:r>
      <w:r w:rsidR="0011418C" w:rsidRPr="00C81CBE">
        <w:rPr>
          <w:rFonts w:asciiTheme="majorBidi" w:hAnsiTheme="majorBidi" w:cstheme="majorBidi"/>
          <w:spacing w:val="1"/>
          <w:sz w:val="30"/>
          <w:szCs w:val="30"/>
          <w:cs/>
        </w:rPr>
        <w:t xml:space="preserve"> </w:t>
      </w:r>
      <w:r w:rsidRPr="00C81CBE">
        <w:rPr>
          <w:rFonts w:asciiTheme="majorBidi" w:hAnsiTheme="majorBidi" w:cstheme="majorBidi"/>
          <w:spacing w:val="1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172391" w:rsidRPr="00C81CBE">
        <w:rPr>
          <w:rFonts w:asciiTheme="majorBidi" w:hAnsiTheme="majorBidi" w:cstheme="majorBidi"/>
          <w:spacing w:val="1"/>
          <w:sz w:val="30"/>
          <w:szCs w:val="30"/>
        </w:rPr>
        <w:br/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F7ECF" w:rsidRPr="00C81C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F7ECF" w:rsidRPr="00C81CBE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172391" w:rsidRPr="00C81CBE">
        <w:rPr>
          <w:rFonts w:asciiTheme="majorBidi" w:hAnsiTheme="majorBidi" w:cstheme="majorBidi"/>
          <w:sz w:val="30"/>
          <w:szCs w:val="30"/>
        </w:rPr>
        <w:br/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F7ECF"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C81CBE">
        <w:rPr>
          <w:rFonts w:asciiTheme="majorBidi" w:hAnsiTheme="majorBidi" w:cstheme="majorBidi"/>
          <w:sz w:val="30"/>
          <w:szCs w:val="30"/>
        </w:rPr>
        <w:t>31</w:t>
      </w:r>
      <w:r w:rsidR="00EF7ECF"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F7ECF"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C81CBE">
        <w:rPr>
          <w:rFonts w:asciiTheme="majorBidi" w:hAnsiTheme="majorBidi" w:cstheme="majorBidi"/>
          <w:sz w:val="30"/>
          <w:szCs w:val="30"/>
        </w:rPr>
        <w:t>256</w:t>
      </w:r>
      <w:r w:rsidR="003C5779">
        <w:rPr>
          <w:rFonts w:asciiTheme="majorBidi" w:hAnsiTheme="majorBidi" w:cstheme="majorBidi"/>
          <w:sz w:val="30"/>
          <w:szCs w:val="30"/>
        </w:rPr>
        <w:t>5</w:t>
      </w:r>
    </w:p>
    <w:p w14:paraId="654BCD25" w14:textId="042C073F" w:rsidR="00595C3D" w:rsidRPr="00C81CBE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3BEF6B" w14:textId="65826CA6" w:rsidR="006E3887" w:rsidRPr="00C81CBE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32885" w:rsidRPr="00C81CBE">
        <w:rPr>
          <w:rFonts w:asciiTheme="majorBidi" w:hAnsiTheme="majorBidi" w:cstheme="majorBidi"/>
          <w:sz w:val="30"/>
          <w:szCs w:val="30"/>
        </w:rPr>
        <w:t>31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32885" w:rsidRPr="00C81CBE">
        <w:rPr>
          <w:rFonts w:asciiTheme="majorBidi" w:hAnsiTheme="majorBidi" w:cstheme="majorBidi"/>
          <w:sz w:val="30"/>
          <w:szCs w:val="30"/>
        </w:rPr>
        <w:t>256</w:t>
      </w:r>
      <w:r w:rsidR="003C5779">
        <w:rPr>
          <w:rFonts w:asciiTheme="majorBidi" w:hAnsiTheme="majorBidi" w:cstheme="majorBidi"/>
          <w:sz w:val="30"/>
          <w:szCs w:val="30"/>
        </w:rPr>
        <w:t>5</w:t>
      </w:r>
    </w:p>
    <w:p w14:paraId="602D0032" w14:textId="144E652A" w:rsidR="00325AC0" w:rsidRPr="00C81CBE" w:rsidRDefault="00325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396D79DF" w14:textId="77777777" w:rsidR="001C7DF8" w:rsidRPr="00C81CBE" w:rsidRDefault="001C7DF8" w:rsidP="00B169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E93595" w14:textId="77777777" w:rsidR="001C7DF8" w:rsidRPr="00C81CBE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17A6FC9" w14:textId="73E1A9C0" w:rsidR="008D15AF" w:rsidRDefault="003936E3" w:rsidP="003936E3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C81CBE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บริษัทย่อย การร่วมค้า </w:t>
      </w:r>
      <w:r w:rsidRPr="00C81CBE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="00D932EA">
        <w:rPr>
          <w:rFonts w:asciiTheme="majorBidi" w:hAnsiTheme="majorBidi" w:cstheme="majorBidi" w:hint="cs"/>
          <w:b/>
          <w:sz w:val="30"/>
          <w:szCs w:val="30"/>
          <w:cs/>
        </w:rPr>
        <w:t xml:space="preserve"> ตลอดจนนโยบายการกำหนดราคา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ในระหว่างงวด</w:t>
      </w:r>
      <w:r w:rsidR="003C5779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="00D932EA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ดือนสิ้นสุดวันที่ </w:t>
      </w:r>
      <w:r w:rsidRPr="00DE1444">
        <w:rPr>
          <w:rFonts w:asciiTheme="majorBidi" w:hAnsiTheme="majorBidi" w:cstheme="majorBidi"/>
          <w:bCs/>
          <w:sz w:val="30"/>
          <w:szCs w:val="30"/>
          <w:lang w:val="en-US"/>
        </w:rPr>
        <w:t>3</w:t>
      </w:r>
      <w:r w:rsidR="003C5779">
        <w:rPr>
          <w:rFonts w:asciiTheme="majorBidi" w:hAnsiTheme="majorBidi" w:cstheme="majorBidi"/>
          <w:bCs/>
          <w:sz w:val="30"/>
          <w:szCs w:val="30"/>
          <w:lang w:val="en-US"/>
        </w:rPr>
        <w:t>1</w:t>
      </w:r>
      <w:r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 xml:space="preserve"> </w:t>
      </w:r>
      <w:r w:rsidR="003C5779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มีนาคม</w:t>
      </w:r>
      <w:r>
        <w:rPr>
          <w:rFonts w:asciiTheme="majorBidi" w:hAnsiTheme="majorBidi" w:cstheme="majorBidi" w:hint="cs"/>
          <w:bCs/>
          <w:sz w:val="30"/>
          <w:szCs w:val="30"/>
          <w:cs/>
          <w:lang w:val="en-US"/>
        </w:rPr>
        <w:t xml:space="preserve"> </w:t>
      </w:r>
      <w:r w:rsidRPr="00DE1444">
        <w:rPr>
          <w:rFonts w:asciiTheme="majorBidi" w:hAnsiTheme="majorBidi" w:cstheme="majorBidi"/>
          <w:bCs/>
          <w:sz w:val="30"/>
          <w:szCs w:val="30"/>
          <w:lang w:val="en-US"/>
        </w:rPr>
        <w:t>256</w:t>
      </w:r>
      <w:r w:rsidR="003C5779">
        <w:rPr>
          <w:rFonts w:asciiTheme="majorBidi" w:hAnsiTheme="majorBidi" w:cstheme="majorBidi"/>
          <w:bCs/>
          <w:sz w:val="30"/>
          <w:szCs w:val="30"/>
          <w:lang w:val="en-US"/>
        </w:rPr>
        <w:t>6</w:t>
      </w:r>
      <w:r w:rsidR="00D932EA">
        <w:rPr>
          <w:rFonts w:asciiTheme="majorBidi" w:hAnsiTheme="majorBidi" w:cstheme="majorBidi" w:hint="cs"/>
          <w:bCs/>
          <w:sz w:val="30"/>
          <w:szCs w:val="30"/>
          <w:cs/>
          <w:lang w:val="en-US"/>
        </w:rPr>
        <w:t xml:space="preserve"> </w:t>
      </w:r>
      <w:r w:rsidR="00D932EA">
        <w:rPr>
          <w:rFonts w:asciiTheme="majorBidi" w:hAnsiTheme="majorBidi" w:cstheme="majorBidi" w:hint="cs"/>
          <w:b/>
          <w:sz w:val="30"/>
          <w:szCs w:val="30"/>
          <w:cs/>
        </w:rPr>
        <w:t>ไม่มีการเปลี่ยนแปลงอย่างมีสาระสำคัญ</w:t>
      </w:r>
    </w:p>
    <w:p w14:paraId="51568A3A" w14:textId="77777777" w:rsidR="003936E3" w:rsidRPr="003936E3" w:rsidRDefault="003936E3" w:rsidP="003936E3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E1E9A5D" w14:textId="63B02706" w:rsidR="00F21248" w:rsidRDefault="00F21248" w:rsidP="0041278C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64345F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Pr="001A5C8D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บุคคลหรือกิจการที่เกี่ยวข้องกันสำหรับงวดสามเดือนสิ้นสุดวันที่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/>
          <w:sz w:val="30"/>
          <w:szCs w:val="30"/>
          <w:lang w:val="en-US"/>
        </w:rPr>
        <w:t>256</w:t>
      </w:r>
      <w:r w:rsidR="003C5779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>
        <w:rPr>
          <w:rFonts w:ascii="Angsana New" w:hAnsi="Angsana New"/>
          <w:sz w:val="30"/>
          <w:szCs w:val="30"/>
          <w:lang w:val="en-US"/>
        </w:rPr>
        <w:t>256</w:t>
      </w:r>
      <w:r w:rsidR="003C5779">
        <w:rPr>
          <w:rFonts w:ascii="Angsana New" w:hAnsi="Angsana New"/>
          <w:sz w:val="30"/>
          <w:szCs w:val="30"/>
          <w:lang w:val="en-US"/>
        </w:rPr>
        <w:t>5</w:t>
      </w:r>
      <w:r w:rsidRPr="001A5C8D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F21248" w:rsidRPr="005D0474" w14:paraId="091A2E98" w14:textId="77777777" w:rsidTr="002A7FFB">
        <w:trPr>
          <w:tblHeader/>
        </w:trPr>
        <w:tc>
          <w:tcPr>
            <w:tcW w:w="4140" w:type="dxa"/>
          </w:tcPr>
          <w:p w14:paraId="220EC8BA" w14:textId="7EC1228D" w:rsidR="00F21248" w:rsidRPr="005D047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01A336C" w14:textId="2572A76A" w:rsidR="00F21248" w:rsidRPr="0041278C" w:rsidRDefault="0041278C" w:rsidP="0041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33ABA5" w14:textId="77777777" w:rsidR="00F21248" w:rsidRPr="005D047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A13EA8F" w14:textId="5A682E99" w:rsidR="00F21248" w:rsidRPr="00D26AE4" w:rsidRDefault="00F21248" w:rsidP="0041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="0041278C"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</w:t>
            </w:r>
            <w:r w:rsidR="004127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F21248" w:rsidRPr="005D0474" w14:paraId="60475BBC" w14:textId="77777777" w:rsidTr="002A7FFB">
        <w:trPr>
          <w:tblHeader/>
        </w:trPr>
        <w:tc>
          <w:tcPr>
            <w:tcW w:w="4140" w:type="dxa"/>
          </w:tcPr>
          <w:p w14:paraId="4C7A2B00" w14:textId="77777777" w:rsidR="00F21248" w:rsidRPr="005D047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02C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30CC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30CC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05D0782B" w14:textId="7D454F25" w:rsidR="00F21248" w:rsidRPr="005D047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99EC2F1" w14:textId="77777777" w:rsidR="00F21248" w:rsidRPr="005D047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A96FAB" w14:textId="647BBB52" w:rsidR="00F21248" w:rsidRPr="005D047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12DBDF9" w14:textId="77777777" w:rsidR="00F21248" w:rsidRPr="005D047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DDE4E8" w14:textId="01494E80" w:rsidR="00F21248" w:rsidRPr="005D047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5A35DE5" w14:textId="77777777" w:rsidR="00F21248" w:rsidRPr="005D047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55C3D9" w14:textId="7725C5DE" w:rsidR="00F21248" w:rsidRPr="005D047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F21248" w:rsidRPr="005D0474" w14:paraId="31B2CEF7" w14:textId="77777777" w:rsidTr="002A7FFB">
        <w:trPr>
          <w:tblHeader/>
        </w:trPr>
        <w:tc>
          <w:tcPr>
            <w:tcW w:w="4140" w:type="dxa"/>
          </w:tcPr>
          <w:p w14:paraId="2C971776" w14:textId="77777777" w:rsidR="00F21248" w:rsidRPr="005D047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B6BCD61" w14:textId="77777777" w:rsidR="00F21248" w:rsidRPr="005D0474" w:rsidRDefault="00F21248" w:rsidP="002A7F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F21248" w:rsidRPr="005D0474" w14:paraId="19BDC31E" w14:textId="77777777" w:rsidTr="002A7FFB">
        <w:tc>
          <w:tcPr>
            <w:tcW w:w="4140" w:type="dxa"/>
          </w:tcPr>
          <w:p w14:paraId="33BAB392" w14:textId="77777777" w:rsidR="00F21248" w:rsidRPr="005D047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1C87B9B7" w14:textId="77777777" w:rsidR="00F21248" w:rsidRPr="005D0474" w:rsidRDefault="00F21248" w:rsidP="002A7F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EC5482" w14:textId="77777777" w:rsidR="00F21248" w:rsidRPr="005D047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2CD74" w14:textId="77777777" w:rsidR="00F21248" w:rsidRPr="005D0474" w:rsidRDefault="00F21248" w:rsidP="002A7F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0A6E4" w14:textId="77777777" w:rsidR="00F21248" w:rsidRPr="005D047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4F6B2A" w14:textId="77777777" w:rsidR="00F21248" w:rsidRPr="005D0474" w:rsidRDefault="00F21248" w:rsidP="002A7F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CF3182" w14:textId="77777777" w:rsidR="00F21248" w:rsidRPr="0072618F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AAF675" w14:textId="77777777" w:rsidR="00F21248" w:rsidRPr="005D0474" w:rsidRDefault="00F21248" w:rsidP="002A7F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1248" w:rsidRPr="005D0474" w14:paraId="36860D3C" w14:textId="77777777" w:rsidTr="002A7FFB">
        <w:tc>
          <w:tcPr>
            <w:tcW w:w="4140" w:type="dxa"/>
          </w:tcPr>
          <w:p w14:paraId="1FF31CDC" w14:textId="77777777" w:rsidR="00F21248" w:rsidRPr="005D0474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CA6D7EC" w14:textId="448241EE" w:rsidR="00F21248" w:rsidRPr="005D0474" w:rsidRDefault="00F33020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120,647</w:t>
            </w:r>
          </w:p>
        </w:tc>
        <w:tc>
          <w:tcPr>
            <w:tcW w:w="270" w:type="dxa"/>
          </w:tcPr>
          <w:p w14:paraId="37B654D2" w14:textId="77777777" w:rsidR="00F21248" w:rsidRPr="005D0474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E0DF31" w14:textId="732FA26A" w:rsidR="00F21248" w:rsidRPr="005D0474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115,720</w:t>
            </w:r>
          </w:p>
        </w:tc>
        <w:tc>
          <w:tcPr>
            <w:tcW w:w="270" w:type="dxa"/>
          </w:tcPr>
          <w:p w14:paraId="15DF5204" w14:textId="77777777" w:rsidR="00F21248" w:rsidRPr="005D0474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5A168E" w14:textId="3727B645" w:rsidR="00F21248" w:rsidRPr="005D0474" w:rsidRDefault="00F33020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120,647</w:t>
            </w:r>
          </w:p>
        </w:tc>
        <w:tc>
          <w:tcPr>
            <w:tcW w:w="270" w:type="dxa"/>
          </w:tcPr>
          <w:p w14:paraId="22201AC8" w14:textId="77777777" w:rsidR="00F21248" w:rsidRPr="0072618F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B0324A" w14:textId="444865AF" w:rsidR="00F21248" w:rsidRPr="005D0474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115,720</w:t>
            </w:r>
          </w:p>
        </w:tc>
      </w:tr>
      <w:tr w:rsidR="00F21248" w:rsidRPr="005D0474" w14:paraId="1F3713EB" w14:textId="77777777" w:rsidTr="002A7FFB">
        <w:tc>
          <w:tcPr>
            <w:tcW w:w="4140" w:type="dxa"/>
          </w:tcPr>
          <w:p w14:paraId="4FB69428" w14:textId="77777777" w:rsidR="00F21248" w:rsidRPr="005D0474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2A5EA8CF" w14:textId="2B20278F" w:rsidR="00F21248" w:rsidRPr="005D0474" w:rsidRDefault="00F33020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4,982</w:t>
            </w:r>
          </w:p>
        </w:tc>
        <w:tc>
          <w:tcPr>
            <w:tcW w:w="270" w:type="dxa"/>
          </w:tcPr>
          <w:p w14:paraId="0C7EE4B8" w14:textId="77777777" w:rsidR="00F21248" w:rsidRPr="005D0474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19204F" w14:textId="36D38835" w:rsidR="00F21248" w:rsidRPr="005D0474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3,939</w:t>
            </w:r>
          </w:p>
        </w:tc>
        <w:tc>
          <w:tcPr>
            <w:tcW w:w="270" w:type="dxa"/>
          </w:tcPr>
          <w:p w14:paraId="0DF9831E" w14:textId="77777777" w:rsidR="00F21248" w:rsidRPr="005D0474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27D8A9" w14:textId="27D48E13" w:rsidR="00F21248" w:rsidRPr="005D0474" w:rsidRDefault="00F33020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4,982</w:t>
            </w:r>
          </w:p>
        </w:tc>
        <w:tc>
          <w:tcPr>
            <w:tcW w:w="270" w:type="dxa"/>
          </w:tcPr>
          <w:p w14:paraId="6BAF9F29" w14:textId="77777777" w:rsidR="00F21248" w:rsidRPr="0072618F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79EAF2" w14:textId="2CC00841" w:rsidR="00F21248" w:rsidRPr="005D0474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3,939</w:t>
            </w:r>
          </w:p>
        </w:tc>
      </w:tr>
      <w:tr w:rsidR="00F21248" w:rsidRPr="005D0474" w14:paraId="3C880008" w14:textId="77777777" w:rsidTr="002A7FFB">
        <w:tc>
          <w:tcPr>
            <w:tcW w:w="4140" w:type="dxa"/>
          </w:tcPr>
          <w:p w14:paraId="1374157D" w14:textId="77777777" w:rsidR="00F21248" w:rsidRPr="005D0474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</w:tcPr>
          <w:p w14:paraId="676916B4" w14:textId="77777777" w:rsidR="00F21248" w:rsidRPr="009F2EAE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8DD5E" w14:textId="77777777" w:rsidR="00F21248" w:rsidRPr="005D0474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714128" w14:textId="77777777" w:rsidR="00F21248" w:rsidRPr="009F2EAE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D657C" w14:textId="77777777" w:rsidR="00F21248" w:rsidRPr="005D0474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8B2A99" w14:textId="77777777" w:rsidR="00F21248" w:rsidRPr="009F2EAE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E26A4" w14:textId="77777777" w:rsidR="00F21248" w:rsidRPr="0072618F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4D5379" w14:textId="77777777" w:rsidR="00F21248" w:rsidRPr="009F2EAE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1248" w:rsidRPr="005D0474" w14:paraId="16A1D5B3" w14:textId="77777777" w:rsidTr="002A7FFB">
        <w:tc>
          <w:tcPr>
            <w:tcW w:w="4140" w:type="dxa"/>
          </w:tcPr>
          <w:p w14:paraId="4875F9CA" w14:textId="77777777" w:rsidR="00F21248" w:rsidRPr="005D0474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70FC8DC6" w14:textId="77777777" w:rsidR="00F21248" w:rsidRPr="005D0474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D7EB81" w14:textId="77777777" w:rsidR="00F21248" w:rsidRPr="005D0474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27008" w14:textId="77777777" w:rsidR="00F21248" w:rsidRPr="005D0474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0B747" w14:textId="77777777" w:rsidR="00F21248" w:rsidRPr="005D0474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3E680" w14:textId="77777777" w:rsidR="00F21248" w:rsidRPr="005D0474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6E8FD2" w14:textId="77777777" w:rsidR="00F21248" w:rsidRPr="0072618F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904488" w14:textId="77777777" w:rsidR="00F21248" w:rsidRPr="005D0474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1248" w:rsidRPr="005D0474" w14:paraId="6572900C" w14:textId="77777777" w:rsidTr="002A7FFB">
        <w:tc>
          <w:tcPr>
            <w:tcW w:w="4140" w:type="dxa"/>
          </w:tcPr>
          <w:p w14:paraId="598FE1A9" w14:textId="77777777" w:rsidR="00F21248" w:rsidRPr="005D0474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080" w:type="dxa"/>
          </w:tcPr>
          <w:p w14:paraId="7FD0E71F" w14:textId="49148EE1" w:rsidR="00F21248" w:rsidRPr="007707BC" w:rsidRDefault="00A473B7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8,111</w:t>
            </w:r>
          </w:p>
        </w:tc>
        <w:tc>
          <w:tcPr>
            <w:tcW w:w="270" w:type="dxa"/>
          </w:tcPr>
          <w:p w14:paraId="0C3F86CD" w14:textId="77777777" w:rsidR="00F21248" w:rsidRPr="007707BC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2327BB" w14:textId="36A5983F" w:rsidR="00F21248" w:rsidRPr="007707BC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8,863</w:t>
            </w:r>
          </w:p>
        </w:tc>
        <w:tc>
          <w:tcPr>
            <w:tcW w:w="270" w:type="dxa"/>
          </w:tcPr>
          <w:p w14:paraId="6BB83927" w14:textId="77777777" w:rsidR="00F21248" w:rsidRPr="007707BC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756FB4" w14:textId="007C7C3F" w:rsidR="00F21248" w:rsidRPr="007707BC" w:rsidRDefault="00A473B7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8,111</w:t>
            </w:r>
          </w:p>
        </w:tc>
        <w:tc>
          <w:tcPr>
            <w:tcW w:w="270" w:type="dxa"/>
          </w:tcPr>
          <w:p w14:paraId="554AFA78" w14:textId="77777777" w:rsidR="00F21248" w:rsidRPr="007707BC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77C2A2" w14:textId="2B492F63" w:rsidR="00F21248" w:rsidRPr="007707BC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8,863</w:t>
            </w:r>
          </w:p>
        </w:tc>
      </w:tr>
      <w:tr w:rsidR="00F21248" w:rsidRPr="005D0474" w14:paraId="6D7149BF" w14:textId="77777777" w:rsidTr="002A7FFB">
        <w:tc>
          <w:tcPr>
            <w:tcW w:w="4140" w:type="dxa"/>
          </w:tcPr>
          <w:p w14:paraId="770D1C55" w14:textId="77777777" w:rsidR="00F21248" w:rsidRPr="005D0474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04F25F" w14:textId="51451862" w:rsidR="00F21248" w:rsidRPr="007707BC" w:rsidRDefault="00A473B7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503</w:t>
            </w:r>
          </w:p>
        </w:tc>
        <w:tc>
          <w:tcPr>
            <w:tcW w:w="270" w:type="dxa"/>
          </w:tcPr>
          <w:p w14:paraId="51D30C57" w14:textId="77777777" w:rsidR="00F21248" w:rsidRPr="007707BC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8D39AD" w14:textId="50A84031" w:rsidR="00F21248" w:rsidRPr="007707BC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</w:t>
            </w:r>
          </w:p>
        </w:tc>
        <w:tc>
          <w:tcPr>
            <w:tcW w:w="270" w:type="dxa"/>
          </w:tcPr>
          <w:p w14:paraId="4CEA740B" w14:textId="77777777" w:rsidR="00F21248" w:rsidRPr="007707BC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72ADCD" w14:textId="5525AA1A" w:rsidR="00F21248" w:rsidRPr="007707BC" w:rsidRDefault="00A473B7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503</w:t>
            </w:r>
          </w:p>
        </w:tc>
        <w:tc>
          <w:tcPr>
            <w:tcW w:w="270" w:type="dxa"/>
          </w:tcPr>
          <w:p w14:paraId="1F826937" w14:textId="77777777" w:rsidR="00F21248" w:rsidRPr="007707BC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0B315A" w14:textId="21E7D258" w:rsidR="00F21248" w:rsidRPr="007707BC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</w:t>
            </w:r>
          </w:p>
        </w:tc>
      </w:tr>
      <w:tr w:rsidR="00F21248" w:rsidRPr="005D0474" w14:paraId="5840CB12" w14:textId="77777777" w:rsidTr="002A7FFB">
        <w:tc>
          <w:tcPr>
            <w:tcW w:w="4140" w:type="dxa"/>
          </w:tcPr>
          <w:p w14:paraId="2E270E7D" w14:textId="77777777" w:rsidR="00F21248" w:rsidRPr="005D0474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638CAE" w14:textId="04CFD57B" w:rsidR="00F21248" w:rsidRPr="007707BC" w:rsidRDefault="00A473B7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8,614</w:t>
            </w:r>
          </w:p>
        </w:tc>
        <w:tc>
          <w:tcPr>
            <w:tcW w:w="270" w:type="dxa"/>
          </w:tcPr>
          <w:p w14:paraId="2518BCB0" w14:textId="77777777" w:rsidR="00F21248" w:rsidRPr="007707BC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0B7EBC" w14:textId="3E5A5863" w:rsidR="00F21248" w:rsidRPr="007707BC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9,145</w:t>
            </w:r>
          </w:p>
        </w:tc>
        <w:tc>
          <w:tcPr>
            <w:tcW w:w="270" w:type="dxa"/>
          </w:tcPr>
          <w:p w14:paraId="7109C11E" w14:textId="77777777" w:rsidR="00F21248" w:rsidRPr="007707BC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429F66" w14:textId="05762F07" w:rsidR="00F21248" w:rsidRPr="007707BC" w:rsidRDefault="00A473B7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8,614</w:t>
            </w:r>
          </w:p>
        </w:tc>
        <w:tc>
          <w:tcPr>
            <w:tcW w:w="270" w:type="dxa"/>
          </w:tcPr>
          <w:p w14:paraId="7CE9DD80" w14:textId="77777777" w:rsidR="00F21248" w:rsidRPr="007707BC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E36259" w14:textId="3EB27B2C" w:rsidR="00F21248" w:rsidRPr="007707BC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9,145</w:t>
            </w:r>
          </w:p>
        </w:tc>
      </w:tr>
    </w:tbl>
    <w:p w14:paraId="48BB4A1B" w14:textId="77777777" w:rsidR="00F21248" w:rsidRPr="0064345F" w:rsidRDefault="00F21248" w:rsidP="00F21248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DBF1003" w14:textId="2E47B6AC" w:rsidR="00AA0B1E" w:rsidRPr="00C81CBE" w:rsidRDefault="00086213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F21248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F21248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="00946B2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1248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64345F" w:rsidRPr="00C81CB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124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5D61835" w14:textId="63CFA612" w:rsidR="00086213" w:rsidRDefault="00086213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F21248" w:rsidRPr="009E3BC3" w14:paraId="4C09AB4B" w14:textId="77777777" w:rsidTr="002A7FFB">
        <w:tc>
          <w:tcPr>
            <w:tcW w:w="3780" w:type="dxa"/>
          </w:tcPr>
          <w:p w14:paraId="1E248C52" w14:textId="3A8D4BC6" w:rsidR="00F21248" w:rsidRPr="009E3BC3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B27F177" w14:textId="77777777" w:rsidR="00F21248" w:rsidRPr="009E3BC3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674D9A" w14:textId="77777777" w:rsidR="00F21248" w:rsidRPr="009E3BC3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418F207" w14:textId="77777777" w:rsidR="00F21248" w:rsidRPr="009E3BC3" w:rsidRDefault="00F21248" w:rsidP="002A7F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1248" w:rsidRPr="009E3BC3" w14:paraId="3C9442A6" w14:textId="77777777" w:rsidTr="002A7FFB">
        <w:tc>
          <w:tcPr>
            <w:tcW w:w="3780" w:type="dxa"/>
          </w:tcPr>
          <w:p w14:paraId="3CDA10BB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C0B1B9" w14:textId="1BD2FE38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F6ECD3D" w14:textId="77777777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C47E7F" w14:textId="3208AB23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5357FBD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7258F1" w14:textId="4CD980A6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DCAE2E1" w14:textId="77777777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E9699" w14:textId="4F294409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21248" w:rsidRPr="009E3BC3" w14:paraId="2B5FFF7A" w14:textId="77777777" w:rsidTr="002A7FFB">
        <w:tc>
          <w:tcPr>
            <w:tcW w:w="3780" w:type="dxa"/>
          </w:tcPr>
          <w:p w14:paraId="29FD314B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58C3F0" w14:textId="34CDC32F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561C924" w14:textId="77777777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6E6D21" w14:textId="61A0334B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5D58FC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2BBF1F" w14:textId="640A1E7E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F4FE09A" w14:textId="77777777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6853B4" w14:textId="1173967C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21248" w:rsidRPr="009E3BC3" w14:paraId="140A24F3" w14:textId="77777777" w:rsidTr="002A7FFB">
        <w:tc>
          <w:tcPr>
            <w:tcW w:w="3780" w:type="dxa"/>
          </w:tcPr>
          <w:p w14:paraId="1CD8B20E" w14:textId="4EA01EEA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033888B" w14:textId="7777777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1278C" w:rsidRPr="009E3BC3" w14:paraId="0458A60C" w14:textId="77777777" w:rsidTr="002A7FFB">
        <w:tc>
          <w:tcPr>
            <w:tcW w:w="3780" w:type="dxa"/>
          </w:tcPr>
          <w:p w14:paraId="5DE82F70" w14:textId="6F87FA74" w:rsidR="0041278C" w:rsidRPr="0041278C" w:rsidRDefault="0041278C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27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F70B8C0" w14:textId="77777777" w:rsidR="0041278C" w:rsidRDefault="0041278C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C6828" w14:textId="77777777" w:rsidR="0041278C" w:rsidRPr="009E3BC3" w:rsidRDefault="0041278C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4882B" w14:textId="77777777" w:rsidR="0041278C" w:rsidRDefault="0041278C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48B7F5" w14:textId="77777777" w:rsidR="0041278C" w:rsidRPr="009E3BC3" w:rsidRDefault="0041278C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5FFC7" w14:textId="77777777" w:rsidR="0041278C" w:rsidRDefault="0041278C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263F6" w14:textId="77777777" w:rsidR="0041278C" w:rsidRPr="009E3BC3" w:rsidRDefault="0041278C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F1B925" w14:textId="77777777" w:rsidR="0041278C" w:rsidRDefault="0041278C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1248" w:rsidRPr="009E3BC3" w14:paraId="20ED0D60" w14:textId="77777777" w:rsidTr="002A7FFB">
        <w:tc>
          <w:tcPr>
            <w:tcW w:w="3780" w:type="dxa"/>
          </w:tcPr>
          <w:p w14:paraId="643839B2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C0A3D13" w14:textId="689E363A" w:rsidR="00F21248" w:rsidRPr="009E3BC3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D5F2D3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D131DE" w14:textId="0AF48318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72C160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7174C4" w14:textId="0F5C117A" w:rsidR="00F21248" w:rsidRPr="009E3BC3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72,366</w:t>
            </w:r>
          </w:p>
        </w:tc>
        <w:tc>
          <w:tcPr>
            <w:tcW w:w="270" w:type="dxa"/>
          </w:tcPr>
          <w:p w14:paraId="39994477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E46B16" w14:textId="127D048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72,366</w:t>
            </w:r>
          </w:p>
        </w:tc>
      </w:tr>
      <w:tr w:rsidR="00F21248" w:rsidRPr="009E3BC3" w14:paraId="368036E1" w14:textId="77777777" w:rsidTr="002A7FFB">
        <w:tc>
          <w:tcPr>
            <w:tcW w:w="3780" w:type="dxa"/>
          </w:tcPr>
          <w:p w14:paraId="4126E24F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C4C0A7" w14:textId="09FC928B" w:rsidR="00F21248" w:rsidRPr="009E3BC3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76,829</w:t>
            </w:r>
          </w:p>
        </w:tc>
        <w:tc>
          <w:tcPr>
            <w:tcW w:w="270" w:type="dxa"/>
          </w:tcPr>
          <w:p w14:paraId="161F72E1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86DBA8" w14:textId="38BD1288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71,348</w:t>
            </w:r>
          </w:p>
        </w:tc>
        <w:tc>
          <w:tcPr>
            <w:tcW w:w="270" w:type="dxa"/>
          </w:tcPr>
          <w:p w14:paraId="03A5A589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CC22A9" w14:textId="08957460" w:rsidR="00F21248" w:rsidRPr="009E3BC3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76,829</w:t>
            </w:r>
          </w:p>
        </w:tc>
        <w:tc>
          <w:tcPr>
            <w:tcW w:w="270" w:type="dxa"/>
          </w:tcPr>
          <w:p w14:paraId="265A4F1D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99DB55" w14:textId="297E0C5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71,348</w:t>
            </w:r>
          </w:p>
        </w:tc>
      </w:tr>
      <w:tr w:rsidR="00F21248" w:rsidRPr="009E3BC3" w14:paraId="4F11B8E6" w14:textId="77777777" w:rsidTr="002A7FFB">
        <w:tc>
          <w:tcPr>
            <w:tcW w:w="3780" w:type="dxa"/>
          </w:tcPr>
          <w:p w14:paraId="6FC617E6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8FBB4F" w14:textId="5E3E935A" w:rsidR="00F21248" w:rsidRPr="009E3BC3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76,829</w:t>
            </w:r>
          </w:p>
        </w:tc>
        <w:tc>
          <w:tcPr>
            <w:tcW w:w="270" w:type="dxa"/>
          </w:tcPr>
          <w:p w14:paraId="2E1176C7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068928" w14:textId="765CEB68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71,348</w:t>
            </w:r>
          </w:p>
        </w:tc>
        <w:tc>
          <w:tcPr>
            <w:tcW w:w="270" w:type="dxa"/>
          </w:tcPr>
          <w:p w14:paraId="68C8ADB4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BCBB10" w14:textId="4290F752" w:rsidR="00F21248" w:rsidRPr="009E3BC3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149,195</w:t>
            </w:r>
          </w:p>
        </w:tc>
        <w:tc>
          <w:tcPr>
            <w:tcW w:w="270" w:type="dxa"/>
          </w:tcPr>
          <w:p w14:paraId="64614B7F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9A3C8E" w14:textId="5CAFA7C6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143,714</w:t>
            </w:r>
          </w:p>
        </w:tc>
      </w:tr>
      <w:tr w:rsidR="00F21248" w:rsidRPr="009E3BC3" w14:paraId="47D2D3CC" w14:textId="77777777" w:rsidTr="002A7FFB">
        <w:tc>
          <w:tcPr>
            <w:tcW w:w="3780" w:type="dxa"/>
          </w:tcPr>
          <w:p w14:paraId="75EF3AED" w14:textId="77777777" w:rsidR="00F21248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0"/>
              <w:rPr>
                <w:rFonts w:asciiTheme="majorBidi" w:hAnsiTheme="majorBidi" w:cs="Angsana New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AB68F4"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</w:p>
          <w:p w14:paraId="75B47B19" w14:textId="77777777" w:rsidR="00F21248" w:rsidRPr="00AB68F4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34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</w:t>
            </w:r>
            <w:r w:rsidRPr="00AB68F4">
              <w:rPr>
                <w:rFonts w:asciiTheme="majorBidi" w:hAnsiTheme="majorBidi" w:cs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725EB1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304218" w14:textId="2DA78145" w:rsidR="00311B35" w:rsidRPr="009E3BC3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647960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6B0A9C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8D1775" w14:textId="5282B061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9A511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822835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8E2A64" w14:textId="1AF69660" w:rsidR="00311B35" w:rsidRPr="009E3BC3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(72,366)</w:t>
            </w:r>
          </w:p>
        </w:tc>
        <w:tc>
          <w:tcPr>
            <w:tcW w:w="270" w:type="dxa"/>
            <w:shd w:val="clear" w:color="auto" w:fill="auto"/>
          </w:tcPr>
          <w:p w14:paraId="26FD2CA0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E0181B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9031C9" w14:textId="4B09ADC2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(72,366)</w:t>
            </w:r>
          </w:p>
        </w:tc>
      </w:tr>
      <w:tr w:rsidR="00F21248" w:rsidRPr="009E3BC3" w14:paraId="4FC1C18D" w14:textId="77777777" w:rsidTr="002A7FFB">
        <w:tc>
          <w:tcPr>
            <w:tcW w:w="3780" w:type="dxa"/>
          </w:tcPr>
          <w:p w14:paraId="7E140289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B24245" w14:textId="5E9B97B8" w:rsidR="00F21248" w:rsidRPr="009E3BC3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76,829</w:t>
            </w:r>
          </w:p>
        </w:tc>
        <w:tc>
          <w:tcPr>
            <w:tcW w:w="270" w:type="dxa"/>
          </w:tcPr>
          <w:p w14:paraId="31A53EB0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62B5D0" w14:textId="181BC522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71,348</w:t>
            </w:r>
          </w:p>
        </w:tc>
        <w:tc>
          <w:tcPr>
            <w:tcW w:w="270" w:type="dxa"/>
          </w:tcPr>
          <w:p w14:paraId="04E5B82B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D707A9" w14:textId="2D287792" w:rsidR="00F21248" w:rsidRPr="009E3BC3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76,829</w:t>
            </w:r>
          </w:p>
        </w:tc>
        <w:tc>
          <w:tcPr>
            <w:tcW w:w="270" w:type="dxa"/>
          </w:tcPr>
          <w:p w14:paraId="034DC786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EC0D29" w14:textId="53C1D0B4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71,348</w:t>
            </w:r>
          </w:p>
        </w:tc>
      </w:tr>
    </w:tbl>
    <w:p w14:paraId="1AAFFF74" w14:textId="77777777" w:rsidR="00F21248" w:rsidRDefault="00F21248" w:rsidP="00F21248">
      <w:pPr>
        <w:rPr>
          <w:rFonts w:cstheme="minorBidi"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41278C" w:rsidRPr="009E3BC3" w14:paraId="5E520278" w14:textId="77777777" w:rsidTr="005959AB">
        <w:tc>
          <w:tcPr>
            <w:tcW w:w="3780" w:type="dxa"/>
          </w:tcPr>
          <w:p w14:paraId="0BBFD139" w14:textId="0175B9E3" w:rsidR="0041278C" w:rsidRPr="009E3BC3" w:rsidRDefault="0041278C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490" w:type="dxa"/>
            <w:gridSpan w:val="7"/>
          </w:tcPr>
          <w:p w14:paraId="58CA2749" w14:textId="77777777" w:rsidR="0041278C" w:rsidRPr="009E3BC3" w:rsidRDefault="0041278C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F21248" w:rsidRPr="009E3BC3" w14:paraId="6F22F2BF" w14:textId="77777777" w:rsidTr="005959AB">
        <w:tc>
          <w:tcPr>
            <w:tcW w:w="3780" w:type="dxa"/>
          </w:tcPr>
          <w:p w14:paraId="2F55999D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1F2E698" w14:textId="70A10707" w:rsidR="00F21248" w:rsidRPr="009E3BC3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84FE6E" w14:textId="7777777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21980F" w14:textId="7777777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D3369D" w14:textId="7777777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E30398" w14:textId="343D07CD" w:rsidR="00F21248" w:rsidRPr="009E3BC3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  <w:tc>
          <w:tcPr>
            <w:tcW w:w="270" w:type="dxa"/>
          </w:tcPr>
          <w:p w14:paraId="230DC0E7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AE19DC" w14:textId="35F1B6FB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</w:tr>
      <w:tr w:rsidR="00F21248" w:rsidRPr="009E3BC3" w14:paraId="12C4E504" w14:textId="77777777" w:rsidTr="005959AB">
        <w:tc>
          <w:tcPr>
            <w:tcW w:w="3780" w:type="dxa"/>
          </w:tcPr>
          <w:p w14:paraId="2AC783D2" w14:textId="77777777" w:rsidR="00F21248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0"/>
              <w:rPr>
                <w:rFonts w:asciiTheme="majorBidi" w:hAnsiTheme="majorBidi" w:cs="Angsana New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AB68F4"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</w:p>
          <w:p w14:paraId="4318E1A3" w14:textId="77777777" w:rsidR="00F21248" w:rsidRPr="00257FBA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</w:t>
            </w:r>
            <w:r w:rsidRPr="00AB68F4">
              <w:rPr>
                <w:rFonts w:asciiTheme="majorBidi" w:hAnsiTheme="majorBidi" w:cs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DC40A0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9E97B7" w14:textId="78A7F04C" w:rsidR="00311B35" w:rsidRPr="00257FBA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2F3CF9" w14:textId="77777777" w:rsidR="00F21248" w:rsidRPr="00257FBA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42C8BE" w14:textId="77777777" w:rsidR="00F21248" w:rsidRPr="00257FBA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1BE1E9" w14:textId="77777777" w:rsidR="00F21248" w:rsidRPr="00257FBA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B68D06" w14:textId="77777777" w:rsidR="00F21248" w:rsidRPr="00257FBA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134A3B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987666" w14:textId="0EB27E39" w:rsidR="00311B35" w:rsidRPr="00257FBA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(2,400)</w:t>
            </w:r>
          </w:p>
        </w:tc>
        <w:tc>
          <w:tcPr>
            <w:tcW w:w="270" w:type="dxa"/>
            <w:shd w:val="clear" w:color="auto" w:fill="auto"/>
          </w:tcPr>
          <w:p w14:paraId="7002E23F" w14:textId="77777777" w:rsidR="00F21248" w:rsidRPr="00257FBA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D428A2" w14:textId="77777777" w:rsidR="00F21248" w:rsidRPr="00257FBA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352477" w14:textId="362785ED" w:rsidR="00F21248" w:rsidRPr="00257FBA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(2,400)</w:t>
            </w:r>
          </w:p>
        </w:tc>
      </w:tr>
      <w:tr w:rsidR="00F21248" w:rsidRPr="009E3BC3" w14:paraId="57F9E053" w14:textId="77777777" w:rsidTr="005959AB">
        <w:tc>
          <w:tcPr>
            <w:tcW w:w="3780" w:type="dxa"/>
          </w:tcPr>
          <w:p w14:paraId="269280A1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D607A" w14:textId="5DBA79F6" w:rsidR="00F21248" w:rsidRPr="009E3BC3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4B06CE" w14:textId="77777777" w:rsidR="00F21248" w:rsidRPr="002C494F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50E88C" w14:textId="7777777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F6294A" w14:textId="77777777" w:rsidR="00F21248" w:rsidRPr="002C494F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9ABB0C" w14:textId="55E5B100" w:rsidR="00F21248" w:rsidRPr="009E3BC3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0699EC" w14:textId="77777777" w:rsidR="00F21248" w:rsidRPr="002C494F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4BC60E" w14:textId="7777777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81FB6CE" w14:textId="7AFEB1B0" w:rsidR="00F21248" w:rsidRDefault="00F21248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17F3AD25" w14:textId="7A460FD2" w:rsidR="005959AB" w:rsidRDefault="005959AB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6CD9F202" w14:textId="74D43873" w:rsidR="005959AB" w:rsidRDefault="005959AB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0C867B69" w14:textId="77777777" w:rsidR="0002726E" w:rsidRDefault="0002726E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52C0351B" w14:textId="77777777" w:rsidR="005959AB" w:rsidRPr="00956FFA" w:rsidRDefault="005959AB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B07A75" w:rsidRPr="009E3BC3" w14:paraId="02BE7C99" w14:textId="77777777" w:rsidTr="002A7FFB">
        <w:tc>
          <w:tcPr>
            <w:tcW w:w="3780" w:type="dxa"/>
          </w:tcPr>
          <w:p w14:paraId="2ABC469C" w14:textId="4512352D" w:rsidR="00B07A75" w:rsidRPr="009E3BC3" w:rsidRDefault="00B07A75" w:rsidP="00B07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  <w:r w:rsidR="005959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610" w:type="dxa"/>
            <w:gridSpan w:val="3"/>
          </w:tcPr>
          <w:p w14:paraId="1BC3252A" w14:textId="77777777" w:rsidR="00B07A75" w:rsidRPr="000F7967" w:rsidRDefault="00B07A75" w:rsidP="00473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758E28" w14:textId="77777777" w:rsidR="00B07A75" w:rsidRPr="009E3BC3" w:rsidRDefault="00B07A75" w:rsidP="00B07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A770318" w14:textId="77777777" w:rsidR="00B07A75" w:rsidRPr="000F7967" w:rsidRDefault="00B07A75" w:rsidP="004730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1248" w:rsidRPr="009E3BC3" w14:paraId="0BC14A21" w14:textId="77777777" w:rsidTr="002A7FFB">
        <w:tc>
          <w:tcPr>
            <w:tcW w:w="3780" w:type="dxa"/>
          </w:tcPr>
          <w:p w14:paraId="3DE46D34" w14:textId="434E76CC" w:rsidR="00F21248" w:rsidRDefault="00AC5617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7F3E2CCB" w14:textId="416AB8D3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495DD6" w14:textId="77777777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A19869" w14:textId="36415F1A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E60BA6E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DCCFF9" w14:textId="04EA4A3B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5235E45" w14:textId="77777777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E45C9A" w14:textId="2B2E6E7C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21248" w:rsidRPr="009E3BC3" w14:paraId="2AA4BC8A" w14:textId="77777777" w:rsidTr="002A7FFB">
        <w:tc>
          <w:tcPr>
            <w:tcW w:w="3780" w:type="dxa"/>
          </w:tcPr>
          <w:p w14:paraId="36F06710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FAEA961" w14:textId="7777777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21248" w:rsidRPr="009E3BC3" w14:paraId="6102E53A" w14:textId="77777777" w:rsidTr="002A7FFB">
        <w:tc>
          <w:tcPr>
            <w:tcW w:w="3780" w:type="dxa"/>
          </w:tcPr>
          <w:p w14:paraId="0CE1CCDB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4D7CB56A" w14:textId="280A0816" w:rsidR="00F21248" w:rsidRPr="009E3BC3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4884C4" w14:textId="7777777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1A2434" w14:textId="7777777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EB9FED" w14:textId="7777777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633A6A" w14:textId="635F6AD5" w:rsidR="00F21248" w:rsidRPr="009E3BC3" w:rsidRDefault="00C37813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4BCE3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8F3C24" w14:textId="7A283EAD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</w:tr>
      <w:tr w:rsidR="00F21248" w:rsidRPr="009E3BC3" w14:paraId="61906E4A" w14:textId="77777777" w:rsidTr="002A7FFB">
        <w:tc>
          <w:tcPr>
            <w:tcW w:w="3780" w:type="dxa"/>
          </w:tcPr>
          <w:p w14:paraId="4720CC18" w14:textId="77777777" w:rsidR="00F21248" w:rsidRPr="0018010E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010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428F62" w14:textId="23E4F34F" w:rsidR="00F21248" w:rsidRPr="0018010E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837433" w14:textId="77777777" w:rsidR="00F21248" w:rsidRPr="0018010E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0D9AF2" w14:textId="77777777" w:rsidR="00F21248" w:rsidRPr="0018010E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FE2EA0" w14:textId="77777777" w:rsidR="00F21248" w:rsidRPr="0018010E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4F7B81" w14:textId="6A751095" w:rsidR="00F21248" w:rsidRPr="0018010E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41D35C" w14:textId="77777777" w:rsidR="00F21248" w:rsidRPr="0018010E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5665E8" w14:textId="1F5DFB4E" w:rsidR="00F21248" w:rsidRPr="0018010E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01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1248" w:rsidRPr="009E3BC3" w14:paraId="59E99310" w14:textId="77777777" w:rsidTr="002A7FFB">
        <w:tc>
          <w:tcPr>
            <w:tcW w:w="3780" w:type="dxa"/>
          </w:tcPr>
          <w:p w14:paraId="7CE3F421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9A1BB" w14:textId="2156E3D6" w:rsidR="00F21248" w:rsidRPr="009E3BC3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5E53A3" w14:textId="77777777" w:rsidR="00F21248" w:rsidRPr="002C494F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BB3960" w14:textId="7777777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951BAD" w14:textId="77777777" w:rsidR="00F21248" w:rsidRPr="002C494F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399BC" w14:textId="2CEE1F14" w:rsidR="00F21248" w:rsidRPr="009E3BC3" w:rsidRDefault="00C37813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3D8BA0" w14:textId="77777777" w:rsidR="00F21248" w:rsidRPr="002C494F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225A28" w14:textId="5AFDF9C8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</w:tr>
      <w:tr w:rsidR="00F21248" w:rsidRPr="009E3BC3" w14:paraId="5791DCD6" w14:textId="77777777" w:rsidTr="002A7FFB">
        <w:tc>
          <w:tcPr>
            <w:tcW w:w="3780" w:type="dxa"/>
          </w:tcPr>
          <w:p w14:paraId="70BBA141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9262FA6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FEE904" w14:textId="77777777" w:rsidR="00F21248" w:rsidRPr="002C494F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3E2601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44CF66" w14:textId="77777777" w:rsidR="00F21248" w:rsidRPr="002C494F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D5707E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49761B" w14:textId="77777777" w:rsidR="00F21248" w:rsidRPr="002C494F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44A59B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21248" w:rsidRPr="009E3BC3" w14:paraId="2A3E0585" w14:textId="77777777" w:rsidTr="002A7FFB">
        <w:tc>
          <w:tcPr>
            <w:tcW w:w="3780" w:type="dxa"/>
          </w:tcPr>
          <w:p w14:paraId="11D1DA0F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610" w:type="dxa"/>
            <w:gridSpan w:val="3"/>
          </w:tcPr>
          <w:p w14:paraId="3AA71C89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FE7841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8583034" w14:textId="7777777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1248" w:rsidRPr="009E3BC3" w14:paraId="0C778BD3" w14:textId="77777777" w:rsidTr="002A7FFB">
        <w:tc>
          <w:tcPr>
            <w:tcW w:w="3780" w:type="dxa"/>
          </w:tcPr>
          <w:p w14:paraId="0341804E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E3D86D" w14:textId="23891D89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9F287E4" w14:textId="77777777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432CD" w14:textId="5E3EE357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12DDA4A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1BE701" w14:textId="2DA460E4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479EBF3" w14:textId="77777777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5DC5BC" w14:textId="1625CDF7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21248" w:rsidRPr="009E3BC3" w14:paraId="419D9DC3" w14:textId="77777777" w:rsidTr="002A7FFB">
        <w:tc>
          <w:tcPr>
            <w:tcW w:w="3780" w:type="dxa"/>
          </w:tcPr>
          <w:p w14:paraId="286695DC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8FEAE6" w14:textId="20A50144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6332217" w14:textId="77777777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AFB076" w14:textId="0EC5E280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911831F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E01772" w14:textId="0298DE26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2F072CB" w14:textId="77777777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708B51" w14:textId="334EDF3B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21248" w:rsidRPr="009E3BC3" w14:paraId="4412D000" w14:textId="77777777" w:rsidTr="002A7FFB">
        <w:tc>
          <w:tcPr>
            <w:tcW w:w="3780" w:type="dxa"/>
          </w:tcPr>
          <w:p w14:paraId="56BA0B91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A5AAFB0" w14:textId="7777777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21248" w:rsidRPr="009E3BC3" w14:paraId="4B9AD249" w14:textId="77777777" w:rsidTr="002A7FFB">
        <w:tc>
          <w:tcPr>
            <w:tcW w:w="3780" w:type="dxa"/>
          </w:tcPr>
          <w:p w14:paraId="20C25A68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13096B" w14:textId="354CBD64" w:rsidR="00F21248" w:rsidRPr="009E3BC3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3,956</w:t>
            </w:r>
          </w:p>
        </w:tc>
        <w:tc>
          <w:tcPr>
            <w:tcW w:w="270" w:type="dxa"/>
          </w:tcPr>
          <w:p w14:paraId="045D2C36" w14:textId="7777777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575BB09" w14:textId="73AFB05F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2,546</w:t>
            </w:r>
          </w:p>
        </w:tc>
        <w:tc>
          <w:tcPr>
            <w:tcW w:w="270" w:type="dxa"/>
          </w:tcPr>
          <w:p w14:paraId="1094EA37" w14:textId="7777777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E9FE52" w14:textId="0422D8DA" w:rsidR="00F21248" w:rsidRPr="009E3BC3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3,956</w:t>
            </w:r>
          </w:p>
        </w:tc>
        <w:tc>
          <w:tcPr>
            <w:tcW w:w="270" w:type="dxa"/>
          </w:tcPr>
          <w:p w14:paraId="1ACE6E6D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6F0EE1" w14:textId="34B0913E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2,546</w:t>
            </w:r>
          </w:p>
        </w:tc>
      </w:tr>
      <w:tr w:rsidR="00F21248" w:rsidRPr="009E3BC3" w14:paraId="23839936" w14:textId="77777777" w:rsidTr="002A7FFB">
        <w:tc>
          <w:tcPr>
            <w:tcW w:w="3780" w:type="dxa"/>
          </w:tcPr>
          <w:p w14:paraId="0D8220CD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43109A0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4B1EF5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4EF830E" w14:textId="7777777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21248" w:rsidRPr="009E3BC3" w14:paraId="7BA0D9B2" w14:textId="77777777" w:rsidTr="002A7FFB">
        <w:tc>
          <w:tcPr>
            <w:tcW w:w="3780" w:type="dxa"/>
          </w:tcPr>
          <w:p w14:paraId="0A998077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610" w:type="dxa"/>
            <w:gridSpan w:val="3"/>
          </w:tcPr>
          <w:p w14:paraId="3DE21286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ED687C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2CE33AA" w14:textId="7777777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1248" w:rsidRPr="009E3BC3" w14:paraId="46E9AADB" w14:textId="77777777" w:rsidTr="002A7FFB">
        <w:tc>
          <w:tcPr>
            <w:tcW w:w="3780" w:type="dxa"/>
          </w:tcPr>
          <w:p w14:paraId="4782CBDF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FD4172E" w14:textId="7EB6FDF9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68A3281" w14:textId="77777777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03CD3" w14:textId="4D3A304B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FEA732C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513706" w14:textId="4C5B8A62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6B8CB6D" w14:textId="77777777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61042B" w14:textId="6ED8A2F9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21248" w:rsidRPr="009E3BC3" w14:paraId="5F5079E3" w14:textId="77777777" w:rsidTr="002A7FFB">
        <w:tc>
          <w:tcPr>
            <w:tcW w:w="3780" w:type="dxa"/>
          </w:tcPr>
          <w:p w14:paraId="64CC72CE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D2D78" w14:textId="45BFD807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BA605E6" w14:textId="77777777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3D0FF6" w14:textId="0C1A1626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09A2E2E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EA5E13" w14:textId="5A777C11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B27BDB1" w14:textId="77777777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A51CD9" w14:textId="7B9E8FB1" w:rsidR="00F21248" w:rsidRPr="009E3BC3" w:rsidRDefault="00F21248" w:rsidP="00F21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21248" w:rsidRPr="009E3BC3" w14:paraId="1814238B" w14:textId="77777777" w:rsidTr="002A7FFB">
        <w:tc>
          <w:tcPr>
            <w:tcW w:w="3780" w:type="dxa"/>
          </w:tcPr>
          <w:p w14:paraId="2D60D720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729C269" w14:textId="7777777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21248" w:rsidRPr="009E3BC3" w14:paraId="31561AAD" w14:textId="77777777" w:rsidTr="002A7FFB">
        <w:tc>
          <w:tcPr>
            <w:tcW w:w="3780" w:type="dxa"/>
          </w:tcPr>
          <w:p w14:paraId="57A44677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301B32" w14:textId="3F5FE50E" w:rsidR="00F21248" w:rsidRPr="009E3BC3" w:rsidRDefault="0002317C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71,889</w:t>
            </w:r>
          </w:p>
        </w:tc>
        <w:tc>
          <w:tcPr>
            <w:tcW w:w="270" w:type="dxa"/>
          </w:tcPr>
          <w:p w14:paraId="54903071" w14:textId="7777777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9F52BE" w14:textId="7BAAEB25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74,741</w:t>
            </w:r>
          </w:p>
        </w:tc>
        <w:tc>
          <w:tcPr>
            <w:tcW w:w="270" w:type="dxa"/>
          </w:tcPr>
          <w:p w14:paraId="0D3607E3" w14:textId="7777777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CD9402A" w14:textId="5CE31610" w:rsidR="00F21248" w:rsidRPr="009E3BC3" w:rsidRDefault="0002317C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71,889</w:t>
            </w:r>
          </w:p>
        </w:tc>
        <w:tc>
          <w:tcPr>
            <w:tcW w:w="270" w:type="dxa"/>
          </w:tcPr>
          <w:p w14:paraId="657F8E01" w14:textId="77777777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77BB37" w14:textId="33142BC7" w:rsidR="00F21248" w:rsidRPr="009E3BC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74,741</w:t>
            </w:r>
          </w:p>
        </w:tc>
      </w:tr>
    </w:tbl>
    <w:p w14:paraId="4F4A35B0" w14:textId="77777777" w:rsidR="00F21248" w:rsidRDefault="00F21248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022DAE7" w14:textId="39B6D74D" w:rsidR="00F21248" w:rsidRDefault="00F21248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66E70F3" w14:textId="45EFFB29" w:rsidR="005959AB" w:rsidRDefault="005959AB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283286A" w14:textId="1CB24027" w:rsidR="005959AB" w:rsidRDefault="005959AB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D53E33E" w14:textId="1641C1E1" w:rsidR="005959AB" w:rsidRDefault="005959AB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3B78E0E" w14:textId="63D1AD90" w:rsidR="005959AB" w:rsidRDefault="005959AB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DFC5E87" w14:textId="55C34C7D" w:rsidR="005959AB" w:rsidRDefault="005959AB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05A4388" w14:textId="61DD965D" w:rsidR="005959AB" w:rsidRDefault="005959AB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CDE6573" w14:textId="34303B6A" w:rsidR="005959AB" w:rsidRDefault="005959AB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9641A0A" w14:textId="77777777" w:rsidR="00AC5617" w:rsidRDefault="00AC5617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D1489FC" w14:textId="0C099309" w:rsidR="005959AB" w:rsidRDefault="005959AB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65A674E" w14:textId="77777777" w:rsidR="00852076" w:rsidRDefault="00852076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2ACFD2F" w14:textId="77777777" w:rsidR="005959AB" w:rsidRDefault="005959AB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45A6A61" w14:textId="74141A08" w:rsidR="00BB1C8F" w:rsidRPr="00C81CBE" w:rsidRDefault="00BB1C8F" w:rsidP="00A26FF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3DF1D386" w14:textId="77777777" w:rsidR="00F21248" w:rsidRDefault="00F21248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OLE_LINK1"/>
      <w:bookmarkStart w:id="1" w:name="OLE_LINK2"/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1168"/>
        <w:gridCol w:w="269"/>
        <w:gridCol w:w="1169"/>
        <w:gridCol w:w="269"/>
        <w:gridCol w:w="1168"/>
        <w:gridCol w:w="269"/>
        <w:gridCol w:w="1170"/>
      </w:tblGrid>
      <w:tr w:rsidR="00F21248" w:rsidRPr="00332885" w14:paraId="2765DE14" w14:textId="77777777" w:rsidTr="002A7FFB">
        <w:trPr>
          <w:trHeight w:val="431"/>
          <w:tblHeader/>
        </w:trPr>
        <w:tc>
          <w:tcPr>
            <w:tcW w:w="2610" w:type="dxa"/>
          </w:tcPr>
          <w:p w14:paraId="014C7E5F" w14:textId="77777777" w:rsidR="00F21248" w:rsidRPr="00332885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98A8F3" w14:textId="77777777" w:rsidR="00F21248" w:rsidRPr="00332885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71965315" w14:textId="77777777" w:rsidR="00F21248" w:rsidRPr="00332885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EFE4C15" w14:textId="77777777" w:rsidR="00F21248" w:rsidRPr="00332885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14:paraId="6CB99A6B" w14:textId="77777777" w:rsidR="00F21248" w:rsidRPr="00332885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3328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1248" w:rsidRPr="00332885" w14:paraId="310EB047" w14:textId="77777777" w:rsidTr="002A7FFB">
        <w:trPr>
          <w:trHeight w:val="431"/>
          <w:tblHeader/>
        </w:trPr>
        <w:tc>
          <w:tcPr>
            <w:tcW w:w="2610" w:type="dxa"/>
          </w:tcPr>
          <w:p w14:paraId="0A056BA0" w14:textId="77777777" w:rsidR="00F21248" w:rsidRPr="0033288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FEA21C" w14:textId="77777777" w:rsidR="00F21248" w:rsidRPr="0033288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14:paraId="1F9DBC81" w14:textId="7ACBADF4" w:rsidR="00F21248" w:rsidRPr="0033288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</w:tcPr>
          <w:p w14:paraId="01555A6A" w14:textId="77777777" w:rsidR="00F21248" w:rsidRPr="0033288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27A34CD" w14:textId="2F893F61" w:rsidR="00F21248" w:rsidRPr="0033288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</w:tcPr>
          <w:p w14:paraId="65488153" w14:textId="77777777" w:rsidR="00F21248" w:rsidRPr="0033288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29964530" w14:textId="47CCE19A" w:rsidR="00F21248" w:rsidRPr="0033288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</w:tcPr>
          <w:p w14:paraId="04E91BD5" w14:textId="77777777" w:rsidR="00F21248" w:rsidRPr="0033288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DD623D" w14:textId="4CAD7AB6" w:rsidR="00F21248" w:rsidRPr="0033288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21248" w:rsidRPr="00332885" w14:paraId="6ABCFA4B" w14:textId="77777777" w:rsidTr="002A7FFB">
        <w:trPr>
          <w:trHeight w:val="431"/>
          <w:tblHeader/>
        </w:trPr>
        <w:tc>
          <w:tcPr>
            <w:tcW w:w="2610" w:type="dxa"/>
          </w:tcPr>
          <w:p w14:paraId="176DEDA5" w14:textId="77777777" w:rsidR="00F21248" w:rsidRPr="0033288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428045" w14:textId="77777777" w:rsidR="00F21248" w:rsidRPr="0033288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653FD325" w14:textId="3F51270F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5C942ADA" w14:textId="77777777" w:rsidR="00F21248" w:rsidRPr="0033288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B3CC310" w14:textId="2754347B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25141CCC" w14:textId="77777777" w:rsidR="00F21248" w:rsidRPr="0033288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0FA18BBD" w14:textId="36496478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437A8C08" w14:textId="77777777" w:rsidR="00F21248" w:rsidRPr="0033288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5AD57D" w14:textId="38A02CF5" w:rsidR="00F21248" w:rsidRPr="009E3BC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21248" w:rsidRPr="00332885" w14:paraId="73434A74" w14:textId="77777777" w:rsidTr="002A7FFB">
        <w:trPr>
          <w:trHeight w:val="418"/>
          <w:tblHeader/>
        </w:trPr>
        <w:tc>
          <w:tcPr>
            <w:tcW w:w="2610" w:type="dxa"/>
          </w:tcPr>
          <w:p w14:paraId="1B8D5FD9" w14:textId="77777777" w:rsidR="00F21248" w:rsidRPr="0033288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A2C952" w14:textId="77777777" w:rsidR="00F21248" w:rsidRPr="0033288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2" w:type="dxa"/>
            <w:gridSpan w:val="7"/>
          </w:tcPr>
          <w:p w14:paraId="15121F31" w14:textId="77777777" w:rsidR="00F21248" w:rsidRPr="0033288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F21248" w:rsidRPr="00332885" w14:paraId="5C89599B" w14:textId="77777777" w:rsidTr="002A7FFB">
        <w:trPr>
          <w:trHeight w:val="418"/>
        </w:trPr>
        <w:tc>
          <w:tcPr>
            <w:tcW w:w="2610" w:type="dxa"/>
          </w:tcPr>
          <w:p w14:paraId="778C320F" w14:textId="77777777" w:rsidR="00F21248" w:rsidRPr="0077262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26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58695545" w14:textId="77777777" w:rsidR="00F21248" w:rsidRPr="0077262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BF92097" w14:textId="77777777" w:rsidR="00F21248" w:rsidRPr="0077262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F64299A" w14:textId="77777777" w:rsidR="00F21248" w:rsidRPr="0077262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09CF69A" w14:textId="77777777" w:rsidR="00F21248" w:rsidRPr="0077262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0AD3CF2" w14:textId="77777777" w:rsidR="00F21248" w:rsidRPr="0077262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108094C" w14:textId="77777777" w:rsidR="00F21248" w:rsidRPr="0077262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598C56" w14:textId="77777777" w:rsidR="00F21248" w:rsidRPr="0033288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69B673" w14:textId="77777777" w:rsidR="00F21248" w:rsidRPr="0033288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1248" w:rsidRPr="00332885" w14:paraId="15BA071E" w14:textId="77777777" w:rsidTr="002A7FFB">
        <w:trPr>
          <w:trHeight w:val="406"/>
        </w:trPr>
        <w:tc>
          <w:tcPr>
            <w:tcW w:w="2610" w:type="dxa"/>
          </w:tcPr>
          <w:p w14:paraId="1C3F64A8" w14:textId="77777777" w:rsidR="00F21248" w:rsidRPr="0077262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2625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4705303C" w14:textId="77777777" w:rsidR="00F21248" w:rsidRPr="0077262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2D185845" w14:textId="0070F6AE" w:rsidR="00F21248" w:rsidRPr="00772625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2625">
              <w:rPr>
                <w:rFonts w:ascii="Angsana New" w:hAnsi="Angsana New" w:cs="Angsana New"/>
                <w:sz w:val="30"/>
                <w:szCs w:val="30"/>
              </w:rPr>
              <w:t>76,829</w:t>
            </w:r>
          </w:p>
        </w:tc>
        <w:tc>
          <w:tcPr>
            <w:tcW w:w="269" w:type="dxa"/>
          </w:tcPr>
          <w:p w14:paraId="19FF2D2E" w14:textId="77777777" w:rsidR="00F21248" w:rsidRPr="0077262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D74F694" w14:textId="26D71703" w:rsidR="00F21248" w:rsidRPr="0077262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2625">
              <w:rPr>
                <w:rFonts w:ascii="Angsana New" w:hAnsi="Angsana New" w:cs="Angsana New"/>
                <w:sz w:val="30"/>
                <w:szCs w:val="30"/>
              </w:rPr>
              <w:t>71,348</w:t>
            </w:r>
          </w:p>
        </w:tc>
        <w:tc>
          <w:tcPr>
            <w:tcW w:w="269" w:type="dxa"/>
          </w:tcPr>
          <w:p w14:paraId="3B2486CC" w14:textId="77777777" w:rsidR="00F21248" w:rsidRPr="0077262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35423D8" w14:textId="6BBB04DB" w:rsidR="00F21248" w:rsidRPr="00772625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772625">
              <w:rPr>
                <w:rFonts w:ascii="Angsana New" w:hAnsi="Angsana New" w:cs="Angsana New"/>
                <w:sz w:val="30"/>
                <w:szCs w:val="30"/>
              </w:rPr>
              <w:t>76,829</w:t>
            </w:r>
          </w:p>
        </w:tc>
        <w:tc>
          <w:tcPr>
            <w:tcW w:w="269" w:type="dxa"/>
          </w:tcPr>
          <w:p w14:paraId="4DEFBFE1" w14:textId="77777777" w:rsidR="00F21248" w:rsidRPr="0033288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A0ED3E" w14:textId="55465CA3" w:rsidR="00F21248" w:rsidRPr="0033288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71,348</w:t>
            </w:r>
          </w:p>
        </w:tc>
      </w:tr>
      <w:tr w:rsidR="00F21248" w:rsidRPr="00332885" w14:paraId="5B2CF01A" w14:textId="77777777" w:rsidTr="002A7FFB">
        <w:trPr>
          <w:trHeight w:val="406"/>
        </w:trPr>
        <w:tc>
          <w:tcPr>
            <w:tcW w:w="2610" w:type="dxa"/>
          </w:tcPr>
          <w:p w14:paraId="1CAFC818" w14:textId="77777777" w:rsidR="00F21248" w:rsidRPr="0077262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2625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E9BF68F" w14:textId="77777777" w:rsidR="00F21248" w:rsidRPr="0077262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604E7FC3" w14:textId="77777777" w:rsidR="00F21248" w:rsidRPr="0077262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E8839B0" w14:textId="77777777" w:rsidR="00F21248" w:rsidRPr="0077262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B19EF01" w14:textId="77777777" w:rsidR="00F21248" w:rsidRPr="0077262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CF2B993" w14:textId="77777777" w:rsidR="00F21248" w:rsidRPr="0077262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6C62FCC" w14:textId="77777777" w:rsidR="00F21248" w:rsidRPr="0077262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C244E18" w14:textId="77777777" w:rsidR="00F21248" w:rsidRPr="0033288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D4D646" w14:textId="77777777" w:rsidR="00F21248" w:rsidRPr="0033288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1248" w:rsidRPr="00332885" w14:paraId="0DCFEFF7" w14:textId="77777777" w:rsidTr="002A7FFB">
        <w:trPr>
          <w:trHeight w:val="406"/>
        </w:trPr>
        <w:tc>
          <w:tcPr>
            <w:tcW w:w="2610" w:type="dxa"/>
          </w:tcPr>
          <w:p w14:paraId="660409E2" w14:textId="77777777" w:rsidR="00F21248" w:rsidRPr="0077262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26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772625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772625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3FC0748" w14:textId="77777777" w:rsidR="00F21248" w:rsidRPr="0077262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36B02960" w14:textId="0614DCD9" w:rsidR="00F21248" w:rsidRPr="00772625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26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F302803" w14:textId="77777777" w:rsidR="00F21248" w:rsidRPr="0077262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57BB04B" w14:textId="5ACA76E9" w:rsidR="00F21248" w:rsidRPr="0077262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26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526DF60" w14:textId="77777777" w:rsidR="00F21248" w:rsidRPr="0077262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F542D34" w14:textId="28BA1719" w:rsidR="00F21248" w:rsidRPr="00772625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2625">
              <w:rPr>
                <w:rFonts w:ascii="Angsana New" w:hAnsi="Angsana New" w:cs="Angsana New"/>
                <w:sz w:val="30"/>
                <w:szCs w:val="30"/>
              </w:rPr>
              <w:t>72,366</w:t>
            </w:r>
          </w:p>
        </w:tc>
        <w:tc>
          <w:tcPr>
            <w:tcW w:w="269" w:type="dxa"/>
          </w:tcPr>
          <w:p w14:paraId="5B572118" w14:textId="77777777" w:rsidR="00F21248" w:rsidRPr="0033288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9D83A4" w14:textId="0A31330E" w:rsidR="00F21248" w:rsidRPr="0033288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72,366</w:t>
            </w:r>
          </w:p>
        </w:tc>
      </w:tr>
      <w:tr w:rsidR="00F21248" w:rsidRPr="00332885" w14:paraId="49F280CA" w14:textId="77777777" w:rsidTr="002A7FFB">
        <w:trPr>
          <w:trHeight w:val="418"/>
        </w:trPr>
        <w:tc>
          <w:tcPr>
            <w:tcW w:w="2610" w:type="dxa"/>
          </w:tcPr>
          <w:p w14:paraId="7D3591D8" w14:textId="77777777" w:rsidR="00F21248" w:rsidRPr="00CA2C8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2917BD" w14:textId="77777777" w:rsidR="00F21248" w:rsidRPr="00CA2C8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2806256" w14:textId="2289B017" w:rsidR="00F21248" w:rsidRPr="00CA2C83" w:rsidRDefault="0077262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76,829</w:t>
            </w:r>
          </w:p>
        </w:tc>
        <w:tc>
          <w:tcPr>
            <w:tcW w:w="269" w:type="dxa"/>
          </w:tcPr>
          <w:p w14:paraId="52494B51" w14:textId="77777777" w:rsidR="00F21248" w:rsidRPr="0033288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0DB469A" w14:textId="5F303A82" w:rsidR="00F21248" w:rsidRPr="0033288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71,348</w:t>
            </w:r>
          </w:p>
        </w:tc>
        <w:tc>
          <w:tcPr>
            <w:tcW w:w="269" w:type="dxa"/>
          </w:tcPr>
          <w:p w14:paraId="57307C87" w14:textId="77777777" w:rsidR="00F21248" w:rsidRPr="0033288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A26272C" w14:textId="6F65CC5B" w:rsidR="00F21248" w:rsidRPr="00332885" w:rsidRDefault="0077262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149,195</w:t>
            </w:r>
          </w:p>
        </w:tc>
        <w:tc>
          <w:tcPr>
            <w:tcW w:w="269" w:type="dxa"/>
          </w:tcPr>
          <w:p w14:paraId="24B9C4E9" w14:textId="77777777" w:rsidR="00F21248" w:rsidRPr="0033288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C3F74A" w14:textId="026E88DA" w:rsidR="00F21248" w:rsidRPr="0033288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143,714</w:t>
            </w:r>
          </w:p>
        </w:tc>
      </w:tr>
      <w:tr w:rsidR="00F21248" w:rsidRPr="00332885" w14:paraId="247DF68A" w14:textId="77777777" w:rsidTr="002A7FFB">
        <w:trPr>
          <w:trHeight w:val="431"/>
        </w:trPr>
        <w:tc>
          <w:tcPr>
            <w:tcW w:w="2610" w:type="dxa"/>
          </w:tcPr>
          <w:p w14:paraId="774393FB" w14:textId="77777777" w:rsidR="00F21248" w:rsidRPr="00CA2C8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A2C8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</w:t>
            </w:r>
            <w:r w:rsidRPr="00CA2C83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  <w:p w14:paraId="7690F2C6" w14:textId="77777777" w:rsidR="00F21248" w:rsidRPr="00CA2C8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เครดิต</w:t>
            </w:r>
            <w:r w:rsidRPr="00CA2C83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</w:tcPr>
          <w:p w14:paraId="31BE9A08" w14:textId="77777777" w:rsidR="00F21248" w:rsidRPr="00CA2C8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EF9E713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2CFDE9C1" w14:textId="642295B9" w:rsidR="00311B35" w:rsidRPr="00CA2C83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3FD6EDA" w14:textId="77777777" w:rsidR="00F21248" w:rsidRPr="0033288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4E451C1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261D2CC5" w14:textId="26213BA5" w:rsidR="00F21248" w:rsidRPr="0033288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- </w:t>
            </w:r>
          </w:p>
        </w:tc>
        <w:tc>
          <w:tcPr>
            <w:tcW w:w="269" w:type="dxa"/>
          </w:tcPr>
          <w:p w14:paraId="484B3CE9" w14:textId="77777777" w:rsidR="00F21248" w:rsidRPr="0033288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F83618B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2420C008" w14:textId="3384A221" w:rsidR="00311B35" w:rsidRPr="00AD1F81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(72,366)</w:t>
            </w:r>
          </w:p>
        </w:tc>
        <w:tc>
          <w:tcPr>
            <w:tcW w:w="269" w:type="dxa"/>
          </w:tcPr>
          <w:p w14:paraId="1773C21C" w14:textId="77777777" w:rsidR="00F21248" w:rsidRPr="0033288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3163E8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105B955E" w14:textId="14D27A13" w:rsidR="00F21248" w:rsidRPr="0033288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(72,366)</w:t>
            </w:r>
          </w:p>
        </w:tc>
      </w:tr>
      <w:tr w:rsidR="00F21248" w:rsidRPr="00332885" w14:paraId="61E2AE70" w14:textId="77777777" w:rsidTr="0018553D">
        <w:trPr>
          <w:trHeight w:val="308"/>
        </w:trPr>
        <w:tc>
          <w:tcPr>
            <w:tcW w:w="2610" w:type="dxa"/>
          </w:tcPr>
          <w:p w14:paraId="0F67D93D" w14:textId="77777777" w:rsidR="00F21248" w:rsidRPr="00CA2C8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1E05A91E" w14:textId="6179C8E4" w:rsidR="00F21248" w:rsidRPr="00916F0C" w:rsidRDefault="005959AB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5A35A0F7" w14:textId="7D687F58" w:rsidR="00F21248" w:rsidRPr="00916F0C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76,829</w:t>
            </w:r>
          </w:p>
        </w:tc>
        <w:tc>
          <w:tcPr>
            <w:tcW w:w="269" w:type="dxa"/>
          </w:tcPr>
          <w:p w14:paraId="566CFEFE" w14:textId="77777777" w:rsidR="00F21248" w:rsidRPr="00916F0C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2E7F3941" w14:textId="0877ADC6" w:rsidR="00F21248" w:rsidRPr="00916F0C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71,348</w:t>
            </w:r>
          </w:p>
        </w:tc>
        <w:tc>
          <w:tcPr>
            <w:tcW w:w="269" w:type="dxa"/>
          </w:tcPr>
          <w:p w14:paraId="61C44A6D" w14:textId="77777777" w:rsidR="00F21248" w:rsidRPr="00916F0C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4268334E" w14:textId="6F7D3B56" w:rsidR="00F21248" w:rsidRPr="00916F0C" w:rsidRDefault="00311B35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76,829</w:t>
            </w:r>
          </w:p>
        </w:tc>
        <w:tc>
          <w:tcPr>
            <w:tcW w:w="269" w:type="dxa"/>
          </w:tcPr>
          <w:p w14:paraId="32850CE8" w14:textId="77777777" w:rsidR="00F21248" w:rsidRPr="00916F0C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4CE464" w14:textId="031932B0" w:rsidR="00F21248" w:rsidRPr="00916F0C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71,348</w:t>
            </w:r>
          </w:p>
        </w:tc>
      </w:tr>
      <w:tr w:rsidR="00F21248" w:rsidRPr="00332885" w14:paraId="195F39B6" w14:textId="77777777" w:rsidTr="0018553D">
        <w:trPr>
          <w:trHeight w:val="308"/>
        </w:trPr>
        <w:tc>
          <w:tcPr>
            <w:tcW w:w="2610" w:type="dxa"/>
          </w:tcPr>
          <w:p w14:paraId="504ADDEC" w14:textId="77777777" w:rsidR="00F21248" w:rsidRPr="00CA2C8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3307B67" w14:textId="77777777" w:rsidR="00F21248" w:rsidRPr="00CA2C8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55FB01FF" w14:textId="77777777" w:rsidR="00F21248" w:rsidRPr="00916F0C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9887CD7" w14:textId="77777777" w:rsidR="00F21248" w:rsidRPr="00916F0C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2429F87B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92E5F3F" w14:textId="77777777" w:rsidR="00F21248" w:rsidRPr="00916F0C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308E88E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7CE3C06" w14:textId="77777777" w:rsidR="00F21248" w:rsidRPr="00916F0C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DE15AA6" w14:textId="77777777" w:rsidR="00F21248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21248" w:rsidRPr="00C307CD" w14:paraId="739559B2" w14:textId="77777777" w:rsidTr="002A7FFB">
        <w:trPr>
          <w:trHeight w:val="308"/>
        </w:trPr>
        <w:tc>
          <w:tcPr>
            <w:tcW w:w="2610" w:type="dxa"/>
          </w:tcPr>
          <w:p w14:paraId="7535B42C" w14:textId="77777777" w:rsidR="00F21248" w:rsidRPr="00CA2C83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284DF542" w14:textId="77777777" w:rsidR="00F21248" w:rsidRPr="00CA2C8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1C6AB2F" w14:textId="77777777" w:rsidR="00F21248" w:rsidRPr="00CA2C83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DA20B7B" w14:textId="77777777" w:rsidR="00F21248" w:rsidRPr="0033288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C9F4C9E" w14:textId="77777777" w:rsidR="00F21248" w:rsidRPr="0033288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64B288E" w14:textId="77777777" w:rsidR="00F21248" w:rsidRPr="0033288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C5FC3A6" w14:textId="77777777" w:rsidR="00F21248" w:rsidRPr="0033288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0E19F02" w14:textId="77777777" w:rsidR="00F21248" w:rsidRPr="00332885" w:rsidRDefault="00F21248" w:rsidP="00F2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9DD230" w14:textId="77777777" w:rsidR="00F21248" w:rsidRPr="00332885" w:rsidRDefault="00F21248" w:rsidP="00F212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D80" w:rsidRPr="00332885" w14:paraId="1671D8DD" w14:textId="77777777" w:rsidTr="002A7FFB">
        <w:trPr>
          <w:trHeight w:val="406"/>
        </w:trPr>
        <w:tc>
          <w:tcPr>
            <w:tcW w:w="2610" w:type="dxa"/>
          </w:tcPr>
          <w:p w14:paraId="439EEED6" w14:textId="77777777" w:rsidR="006D2D80" w:rsidRPr="00CA2C83" w:rsidRDefault="006D2D80" w:rsidP="006D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433D543E" w14:textId="77777777" w:rsidR="006D2D80" w:rsidRPr="00CA2C83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2D5B9D3" w14:textId="2E647C86" w:rsidR="006D2D80" w:rsidRPr="00CA2C83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1,414,064</w:t>
            </w:r>
          </w:p>
        </w:tc>
        <w:tc>
          <w:tcPr>
            <w:tcW w:w="269" w:type="dxa"/>
          </w:tcPr>
          <w:p w14:paraId="7C468B52" w14:textId="77777777" w:rsidR="006D2D80" w:rsidRPr="00332885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95BC76B" w14:textId="5650AAB4" w:rsidR="006D2D80" w:rsidRPr="00332885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1,157,355</w:t>
            </w:r>
          </w:p>
        </w:tc>
        <w:tc>
          <w:tcPr>
            <w:tcW w:w="269" w:type="dxa"/>
          </w:tcPr>
          <w:p w14:paraId="10FE2CD0" w14:textId="77777777" w:rsidR="006D2D80" w:rsidRPr="00332885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209F258" w14:textId="004E42D3" w:rsidR="006D2D80" w:rsidRPr="00332885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1,414,064</w:t>
            </w:r>
          </w:p>
        </w:tc>
        <w:tc>
          <w:tcPr>
            <w:tcW w:w="269" w:type="dxa"/>
          </w:tcPr>
          <w:p w14:paraId="52A2D815" w14:textId="77777777" w:rsidR="006D2D80" w:rsidRPr="00332885" w:rsidRDefault="006D2D80" w:rsidP="006D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488DB9" w14:textId="1CCFD1CE" w:rsidR="006D2D80" w:rsidRPr="00332885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1,157,355</w:t>
            </w:r>
          </w:p>
        </w:tc>
      </w:tr>
      <w:tr w:rsidR="006D2D80" w:rsidRPr="00332885" w14:paraId="4492AA3E" w14:textId="77777777" w:rsidTr="002A7FFB">
        <w:trPr>
          <w:trHeight w:val="406"/>
        </w:trPr>
        <w:tc>
          <w:tcPr>
            <w:tcW w:w="2610" w:type="dxa"/>
          </w:tcPr>
          <w:p w14:paraId="1F37BA34" w14:textId="25359619" w:rsidR="006D2D80" w:rsidRPr="00CA2C83" w:rsidRDefault="006D2D80" w:rsidP="006D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2625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7EF13D0" w14:textId="77777777" w:rsidR="006D2D80" w:rsidRPr="00CA2C83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9D7F1DE" w14:textId="77777777" w:rsidR="006D2D80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66D3A7" w14:textId="77777777" w:rsidR="006D2D80" w:rsidRPr="00332885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FD266C4" w14:textId="77777777" w:rsidR="006D2D80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5BD306A" w14:textId="77777777" w:rsidR="006D2D80" w:rsidRPr="00332885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5F729BA" w14:textId="77777777" w:rsidR="006D2D80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6088887" w14:textId="77777777" w:rsidR="006D2D80" w:rsidRPr="00332885" w:rsidRDefault="006D2D80" w:rsidP="006D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A9994" w14:textId="77777777" w:rsidR="006D2D80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D80" w:rsidRPr="00332885" w14:paraId="13D36583" w14:textId="77777777" w:rsidTr="002A7FFB">
        <w:trPr>
          <w:trHeight w:val="406"/>
        </w:trPr>
        <w:tc>
          <w:tcPr>
            <w:tcW w:w="2610" w:type="dxa"/>
          </w:tcPr>
          <w:p w14:paraId="21798F6D" w14:textId="06661840" w:rsidR="006D2D80" w:rsidRPr="00CA2C83" w:rsidRDefault="006D2D80" w:rsidP="006D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CC0113">
              <w:rPr>
                <w:rFonts w:ascii="Angsana New" w:hAnsi="Angsana New" w:cs="Angsana New" w:hint="cs"/>
                <w:sz w:val="30"/>
                <w:szCs w:val="30"/>
                <w:cs/>
              </w:rPr>
              <w:t>น้อยกว่า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2726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7262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72625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F801865" w14:textId="77777777" w:rsidR="006D2D80" w:rsidRPr="00CA2C83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034C5B1" w14:textId="6E9E8E19" w:rsidR="006D2D80" w:rsidRDefault="0002726E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269" w:type="dxa"/>
          </w:tcPr>
          <w:p w14:paraId="0390D977" w14:textId="77777777" w:rsidR="006D2D80" w:rsidRPr="00332885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6F36C9E" w14:textId="2254EBE5" w:rsidR="006D2D80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26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39ACF10" w14:textId="77777777" w:rsidR="006D2D80" w:rsidRPr="00332885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5066E76" w14:textId="29DE77DB" w:rsidR="006D2D80" w:rsidRDefault="0002726E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269" w:type="dxa"/>
          </w:tcPr>
          <w:p w14:paraId="62C84995" w14:textId="77777777" w:rsidR="006D2D80" w:rsidRPr="00332885" w:rsidRDefault="006D2D80" w:rsidP="006D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BBB31E" w14:textId="1AD476EB" w:rsidR="006D2D80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2726E" w:rsidRPr="00332885" w14:paraId="008910E5" w14:textId="77777777" w:rsidTr="002A7FFB">
        <w:trPr>
          <w:trHeight w:val="406"/>
        </w:trPr>
        <w:tc>
          <w:tcPr>
            <w:tcW w:w="2610" w:type="dxa"/>
          </w:tcPr>
          <w:p w14:paraId="172311B7" w14:textId="272328E9" w:rsidR="0002726E" w:rsidRDefault="0002726E" w:rsidP="006D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="00AC56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AC56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76B4D8E" w14:textId="77777777" w:rsidR="0002726E" w:rsidRPr="00CA2C83" w:rsidRDefault="0002726E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A8B23A5" w14:textId="47E06302" w:rsidR="0002726E" w:rsidRDefault="0002726E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69" w:type="dxa"/>
          </w:tcPr>
          <w:p w14:paraId="36E3295D" w14:textId="77777777" w:rsidR="0002726E" w:rsidRPr="00332885" w:rsidRDefault="0002726E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3B6A602" w14:textId="49364D3C" w:rsidR="0002726E" w:rsidRPr="00772625" w:rsidRDefault="0002726E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10B70AB" w14:textId="77777777" w:rsidR="0002726E" w:rsidRPr="00332885" w:rsidRDefault="0002726E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EEE3713" w14:textId="25430F45" w:rsidR="0002726E" w:rsidRDefault="0002726E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69" w:type="dxa"/>
          </w:tcPr>
          <w:p w14:paraId="53C39D68" w14:textId="77777777" w:rsidR="0002726E" w:rsidRPr="00332885" w:rsidRDefault="0002726E" w:rsidP="006D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7A7FE4" w14:textId="18AD7D8B" w:rsidR="0002726E" w:rsidRDefault="0002726E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D2D80" w:rsidRPr="00332885" w14:paraId="006BD3D0" w14:textId="77777777" w:rsidTr="006D2D80">
        <w:trPr>
          <w:trHeight w:val="431"/>
        </w:trPr>
        <w:tc>
          <w:tcPr>
            <w:tcW w:w="2610" w:type="dxa"/>
          </w:tcPr>
          <w:p w14:paraId="289943EB" w14:textId="64ACBF9F" w:rsidR="006D2D80" w:rsidRPr="00CA2C83" w:rsidRDefault="006D2D80" w:rsidP="006D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CF599A" w14:textId="77777777" w:rsidR="006D2D80" w:rsidRPr="00CA2C83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FAD2A83" w14:textId="66CA4BDB" w:rsidR="006D2D80" w:rsidRPr="00CA2C83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1,414,150</w:t>
            </w:r>
          </w:p>
        </w:tc>
        <w:tc>
          <w:tcPr>
            <w:tcW w:w="269" w:type="dxa"/>
          </w:tcPr>
          <w:p w14:paraId="51449498" w14:textId="77777777" w:rsidR="006D2D80" w:rsidRPr="00332885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F055D1D" w14:textId="6E8571EF" w:rsidR="006D2D80" w:rsidRPr="00332885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1,157,355</w:t>
            </w:r>
          </w:p>
        </w:tc>
        <w:tc>
          <w:tcPr>
            <w:tcW w:w="269" w:type="dxa"/>
          </w:tcPr>
          <w:p w14:paraId="1BD20FD5" w14:textId="77777777" w:rsidR="006D2D80" w:rsidRPr="00332885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4B6203D" w14:textId="72D23E88" w:rsidR="006D2D80" w:rsidRPr="00332885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1,414,150</w:t>
            </w:r>
          </w:p>
        </w:tc>
        <w:tc>
          <w:tcPr>
            <w:tcW w:w="269" w:type="dxa"/>
          </w:tcPr>
          <w:p w14:paraId="39FFB767" w14:textId="77777777" w:rsidR="006D2D80" w:rsidRPr="00332885" w:rsidRDefault="006D2D80" w:rsidP="006D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2BABD5" w14:textId="68BDF243" w:rsidR="006D2D80" w:rsidRPr="00332885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1,157,355</w:t>
            </w:r>
          </w:p>
        </w:tc>
      </w:tr>
      <w:tr w:rsidR="006D2D80" w:rsidRPr="00332885" w14:paraId="6B4808B6" w14:textId="77777777" w:rsidTr="002A7FFB">
        <w:trPr>
          <w:trHeight w:val="431"/>
        </w:trPr>
        <w:tc>
          <w:tcPr>
            <w:tcW w:w="2610" w:type="dxa"/>
          </w:tcPr>
          <w:p w14:paraId="4AAAD027" w14:textId="720C808E" w:rsidR="006D2D80" w:rsidRPr="00CA2C83" w:rsidRDefault="00D414E3" w:rsidP="006D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6003D24" w14:textId="77777777" w:rsidR="006D2D80" w:rsidRPr="00CA2C83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23640CF" w14:textId="283D8EC3" w:rsidR="006D2D80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1,490,979</w:t>
            </w:r>
          </w:p>
        </w:tc>
        <w:tc>
          <w:tcPr>
            <w:tcW w:w="269" w:type="dxa"/>
          </w:tcPr>
          <w:p w14:paraId="1660F78E" w14:textId="77777777" w:rsidR="006D2D80" w:rsidRPr="00332885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105B876" w14:textId="5C9A98B8" w:rsidR="006D2D80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1,228,703</w:t>
            </w:r>
          </w:p>
        </w:tc>
        <w:tc>
          <w:tcPr>
            <w:tcW w:w="269" w:type="dxa"/>
          </w:tcPr>
          <w:p w14:paraId="73825158" w14:textId="77777777" w:rsidR="006D2D80" w:rsidRPr="00332885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69778BEF" w14:textId="31E1A86E" w:rsidR="006D2D80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1,490,979</w:t>
            </w:r>
          </w:p>
        </w:tc>
        <w:tc>
          <w:tcPr>
            <w:tcW w:w="269" w:type="dxa"/>
          </w:tcPr>
          <w:p w14:paraId="2A40507A" w14:textId="77777777" w:rsidR="006D2D80" w:rsidRPr="00332885" w:rsidRDefault="006D2D80" w:rsidP="006D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5C2D71" w14:textId="390758C8" w:rsidR="006D2D80" w:rsidRDefault="006D2D80" w:rsidP="006D2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1,228,703</w:t>
            </w:r>
          </w:p>
        </w:tc>
      </w:tr>
    </w:tbl>
    <w:p w14:paraId="43A98657" w14:textId="492D5730" w:rsidR="00F21248" w:rsidRDefault="00F21248" w:rsidP="00F21248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360"/>
        <w:gridCol w:w="1080"/>
        <w:gridCol w:w="315"/>
        <w:gridCol w:w="1215"/>
      </w:tblGrid>
      <w:tr w:rsidR="002C16E9" w:rsidRPr="00332885" w14:paraId="4D34B353" w14:textId="77777777" w:rsidTr="00FB6145">
        <w:trPr>
          <w:trHeight w:val="428"/>
          <w:tblHeader/>
        </w:trPr>
        <w:tc>
          <w:tcPr>
            <w:tcW w:w="6300" w:type="dxa"/>
            <w:vAlign w:val="bottom"/>
          </w:tcPr>
          <w:p w14:paraId="46C59FD7" w14:textId="77777777" w:rsidR="002C16E9" w:rsidRPr="00332885" w:rsidRDefault="002C16E9" w:rsidP="001401B0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14:paraId="2691DE3D" w14:textId="77777777" w:rsidR="002C16E9" w:rsidRPr="00332885" w:rsidRDefault="002C16E9" w:rsidP="001401B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4507898D" w14:textId="77777777" w:rsidR="002C16E9" w:rsidRPr="00332885" w:rsidRDefault="002C16E9" w:rsidP="001401B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16E9" w:rsidRPr="00332885" w14:paraId="61DB7FC0" w14:textId="77777777" w:rsidTr="00FB6145">
        <w:trPr>
          <w:trHeight w:val="428"/>
          <w:tblHeader/>
        </w:trPr>
        <w:tc>
          <w:tcPr>
            <w:tcW w:w="6300" w:type="dxa"/>
            <w:vAlign w:val="bottom"/>
          </w:tcPr>
          <w:p w14:paraId="79D04D77" w14:textId="09086E39" w:rsidR="002C16E9" w:rsidRPr="00332885" w:rsidRDefault="002C16E9" w:rsidP="001401B0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A75D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3288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3288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3288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A75D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A75D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                                   </w:t>
            </w:r>
            <w:r w:rsidRPr="008862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60" w:type="dxa"/>
          </w:tcPr>
          <w:p w14:paraId="4738D806" w14:textId="77777777" w:rsidR="002C16E9" w:rsidRPr="00332885" w:rsidRDefault="002C16E9" w:rsidP="001401B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AC43984" w14:textId="22A544EE" w:rsidR="002C16E9" w:rsidRPr="00332885" w:rsidRDefault="002C16E9" w:rsidP="001401B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59A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15" w:type="dxa"/>
          </w:tcPr>
          <w:p w14:paraId="04DF66E8" w14:textId="77777777" w:rsidR="002C16E9" w:rsidRPr="00332885" w:rsidRDefault="002C16E9" w:rsidP="001401B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97B7F9E" w14:textId="1CC63304" w:rsidR="002C16E9" w:rsidRPr="00332885" w:rsidRDefault="002C16E9" w:rsidP="001401B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59A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C16E9" w:rsidRPr="00332885" w14:paraId="560BD347" w14:textId="77777777" w:rsidTr="00FB6145">
        <w:trPr>
          <w:trHeight w:val="428"/>
          <w:tblHeader/>
        </w:trPr>
        <w:tc>
          <w:tcPr>
            <w:tcW w:w="6300" w:type="dxa"/>
            <w:vAlign w:val="bottom"/>
          </w:tcPr>
          <w:p w14:paraId="3CC0E129" w14:textId="77777777" w:rsidR="002C16E9" w:rsidRPr="00332885" w:rsidRDefault="002C16E9" w:rsidP="001401B0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E8AB7C3" w14:textId="77777777" w:rsidR="002C16E9" w:rsidRPr="00332885" w:rsidRDefault="002C16E9" w:rsidP="001401B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3AB893D3" w14:textId="77777777" w:rsidR="002C16E9" w:rsidRPr="00332885" w:rsidRDefault="002C16E9" w:rsidP="001401B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2C16E9" w:rsidRPr="00270B7D" w14:paraId="5ED1E272" w14:textId="77777777" w:rsidTr="00FB6145">
        <w:trPr>
          <w:trHeight w:val="414"/>
          <w:tblHeader/>
        </w:trPr>
        <w:tc>
          <w:tcPr>
            <w:tcW w:w="6300" w:type="dxa"/>
            <w:shd w:val="clear" w:color="auto" w:fill="auto"/>
            <w:hideMark/>
          </w:tcPr>
          <w:p w14:paraId="1EB52B87" w14:textId="77777777" w:rsidR="002C16E9" w:rsidRPr="00BE7B71" w:rsidRDefault="002C16E9" w:rsidP="002C16E9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7B71">
              <w:rPr>
                <w:rFonts w:asciiTheme="majorBidi" w:hAnsiTheme="majorBidi" w:cstheme="majorBidi" w:hint="cs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753A0A1" w14:textId="77777777" w:rsidR="002C16E9" w:rsidRPr="00BE7B71" w:rsidRDefault="002C16E9" w:rsidP="002C16E9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45F802" w14:textId="7870B22E" w:rsidR="002C16E9" w:rsidRPr="00BE7B71" w:rsidRDefault="002C16E9" w:rsidP="002C16E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610"/>
                <w:tab w:val="left" w:pos="834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6D48556B" w14:textId="77777777" w:rsidR="002C16E9" w:rsidRPr="00270B7D" w:rsidRDefault="002C16E9" w:rsidP="002C16E9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B01CAE8" w14:textId="02964D03" w:rsidR="002C16E9" w:rsidRPr="00270B7D" w:rsidRDefault="002C16E9" w:rsidP="002C16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</w:tr>
      <w:tr w:rsidR="002C16E9" w:rsidRPr="00270B7D" w14:paraId="756B1F06" w14:textId="77777777" w:rsidTr="00FB6145">
        <w:trPr>
          <w:trHeight w:val="414"/>
          <w:tblHeader/>
        </w:trPr>
        <w:tc>
          <w:tcPr>
            <w:tcW w:w="6300" w:type="dxa"/>
            <w:shd w:val="clear" w:color="auto" w:fill="auto"/>
          </w:tcPr>
          <w:p w14:paraId="59744366" w14:textId="77777777" w:rsidR="002C16E9" w:rsidRPr="00270B7D" w:rsidRDefault="002C16E9" w:rsidP="002C16E9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0"/>
                <w:tab w:val="right" w:pos="596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0B7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1C58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C4A87FB" w14:textId="77777777" w:rsidR="002C16E9" w:rsidRPr="00270B7D" w:rsidRDefault="002C16E9" w:rsidP="002C16E9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4F7F8D" w14:textId="73F71D7B" w:rsidR="002C16E9" w:rsidRPr="00270B7D" w:rsidRDefault="002C16E9" w:rsidP="002C16E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610"/>
                <w:tab w:val="left" w:pos="834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2EDD161F" w14:textId="77777777" w:rsidR="002C16E9" w:rsidRPr="00270B7D" w:rsidRDefault="002C16E9" w:rsidP="002C16E9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A66B31" w14:textId="70F529E9" w:rsidR="002C16E9" w:rsidRPr="00027029" w:rsidRDefault="002C16E9" w:rsidP="002C16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</w:tr>
    </w:tbl>
    <w:p w14:paraId="6B7697E3" w14:textId="14180F9F" w:rsidR="00F21248" w:rsidRDefault="00F21248" w:rsidP="00F21248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A1C07A5" w14:textId="77777777" w:rsidR="002C16E9" w:rsidRDefault="002C16E9" w:rsidP="00F21248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bookmarkEnd w:id="0"/>
    <w:bookmarkEnd w:id="1"/>
    <w:p w14:paraId="56A132C9" w14:textId="77777777" w:rsidR="005959AB" w:rsidRDefault="005959AB" w:rsidP="00595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D694816" w14:textId="5B3F38D0" w:rsidR="005A1C4E" w:rsidRPr="008862C2" w:rsidRDefault="000B7744" w:rsidP="001E72A9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2C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38EC4CE4" w14:textId="77777777" w:rsidR="00BB237F" w:rsidRPr="008862C2" w:rsidRDefault="00BB237F" w:rsidP="00BB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089371F" w14:textId="11C8F724" w:rsidR="00866233" w:rsidRPr="008862C2" w:rsidRDefault="00866233" w:rsidP="005A1C4E">
      <w:pPr>
        <w:pStyle w:val="BodyText2"/>
        <w:spacing w:line="260" w:lineRule="atLeast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8862C2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BC04C4">
        <w:rPr>
          <w:rFonts w:asciiTheme="majorBidi" w:hAnsiTheme="majorBidi" w:cstheme="majorBidi" w:hint="cs"/>
          <w:sz w:val="30"/>
          <w:szCs w:val="30"/>
          <w:cs/>
          <w:lang w:val="en-US"/>
        </w:rPr>
        <w:t>สาม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C04C4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BC04C4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</w:t>
      </w:r>
      <w:r w:rsidR="009859BC">
        <w:rPr>
          <w:rFonts w:asciiTheme="majorBidi" w:hAnsiTheme="majorBidi" w:cstheme="majorBidi" w:hint="cs"/>
          <w:sz w:val="30"/>
          <w:szCs w:val="30"/>
          <w:cs/>
          <w:lang w:val="en-US"/>
        </w:rPr>
        <w:t>ม</w:t>
      </w:r>
      <w:r w:rsidR="00BC04C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C04C4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C04C4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8862C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146A24" w14:textId="48873132" w:rsidR="00866233" w:rsidRDefault="00866233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F21248" w:rsidRPr="000D56BE" w14:paraId="0C8AA37F" w14:textId="77777777" w:rsidTr="002A7FFB">
        <w:tc>
          <w:tcPr>
            <w:tcW w:w="3780" w:type="dxa"/>
          </w:tcPr>
          <w:p w14:paraId="2CF8A709" w14:textId="77777777" w:rsidR="00F21248" w:rsidRPr="000D56BE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A2CC6F4" w14:textId="77777777" w:rsidR="00F21248" w:rsidRPr="0014409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409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2D971CF" w14:textId="77777777" w:rsidR="00F21248" w:rsidRPr="0014409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AEFCCA4" w14:textId="77777777" w:rsidR="00F21248" w:rsidRPr="0014409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409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14409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1248" w:rsidRPr="000D56BE" w14:paraId="1F64629D" w14:textId="77777777" w:rsidTr="002A7FFB">
        <w:tc>
          <w:tcPr>
            <w:tcW w:w="3780" w:type="dxa"/>
          </w:tcPr>
          <w:p w14:paraId="3DAF098A" w14:textId="77777777" w:rsidR="00F21248" w:rsidRPr="000D56BE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F0DDB21" w14:textId="75D2BE84" w:rsidR="00F21248" w:rsidRPr="0014409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409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F1A5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19C85AF" w14:textId="77777777" w:rsidR="00F21248" w:rsidRPr="0014409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C17EC9" w14:textId="2BBC850F" w:rsidR="00F21248" w:rsidRPr="0014409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409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F1A5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629DAA9" w14:textId="77777777" w:rsidR="00F21248" w:rsidRPr="0014409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2EB63FC4" w14:textId="6BFB5C03" w:rsidR="00F21248" w:rsidRPr="0014409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409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F1A5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0B908CA" w14:textId="77777777" w:rsidR="00F21248" w:rsidRPr="0014409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592E4E7" w14:textId="6A68B39E" w:rsidR="00F21248" w:rsidRPr="00144094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409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F1A5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F21248" w:rsidRPr="000D56BE" w14:paraId="4523D43C" w14:textId="77777777" w:rsidTr="002A7FFB">
        <w:tc>
          <w:tcPr>
            <w:tcW w:w="3780" w:type="dxa"/>
          </w:tcPr>
          <w:p w14:paraId="6927DBB4" w14:textId="77777777" w:rsidR="00F21248" w:rsidRPr="00CF2F9D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400" w:type="dxa"/>
            <w:gridSpan w:val="7"/>
          </w:tcPr>
          <w:p w14:paraId="39246AD9" w14:textId="77777777" w:rsidR="00F21248" w:rsidRPr="00144094" w:rsidRDefault="00F21248" w:rsidP="002A7F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409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14409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14409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44094" w:rsidRPr="000D56BE" w14:paraId="660E6531" w14:textId="77777777" w:rsidTr="002A7FFB">
        <w:tc>
          <w:tcPr>
            <w:tcW w:w="3780" w:type="dxa"/>
          </w:tcPr>
          <w:p w14:paraId="3571FE5D" w14:textId="77777777" w:rsidR="00144094" w:rsidRPr="000D56BE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7138159E" w14:textId="6D57A2D4" w:rsidR="00144094" w:rsidRPr="002406D6" w:rsidRDefault="00C8701D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406D6">
              <w:rPr>
                <w:rFonts w:ascii="Angsana New" w:hAnsi="Angsana New" w:cs="Angsana New"/>
                <w:sz w:val="30"/>
                <w:szCs w:val="30"/>
              </w:rPr>
              <w:t>219,712</w:t>
            </w:r>
          </w:p>
        </w:tc>
        <w:tc>
          <w:tcPr>
            <w:tcW w:w="270" w:type="dxa"/>
          </w:tcPr>
          <w:p w14:paraId="0FA23474" w14:textId="77777777" w:rsidR="00144094" w:rsidRPr="00FD05FF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CC308E6" w14:textId="5054E6D5" w:rsidR="00144094" w:rsidRPr="00144094" w:rsidRDefault="00144094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4094">
              <w:rPr>
                <w:rFonts w:ascii="Angsana New" w:hAnsi="Angsana New" w:cs="Angsana New"/>
                <w:sz w:val="30"/>
                <w:szCs w:val="30"/>
              </w:rPr>
              <w:t>253,916</w:t>
            </w:r>
          </w:p>
        </w:tc>
        <w:tc>
          <w:tcPr>
            <w:tcW w:w="270" w:type="dxa"/>
          </w:tcPr>
          <w:p w14:paraId="413959B0" w14:textId="77777777" w:rsidR="00144094" w:rsidRPr="00144094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03291A0" w14:textId="470FD923" w:rsidR="00144094" w:rsidRPr="00144094" w:rsidRDefault="004404E6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223,477</w:t>
            </w:r>
          </w:p>
        </w:tc>
        <w:tc>
          <w:tcPr>
            <w:tcW w:w="270" w:type="dxa"/>
          </w:tcPr>
          <w:p w14:paraId="3F09750D" w14:textId="77777777" w:rsidR="00144094" w:rsidRPr="00144094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8DC49F7" w14:textId="77777777" w:rsidR="00144094" w:rsidRPr="00144094" w:rsidRDefault="00144094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4094">
              <w:rPr>
                <w:rFonts w:ascii="Angsana New" w:hAnsi="Angsana New" w:cs="Angsana New"/>
                <w:sz w:val="30"/>
                <w:szCs w:val="30"/>
              </w:rPr>
              <w:t>153,770</w:t>
            </w:r>
          </w:p>
        </w:tc>
      </w:tr>
      <w:tr w:rsidR="00144094" w:rsidRPr="000D56BE" w14:paraId="23CA6ACF" w14:textId="77777777" w:rsidTr="002A7FFB">
        <w:tc>
          <w:tcPr>
            <w:tcW w:w="3780" w:type="dxa"/>
          </w:tcPr>
          <w:p w14:paraId="514CE82F" w14:textId="77777777" w:rsidR="00144094" w:rsidRPr="000D56BE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170" w:type="dxa"/>
          </w:tcPr>
          <w:p w14:paraId="0E7435AF" w14:textId="0F4CAA18" w:rsidR="00144094" w:rsidRPr="002406D6" w:rsidRDefault="004404E6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406D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3C2F8D" w14:textId="77777777" w:rsidR="00144094" w:rsidRPr="00FD05FF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EF8F7CE" w14:textId="7AD3B417" w:rsidR="00144094" w:rsidRPr="00144094" w:rsidRDefault="00144094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4094">
              <w:rPr>
                <w:rFonts w:ascii="Angsana New" w:hAnsi="Angsana New" w:cs="Angsana New"/>
                <w:sz w:val="30"/>
                <w:szCs w:val="30"/>
              </w:rPr>
              <w:t>(97,393)</w:t>
            </w:r>
          </w:p>
        </w:tc>
        <w:tc>
          <w:tcPr>
            <w:tcW w:w="270" w:type="dxa"/>
          </w:tcPr>
          <w:p w14:paraId="604793E4" w14:textId="77777777" w:rsidR="00144094" w:rsidRPr="00144094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5018DFC" w14:textId="4C3AFA03" w:rsidR="00144094" w:rsidRPr="00144094" w:rsidRDefault="004404E6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B0D591" w14:textId="77777777" w:rsidR="00144094" w:rsidRPr="00144094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5FDC70E" w14:textId="61EFD3E6" w:rsidR="00144094" w:rsidRPr="00144094" w:rsidRDefault="00CA63B6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(97,393)</w:t>
            </w:r>
          </w:p>
        </w:tc>
      </w:tr>
      <w:tr w:rsidR="00144094" w:rsidRPr="000D56BE" w14:paraId="349785C4" w14:textId="77777777" w:rsidTr="002A7FFB">
        <w:tc>
          <w:tcPr>
            <w:tcW w:w="3780" w:type="dxa"/>
          </w:tcPr>
          <w:p w14:paraId="27705174" w14:textId="77777777" w:rsidR="00144094" w:rsidRPr="005A1C4E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170" w:type="dxa"/>
          </w:tcPr>
          <w:p w14:paraId="1AF1A935" w14:textId="77777777" w:rsidR="00144094" w:rsidRPr="002406D6" w:rsidRDefault="00144094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51678" w14:textId="77777777" w:rsidR="00144094" w:rsidRPr="00FD05FF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C6BC69F" w14:textId="77777777" w:rsidR="00144094" w:rsidRPr="00144094" w:rsidRDefault="00144094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AF911C" w14:textId="77777777" w:rsidR="00144094" w:rsidRPr="00144094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35EC6BA" w14:textId="77777777" w:rsidR="00144094" w:rsidRPr="00144094" w:rsidRDefault="00144094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FA8219" w14:textId="77777777" w:rsidR="00144094" w:rsidRPr="00144094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65DB938" w14:textId="77777777" w:rsidR="00144094" w:rsidRPr="00144094" w:rsidRDefault="00144094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4094" w:rsidRPr="000D56BE" w14:paraId="52A89087" w14:textId="77777777" w:rsidTr="002A7FFB">
        <w:tc>
          <w:tcPr>
            <w:tcW w:w="3780" w:type="dxa"/>
          </w:tcPr>
          <w:p w14:paraId="33F383AD" w14:textId="77777777" w:rsidR="00144094" w:rsidRPr="000D56BE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170" w:type="dxa"/>
          </w:tcPr>
          <w:p w14:paraId="200F44AA" w14:textId="54656776" w:rsidR="00144094" w:rsidRPr="002406D6" w:rsidRDefault="002406D6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9,48</w:t>
            </w:r>
            <w:r w:rsidR="000C3B8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4C9E5CF" w14:textId="77777777" w:rsidR="00144094" w:rsidRPr="00FD05FF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081E494" w14:textId="66B439D5" w:rsidR="00144094" w:rsidRPr="00144094" w:rsidRDefault="00144094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4094">
              <w:rPr>
                <w:rFonts w:ascii="Angsana New" w:hAnsi="Angsana New" w:cs="Angsana New"/>
                <w:sz w:val="30"/>
                <w:szCs w:val="30"/>
              </w:rPr>
              <w:t>29,958</w:t>
            </w:r>
          </w:p>
        </w:tc>
        <w:tc>
          <w:tcPr>
            <w:tcW w:w="270" w:type="dxa"/>
          </w:tcPr>
          <w:p w14:paraId="222AEC51" w14:textId="77777777" w:rsidR="00144094" w:rsidRPr="00144094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3B89E24" w14:textId="783CD44E" w:rsidR="00144094" w:rsidRPr="00144094" w:rsidRDefault="00144094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409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97A631" w14:textId="77777777" w:rsidR="00144094" w:rsidRPr="00144094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0CF7AD9" w14:textId="77777777" w:rsidR="00144094" w:rsidRPr="00144094" w:rsidRDefault="00144094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409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44094" w:rsidRPr="000D56BE" w14:paraId="03BD60EA" w14:textId="77777777" w:rsidTr="002A7FFB">
        <w:tc>
          <w:tcPr>
            <w:tcW w:w="3780" w:type="dxa"/>
          </w:tcPr>
          <w:p w14:paraId="27BD5FA4" w14:textId="5DB51415" w:rsidR="00144094" w:rsidRPr="000D56BE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A1C4E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กลับรายการค่าเผื่อด้อยค่า</w:t>
            </w:r>
          </w:p>
        </w:tc>
        <w:tc>
          <w:tcPr>
            <w:tcW w:w="1170" w:type="dxa"/>
          </w:tcPr>
          <w:p w14:paraId="270ACCD4" w14:textId="73771DC0" w:rsidR="00144094" w:rsidRPr="002406D6" w:rsidRDefault="00144094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60A7F9" w14:textId="77777777" w:rsidR="00144094" w:rsidRPr="00FD05FF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B18D5D1" w14:textId="5BFAFC2C" w:rsidR="00144094" w:rsidRPr="00144094" w:rsidRDefault="00144094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409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CFB561" w14:textId="77777777" w:rsidR="00144094" w:rsidRPr="00144094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56E06DA" w14:textId="59364750" w:rsidR="00144094" w:rsidRPr="00144094" w:rsidRDefault="004404E6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10,76</w:t>
            </w:r>
            <w:r w:rsidR="0002726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909D760" w14:textId="77777777" w:rsidR="00144094" w:rsidRPr="00144094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9985339" w14:textId="58BA3D02" w:rsidR="00144094" w:rsidRPr="00144094" w:rsidRDefault="00CA63B6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120,900</w:t>
            </w:r>
          </w:p>
        </w:tc>
      </w:tr>
      <w:tr w:rsidR="00144094" w:rsidRPr="000D56BE" w14:paraId="778F4799" w14:textId="77777777" w:rsidTr="002A7FFB">
        <w:tc>
          <w:tcPr>
            <w:tcW w:w="3780" w:type="dxa"/>
          </w:tcPr>
          <w:p w14:paraId="133BB51F" w14:textId="77777777" w:rsidR="00144094" w:rsidRPr="000D56BE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14:paraId="74A01E01" w14:textId="77777777" w:rsidR="00144094" w:rsidRPr="00FD05FF" w:rsidRDefault="00144094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DAC11F6" w14:textId="77777777" w:rsidR="00144094" w:rsidRPr="00FD05FF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D39DF1D" w14:textId="77777777" w:rsidR="00144094" w:rsidRPr="00144094" w:rsidRDefault="00144094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11FB9" w14:textId="77777777" w:rsidR="00144094" w:rsidRPr="00144094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79ABAEB" w14:textId="77777777" w:rsidR="00144094" w:rsidRPr="00144094" w:rsidRDefault="00144094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01CADA" w14:textId="77777777" w:rsidR="00144094" w:rsidRPr="00144094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DCFCA44" w14:textId="77777777" w:rsidR="00144094" w:rsidRPr="00144094" w:rsidRDefault="00144094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4094" w:rsidRPr="000D56BE" w14:paraId="00316381" w14:textId="77777777" w:rsidTr="002A7FFB">
        <w:tc>
          <w:tcPr>
            <w:tcW w:w="3780" w:type="dxa"/>
          </w:tcPr>
          <w:p w14:paraId="4EBAC1ED" w14:textId="77777777" w:rsidR="00144094" w:rsidRPr="000D56BE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AE78FC" w14:textId="2419B45D" w:rsidR="00144094" w:rsidRPr="002406D6" w:rsidRDefault="002406D6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406D6">
              <w:rPr>
                <w:rFonts w:ascii="Angsana New" w:hAnsi="Angsana New" w:cs="Angsana New"/>
                <w:sz w:val="30"/>
                <w:szCs w:val="30"/>
              </w:rPr>
              <w:t>5,041</w:t>
            </w:r>
          </w:p>
        </w:tc>
        <w:tc>
          <w:tcPr>
            <w:tcW w:w="270" w:type="dxa"/>
          </w:tcPr>
          <w:p w14:paraId="59645E38" w14:textId="77777777" w:rsidR="00144094" w:rsidRPr="00FD05FF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7F8227" w14:textId="5F68936E" w:rsidR="00144094" w:rsidRPr="00144094" w:rsidRDefault="00144094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4094">
              <w:rPr>
                <w:rFonts w:ascii="Angsana New" w:hAnsi="Angsana New" w:cs="Angsana New"/>
                <w:sz w:val="30"/>
                <w:szCs w:val="30"/>
              </w:rPr>
              <w:t>(9,140)</w:t>
            </w:r>
          </w:p>
        </w:tc>
        <w:tc>
          <w:tcPr>
            <w:tcW w:w="270" w:type="dxa"/>
          </w:tcPr>
          <w:p w14:paraId="08B0FD05" w14:textId="77777777" w:rsidR="00144094" w:rsidRPr="00144094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8E75D32" w14:textId="2D8C3CED" w:rsidR="00144094" w:rsidRPr="00144094" w:rsidRDefault="00144094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409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EEF95E" w14:textId="77777777" w:rsidR="00144094" w:rsidRPr="00144094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0E15973" w14:textId="77777777" w:rsidR="00144094" w:rsidRPr="00144094" w:rsidRDefault="00144094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409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44094" w:rsidRPr="000D56BE" w14:paraId="19207B83" w14:textId="77777777" w:rsidTr="002A7FFB">
        <w:tc>
          <w:tcPr>
            <w:tcW w:w="3780" w:type="dxa"/>
          </w:tcPr>
          <w:p w14:paraId="01C2ED5C" w14:textId="77777777" w:rsidR="00144094" w:rsidRPr="000D56BE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189D52" w14:textId="7A907076" w:rsidR="00144094" w:rsidRPr="002406D6" w:rsidRDefault="005E3146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32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234,2</w:t>
            </w:r>
            <w:r w:rsidR="006632A7" w:rsidRPr="006632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0C3B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580BCD" w14:textId="77777777" w:rsidR="00144094" w:rsidRPr="00FD05FF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C973D4" w14:textId="1D07D422" w:rsidR="00144094" w:rsidRPr="00144094" w:rsidRDefault="00144094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40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177,341</w:t>
            </w:r>
          </w:p>
        </w:tc>
        <w:tc>
          <w:tcPr>
            <w:tcW w:w="270" w:type="dxa"/>
          </w:tcPr>
          <w:p w14:paraId="306D5EA0" w14:textId="77777777" w:rsidR="00144094" w:rsidRPr="00144094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6ED3FC36" w14:textId="3DA542B0" w:rsidR="00144094" w:rsidRPr="00144094" w:rsidRDefault="004404E6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234,24</w:t>
            </w:r>
            <w:r w:rsidR="000272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57F8686" w14:textId="77777777" w:rsidR="00144094" w:rsidRPr="00144094" w:rsidRDefault="00144094" w:rsidP="0014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8589388" w14:textId="72EB5C77" w:rsidR="00144094" w:rsidRPr="00144094" w:rsidRDefault="00CA63B6" w:rsidP="001440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177,277</w:t>
            </w:r>
          </w:p>
        </w:tc>
      </w:tr>
    </w:tbl>
    <w:p w14:paraId="05771DBD" w14:textId="45BC9594" w:rsidR="00F21248" w:rsidRDefault="00F21248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D10D6F1" w14:textId="77777777" w:rsidR="009859BC" w:rsidRDefault="00FC00E6" w:rsidP="00A74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เมื่อวันที่ 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>1</w:t>
      </w:r>
      <w:r w:rsidR="00D35250" w:rsidRPr="00C81CBE">
        <w:rPr>
          <w:rFonts w:asciiTheme="majorBidi" w:hAnsiTheme="majorBidi" w:cstheme="majorBidi"/>
          <w:sz w:val="30"/>
          <w:szCs w:val="30"/>
          <w:lang w:eastAsia="x-none"/>
        </w:rPr>
        <w:t>6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ธันวาคม 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2564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ที่ประชุม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ผู้ถือหุ้น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ของ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บริษัท พีที อิชิตัน อินโด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>นี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เซีย</w:t>
      </w:r>
      <w:r w:rsidR="00BA4B88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AD1DC8" w:rsidRPr="00C81CBE">
        <w:rPr>
          <w:rFonts w:asciiTheme="majorBidi" w:hAnsiTheme="majorBidi" w:cstheme="majorBidi"/>
          <w:sz w:val="30"/>
          <w:szCs w:val="30"/>
          <w:lang w:eastAsia="x-none"/>
        </w:rPr>
        <w:t>(“PTI”)</w:t>
      </w:r>
      <w:r w:rsidR="00AD1DC8"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ผู้ถือหุ้น </w:t>
      </w:r>
      <w:r w:rsidR="00827682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PTI 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>ได้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อนุมัติการลดทุน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ที่ออกและชำระแล้ว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เป็นจำนวนเงิน </w:t>
      </w:r>
      <w:r w:rsidR="00BA4B88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90,000 </w:t>
      </w:r>
      <w:r w:rsidR="00BA4B88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ล้านรูเปียอินโดนีเซีย ซึ่งเป็นการลดทุนในส่วนของ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บริษัท อิชิตัน กรุ๊ป จำกัด</w:t>
      </w:r>
      <w:r w:rsidR="00827682"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(มหาชน) </w:t>
      </w:r>
      <w:r w:rsidR="00544A0D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จำนวน </w:t>
      </w:r>
      <w:r w:rsidR="006876E8">
        <w:rPr>
          <w:rFonts w:asciiTheme="majorBidi" w:hAnsiTheme="majorBidi" w:cstheme="majorBidi"/>
          <w:sz w:val="30"/>
          <w:szCs w:val="30"/>
          <w:lang w:eastAsia="x-none"/>
        </w:rPr>
        <w:t>45</w:t>
      </w:r>
      <w:r w:rsidR="00544A0D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544A0D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>ล้านหุ้น</w:t>
      </w:r>
      <w:r w:rsidR="00951165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BA4B88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เป็นจำนวนเงิน 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45,000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ล้านรูเปียอินโดนีเซีย (หรือเทียบเท่า </w:t>
      </w:r>
      <w:r w:rsidR="006876E8">
        <w:rPr>
          <w:rFonts w:asciiTheme="majorBidi" w:hAnsiTheme="majorBidi" w:cstheme="majorBidi"/>
          <w:sz w:val="30"/>
          <w:szCs w:val="30"/>
          <w:lang w:eastAsia="x-none"/>
        </w:rPr>
        <w:t>97.4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ล้านบาท) และการร่วมค้าได้จดทะเบียน</w:t>
      </w:r>
      <w:r w:rsidR="004C435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ลด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ทุนกับ </w:t>
      </w:r>
      <w:r w:rsidR="004D41F3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Ministry of Law and Human Rights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แล้วเมื่อวันที่ </w:t>
      </w:r>
      <w:r w:rsidR="004C4352" w:rsidRPr="00C81CBE">
        <w:rPr>
          <w:rFonts w:asciiTheme="majorBidi" w:hAnsiTheme="majorBidi" w:cstheme="majorBidi"/>
          <w:sz w:val="30"/>
          <w:szCs w:val="30"/>
          <w:lang w:eastAsia="x-none"/>
        </w:rPr>
        <w:t>16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4C435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กุมภาพันธ์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>25</w:t>
      </w:r>
      <w:r w:rsidR="004C4352" w:rsidRPr="00C81CBE">
        <w:rPr>
          <w:rFonts w:asciiTheme="majorBidi" w:hAnsiTheme="majorBidi" w:cstheme="majorBidi"/>
          <w:sz w:val="30"/>
          <w:szCs w:val="30"/>
          <w:lang w:eastAsia="x-none"/>
        </w:rPr>
        <w:t>65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537AE3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="00D35250" w:rsidRPr="009859BC">
        <w:rPr>
          <w:rFonts w:asciiTheme="majorBidi" w:hAnsiTheme="majorBidi" w:cstheme="majorBidi"/>
          <w:spacing w:val="7"/>
          <w:sz w:val="30"/>
          <w:szCs w:val="30"/>
          <w:cs/>
          <w:lang w:val="x-none" w:eastAsia="x-none"/>
        </w:rPr>
        <w:t>จากการลดทุนและการประเมินมูลค่าที่คาดว่าจะได้รับคื</w:t>
      </w:r>
      <w:r w:rsidR="00BA4B88" w:rsidRPr="009859BC">
        <w:rPr>
          <w:rFonts w:asciiTheme="majorBidi" w:hAnsiTheme="majorBidi" w:cstheme="majorBidi"/>
          <w:spacing w:val="7"/>
          <w:sz w:val="30"/>
          <w:szCs w:val="30"/>
          <w:cs/>
          <w:lang w:val="x-none" w:eastAsia="x-none"/>
        </w:rPr>
        <w:t>น</w:t>
      </w:r>
      <w:r w:rsidR="00D35250" w:rsidRPr="009859BC">
        <w:rPr>
          <w:rFonts w:asciiTheme="majorBidi" w:hAnsiTheme="majorBidi" w:cstheme="majorBidi"/>
          <w:spacing w:val="7"/>
          <w:sz w:val="30"/>
          <w:szCs w:val="30"/>
          <w:cs/>
          <w:lang w:val="x-none" w:eastAsia="x-none"/>
        </w:rPr>
        <w:t xml:space="preserve">และดุลยพินิจของผู้บริหาร ณ วันที่ </w:t>
      </w:r>
      <w:r w:rsidR="00D35250" w:rsidRPr="009859BC">
        <w:rPr>
          <w:rFonts w:asciiTheme="majorBidi" w:hAnsiTheme="majorBidi" w:cstheme="majorBidi"/>
          <w:spacing w:val="7"/>
          <w:sz w:val="30"/>
          <w:szCs w:val="30"/>
          <w:lang w:val="x-none" w:eastAsia="x-none"/>
        </w:rPr>
        <w:t>3</w:t>
      </w:r>
      <w:r w:rsidR="009859BC" w:rsidRPr="009859BC">
        <w:rPr>
          <w:rFonts w:asciiTheme="majorBidi" w:hAnsiTheme="majorBidi" w:cstheme="majorBidi"/>
          <w:spacing w:val="7"/>
          <w:sz w:val="30"/>
          <w:szCs w:val="30"/>
          <w:lang w:val="x-none" w:eastAsia="x-none"/>
        </w:rPr>
        <w:t>1</w:t>
      </w:r>
      <w:r w:rsidR="00DD35AC" w:rsidRPr="009859BC">
        <w:rPr>
          <w:rFonts w:asciiTheme="majorBidi" w:hAnsiTheme="majorBidi" w:cstheme="majorBidi"/>
          <w:spacing w:val="7"/>
          <w:sz w:val="30"/>
          <w:szCs w:val="30"/>
          <w:lang w:val="x-none" w:eastAsia="x-none"/>
        </w:rPr>
        <w:t xml:space="preserve"> </w:t>
      </w:r>
      <w:r w:rsidR="009859BC" w:rsidRPr="009859BC">
        <w:rPr>
          <w:rFonts w:asciiTheme="majorBidi" w:hAnsiTheme="majorBidi" w:cstheme="majorBidi" w:hint="cs"/>
          <w:spacing w:val="7"/>
          <w:sz w:val="30"/>
          <w:szCs w:val="30"/>
          <w:cs/>
          <w:lang w:val="x-none" w:eastAsia="x-none"/>
        </w:rPr>
        <w:t>มีนาคม</w:t>
      </w:r>
      <w:r w:rsidR="006876E8" w:rsidRPr="009859BC">
        <w:rPr>
          <w:rFonts w:asciiTheme="majorBidi" w:hAnsiTheme="majorBidi" w:cstheme="majorBidi" w:hint="cs"/>
          <w:spacing w:val="7"/>
          <w:sz w:val="30"/>
          <w:szCs w:val="30"/>
          <w:cs/>
          <w:lang w:val="x-none" w:eastAsia="x-none"/>
        </w:rPr>
        <w:t xml:space="preserve"> </w:t>
      </w:r>
      <w:r w:rsidR="00D35250" w:rsidRPr="009859BC">
        <w:rPr>
          <w:rFonts w:asciiTheme="majorBidi" w:hAnsiTheme="majorBidi" w:cstheme="majorBidi"/>
          <w:spacing w:val="7"/>
          <w:sz w:val="30"/>
          <w:szCs w:val="30"/>
          <w:lang w:val="x-none" w:eastAsia="x-none"/>
        </w:rPr>
        <w:t>256</w:t>
      </w:r>
      <w:r w:rsidR="009859BC" w:rsidRPr="009859BC">
        <w:rPr>
          <w:rFonts w:asciiTheme="majorBidi" w:hAnsiTheme="majorBidi" w:cstheme="majorBidi"/>
          <w:spacing w:val="7"/>
          <w:sz w:val="30"/>
          <w:szCs w:val="30"/>
          <w:lang w:val="x-none" w:eastAsia="x-none"/>
        </w:rPr>
        <w:t>6</w:t>
      </w:r>
      <w:r w:rsidR="009859BC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</w:p>
    <w:p w14:paraId="38836810" w14:textId="02C5353B" w:rsidR="00FB737D" w:rsidRDefault="00D35250" w:rsidP="00A74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00326F">
        <w:rPr>
          <w:rFonts w:asciiTheme="majorBidi" w:hAnsiTheme="majorBidi" w:cstheme="majorBidi"/>
          <w:spacing w:val="-6"/>
          <w:sz w:val="30"/>
          <w:szCs w:val="30"/>
          <w:cs/>
          <w:lang w:val="x-none" w:eastAsia="x-none"/>
        </w:rPr>
        <w:t>บริษัทได้กลับรายการค่าเผื่อผลขาดทุนจากการด้อยค่า</w:t>
      </w:r>
      <w:r w:rsidRPr="0000326F">
        <w:rPr>
          <w:rFonts w:asciiTheme="majorBidi" w:hAnsiTheme="majorBidi" w:cstheme="majorBidi"/>
          <w:spacing w:val="-6"/>
          <w:sz w:val="30"/>
          <w:szCs w:val="30"/>
          <w:cs/>
        </w:rPr>
        <w:t>สำหรับงวด</w:t>
      </w:r>
      <w:r w:rsidR="009859BC">
        <w:rPr>
          <w:rFonts w:asciiTheme="majorBidi" w:hAnsiTheme="majorBidi" w:cstheme="majorBidi" w:hint="cs"/>
          <w:spacing w:val="-6"/>
          <w:sz w:val="30"/>
          <w:szCs w:val="30"/>
          <w:cs/>
        </w:rPr>
        <w:t>สาม</w:t>
      </w:r>
      <w:r w:rsidRPr="0000326F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</w:t>
      </w:r>
      <w:r w:rsidR="00DD35AC" w:rsidRPr="0000326F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9859BC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DD35AC" w:rsidRPr="0000326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859BC">
        <w:rPr>
          <w:rFonts w:asciiTheme="majorBidi" w:hAnsiTheme="majorBidi" w:cstheme="majorBidi" w:hint="cs"/>
          <w:spacing w:val="-6"/>
          <w:sz w:val="30"/>
          <w:szCs w:val="30"/>
          <w:cs/>
        </w:rPr>
        <w:t>มีนาคม</w:t>
      </w:r>
      <w:r w:rsidR="008539F3" w:rsidRPr="0000326F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5E3146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9859BC" w:rsidRPr="005E3146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5E314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5E3146">
        <w:rPr>
          <w:rFonts w:asciiTheme="majorBidi" w:hAnsiTheme="majorBidi" w:cstheme="majorBidi"/>
          <w:spacing w:val="-6"/>
          <w:sz w:val="30"/>
          <w:szCs w:val="30"/>
          <w:cs/>
          <w:lang w:val="x-none" w:eastAsia="x-none"/>
        </w:rPr>
        <w:t>เป็นจำนวนเงิน</w:t>
      </w:r>
      <w:r w:rsidRPr="005E3146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5E3146" w:rsidRPr="005E3146">
        <w:rPr>
          <w:rFonts w:asciiTheme="majorBidi" w:hAnsiTheme="majorBidi" w:cstheme="majorBidi"/>
          <w:sz w:val="30"/>
          <w:szCs w:val="30"/>
          <w:lang w:eastAsia="x-none"/>
        </w:rPr>
        <w:t>10.</w:t>
      </w:r>
      <w:r w:rsidR="00E11FCA">
        <w:rPr>
          <w:rFonts w:asciiTheme="majorBidi" w:hAnsiTheme="majorBidi" w:cstheme="majorBidi"/>
          <w:sz w:val="30"/>
          <w:szCs w:val="30"/>
          <w:lang w:eastAsia="x-none"/>
        </w:rPr>
        <w:t>8</w:t>
      </w:r>
      <w:r w:rsidRPr="005E3146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5E3146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ล้านบาท</w:t>
      </w:r>
      <w:r w:rsidRPr="005E314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5E3146">
        <w:rPr>
          <w:rFonts w:asciiTheme="majorBidi" w:hAnsiTheme="majorBidi" w:cstheme="majorBidi"/>
          <w:sz w:val="30"/>
          <w:szCs w:val="30"/>
          <w:cs/>
          <w:lang w:eastAsia="x-none"/>
        </w:rPr>
        <w:t>ในงบการเงินเฉพาะกิจการ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</w:p>
    <w:p w14:paraId="48437F37" w14:textId="77777777" w:rsidR="00F21248" w:rsidRDefault="00F21248" w:rsidP="00A74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7BEE7EA" w14:textId="77777777" w:rsidR="00F21248" w:rsidRDefault="00F21248" w:rsidP="00A74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8B10121" w14:textId="77777777" w:rsidR="00F21248" w:rsidRDefault="00F21248" w:rsidP="00A74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6CF23EB" w14:textId="77777777" w:rsidR="00F21248" w:rsidRDefault="00F21248" w:rsidP="00A74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7AD7C85F" w14:textId="19853857" w:rsidR="00F21248" w:rsidRDefault="00F21248" w:rsidP="00A74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  <w:sectPr w:rsidR="00F21248" w:rsidSect="00EE3C32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245"/>
        </w:sectPr>
      </w:pPr>
    </w:p>
    <w:p w14:paraId="695729F9" w14:textId="7872381E" w:rsidR="003D568F" w:rsidRDefault="003D568F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D568F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เงินลงทุนในการร่วมค้า ณ วันที่ </w:t>
      </w:r>
      <w:r w:rsidR="008E429C">
        <w:rPr>
          <w:rFonts w:asciiTheme="majorBidi" w:hAnsiTheme="majorBidi" w:cstheme="majorBidi"/>
          <w:sz w:val="30"/>
          <w:szCs w:val="30"/>
        </w:rPr>
        <w:t xml:space="preserve">31 </w:t>
      </w:r>
      <w:r w:rsidR="008E429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3D568F">
        <w:rPr>
          <w:rFonts w:asciiTheme="majorBidi" w:hAnsiTheme="majorBidi" w:cstheme="majorBidi"/>
          <w:sz w:val="30"/>
          <w:szCs w:val="30"/>
        </w:rPr>
        <w:t xml:space="preserve"> </w:t>
      </w:r>
      <w:r w:rsidR="008E429C">
        <w:rPr>
          <w:rFonts w:asciiTheme="majorBidi" w:hAnsiTheme="majorBidi" w:cstheme="majorBidi"/>
          <w:sz w:val="30"/>
          <w:szCs w:val="30"/>
        </w:rPr>
        <w:t xml:space="preserve">2566 </w:t>
      </w:r>
      <w:r w:rsidRPr="003D568F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3D568F">
        <w:rPr>
          <w:rFonts w:asciiTheme="majorBidi" w:hAnsiTheme="majorBidi" w:cstheme="majorBidi"/>
          <w:sz w:val="30"/>
          <w:szCs w:val="30"/>
        </w:rPr>
        <w:t xml:space="preserve">31 </w:t>
      </w:r>
      <w:r w:rsidRPr="003D56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D568F">
        <w:rPr>
          <w:rFonts w:asciiTheme="majorBidi" w:hAnsiTheme="majorBidi" w:cstheme="majorBidi"/>
          <w:sz w:val="30"/>
          <w:szCs w:val="30"/>
        </w:rPr>
        <w:t>256</w:t>
      </w:r>
      <w:r w:rsidR="008E429C">
        <w:rPr>
          <w:rFonts w:asciiTheme="majorBidi" w:hAnsiTheme="majorBidi" w:cstheme="majorBidi"/>
          <w:sz w:val="30"/>
          <w:szCs w:val="30"/>
        </w:rPr>
        <w:t>5</w:t>
      </w:r>
      <w:r w:rsidRPr="003D568F">
        <w:rPr>
          <w:rFonts w:asciiTheme="majorBidi" w:hAnsiTheme="majorBidi" w:cstheme="majorBidi"/>
          <w:sz w:val="30"/>
          <w:szCs w:val="30"/>
        </w:rPr>
        <w:t xml:space="preserve"> </w:t>
      </w:r>
      <w:r w:rsidRPr="003D56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8B22560" w14:textId="16B174EC" w:rsidR="00682352" w:rsidRDefault="00682352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074C6A6" w14:textId="77777777" w:rsidR="00264181" w:rsidRDefault="00264181" w:rsidP="0026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810"/>
        <w:gridCol w:w="180"/>
        <w:gridCol w:w="810"/>
        <w:gridCol w:w="180"/>
        <w:gridCol w:w="900"/>
        <w:gridCol w:w="180"/>
        <w:gridCol w:w="900"/>
        <w:gridCol w:w="181"/>
        <w:gridCol w:w="809"/>
        <w:gridCol w:w="180"/>
        <w:gridCol w:w="810"/>
        <w:gridCol w:w="214"/>
        <w:gridCol w:w="956"/>
        <w:gridCol w:w="180"/>
        <w:gridCol w:w="900"/>
        <w:gridCol w:w="179"/>
        <w:gridCol w:w="721"/>
        <w:gridCol w:w="180"/>
        <w:gridCol w:w="810"/>
        <w:gridCol w:w="188"/>
        <w:gridCol w:w="802"/>
        <w:gridCol w:w="180"/>
        <w:gridCol w:w="810"/>
      </w:tblGrid>
      <w:tr w:rsidR="00264181" w:rsidRPr="00C81CBE" w14:paraId="7C9807B6" w14:textId="77777777" w:rsidTr="002A7FFB">
        <w:trPr>
          <w:cantSplit/>
          <w:tblHeader/>
        </w:trPr>
        <w:tc>
          <w:tcPr>
            <w:tcW w:w="2430" w:type="dxa"/>
          </w:tcPr>
          <w:p w14:paraId="7AF5C224" w14:textId="77777777" w:rsidR="00264181" w:rsidRPr="00C81CBE" w:rsidRDefault="00264181" w:rsidP="002A7FFB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4125D83D" w14:textId="77777777" w:rsidR="00264181" w:rsidRPr="00BE74AA" w:rsidRDefault="00264181" w:rsidP="002A7FF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3E56B0F" w14:textId="77777777" w:rsidR="00264181" w:rsidRPr="00C81CBE" w:rsidRDefault="00264181" w:rsidP="002A7FF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7349028D" w14:textId="77777777" w:rsidR="00264181" w:rsidRPr="00C81CBE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52F3CED6" w14:textId="77777777" w:rsidR="00264181" w:rsidRPr="00C81CBE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939" w:type="dxa"/>
            <w:gridSpan w:val="11"/>
          </w:tcPr>
          <w:p w14:paraId="6E52CC12" w14:textId="77777777" w:rsidR="00264181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8" w:type="dxa"/>
          </w:tcPr>
          <w:p w14:paraId="796BB0B1" w14:textId="77777777" w:rsidR="00264181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2" w:type="dxa"/>
            <w:gridSpan w:val="3"/>
          </w:tcPr>
          <w:p w14:paraId="336674B5" w14:textId="77777777" w:rsidR="00264181" w:rsidRPr="000C656D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64181" w:rsidRPr="00C81CBE" w14:paraId="0B891A4B" w14:textId="77777777" w:rsidTr="002A7FFB">
        <w:trPr>
          <w:cantSplit/>
          <w:tblHeader/>
        </w:trPr>
        <w:tc>
          <w:tcPr>
            <w:tcW w:w="2430" w:type="dxa"/>
          </w:tcPr>
          <w:p w14:paraId="6F6CC7A7" w14:textId="77777777" w:rsidR="00264181" w:rsidRPr="00C81CBE" w:rsidRDefault="00264181" w:rsidP="002A7FFB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3B34394B" w14:textId="77777777" w:rsidR="00264181" w:rsidRPr="00C81CBE" w:rsidRDefault="00264181" w:rsidP="002A7FF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</w:t>
            </w:r>
            <w:r w:rsidRPr="00C81CB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5D86D42D" w14:textId="77777777" w:rsidR="00264181" w:rsidRPr="00C81CBE" w:rsidRDefault="00264181" w:rsidP="002A7FF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1886ABB3" w14:textId="77777777" w:rsidR="00264181" w:rsidRPr="00C81CBE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175B458" w14:textId="77777777" w:rsidR="00264181" w:rsidRPr="00C81CBE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C81CB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1B943DEE" w14:textId="77777777" w:rsidR="00264181" w:rsidRPr="00C81CBE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9" w:type="dxa"/>
            <w:gridSpan w:val="3"/>
          </w:tcPr>
          <w:p w14:paraId="2118A283" w14:textId="77777777" w:rsidR="00264181" w:rsidRPr="00C81CBE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1F52C5" w14:textId="77777777" w:rsidR="00264181" w:rsidRPr="00C81CBE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14" w:type="dxa"/>
          </w:tcPr>
          <w:p w14:paraId="51B72339" w14:textId="77777777" w:rsidR="00264181" w:rsidRPr="00C81CBE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79CF2728" w14:textId="77777777" w:rsidR="00264181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B1E277D" w14:textId="77777777" w:rsidR="00264181" w:rsidRPr="000C656D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14:paraId="6EDDA6EC" w14:textId="77777777" w:rsidR="00264181" w:rsidRPr="000C656D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11" w:type="dxa"/>
            <w:gridSpan w:val="3"/>
          </w:tcPr>
          <w:p w14:paraId="485994A2" w14:textId="77777777" w:rsidR="00264181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FA7F015" w14:textId="77777777" w:rsidR="00264181" w:rsidRPr="000C656D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  <w:tc>
          <w:tcPr>
            <w:tcW w:w="188" w:type="dxa"/>
          </w:tcPr>
          <w:p w14:paraId="58B21850" w14:textId="77777777" w:rsidR="00264181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2" w:type="dxa"/>
            <w:gridSpan w:val="3"/>
          </w:tcPr>
          <w:p w14:paraId="435BA83A" w14:textId="77777777" w:rsidR="00264181" w:rsidRPr="000C656D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2E5199E1" w14:textId="77777777" w:rsidR="00264181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</w:tr>
      <w:tr w:rsidR="00264181" w:rsidRPr="00C81CBE" w14:paraId="2832F023" w14:textId="77777777" w:rsidTr="002A7FFB">
        <w:trPr>
          <w:cantSplit/>
          <w:tblHeader/>
        </w:trPr>
        <w:tc>
          <w:tcPr>
            <w:tcW w:w="2430" w:type="dxa"/>
          </w:tcPr>
          <w:p w14:paraId="339B78A8" w14:textId="77777777" w:rsidR="00264181" w:rsidRPr="00C81CBE" w:rsidRDefault="00264181" w:rsidP="00264181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C5B1AF1" w14:textId="77777777" w:rsidR="00264181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6E70A04B" w14:textId="5238E94D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1C24039" w14:textId="77777777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FCB04A0" w14:textId="6F7AA5FC" w:rsidR="00264181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4426C8F6" w14:textId="27B71882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EF861C2" w14:textId="77777777" w:rsidR="00264181" w:rsidRPr="00C81CBE" w:rsidRDefault="00264181" w:rsidP="00264181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BED5645" w14:textId="77777777" w:rsidR="00264181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39CB0188" w14:textId="2B135655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C067EC5" w14:textId="77777777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E3B660" w14:textId="77777777" w:rsidR="00264181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603A2687" w14:textId="7DD83CE4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</w:tcPr>
          <w:p w14:paraId="31E4F684" w14:textId="77777777" w:rsidR="00264181" w:rsidRPr="00C81CBE" w:rsidRDefault="00264181" w:rsidP="00264181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03657341" w14:textId="77777777" w:rsidR="00264181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37D1E7E4" w14:textId="6603389D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AB9E9AD" w14:textId="77777777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49FBB20" w14:textId="77777777" w:rsidR="00264181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19464F24" w14:textId="1EDA772B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14" w:type="dxa"/>
          </w:tcPr>
          <w:p w14:paraId="3956E1E2" w14:textId="77777777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83400D3" w14:textId="77777777" w:rsidR="00264181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552471B8" w14:textId="5E109364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22B78C8" w14:textId="77777777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F33D05" w14:textId="77777777" w:rsidR="00264181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08C581CD" w14:textId="5A78AC8D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9" w:type="dxa"/>
          </w:tcPr>
          <w:p w14:paraId="1C1153BE" w14:textId="77777777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</w:tcPr>
          <w:p w14:paraId="4E9F9ABC" w14:textId="77777777" w:rsidR="00264181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5FC65153" w14:textId="5C000BFE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62ACAEC" w14:textId="77777777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8D8E61E" w14:textId="77777777" w:rsidR="00264181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42B79D8B" w14:textId="0400D462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8" w:type="dxa"/>
          </w:tcPr>
          <w:p w14:paraId="1923C739" w14:textId="77777777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</w:tcPr>
          <w:p w14:paraId="28B5F053" w14:textId="77777777" w:rsidR="00264181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0C9E9480" w14:textId="66D16DDA" w:rsidR="00264181" w:rsidRPr="000C656D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AB3AE38" w14:textId="77777777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B702BE6" w14:textId="77777777" w:rsidR="00264181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1A2F6B45" w14:textId="6950D904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264181" w:rsidRPr="00C81CBE" w14:paraId="656EE8E0" w14:textId="77777777" w:rsidTr="002A7FFB">
        <w:trPr>
          <w:cantSplit/>
          <w:tblHeader/>
        </w:trPr>
        <w:tc>
          <w:tcPr>
            <w:tcW w:w="2430" w:type="dxa"/>
          </w:tcPr>
          <w:p w14:paraId="25C262A6" w14:textId="77777777" w:rsidR="00264181" w:rsidRPr="00C81CBE" w:rsidRDefault="00264181" w:rsidP="00264181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D4F4502" w14:textId="3633F11E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5173B3C" w14:textId="77777777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486102" w14:textId="3A6F1301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EBE7F5E" w14:textId="77777777" w:rsidR="00264181" w:rsidRPr="00C81CBE" w:rsidRDefault="00264181" w:rsidP="00264181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D28F384" w14:textId="2FBD4113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712FBE7" w14:textId="77777777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568470" w14:textId="76CA0A1C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5823AD61" w14:textId="77777777" w:rsidR="00264181" w:rsidRPr="00C81CBE" w:rsidRDefault="00264181" w:rsidP="00264181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6BBF4345" w14:textId="194C3E10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3849086" w14:textId="77777777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FA9323B" w14:textId="153A7393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14" w:type="dxa"/>
          </w:tcPr>
          <w:p w14:paraId="08F8DB34" w14:textId="77777777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DFDFE3B" w14:textId="768F6508" w:rsidR="00264181" w:rsidRPr="000C656D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40EFAF2" w14:textId="77777777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BDE3C3" w14:textId="58E4A413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9" w:type="dxa"/>
          </w:tcPr>
          <w:p w14:paraId="28D7A57B" w14:textId="77777777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</w:tcPr>
          <w:p w14:paraId="73F41A0D" w14:textId="7382E90E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69851AA" w14:textId="77777777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C81EB28" w14:textId="58189CAB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8" w:type="dxa"/>
          </w:tcPr>
          <w:p w14:paraId="2F2735E0" w14:textId="77777777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</w:tcPr>
          <w:p w14:paraId="0E4A8BC6" w14:textId="3665CF4A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CE0E3A6" w14:textId="77777777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3A8A4467" w14:textId="4F3AB907" w:rsidR="00264181" w:rsidRPr="00C81CBE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264181" w:rsidRPr="00C81CBE" w14:paraId="2D971651" w14:textId="77777777" w:rsidTr="002A7FFB">
        <w:trPr>
          <w:cantSplit/>
          <w:trHeight w:val="270"/>
        </w:trPr>
        <w:tc>
          <w:tcPr>
            <w:tcW w:w="2430" w:type="dxa"/>
          </w:tcPr>
          <w:p w14:paraId="6AE8C1D3" w14:textId="77777777" w:rsidR="00264181" w:rsidRPr="00C81CBE" w:rsidRDefault="00264181" w:rsidP="0026418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7E609D6E" w14:textId="77777777" w:rsidR="00264181" w:rsidRPr="00C81CBE" w:rsidRDefault="00264181" w:rsidP="00264181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5B8486CF" w14:textId="77777777" w:rsidR="00264181" w:rsidRPr="00C81CBE" w:rsidRDefault="00264181" w:rsidP="00264181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0" w:type="dxa"/>
            <w:gridSpan w:val="19"/>
          </w:tcPr>
          <w:p w14:paraId="0634AB2A" w14:textId="77777777" w:rsidR="00264181" w:rsidRPr="000C656D" w:rsidRDefault="00264181" w:rsidP="0026418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C65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64181" w:rsidRPr="00C81CBE" w14:paraId="09ABDFE3" w14:textId="77777777" w:rsidTr="002A7FFB">
        <w:trPr>
          <w:cantSplit/>
        </w:trPr>
        <w:tc>
          <w:tcPr>
            <w:tcW w:w="2430" w:type="dxa"/>
          </w:tcPr>
          <w:p w14:paraId="183FF3C6" w14:textId="77777777" w:rsidR="00264181" w:rsidRPr="00C81CBE" w:rsidRDefault="00264181" w:rsidP="0026418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6877BE4E" w14:textId="77777777" w:rsidR="00264181" w:rsidRPr="00C81CBE" w:rsidRDefault="00264181" w:rsidP="00264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CCAC32" w14:textId="77777777" w:rsidR="00264181" w:rsidRPr="00C81CBE" w:rsidRDefault="00264181" w:rsidP="00264181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AF6EFA7" w14:textId="77777777" w:rsidR="00264181" w:rsidRPr="00C81CBE" w:rsidRDefault="00264181" w:rsidP="00264181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E54AC4F" w14:textId="77777777" w:rsidR="00264181" w:rsidRPr="00C81CBE" w:rsidRDefault="00264181" w:rsidP="00264181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1636051" w14:textId="77777777" w:rsidR="00264181" w:rsidRPr="00C81CBE" w:rsidRDefault="00264181" w:rsidP="0026418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C72C298" w14:textId="77777777" w:rsidR="00264181" w:rsidRPr="00C81CBE" w:rsidRDefault="00264181" w:rsidP="00264181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9FF96A" w14:textId="77777777" w:rsidR="00264181" w:rsidRPr="00C81CBE" w:rsidRDefault="00264181" w:rsidP="00264181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19303A31" w14:textId="77777777" w:rsidR="00264181" w:rsidRPr="00C81CBE" w:rsidRDefault="00264181" w:rsidP="00264181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6A3525BE" w14:textId="77777777" w:rsidR="00264181" w:rsidRPr="00C81CBE" w:rsidRDefault="00264181" w:rsidP="00264181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3F5CFDB" w14:textId="77777777" w:rsidR="00264181" w:rsidRPr="00C81CBE" w:rsidRDefault="00264181" w:rsidP="00264181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833B244" w14:textId="77777777" w:rsidR="00264181" w:rsidRPr="00C81CBE" w:rsidRDefault="00264181" w:rsidP="0026418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4" w:type="dxa"/>
          </w:tcPr>
          <w:p w14:paraId="524AACE6" w14:textId="77777777" w:rsidR="00264181" w:rsidRPr="00C81CBE" w:rsidRDefault="00264181" w:rsidP="0026418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6" w:type="dxa"/>
          </w:tcPr>
          <w:p w14:paraId="15D7D75D" w14:textId="77777777" w:rsidR="00264181" w:rsidRPr="000C656D" w:rsidRDefault="00264181" w:rsidP="00264181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46DBC2A" w14:textId="77777777" w:rsidR="00264181" w:rsidRPr="00C81CBE" w:rsidRDefault="00264181" w:rsidP="00264181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D865A2" w14:textId="77777777" w:rsidR="00264181" w:rsidRPr="00C81CBE" w:rsidRDefault="00264181" w:rsidP="00264181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18BFD18B" w14:textId="77777777" w:rsidR="00264181" w:rsidRPr="00C81CBE" w:rsidRDefault="00264181" w:rsidP="00264181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</w:tcPr>
          <w:p w14:paraId="11D6853C" w14:textId="77777777" w:rsidR="00264181" w:rsidRPr="00C81CBE" w:rsidRDefault="00264181" w:rsidP="00264181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C20A10" w14:textId="77777777" w:rsidR="00264181" w:rsidRPr="00C81CBE" w:rsidRDefault="00264181" w:rsidP="00264181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808FBA7" w14:textId="77777777" w:rsidR="00264181" w:rsidRPr="00C81CBE" w:rsidRDefault="00264181" w:rsidP="00264181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8" w:type="dxa"/>
          </w:tcPr>
          <w:p w14:paraId="1BAB089E" w14:textId="77777777" w:rsidR="00264181" w:rsidRPr="00C81CBE" w:rsidRDefault="00264181" w:rsidP="00264181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2" w:type="dxa"/>
          </w:tcPr>
          <w:p w14:paraId="0B764BCD" w14:textId="77777777" w:rsidR="00264181" w:rsidRPr="00C81CBE" w:rsidRDefault="00264181" w:rsidP="00264181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446A601" w14:textId="77777777" w:rsidR="00264181" w:rsidRPr="00C81CBE" w:rsidRDefault="00264181" w:rsidP="00264181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55B467C" w14:textId="77777777" w:rsidR="00264181" w:rsidRPr="00C81CBE" w:rsidRDefault="00264181" w:rsidP="00264181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E3146" w:rsidRPr="00C81CBE" w14:paraId="7A26401F" w14:textId="77777777" w:rsidTr="002A7FFB">
        <w:trPr>
          <w:cantSplit/>
        </w:trPr>
        <w:tc>
          <w:tcPr>
            <w:tcW w:w="2430" w:type="dxa"/>
          </w:tcPr>
          <w:p w14:paraId="21B8BCF7" w14:textId="77777777" w:rsidR="005E3146" w:rsidRPr="00E01B0E" w:rsidRDefault="005E3146" w:rsidP="005E314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พีที อิชิ ตั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 </w:t>
            </w: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810" w:type="dxa"/>
          </w:tcPr>
          <w:p w14:paraId="47361DBB" w14:textId="11CF5C36" w:rsidR="005E3146" w:rsidRPr="0075476A" w:rsidRDefault="005E3146" w:rsidP="005E3146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021F6C26" w14:textId="77777777" w:rsidR="005E3146" w:rsidRPr="00C81CBE" w:rsidRDefault="005E3146" w:rsidP="005E3146">
            <w:pPr>
              <w:tabs>
                <w:tab w:val="clear" w:pos="454"/>
                <w:tab w:val="decimal" w:pos="46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A849FC9" w14:textId="77777777" w:rsidR="005E3146" w:rsidRPr="00C81CBE" w:rsidRDefault="005E3146" w:rsidP="005E3146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1CF29B6B" w14:textId="77777777" w:rsidR="005E3146" w:rsidRPr="00C81CBE" w:rsidRDefault="005E3146" w:rsidP="005E3146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412796" w14:textId="1120D5D9" w:rsidR="005E3146" w:rsidRPr="00B20F7D" w:rsidRDefault="005E3146" w:rsidP="005E314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1,075,954</w:t>
            </w:r>
          </w:p>
        </w:tc>
        <w:tc>
          <w:tcPr>
            <w:tcW w:w="180" w:type="dxa"/>
          </w:tcPr>
          <w:p w14:paraId="38987A46" w14:textId="77777777" w:rsidR="005E3146" w:rsidRPr="00C81CBE" w:rsidRDefault="005E3146" w:rsidP="005E314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97AA48" w14:textId="0DC0D760" w:rsidR="005E3146" w:rsidRPr="00C81CBE" w:rsidRDefault="005E3146" w:rsidP="005E3146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1,075,954</w:t>
            </w:r>
          </w:p>
        </w:tc>
        <w:tc>
          <w:tcPr>
            <w:tcW w:w="181" w:type="dxa"/>
          </w:tcPr>
          <w:p w14:paraId="716C5C07" w14:textId="77777777" w:rsidR="005E3146" w:rsidRPr="00C81CBE" w:rsidRDefault="005E3146" w:rsidP="005E314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5136A82" w14:textId="67DC6D7E" w:rsidR="005E3146" w:rsidRPr="00161C0B" w:rsidRDefault="005E3146" w:rsidP="005E3146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537,977</w:t>
            </w:r>
          </w:p>
        </w:tc>
        <w:tc>
          <w:tcPr>
            <w:tcW w:w="180" w:type="dxa"/>
          </w:tcPr>
          <w:p w14:paraId="34E9E1B5" w14:textId="77777777" w:rsidR="005E3146" w:rsidRPr="00C81CBE" w:rsidRDefault="005E3146" w:rsidP="005E314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B84A67D" w14:textId="6DD3861D" w:rsidR="005E3146" w:rsidRPr="00C81CBE" w:rsidRDefault="005E3146" w:rsidP="005E314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537,977</w:t>
            </w:r>
          </w:p>
        </w:tc>
        <w:tc>
          <w:tcPr>
            <w:tcW w:w="214" w:type="dxa"/>
          </w:tcPr>
          <w:p w14:paraId="7AF3B2B1" w14:textId="77777777" w:rsidR="005E3146" w:rsidRPr="00B751ED" w:rsidRDefault="005E3146" w:rsidP="005E314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721B33B9" w14:textId="78EB4F64" w:rsidR="005E3146" w:rsidRPr="000C656D" w:rsidRDefault="005E3146" w:rsidP="005E3146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(303,736)</w:t>
            </w:r>
          </w:p>
        </w:tc>
        <w:tc>
          <w:tcPr>
            <w:tcW w:w="180" w:type="dxa"/>
          </w:tcPr>
          <w:p w14:paraId="189C3120" w14:textId="77777777" w:rsidR="005E3146" w:rsidRPr="00C81CBE" w:rsidRDefault="005E3146" w:rsidP="005E314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B156846" w14:textId="057A1BD7" w:rsidR="005E3146" w:rsidRPr="00C81CBE" w:rsidRDefault="005E3146" w:rsidP="005E314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(314,500)</w:t>
            </w:r>
          </w:p>
        </w:tc>
        <w:tc>
          <w:tcPr>
            <w:tcW w:w="179" w:type="dxa"/>
          </w:tcPr>
          <w:p w14:paraId="3F4E227E" w14:textId="77777777" w:rsidR="005E3146" w:rsidRPr="00C81CBE" w:rsidRDefault="005E3146" w:rsidP="005E314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338E062E" w14:textId="72695ECE" w:rsidR="005E3146" w:rsidRPr="00C81CBE" w:rsidRDefault="005E3146" w:rsidP="005E3146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234,24</w:t>
            </w:r>
            <w:r w:rsidR="000272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A8FD459" w14:textId="77777777" w:rsidR="005E3146" w:rsidRPr="00C81CBE" w:rsidRDefault="005E3146" w:rsidP="005E314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AD238AB" w14:textId="17EFAE94" w:rsidR="005E3146" w:rsidRPr="00C81CBE" w:rsidRDefault="005E3146" w:rsidP="005E314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223,477</w:t>
            </w:r>
          </w:p>
        </w:tc>
        <w:tc>
          <w:tcPr>
            <w:tcW w:w="188" w:type="dxa"/>
          </w:tcPr>
          <w:p w14:paraId="5DD4C5E5" w14:textId="77777777" w:rsidR="005E3146" w:rsidRPr="00C81CBE" w:rsidRDefault="005E3146" w:rsidP="005E314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46B8D0DC" w14:textId="701934F0" w:rsidR="005E3146" w:rsidRPr="00C81CBE" w:rsidRDefault="005E3146" w:rsidP="005E314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234,24</w:t>
            </w:r>
            <w:r w:rsidR="000C3B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B316CA0" w14:textId="77777777" w:rsidR="005E3146" w:rsidRPr="00C81CBE" w:rsidRDefault="005E3146" w:rsidP="005E314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22114C2" w14:textId="7ECAF33B" w:rsidR="005E3146" w:rsidRPr="00C81CBE" w:rsidRDefault="005E3146" w:rsidP="005E314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219,712</w:t>
            </w:r>
          </w:p>
        </w:tc>
      </w:tr>
      <w:tr w:rsidR="005E3146" w:rsidRPr="00C81CBE" w14:paraId="37B2936F" w14:textId="77777777" w:rsidTr="002A7FFB">
        <w:trPr>
          <w:cantSplit/>
        </w:trPr>
        <w:tc>
          <w:tcPr>
            <w:tcW w:w="2430" w:type="dxa"/>
          </w:tcPr>
          <w:p w14:paraId="2876E9F6" w14:textId="77777777" w:rsidR="005E3146" w:rsidRPr="00C81CBE" w:rsidRDefault="005E3146" w:rsidP="005E314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74FA5037" w14:textId="77777777" w:rsidR="005E3146" w:rsidRPr="00C81CBE" w:rsidRDefault="005E3146" w:rsidP="005E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E4439E" w14:textId="77777777" w:rsidR="005E3146" w:rsidRPr="00C81CBE" w:rsidRDefault="005E3146" w:rsidP="005E314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D02E521" w14:textId="77777777" w:rsidR="005E3146" w:rsidRPr="00C81CBE" w:rsidRDefault="005E3146" w:rsidP="005E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31D0FF0" w14:textId="77777777" w:rsidR="005E3146" w:rsidRPr="00C81CBE" w:rsidRDefault="005E3146" w:rsidP="005E314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CF921DC" w14:textId="77777777" w:rsidR="005E3146" w:rsidRPr="00B20F7D" w:rsidRDefault="005E3146" w:rsidP="005E314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94CD2F" w14:textId="77777777" w:rsidR="005E3146" w:rsidRPr="00C81CBE" w:rsidRDefault="005E3146" w:rsidP="005E314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390833B" w14:textId="77777777" w:rsidR="005E3146" w:rsidRPr="00C81CBE" w:rsidRDefault="005E3146" w:rsidP="005E314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7A072B59" w14:textId="77777777" w:rsidR="005E3146" w:rsidRPr="00C81CBE" w:rsidRDefault="005E3146" w:rsidP="005E314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016E907" w14:textId="0E61688C" w:rsidR="005E3146" w:rsidRPr="00C81CBE" w:rsidRDefault="005E3146" w:rsidP="005E3146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537,977</w:t>
            </w:r>
          </w:p>
        </w:tc>
        <w:tc>
          <w:tcPr>
            <w:tcW w:w="180" w:type="dxa"/>
          </w:tcPr>
          <w:p w14:paraId="09F6500B" w14:textId="77777777" w:rsidR="005E3146" w:rsidRPr="00C81CBE" w:rsidRDefault="005E3146" w:rsidP="005E314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96966B3" w14:textId="625A5479" w:rsidR="005E3146" w:rsidRPr="00B751ED" w:rsidRDefault="005E3146" w:rsidP="005E314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537,977</w:t>
            </w:r>
          </w:p>
        </w:tc>
        <w:tc>
          <w:tcPr>
            <w:tcW w:w="214" w:type="dxa"/>
          </w:tcPr>
          <w:p w14:paraId="6B95CB11" w14:textId="77777777" w:rsidR="005E3146" w:rsidRPr="00C81CBE" w:rsidRDefault="005E3146" w:rsidP="005E314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6C9C4455" w14:textId="372688A6" w:rsidR="005E3146" w:rsidRPr="00B751ED" w:rsidRDefault="005E3146" w:rsidP="005E3146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(303,736)</w:t>
            </w:r>
          </w:p>
        </w:tc>
        <w:tc>
          <w:tcPr>
            <w:tcW w:w="180" w:type="dxa"/>
          </w:tcPr>
          <w:p w14:paraId="41F66624" w14:textId="77777777" w:rsidR="005E3146" w:rsidRPr="00B751ED" w:rsidRDefault="005E3146" w:rsidP="005E3146">
            <w:pPr>
              <w:pStyle w:val="acctfourfigures"/>
              <w:tabs>
                <w:tab w:val="decimal" w:pos="55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B95742" w14:textId="3EA47689" w:rsidR="005E3146" w:rsidRPr="00B751ED" w:rsidRDefault="005E3146" w:rsidP="005E314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751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(314,500)</w:t>
            </w:r>
          </w:p>
        </w:tc>
        <w:tc>
          <w:tcPr>
            <w:tcW w:w="179" w:type="dxa"/>
          </w:tcPr>
          <w:p w14:paraId="75555331" w14:textId="77777777" w:rsidR="005E3146" w:rsidRPr="00B751ED" w:rsidRDefault="005E3146" w:rsidP="005E3146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565854C" w14:textId="3D98299F" w:rsidR="005E3146" w:rsidRPr="00B751ED" w:rsidRDefault="005E3146" w:rsidP="005E3146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234,24</w:t>
            </w:r>
            <w:r w:rsidR="0002726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02B79040" w14:textId="77777777" w:rsidR="005E3146" w:rsidRPr="00B751ED" w:rsidRDefault="005E3146" w:rsidP="005E3146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725A058" w14:textId="37AA7638" w:rsidR="005E3146" w:rsidRPr="00B751ED" w:rsidRDefault="005E3146" w:rsidP="005E314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751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223,477</w:t>
            </w:r>
          </w:p>
        </w:tc>
        <w:tc>
          <w:tcPr>
            <w:tcW w:w="188" w:type="dxa"/>
          </w:tcPr>
          <w:p w14:paraId="5985398B" w14:textId="77777777" w:rsidR="005E3146" w:rsidRPr="00C81CBE" w:rsidRDefault="005E3146" w:rsidP="005E314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66FD77B7" w14:textId="299E1598" w:rsidR="005E3146" w:rsidRPr="00C81CBE" w:rsidRDefault="005E3146" w:rsidP="005E314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234,24</w:t>
            </w:r>
            <w:r w:rsidR="000C3B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24E688BD" w14:textId="77777777" w:rsidR="005E3146" w:rsidRPr="00C81CBE" w:rsidRDefault="005E3146" w:rsidP="005E314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B188BA9" w14:textId="5E51154F" w:rsidR="005E3146" w:rsidRPr="00C81CBE" w:rsidRDefault="005E3146" w:rsidP="005E314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219,712</w:t>
            </w:r>
          </w:p>
        </w:tc>
      </w:tr>
    </w:tbl>
    <w:p w14:paraId="30DF3716" w14:textId="7E51070D" w:rsidR="00264181" w:rsidRDefault="00264181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A2216D" w14:textId="54197780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การร่วมค้าจัดตั้งและดำเนินธุรกิจในประเทศอินโดนีเซีย และดำเนินธุรกิจหลักเกี่ยวกับการ</w:t>
      </w:r>
      <w:r w:rsidRPr="00BC0211">
        <w:rPr>
          <w:rFonts w:asciiTheme="majorBidi" w:hAnsiTheme="majorBidi" w:cstheme="majorBidi"/>
          <w:sz w:val="30"/>
          <w:szCs w:val="30"/>
          <w:cs/>
        </w:rPr>
        <w:t>ผลิตและจำหน่ายเครื่องดื่ม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7E91F8E" w14:textId="77777777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156C2C9B" w14:textId="77777777" w:rsidR="00560711" w:rsidRPr="00C81CBE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0E435FC7" w14:textId="77777777" w:rsidR="00107AA1" w:rsidRDefault="00107AA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1A82DDD1" w14:textId="77777777" w:rsidR="00D60EB9" w:rsidRDefault="00D60EB9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696EF29C" w14:textId="49BE0998" w:rsidR="00D60EB9" w:rsidRPr="00C81CBE" w:rsidRDefault="00D60EB9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  <w:sectPr w:rsidR="00D60EB9" w:rsidRPr="00C81CBE" w:rsidSect="00B76C59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C3137E9" w14:textId="7FDDDD16" w:rsidR="00533393" w:rsidRPr="00C81CBE" w:rsidRDefault="00533393" w:rsidP="008A32C3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60" w:lineRule="atLeast"/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เงินลงทุนระยะยาวอื่น</w:t>
      </w:r>
    </w:p>
    <w:p w14:paraId="245503C6" w14:textId="77777777" w:rsidR="00533393" w:rsidRPr="00C81CBE" w:rsidRDefault="00533393" w:rsidP="0033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BC1B3C" w14:textId="63573B7C" w:rsidR="0078574E" w:rsidRDefault="00673805" w:rsidP="0033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เงินลงทุนระยะยาวอื่น ณ วันที่ </w:t>
      </w:r>
      <w:r w:rsidR="00D60EB9">
        <w:rPr>
          <w:rFonts w:asciiTheme="majorBidi" w:hAnsiTheme="majorBidi" w:cstheme="majorBidi"/>
          <w:sz w:val="30"/>
          <w:szCs w:val="30"/>
        </w:rPr>
        <w:t xml:space="preserve">31 </w:t>
      </w:r>
      <w:r w:rsidR="00D60EB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60EB9">
        <w:rPr>
          <w:rFonts w:asciiTheme="majorBidi" w:hAnsiTheme="majorBidi" w:cstheme="majorBidi"/>
          <w:sz w:val="30"/>
          <w:szCs w:val="30"/>
        </w:rPr>
        <w:t>2566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C81CBE">
        <w:rPr>
          <w:rFonts w:asciiTheme="majorBidi" w:hAnsiTheme="majorBidi" w:cstheme="majorBidi"/>
          <w:sz w:val="30"/>
          <w:szCs w:val="30"/>
        </w:rPr>
        <w:t xml:space="preserve">31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81CBE">
        <w:rPr>
          <w:rFonts w:asciiTheme="majorBidi" w:hAnsiTheme="majorBidi" w:cstheme="majorBidi"/>
          <w:sz w:val="30"/>
          <w:szCs w:val="30"/>
        </w:rPr>
        <w:t>256</w:t>
      </w:r>
      <w:r w:rsidR="00D60EB9">
        <w:rPr>
          <w:rFonts w:asciiTheme="majorBidi" w:hAnsiTheme="majorBidi" w:cstheme="majorBidi"/>
          <w:sz w:val="30"/>
          <w:szCs w:val="30"/>
        </w:rPr>
        <w:t>5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และเงินปันผลรับสำหรับงวด</w:t>
      </w:r>
      <w:r w:rsidR="009859BC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="00D60EB9">
        <w:rPr>
          <w:rFonts w:asciiTheme="majorBidi" w:hAnsiTheme="majorBidi" w:cstheme="majorBidi"/>
          <w:sz w:val="30"/>
          <w:szCs w:val="30"/>
        </w:rPr>
        <w:t xml:space="preserve">31 </w:t>
      </w:r>
      <w:r w:rsidR="00D60EB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6876E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</w:rPr>
        <w:t>256</w:t>
      </w:r>
      <w:r w:rsidR="00D60EB9">
        <w:rPr>
          <w:rFonts w:asciiTheme="majorBidi" w:hAnsiTheme="majorBidi" w:cstheme="majorBidi"/>
          <w:sz w:val="30"/>
          <w:szCs w:val="30"/>
        </w:rPr>
        <w:t>6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81CBE">
        <w:rPr>
          <w:rFonts w:asciiTheme="majorBidi" w:hAnsiTheme="majorBidi" w:cstheme="majorBidi"/>
          <w:sz w:val="30"/>
          <w:szCs w:val="30"/>
        </w:rPr>
        <w:t>256</w:t>
      </w:r>
      <w:r w:rsidR="00D60EB9">
        <w:rPr>
          <w:rFonts w:asciiTheme="majorBidi" w:hAnsiTheme="majorBidi" w:cstheme="majorBidi"/>
          <w:sz w:val="30"/>
          <w:szCs w:val="30"/>
        </w:rPr>
        <w:t>5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E7EA06A" w14:textId="555F5500" w:rsidR="00676D79" w:rsidRDefault="00676D79" w:rsidP="0033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13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017"/>
        <w:gridCol w:w="180"/>
        <w:gridCol w:w="984"/>
        <w:gridCol w:w="6"/>
        <w:gridCol w:w="174"/>
        <w:gridCol w:w="6"/>
        <w:gridCol w:w="1008"/>
        <w:gridCol w:w="182"/>
        <w:gridCol w:w="1067"/>
        <w:gridCol w:w="11"/>
        <w:gridCol w:w="169"/>
        <w:gridCol w:w="11"/>
        <w:gridCol w:w="990"/>
        <w:gridCol w:w="180"/>
        <w:gridCol w:w="979"/>
        <w:gridCol w:w="11"/>
        <w:gridCol w:w="169"/>
        <w:gridCol w:w="11"/>
        <w:gridCol w:w="988"/>
        <w:gridCol w:w="178"/>
        <w:gridCol w:w="988"/>
        <w:gridCol w:w="179"/>
        <w:gridCol w:w="1132"/>
        <w:gridCol w:w="180"/>
        <w:gridCol w:w="1170"/>
      </w:tblGrid>
      <w:tr w:rsidR="00D60EB9" w:rsidRPr="00C81CBE" w14:paraId="3C7C6E99" w14:textId="77777777" w:rsidTr="002A7FFB">
        <w:trPr>
          <w:cantSplit/>
        </w:trPr>
        <w:tc>
          <w:tcPr>
            <w:tcW w:w="2160" w:type="dxa"/>
          </w:tcPr>
          <w:p w14:paraId="3D39CEF3" w14:textId="77777777" w:rsidR="00D60EB9" w:rsidRPr="00676D79" w:rsidRDefault="00D60EB9" w:rsidP="002A7FFB">
            <w:pPr>
              <w:tabs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1970" w:type="dxa"/>
            <w:gridSpan w:val="25"/>
          </w:tcPr>
          <w:p w14:paraId="6DC51325" w14:textId="77777777" w:rsidR="00D60EB9" w:rsidRPr="00676D79" w:rsidRDefault="00D60EB9" w:rsidP="002A7FFB">
            <w:pPr>
              <w:pStyle w:val="acctfourfigures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76D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76D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676D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60EB9" w:rsidRPr="00C81CBE" w14:paraId="583786CE" w14:textId="77777777" w:rsidTr="002A7FFB">
        <w:trPr>
          <w:cantSplit/>
          <w:tblHeader/>
        </w:trPr>
        <w:tc>
          <w:tcPr>
            <w:tcW w:w="2160" w:type="dxa"/>
          </w:tcPr>
          <w:p w14:paraId="0CABBCAD" w14:textId="77777777" w:rsidR="00D60EB9" w:rsidRPr="00C81CBE" w:rsidRDefault="00D60EB9" w:rsidP="002A7FFB">
            <w:pPr>
              <w:tabs>
                <w:tab w:val="left" w:pos="630"/>
              </w:tabs>
              <w:ind w:firstLine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1" w:type="dxa"/>
            <w:gridSpan w:val="3"/>
          </w:tcPr>
          <w:p w14:paraId="3371EB33" w14:textId="77777777" w:rsidR="00D60EB9" w:rsidRPr="00C81CBE" w:rsidRDefault="00D60EB9" w:rsidP="002A7FFB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</w:t>
            </w:r>
            <w:r w:rsidRPr="00C81CB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  <w:gridSpan w:val="2"/>
          </w:tcPr>
          <w:p w14:paraId="3458DFC4" w14:textId="77777777" w:rsidR="00D60EB9" w:rsidRPr="00C81CBE" w:rsidRDefault="00D60EB9" w:rsidP="002A7FFB">
            <w:pPr>
              <w:tabs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3" w:type="dxa"/>
            <w:gridSpan w:val="4"/>
          </w:tcPr>
          <w:p w14:paraId="508D2CAE" w14:textId="77777777" w:rsidR="00D60EB9" w:rsidRPr="00C81CBE" w:rsidRDefault="00D60EB9" w:rsidP="002A7FFB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F7FE2E" w14:textId="77777777" w:rsidR="00D60EB9" w:rsidRPr="00C81CBE" w:rsidRDefault="00D60EB9" w:rsidP="002A7FFB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C81CB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0EDF04EE" w14:textId="77777777" w:rsidR="00D60EB9" w:rsidRPr="00C81CBE" w:rsidRDefault="00D60EB9" w:rsidP="002A7FFB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4"/>
          </w:tcPr>
          <w:p w14:paraId="1CCCC640" w14:textId="77777777" w:rsidR="00D60EB9" w:rsidRPr="00C81CBE" w:rsidRDefault="00D60EB9" w:rsidP="002A7FFB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6DE4A08" w14:textId="77777777" w:rsidR="00D60EB9" w:rsidRPr="00C81CBE" w:rsidRDefault="00D60EB9" w:rsidP="002A7FFB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48CB0B5E" w14:textId="77777777" w:rsidR="00D60EB9" w:rsidRPr="00C81CBE" w:rsidRDefault="00D60EB9" w:rsidP="002A7FFB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5" w:type="dxa"/>
            <w:gridSpan w:val="4"/>
          </w:tcPr>
          <w:p w14:paraId="307FF5BB" w14:textId="77777777" w:rsidR="00D60EB9" w:rsidRDefault="00D60EB9" w:rsidP="002A7FFB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02E5F2" w14:textId="77777777" w:rsidR="00D60EB9" w:rsidRPr="00C81CBE" w:rsidRDefault="00D60EB9" w:rsidP="002A7FFB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79" w:type="dxa"/>
          </w:tcPr>
          <w:p w14:paraId="623C34AD" w14:textId="77777777" w:rsidR="00D60EB9" w:rsidRPr="00C81CBE" w:rsidRDefault="00D60EB9" w:rsidP="002A7FFB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82" w:type="dxa"/>
            <w:gridSpan w:val="3"/>
          </w:tcPr>
          <w:p w14:paraId="3ABDC0CB" w14:textId="77777777" w:rsidR="00D60EB9" w:rsidRDefault="00D60EB9" w:rsidP="002A7FFB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C99ED76" w14:textId="77777777" w:rsidR="00D60EB9" w:rsidRPr="002A3E56" w:rsidRDefault="00D60EB9" w:rsidP="002A7FFB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ปี</w:t>
            </w:r>
          </w:p>
        </w:tc>
      </w:tr>
      <w:tr w:rsidR="00D60EB9" w:rsidRPr="00C81CBE" w14:paraId="0C318B8F" w14:textId="77777777" w:rsidTr="002A7FFB">
        <w:trPr>
          <w:cantSplit/>
          <w:tblHeader/>
        </w:trPr>
        <w:tc>
          <w:tcPr>
            <w:tcW w:w="2160" w:type="dxa"/>
          </w:tcPr>
          <w:p w14:paraId="3A2A5135" w14:textId="77777777" w:rsidR="00D60EB9" w:rsidRPr="00C81CBE" w:rsidRDefault="00D60EB9" w:rsidP="00D60EB9">
            <w:pPr>
              <w:pStyle w:val="acctfourfigures"/>
              <w:tabs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B508383" w14:textId="77777777" w:rsidR="00D60EB9" w:rsidRPr="00D60EB9" w:rsidRDefault="00D60EB9" w:rsidP="00D60E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</w:p>
          <w:p w14:paraId="047A43DC" w14:textId="3AD22922" w:rsidR="00D60EB9" w:rsidRPr="00D60EB9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618A0E16" w14:textId="77777777" w:rsidR="00D60EB9" w:rsidRPr="00D60EB9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B80D073" w14:textId="77777777" w:rsidR="00D60EB9" w:rsidRPr="00D60EB9" w:rsidRDefault="00D60EB9" w:rsidP="00D60EB9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  <w:p w14:paraId="084B408E" w14:textId="07C9901E" w:rsidR="00D60EB9" w:rsidRPr="00D60EB9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49F843E7" w14:textId="77777777" w:rsidR="00D60EB9" w:rsidRPr="00C81CBE" w:rsidRDefault="00D60EB9" w:rsidP="00D60EB9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FAF7DEC" w14:textId="77777777" w:rsidR="00D60EB9" w:rsidRPr="00D60EB9" w:rsidRDefault="00D60EB9" w:rsidP="00D60E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</w:p>
          <w:p w14:paraId="5451D739" w14:textId="1A7E9FE7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62BA8B88" w14:textId="77777777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6C91A3E" w14:textId="77777777" w:rsidR="00D60EB9" w:rsidRPr="00D60EB9" w:rsidRDefault="00D60EB9" w:rsidP="00D60EB9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  <w:p w14:paraId="2987DAD7" w14:textId="6C006E46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5BE33C4D" w14:textId="77777777" w:rsidR="00D60EB9" w:rsidRPr="00C81CBE" w:rsidRDefault="00D60EB9" w:rsidP="00D60EB9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A642135" w14:textId="77777777" w:rsidR="00D60EB9" w:rsidRPr="00D60EB9" w:rsidRDefault="00D60EB9" w:rsidP="00D60E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</w:p>
          <w:p w14:paraId="378D39C7" w14:textId="3E5A9299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FEE5F09" w14:textId="77777777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3B6BA3B" w14:textId="77777777" w:rsidR="00D60EB9" w:rsidRPr="00D60EB9" w:rsidRDefault="00D60EB9" w:rsidP="00D60EB9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  <w:p w14:paraId="36C0AAA5" w14:textId="041345E6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185F55A2" w14:textId="77777777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7106B27E" w14:textId="77777777" w:rsidR="00D60EB9" w:rsidRPr="00D60EB9" w:rsidRDefault="00D60EB9" w:rsidP="00D60E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</w:p>
          <w:p w14:paraId="1C64EB97" w14:textId="28FA7FD7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66AEBB1F" w14:textId="77777777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2D071C85" w14:textId="77777777" w:rsidR="00D60EB9" w:rsidRPr="00D60EB9" w:rsidRDefault="00D60EB9" w:rsidP="00D60EB9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  <w:p w14:paraId="584D881A" w14:textId="04DDE3C0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9" w:type="dxa"/>
          </w:tcPr>
          <w:p w14:paraId="316B203E" w14:textId="77777777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2E266018" w14:textId="77777777" w:rsidR="00D60EB9" w:rsidRPr="00D60EB9" w:rsidRDefault="00D60EB9" w:rsidP="00D60E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</w:p>
          <w:p w14:paraId="75C0B958" w14:textId="114142E7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D936877" w14:textId="77777777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DEFC49" w14:textId="77777777" w:rsidR="00D60EB9" w:rsidRPr="00D60EB9" w:rsidRDefault="00D60EB9" w:rsidP="00D60E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</w:p>
          <w:p w14:paraId="1B1B950B" w14:textId="41815D8D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D60EB9" w:rsidRPr="00C81CBE" w14:paraId="4784B304" w14:textId="77777777" w:rsidTr="002A7FFB">
        <w:trPr>
          <w:cantSplit/>
          <w:tblHeader/>
        </w:trPr>
        <w:tc>
          <w:tcPr>
            <w:tcW w:w="2160" w:type="dxa"/>
          </w:tcPr>
          <w:p w14:paraId="653B7CDA" w14:textId="77777777" w:rsidR="00D60EB9" w:rsidRPr="00C81CBE" w:rsidRDefault="00D60EB9" w:rsidP="00D60EB9">
            <w:pPr>
              <w:pStyle w:val="acctfourfigures"/>
              <w:tabs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631A63D" w14:textId="585E854F" w:rsidR="00D60EB9" w:rsidRPr="00D60EB9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9C35358" w14:textId="77777777" w:rsidR="00D60EB9" w:rsidRPr="00D60EB9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56120FF" w14:textId="0205A3CB" w:rsidR="00D60EB9" w:rsidRPr="00D60EB9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</w:tcPr>
          <w:p w14:paraId="3A3BC229" w14:textId="77777777" w:rsidR="00D60EB9" w:rsidRPr="00C81CBE" w:rsidRDefault="00D60EB9" w:rsidP="00D60EB9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1946B79" w14:textId="1C88F977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55EBCCDC" w14:textId="77777777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21EEDD6" w14:textId="4F92CF1A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</w:tcPr>
          <w:p w14:paraId="07970363" w14:textId="77777777" w:rsidR="00D60EB9" w:rsidRPr="00C81CBE" w:rsidRDefault="00D60EB9" w:rsidP="00D60EB9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699BDF" w14:textId="64798702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98D889D" w14:textId="77777777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5BEB745" w14:textId="37DCD6C3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</w:tcPr>
          <w:p w14:paraId="00898971" w14:textId="77777777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376A7072" w14:textId="20F6323A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09688854" w14:textId="77777777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0A42C554" w14:textId="142C7D8C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9" w:type="dxa"/>
          </w:tcPr>
          <w:p w14:paraId="3E98CD94" w14:textId="77777777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07138B19" w14:textId="16F06A67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3CBF9E1" w14:textId="77777777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3DDE45" w14:textId="38E8D1D2" w:rsidR="00D60EB9" w:rsidRPr="00C81CBE" w:rsidRDefault="00D60EB9" w:rsidP="00D60EB9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D60EB9" w:rsidRPr="00C81CBE" w14:paraId="2382199A" w14:textId="77777777" w:rsidTr="002A7FFB">
        <w:trPr>
          <w:cantSplit/>
        </w:trPr>
        <w:tc>
          <w:tcPr>
            <w:tcW w:w="2160" w:type="dxa"/>
          </w:tcPr>
          <w:p w14:paraId="48D471E6" w14:textId="77777777" w:rsidR="00D60EB9" w:rsidRPr="00C81CBE" w:rsidRDefault="00D60EB9" w:rsidP="00D60EB9">
            <w:pPr>
              <w:tabs>
                <w:tab w:val="clear" w:pos="454"/>
                <w:tab w:val="left" w:pos="630"/>
              </w:tabs>
              <w:ind w:left="458" w:hanging="4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87" w:type="dxa"/>
            <w:gridSpan w:val="4"/>
          </w:tcPr>
          <w:p w14:paraId="19226F68" w14:textId="77777777" w:rsidR="00D60EB9" w:rsidRPr="00E14382" w:rsidRDefault="00D60EB9" w:rsidP="00D60EB9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14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59189D01" w14:textId="77777777" w:rsidR="00D60EB9" w:rsidRPr="00C81CBE" w:rsidRDefault="00D60EB9" w:rsidP="00D60EB9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03" w:type="dxa"/>
            <w:gridSpan w:val="19"/>
          </w:tcPr>
          <w:p w14:paraId="204C205B" w14:textId="77777777" w:rsidR="00D60EB9" w:rsidRDefault="00D60EB9" w:rsidP="00D60EB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4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14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73CED" w:rsidRPr="00C81CBE" w14:paraId="1E3DE503" w14:textId="77777777" w:rsidTr="002A7FFB">
        <w:trPr>
          <w:cantSplit/>
        </w:trPr>
        <w:tc>
          <w:tcPr>
            <w:tcW w:w="2160" w:type="dxa"/>
          </w:tcPr>
          <w:p w14:paraId="511CFAEB" w14:textId="77777777" w:rsidR="00873CED" w:rsidRPr="00C81CBE" w:rsidRDefault="00873CED" w:rsidP="00873CED">
            <w:pPr>
              <w:tabs>
                <w:tab w:val="clear" w:pos="454"/>
                <w:tab w:val="left" w:pos="630"/>
              </w:tabs>
              <w:ind w:left="458" w:hanging="3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พรีดิกทิฟ จำกัด</w:t>
            </w:r>
          </w:p>
        </w:tc>
        <w:tc>
          <w:tcPr>
            <w:tcW w:w="1017" w:type="dxa"/>
          </w:tcPr>
          <w:p w14:paraId="5FD2D845" w14:textId="5D82FA9C" w:rsidR="00873CED" w:rsidRPr="00C81CBE" w:rsidRDefault="00873CED" w:rsidP="0087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20.12</w:t>
            </w:r>
          </w:p>
        </w:tc>
        <w:tc>
          <w:tcPr>
            <w:tcW w:w="180" w:type="dxa"/>
          </w:tcPr>
          <w:p w14:paraId="36BFB32C" w14:textId="77777777" w:rsidR="00873CED" w:rsidRPr="00C81CBE" w:rsidRDefault="00873CED" w:rsidP="00873CED">
            <w:pPr>
              <w:tabs>
                <w:tab w:val="clear" w:pos="454"/>
                <w:tab w:val="decimal" w:pos="461"/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3496C3C" w14:textId="235A1D3B" w:rsidR="00873CED" w:rsidRPr="00F24868" w:rsidRDefault="00873CED" w:rsidP="00873C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20.12</w:t>
            </w:r>
          </w:p>
        </w:tc>
        <w:tc>
          <w:tcPr>
            <w:tcW w:w="180" w:type="dxa"/>
            <w:gridSpan w:val="2"/>
          </w:tcPr>
          <w:p w14:paraId="62CA1E0D" w14:textId="77777777" w:rsidR="00873CED" w:rsidRPr="00F24868" w:rsidRDefault="00873CED" w:rsidP="00873CED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7EEFB40F" w14:textId="31F93F62" w:rsidR="00873CED" w:rsidRPr="00F24868" w:rsidRDefault="00873CED" w:rsidP="00873C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48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2,504</w:t>
            </w:r>
          </w:p>
        </w:tc>
        <w:tc>
          <w:tcPr>
            <w:tcW w:w="182" w:type="dxa"/>
          </w:tcPr>
          <w:p w14:paraId="4CDB8D66" w14:textId="77777777" w:rsidR="00873CED" w:rsidRPr="00F24868" w:rsidRDefault="00873CED" w:rsidP="00873CED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1DCC55E7" w14:textId="161150E4" w:rsidR="00873CED" w:rsidRPr="00F24868" w:rsidRDefault="00873CED" w:rsidP="00873CED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48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2,504</w:t>
            </w:r>
          </w:p>
        </w:tc>
        <w:tc>
          <w:tcPr>
            <w:tcW w:w="180" w:type="dxa"/>
            <w:gridSpan w:val="2"/>
          </w:tcPr>
          <w:p w14:paraId="43083C36" w14:textId="77777777" w:rsidR="00873CED" w:rsidRPr="00C81CBE" w:rsidRDefault="00873CED" w:rsidP="00873CED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FAAD6C" w14:textId="6ADF047C" w:rsidR="00873CED" w:rsidRPr="00C81CBE" w:rsidRDefault="00873CED" w:rsidP="00873C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80" w:type="dxa"/>
          </w:tcPr>
          <w:p w14:paraId="04DBDEDB" w14:textId="77777777" w:rsidR="00873CED" w:rsidRPr="00C81CBE" w:rsidRDefault="00873CED" w:rsidP="00873CED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2012A24" w14:textId="0ED1E797" w:rsidR="00873CED" w:rsidRPr="00C81CBE" w:rsidRDefault="00873CED" w:rsidP="00873C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80" w:type="dxa"/>
            <w:gridSpan w:val="2"/>
          </w:tcPr>
          <w:p w14:paraId="01BA4B7F" w14:textId="77777777" w:rsidR="00873CED" w:rsidRPr="00C81CBE" w:rsidRDefault="00873CED" w:rsidP="00873CE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2EF0541" w14:textId="73BADCEF" w:rsidR="00873CED" w:rsidRDefault="00873CED" w:rsidP="00873C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78" w:type="dxa"/>
          </w:tcPr>
          <w:p w14:paraId="06A96F58" w14:textId="77777777" w:rsidR="00873CED" w:rsidRDefault="00873CED" w:rsidP="00873C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D2141E9" w14:textId="672259A2" w:rsidR="00873CED" w:rsidRDefault="00873CED" w:rsidP="00873C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79" w:type="dxa"/>
          </w:tcPr>
          <w:p w14:paraId="6FEA514C" w14:textId="77777777" w:rsidR="00873CED" w:rsidRDefault="00873CED" w:rsidP="00873C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0B3DBFA8" w14:textId="014965F4" w:rsidR="00873CED" w:rsidRPr="00F24868" w:rsidRDefault="00873CED" w:rsidP="00873C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EE4B00" w14:textId="77777777" w:rsidR="00873CED" w:rsidRPr="00C81CBE" w:rsidRDefault="00873CED" w:rsidP="00873CED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2C016F8" w14:textId="77777777" w:rsidR="00873CED" w:rsidRPr="00F24868" w:rsidRDefault="00873CED" w:rsidP="00873C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73CED" w:rsidRPr="00C81CBE" w14:paraId="04B9647F" w14:textId="77777777" w:rsidTr="002A7FFB">
        <w:trPr>
          <w:cantSplit/>
        </w:trPr>
        <w:tc>
          <w:tcPr>
            <w:tcW w:w="2160" w:type="dxa"/>
          </w:tcPr>
          <w:p w14:paraId="4787716B" w14:textId="77777777" w:rsidR="00873CED" w:rsidRPr="00C81CBE" w:rsidRDefault="00873CED" w:rsidP="00873CED">
            <w:pPr>
              <w:tabs>
                <w:tab w:val="left" w:pos="630"/>
              </w:tabs>
              <w:ind w:firstLine="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</w:tcPr>
          <w:p w14:paraId="3216F1BC" w14:textId="77777777" w:rsidR="00873CED" w:rsidRPr="00C81CBE" w:rsidRDefault="00873CED" w:rsidP="0087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544874C" w14:textId="77777777" w:rsidR="00873CED" w:rsidRPr="00C81CBE" w:rsidRDefault="00873CED" w:rsidP="00873CED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1074BD3" w14:textId="77777777" w:rsidR="00873CED" w:rsidRPr="00C81CBE" w:rsidRDefault="00873CED" w:rsidP="0087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FF48FA1" w14:textId="77777777" w:rsidR="00873CED" w:rsidRPr="00C81CBE" w:rsidRDefault="00873CED" w:rsidP="00873CED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5436F33F" w14:textId="77777777" w:rsidR="00873CED" w:rsidRPr="00C81CBE" w:rsidRDefault="00873CED" w:rsidP="00873CED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5B1E96F8" w14:textId="77777777" w:rsidR="00873CED" w:rsidRPr="00C81CBE" w:rsidRDefault="00873CED" w:rsidP="00873CED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F929531" w14:textId="77777777" w:rsidR="00873CED" w:rsidRPr="00C81CBE" w:rsidRDefault="00873CED" w:rsidP="00873CED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5723E42" w14:textId="77777777" w:rsidR="00873CED" w:rsidRPr="00C81CBE" w:rsidRDefault="00873CED" w:rsidP="00873CED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CB526D" w14:textId="08BBFC4A" w:rsidR="00873CED" w:rsidRPr="00C81CBE" w:rsidRDefault="00873CED" w:rsidP="00873C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D326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80" w:type="dxa"/>
          </w:tcPr>
          <w:p w14:paraId="25260188" w14:textId="77777777" w:rsidR="00873CED" w:rsidRPr="00C81CBE" w:rsidRDefault="00873CED" w:rsidP="00873CED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158165" w14:textId="2A196209" w:rsidR="00873CED" w:rsidRPr="00C81CBE" w:rsidRDefault="00873CED" w:rsidP="00873CE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D326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80" w:type="dxa"/>
            <w:gridSpan w:val="2"/>
          </w:tcPr>
          <w:p w14:paraId="5A11C200" w14:textId="77777777" w:rsidR="00873CED" w:rsidRPr="00C81CBE" w:rsidRDefault="00873CED" w:rsidP="00873CE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64C70AF" w14:textId="62BAA319" w:rsidR="00873CED" w:rsidRDefault="00873CED" w:rsidP="00873CE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D326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78" w:type="dxa"/>
          </w:tcPr>
          <w:p w14:paraId="6D8BDEFC" w14:textId="77777777" w:rsidR="00873CED" w:rsidRDefault="00873CED" w:rsidP="00873CE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9F65BAA" w14:textId="374A5663" w:rsidR="00873CED" w:rsidRDefault="00873CED" w:rsidP="00873CE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D326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79" w:type="dxa"/>
          </w:tcPr>
          <w:p w14:paraId="6B2754CF" w14:textId="77777777" w:rsidR="00873CED" w:rsidRDefault="00873CED" w:rsidP="00873CE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5EED710C" w14:textId="77D902AD" w:rsidR="00873CED" w:rsidRPr="00F24868" w:rsidRDefault="00873CED" w:rsidP="00873CE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16D045" w14:textId="77777777" w:rsidR="00873CED" w:rsidRPr="00F24868" w:rsidRDefault="00873CED" w:rsidP="00873CED">
            <w:pPr>
              <w:pStyle w:val="acctfourfigures"/>
              <w:tabs>
                <w:tab w:val="left" w:pos="63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40CB05" w14:textId="77777777" w:rsidR="00873CED" w:rsidRPr="00F24868" w:rsidRDefault="00873CED" w:rsidP="00873CE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54CC64E" w14:textId="2D6067FE" w:rsidR="00D60EB9" w:rsidRDefault="00D60EB9" w:rsidP="0033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2F7E00" w14:textId="77777777" w:rsidR="00676D79" w:rsidRDefault="00676D79" w:rsidP="00852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firstLine="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พรีดิกทิฟ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(“PDT”) </w:t>
      </w:r>
      <w:r>
        <w:rPr>
          <w:rFonts w:asciiTheme="majorBidi" w:hAnsiTheme="majorBidi" w:cstheme="majorBidi" w:hint="cs"/>
          <w:sz w:val="30"/>
          <w:szCs w:val="30"/>
          <w:cs/>
        </w:rPr>
        <w:t>จัดตั้งและดำเนินธุรกิจในประเทศไทย และดำเนินธุรกิจหลักเกี่ยวกับการ</w:t>
      </w:r>
      <w:r w:rsidRPr="00C81CBE">
        <w:rPr>
          <w:rFonts w:asciiTheme="majorBidi" w:hAnsiTheme="majorBidi" w:cstheme="majorBidi"/>
          <w:sz w:val="30"/>
          <w:szCs w:val="30"/>
          <w:cs/>
        </w:rPr>
        <w:t>ให้คำปรึกษาด้านการบริหารจัดการ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936F622" w14:textId="63AA41D3" w:rsidR="00916B35" w:rsidRPr="00676D79" w:rsidRDefault="00916B35" w:rsidP="00676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AF226DE" w14:textId="0F149A22" w:rsidR="00840E41" w:rsidRPr="00C81CBE" w:rsidRDefault="00840E41" w:rsidP="00DD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630"/>
        <w:jc w:val="thaiDistribute"/>
        <w:rPr>
          <w:rFonts w:asciiTheme="majorBidi" w:hAnsiTheme="majorBidi" w:cstheme="majorBidi"/>
          <w:cs/>
        </w:rPr>
      </w:pP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28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บริษัทได้ลงทุนในหุ้นสามัญเพิ่มทุนของ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PDT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5,036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 โดยมีมูลค่าหุ้นที่ตราไว้หุ้นละ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100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ในราคาหุ้นละ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18,389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>บาท เป็</w:t>
      </w:r>
      <w:r w:rsidR="006A67C4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>จำนว</w:t>
      </w:r>
      <w:r w:rsidR="00DD3B5D" w:rsidRPr="00DD3B5D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="00DD3B5D">
        <w:rPr>
          <w:rFonts w:asciiTheme="majorBidi" w:hAnsiTheme="majorBidi" w:cstheme="majorBidi"/>
          <w:sz w:val="30"/>
          <w:szCs w:val="30"/>
          <w:cs/>
        </w:rPr>
        <w:br/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รวม </w:t>
      </w:r>
      <w:r w:rsidRPr="00C81CBE">
        <w:rPr>
          <w:rFonts w:asciiTheme="majorBidi" w:hAnsiTheme="majorBidi" w:cstheme="majorBidi"/>
          <w:sz w:val="30"/>
          <w:szCs w:val="30"/>
        </w:rPr>
        <w:t xml:space="preserve">92.6 </w:t>
      </w:r>
      <w:r w:rsidRPr="00C81CB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F6A77" w:rsidRPr="00C81CBE">
        <w:rPr>
          <w:rFonts w:asciiTheme="majorBidi" w:hAnsiTheme="majorBidi" w:cstheme="majorBidi"/>
          <w:sz w:val="30"/>
          <w:szCs w:val="30"/>
          <w:cs/>
        </w:rPr>
        <w:t xml:space="preserve"> โดยบริษัทมีสิทธิในการขายหุ้นคืนตามเงื่อนไขและระยะเวลาที่กำหนดไว้ในสัญญา</w:t>
      </w:r>
    </w:p>
    <w:p w14:paraId="331C670E" w14:textId="77777777" w:rsidR="00533393" w:rsidRPr="00C81CBE" w:rsidRDefault="00533393" w:rsidP="00332861">
      <w:pPr>
        <w:tabs>
          <w:tab w:val="left" w:pos="630"/>
        </w:tabs>
        <w:ind w:hanging="90"/>
        <w:rPr>
          <w:rFonts w:asciiTheme="majorBidi" w:hAnsiTheme="majorBidi" w:cstheme="majorBidi"/>
          <w:sz w:val="30"/>
          <w:szCs w:val="30"/>
        </w:rPr>
      </w:pPr>
    </w:p>
    <w:p w14:paraId="5C740F59" w14:textId="5C8D4852" w:rsidR="00533393" w:rsidRPr="00C81CBE" w:rsidRDefault="00533393" w:rsidP="00332861">
      <w:pPr>
        <w:tabs>
          <w:tab w:val="clear" w:pos="680"/>
          <w:tab w:val="left" w:pos="630"/>
        </w:tabs>
        <w:rPr>
          <w:rFonts w:asciiTheme="majorBidi" w:hAnsiTheme="majorBidi" w:cstheme="majorBidi"/>
          <w:sz w:val="30"/>
          <w:szCs w:val="30"/>
        </w:rPr>
        <w:sectPr w:rsidR="00533393" w:rsidRPr="00C81CBE" w:rsidSect="00B76C59">
          <w:headerReference w:type="default" r:id="rId12"/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B7D9E00" w14:textId="77777777" w:rsidR="00460BCC" w:rsidRPr="00D23D65" w:rsidRDefault="00E322DE" w:rsidP="00D23D6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23D6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</w:t>
      </w:r>
      <w:r w:rsidR="00460BCC" w:rsidRPr="00D23D65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4D234994" w14:textId="77FB23F3" w:rsidR="00DD6D33" w:rsidRPr="00D23D65" w:rsidRDefault="00DD6D33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C049D9" w14:textId="2157A625" w:rsidR="00AC7AE9" w:rsidRPr="00D23D65" w:rsidRDefault="00AC7AE9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23D65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D23D65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D60EB9">
        <w:rPr>
          <w:rFonts w:asciiTheme="majorBidi" w:hAnsiTheme="majorBidi" w:cstheme="majorBidi" w:hint="cs"/>
          <w:sz w:val="30"/>
          <w:szCs w:val="30"/>
          <w:cs/>
          <w:lang w:val="en-US"/>
        </w:rPr>
        <w:t>สาม</w:t>
      </w:r>
      <w:r w:rsidRPr="00D23D65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D23D6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60EB9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D60EB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D60EB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DDDCFE5" w14:textId="6F94D202" w:rsidR="00AC7AE9" w:rsidRPr="00D23D65" w:rsidRDefault="00AC7AE9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09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5589"/>
        <w:gridCol w:w="1620"/>
        <w:gridCol w:w="269"/>
        <w:gridCol w:w="1621"/>
      </w:tblGrid>
      <w:tr w:rsidR="00A72A25" w:rsidRPr="00D23D65" w14:paraId="33636080" w14:textId="77777777" w:rsidTr="004743BF">
        <w:trPr>
          <w:tblHeader/>
        </w:trPr>
        <w:tc>
          <w:tcPr>
            <w:tcW w:w="3071" w:type="pct"/>
          </w:tcPr>
          <w:p w14:paraId="59680E97" w14:textId="77777777" w:rsidR="00A72A25" w:rsidRPr="00D23D65" w:rsidRDefault="00A72A25" w:rsidP="00D23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29" w:type="pct"/>
            <w:gridSpan w:val="3"/>
            <w:hideMark/>
          </w:tcPr>
          <w:p w14:paraId="080498B7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23D6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  <w:r w:rsidRPr="00D23D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A25" w:rsidRPr="00D23D65" w14:paraId="0E359007" w14:textId="77777777" w:rsidTr="004743BF">
        <w:trPr>
          <w:tblHeader/>
        </w:trPr>
        <w:tc>
          <w:tcPr>
            <w:tcW w:w="3071" w:type="pct"/>
          </w:tcPr>
          <w:p w14:paraId="0679D4F0" w14:textId="77777777" w:rsidR="00A72A25" w:rsidRPr="00D23D65" w:rsidRDefault="00A72A25" w:rsidP="00D23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AEAA4C7" w14:textId="77777777" w:rsidR="00A72A25" w:rsidRPr="00D23D65" w:rsidRDefault="00A72A25" w:rsidP="00D23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6C01280" w14:textId="77777777" w:rsidR="00A72A25" w:rsidRPr="00D23D65" w:rsidRDefault="00A72A25" w:rsidP="00D23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  <w:hideMark/>
          </w:tcPr>
          <w:p w14:paraId="719298C8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1FFC1A28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</w:p>
          <w:p w14:paraId="258440C8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5DB600BC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hideMark/>
          </w:tcPr>
          <w:p w14:paraId="2A472276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0601CD81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Pr="00D23D65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D23D6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A72A25" w:rsidRPr="00D23D65" w14:paraId="1F67220B" w14:textId="77777777" w:rsidTr="004743BF">
        <w:trPr>
          <w:tblHeader/>
        </w:trPr>
        <w:tc>
          <w:tcPr>
            <w:tcW w:w="3071" w:type="pct"/>
          </w:tcPr>
          <w:p w14:paraId="37E31EEE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9" w:type="pct"/>
            <w:gridSpan w:val="3"/>
            <w:hideMark/>
          </w:tcPr>
          <w:p w14:paraId="1F2667C1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5387"/>
                <w:tab w:val="left" w:pos="720"/>
                <w:tab w:val="left" w:pos="5348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A25" w:rsidRPr="00D23D65" w14:paraId="2A317484" w14:textId="77777777" w:rsidTr="004743BF">
        <w:trPr>
          <w:tblHeader/>
        </w:trPr>
        <w:tc>
          <w:tcPr>
            <w:tcW w:w="3071" w:type="pct"/>
            <w:shd w:val="clear" w:color="auto" w:fill="auto"/>
          </w:tcPr>
          <w:p w14:paraId="5291CC0C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90" w:type="pct"/>
            <w:shd w:val="clear" w:color="auto" w:fill="auto"/>
          </w:tcPr>
          <w:p w14:paraId="3E4DD036" w14:textId="09016F48" w:rsidR="00A72A25" w:rsidRPr="00D23D65" w:rsidRDefault="000C240D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377</w:t>
            </w:r>
          </w:p>
        </w:tc>
        <w:tc>
          <w:tcPr>
            <w:tcW w:w="148" w:type="pct"/>
            <w:shd w:val="clear" w:color="auto" w:fill="auto"/>
          </w:tcPr>
          <w:p w14:paraId="4A397804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19BE0779" w14:textId="22926E0E" w:rsidR="00A72A25" w:rsidRPr="00D23D65" w:rsidRDefault="000C240D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72A25" w:rsidRPr="00D23D65" w14:paraId="2E166303" w14:textId="77777777" w:rsidTr="004743BF">
        <w:trPr>
          <w:tblHeader/>
        </w:trPr>
        <w:tc>
          <w:tcPr>
            <w:tcW w:w="3071" w:type="pct"/>
            <w:shd w:val="clear" w:color="auto" w:fill="auto"/>
            <w:hideMark/>
          </w:tcPr>
          <w:p w14:paraId="5063CC7B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90" w:type="pct"/>
            <w:shd w:val="clear" w:color="auto" w:fill="auto"/>
          </w:tcPr>
          <w:p w14:paraId="1FA85EE8" w14:textId="73FF6825" w:rsidR="00A72A25" w:rsidRPr="00D23D65" w:rsidRDefault="000C240D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148" w:type="pct"/>
            <w:shd w:val="clear" w:color="auto" w:fill="auto"/>
          </w:tcPr>
          <w:p w14:paraId="194DA40E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529B6249" w14:textId="2E7D2BDF" w:rsidR="00A72A25" w:rsidRPr="00D23D65" w:rsidRDefault="0002726E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C24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72A25" w:rsidRPr="00D23D65" w14:paraId="75277999" w14:textId="77777777" w:rsidTr="004743BF">
        <w:trPr>
          <w:tblHeader/>
        </w:trPr>
        <w:tc>
          <w:tcPr>
            <w:tcW w:w="3071" w:type="pct"/>
            <w:shd w:val="clear" w:color="auto" w:fill="auto"/>
            <w:hideMark/>
          </w:tcPr>
          <w:p w14:paraId="2BE1316C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เครื่องมือและเครื่องใช้</w:t>
            </w:r>
          </w:p>
        </w:tc>
        <w:tc>
          <w:tcPr>
            <w:tcW w:w="890" w:type="pct"/>
            <w:shd w:val="clear" w:color="auto" w:fill="auto"/>
          </w:tcPr>
          <w:p w14:paraId="7931D313" w14:textId="6B62AC91" w:rsidR="00A72A25" w:rsidRPr="00D23D65" w:rsidRDefault="000C240D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2,548</w:t>
            </w:r>
          </w:p>
        </w:tc>
        <w:tc>
          <w:tcPr>
            <w:tcW w:w="148" w:type="pct"/>
            <w:shd w:val="clear" w:color="auto" w:fill="auto"/>
          </w:tcPr>
          <w:p w14:paraId="077B6DC0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252E1D51" w14:textId="569899B0" w:rsidR="00A72A25" w:rsidRPr="00D23D65" w:rsidRDefault="0002726E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C24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72A25" w:rsidRPr="00D23D65" w14:paraId="178F56FA" w14:textId="77777777" w:rsidTr="004743BF">
        <w:trPr>
          <w:tblHeader/>
        </w:trPr>
        <w:tc>
          <w:tcPr>
            <w:tcW w:w="3071" w:type="pct"/>
            <w:shd w:val="clear" w:color="auto" w:fill="auto"/>
          </w:tcPr>
          <w:p w14:paraId="0670E63C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90" w:type="pct"/>
            <w:shd w:val="clear" w:color="auto" w:fill="auto"/>
          </w:tcPr>
          <w:p w14:paraId="343D44D1" w14:textId="34C7D573" w:rsidR="00A72A25" w:rsidRPr="00D23D65" w:rsidRDefault="000C240D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1,745</w:t>
            </w:r>
          </w:p>
        </w:tc>
        <w:tc>
          <w:tcPr>
            <w:tcW w:w="148" w:type="pct"/>
            <w:shd w:val="clear" w:color="auto" w:fill="auto"/>
          </w:tcPr>
          <w:p w14:paraId="2D85E888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053684BF" w14:textId="179FE5BC" w:rsidR="00A72A25" w:rsidRPr="00D23D65" w:rsidRDefault="0002726E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C24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1,396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72A25" w:rsidRPr="00D23D65" w14:paraId="7A230C7C" w14:textId="77777777" w:rsidTr="004743BF">
        <w:trPr>
          <w:tblHeader/>
        </w:trPr>
        <w:tc>
          <w:tcPr>
            <w:tcW w:w="3071" w:type="pct"/>
            <w:hideMark/>
          </w:tcPr>
          <w:p w14:paraId="71086226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A47E2" w14:textId="511B622E" w:rsidR="00A72A25" w:rsidRPr="00D23D65" w:rsidRDefault="000C240D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4,796</w:t>
            </w:r>
          </w:p>
        </w:tc>
        <w:tc>
          <w:tcPr>
            <w:tcW w:w="148" w:type="pct"/>
          </w:tcPr>
          <w:p w14:paraId="4494A183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04F476" w14:textId="021D3B0A" w:rsidR="00A72A25" w:rsidRPr="00D23D65" w:rsidRDefault="0002726E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C24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1,496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B498D7D" w14:textId="0FC5CA82" w:rsidR="00A72A25" w:rsidRPr="00D23D65" w:rsidRDefault="00A72A25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DE50530" w14:textId="4072E9A1" w:rsidR="00EE7657" w:rsidRPr="00D23D65" w:rsidRDefault="00EE7657" w:rsidP="00D23D6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23D65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E15423" w:rsidRPr="00D23D65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D23D65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604EC50" w14:textId="77777777" w:rsidR="00E56364" w:rsidRPr="00D23D65" w:rsidRDefault="00E56364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EA85C9" w14:textId="15448B06" w:rsidR="002C4507" w:rsidRPr="00D23D65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="00B23A30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ที่รายงาน</w:t>
      </w:r>
    </w:p>
    <w:p w14:paraId="411B7039" w14:textId="77777777" w:rsidR="002C4507" w:rsidRPr="00D23D65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AD0C74" w14:textId="16791475" w:rsidR="00CC4941" w:rsidRPr="00D23D65" w:rsidRDefault="00CC4941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</w:t>
      </w:r>
      <w:r w:rsidR="00F6780E" w:rsidRPr="00D23D6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D23D65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D23D65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="00F6780E" w:rsidRPr="00D23D6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D23D65">
        <w:rPr>
          <w:rFonts w:asciiTheme="majorBidi" w:hAnsiTheme="majorBidi" w:cstheme="majorBidi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3E128659" w14:textId="77777777" w:rsidR="004E0DB3" w:rsidRPr="00D23D65" w:rsidRDefault="004E0DB3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C39E80" w14:textId="77777777" w:rsidR="00396A2A" w:rsidRPr="00D23D65" w:rsidRDefault="00994CDC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4A45E9B" w14:textId="77777777" w:rsidR="00396A2A" w:rsidRPr="00D23D65" w:rsidRDefault="00396A2A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0CE2C6F" w14:textId="77777777" w:rsidR="00E32AAF" w:rsidRPr="00D23D65" w:rsidRDefault="00E32AAF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108B8D25" w14:textId="77777777" w:rsidR="0063381F" w:rsidRPr="00D23D65" w:rsidRDefault="0063381F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68B6E" w14:textId="77777777" w:rsidR="00D23D65" w:rsidRDefault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DE260A" w14:textId="56E2FB15" w:rsidR="00120366" w:rsidRDefault="00120366" w:rsidP="00C17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z w:val="30"/>
          <w:szCs w:val="30"/>
          <w:cs/>
        </w:rPr>
        <w:lastRenderedPageBreak/>
        <w:t>รายได้จำแนกตามเขตภูมิศาสตร์หลักและจังหวะเวลาในการรับรู้รายได้ของกลุ่มบริษัทสำหรับงวด</w:t>
      </w:r>
      <w:r w:rsidR="00676D79"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="00D60EB9">
        <w:rPr>
          <w:rFonts w:asciiTheme="majorBidi" w:hAnsiTheme="majorBidi" w:cstheme="majorBidi"/>
          <w:sz w:val="30"/>
          <w:szCs w:val="30"/>
        </w:rPr>
        <w:br/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60EB9">
        <w:rPr>
          <w:rFonts w:asciiTheme="majorBidi" w:hAnsiTheme="majorBidi" w:cstheme="majorBidi"/>
          <w:sz w:val="30"/>
          <w:szCs w:val="30"/>
        </w:rPr>
        <w:t xml:space="preserve">31 </w:t>
      </w:r>
      <w:r w:rsidR="00D60EB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E537B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23D65">
        <w:rPr>
          <w:rFonts w:asciiTheme="majorBidi" w:hAnsiTheme="majorBidi" w:cstheme="majorBidi"/>
          <w:sz w:val="30"/>
          <w:szCs w:val="30"/>
        </w:rPr>
        <w:t>256</w:t>
      </w:r>
      <w:r w:rsidR="00D60EB9">
        <w:rPr>
          <w:rFonts w:asciiTheme="majorBidi" w:hAnsiTheme="majorBidi" w:cstheme="majorBidi"/>
          <w:sz w:val="30"/>
          <w:szCs w:val="30"/>
        </w:rPr>
        <w:t>6</w:t>
      </w:r>
      <w:r w:rsidRPr="00D23D65">
        <w:rPr>
          <w:rFonts w:asciiTheme="majorBidi" w:hAnsiTheme="majorBidi" w:cstheme="majorBidi"/>
          <w:sz w:val="30"/>
          <w:szCs w:val="30"/>
        </w:rPr>
        <w:t xml:space="preserve"> 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23D65">
        <w:rPr>
          <w:rFonts w:asciiTheme="majorBidi" w:hAnsiTheme="majorBidi" w:cstheme="majorBidi"/>
          <w:sz w:val="30"/>
          <w:szCs w:val="30"/>
        </w:rPr>
        <w:t>256</w:t>
      </w:r>
      <w:r w:rsidR="00D60EB9">
        <w:rPr>
          <w:rFonts w:asciiTheme="majorBidi" w:hAnsiTheme="majorBidi" w:cstheme="majorBidi"/>
          <w:sz w:val="30"/>
          <w:szCs w:val="30"/>
        </w:rPr>
        <w:t>5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8EB4AE7" w14:textId="45A53947" w:rsidR="00D60EB9" w:rsidRDefault="00D60EB9" w:rsidP="00C17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D60EB9" w:rsidRPr="0046749D" w14:paraId="742BDAAD" w14:textId="77777777" w:rsidTr="002A7FFB">
        <w:tc>
          <w:tcPr>
            <w:tcW w:w="3777" w:type="dxa"/>
          </w:tcPr>
          <w:p w14:paraId="726276DD" w14:textId="77777777" w:rsidR="00D60EB9" w:rsidRPr="0086559C" w:rsidRDefault="00D60EB9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14:paraId="4676F033" w14:textId="77777777" w:rsidR="00D60EB9" w:rsidRPr="0086559C" w:rsidRDefault="00D60EB9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E9AE5D" w14:textId="77777777" w:rsidR="00D60EB9" w:rsidRPr="0086559C" w:rsidRDefault="00D60EB9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ED31DD2" w14:textId="77777777" w:rsidR="00D60EB9" w:rsidRPr="0086559C" w:rsidRDefault="00D60EB9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55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EB9" w:rsidRPr="005C7F0F" w14:paraId="0C867AA1" w14:textId="77777777" w:rsidTr="002A7FFB">
        <w:tc>
          <w:tcPr>
            <w:tcW w:w="3777" w:type="dxa"/>
          </w:tcPr>
          <w:p w14:paraId="5171136F" w14:textId="77777777" w:rsidR="00D60EB9" w:rsidRPr="0086559C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55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655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8655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3" w:type="dxa"/>
          </w:tcPr>
          <w:p w14:paraId="7A037B70" w14:textId="665BD748" w:rsidR="00D60EB9" w:rsidRPr="0086559C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2A36A06" w14:textId="77777777" w:rsidR="00D60EB9" w:rsidRPr="0086559C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276F94" w14:textId="1F53BA7E" w:rsidR="00D60EB9" w:rsidRPr="0086559C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DF03CEF" w14:textId="77777777" w:rsidR="00D60EB9" w:rsidRPr="0086559C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445E7132" w14:textId="6F584014" w:rsidR="00D60EB9" w:rsidRPr="0086559C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62969DF" w14:textId="77777777" w:rsidR="00D60EB9" w:rsidRPr="0086559C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2DCF80A1" w14:textId="1F843C1C" w:rsidR="00D60EB9" w:rsidRPr="0086559C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D60EB9" w:rsidRPr="005C7F0F" w14:paraId="74CC800D" w14:textId="77777777" w:rsidTr="002A7FFB">
        <w:tc>
          <w:tcPr>
            <w:tcW w:w="3777" w:type="dxa"/>
          </w:tcPr>
          <w:p w14:paraId="1E1B39AC" w14:textId="77777777" w:rsidR="00D60EB9" w:rsidRPr="0086559C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15804464" w14:textId="77777777" w:rsidR="00D60EB9" w:rsidRPr="0086559C" w:rsidRDefault="00D60EB9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8655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8655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60EB9" w:rsidRPr="005C7F0F" w14:paraId="2D4CEC28" w14:textId="77777777" w:rsidTr="002A7FFB">
        <w:tc>
          <w:tcPr>
            <w:tcW w:w="3777" w:type="dxa"/>
          </w:tcPr>
          <w:p w14:paraId="645956C0" w14:textId="77777777" w:rsidR="00D60EB9" w:rsidRPr="0086559C" w:rsidRDefault="00D60EB9" w:rsidP="00D60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5261F078" w14:textId="5C3D9AA3" w:rsidR="00D60EB9" w:rsidRPr="0086559C" w:rsidRDefault="00640D54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1,698,058</w:t>
            </w:r>
          </w:p>
        </w:tc>
        <w:tc>
          <w:tcPr>
            <w:tcW w:w="270" w:type="dxa"/>
          </w:tcPr>
          <w:p w14:paraId="12531AF1" w14:textId="77777777" w:rsidR="00D60EB9" w:rsidRPr="0086559C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3D3FE2" w14:textId="30096CD1" w:rsidR="00D60EB9" w:rsidRPr="0086559C" w:rsidRDefault="00D60EB9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1,308,664</w:t>
            </w:r>
          </w:p>
        </w:tc>
        <w:tc>
          <w:tcPr>
            <w:tcW w:w="270" w:type="dxa"/>
          </w:tcPr>
          <w:p w14:paraId="5DC87AA5" w14:textId="77777777" w:rsidR="00D60EB9" w:rsidRPr="0086559C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F15F8F6" w14:textId="3AF364DB" w:rsidR="00D60EB9" w:rsidRPr="0086559C" w:rsidRDefault="00640D54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1,698,058</w:t>
            </w:r>
          </w:p>
        </w:tc>
        <w:tc>
          <w:tcPr>
            <w:tcW w:w="270" w:type="dxa"/>
          </w:tcPr>
          <w:p w14:paraId="38FCDA39" w14:textId="77777777" w:rsidR="00D60EB9" w:rsidRPr="0086559C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574C8310" w14:textId="5C38AEE7" w:rsidR="00D60EB9" w:rsidRPr="0086559C" w:rsidRDefault="00D60EB9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1,308,664</w:t>
            </w:r>
          </w:p>
        </w:tc>
      </w:tr>
      <w:tr w:rsidR="00D60EB9" w:rsidRPr="005C7F0F" w14:paraId="04ED88AB" w14:textId="77777777" w:rsidTr="002A7FFB">
        <w:tc>
          <w:tcPr>
            <w:tcW w:w="3777" w:type="dxa"/>
          </w:tcPr>
          <w:p w14:paraId="7B0C9138" w14:textId="77777777" w:rsidR="00D60EB9" w:rsidRPr="0086559C" w:rsidRDefault="00D60EB9" w:rsidP="00D60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559C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C2C179E" w14:textId="0EBFC5B7" w:rsidR="00D60EB9" w:rsidRPr="00314B6A" w:rsidRDefault="00640D54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134,475</w:t>
            </w:r>
          </w:p>
        </w:tc>
        <w:tc>
          <w:tcPr>
            <w:tcW w:w="270" w:type="dxa"/>
          </w:tcPr>
          <w:p w14:paraId="3292CF0F" w14:textId="77777777" w:rsidR="00D60EB9" w:rsidRPr="00314B6A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1E30F0" w14:textId="47694B02" w:rsidR="00D60EB9" w:rsidRPr="00314B6A" w:rsidRDefault="00D60EB9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14B6A">
              <w:rPr>
                <w:rFonts w:ascii="Angsana New" w:hAnsi="Angsana New" w:cs="Angsana New"/>
                <w:sz w:val="30"/>
                <w:szCs w:val="30"/>
              </w:rPr>
              <w:t>133,68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4853C2" w14:textId="77777777" w:rsidR="00D60EB9" w:rsidRPr="00314B6A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BC21AE3" w14:textId="3357D6C8" w:rsidR="00D60EB9" w:rsidRPr="00314B6A" w:rsidRDefault="00640D54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134,475</w:t>
            </w:r>
          </w:p>
        </w:tc>
        <w:tc>
          <w:tcPr>
            <w:tcW w:w="270" w:type="dxa"/>
          </w:tcPr>
          <w:p w14:paraId="008E2F0A" w14:textId="77777777" w:rsidR="00D60EB9" w:rsidRPr="0086559C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9AF4B6D" w14:textId="1E4A2C23" w:rsidR="00D60EB9" w:rsidRPr="0086559C" w:rsidRDefault="00D60EB9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14B6A">
              <w:rPr>
                <w:rFonts w:ascii="Angsana New" w:hAnsi="Angsana New" w:cs="Angsana New"/>
                <w:sz w:val="30"/>
                <w:szCs w:val="30"/>
              </w:rPr>
              <w:t>133,68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60EB9" w:rsidRPr="005C7F0F" w14:paraId="2876A6D4" w14:textId="77777777" w:rsidTr="002A7FFB">
        <w:tc>
          <w:tcPr>
            <w:tcW w:w="3777" w:type="dxa"/>
          </w:tcPr>
          <w:p w14:paraId="27A0AE90" w14:textId="77777777" w:rsidR="00D60EB9" w:rsidRPr="0086559C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55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A5584C1" w14:textId="225078EC" w:rsidR="00D60EB9" w:rsidRPr="00314B6A" w:rsidRDefault="00640D54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1,832,533</w:t>
            </w:r>
          </w:p>
        </w:tc>
        <w:tc>
          <w:tcPr>
            <w:tcW w:w="270" w:type="dxa"/>
          </w:tcPr>
          <w:p w14:paraId="1DD2D408" w14:textId="77777777" w:rsidR="00D60EB9" w:rsidRPr="00314B6A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1CEA4F" w14:textId="230E9A94" w:rsidR="00D60EB9" w:rsidRPr="00314B6A" w:rsidRDefault="00D60EB9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4B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1,442,3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3C55A367" w14:textId="77777777" w:rsidR="00D60EB9" w:rsidRPr="00314B6A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3C6A83EE" w14:textId="2D94F9CC" w:rsidR="00D60EB9" w:rsidRPr="00314B6A" w:rsidRDefault="00640D54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1,832,533</w:t>
            </w:r>
          </w:p>
        </w:tc>
        <w:tc>
          <w:tcPr>
            <w:tcW w:w="270" w:type="dxa"/>
          </w:tcPr>
          <w:p w14:paraId="5D540F4F" w14:textId="77777777" w:rsidR="00D60EB9" w:rsidRPr="0086559C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CDC3F55" w14:textId="7AD2ED3C" w:rsidR="00D60EB9" w:rsidRPr="0086559C" w:rsidRDefault="00D60EB9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4B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1,442,3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</w:p>
        </w:tc>
      </w:tr>
      <w:tr w:rsidR="00D60EB9" w:rsidRPr="005C7F0F" w14:paraId="30639F63" w14:textId="77777777" w:rsidTr="002A7FFB">
        <w:tc>
          <w:tcPr>
            <w:tcW w:w="3777" w:type="dxa"/>
          </w:tcPr>
          <w:p w14:paraId="6AEACBBC" w14:textId="77777777" w:rsidR="00D60EB9" w:rsidRPr="0086559C" w:rsidRDefault="00D60EB9" w:rsidP="00D60EB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4C96D864" w14:textId="77777777" w:rsidR="00D60EB9" w:rsidRPr="00314B6A" w:rsidRDefault="00D60EB9" w:rsidP="00D60EB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F86026" w14:textId="77777777" w:rsidR="00D60EB9" w:rsidRPr="00314B6A" w:rsidRDefault="00D60EB9" w:rsidP="00D60EB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8D7A41" w14:textId="77777777" w:rsidR="00D60EB9" w:rsidRPr="00314B6A" w:rsidRDefault="00D60EB9" w:rsidP="00D60EB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7F166" w14:textId="77777777" w:rsidR="00D60EB9" w:rsidRPr="00314B6A" w:rsidRDefault="00D60EB9" w:rsidP="00D60EB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76148B1A" w14:textId="77777777" w:rsidR="00D60EB9" w:rsidRPr="00314B6A" w:rsidRDefault="00D60EB9" w:rsidP="00D60EB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29555E" w14:textId="77777777" w:rsidR="00D60EB9" w:rsidRPr="0086559C" w:rsidRDefault="00D60EB9" w:rsidP="00D60EB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05BCA070" w14:textId="77777777" w:rsidR="00D60EB9" w:rsidRPr="0086559C" w:rsidRDefault="00D60EB9" w:rsidP="00D60EB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0EB9" w:rsidRPr="005C7F0F" w14:paraId="052DD933" w14:textId="77777777" w:rsidTr="002A7FFB">
        <w:tc>
          <w:tcPr>
            <w:tcW w:w="3777" w:type="dxa"/>
          </w:tcPr>
          <w:p w14:paraId="128E196F" w14:textId="77777777" w:rsidR="00D60EB9" w:rsidRPr="0086559C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55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70727D9B" w14:textId="77777777" w:rsidR="00D60EB9" w:rsidRPr="00314B6A" w:rsidRDefault="00D60EB9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498BAE" w14:textId="77777777" w:rsidR="00D60EB9" w:rsidRPr="00314B6A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809376" w14:textId="77777777" w:rsidR="00D60EB9" w:rsidRPr="00314B6A" w:rsidRDefault="00D60EB9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5FC72" w14:textId="77777777" w:rsidR="00D60EB9" w:rsidRPr="00314B6A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5CD26E70" w14:textId="77777777" w:rsidR="00D60EB9" w:rsidRPr="00314B6A" w:rsidRDefault="00D60EB9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3B467" w14:textId="77777777" w:rsidR="00D60EB9" w:rsidRPr="0086559C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2D8C949B" w14:textId="77777777" w:rsidR="00D60EB9" w:rsidRPr="0086559C" w:rsidRDefault="00D60EB9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60EB9" w:rsidRPr="005C7F0F" w14:paraId="3FFE9DE3" w14:textId="77777777" w:rsidTr="002A7FFB">
        <w:tc>
          <w:tcPr>
            <w:tcW w:w="3777" w:type="dxa"/>
          </w:tcPr>
          <w:p w14:paraId="4AF239AA" w14:textId="77777777" w:rsidR="00D60EB9" w:rsidRPr="0086559C" w:rsidRDefault="00D60EB9" w:rsidP="00D60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86559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559C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99B1B2E" w14:textId="7716DC10" w:rsidR="00D60EB9" w:rsidRPr="00314B6A" w:rsidRDefault="00640D54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1,832,533</w:t>
            </w:r>
          </w:p>
        </w:tc>
        <w:tc>
          <w:tcPr>
            <w:tcW w:w="270" w:type="dxa"/>
          </w:tcPr>
          <w:p w14:paraId="5E6E872E" w14:textId="77777777" w:rsidR="00D60EB9" w:rsidRPr="00314B6A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44D6E3" w14:textId="073D34B1" w:rsidR="00D60EB9" w:rsidRPr="00314B6A" w:rsidRDefault="00D60EB9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14B6A">
              <w:rPr>
                <w:rFonts w:ascii="Angsana New" w:hAnsi="Angsana New" w:cs="Angsana New"/>
                <w:sz w:val="30"/>
                <w:szCs w:val="30"/>
              </w:rPr>
              <w:t>1,442,3</w:t>
            </w: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58F4A0E0" w14:textId="77777777" w:rsidR="00D60EB9" w:rsidRPr="00314B6A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BCC861F" w14:textId="148D435F" w:rsidR="00D60EB9" w:rsidRPr="00314B6A" w:rsidRDefault="00640D54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1,832,533</w:t>
            </w:r>
          </w:p>
        </w:tc>
        <w:tc>
          <w:tcPr>
            <w:tcW w:w="270" w:type="dxa"/>
          </w:tcPr>
          <w:p w14:paraId="30421773" w14:textId="77777777" w:rsidR="00D60EB9" w:rsidRPr="0086559C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28A557D" w14:textId="520A793B" w:rsidR="00D60EB9" w:rsidRPr="0086559C" w:rsidRDefault="00D60EB9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14B6A">
              <w:rPr>
                <w:rFonts w:ascii="Angsana New" w:hAnsi="Angsana New" w:cs="Angsana New"/>
                <w:sz w:val="30"/>
                <w:szCs w:val="30"/>
              </w:rPr>
              <w:t>1,442,3</w:t>
            </w: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  <w:tr w:rsidR="00D60EB9" w:rsidRPr="005C7F0F" w14:paraId="2188794A" w14:textId="77777777" w:rsidTr="002A7FFB">
        <w:tc>
          <w:tcPr>
            <w:tcW w:w="3777" w:type="dxa"/>
          </w:tcPr>
          <w:p w14:paraId="25FBE283" w14:textId="77777777" w:rsidR="00D60EB9" w:rsidRPr="0086559C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55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B2D7549" w14:textId="02AC10EA" w:rsidR="00D60EB9" w:rsidRPr="00314B6A" w:rsidRDefault="00640D54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1,832,533</w:t>
            </w:r>
          </w:p>
        </w:tc>
        <w:tc>
          <w:tcPr>
            <w:tcW w:w="270" w:type="dxa"/>
          </w:tcPr>
          <w:p w14:paraId="29F9461E" w14:textId="77777777" w:rsidR="00D60EB9" w:rsidRPr="00314B6A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03A325" w14:textId="75AB48F4" w:rsidR="00D60EB9" w:rsidRPr="00314B6A" w:rsidRDefault="00D60EB9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4B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1,442,3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3596AFC3" w14:textId="77777777" w:rsidR="00D60EB9" w:rsidRPr="00314B6A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0E1A633" w14:textId="64C148E1" w:rsidR="00D60EB9" w:rsidRPr="00314B6A" w:rsidRDefault="00640D54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1,832,533</w:t>
            </w:r>
          </w:p>
        </w:tc>
        <w:tc>
          <w:tcPr>
            <w:tcW w:w="270" w:type="dxa"/>
          </w:tcPr>
          <w:p w14:paraId="1BB1F4FB" w14:textId="77777777" w:rsidR="00D60EB9" w:rsidRPr="0086559C" w:rsidRDefault="00D60EB9" w:rsidP="00D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50FFDCE" w14:textId="154E4E4E" w:rsidR="00D60EB9" w:rsidRPr="0086559C" w:rsidRDefault="00D60EB9" w:rsidP="00D60E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4B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1,442,3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</w:p>
        </w:tc>
      </w:tr>
    </w:tbl>
    <w:p w14:paraId="0BA1E13B" w14:textId="77777777" w:rsidR="00D60EB9" w:rsidRDefault="00D60EB9" w:rsidP="00D60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50AF9" w14:textId="3E90D4C6" w:rsidR="00396A2A" w:rsidRPr="00D23D65" w:rsidRDefault="00396A2A" w:rsidP="003A1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586948EA" w14:textId="77777777" w:rsidR="00D60EB9" w:rsidRDefault="00D60EB9" w:rsidP="003C7917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/>
          <w:sz w:val="30"/>
          <w:szCs w:val="30"/>
        </w:rPr>
      </w:pPr>
    </w:p>
    <w:p w14:paraId="158D78E9" w14:textId="2A33CAC3" w:rsidR="00D60EB9" w:rsidRDefault="00D60EB9" w:rsidP="00D60EB9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x-none"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บริษัทมีรายได้จากลูกค้ารายหนึ่งของกลุ่มบริษัทและบริษัทสำหรับงวดสามเดือนสิ้นสุดวันที่ </w:t>
      </w:r>
      <w:r w:rsidRPr="00302C38">
        <w:rPr>
          <w:rFonts w:ascii="Angsana New" w:hAnsi="Angsana New" w:cs="Angsana New" w:hint="cs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302C38"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="00936B19">
        <w:rPr>
          <w:rFonts w:ascii="Angsana New" w:hAnsi="Angsana New" w:cs="Angsana New"/>
          <w:sz w:val="30"/>
          <w:szCs w:val="30"/>
        </w:rPr>
        <w:t xml:space="preserve"> </w:t>
      </w:r>
      <w:r w:rsidR="00936B19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="00936B19" w:rsidRPr="00E96A06">
        <w:rPr>
          <w:rFonts w:ascii="Angsana New" w:hAnsi="Angsana New" w:cs="Angsana New" w:hint="cs"/>
          <w:sz w:val="30"/>
          <w:szCs w:val="30"/>
          <w:cs/>
        </w:rPr>
        <w:t xml:space="preserve">ประมาณ </w:t>
      </w:r>
      <w:r w:rsidR="00936B19" w:rsidRPr="00E96A06">
        <w:rPr>
          <w:rFonts w:ascii="Angsana New" w:hAnsi="Angsana New" w:cs="Angsana New"/>
          <w:sz w:val="30"/>
          <w:szCs w:val="30"/>
        </w:rPr>
        <w:t xml:space="preserve">1,604.9 </w:t>
      </w:r>
      <w:r w:rsidR="00936B19" w:rsidRPr="00E96A06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 w:rsidR="00936B19">
        <w:rPr>
          <w:rFonts w:ascii="Angsana New" w:hAnsi="Angsana New" w:cs="Angsana New" w:hint="cs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</w:t>
      </w:r>
      <w:r w:rsidR="00936B19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i/>
          <w:iCs/>
          <w:sz w:val="30"/>
          <w:szCs w:val="30"/>
        </w:rPr>
        <w:t>(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สำหรับงวด</w:t>
      </w:r>
      <w:r w:rsidR="00936B19">
        <w:rPr>
          <w:rFonts w:ascii="Angsana New" w:hAnsi="Angsana New" w:cs="Angsana New"/>
          <w:i/>
          <w:iCs/>
          <w:sz w:val="30"/>
          <w:szCs w:val="30"/>
          <w:cs/>
        </w:rPr>
        <w:br/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สามเดือนสิ้นสุดวันที่ </w:t>
      </w:r>
      <w:r w:rsidRPr="00302C38">
        <w:rPr>
          <w:rFonts w:ascii="Angsana New" w:hAnsi="Angsana New" w:cs="Angsana New" w:hint="cs"/>
          <w:i/>
          <w:iCs/>
          <w:sz w:val="30"/>
          <w:szCs w:val="30"/>
        </w:rPr>
        <w:t>31</w:t>
      </w:r>
      <w:r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มีนาคม </w:t>
      </w:r>
      <w:r w:rsidRPr="00302C38">
        <w:rPr>
          <w:rFonts w:ascii="Angsana New" w:hAnsi="Angsana New" w:cs="Angsana New" w:hint="cs"/>
          <w:i/>
          <w:iCs/>
          <w:sz w:val="30"/>
          <w:szCs w:val="30"/>
        </w:rPr>
        <w:t>256</w:t>
      </w:r>
      <w:r>
        <w:rPr>
          <w:rFonts w:ascii="Angsana New" w:hAnsi="Angsana New" w:cs="Angsana New"/>
          <w:i/>
          <w:iCs/>
          <w:sz w:val="30"/>
          <w:szCs w:val="30"/>
        </w:rPr>
        <w:t>5</w:t>
      </w:r>
      <w:r w:rsidR="00F17F6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เป็นจำนวนเงิน</w:t>
      </w:r>
      <w:r w:rsidR="00F17F60" w:rsidRPr="00120366">
        <w:rPr>
          <w:rFonts w:ascii="Angsana New" w:hAnsi="Angsana New" w:cs="Angsana New" w:hint="cs"/>
          <w:i/>
          <w:iCs/>
          <w:sz w:val="30"/>
          <w:szCs w:val="30"/>
          <w:cs/>
        </w:rPr>
        <w:t>ประมาณ</w:t>
      </w:r>
      <w:r w:rsidR="00F17F60" w:rsidRPr="00120366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F17F60">
        <w:rPr>
          <w:rFonts w:ascii="Angsana New" w:hAnsi="Angsana New" w:cs="Angsana New"/>
          <w:i/>
          <w:iCs/>
          <w:sz w:val="30"/>
          <w:szCs w:val="30"/>
        </w:rPr>
        <w:t>1,199.6</w:t>
      </w:r>
      <w:r w:rsidR="00F17F60" w:rsidRPr="0012036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17F60" w:rsidRPr="00120366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F17F60">
        <w:rPr>
          <w:rFonts w:ascii="Angsana New" w:hAnsi="Angsana New" w:cs="Angsana New" w:hint="cs"/>
          <w:i/>
          <w:iCs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งบการเงินรวมและ</w:t>
      </w:r>
      <w:r w:rsidR="00BC4195">
        <w:rPr>
          <w:rFonts w:ascii="Angsana New" w:hAnsi="Angsana New" w:cs="Angsana New"/>
          <w:i/>
          <w:iCs/>
          <w:sz w:val="30"/>
          <w:szCs w:val="30"/>
          <w:cs/>
        </w:rPr>
        <w:br/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งบการเงินเฉพาะกิจการ)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จากรายได้รวมของกลุ่มบริษัทและบริษัท</w:t>
      </w:r>
    </w:p>
    <w:p w14:paraId="6F643CC9" w14:textId="77777777" w:rsidR="00D60EB9" w:rsidRDefault="00D60EB9" w:rsidP="00D60EB9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14B2921" w14:textId="77777777" w:rsidR="00FB55E2" w:rsidRDefault="00FB55E2" w:rsidP="00D60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22EB2A3" w14:textId="2D55E7DB" w:rsidR="0051483C" w:rsidRDefault="00D60EB9" w:rsidP="001C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4D50A7A" w14:textId="046E2FDC" w:rsidR="00F24F74" w:rsidRPr="00C81CBE" w:rsidRDefault="0036747C" w:rsidP="007F14C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591D29C2" w14:textId="06751A99" w:rsidR="00453AB5" w:rsidRPr="00C81CBE" w:rsidRDefault="00453AB5" w:rsidP="00453AB5">
      <w:pPr>
        <w:pStyle w:val="BodyText2"/>
        <w:spacing w:line="26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58A02DF" w14:textId="46609339" w:rsidR="007F14C5" w:rsidRPr="00C81CBE" w:rsidRDefault="007F14C5" w:rsidP="007F14C5">
      <w:pPr>
        <w:pStyle w:val="BodyText2"/>
        <w:spacing w:line="260" w:lineRule="atLeas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FCBD50" w14:textId="2250337B" w:rsidR="007F14C5" w:rsidRPr="00C81CBE" w:rsidRDefault="007F14C5" w:rsidP="00453AB5">
      <w:pPr>
        <w:pStyle w:val="BodyText2"/>
        <w:spacing w:line="26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B26B7DF" w14:textId="64F09B92" w:rsidR="008E7801" w:rsidRPr="00C81CBE" w:rsidRDefault="008E7801" w:rsidP="00A01C04">
      <w:pPr>
        <w:pStyle w:val="BodyText2"/>
        <w:tabs>
          <w:tab w:val="left" w:pos="540"/>
          <w:tab w:val="left" w:pos="630"/>
        </w:tabs>
        <w:spacing w:line="260" w:lineRule="atLeast"/>
        <w:ind w:left="540" w:right="-25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</w:t>
      </w:r>
      <w:r w:rsidR="00F217F4" w:rsidRPr="00C81C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แต่ไม่รวมถึง</w:t>
      </w:r>
      <w:r w:rsidRPr="00C81CBE">
        <w:rPr>
          <w:rFonts w:asciiTheme="majorBidi" w:hAnsiTheme="majorBidi" w:cstheme="majorBidi"/>
          <w:spacing w:val="-6"/>
          <w:sz w:val="30"/>
          <w:szCs w:val="30"/>
          <w:cs/>
        </w:rPr>
        <w:t>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A7787E" w14:textId="77777777" w:rsidR="0051386F" w:rsidRPr="00C81CBE" w:rsidRDefault="0051386F" w:rsidP="00AA03E3">
      <w:pPr>
        <w:pStyle w:val="BodyText2"/>
        <w:tabs>
          <w:tab w:val="left" w:pos="540"/>
        </w:tabs>
        <w:spacing w:line="260" w:lineRule="atLeast"/>
        <w:ind w:left="540" w:right="-25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40"/>
        <w:gridCol w:w="270"/>
        <w:gridCol w:w="1530"/>
        <w:gridCol w:w="270"/>
        <w:gridCol w:w="990"/>
        <w:gridCol w:w="270"/>
        <w:gridCol w:w="1170"/>
        <w:gridCol w:w="270"/>
        <w:gridCol w:w="90"/>
        <w:gridCol w:w="1054"/>
        <w:gridCol w:w="26"/>
      </w:tblGrid>
      <w:tr w:rsidR="00FA09AA" w:rsidRPr="00C81CBE" w14:paraId="51681C6D" w14:textId="77777777" w:rsidTr="00D40FAB">
        <w:trPr>
          <w:gridAfter w:val="1"/>
          <w:wAfter w:w="26" w:type="dxa"/>
          <w:trHeight w:val="261"/>
          <w:tblHeader/>
        </w:trPr>
        <w:tc>
          <w:tcPr>
            <w:tcW w:w="2340" w:type="dxa"/>
            <w:vAlign w:val="bottom"/>
          </w:tcPr>
          <w:p w14:paraId="2FACCA4F" w14:textId="77777777" w:rsidR="00FA09AA" w:rsidRPr="00C81CBE" w:rsidRDefault="00FA09AA" w:rsidP="00D1319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354" w:type="dxa"/>
            <w:gridSpan w:val="10"/>
          </w:tcPr>
          <w:p w14:paraId="12DA07C0" w14:textId="01EDAE53" w:rsidR="00FA09AA" w:rsidRPr="00C81CBE" w:rsidRDefault="00FA09AA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CBE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งบการเงินรวม </w:t>
            </w:r>
            <w:r w:rsidRPr="00C81CBE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 xml:space="preserve">/ </w:t>
            </w:r>
            <w:r w:rsidRPr="00C81CBE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F63D23" w:rsidRPr="00C81CBE" w14:paraId="3FD9EA87" w14:textId="77777777" w:rsidTr="00D40FAB">
        <w:trPr>
          <w:gridAfter w:val="1"/>
          <w:wAfter w:w="26" w:type="dxa"/>
          <w:trHeight w:val="261"/>
          <w:tblHeader/>
        </w:trPr>
        <w:tc>
          <w:tcPr>
            <w:tcW w:w="2340" w:type="dxa"/>
            <w:vAlign w:val="bottom"/>
          </w:tcPr>
          <w:p w14:paraId="22176CF9" w14:textId="77777777" w:rsidR="00F63D23" w:rsidRPr="00C81CBE" w:rsidRDefault="00F63D23" w:rsidP="00D1319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36A79DEF" w14:textId="67DE59AC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4114" w:type="dxa"/>
            <w:gridSpan w:val="7"/>
            <w:vAlign w:val="bottom"/>
          </w:tcPr>
          <w:p w14:paraId="46016DB1" w14:textId="7ED1188C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63D23" w:rsidRPr="00C81CBE" w14:paraId="070F518F" w14:textId="77777777" w:rsidTr="00D40FAB">
        <w:trPr>
          <w:gridAfter w:val="1"/>
          <w:wAfter w:w="26" w:type="dxa"/>
          <w:trHeight w:val="261"/>
          <w:tblHeader/>
        </w:trPr>
        <w:tc>
          <w:tcPr>
            <w:tcW w:w="2340" w:type="dxa"/>
            <w:vAlign w:val="bottom"/>
            <w:hideMark/>
          </w:tcPr>
          <w:p w14:paraId="260724F8" w14:textId="7CEBEC97" w:rsidR="00F63D23" w:rsidRPr="00C81CBE" w:rsidRDefault="00F63D23" w:rsidP="00D1319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7B221575" w14:textId="77777777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617A184" w14:textId="77777777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190FFF5" w14:textId="77456170" w:rsidR="00F63D23" w:rsidRPr="00C81CBE" w:rsidRDefault="00F63D23" w:rsidP="00F63D2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E152F23" w14:textId="77777777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6423A88" w14:textId="5762A307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81CB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81CB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659E21C3" w14:textId="4DD8EE7E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7E822435" w14:textId="28DA563A" w:rsidR="00F63D23" w:rsidRPr="00C81CBE" w:rsidRDefault="00F63D23" w:rsidP="00D13196">
            <w:pPr>
              <w:pStyle w:val="acctfourfigures"/>
              <w:tabs>
                <w:tab w:val="left" w:pos="9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81CB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81CB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61B3F472" w14:textId="77777777" w:rsidR="00F63D23" w:rsidRPr="00C81CBE" w:rsidRDefault="00F63D23" w:rsidP="00D1319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gridSpan w:val="2"/>
            <w:vAlign w:val="bottom"/>
            <w:hideMark/>
          </w:tcPr>
          <w:p w14:paraId="4FB5A888" w14:textId="77777777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A5ECE" w:rsidRPr="00C81CBE" w14:paraId="5B2326E3" w14:textId="77777777" w:rsidTr="00D40FAB">
        <w:trPr>
          <w:gridAfter w:val="1"/>
          <w:wAfter w:w="26" w:type="dxa"/>
          <w:trHeight w:val="261"/>
        </w:trPr>
        <w:tc>
          <w:tcPr>
            <w:tcW w:w="2340" w:type="dxa"/>
            <w:vAlign w:val="bottom"/>
          </w:tcPr>
          <w:p w14:paraId="71B8A0DB" w14:textId="77777777" w:rsidR="000A5ECE" w:rsidRPr="00C81CBE" w:rsidRDefault="000A5ECE" w:rsidP="00D131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354" w:type="dxa"/>
            <w:gridSpan w:val="10"/>
          </w:tcPr>
          <w:p w14:paraId="3B2A26E6" w14:textId="0DBE4BA0" w:rsidR="000A5ECE" w:rsidRPr="00C81CBE" w:rsidRDefault="000A5ECE" w:rsidP="0017712F">
            <w:pPr>
              <w:pStyle w:val="acctfourfigures"/>
              <w:tabs>
                <w:tab w:val="decimal" w:pos="595"/>
                <w:tab w:val="left" w:pos="2320"/>
                <w:tab w:val="left" w:pos="29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63D23" w:rsidRPr="00C81CBE" w14:paraId="62C24F5E" w14:textId="77777777" w:rsidTr="00D40FAB">
        <w:trPr>
          <w:gridAfter w:val="1"/>
          <w:wAfter w:w="26" w:type="dxa"/>
          <w:trHeight w:val="261"/>
        </w:trPr>
        <w:tc>
          <w:tcPr>
            <w:tcW w:w="2340" w:type="dxa"/>
            <w:vAlign w:val="bottom"/>
          </w:tcPr>
          <w:p w14:paraId="6E97AA6E" w14:textId="47B479AF" w:rsidR="00F63D23" w:rsidRPr="00C81CBE" w:rsidRDefault="00F63D23" w:rsidP="00D131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7150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71505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7150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4B72213E" w14:textId="77777777" w:rsidR="00F63D23" w:rsidRPr="00C81CBE" w:rsidRDefault="00F63D23" w:rsidP="000A5ECE">
            <w:pPr>
              <w:pStyle w:val="acctfourfigures"/>
              <w:tabs>
                <w:tab w:val="left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6CDAD2" w14:textId="77777777" w:rsidR="00F63D23" w:rsidRPr="00C81CBE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CD1860D" w14:textId="77777777" w:rsidR="00F63D23" w:rsidRPr="00C81CBE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47214EC" w14:textId="28FA7E71" w:rsidR="00F63D23" w:rsidRPr="00C81CBE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9993ED" w14:textId="77777777" w:rsidR="00F63D23" w:rsidRPr="00C81CBE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9CCBE0B" w14:textId="77777777" w:rsidR="00F63D23" w:rsidRPr="00C81CBE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7EA388C1" w14:textId="77777777" w:rsidR="00F63D23" w:rsidRPr="00C81CBE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3D23" w:rsidRPr="00C81CBE" w14:paraId="0AFD1611" w14:textId="77777777" w:rsidTr="00D40FAB">
        <w:trPr>
          <w:gridAfter w:val="1"/>
          <w:wAfter w:w="26" w:type="dxa"/>
          <w:trHeight w:val="261"/>
        </w:trPr>
        <w:tc>
          <w:tcPr>
            <w:tcW w:w="2340" w:type="dxa"/>
            <w:vAlign w:val="bottom"/>
            <w:hideMark/>
          </w:tcPr>
          <w:p w14:paraId="536BC1B5" w14:textId="77777777" w:rsidR="00F63D23" w:rsidRPr="00C81CBE" w:rsidRDefault="00F63D23" w:rsidP="00D131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vAlign w:val="bottom"/>
          </w:tcPr>
          <w:p w14:paraId="67F3208E" w14:textId="77777777" w:rsidR="00F63D23" w:rsidRPr="00C81CBE" w:rsidRDefault="00F63D23" w:rsidP="00D1319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F24381" w14:textId="77777777" w:rsidR="00F63D23" w:rsidRPr="00C81CBE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88342CA" w14:textId="77777777" w:rsidR="00F63D23" w:rsidRPr="00C81CBE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534E5B0" w14:textId="7D1061C2" w:rsidR="00F63D23" w:rsidRPr="00C81CBE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5C85AE" w14:textId="77777777" w:rsidR="00F63D23" w:rsidRPr="00C81CBE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8117B0" w14:textId="77777777" w:rsidR="00F63D23" w:rsidRPr="00C81CBE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1C768C9D" w14:textId="77777777" w:rsidR="00F63D23" w:rsidRPr="00C81CBE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4E71" w:rsidRPr="00C81CBE" w14:paraId="54C7659D" w14:textId="77777777" w:rsidTr="00D40FAB">
        <w:trPr>
          <w:gridAfter w:val="1"/>
          <w:wAfter w:w="26" w:type="dxa"/>
          <w:trHeight w:val="261"/>
        </w:trPr>
        <w:tc>
          <w:tcPr>
            <w:tcW w:w="2340" w:type="dxa"/>
            <w:vAlign w:val="bottom"/>
            <w:hideMark/>
          </w:tcPr>
          <w:p w14:paraId="2A44320A" w14:textId="77777777" w:rsidR="003C4E71" w:rsidRPr="00C81CBE" w:rsidRDefault="003C4E71" w:rsidP="003C4E71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440" w:type="dxa"/>
            <w:vAlign w:val="bottom"/>
          </w:tcPr>
          <w:p w14:paraId="15407563" w14:textId="48564121" w:rsidR="003C4E71" w:rsidRPr="00C81CBE" w:rsidRDefault="003C4E71" w:rsidP="000A5ECE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left" w:pos="97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909,893</w:t>
            </w:r>
          </w:p>
        </w:tc>
        <w:tc>
          <w:tcPr>
            <w:tcW w:w="270" w:type="dxa"/>
          </w:tcPr>
          <w:p w14:paraId="00ED6383" w14:textId="77777777" w:rsidR="003C4E71" w:rsidRPr="00C81CBE" w:rsidRDefault="003C4E71" w:rsidP="003C4E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393CB42" w14:textId="2FDE1075" w:rsidR="003C4E71" w:rsidRPr="00C81CBE" w:rsidRDefault="003C4E71" w:rsidP="000A5ECE">
            <w:pPr>
              <w:pStyle w:val="acctfourfigures"/>
              <w:tabs>
                <w:tab w:val="clear" w:pos="765"/>
                <w:tab w:val="decimal" w:pos="436"/>
                <w:tab w:val="decimal" w:pos="595"/>
              </w:tabs>
              <w:spacing w:line="240" w:lineRule="atLeast"/>
              <w:ind w:left="-43"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474D3F" w14:textId="77777777" w:rsidR="003C4E71" w:rsidRPr="00C81CBE" w:rsidRDefault="003C4E71" w:rsidP="003C4E71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9CFC2F5" w14:textId="545CD022" w:rsidR="003C4E71" w:rsidRPr="00C81CBE" w:rsidRDefault="003C4E71" w:rsidP="0017712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909,893</w:t>
            </w:r>
          </w:p>
        </w:tc>
        <w:tc>
          <w:tcPr>
            <w:tcW w:w="270" w:type="dxa"/>
            <w:vAlign w:val="bottom"/>
          </w:tcPr>
          <w:p w14:paraId="64E422F1" w14:textId="52524938" w:rsidR="003C4E71" w:rsidRPr="00C81CBE" w:rsidRDefault="003C4E71" w:rsidP="003C4E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1D586F" w14:textId="6A1D2237" w:rsidR="003C4E71" w:rsidRPr="00C81CBE" w:rsidRDefault="003C4E71" w:rsidP="003C4E71">
            <w:pPr>
              <w:pStyle w:val="acctfourfigures"/>
              <w:tabs>
                <w:tab w:val="clear" w:pos="765"/>
                <w:tab w:val="decimal" w:pos="436"/>
                <w:tab w:val="decimal" w:pos="595"/>
              </w:tabs>
              <w:spacing w:line="240" w:lineRule="atLeast"/>
              <w:ind w:left="-43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D66ED8" w14:textId="77777777" w:rsidR="003C4E71" w:rsidRPr="00C81CBE" w:rsidRDefault="003C4E71" w:rsidP="003C4E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14672A1D" w14:textId="0EB4CF4D" w:rsidR="003C4E71" w:rsidRPr="00C81CBE" w:rsidRDefault="003C4E71" w:rsidP="003C4E71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909,893</w:t>
            </w:r>
          </w:p>
        </w:tc>
      </w:tr>
      <w:tr w:rsidR="003C4E71" w:rsidRPr="00C81CBE" w14:paraId="275AD6DC" w14:textId="77777777" w:rsidTr="00D40FAB">
        <w:trPr>
          <w:gridAfter w:val="1"/>
          <w:wAfter w:w="26" w:type="dxa"/>
          <w:trHeight w:val="261"/>
        </w:trPr>
        <w:tc>
          <w:tcPr>
            <w:tcW w:w="2340" w:type="dxa"/>
            <w:vAlign w:val="bottom"/>
          </w:tcPr>
          <w:p w14:paraId="00921207" w14:textId="4CFD3F8C" w:rsidR="003C4E71" w:rsidRPr="00C81CBE" w:rsidRDefault="003C4E71" w:rsidP="003C4E71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440" w:type="dxa"/>
            <w:vAlign w:val="bottom"/>
          </w:tcPr>
          <w:p w14:paraId="7ECA4FC9" w14:textId="4610C1C0" w:rsidR="003C4E71" w:rsidRPr="00C81CBE" w:rsidRDefault="003C4E71" w:rsidP="000A5EC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78EA47" w14:textId="77777777" w:rsidR="003C4E71" w:rsidRPr="00C81CBE" w:rsidRDefault="003C4E71" w:rsidP="003C4E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24D259E" w14:textId="0BE5CAFB" w:rsidR="003C4E71" w:rsidRPr="00C81CBE" w:rsidRDefault="003C4E71" w:rsidP="000A5EC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92,600</w:t>
            </w:r>
          </w:p>
        </w:tc>
        <w:tc>
          <w:tcPr>
            <w:tcW w:w="270" w:type="dxa"/>
          </w:tcPr>
          <w:p w14:paraId="72D96460" w14:textId="77777777" w:rsidR="003C4E71" w:rsidRPr="00C81CBE" w:rsidRDefault="003C4E71" w:rsidP="003C4E71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78A7C8" w14:textId="09A8A5B3" w:rsidR="003C4E71" w:rsidRPr="00C81CBE" w:rsidRDefault="003C4E71" w:rsidP="0017712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63C988" w14:textId="12563695" w:rsidR="003C4E71" w:rsidRPr="00C81CBE" w:rsidRDefault="003C4E71" w:rsidP="003C4E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3740FF" w14:textId="25E98571" w:rsidR="003C4E71" w:rsidRPr="00C81CBE" w:rsidRDefault="003C4E71" w:rsidP="003C4E71">
            <w:pPr>
              <w:pStyle w:val="acctfourfigures"/>
              <w:tabs>
                <w:tab w:val="clear" w:pos="765"/>
                <w:tab w:val="decimal" w:pos="436"/>
                <w:tab w:val="decimal" w:pos="595"/>
              </w:tabs>
              <w:spacing w:line="240" w:lineRule="atLeast"/>
              <w:ind w:left="-43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92,600</w:t>
            </w:r>
          </w:p>
        </w:tc>
        <w:tc>
          <w:tcPr>
            <w:tcW w:w="270" w:type="dxa"/>
            <w:vAlign w:val="bottom"/>
          </w:tcPr>
          <w:p w14:paraId="17C54145" w14:textId="77777777" w:rsidR="003C4E71" w:rsidRPr="00C81CBE" w:rsidRDefault="003C4E71" w:rsidP="003C4E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0565A440" w14:textId="0AB1097C" w:rsidR="003C4E71" w:rsidRPr="00C81CBE" w:rsidRDefault="003C4E71" w:rsidP="003C4E71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92,600</w:t>
            </w:r>
          </w:p>
        </w:tc>
      </w:tr>
      <w:tr w:rsidR="00D40FAB" w:rsidRPr="00C81CBE" w14:paraId="1E8C20EC" w14:textId="77777777" w:rsidTr="00D40FAB">
        <w:trPr>
          <w:trHeight w:val="261"/>
        </w:trPr>
        <w:tc>
          <w:tcPr>
            <w:tcW w:w="2340" w:type="dxa"/>
            <w:vAlign w:val="bottom"/>
          </w:tcPr>
          <w:p w14:paraId="74719AA9" w14:textId="77777777" w:rsidR="00D40FAB" w:rsidRPr="00BA3BCA" w:rsidRDefault="00D40FAB" w:rsidP="0071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5472C7F" w14:textId="77777777" w:rsidR="00D40FAB" w:rsidRPr="00BA3BCA" w:rsidRDefault="00D40FAB" w:rsidP="00715056">
            <w:pPr>
              <w:pStyle w:val="acctfourfigures"/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682DB94" w14:textId="77777777" w:rsidR="00D40FAB" w:rsidRPr="00BA3BCA" w:rsidRDefault="00D40FAB" w:rsidP="00715056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752E95A1" w14:textId="77777777" w:rsidR="00D40FAB" w:rsidRPr="00BA3BCA" w:rsidRDefault="00D40FAB" w:rsidP="00715056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72F2BAA" w14:textId="77777777" w:rsidR="00D40FAB" w:rsidRPr="00BA3BCA" w:rsidRDefault="00D40FAB" w:rsidP="00715056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7AADB13" w14:textId="77777777" w:rsidR="00D40FAB" w:rsidRPr="00BA3BCA" w:rsidRDefault="00D40FAB" w:rsidP="00715056">
            <w:pPr>
              <w:pStyle w:val="acctfourfigures"/>
              <w:tabs>
                <w:tab w:val="decimal" w:pos="595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40A311DD" w14:textId="77777777" w:rsidR="00D40FAB" w:rsidRPr="00BA3BCA" w:rsidRDefault="00D40FAB" w:rsidP="00715056">
            <w:pPr>
              <w:pStyle w:val="acctfourfigures"/>
              <w:tabs>
                <w:tab w:val="decimal" w:pos="595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AF11A56" w14:textId="77777777" w:rsidR="00D40FAB" w:rsidRPr="00BA3BCA" w:rsidRDefault="00D40FAB" w:rsidP="00715056">
            <w:pPr>
              <w:pStyle w:val="acctfourfigures"/>
              <w:tabs>
                <w:tab w:val="decimal" w:pos="595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15056" w:rsidRPr="00C81CBE" w14:paraId="59AECFF9" w14:textId="77777777" w:rsidTr="00D40FAB">
        <w:trPr>
          <w:trHeight w:val="261"/>
        </w:trPr>
        <w:tc>
          <w:tcPr>
            <w:tcW w:w="2340" w:type="dxa"/>
            <w:vAlign w:val="bottom"/>
          </w:tcPr>
          <w:p w14:paraId="7B98C168" w14:textId="77777777" w:rsidR="00715056" w:rsidRPr="00BA3BCA" w:rsidRDefault="00715056" w:rsidP="0071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A3BC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E409EE7" w14:textId="77777777" w:rsidR="00715056" w:rsidRPr="00BA3BCA" w:rsidRDefault="00715056" w:rsidP="00715056">
            <w:pPr>
              <w:pStyle w:val="acctfourfigures"/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01CE1F5" w14:textId="77777777" w:rsidR="00715056" w:rsidRPr="00BA3BCA" w:rsidRDefault="00715056" w:rsidP="00715056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6F1525E7" w14:textId="77777777" w:rsidR="00715056" w:rsidRPr="00BA3BCA" w:rsidRDefault="00715056" w:rsidP="00715056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95C0E13" w14:textId="77777777" w:rsidR="00715056" w:rsidRPr="00BA3BCA" w:rsidRDefault="00715056" w:rsidP="00715056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B94BA34" w14:textId="77777777" w:rsidR="00715056" w:rsidRPr="00BA3BCA" w:rsidRDefault="00715056" w:rsidP="00715056">
            <w:pPr>
              <w:pStyle w:val="acctfourfigures"/>
              <w:tabs>
                <w:tab w:val="decimal" w:pos="595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13B84BCA" w14:textId="77777777" w:rsidR="00715056" w:rsidRPr="00BA3BCA" w:rsidRDefault="00715056" w:rsidP="00715056">
            <w:pPr>
              <w:pStyle w:val="acctfourfigures"/>
              <w:tabs>
                <w:tab w:val="decimal" w:pos="595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0403144" w14:textId="77777777" w:rsidR="00715056" w:rsidRPr="00BA3BCA" w:rsidRDefault="00715056" w:rsidP="00715056">
            <w:pPr>
              <w:pStyle w:val="acctfourfigures"/>
              <w:tabs>
                <w:tab w:val="decimal" w:pos="595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15056" w:rsidRPr="00C81CBE" w14:paraId="00F96F89" w14:textId="77777777" w:rsidTr="00D40FAB">
        <w:trPr>
          <w:trHeight w:val="261"/>
        </w:trPr>
        <w:tc>
          <w:tcPr>
            <w:tcW w:w="2340" w:type="dxa"/>
            <w:vAlign w:val="bottom"/>
            <w:hideMark/>
          </w:tcPr>
          <w:p w14:paraId="226D6E3B" w14:textId="77777777" w:rsidR="00715056" w:rsidRPr="00BA3BCA" w:rsidRDefault="00715056" w:rsidP="0071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bottom"/>
          </w:tcPr>
          <w:p w14:paraId="5B2AA10D" w14:textId="77777777" w:rsidR="00715056" w:rsidRPr="00BA3BCA" w:rsidRDefault="00715056" w:rsidP="00715056">
            <w:pPr>
              <w:pStyle w:val="acctfourfigures"/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D7164D7" w14:textId="77777777" w:rsidR="00715056" w:rsidRPr="00BA3BCA" w:rsidRDefault="00715056" w:rsidP="00715056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52363BE9" w14:textId="77777777" w:rsidR="00715056" w:rsidRPr="00BA3BCA" w:rsidRDefault="00715056" w:rsidP="00715056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5A52F24" w14:textId="77777777" w:rsidR="00715056" w:rsidRPr="00BA3BCA" w:rsidRDefault="00715056" w:rsidP="00715056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D0E3539" w14:textId="77777777" w:rsidR="00715056" w:rsidRPr="00BA3BCA" w:rsidRDefault="00715056" w:rsidP="00715056">
            <w:pPr>
              <w:pStyle w:val="acctfourfigures"/>
              <w:tabs>
                <w:tab w:val="decimal" w:pos="595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151C8794" w14:textId="77777777" w:rsidR="00715056" w:rsidRPr="00BA3BCA" w:rsidRDefault="00715056" w:rsidP="00715056">
            <w:pPr>
              <w:pStyle w:val="acctfourfigures"/>
              <w:tabs>
                <w:tab w:val="decimal" w:pos="595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89F144" w14:textId="77777777" w:rsidR="00715056" w:rsidRPr="00BA3BCA" w:rsidRDefault="00715056" w:rsidP="00715056">
            <w:pPr>
              <w:pStyle w:val="acctfourfigures"/>
              <w:tabs>
                <w:tab w:val="decimal" w:pos="595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7712F" w:rsidRPr="00C81CBE" w14:paraId="7DD21BBD" w14:textId="77777777" w:rsidTr="00D40FAB">
        <w:trPr>
          <w:trHeight w:val="261"/>
        </w:trPr>
        <w:tc>
          <w:tcPr>
            <w:tcW w:w="2340" w:type="dxa"/>
            <w:vAlign w:val="bottom"/>
            <w:hideMark/>
          </w:tcPr>
          <w:p w14:paraId="7C38863A" w14:textId="77777777" w:rsidR="0017712F" w:rsidRPr="00BA3BCA" w:rsidRDefault="0017712F" w:rsidP="001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หน่วยลงทุนในตราสารหนี้</w:t>
            </w:r>
          </w:p>
        </w:tc>
        <w:tc>
          <w:tcPr>
            <w:tcW w:w="1440" w:type="dxa"/>
            <w:vAlign w:val="bottom"/>
          </w:tcPr>
          <w:p w14:paraId="1F825D65" w14:textId="77777777" w:rsidR="0017712F" w:rsidRPr="00BA3BCA" w:rsidRDefault="0017712F" w:rsidP="00A41E30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572,727</w:t>
            </w:r>
          </w:p>
        </w:tc>
        <w:tc>
          <w:tcPr>
            <w:tcW w:w="270" w:type="dxa"/>
          </w:tcPr>
          <w:p w14:paraId="6745BBF0" w14:textId="77777777" w:rsidR="0017712F" w:rsidRPr="00BA3BCA" w:rsidRDefault="0017712F" w:rsidP="0017712F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947D4A1" w14:textId="5703BF00" w:rsidR="0017712F" w:rsidRPr="00BA3BCA" w:rsidRDefault="0017712F" w:rsidP="0017712F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162" w:right="-20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B51AA6" w14:textId="77777777" w:rsidR="0017712F" w:rsidRPr="00BA3BCA" w:rsidRDefault="0017712F" w:rsidP="0017712F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5CC3D60" w14:textId="77777777" w:rsidR="0017712F" w:rsidRPr="00BA3BCA" w:rsidRDefault="0017712F" w:rsidP="0017712F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572,727</w:t>
            </w:r>
          </w:p>
        </w:tc>
        <w:tc>
          <w:tcPr>
            <w:tcW w:w="270" w:type="dxa"/>
            <w:vAlign w:val="bottom"/>
          </w:tcPr>
          <w:p w14:paraId="675B7B5E" w14:textId="77777777" w:rsidR="0017712F" w:rsidRPr="00BA3BCA" w:rsidRDefault="0017712F" w:rsidP="0017712F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B98A9C7" w14:textId="77777777" w:rsidR="0017712F" w:rsidRPr="00BA3BCA" w:rsidRDefault="0017712F" w:rsidP="0017712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60" w:type="dxa"/>
            <w:gridSpan w:val="2"/>
            <w:vAlign w:val="bottom"/>
          </w:tcPr>
          <w:p w14:paraId="6AB60EF5" w14:textId="77777777" w:rsidR="0017712F" w:rsidRPr="00BA3BCA" w:rsidRDefault="0017712F" w:rsidP="001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68BAC6" w14:textId="77777777" w:rsidR="0017712F" w:rsidRPr="00BA3BCA" w:rsidRDefault="0017712F" w:rsidP="0017712F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572,727</w:t>
            </w:r>
          </w:p>
        </w:tc>
      </w:tr>
      <w:tr w:rsidR="0017712F" w:rsidRPr="00C81CBE" w14:paraId="787A7B7F" w14:textId="77777777" w:rsidTr="00D40FAB">
        <w:trPr>
          <w:trHeight w:val="261"/>
        </w:trPr>
        <w:tc>
          <w:tcPr>
            <w:tcW w:w="2340" w:type="dxa"/>
            <w:vAlign w:val="bottom"/>
          </w:tcPr>
          <w:p w14:paraId="007F0B63" w14:textId="77777777" w:rsidR="0017712F" w:rsidRPr="00BA3BCA" w:rsidRDefault="0017712F" w:rsidP="001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vAlign w:val="bottom"/>
          </w:tcPr>
          <w:p w14:paraId="24E493D5" w14:textId="77777777" w:rsidR="0017712F" w:rsidRPr="00BA3BCA" w:rsidRDefault="0017712F" w:rsidP="0017712F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081510" w14:textId="77777777" w:rsidR="0017712F" w:rsidRPr="00BA3BCA" w:rsidRDefault="0017712F" w:rsidP="0017712F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11D057C" w14:textId="5E310D20" w:rsidR="0017712F" w:rsidRPr="00BA3BCA" w:rsidRDefault="0017712F" w:rsidP="0017712F">
            <w:pPr>
              <w:pStyle w:val="acctfourfigures"/>
              <w:tabs>
                <w:tab w:val="clear" w:pos="765"/>
                <w:tab w:val="left" w:pos="1120"/>
                <w:tab w:val="left" w:pos="1270"/>
              </w:tabs>
              <w:spacing w:line="360" w:lineRule="exact"/>
              <w:ind w:left="162" w:right="-20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           </w:t>
            </w: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92,600</w:t>
            </w:r>
          </w:p>
        </w:tc>
        <w:tc>
          <w:tcPr>
            <w:tcW w:w="270" w:type="dxa"/>
          </w:tcPr>
          <w:p w14:paraId="516808E3" w14:textId="77777777" w:rsidR="0017712F" w:rsidRPr="00BA3BCA" w:rsidRDefault="0017712F" w:rsidP="0017712F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F29D811" w14:textId="77777777" w:rsidR="0017712F" w:rsidRPr="00BA3BCA" w:rsidRDefault="0017712F" w:rsidP="0017712F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52BCD3" w14:textId="77777777" w:rsidR="0017712F" w:rsidRPr="00BA3BCA" w:rsidRDefault="0017712F" w:rsidP="0017712F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822AA6B" w14:textId="77777777" w:rsidR="0017712F" w:rsidRPr="00BA3BCA" w:rsidRDefault="0017712F" w:rsidP="0017712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92,600</w:t>
            </w:r>
          </w:p>
        </w:tc>
        <w:tc>
          <w:tcPr>
            <w:tcW w:w="360" w:type="dxa"/>
            <w:gridSpan w:val="2"/>
            <w:vAlign w:val="bottom"/>
          </w:tcPr>
          <w:p w14:paraId="24F09474" w14:textId="77777777" w:rsidR="0017712F" w:rsidRPr="00BA3BCA" w:rsidRDefault="0017712F" w:rsidP="001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C7BE7DA" w14:textId="77777777" w:rsidR="0017712F" w:rsidRPr="00BA3BCA" w:rsidRDefault="0017712F" w:rsidP="0017712F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92,600</w:t>
            </w:r>
          </w:p>
        </w:tc>
      </w:tr>
    </w:tbl>
    <w:p w14:paraId="3C72BE33" w14:textId="77777777" w:rsidR="005959AB" w:rsidRPr="00C81CBE" w:rsidRDefault="005959AB" w:rsidP="00715056">
      <w:pPr>
        <w:pStyle w:val="BodyText2"/>
        <w:spacing w:line="360" w:lineRule="exac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F3FBBB6" w14:textId="77777777" w:rsidR="00AA03E3" w:rsidRPr="00C81CBE" w:rsidRDefault="00AA03E3" w:rsidP="00715056">
      <w:pPr>
        <w:pStyle w:val="BodyText2"/>
        <w:spacing w:line="360" w:lineRule="exact"/>
        <w:ind w:left="450" w:firstLine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0B018A45" w14:textId="77777777" w:rsidR="008E7801" w:rsidRPr="00C81CBE" w:rsidRDefault="008E7801" w:rsidP="00715056">
      <w:pPr>
        <w:pStyle w:val="BodyText2"/>
        <w:spacing w:line="360" w:lineRule="exac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6120"/>
      </w:tblGrid>
      <w:tr w:rsidR="00453AB5" w:rsidRPr="00C81CBE" w14:paraId="2C5D06D4" w14:textId="77777777" w:rsidTr="003A4E25">
        <w:trPr>
          <w:tblHeader/>
        </w:trPr>
        <w:tc>
          <w:tcPr>
            <w:tcW w:w="2790" w:type="dxa"/>
            <w:hideMark/>
          </w:tcPr>
          <w:p w14:paraId="4ED7EDA3" w14:textId="1389CC61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6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CC47136" w14:textId="77777777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  <w:hideMark/>
          </w:tcPr>
          <w:p w14:paraId="27380D25" w14:textId="77777777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1483C" w:rsidRPr="00C81CBE" w14:paraId="61E1ACFB" w14:textId="77777777" w:rsidTr="003A4E25">
        <w:tc>
          <w:tcPr>
            <w:tcW w:w="2790" w:type="dxa"/>
            <w:hideMark/>
          </w:tcPr>
          <w:p w14:paraId="6C24CA3B" w14:textId="77777777" w:rsidR="005959AB" w:rsidRDefault="0051483C" w:rsidP="00715056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</w:t>
            </w:r>
          </w:p>
          <w:p w14:paraId="07DBCA50" w14:textId="4AB3BAA2" w:rsidR="0051483C" w:rsidRPr="00C81CBE" w:rsidRDefault="005959AB" w:rsidP="00715056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51483C"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ตราสารหนี้ที่วัดมูลค่าด้วย</w:t>
            </w:r>
            <w:r w:rsidR="0051483C" w:rsidRPr="00C81C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70" w:type="dxa"/>
          </w:tcPr>
          <w:p w14:paraId="15ED03A1" w14:textId="77777777" w:rsidR="0051483C" w:rsidRPr="00C81CBE" w:rsidRDefault="0051483C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  <w:hideMark/>
          </w:tcPr>
          <w:p w14:paraId="11BB4193" w14:textId="77777777" w:rsidR="0051483C" w:rsidRDefault="0051483C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C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สินทรัพย์สุทธิ ณ วันที่รายงาน ซึ่งอ้างอิงราคาหรืออัตราผลตอบแทน</w:t>
            </w:r>
          </w:p>
          <w:p w14:paraId="40B1038A" w14:textId="57CF5016" w:rsidR="0051483C" w:rsidRPr="00C81CBE" w:rsidRDefault="0051483C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ที่ประกาศโดยสมาคมตลาดตราสารหนี้ไทย ณ วันที่วัดมูลค่าเงินลงทุน</w:t>
            </w:r>
          </w:p>
        </w:tc>
      </w:tr>
      <w:tr w:rsidR="0051483C" w:rsidRPr="00C81CBE" w14:paraId="1B8CADE6" w14:textId="77777777" w:rsidTr="003A4E25">
        <w:tc>
          <w:tcPr>
            <w:tcW w:w="2790" w:type="dxa"/>
          </w:tcPr>
          <w:p w14:paraId="48D4C07C" w14:textId="3AF3EC9A" w:rsidR="0051483C" w:rsidRPr="00B53C65" w:rsidRDefault="0051483C" w:rsidP="00715056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เงินลงทุนระยะยาวอื่น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ที่วัด</w:t>
            </w:r>
            <w:r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มูลค่าด้วยมูลค่ายุติธรรมผ่าน</w:t>
            </w:r>
          </w:p>
          <w:p w14:paraId="3FAA5369" w14:textId="24E92E83" w:rsidR="0051483C" w:rsidRPr="00C81CBE" w:rsidRDefault="0051483C" w:rsidP="00715056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44EC887" w14:textId="77777777" w:rsidR="0051483C" w:rsidRPr="00C81CBE" w:rsidRDefault="0051483C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</w:tcPr>
          <w:p w14:paraId="5D6F8D4D" w14:textId="459BB3DC" w:rsidR="0051483C" w:rsidRPr="00C81CBE" w:rsidRDefault="0051483C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ราคาซื้อขายหุ้น</w:t>
            </w:r>
          </w:p>
        </w:tc>
      </w:tr>
    </w:tbl>
    <w:p w14:paraId="520C8DCB" w14:textId="0BF9A9B7" w:rsidR="00AA03E3" w:rsidRPr="00CD0209" w:rsidRDefault="00AA03E3" w:rsidP="00715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rPr>
          <w:rFonts w:asciiTheme="majorBidi" w:hAnsiTheme="majorBidi" w:cstheme="majorBidi"/>
          <w:b/>
          <w:bCs/>
          <w:i/>
          <w:iCs/>
          <w:sz w:val="12"/>
          <w:szCs w:val="12"/>
          <w:cs/>
          <w:lang w:val="x-none" w:eastAsia="x-none"/>
        </w:rPr>
      </w:pPr>
    </w:p>
    <w:p w14:paraId="5F0E536F" w14:textId="69BEAB81" w:rsidR="00453AB5" w:rsidRDefault="00453AB5" w:rsidP="00715056">
      <w:pPr>
        <w:pStyle w:val="BodyText2"/>
        <w:spacing w:line="360" w:lineRule="exac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C81C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รายการเคลื่อนไหวของหน่วยลงทุนในตราสารหนี้</w:t>
      </w:r>
      <w:r w:rsidR="00EE1067" w:rsidRPr="00C81CB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ที่อยู่ในความต้องการของตลาด</w:t>
      </w:r>
    </w:p>
    <w:p w14:paraId="52C65CE9" w14:textId="1EE749D0" w:rsidR="00715056" w:rsidRPr="00D40FAB" w:rsidRDefault="00715056" w:rsidP="00715056">
      <w:pPr>
        <w:pStyle w:val="BodyText2"/>
        <w:spacing w:line="360" w:lineRule="exact"/>
        <w:ind w:left="450" w:firstLine="9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21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1087"/>
        <w:gridCol w:w="246"/>
        <w:gridCol w:w="1016"/>
        <w:gridCol w:w="239"/>
        <w:gridCol w:w="1101"/>
        <w:gridCol w:w="231"/>
        <w:gridCol w:w="1082"/>
        <w:gridCol w:w="231"/>
        <w:gridCol w:w="1116"/>
      </w:tblGrid>
      <w:tr w:rsidR="00715056" w:rsidRPr="007A39D6" w14:paraId="76285BFD" w14:textId="77777777" w:rsidTr="002A7FFB">
        <w:trPr>
          <w:tblHeader/>
        </w:trPr>
        <w:tc>
          <w:tcPr>
            <w:tcW w:w="2864" w:type="dxa"/>
          </w:tcPr>
          <w:p w14:paraId="4850FDEB" w14:textId="77777777" w:rsidR="00715056" w:rsidRPr="007A39D6" w:rsidRDefault="00715056" w:rsidP="0071505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9" w:type="dxa"/>
            <w:gridSpan w:val="9"/>
            <w:hideMark/>
          </w:tcPr>
          <w:p w14:paraId="662A0C57" w14:textId="77777777" w:rsidR="00715056" w:rsidRPr="007A39D6" w:rsidRDefault="00715056" w:rsidP="0071505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48F7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E848F7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E848F7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715056" w:rsidRPr="007A39D6" w14:paraId="2FAA98A2" w14:textId="77777777" w:rsidTr="002A7FFB">
        <w:trPr>
          <w:tblHeader/>
        </w:trPr>
        <w:tc>
          <w:tcPr>
            <w:tcW w:w="2864" w:type="dxa"/>
            <w:vAlign w:val="bottom"/>
            <w:hideMark/>
          </w:tcPr>
          <w:p w14:paraId="055DF8D1" w14:textId="77777777" w:rsidR="00715056" w:rsidRPr="007A39D6" w:rsidRDefault="00715056" w:rsidP="00715056">
            <w:pPr>
              <w:spacing w:line="360" w:lineRule="exact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</w:t>
            </w:r>
            <w:r w:rsidRPr="00E848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สารหนี้ที่อยู่</w:t>
            </w:r>
            <w:r w:rsidRPr="007A39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087" w:type="dxa"/>
            <w:vAlign w:val="bottom"/>
            <w:hideMark/>
          </w:tcPr>
          <w:p w14:paraId="011F1FCE" w14:textId="77777777" w:rsidR="00715056" w:rsidRPr="007A39D6" w:rsidRDefault="00715056" w:rsidP="00715056">
            <w:pPr>
              <w:spacing w:line="36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213C5F4" w14:textId="77777777" w:rsidR="00715056" w:rsidRPr="007A39D6" w:rsidRDefault="00715056" w:rsidP="00715056">
            <w:pPr>
              <w:spacing w:line="36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2C38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7A39D6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6B9DEA3F" w14:textId="77777777" w:rsidR="00715056" w:rsidRPr="007A39D6" w:rsidRDefault="00715056" w:rsidP="0071505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16" w:type="dxa"/>
            <w:vAlign w:val="bottom"/>
            <w:hideMark/>
          </w:tcPr>
          <w:p w14:paraId="2430589B" w14:textId="77777777" w:rsidR="00715056" w:rsidRPr="007A39D6" w:rsidRDefault="00715056" w:rsidP="0071505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6DC3E8C7" w14:textId="77777777" w:rsidR="00715056" w:rsidRPr="007A39D6" w:rsidRDefault="00715056" w:rsidP="0071505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0FC61C86" w14:textId="77777777" w:rsidR="00715056" w:rsidRPr="007A39D6" w:rsidRDefault="00715056" w:rsidP="0071505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3E40E878" w14:textId="77777777" w:rsidR="00715056" w:rsidRPr="007A39D6" w:rsidRDefault="00715056" w:rsidP="0071505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vAlign w:val="bottom"/>
            <w:hideMark/>
          </w:tcPr>
          <w:p w14:paraId="5B230860" w14:textId="77777777" w:rsidR="00715056" w:rsidRPr="007A39D6" w:rsidRDefault="00715056" w:rsidP="00715056">
            <w:pPr>
              <w:spacing w:line="360" w:lineRule="exact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6A054156" w14:textId="77777777" w:rsidR="00715056" w:rsidRPr="007A39D6" w:rsidRDefault="00715056" w:rsidP="0071505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  <w:hideMark/>
          </w:tcPr>
          <w:p w14:paraId="66A860BF" w14:textId="77777777" w:rsidR="00715056" w:rsidRPr="007A39D6" w:rsidRDefault="00715056" w:rsidP="0071505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64947DCA" w14:textId="77777777" w:rsidR="00715056" w:rsidRPr="007A39D6" w:rsidRDefault="00715056" w:rsidP="0071505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2C38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Pr="007A39D6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</w:t>
            </w: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คม </w:t>
            </w:r>
          </w:p>
        </w:tc>
      </w:tr>
      <w:tr w:rsidR="00715056" w:rsidRPr="007A39D6" w14:paraId="4432091F" w14:textId="77777777" w:rsidTr="002A7FFB">
        <w:trPr>
          <w:tblHeader/>
        </w:trPr>
        <w:tc>
          <w:tcPr>
            <w:tcW w:w="2864" w:type="dxa"/>
          </w:tcPr>
          <w:p w14:paraId="3EAE480F" w14:textId="77777777" w:rsidR="00715056" w:rsidRPr="007A39D6" w:rsidRDefault="00715056" w:rsidP="0071505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349" w:type="dxa"/>
            <w:gridSpan w:val="9"/>
            <w:vAlign w:val="bottom"/>
            <w:hideMark/>
          </w:tcPr>
          <w:p w14:paraId="3F0F2CAF" w14:textId="77777777" w:rsidR="00715056" w:rsidRPr="007A39D6" w:rsidRDefault="00715056" w:rsidP="00715056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A39D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นบาท</w:t>
            </w:r>
            <w:r w:rsidRPr="007A39D6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715056" w:rsidRPr="007A39D6" w14:paraId="5A2C06E9" w14:textId="77777777" w:rsidTr="002A7FFB">
        <w:tc>
          <w:tcPr>
            <w:tcW w:w="2864" w:type="dxa"/>
            <w:hideMark/>
          </w:tcPr>
          <w:p w14:paraId="4E94B20B" w14:textId="508286FF" w:rsidR="00715056" w:rsidRPr="007A39D6" w:rsidRDefault="00715056" w:rsidP="00715056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2C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7" w:type="dxa"/>
          </w:tcPr>
          <w:p w14:paraId="397F2A49" w14:textId="77777777" w:rsidR="00715056" w:rsidRPr="007A39D6" w:rsidRDefault="00715056" w:rsidP="00715056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E8607A3" w14:textId="77777777" w:rsidR="00715056" w:rsidRPr="007A39D6" w:rsidRDefault="00715056" w:rsidP="0071505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6DFDF3D" w14:textId="77777777" w:rsidR="00715056" w:rsidRPr="007A39D6" w:rsidRDefault="00715056" w:rsidP="00715056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5841DFF" w14:textId="77777777" w:rsidR="00715056" w:rsidRPr="007A39D6" w:rsidRDefault="00715056" w:rsidP="0071505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87F9CA0" w14:textId="77777777" w:rsidR="00715056" w:rsidRPr="007A39D6" w:rsidRDefault="00715056" w:rsidP="00715056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2A8698F" w14:textId="77777777" w:rsidR="00715056" w:rsidRPr="007A39D6" w:rsidRDefault="00715056" w:rsidP="0071505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1E67F12" w14:textId="77777777" w:rsidR="00715056" w:rsidRPr="007A39D6" w:rsidRDefault="00715056" w:rsidP="00715056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2A5B393" w14:textId="77777777" w:rsidR="00715056" w:rsidRPr="007A39D6" w:rsidRDefault="00715056" w:rsidP="0071505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9E6E6AA" w14:textId="77777777" w:rsidR="00715056" w:rsidRPr="007A39D6" w:rsidRDefault="00715056" w:rsidP="00715056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5056" w:rsidRPr="007A39D6" w14:paraId="04DDE98B" w14:textId="77777777" w:rsidTr="002A7FFB">
        <w:tc>
          <w:tcPr>
            <w:tcW w:w="2864" w:type="dxa"/>
            <w:hideMark/>
          </w:tcPr>
          <w:p w14:paraId="6611FBD9" w14:textId="77777777" w:rsidR="00715056" w:rsidRPr="007A39D6" w:rsidRDefault="00715056" w:rsidP="00715056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7" w:type="dxa"/>
          </w:tcPr>
          <w:p w14:paraId="5AF7A08D" w14:textId="77777777" w:rsidR="00715056" w:rsidRPr="007A39D6" w:rsidRDefault="00715056" w:rsidP="00715056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68D73090" w14:textId="77777777" w:rsidR="00715056" w:rsidRPr="007A39D6" w:rsidRDefault="00715056" w:rsidP="0071505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226F015F" w14:textId="77777777" w:rsidR="00715056" w:rsidRPr="007A39D6" w:rsidRDefault="00715056" w:rsidP="00715056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794530F" w14:textId="77777777" w:rsidR="00715056" w:rsidRPr="007A39D6" w:rsidRDefault="00715056" w:rsidP="0071505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0432D1C" w14:textId="77777777" w:rsidR="00715056" w:rsidRPr="007A39D6" w:rsidRDefault="00715056" w:rsidP="00715056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C2649AA" w14:textId="77777777" w:rsidR="00715056" w:rsidRPr="007A39D6" w:rsidRDefault="00715056" w:rsidP="0071505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3E4C4F8" w14:textId="77777777" w:rsidR="00715056" w:rsidRPr="007A39D6" w:rsidRDefault="00715056" w:rsidP="00715056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A651922" w14:textId="77777777" w:rsidR="00715056" w:rsidRPr="007A39D6" w:rsidRDefault="00715056" w:rsidP="0071505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38232A7" w14:textId="77777777" w:rsidR="00715056" w:rsidRPr="007A39D6" w:rsidRDefault="00715056" w:rsidP="00715056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5056" w:rsidRPr="0048553C" w14:paraId="59CAC05F" w14:textId="77777777" w:rsidTr="002A7FFB">
        <w:tc>
          <w:tcPr>
            <w:tcW w:w="2864" w:type="dxa"/>
            <w:shd w:val="clear" w:color="auto" w:fill="auto"/>
          </w:tcPr>
          <w:p w14:paraId="505527CD" w14:textId="77777777" w:rsidR="00715056" w:rsidRPr="0048553C" w:rsidRDefault="00715056" w:rsidP="00715056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553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หน่วยลงทุนในตราสาร</w:t>
            </w:r>
            <w:r w:rsidRPr="00E848F7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6DE4C70D" w14:textId="77777777" w:rsidR="00715056" w:rsidRPr="0048553C" w:rsidRDefault="00715056" w:rsidP="00715056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55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48553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87" w:type="dxa"/>
            <w:shd w:val="clear" w:color="auto" w:fill="auto"/>
          </w:tcPr>
          <w:p w14:paraId="7CB526EB" w14:textId="77777777" w:rsidR="00715056" w:rsidRPr="0025409C" w:rsidRDefault="00715056" w:rsidP="00715056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  <w:shd w:val="clear" w:color="auto" w:fill="auto"/>
          </w:tcPr>
          <w:p w14:paraId="4CA30679" w14:textId="77777777" w:rsidR="00715056" w:rsidRPr="0025409C" w:rsidRDefault="00715056" w:rsidP="0071505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253C2899" w14:textId="77777777" w:rsidR="00715056" w:rsidRPr="0025409C" w:rsidRDefault="00715056" w:rsidP="00715056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FEE4ADB" w14:textId="77777777" w:rsidR="00715056" w:rsidRPr="0025409C" w:rsidRDefault="00715056" w:rsidP="0071505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3BA5BCC" w14:textId="77777777" w:rsidR="00715056" w:rsidRPr="0025409C" w:rsidRDefault="00715056" w:rsidP="00715056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5F606957" w14:textId="77777777" w:rsidR="00715056" w:rsidRPr="0025409C" w:rsidRDefault="00715056" w:rsidP="0071505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10B60C58" w14:textId="77777777" w:rsidR="00715056" w:rsidRPr="0025409C" w:rsidRDefault="00715056" w:rsidP="00715056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3304485D" w14:textId="77777777" w:rsidR="00715056" w:rsidRPr="0025409C" w:rsidRDefault="00715056" w:rsidP="0071505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658DAB2" w14:textId="77777777" w:rsidR="00715056" w:rsidRPr="0025409C" w:rsidRDefault="00715056" w:rsidP="00715056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5056" w:rsidRPr="007A39D6" w14:paraId="20839B50" w14:textId="77777777" w:rsidTr="002A7FFB">
        <w:tc>
          <w:tcPr>
            <w:tcW w:w="2864" w:type="dxa"/>
            <w:shd w:val="clear" w:color="auto" w:fill="auto"/>
            <w:hideMark/>
          </w:tcPr>
          <w:p w14:paraId="5242D0F5" w14:textId="77777777" w:rsidR="00715056" w:rsidRPr="0048553C" w:rsidRDefault="00715056" w:rsidP="0071505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48553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ผ่านกำไรหรื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</w:t>
            </w:r>
            <w:r w:rsidRPr="00512AE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685715AD" w14:textId="4AC0544D" w:rsidR="00715056" w:rsidRPr="0025409C" w:rsidRDefault="00254729" w:rsidP="00F8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572,727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E78368" w14:textId="77777777" w:rsidR="00715056" w:rsidRPr="0025409C" w:rsidRDefault="00715056" w:rsidP="0071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FA92CC3" w14:textId="3AD4D1FF" w:rsidR="00715056" w:rsidRPr="0025409C" w:rsidRDefault="00254729" w:rsidP="00F8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26F19C" w14:textId="77777777" w:rsidR="00715056" w:rsidRPr="0025409C" w:rsidRDefault="00715056" w:rsidP="0071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90FAD10" w14:textId="2A931F24" w:rsidR="00715056" w:rsidRPr="0025409C" w:rsidRDefault="00254729" w:rsidP="00F8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(494,12</w:t>
            </w:r>
            <w:r w:rsidR="002170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96F0BE9" w14:textId="77777777" w:rsidR="00715056" w:rsidRPr="0025409C" w:rsidRDefault="00715056" w:rsidP="0071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428E654" w14:textId="7F48A10C" w:rsidR="00715056" w:rsidRPr="0025409C" w:rsidRDefault="00254729" w:rsidP="00F8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1,288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018E196" w14:textId="77777777" w:rsidR="00715056" w:rsidRPr="0025409C" w:rsidRDefault="00715056" w:rsidP="0071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592EC63" w14:textId="6216B706" w:rsidR="00715056" w:rsidRPr="0025409C" w:rsidRDefault="00254729" w:rsidP="00F8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909,893</w:t>
            </w:r>
          </w:p>
        </w:tc>
      </w:tr>
      <w:tr w:rsidR="00715056" w:rsidRPr="007A39D6" w14:paraId="34F5BB34" w14:textId="77777777" w:rsidTr="002A7FFB">
        <w:tc>
          <w:tcPr>
            <w:tcW w:w="2864" w:type="dxa"/>
            <w:hideMark/>
          </w:tcPr>
          <w:p w14:paraId="73E9FD96" w14:textId="77777777" w:rsidR="00715056" w:rsidRPr="007A39D6" w:rsidRDefault="00715056" w:rsidP="00715056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B2662A" w14:textId="200828DD" w:rsidR="00715056" w:rsidRPr="0025409C" w:rsidRDefault="00254729" w:rsidP="0071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572,727</w:t>
            </w:r>
          </w:p>
        </w:tc>
        <w:tc>
          <w:tcPr>
            <w:tcW w:w="246" w:type="dxa"/>
            <w:vAlign w:val="bottom"/>
          </w:tcPr>
          <w:p w14:paraId="41065112" w14:textId="77777777" w:rsidR="00715056" w:rsidRPr="0025409C" w:rsidRDefault="00715056" w:rsidP="0071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60E41A" w14:textId="086B6DBB" w:rsidR="00715056" w:rsidRPr="0025409C" w:rsidRDefault="00254729" w:rsidP="0071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830,000</w:t>
            </w:r>
          </w:p>
        </w:tc>
        <w:tc>
          <w:tcPr>
            <w:tcW w:w="239" w:type="dxa"/>
            <w:vAlign w:val="bottom"/>
          </w:tcPr>
          <w:p w14:paraId="621B74A3" w14:textId="77777777" w:rsidR="00715056" w:rsidRPr="0025409C" w:rsidRDefault="00715056" w:rsidP="0071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567E16" w14:textId="504B9E7C" w:rsidR="00715056" w:rsidRPr="0025409C" w:rsidRDefault="00254729" w:rsidP="0071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(494,12</w:t>
            </w:r>
            <w:r w:rsidR="002170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5B2FE8E8" w14:textId="77777777" w:rsidR="00715056" w:rsidRPr="0025409C" w:rsidRDefault="00715056" w:rsidP="0071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070118" w14:textId="5AD4390A" w:rsidR="00715056" w:rsidRPr="0025409C" w:rsidRDefault="00254729" w:rsidP="0071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1,288</w:t>
            </w:r>
          </w:p>
        </w:tc>
        <w:tc>
          <w:tcPr>
            <w:tcW w:w="231" w:type="dxa"/>
            <w:vAlign w:val="bottom"/>
          </w:tcPr>
          <w:p w14:paraId="1FC1D661" w14:textId="77777777" w:rsidR="00715056" w:rsidRPr="0025409C" w:rsidRDefault="00715056" w:rsidP="0071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4A06DA" w14:textId="5AB0EF1E" w:rsidR="00715056" w:rsidRPr="0025409C" w:rsidRDefault="00254729" w:rsidP="0071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909,893</w:t>
            </w:r>
          </w:p>
        </w:tc>
      </w:tr>
    </w:tbl>
    <w:p w14:paraId="2A076B02" w14:textId="79A0F946" w:rsidR="00715056" w:rsidRDefault="00715056" w:rsidP="004343F6">
      <w:pPr>
        <w:pStyle w:val="BodyText2"/>
        <w:spacing w:line="260" w:lineRule="atLeas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Style w:val="TableGrid"/>
        <w:tblW w:w="92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880"/>
        <w:gridCol w:w="1071"/>
        <w:gridCol w:w="241"/>
        <w:gridCol w:w="1058"/>
        <w:gridCol w:w="160"/>
        <w:gridCol w:w="1138"/>
        <w:gridCol w:w="226"/>
        <w:gridCol w:w="1060"/>
        <w:gridCol w:w="226"/>
        <w:gridCol w:w="1160"/>
      </w:tblGrid>
      <w:tr w:rsidR="00CD0209" w:rsidRPr="0036747C" w14:paraId="5DD5C6A3" w14:textId="77777777" w:rsidTr="00F84E90">
        <w:trPr>
          <w:trHeight w:val="433"/>
        </w:trPr>
        <w:tc>
          <w:tcPr>
            <w:tcW w:w="2880" w:type="dxa"/>
            <w:hideMark/>
          </w:tcPr>
          <w:p w14:paraId="3B6F2204" w14:textId="48812F6D" w:rsidR="001D0C1F" w:rsidRPr="0036747C" w:rsidRDefault="001D0C1F" w:rsidP="004743BF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71" w:type="dxa"/>
          </w:tcPr>
          <w:p w14:paraId="3178C8F3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1C1CF6C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33F1E1B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dxa"/>
          </w:tcPr>
          <w:p w14:paraId="2772AA4F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4FC6186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</w:tcPr>
          <w:p w14:paraId="11363929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83B8786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</w:tcPr>
          <w:p w14:paraId="4ECB1145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5F626BFE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209" w:rsidRPr="0036747C" w14:paraId="7C568012" w14:textId="77777777" w:rsidTr="00F84E90">
        <w:trPr>
          <w:trHeight w:val="433"/>
        </w:trPr>
        <w:tc>
          <w:tcPr>
            <w:tcW w:w="2880" w:type="dxa"/>
            <w:hideMark/>
          </w:tcPr>
          <w:p w14:paraId="6D325379" w14:textId="77777777" w:rsidR="001D0C1F" w:rsidRPr="0036747C" w:rsidRDefault="001D0C1F" w:rsidP="004743BF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71" w:type="dxa"/>
          </w:tcPr>
          <w:p w14:paraId="3EB93740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1" w:type="dxa"/>
          </w:tcPr>
          <w:p w14:paraId="62897A79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2C6732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dxa"/>
          </w:tcPr>
          <w:p w14:paraId="757FD0F0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37F76FB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</w:tcPr>
          <w:p w14:paraId="0C045553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D4A1856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</w:tcPr>
          <w:p w14:paraId="3E946426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5DD2D587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209" w:rsidRPr="0036747C" w14:paraId="1C0A2FED" w14:textId="77777777" w:rsidTr="00F84E90">
        <w:trPr>
          <w:trHeight w:val="828"/>
        </w:trPr>
        <w:tc>
          <w:tcPr>
            <w:tcW w:w="2880" w:type="dxa"/>
            <w:shd w:val="clear" w:color="auto" w:fill="auto"/>
          </w:tcPr>
          <w:p w14:paraId="1D7C1F30" w14:textId="77777777" w:rsidR="001D0C1F" w:rsidRPr="0036747C" w:rsidRDefault="001D0C1F" w:rsidP="004743BF">
            <w:pPr>
              <w:spacing w:line="240" w:lineRule="auto"/>
              <w:ind w:left="159" w:hanging="128"/>
              <w:rPr>
                <w:rFonts w:ascii="Angsana New" w:hAnsi="Angsana New" w:cs="Angsana New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หน่วยลงทุนในตราสาร</w:t>
            </w:r>
            <w:r w:rsidRPr="0036747C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3DC5369A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47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71" w:type="dxa"/>
            <w:shd w:val="clear" w:color="auto" w:fill="auto"/>
          </w:tcPr>
          <w:p w14:paraId="51CC7455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1" w:type="dxa"/>
            <w:shd w:val="clear" w:color="auto" w:fill="auto"/>
          </w:tcPr>
          <w:p w14:paraId="2B97B82C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76813AE9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dxa"/>
            <w:shd w:val="clear" w:color="auto" w:fill="auto"/>
          </w:tcPr>
          <w:p w14:paraId="56BDEF0F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F88FA60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  <w:shd w:val="clear" w:color="auto" w:fill="auto"/>
          </w:tcPr>
          <w:p w14:paraId="54FA0C3E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7B4786C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  <w:shd w:val="clear" w:color="auto" w:fill="auto"/>
          </w:tcPr>
          <w:p w14:paraId="017C8F2B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228D267C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34C3" w:rsidRPr="00372E8A" w14:paraId="26E297D2" w14:textId="77777777" w:rsidTr="00F84E90">
        <w:trPr>
          <w:trHeight w:val="408"/>
        </w:trPr>
        <w:tc>
          <w:tcPr>
            <w:tcW w:w="2880" w:type="dxa"/>
            <w:shd w:val="clear" w:color="auto" w:fill="auto"/>
            <w:hideMark/>
          </w:tcPr>
          <w:p w14:paraId="4DDD6403" w14:textId="77777777" w:rsidR="00DA34C3" w:rsidRPr="0036747C" w:rsidRDefault="00DA34C3" w:rsidP="00DA34C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1529F2B" w14:textId="10945AB3" w:rsidR="00DA34C3" w:rsidRPr="00372E8A" w:rsidRDefault="00DA34C3" w:rsidP="00DA34C3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09C">
              <w:rPr>
                <w:rFonts w:asciiTheme="majorBidi" w:hAnsiTheme="majorBidi" w:cstheme="majorBidi"/>
                <w:sz w:val="30"/>
                <w:szCs w:val="30"/>
              </w:rPr>
              <w:t>296,362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9B10F23" w14:textId="77777777" w:rsidR="00DA34C3" w:rsidRPr="00372E8A" w:rsidRDefault="00DA34C3" w:rsidP="00DA34C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89E7560" w14:textId="074F5E69" w:rsidR="00DA34C3" w:rsidRPr="00372E8A" w:rsidRDefault="00DA34C3" w:rsidP="00DA34C3">
            <w:pPr>
              <w:tabs>
                <w:tab w:val="clear" w:pos="680"/>
                <w:tab w:val="clear" w:pos="907"/>
                <w:tab w:val="left" w:pos="589"/>
                <w:tab w:val="left" w:pos="762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09C">
              <w:rPr>
                <w:rFonts w:asciiTheme="majorBidi" w:hAnsiTheme="majorBidi" w:cstheme="majorBidi"/>
                <w:sz w:val="30"/>
                <w:szCs w:val="30"/>
              </w:rPr>
              <w:t>570,000</w:t>
            </w:r>
          </w:p>
        </w:tc>
        <w:tc>
          <w:tcPr>
            <w:tcW w:w="160" w:type="dxa"/>
            <w:shd w:val="clear" w:color="auto" w:fill="auto"/>
            <w:vAlign w:val="bottom"/>
          </w:tcPr>
          <w:p w14:paraId="3209BE8A" w14:textId="77777777" w:rsidR="00DA34C3" w:rsidRPr="00372E8A" w:rsidRDefault="00DA34C3" w:rsidP="00DA34C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ADF85BB" w14:textId="23FA6E53" w:rsidR="00DA34C3" w:rsidRPr="00372E8A" w:rsidRDefault="00DA34C3" w:rsidP="00DA34C3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09C">
              <w:rPr>
                <w:rFonts w:asciiTheme="majorBidi" w:hAnsiTheme="majorBidi" w:cstheme="majorBidi"/>
                <w:sz w:val="30"/>
                <w:szCs w:val="30"/>
              </w:rPr>
              <w:t>(384,98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40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2C1A295B" w14:textId="77777777" w:rsidR="00DA34C3" w:rsidRPr="00372E8A" w:rsidRDefault="00DA34C3" w:rsidP="00DA34C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2B15A69" w14:textId="666B4356" w:rsidR="00DA34C3" w:rsidRPr="00372E8A" w:rsidRDefault="00DA34C3" w:rsidP="00DA34C3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09C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68E61328" w14:textId="77777777" w:rsidR="00DA34C3" w:rsidRPr="00372E8A" w:rsidRDefault="00DA34C3" w:rsidP="00DA34C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5D79DB65" w14:textId="5E7C4BE9" w:rsidR="00DA34C3" w:rsidRPr="00372E8A" w:rsidRDefault="00DA34C3" w:rsidP="00F8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5409C">
              <w:rPr>
                <w:rFonts w:asciiTheme="majorBidi" w:hAnsiTheme="majorBidi" w:cstheme="majorBidi"/>
                <w:sz w:val="30"/>
                <w:szCs w:val="30"/>
              </w:rPr>
              <w:t>481,47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A34C3" w:rsidRPr="00372E8A" w14:paraId="7EFD8568" w14:textId="77777777" w:rsidTr="00F84E90">
        <w:trPr>
          <w:trHeight w:val="420"/>
        </w:trPr>
        <w:tc>
          <w:tcPr>
            <w:tcW w:w="2880" w:type="dxa"/>
            <w:hideMark/>
          </w:tcPr>
          <w:p w14:paraId="5DE71CDE" w14:textId="77777777" w:rsidR="00DA34C3" w:rsidRPr="0036747C" w:rsidRDefault="00DA34C3" w:rsidP="00DA34C3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4B58BA" w14:textId="7BB55023" w:rsidR="00DA34C3" w:rsidRPr="00CD0209" w:rsidRDefault="00DA34C3" w:rsidP="00DA34C3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0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296,362</w:t>
            </w:r>
          </w:p>
        </w:tc>
        <w:tc>
          <w:tcPr>
            <w:tcW w:w="241" w:type="dxa"/>
            <w:vAlign w:val="bottom"/>
          </w:tcPr>
          <w:p w14:paraId="13979683" w14:textId="77777777" w:rsidR="00DA34C3" w:rsidRPr="00CD0209" w:rsidRDefault="00DA34C3" w:rsidP="00DA34C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75E93F" w14:textId="51C41276" w:rsidR="00DA34C3" w:rsidRPr="00CD0209" w:rsidRDefault="00DA34C3" w:rsidP="00DA34C3">
            <w:pPr>
              <w:tabs>
                <w:tab w:val="clear" w:pos="680"/>
                <w:tab w:val="clear" w:pos="907"/>
                <w:tab w:val="left" w:pos="589"/>
                <w:tab w:val="left" w:pos="762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0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160" w:type="dxa"/>
            <w:vAlign w:val="bottom"/>
          </w:tcPr>
          <w:p w14:paraId="7B81DE90" w14:textId="77777777" w:rsidR="00DA34C3" w:rsidRPr="00CD0209" w:rsidRDefault="00DA34C3" w:rsidP="00DA34C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4441DC" w14:textId="61BC63A1" w:rsidR="00DA34C3" w:rsidRPr="00CD0209" w:rsidRDefault="00DA34C3" w:rsidP="00DA34C3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0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(384,98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540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26" w:type="dxa"/>
            <w:vAlign w:val="bottom"/>
          </w:tcPr>
          <w:p w14:paraId="159F5F07" w14:textId="77777777" w:rsidR="00DA34C3" w:rsidRPr="00CD0209" w:rsidRDefault="00DA34C3" w:rsidP="00DA34C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0D5BAC" w14:textId="24ECA672" w:rsidR="00DA34C3" w:rsidRPr="00CD0209" w:rsidRDefault="00DA34C3" w:rsidP="00DA34C3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0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26" w:type="dxa"/>
            <w:vAlign w:val="bottom"/>
          </w:tcPr>
          <w:p w14:paraId="01829DF2" w14:textId="77777777" w:rsidR="00DA34C3" w:rsidRPr="00CD0209" w:rsidRDefault="00DA34C3" w:rsidP="00DA34C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F1F2D5" w14:textId="7351495A" w:rsidR="00DA34C3" w:rsidRPr="00CD0209" w:rsidRDefault="00DA34C3" w:rsidP="00F8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0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481,47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09E77B2C" w14:textId="5940832D" w:rsidR="00715056" w:rsidRPr="00F84E90" w:rsidRDefault="00715056" w:rsidP="00D40FAB">
      <w:pPr>
        <w:pStyle w:val="BodyText2"/>
        <w:spacing w:line="360" w:lineRule="exact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184D2E" w14:textId="360D3048" w:rsidR="00273916" w:rsidRPr="00C81CBE" w:rsidRDefault="00A22316" w:rsidP="00453AB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C55DF56" w14:textId="00F3D985" w:rsidR="00273916" w:rsidRPr="00F84E90" w:rsidRDefault="00273916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4E500C" w:rsidRPr="00C81CBE" w14:paraId="2AAE756D" w14:textId="77777777" w:rsidTr="00B0093F">
        <w:tc>
          <w:tcPr>
            <w:tcW w:w="7020" w:type="dxa"/>
          </w:tcPr>
          <w:p w14:paraId="7D6D8635" w14:textId="77777777" w:rsidR="004E500C" w:rsidRPr="00C81CBE" w:rsidRDefault="004E500C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DC292D4" w14:textId="2032DBBA" w:rsidR="004E500C" w:rsidRPr="00C81CBE" w:rsidRDefault="004E500C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15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15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715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160" w:type="dxa"/>
          </w:tcPr>
          <w:p w14:paraId="5C87C314" w14:textId="77777777" w:rsidR="004E500C" w:rsidRPr="00C81CBE" w:rsidRDefault="004E500C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  <w:p w14:paraId="5F53BE0A" w14:textId="77777777" w:rsidR="004E500C" w:rsidRPr="00C81CBE" w:rsidRDefault="004E500C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500C" w:rsidRPr="00C81CBE" w14:paraId="093E6C61" w14:textId="77777777" w:rsidTr="00B0093F">
        <w:tc>
          <w:tcPr>
            <w:tcW w:w="7020" w:type="dxa"/>
          </w:tcPr>
          <w:p w14:paraId="01DBB0BE" w14:textId="77777777" w:rsidR="004E500C" w:rsidRPr="00C85299" w:rsidRDefault="004E500C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</w:tcPr>
          <w:p w14:paraId="641809D7" w14:textId="77777777" w:rsidR="004E500C" w:rsidRPr="00C81CBE" w:rsidRDefault="004E500C" w:rsidP="00B009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E500C" w:rsidRPr="00C81CBE" w14:paraId="277A94C1" w14:textId="77777777" w:rsidTr="00B0093F">
        <w:tc>
          <w:tcPr>
            <w:tcW w:w="7020" w:type="dxa"/>
          </w:tcPr>
          <w:p w14:paraId="3AD0859A" w14:textId="77777777" w:rsidR="004E500C" w:rsidRPr="00C81CBE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2160" w:type="dxa"/>
          </w:tcPr>
          <w:p w14:paraId="6CA23FE8" w14:textId="77777777" w:rsidR="004E500C" w:rsidRPr="00C81CBE" w:rsidRDefault="004E500C" w:rsidP="00AE2B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4E500C" w:rsidRPr="00C81CBE" w14:paraId="7F5F7838" w14:textId="77777777" w:rsidTr="00B0093F">
        <w:tc>
          <w:tcPr>
            <w:tcW w:w="7020" w:type="dxa"/>
          </w:tcPr>
          <w:p w14:paraId="24A97221" w14:textId="28CF5F40" w:rsidR="004E500C" w:rsidRPr="00C81CBE" w:rsidRDefault="004E500C" w:rsidP="00AE2B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332885" w:rsidRPr="00C81C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138C1071" w14:textId="575423C0" w:rsidR="004E500C" w:rsidRPr="00C81CBE" w:rsidRDefault="00E96A06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4E500C" w:rsidRPr="00C81CBE" w14:paraId="54C0A1E8" w14:textId="77777777" w:rsidTr="00B0093F">
        <w:tc>
          <w:tcPr>
            <w:tcW w:w="7020" w:type="dxa"/>
          </w:tcPr>
          <w:p w14:paraId="1501E3BE" w14:textId="77777777" w:rsidR="004E500C" w:rsidRPr="00C81CBE" w:rsidRDefault="004E500C" w:rsidP="00AE2B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48A9D49" w14:textId="51EC4E7F" w:rsidR="004E500C" w:rsidRPr="00C81CBE" w:rsidRDefault="00E96A06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25EC8315" w14:textId="77777777" w:rsidR="004E500C" w:rsidRPr="00F84E90" w:rsidRDefault="004E500C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85F6234" w14:textId="44F7E923" w:rsidR="008F6CEA" w:rsidRDefault="008F6CEA" w:rsidP="009736F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736FB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กลุ่มบริษัทมีสัญญาเช่า</w:t>
      </w:r>
      <w:r w:rsidR="0002726E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ฉบับหนึ่ง</w:t>
      </w:r>
      <w:r w:rsidRPr="009736FB">
        <w:rPr>
          <w:rFonts w:asciiTheme="majorBidi" w:hAnsiTheme="majorBidi" w:cstheme="majorBidi"/>
          <w:spacing w:val="-6"/>
          <w:sz w:val="30"/>
          <w:szCs w:val="30"/>
          <w:cs/>
        </w:rPr>
        <w:t>กับบริษัทในประเทศ</w:t>
      </w:r>
      <w:r w:rsidR="00A74621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แห่งหนึ่ง</w:t>
      </w:r>
      <w:r w:rsidRPr="009736F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ซึ่งครอบคลุมการเช่าเครื่องใช้สำนักงาน </w:t>
      </w:r>
      <w:r w:rsidRPr="009736FB">
        <w:rPr>
          <w:rFonts w:asciiTheme="majorBidi" w:hAnsiTheme="majorBidi" w:cstheme="majorBidi"/>
          <w:sz w:val="30"/>
          <w:szCs w:val="30"/>
          <w:cs/>
        </w:rPr>
        <w:t>ซึ่งเป็นการเช่าสินทรัพย์ที่มีมูลค่าต่ำ โดยมี</w:t>
      </w:r>
      <w:r w:rsidRPr="00E96A06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BB02C1" w:rsidRPr="00E96A06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96A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6A06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 </w:t>
      </w:r>
      <w:r w:rsidRPr="00E96A06">
        <w:rPr>
          <w:rFonts w:asciiTheme="majorBidi" w:hAnsiTheme="majorBidi" w:cstheme="majorBidi"/>
          <w:sz w:val="30"/>
          <w:szCs w:val="30"/>
          <w:cs/>
        </w:rPr>
        <w:t>ซึ่งจะสิ้นสุดใน</w:t>
      </w:r>
      <w:r w:rsidR="00AC5617">
        <w:rPr>
          <w:rFonts w:asciiTheme="majorBidi" w:hAnsiTheme="majorBidi" w:cstheme="majorBidi" w:hint="cs"/>
          <w:sz w:val="30"/>
          <w:szCs w:val="30"/>
          <w:cs/>
          <w:lang w:val="en-US"/>
        </w:rPr>
        <w:t>ปี</w:t>
      </w:r>
      <w:r w:rsidR="000272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32885" w:rsidRPr="00E96A0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482041" w:rsidRPr="00E96A06">
        <w:rPr>
          <w:rFonts w:asciiTheme="majorBidi" w:hAnsiTheme="majorBidi" w:cstheme="majorBidi"/>
          <w:sz w:val="30"/>
          <w:szCs w:val="30"/>
          <w:lang w:val="en-US"/>
        </w:rPr>
        <w:t>6</w:t>
      </w:r>
    </w:p>
    <w:p w14:paraId="471D5041" w14:textId="77777777" w:rsidR="00F84E90" w:rsidRDefault="00F84E90" w:rsidP="009736F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  <w:sectPr w:rsidR="00F84E90" w:rsidSect="00FB55E2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8F6CEA" w:rsidRPr="009736FB" w14:paraId="0E3B6A39" w14:textId="77777777" w:rsidTr="00AE2B96">
        <w:trPr>
          <w:trHeight w:val="465"/>
        </w:trPr>
        <w:tc>
          <w:tcPr>
            <w:tcW w:w="7020" w:type="dxa"/>
          </w:tcPr>
          <w:p w14:paraId="66224894" w14:textId="48520FE0" w:rsidR="008F6CEA" w:rsidRPr="009736FB" w:rsidRDefault="00CD0209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  <w:p w14:paraId="4C474A6E" w14:textId="67837350" w:rsidR="008F6CEA" w:rsidRPr="009736FB" w:rsidRDefault="008F6CEA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36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15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15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715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160" w:type="dxa"/>
          </w:tcPr>
          <w:p w14:paraId="65FF30AE" w14:textId="77777777" w:rsidR="008F6CEA" w:rsidRPr="009736FB" w:rsidRDefault="008F6CEA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  <w:p w14:paraId="09FB716F" w14:textId="77777777" w:rsidR="008F6CEA" w:rsidRPr="009736FB" w:rsidRDefault="008F6CEA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6CEA" w:rsidRPr="009736FB" w14:paraId="540055AD" w14:textId="77777777" w:rsidTr="00AE2B96">
        <w:trPr>
          <w:trHeight w:val="409"/>
        </w:trPr>
        <w:tc>
          <w:tcPr>
            <w:tcW w:w="7020" w:type="dxa"/>
          </w:tcPr>
          <w:p w14:paraId="1866B758" w14:textId="77777777" w:rsidR="008F6CEA" w:rsidRPr="00C85299" w:rsidRDefault="008F6CEA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</w:tcPr>
          <w:p w14:paraId="37946C02" w14:textId="77777777" w:rsidR="008F6CEA" w:rsidRPr="009736FB" w:rsidRDefault="008F6CEA" w:rsidP="00B009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9736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F6CEA" w:rsidRPr="009736FB" w14:paraId="196D8D8F" w14:textId="77777777" w:rsidTr="00AE2B96">
        <w:trPr>
          <w:trHeight w:val="409"/>
        </w:trPr>
        <w:tc>
          <w:tcPr>
            <w:tcW w:w="7020" w:type="dxa"/>
          </w:tcPr>
          <w:p w14:paraId="2BE3BC98" w14:textId="73BB8D14" w:rsidR="008F6CEA" w:rsidRPr="009736FB" w:rsidRDefault="00F27638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36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160" w:type="dxa"/>
          </w:tcPr>
          <w:p w14:paraId="5AC6D887" w14:textId="77777777" w:rsidR="008F6CEA" w:rsidRPr="009736FB" w:rsidRDefault="008F6CEA" w:rsidP="00B009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6CEA" w:rsidRPr="009736FB" w14:paraId="3F565DD7" w14:textId="77777777" w:rsidTr="00C57ECE">
        <w:trPr>
          <w:trHeight w:val="409"/>
        </w:trPr>
        <w:tc>
          <w:tcPr>
            <w:tcW w:w="7020" w:type="dxa"/>
          </w:tcPr>
          <w:p w14:paraId="1ADC6A9D" w14:textId="6546B04B" w:rsidR="008F6CEA" w:rsidRPr="009736FB" w:rsidRDefault="008F6CEA" w:rsidP="00B0093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sz w:val="30"/>
                <w:szCs w:val="30"/>
                <w:cs/>
              </w:rPr>
              <w:t>เล</w:t>
            </w:r>
            <w:r w:rsidR="00601FED" w:rsidRPr="009736FB">
              <w:rPr>
                <w:rFonts w:asciiTheme="majorBidi" w:hAnsiTheme="majorBidi" w:cstheme="majorBidi"/>
                <w:sz w:val="30"/>
                <w:szCs w:val="30"/>
                <w:cs/>
              </w:rPr>
              <w:t>ต</w:t>
            </w:r>
            <w:r w:rsidRPr="009736FB">
              <w:rPr>
                <w:rFonts w:asciiTheme="majorBidi" w:hAnsiTheme="majorBidi" w:cstheme="majorBidi"/>
                <w:sz w:val="30"/>
                <w:szCs w:val="30"/>
                <w:cs/>
              </w:rPr>
              <w:t>เตอร์ออฟเครดิตที่ยังไม่ได้ใช้</w:t>
            </w:r>
          </w:p>
        </w:tc>
        <w:tc>
          <w:tcPr>
            <w:tcW w:w="2160" w:type="dxa"/>
          </w:tcPr>
          <w:p w14:paraId="14F2BD57" w14:textId="220880D7" w:rsidR="008F6CEA" w:rsidRPr="009736FB" w:rsidRDefault="00DB0A56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45,062</w:t>
            </w:r>
          </w:p>
        </w:tc>
      </w:tr>
      <w:tr w:rsidR="008F6CEA" w:rsidRPr="009736FB" w14:paraId="47222BC8" w14:textId="77777777" w:rsidTr="00C57ECE">
        <w:trPr>
          <w:trHeight w:val="371"/>
        </w:trPr>
        <w:tc>
          <w:tcPr>
            <w:tcW w:w="7020" w:type="dxa"/>
          </w:tcPr>
          <w:p w14:paraId="6F5AD386" w14:textId="77777777" w:rsidR="008F6CEA" w:rsidRPr="009736FB" w:rsidRDefault="008F6CEA" w:rsidP="00B0093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160" w:type="dxa"/>
          </w:tcPr>
          <w:p w14:paraId="0A71B465" w14:textId="74E9AB84" w:rsidR="008F6CEA" w:rsidRPr="009736FB" w:rsidRDefault="00DB0A56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66,057</w:t>
            </w:r>
          </w:p>
        </w:tc>
      </w:tr>
      <w:tr w:rsidR="0051483C" w:rsidRPr="009736FB" w14:paraId="3D1C0D5A" w14:textId="77777777" w:rsidTr="00C57ECE">
        <w:trPr>
          <w:trHeight w:val="371"/>
        </w:trPr>
        <w:tc>
          <w:tcPr>
            <w:tcW w:w="7020" w:type="dxa"/>
          </w:tcPr>
          <w:p w14:paraId="033D63D1" w14:textId="0B183829" w:rsidR="0051483C" w:rsidRDefault="0051483C" w:rsidP="00B0093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2160" w:type="dxa"/>
          </w:tcPr>
          <w:p w14:paraId="652AFC40" w14:textId="0CB887D7" w:rsidR="0051483C" w:rsidRPr="009736FB" w:rsidRDefault="00DB0A56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13,450</w:t>
            </w:r>
          </w:p>
        </w:tc>
      </w:tr>
      <w:tr w:rsidR="0051483C" w:rsidRPr="009736FB" w14:paraId="2A3A70DA" w14:textId="77777777" w:rsidTr="00C57ECE">
        <w:trPr>
          <w:trHeight w:val="371"/>
        </w:trPr>
        <w:tc>
          <w:tcPr>
            <w:tcW w:w="7020" w:type="dxa"/>
          </w:tcPr>
          <w:p w14:paraId="61E1EF3C" w14:textId="1D117DFD" w:rsidR="0051483C" w:rsidRPr="009736FB" w:rsidRDefault="0051483C" w:rsidP="00B0093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2160" w:type="dxa"/>
          </w:tcPr>
          <w:p w14:paraId="33A3B3EE" w14:textId="578FC477" w:rsidR="0051483C" w:rsidRPr="009736FB" w:rsidRDefault="00E96A06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16,190</w:t>
            </w:r>
          </w:p>
        </w:tc>
      </w:tr>
      <w:tr w:rsidR="0051483C" w:rsidRPr="009736FB" w14:paraId="737ECF82" w14:textId="77777777" w:rsidTr="00C57ECE">
        <w:trPr>
          <w:trHeight w:val="208"/>
        </w:trPr>
        <w:tc>
          <w:tcPr>
            <w:tcW w:w="7020" w:type="dxa"/>
          </w:tcPr>
          <w:p w14:paraId="04F66E21" w14:textId="41433764" w:rsidR="0051483C" w:rsidRPr="009736FB" w:rsidRDefault="0051483C" w:rsidP="00B0093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7CEB8CA0" w14:textId="3BFCB40D" w:rsidR="0051483C" w:rsidRPr="009736FB" w:rsidRDefault="00E96A06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140,759</w:t>
            </w:r>
          </w:p>
        </w:tc>
      </w:tr>
    </w:tbl>
    <w:p w14:paraId="36086270" w14:textId="5629CF63" w:rsidR="00C85299" w:rsidRDefault="00C85299" w:rsidP="00B00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762F5B2" w14:textId="77777777" w:rsidR="00D1261F" w:rsidRPr="00287BDF" w:rsidRDefault="00D1261F" w:rsidP="00D1261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2" w:name="_Hlk133406829"/>
      <w:r w:rsidRPr="00287BDF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bookmarkEnd w:id="2"/>
    <w:p w14:paraId="3A78881A" w14:textId="77777777" w:rsidR="00D1261F" w:rsidRPr="00287BDF" w:rsidRDefault="00D1261F" w:rsidP="00D1261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1D05DE76" w14:textId="6C0BC02D" w:rsidR="00D1261F" w:rsidRPr="005959AB" w:rsidRDefault="00D1261F" w:rsidP="005959AB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287BDF">
        <w:rPr>
          <w:rFonts w:ascii="Angsana New" w:hAnsi="Angsana New" w:hint="cs"/>
          <w:spacing w:val="-2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287BD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87BDF">
        <w:rPr>
          <w:rFonts w:ascii="Angsana New" w:hAnsi="Angsana New"/>
          <w:spacing w:val="-2"/>
          <w:sz w:val="30"/>
          <w:szCs w:val="30"/>
          <w:lang w:val="en-US"/>
        </w:rPr>
        <w:t>27</w:t>
      </w:r>
      <w:r w:rsidRPr="00287BDF">
        <w:rPr>
          <w:rFonts w:ascii="Angsana New" w:hAnsi="Angsana New"/>
          <w:spacing w:val="-2"/>
          <w:sz w:val="30"/>
          <w:szCs w:val="30"/>
        </w:rPr>
        <w:t xml:space="preserve"> </w:t>
      </w:r>
      <w:r w:rsidRPr="00287BDF">
        <w:rPr>
          <w:rFonts w:ascii="Angsana New" w:hAnsi="Angsana New" w:hint="cs"/>
          <w:spacing w:val="-2"/>
          <w:sz w:val="30"/>
          <w:szCs w:val="30"/>
          <w:cs/>
        </w:rPr>
        <w:t xml:space="preserve">เมษายน </w:t>
      </w:r>
      <w:r w:rsidRPr="00287BDF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287BDF" w:rsidRPr="00287BDF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Pr="00287BDF">
        <w:rPr>
          <w:rFonts w:ascii="Angsana New" w:hAnsi="Angsana New"/>
          <w:spacing w:val="-2"/>
          <w:sz w:val="30"/>
          <w:szCs w:val="30"/>
        </w:rPr>
        <w:t xml:space="preserve"> </w:t>
      </w:r>
      <w:r w:rsidRPr="00287BDF">
        <w:rPr>
          <w:rFonts w:ascii="Angsana New" w:hAnsi="Angsana New" w:hint="cs"/>
          <w:spacing w:val="-2"/>
          <w:sz w:val="30"/>
          <w:szCs w:val="30"/>
          <w:cs/>
        </w:rPr>
        <w:t>ที่ประชุมได้มีมติอนุมัติการ</w:t>
      </w:r>
      <w:r w:rsidRPr="00287BDF">
        <w:rPr>
          <w:rFonts w:ascii="Angsana New" w:hAnsi="Angsana New"/>
          <w:spacing w:val="-2"/>
          <w:sz w:val="30"/>
          <w:szCs w:val="30"/>
          <w:lang w:val="en-US"/>
        </w:rPr>
        <w:t xml:space="preserve">        </w:t>
      </w:r>
      <w:r w:rsidRPr="00287BDF">
        <w:rPr>
          <w:rFonts w:ascii="Angsana New" w:hAnsi="Angsana New" w:hint="cs"/>
          <w:spacing w:val="-2"/>
          <w:sz w:val="30"/>
          <w:szCs w:val="30"/>
          <w:cs/>
        </w:rPr>
        <w:t xml:space="preserve">จัดสรรกำไรเป็นเงินปันผลประจำปี </w:t>
      </w:r>
      <w:r w:rsidRPr="00287BDF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8F431A" w:rsidRPr="00287BDF">
        <w:rPr>
          <w:rFonts w:ascii="Angsana New" w:hAnsi="Angsana New"/>
          <w:spacing w:val="-2"/>
          <w:sz w:val="30"/>
          <w:szCs w:val="30"/>
          <w:lang w:val="en-US"/>
        </w:rPr>
        <w:t>5</w:t>
      </w:r>
      <w:r w:rsidRPr="00287BDF">
        <w:rPr>
          <w:rFonts w:ascii="Angsana New" w:hAnsi="Angsana New"/>
          <w:spacing w:val="-2"/>
          <w:sz w:val="30"/>
          <w:szCs w:val="30"/>
        </w:rPr>
        <w:t xml:space="preserve"> </w:t>
      </w:r>
      <w:r w:rsidRPr="00287BDF">
        <w:rPr>
          <w:rFonts w:ascii="Angsana New" w:hAnsi="Angsana New" w:hint="cs"/>
          <w:spacing w:val="-2"/>
          <w:sz w:val="30"/>
          <w:szCs w:val="30"/>
          <w:cs/>
        </w:rPr>
        <w:t xml:space="preserve">ในอัตราหุ้นละ </w:t>
      </w:r>
      <w:r w:rsidRPr="00287BDF">
        <w:rPr>
          <w:rFonts w:ascii="Angsana New" w:hAnsi="Angsana New"/>
          <w:spacing w:val="-2"/>
          <w:sz w:val="30"/>
          <w:szCs w:val="30"/>
          <w:lang w:val="en-US"/>
        </w:rPr>
        <w:t>0.</w:t>
      </w:r>
      <w:r w:rsidR="00287BDF" w:rsidRPr="00287BDF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Pr="00287BDF">
        <w:rPr>
          <w:rFonts w:ascii="Angsana New" w:hAnsi="Angsana New"/>
          <w:spacing w:val="-2"/>
          <w:sz w:val="30"/>
          <w:szCs w:val="30"/>
          <w:lang w:val="en-US"/>
        </w:rPr>
        <w:t>0</w:t>
      </w:r>
      <w:r w:rsidRPr="00287BDF">
        <w:rPr>
          <w:rFonts w:ascii="Angsana New" w:hAnsi="Angsana New"/>
          <w:spacing w:val="-2"/>
          <w:sz w:val="30"/>
          <w:szCs w:val="30"/>
        </w:rPr>
        <w:t xml:space="preserve"> </w:t>
      </w:r>
      <w:r w:rsidRPr="00287BDF">
        <w:rPr>
          <w:rFonts w:ascii="Angsana New" w:hAnsi="Angsana New" w:hint="cs"/>
          <w:spacing w:val="-2"/>
          <w:sz w:val="30"/>
          <w:szCs w:val="30"/>
          <w:cs/>
        </w:rPr>
        <w:t xml:space="preserve">บาท เป็นจำนวนเงินทั้งสิ้น </w:t>
      </w:r>
      <w:r w:rsidR="00287BDF" w:rsidRPr="00287BDF">
        <w:rPr>
          <w:rFonts w:ascii="Angsana New" w:hAnsi="Angsana New"/>
          <w:spacing w:val="-2"/>
          <w:sz w:val="30"/>
          <w:szCs w:val="30"/>
          <w:lang w:val="en-US"/>
        </w:rPr>
        <w:t>780</w:t>
      </w:r>
      <w:r w:rsidRPr="00287BDF">
        <w:rPr>
          <w:rFonts w:ascii="Angsana New" w:hAnsi="Angsana New"/>
          <w:spacing w:val="-2"/>
          <w:sz w:val="30"/>
          <w:szCs w:val="30"/>
        </w:rPr>
        <w:t xml:space="preserve"> </w:t>
      </w:r>
      <w:r w:rsidRPr="00287BDF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มีกำหนดจ่ายให้ผู้ถือหุ้นของบริษัทในวันที่ </w:t>
      </w:r>
      <w:r w:rsidRPr="00287BDF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="00287BDF" w:rsidRPr="00287BDF">
        <w:rPr>
          <w:rFonts w:ascii="Angsana New" w:hAnsi="Angsana New"/>
          <w:spacing w:val="-2"/>
          <w:sz w:val="30"/>
          <w:szCs w:val="30"/>
          <w:lang w:val="en-US"/>
        </w:rPr>
        <w:t>4</w:t>
      </w:r>
      <w:r w:rsidRPr="00287BDF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287BDF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287BDF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8F431A" w:rsidRPr="00287BDF">
        <w:rPr>
          <w:rFonts w:ascii="Angsana New" w:hAnsi="Angsana New"/>
          <w:spacing w:val="-2"/>
          <w:sz w:val="30"/>
          <w:szCs w:val="30"/>
          <w:lang w:val="en-US"/>
        </w:rPr>
        <w:t>6</w:t>
      </w:r>
    </w:p>
    <w:sectPr w:rsidR="00D1261F" w:rsidRPr="005959AB" w:rsidSect="00FB55E2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A7C9D" w14:textId="77777777" w:rsidR="006A2AE5" w:rsidRDefault="006A2AE5" w:rsidP="004956B4">
      <w:r>
        <w:separator/>
      </w:r>
    </w:p>
  </w:endnote>
  <w:endnote w:type="continuationSeparator" w:id="0">
    <w:p w14:paraId="5E3A2099" w14:textId="77777777" w:rsidR="006A2AE5" w:rsidRDefault="006A2AE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211342959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0236F2B6" w14:textId="77777777" w:rsidR="007A73DD" w:rsidRPr="00570C48" w:rsidRDefault="007A73D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C48">
          <w:rPr>
            <w:rFonts w:ascii="Angsana New" w:hAnsi="Angsana New"/>
            <w:sz w:val="30"/>
            <w:szCs w:val="30"/>
          </w:rPr>
          <w:fldChar w:fldCharType="begin"/>
        </w:r>
        <w:r w:rsidRPr="00570C4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C48">
          <w:rPr>
            <w:rFonts w:ascii="Angsana New" w:hAnsi="Angsana New"/>
            <w:sz w:val="30"/>
            <w:szCs w:val="30"/>
          </w:rPr>
          <w:fldChar w:fldCharType="separate"/>
        </w:r>
        <w:r w:rsidRPr="00570C48">
          <w:rPr>
            <w:rFonts w:ascii="Angsana New" w:hAnsi="Angsana New"/>
            <w:noProof/>
            <w:sz w:val="30"/>
            <w:szCs w:val="30"/>
          </w:rPr>
          <w:t>2</w:t>
        </w:r>
        <w:r w:rsidRPr="00570C48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F952" w14:textId="0FA32476" w:rsidR="007C476B" w:rsidRPr="00E57DE8" w:rsidRDefault="007C476B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ED675DD" w14:textId="77777777" w:rsidR="007C476B" w:rsidRPr="00AE75D6" w:rsidRDefault="007C476B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1521E" w14:textId="3EC263CE" w:rsidR="007C476B" w:rsidRPr="00553844" w:rsidRDefault="007C476B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332885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5A8414F" w14:textId="77777777" w:rsidR="007C476B" w:rsidRDefault="007C47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EDD1D" w14:textId="77777777" w:rsidR="001931D1" w:rsidRPr="00E57DE8" w:rsidRDefault="001931D1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4A958D0F" w14:textId="77777777" w:rsidR="001931D1" w:rsidRPr="00AE75D6" w:rsidRDefault="001931D1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B72B9" w14:textId="77777777" w:rsidR="006A2AE5" w:rsidRDefault="006A2AE5" w:rsidP="004956B4">
      <w:r>
        <w:separator/>
      </w:r>
    </w:p>
  </w:footnote>
  <w:footnote w:type="continuationSeparator" w:id="0">
    <w:p w14:paraId="043E9162" w14:textId="77777777" w:rsidR="006A2AE5" w:rsidRDefault="006A2AE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C6037" w14:textId="77777777" w:rsidR="007A73DD" w:rsidRDefault="007A73DD" w:rsidP="00E26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2C13F1E7" w14:textId="77777777" w:rsidR="007A73DD" w:rsidRDefault="007A73DD" w:rsidP="00E26D5E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1433EF2E" w14:textId="77777777" w:rsidR="007A73DD" w:rsidRPr="00B755EC" w:rsidRDefault="007A73DD" w:rsidP="00BB2125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32885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276B7D65" w14:textId="77777777" w:rsidR="007A73DD" w:rsidRPr="00A65EF6" w:rsidRDefault="007A73DD" w:rsidP="00E26D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F9E6" w14:textId="77777777" w:rsidR="00F34536" w:rsidRDefault="00F34536" w:rsidP="00E26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1A49DDD9" w14:textId="77777777" w:rsidR="00F34536" w:rsidRDefault="00F34536" w:rsidP="00E26D5E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7CDA2354" w14:textId="77777777" w:rsidR="00F21248" w:rsidRPr="00B755EC" w:rsidRDefault="00F21248" w:rsidP="00F21248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32885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3AC5AF4" w14:textId="77777777" w:rsidR="00F34536" w:rsidRPr="00A65EF6" w:rsidRDefault="00F34536" w:rsidP="00E26D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7928D" w14:textId="77777777" w:rsidR="00A37DCE" w:rsidRDefault="00A37DCE" w:rsidP="00BE7EC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4B5E165F" w14:textId="77777777" w:rsidR="00A37DCE" w:rsidRDefault="00A37DCE" w:rsidP="00BE7EC6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578A3CC8" w14:textId="77777777" w:rsidR="00F21248" w:rsidRPr="00B755EC" w:rsidRDefault="00F21248" w:rsidP="00F21248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32885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07323979" w14:textId="77777777" w:rsidR="007C476B" w:rsidRPr="00A65EF6" w:rsidRDefault="007C476B" w:rsidP="009E57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AF54B" w14:textId="77777777" w:rsidR="007C476B" w:rsidRPr="00406DA7" w:rsidRDefault="007C476B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6A61177C" w14:textId="77777777" w:rsidR="007C476B" w:rsidRPr="00406DA7" w:rsidRDefault="007C476B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29CED6B3" w14:textId="77777777" w:rsidR="007C476B" w:rsidRPr="002E2783" w:rsidRDefault="007C476B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F0F6505" w14:textId="0212A91A" w:rsidR="007C476B" w:rsidRPr="00A65EF6" w:rsidRDefault="007C476B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332885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332885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332885">
      <w:rPr>
        <w:rFonts w:ascii="Angsana New" w:hAnsi="Angsana New" w:cs="Angsana New"/>
        <w:b/>
        <w:bCs/>
        <w:sz w:val="32"/>
        <w:szCs w:val="32"/>
      </w:rPr>
      <w:t>2549</w:t>
    </w:r>
  </w:p>
  <w:p w14:paraId="0CA36269" w14:textId="77777777" w:rsidR="007C476B" w:rsidRDefault="007C47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B3912" w14:textId="77777777" w:rsidR="001931D1" w:rsidRDefault="001931D1" w:rsidP="001B69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5BB95622" w14:textId="77777777" w:rsidR="001931D1" w:rsidRDefault="001931D1" w:rsidP="001B69B4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2E6E9BE3" w14:textId="77777777" w:rsidR="00715056" w:rsidRPr="00B755EC" w:rsidRDefault="00715056" w:rsidP="00715056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32885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645F26C9" w14:textId="77777777" w:rsidR="00715056" w:rsidRPr="00A65EF6" w:rsidRDefault="00715056" w:rsidP="0071505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AB758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8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9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 w16cid:durableId="822552731">
    <w:abstractNumId w:val="6"/>
  </w:num>
  <w:num w:numId="2" w16cid:durableId="181625066">
    <w:abstractNumId w:val="5"/>
  </w:num>
  <w:num w:numId="3" w16cid:durableId="1816876328">
    <w:abstractNumId w:val="9"/>
  </w:num>
  <w:num w:numId="4" w16cid:durableId="70591416">
    <w:abstractNumId w:val="7"/>
  </w:num>
  <w:num w:numId="5" w16cid:durableId="1145856842">
    <w:abstractNumId w:val="8"/>
  </w:num>
  <w:num w:numId="6" w16cid:durableId="55864428">
    <w:abstractNumId w:val="3"/>
  </w:num>
  <w:num w:numId="7" w16cid:durableId="1222599397">
    <w:abstractNumId w:val="2"/>
  </w:num>
  <w:num w:numId="8" w16cid:durableId="2084134428">
    <w:abstractNumId w:val="0"/>
  </w:num>
  <w:num w:numId="9" w16cid:durableId="587233092">
    <w:abstractNumId w:val="1"/>
  </w:num>
  <w:num w:numId="10" w16cid:durableId="2048794549">
    <w:abstractNumId w:val="4"/>
  </w:num>
  <w:num w:numId="11" w16cid:durableId="1760131458">
    <w:abstractNumId w:val="23"/>
  </w:num>
  <w:num w:numId="12" w16cid:durableId="736395051">
    <w:abstractNumId w:val="19"/>
  </w:num>
  <w:num w:numId="13" w16cid:durableId="29189926">
    <w:abstractNumId w:val="36"/>
  </w:num>
  <w:num w:numId="14" w16cid:durableId="260529232">
    <w:abstractNumId w:val="22"/>
  </w:num>
  <w:num w:numId="15" w16cid:durableId="529610153">
    <w:abstractNumId w:val="26"/>
  </w:num>
  <w:num w:numId="16" w16cid:durableId="392234781">
    <w:abstractNumId w:val="41"/>
  </w:num>
  <w:num w:numId="17" w16cid:durableId="924654048">
    <w:abstractNumId w:val="43"/>
  </w:num>
  <w:num w:numId="18" w16cid:durableId="298658120">
    <w:abstractNumId w:val="33"/>
  </w:num>
  <w:num w:numId="19" w16cid:durableId="814033687">
    <w:abstractNumId w:val="39"/>
  </w:num>
  <w:num w:numId="20" w16cid:durableId="1212839040">
    <w:abstractNumId w:val="15"/>
  </w:num>
  <w:num w:numId="21" w16cid:durableId="1818260456">
    <w:abstractNumId w:val="21"/>
  </w:num>
  <w:num w:numId="22" w16cid:durableId="1409961826">
    <w:abstractNumId w:val="25"/>
  </w:num>
  <w:num w:numId="23" w16cid:durableId="1052463409">
    <w:abstractNumId w:val="27"/>
  </w:num>
  <w:num w:numId="24" w16cid:durableId="1181889556">
    <w:abstractNumId w:val="17"/>
  </w:num>
  <w:num w:numId="25" w16cid:durableId="1082608312">
    <w:abstractNumId w:val="18"/>
  </w:num>
  <w:num w:numId="26" w16cid:durableId="887687569">
    <w:abstractNumId w:val="42"/>
  </w:num>
  <w:num w:numId="27" w16cid:durableId="875695325">
    <w:abstractNumId w:val="32"/>
  </w:num>
  <w:num w:numId="28" w16cid:durableId="1783960989">
    <w:abstractNumId w:val="14"/>
  </w:num>
  <w:num w:numId="29" w16cid:durableId="418332830">
    <w:abstractNumId w:val="13"/>
  </w:num>
  <w:num w:numId="30" w16cid:durableId="525408168">
    <w:abstractNumId w:val="37"/>
  </w:num>
  <w:num w:numId="31" w16cid:durableId="2041858162">
    <w:abstractNumId w:val="11"/>
  </w:num>
  <w:num w:numId="32" w16cid:durableId="1500583845">
    <w:abstractNumId w:val="13"/>
  </w:num>
  <w:num w:numId="33" w16cid:durableId="1201240891">
    <w:abstractNumId w:val="20"/>
  </w:num>
  <w:num w:numId="34" w16cid:durableId="569073893">
    <w:abstractNumId w:val="10"/>
  </w:num>
  <w:num w:numId="35" w16cid:durableId="308899604">
    <w:abstractNumId w:val="40"/>
  </w:num>
  <w:num w:numId="36" w16cid:durableId="1217820827">
    <w:abstractNumId w:val="12"/>
  </w:num>
  <w:num w:numId="37" w16cid:durableId="628897488">
    <w:abstractNumId w:val="16"/>
  </w:num>
  <w:num w:numId="38" w16cid:durableId="376784483">
    <w:abstractNumId w:val="44"/>
  </w:num>
  <w:num w:numId="39" w16cid:durableId="1116948508">
    <w:abstractNumId w:val="38"/>
  </w:num>
  <w:num w:numId="40" w16cid:durableId="1784109760">
    <w:abstractNumId w:val="35"/>
  </w:num>
  <w:num w:numId="41" w16cid:durableId="1153254633">
    <w:abstractNumId w:val="29"/>
  </w:num>
  <w:num w:numId="42" w16cid:durableId="285429986">
    <w:abstractNumId w:val="34"/>
  </w:num>
  <w:num w:numId="43" w16cid:durableId="1035693921">
    <w:abstractNumId w:val="28"/>
  </w:num>
  <w:num w:numId="44" w16cid:durableId="1457017930">
    <w:abstractNumId w:val="31"/>
  </w:num>
  <w:num w:numId="45" w16cid:durableId="1006247100">
    <w:abstractNumId w:val="30"/>
  </w:num>
  <w:num w:numId="46" w16cid:durableId="1256553189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26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2B66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17C"/>
    <w:rsid w:val="00023951"/>
    <w:rsid w:val="00023E11"/>
    <w:rsid w:val="00023EAB"/>
    <w:rsid w:val="0002460E"/>
    <w:rsid w:val="000246AA"/>
    <w:rsid w:val="000249B4"/>
    <w:rsid w:val="000249EA"/>
    <w:rsid w:val="000251B2"/>
    <w:rsid w:val="00025C34"/>
    <w:rsid w:val="00025DB7"/>
    <w:rsid w:val="00027029"/>
    <w:rsid w:val="0002726E"/>
    <w:rsid w:val="0003043E"/>
    <w:rsid w:val="000307FB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B04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6899"/>
    <w:rsid w:val="000574DA"/>
    <w:rsid w:val="0005754D"/>
    <w:rsid w:val="00057A9F"/>
    <w:rsid w:val="00057E6D"/>
    <w:rsid w:val="00060027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2E6D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294"/>
    <w:rsid w:val="0006752D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804"/>
    <w:rsid w:val="000839FB"/>
    <w:rsid w:val="00083A5C"/>
    <w:rsid w:val="00083D2B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B56"/>
    <w:rsid w:val="00087C9A"/>
    <w:rsid w:val="00087F52"/>
    <w:rsid w:val="000902A6"/>
    <w:rsid w:val="000903C4"/>
    <w:rsid w:val="00090776"/>
    <w:rsid w:val="0009090A"/>
    <w:rsid w:val="0009097B"/>
    <w:rsid w:val="00091012"/>
    <w:rsid w:val="00091081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536"/>
    <w:rsid w:val="000A3A8F"/>
    <w:rsid w:val="000A3C37"/>
    <w:rsid w:val="000A3DBB"/>
    <w:rsid w:val="000A41CC"/>
    <w:rsid w:val="000A431A"/>
    <w:rsid w:val="000A453C"/>
    <w:rsid w:val="000A474B"/>
    <w:rsid w:val="000A4771"/>
    <w:rsid w:val="000A4A52"/>
    <w:rsid w:val="000A54B0"/>
    <w:rsid w:val="000A5989"/>
    <w:rsid w:val="000A598D"/>
    <w:rsid w:val="000A5B0C"/>
    <w:rsid w:val="000A5ECE"/>
    <w:rsid w:val="000A670C"/>
    <w:rsid w:val="000A6AB3"/>
    <w:rsid w:val="000A6C35"/>
    <w:rsid w:val="000A72D9"/>
    <w:rsid w:val="000B05E8"/>
    <w:rsid w:val="000B067D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946"/>
    <w:rsid w:val="000C09B1"/>
    <w:rsid w:val="000C107E"/>
    <w:rsid w:val="000C179F"/>
    <w:rsid w:val="000C198B"/>
    <w:rsid w:val="000C1A02"/>
    <w:rsid w:val="000C1CA3"/>
    <w:rsid w:val="000C2114"/>
    <w:rsid w:val="000C240D"/>
    <w:rsid w:val="000C250F"/>
    <w:rsid w:val="000C27C3"/>
    <w:rsid w:val="000C2868"/>
    <w:rsid w:val="000C2A04"/>
    <w:rsid w:val="000C32B8"/>
    <w:rsid w:val="000C3312"/>
    <w:rsid w:val="000C355F"/>
    <w:rsid w:val="000C3A16"/>
    <w:rsid w:val="000C3B86"/>
    <w:rsid w:val="000C3F87"/>
    <w:rsid w:val="000C4106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9AB"/>
    <w:rsid w:val="000F7BCC"/>
    <w:rsid w:val="001012FE"/>
    <w:rsid w:val="00101375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AA1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A3F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366"/>
    <w:rsid w:val="00120898"/>
    <w:rsid w:val="00120992"/>
    <w:rsid w:val="001209E9"/>
    <w:rsid w:val="00120B1A"/>
    <w:rsid w:val="00121C24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D54"/>
    <w:rsid w:val="00144094"/>
    <w:rsid w:val="00144632"/>
    <w:rsid w:val="00144C3C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64A"/>
    <w:rsid w:val="001568FC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12F"/>
    <w:rsid w:val="00177277"/>
    <w:rsid w:val="0017740B"/>
    <w:rsid w:val="00177DAB"/>
    <w:rsid w:val="001801A0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53D"/>
    <w:rsid w:val="00185BC0"/>
    <w:rsid w:val="00185EF9"/>
    <w:rsid w:val="00186CED"/>
    <w:rsid w:val="001873FA"/>
    <w:rsid w:val="00187530"/>
    <w:rsid w:val="00187796"/>
    <w:rsid w:val="00187E44"/>
    <w:rsid w:val="00190425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C67"/>
    <w:rsid w:val="001B06EC"/>
    <w:rsid w:val="001B083A"/>
    <w:rsid w:val="001B0ABD"/>
    <w:rsid w:val="001B0D06"/>
    <w:rsid w:val="001B0E05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B7D10"/>
    <w:rsid w:val="001C0A81"/>
    <w:rsid w:val="001C0CBF"/>
    <w:rsid w:val="001C0DEF"/>
    <w:rsid w:val="001C0E9B"/>
    <w:rsid w:val="001C14E2"/>
    <w:rsid w:val="001C16DA"/>
    <w:rsid w:val="001C1AFC"/>
    <w:rsid w:val="001C1C48"/>
    <w:rsid w:val="001C1E63"/>
    <w:rsid w:val="001C1EEE"/>
    <w:rsid w:val="001C290F"/>
    <w:rsid w:val="001C371E"/>
    <w:rsid w:val="001C445F"/>
    <w:rsid w:val="001C4526"/>
    <w:rsid w:val="001C493F"/>
    <w:rsid w:val="001C54DE"/>
    <w:rsid w:val="001C54EB"/>
    <w:rsid w:val="001C5564"/>
    <w:rsid w:val="001C56D3"/>
    <w:rsid w:val="001C5710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32A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D33"/>
    <w:rsid w:val="001F3385"/>
    <w:rsid w:val="001F3396"/>
    <w:rsid w:val="001F3C73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44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36E"/>
    <w:rsid w:val="0024053D"/>
    <w:rsid w:val="002406D6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729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181"/>
    <w:rsid w:val="002647E5"/>
    <w:rsid w:val="00264AAF"/>
    <w:rsid w:val="00264B60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F9A"/>
    <w:rsid w:val="002732A1"/>
    <w:rsid w:val="002732FE"/>
    <w:rsid w:val="00273916"/>
    <w:rsid w:val="00273F8D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BDF"/>
    <w:rsid w:val="00287EC0"/>
    <w:rsid w:val="0029023E"/>
    <w:rsid w:val="0029083C"/>
    <w:rsid w:val="00290C6E"/>
    <w:rsid w:val="00290CCF"/>
    <w:rsid w:val="00290EE6"/>
    <w:rsid w:val="002913B6"/>
    <w:rsid w:val="002913EA"/>
    <w:rsid w:val="002914C7"/>
    <w:rsid w:val="00291C73"/>
    <w:rsid w:val="00291E91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4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378"/>
    <w:rsid w:val="002A0479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6E9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63B5"/>
    <w:rsid w:val="002C649E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3064"/>
    <w:rsid w:val="002D3CF5"/>
    <w:rsid w:val="002D408F"/>
    <w:rsid w:val="002D4457"/>
    <w:rsid w:val="002D48C1"/>
    <w:rsid w:val="002D4E0C"/>
    <w:rsid w:val="002D4F6D"/>
    <w:rsid w:val="002D5498"/>
    <w:rsid w:val="002D54ED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04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65B"/>
    <w:rsid w:val="002E79A3"/>
    <w:rsid w:val="002F0C2D"/>
    <w:rsid w:val="002F0EE1"/>
    <w:rsid w:val="002F18A6"/>
    <w:rsid w:val="002F18A7"/>
    <w:rsid w:val="002F1B10"/>
    <w:rsid w:val="002F1BC6"/>
    <w:rsid w:val="002F1CD1"/>
    <w:rsid w:val="002F20FC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5CD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85"/>
    <w:rsid w:val="00310E93"/>
    <w:rsid w:val="003110B2"/>
    <w:rsid w:val="00311211"/>
    <w:rsid w:val="00311B35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698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31A8"/>
    <w:rsid w:val="0035378D"/>
    <w:rsid w:val="003539F8"/>
    <w:rsid w:val="00354047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57C2E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5456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72B"/>
    <w:rsid w:val="00386E77"/>
    <w:rsid w:val="00387265"/>
    <w:rsid w:val="00387278"/>
    <w:rsid w:val="003873BF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E3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2CD6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E71"/>
    <w:rsid w:val="003C4F81"/>
    <w:rsid w:val="003C50B0"/>
    <w:rsid w:val="003C511D"/>
    <w:rsid w:val="003C5480"/>
    <w:rsid w:val="003C5779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014"/>
    <w:rsid w:val="003E54AD"/>
    <w:rsid w:val="003E566A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4E8"/>
    <w:rsid w:val="0041184D"/>
    <w:rsid w:val="00411A1D"/>
    <w:rsid w:val="00411A21"/>
    <w:rsid w:val="00412006"/>
    <w:rsid w:val="00412351"/>
    <w:rsid w:val="0041246F"/>
    <w:rsid w:val="0041278C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901"/>
    <w:rsid w:val="00426DF8"/>
    <w:rsid w:val="004272F7"/>
    <w:rsid w:val="0042768F"/>
    <w:rsid w:val="004277BE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3F6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4E6"/>
    <w:rsid w:val="00440532"/>
    <w:rsid w:val="004407D8"/>
    <w:rsid w:val="0044081C"/>
    <w:rsid w:val="00440EB4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A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5E"/>
    <w:rsid w:val="0047307F"/>
    <w:rsid w:val="004736A8"/>
    <w:rsid w:val="0047387C"/>
    <w:rsid w:val="00473E1A"/>
    <w:rsid w:val="004745FB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5BA7"/>
    <w:rsid w:val="00475F10"/>
    <w:rsid w:val="00476C52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DB3"/>
    <w:rsid w:val="004E118C"/>
    <w:rsid w:val="004E134F"/>
    <w:rsid w:val="004E16A0"/>
    <w:rsid w:val="004E16B7"/>
    <w:rsid w:val="004E181B"/>
    <w:rsid w:val="004E1EE7"/>
    <w:rsid w:val="004E222B"/>
    <w:rsid w:val="004E2231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DA"/>
    <w:rsid w:val="004F17E5"/>
    <w:rsid w:val="004F1975"/>
    <w:rsid w:val="004F1C2B"/>
    <w:rsid w:val="004F1E3D"/>
    <w:rsid w:val="004F1FD5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86F"/>
    <w:rsid w:val="00513A05"/>
    <w:rsid w:val="00513A86"/>
    <w:rsid w:val="00513EE9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878"/>
    <w:rsid w:val="00526BE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393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50040"/>
    <w:rsid w:val="00550297"/>
    <w:rsid w:val="0055031C"/>
    <w:rsid w:val="0055067F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711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F40"/>
    <w:rsid w:val="005700DA"/>
    <w:rsid w:val="00570266"/>
    <w:rsid w:val="00570320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BEF"/>
    <w:rsid w:val="00581C42"/>
    <w:rsid w:val="00581E78"/>
    <w:rsid w:val="00581F7E"/>
    <w:rsid w:val="00582551"/>
    <w:rsid w:val="00582580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9AB"/>
    <w:rsid w:val="00595C3D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C4E"/>
    <w:rsid w:val="005A1DEC"/>
    <w:rsid w:val="005A2018"/>
    <w:rsid w:val="005A23AE"/>
    <w:rsid w:val="005A24FA"/>
    <w:rsid w:val="005A2619"/>
    <w:rsid w:val="005A2FCC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60B9"/>
    <w:rsid w:val="005D64A0"/>
    <w:rsid w:val="005D65BB"/>
    <w:rsid w:val="005D66C9"/>
    <w:rsid w:val="005D676E"/>
    <w:rsid w:val="005D6CCA"/>
    <w:rsid w:val="005D6E77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146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89"/>
    <w:rsid w:val="0062089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143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0D54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C82"/>
    <w:rsid w:val="00654CF7"/>
    <w:rsid w:val="0065502F"/>
    <w:rsid w:val="00655724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E58"/>
    <w:rsid w:val="00662036"/>
    <w:rsid w:val="00662497"/>
    <w:rsid w:val="00662FB8"/>
    <w:rsid w:val="0066317D"/>
    <w:rsid w:val="006631D6"/>
    <w:rsid w:val="006632A7"/>
    <w:rsid w:val="0066335F"/>
    <w:rsid w:val="00663650"/>
    <w:rsid w:val="00663820"/>
    <w:rsid w:val="00663881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41B"/>
    <w:rsid w:val="006805BB"/>
    <w:rsid w:val="00680648"/>
    <w:rsid w:val="00680CA3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885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408"/>
    <w:rsid w:val="006A25BE"/>
    <w:rsid w:val="006A2AE5"/>
    <w:rsid w:val="006A3517"/>
    <w:rsid w:val="006A4065"/>
    <w:rsid w:val="006A431E"/>
    <w:rsid w:val="006A458D"/>
    <w:rsid w:val="006A4836"/>
    <w:rsid w:val="006A4904"/>
    <w:rsid w:val="006A4D21"/>
    <w:rsid w:val="006A5001"/>
    <w:rsid w:val="006A50C1"/>
    <w:rsid w:val="006A5300"/>
    <w:rsid w:val="006A562C"/>
    <w:rsid w:val="006A59B4"/>
    <w:rsid w:val="006A5BB8"/>
    <w:rsid w:val="006A5BE4"/>
    <w:rsid w:val="006A6177"/>
    <w:rsid w:val="006A6373"/>
    <w:rsid w:val="006A664E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B83"/>
    <w:rsid w:val="006B30D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A02"/>
    <w:rsid w:val="006D2D62"/>
    <w:rsid w:val="006D2D80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1B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56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C3"/>
    <w:rsid w:val="00722FD2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B89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25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63C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A97"/>
    <w:rsid w:val="00781BE3"/>
    <w:rsid w:val="00781CB6"/>
    <w:rsid w:val="00781F1F"/>
    <w:rsid w:val="007822EE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3DD"/>
    <w:rsid w:val="007A75D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B0F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CDD"/>
    <w:rsid w:val="008212F0"/>
    <w:rsid w:val="008216C7"/>
    <w:rsid w:val="00822257"/>
    <w:rsid w:val="00822B13"/>
    <w:rsid w:val="00822B30"/>
    <w:rsid w:val="00822FD7"/>
    <w:rsid w:val="0082308D"/>
    <w:rsid w:val="00823623"/>
    <w:rsid w:val="00823BD4"/>
    <w:rsid w:val="00823C83"/>
    <w:rsid w:val="00824289"/>
    <w:rsid w:val="008242DF"/>
    <w:rsid w:val="008245DD"/>
    <w:rsid w:val="00825CD2"/>
    <w:rsid w:val="008268F9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076"/>
    <w:rsid w:val="0085209A"/>
    <w:rsid w:val="008527EA"/>
    <w:rsid w:val="00852863"/>
    <w:rsid w:val="0085288A"/>
    <w:rsid w:val="00852A86"/>
    <w:rsid w:val="00853610"/>
    <w:rsid w:val="008539F3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CED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78E"/>
    <w:rsid w:val="00882A72"/>
    <w:rsid w:val="00882F73"/>
    <w:rsid w:val="00883312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1E43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684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29C"/>
    <w:rsid w:val="008E44A5"/>
    <w:rsid w:val="008E4C73"/>
    <w:rsid w:val="008E4D1D"/>
    <w:rsid w:val="008E5151"/>
    <w:rsid w:val="008E55AA"/>
    <w:rsid w:val="008E57A9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B7A"/>
    <w:rsid w:val="008F1BBB"/>
    <w:rsid w:val="008F1CAE"/>
    <w:rsid w:val="008F1CD9"/>
    <w:rsid w:val="008F294E"/>
    <w:rsid w:val="008F2B8D"/>
    <w:rsid w:val="008F318E"/>
    <w:rsid w:val="008F3335"/>
    <w:rsid w:val="008F3372"/>
    <w:rsid w:val="008F3B2B"/>
    <w:rsid w:val="008F3DD0"/>
    <w:rsid w:val="008F4178"/>
    <w:rsid w:val="008F431A"/>
    <w:rsid w:val="008F433D"/>
    <w:rsid w:val="008F515B"/>
    <w:rsid w:val="008F53BE"/>
    <w:rsid w:val="008F56FE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A5C"/>
    <w:rsid w:val="00916B35"/>
    <w:rsid w:val="00916D40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458"/>
    <w:rsid w:val="00936B19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59A"/>
    <w:rsid w:val="00945A97"/>
    <w:rsid w:val="00945F25"/>
    <w:rsid w:val="00945FBB"/>
    <w:rsid w:val="00946302"/>
    <w:rsid w:val="00946B2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304D"/>
    <w:rsid w:val="0096311D"/>
    <w:rsid w:val="009635C4"/>
    <w:rsid w:val="0096393B"/>
    <w:rsid w:val="00963AE3"/>
    <w:rsid w:val="00963D1B"/>
    <w:rsid w:val="0096406F"/>
    <w:rsid w:val="00964198"/>
    <w:rsid w:val="009644D8"/>
    <w:rsid w:val="00964678"/>
    <w:rsid w:val="009657D1"/>
    <w:rsid w:val="00965F93"/>
    <w:rsid w:val="00965FA7"/>
    <w:rsid w:val="009662B3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9BC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613"/>
    <w:rsid w:val="009A076B"/>
    <w:rsid w:val="009A07E4"/>
    <w:rsid w:val="009A089D"/>
    <w:rsid w:val="009A08EC"/>
    <w:rsid w:val="009A0B1A"/>
    <w:rsid w:val="009A0BAF"/>
    <w:rsid w:val="009A130A"/>
    <w:rsid w:val="009A1323"/>
    <w:rsid w:val="009A13F8"/>
    <w:rsid w:val="009A1550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1DF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8B2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0E42"/>
    <w:rsid w:val="009E1348"/>
    <w:rsid w:val="009E15F0"/>
    <w:rsid w:val="009E18F6"/>
    <w:rsid w:val="009E1B37"/>
    <w:rsid w:val="009E1F29"/>
    <w:rsid w:val="009E23E1"/>
    <w:rsid w:val="009E29F8"/>
    <w:rsid w:val="009E2F98"/>
    <w:rsid w:val="009E3293"/>
    <w:rsid w:val="009E3388"/>
    <w:rsid w:val="009E3B47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AA"/>
    <w:rsid w:val="009F290E"/>
    <w:rsid w:val="009F2A0B"/>
    <w:rsid w:val="009F2F43"/>
    <w:rsid w:val="009F3363"/>
    <w:rsid w:val="009F373B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0CF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09"/>
    <w:rsid w:val="00A256BD"/>
    <w:rsid w:val="00A25805"/>
    <w:rsid w:val="00A25E2C"/>
    <w:rsid w:val="00A261D9"/>
    <w:rsid w:val="00A26458"/>
    <w:rsid w:val="00A2688C"/>
    <w:rsid w:val="00A26AD9"/>
    <w:rsid w:val="00A26FFF"/>
    <w:rsid w:val="00A2713C"/>
    <w:rsid w:val="00A274C9"/>
    <w:rsid w:val="00A27844"/>
    <w:rsid w:val="00A27881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1E30"/>
    <w:rsid w:val="00A42120"/>
    <w:rsid w:val="00A42778"/>
    <w:rsid w:val="00A427B3"/>
    <w:rsid w:val="00A4286C"/>
    <w:rsid w:val="00A42D37"/>
    <w:rsid w:val="00A4301D"/>
    <w:rsid w:val="00A43481"/>
    <w:rsid w:val="00A4383C"/>
    <w:rsid w:val="00A447F4"/>
    <w:rsid w:val="00A44B04"/>
    <w:rsid w:val="00A44C5C"/>
    <w:rsid w:val="00A44F69"/>
    <w:rsid w:val="00A4520D"/>
    <w:rsid w:val="00A453B5"/>
    <w:rsid w:val="00A45518"/>
    <w:rsid w:val="00A4674D"/>
    <w:rsid w:val="00A472F1"/>
    <w:rsid w:val="00A473B7"/>
    <w:rsid w:val="00A47865"/>
    <w:rsid w:val="00A47900"/>
    <w:rsid w:val="00A47BD8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0D2"/>
    <w:rsid w:val="00A531A8"/>
    <w:rsid w:val="00A5322A"/>
    <w:rsid w:val="00A532E2"/>
    <w:rsid w:val="00A53478"/>
    <w:rsid w:val="00A53627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0E8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3A9"/>
    <w:rsid w:val="00A91505"/>
    <w:rsid w:val="00A91523"/>
    <w:rsid w:val="00A9157E"/>
    <w:rsid w:val="00A9164F"/>
    <w:rsid w:val="00A916C6"/>
    <w:rsid w:val="00A9206D"/>
    <w:rsid w:val="00A927C2"/>
    <w:rsid w:val="00A933A5"/>
    <w:rsid w:val="00A93DD4"/>
    <w:rsid w:val="00A9427A"/>
    <w:rsid w:val="00A94640"/>
    <w:rsid w:val="00A9472E"/>
    <w:rsid w:val="00A948A7"/>
    <w:rsid w:val="00A94AF2"/>
    <w:rsid w:val="00A94FC2"/>
    <w:rsid w:val="00A95233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F1"/>
    <w:rsid w:val="00A97979"/>
    <w:rsid w:val="00A97FCB"/>
    <w:rsid w:val="00AA036B"/>
    <w:rsid w:val="00AA03E3"/>
    <w:rsid w:val="00AA0B1E"/>
    <w:rsid w:val="00AA0C0E"/>
    <w:rsid w:val="00AA128A"/>
    <w:rsid w:val="00AA17CC"/>
    <w:rsid w:val="00AA1DC3"/>
    <w:rsid w:val="00AA2514"/>
    <w:rsid w:val="00AA285F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617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39C4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0DB2"/>
    <w:rsid w:val="00AF1176"/>
    <w:rsid w:val="00AF182C"/>
    <w:rsid w:val="00AF1A5D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A75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5110"/>
    <w:rsid w:val="00B15825"/>
    <w:rsid w:val="00B159AE"/>
    <w:rsid w:val="00B15E55"/>
    <w:rsid w:val="00B160AA"/>
    <w:rsid w:val="00B16238"/>
    <w:rsid w:val="00B162AC"/>
    <w:rsid w:val="00B16629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4E4"/>
    <w:rsid w:val="00B21802"/>
    <w:rsid w:val="00B218F3"/>
    <w:rsid w:val="00B21A4E"/>
    <w:rsid w:val="00B21C94"/>
    <w:rsid w:val="00B21D3E"/>
    <w:rsid w:val="00B21E37"/>
    <w:rsid w:val="00B22D4E"/>
    <w:rsid w:val="00B23A30"/>
    <w:rsid w:val="00B23B71"/>
    <w:rsid w:val="00B24093"/>
    <w:rsid w:val="00B241AD"/>
    <w:rsid w:val="00B242CF"/>
    <w:rsid w:val="00B242F0"/>
    <w:rsid w:val="00B24D7D"/>
    <w:rsid w:val="00B25661"/>
    <w:rsid w:val="00B261C2"/>
    <w:rsid w:val="00B267C3"/>
    <w:rsid w:val="00B269A8"/>
    <w:rsid w:val="00B26A91"/>
    <w:rsid w:val="00B26E51"/>
    <w:rsid w:val="00B274C7"/>
    <w:rsid w:val="00B27559"/>
    <w:rsid w:val="00B27962"/>
    <w:rsid w:val="00B2796B"/>
    <w:rsid w:val="00B27DC7"/>
    <w:rsid w:val="00B30369"/>
    <w:rsid w:val="00B3059C"/>
    <w:rsid w:val="00B30688"/>
    <w:rsid w:val="00B3077F"/>
    <w:rsid w:val="00B30809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28F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B6F"/>
    <w:rsid w:val="00B75CAF"/>
    <w:rsid w:val="00B75CBC"/>
    <w:rsid w:val="00B75E63"/>
    <w:rsid w:val="00B76143"/>
    <w:rsid w:val="00B767F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1CE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44"/>
    <w:rsid w:val="00B94F91"/>
    <w:rsid w:val="00B9552C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73"/>
    <w:rsid w:val="00BA2ADE"/>
    <w:rsid w:val="00BA33D5"/>
    <w:rsid w:val="00BA3639"/>
    <w:rsid w:val="00BA38ED"/>
    <w:rsid w:val="00BA3AB4"/>
    <w:rsid w:val="00BA3B2B"/>
    <w:rsid w:val="00BA426B"/>
    <w:rsid w:val="00BA451E"/>
    <w:rsid w:val="00BA4B88"/>
    <w:rsid w:val="00BA4D9B"/>
    <w:rsid w:val="00BA4EA5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C8F"/>
    <w:rsid w:val="00BB1DE2"/>
    <w:rsid w:val="00BB1EB2"/>
    <w:rsid w:val="00BB203E"/>
    <w:rsid w:val="00BB20D7"/>
    <w:rsid w:val="00BB2125"/>
    <w:rsid w:val="00BB237F"/>
    <w:rsid w:val="00BB2766"/>
    <w:rsid w:val="00BB2831"/>
    <w:rsid w:val="00BB378B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4C4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944"/>
    <w:rsid w:val="00BC3D6F"/>
    <w:rsid w:val="00BC40CF"/>
    <w:rsid w:val="00BC4195"/>
    <w:rsid w:val="00BC482A"/>
    <w:rsid w:val="00BC499B"/>
    <w:rsid w:val="00BC4FCB"/>
    <w:rsid w:val="00BC503B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CC8"/>
    <w:rsid w:val="00BD5DD1"/>
    <w:rsid w:val="00BD6306"/>
    <w:rsid w:val="00BD63FC"/>
    <w:rsid w:val="00BD67B2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9FC"/>
    <w:rsid w:val="00BE6A1F"/>
    <w:rsid w:val="00BE6C5E"/>
    <w:rsid w:val="00BE6DC7"/>
    <w:rsid w:val="00BE70F0"/>
    <w:rsid w:val="00BE7582"/>
    <w:rsid w:val="00BE7EC6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3215"/>
    <w:rsid w:val="00C03347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315"/>
    <w:rsid w:val="00C15BF9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7C3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E57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813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772"/>
    <w:rsid w:val="00C41A58"/>
    <w:rsid w:val="00C41C19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47538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73B"/>
    <w:rsid w:val="00C607E3"/>
    <w:rsid w:val="00C60986"/>
    <w:rsid w:val="00C6099A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790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CBE"/>
    <w:rsid w:val="00C81E24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299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1D"/>
    <w:rsid w:val="00C870D3"/>
    <w:rsid w:val="00C87308"/>
    <w:rsid w:val="00C875DB"/>
    <w:rsid w:val="00C87A2A"/>
    <w:rsid w:val="00C87D7D"/>
    <w:rsid w:val="00C87E53"/>
    <w:rsid w:val="00C90EBE"/>
    <w:rsid w:val="00C91206"/>
    <w:rsid w:val="00C916B2"/>
    <w:rsid w:val="00C91860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63B6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19C"/>
    <w:rsid w:val="00CB44AE"/>
    <w:rsid w:val="00CB4B29"/>
    <w:rsid w:val="00CB5040"/>
    <w:rsid w:val="00CB51A6"/>
    <w:rsid w:val="00CB555B"/>
    <w:rsid w:val="00CB5F37"/>
    <w:rsid w:val="00CB646B"/>
    <w:rsid w:val="00CB67A0"/>
    <w:rsid w:val="00CB67E7"/>
    <w:rsid w:val="00CB6BBD"/>
    <w:rsid w:val="00CB75DE"/>
    <w:rsid w:val="00CB77DD"/>
    <w:rsid w:val="00CB7A72"/>
    <w:rsid w:val="00CC0113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209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4AB9"/>
    <w:rsid w:val="00CD5A12"/>
    <w:rsid w:val="00CD5FF4"/>
    <w:rsid w:val="00CD63EC"/>
    <w:rsid w:val="00CD6A3A"/>
    <w:rsid w:val="00CD6E80"/>
    <w:rsid w:val="00CD7333"/>
    <w:rsid w:val="00CD7460"/>
    <w:rsid w:val="00CD7B4D"/>
    <w:rsid w:val="00CD7C9A"/>
    <w:rsid w:val="00CD7D4B"/>
    <w:rsid w:val="00CD7FBA"/>
    <w:rsid w:val="00CE0223"/>
    <w:rsid w:val="00CE05FA"/>
    <w:rsid w:val="00CE09C0"/>
    <w:rsid w:val="00CE155B"/>
    <w:rsid w:val="00CE1C59"/>
    <w:rsid w:val="00CE1CFF"/>
    <w:rsid w:val="00CE2087"/>
    <w:rsid w:val="00CE2635"/>
    <w:rsid w:val="00CE27C9"/>
    <w:rsid w:val="00CE2BFB"/>
    <w:rsid w:val="00CE2CD1"/>
    <w:rsid w:val="00CE2F95"/>
    <w:rsid w:val="00CE3184"/>
    <w:rsid w:val="00CE33AE"/>
    <w:rsid w:val="00CE3506"/>
    <w:rsid w:val="00CE358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DBD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1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0FAB"/>
    <w:rsid w:val="00D414E3"/>
    <w:rsid w:val="00D418F1"/>
    <w:rsid w:val="00D419A2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2AF"/>
    <w:rsid w:val="00D602F0"/>
    <w:rsid w:val="00D605BE"/>
    <w:rsid w:val="00D60E73"/>
    <w:rsid w:val="00D60EB9"/>
    <w:rsid w:val="00D60F44"/>
    <w:rsid w:val="00D6102C"/>
    <w:rsid w:val="00D6108D"/>
    <w:rsid w:val="00D61968"/>
    <w:rsid w:val="00D619CF"/>
    <w:rsid w:val="00D61ED4"/>
    <w:rsid w:val="00D621F9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D77"/>
    <w:rsid w:val="00D90FC5"/>
    <w:rsid w:val="00D91D83"/>
    <w:rsid w:val="00D921E4"/>
    <w:rsid w:val="00D92A78"/>
    <w:rsid w:val="00D92C73"/>
    <w:rsid w:val="00D93255"/>
    <w:rsid w:val="00D932EA"/>
    <w:rsid w:val="00D93503"/>
    <w:rsid w:val="00D93874"/>
    <w:rsid w:val="00D93B21"/>
    <w:rsid w:val="00D944CD"/>
    <w:rsid w:val="00D951A7"/>
    <w:rsid w:val="00D9532E"/>
    <w:rsid w:val="00D9559A"/>
    <w:rsid w:val="00D95C71"/>
    <w:rsid w:val="00D9664B"/>
    <w:rsid w:val="00D97112"/>
    <w:rsid w:val="00D974DA"/>
    <w:rsid w:val="00D9786B"/>
    <w:rsid w:val="00D9787D"/>
    <w:rsid w:val="00D97DE2"/>
    <w:rsid w:val="00DA0235"/>
    <w:rsid w:val="00DA02C8"/>
    <w:rsid w:val="00DA03CC"/>
    <w:rsid w:val="00DA0724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4C3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A56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959"/>
    <w:rsid w:val="00DC2A3C"/>
    <w:rsid w:val="00DC2AC3"/>
    <w:rsid w:val="00DC2E21"/>
    <w:rsid w:val="00DC31D4"/>
    <w:rsid w:val="00DC3467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6E91"/>
    <w:rsid w:val="00DC6F7F"/>
    <w:rsid w:val="00DC7661"/>
    <w:rsid w:val="00DC7749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41F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6FE3"/>
    <w:rsid w:val="00DF71CD"/>
    <w:rsid w:val="00DF7374"/>
    <w:rsid w:val="00DF7546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35"/>
    <w:rsid w:val="00E11FCA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27999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0AC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EBA"/>
    <w:rsid w:val="00E4023A"/>
    <w:rsid w:val="00E40F8A"/>
    <w:rsid w:val="00E40FE3"/>
    <w:rsid w:val="00E411E3"/>
    <w:rsid w:val="00E41970"/>
    <w:rsid w:val="00E41B1B"/>
    <w:rsid w:val="00E41BF5"/>
    <w:rsid w:val="00E41D61"/>
    <w:rsid w:val="00E42053"/>
    <w:rsid w:val="00E42D94"/>
    <w:rsid w:val="00E43000"/>
    <w:rsid w:val="00E433A8"/>
    <w:rsid w:val="00E43506"/>
    <w:rsid w:val="00E43607"/>
    <w:rsid w:val="00E43A20"/>
    <w:rsid w:val="00E44248"/>
    <w:rsid w:val="00E443CE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7B3"/>
    <w:rsid w:val="00E53A3E"/>
    <w:rsid w:val="00E54D2E"/>
    <w:rsid w:val="00E55149"/>
    <w:rsid w:val="00E5583A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67716"/>
    <w:rsid w:val="00E67E17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A06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3061"/>
    <w:rsid w:val="00EE3A22"/>
    <w:rsid w:val="00EE3C3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17E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88"/>
    <w:rsid w:val="00F02FD2"/>
    <w:rsid w:val="00F036A1"/>
    <w:rsid w:val="00F03C56"/>
    <w:rsid w:val="00F045D7"/>
    <w:rsid w:val="00F04E92"/>
    <w:rsid w:val="00F04F5E"/>
    <w:rsid w:val="00F04F6F"/>
    <w:rsid w:val="00F058D9"/>
    <w:rsid w:val="00F05AE0"/>
    <w:rsid w:val="00F05DDB"/>
    <w:rsid w:val="00F05E55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8DF"/>
    <w:rsid w:val="00F17DB5"/>
    <w:rsid w:val="00F17F60"/>
    <w:rsid w:val="00F2022B"/>
    <w:rsid w:val="00F2026E"/>
    <w:rsid w:val="00F20AFF"/>
    <w:rsid w:val="00F20E27"/>
    <w:rsid w:val="00F20E54"/>
    <w:rsid w:val="00F20E99"/>
    <w:rsid w:val="00F21167"/>
    <w:rsid w:val="00F21248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A2"/>
    <w:rsid w:val="00F3247B"/>
    <w:rsid w:val="00F32618"/>
    <w:rsid w:val="00F3269E"/>
    <w:rsid w:val="00F3292B"/>
    <w:rsid w:val="00F33020"/>
    <w:rsid w:val="00F33483"/>
    <w:rsid w:val="00F33583"/>
    <w:rsid w:val="00F33C0E"/>
    <w:rsid w:val="00F34422"/>
    <w:rsid w:val="00F34536"/>
    <w:rsid w:val="00F346E4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0DD7"/>
    <w:rsid w:val="00F41084"/>
    <w:rsid w:val="00F412C4"/>
    <w:rsid w:val="00F412F7"/>
    <w:rsid w:val="00F417E2"/>
    <w:rsid w:val="00F41840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6CAB"/>
    <w:rsid w:val="00F47472"/>
    <w:rsid w:val="00F47A37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AA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D3"/>
    <w:rsid w:val="00F6780E"/>
    <w:rsid w:val="00F70E6F"/>
    <w:rsid w:val="00F7107C"/>
    <w:rsid w:val="00F71449"/>
    <w:rsid w:val="00F714D5"/>
    <w:rsid w:val="00F715A0"/>
    <w:rsid w:val="00F718AC"/>
    <w:rsid w:val="00F71CC2"/>
    <w:rsid w:val="00F71D08"/>
    <w:rsid w:val="00F72834"/>
    <w:rsid w:val="00F7334A"/>
    <w:rsid w:val="00F7334D"/>
    <w:rsid w:val="00F73D01"/>
    <w:rsid w:val="00F73E34"/>
    <w:rsid w:val="00F74195"/>
    <w:rsid w:val="00F74480"/>
    <w:rsid w:val="00F7457E"/>
    <w:rsid w:val="00F74A2D"/>
    <w:rsid w:val="00F74A3A"/>
    <w:rsid w:val="00F74B40"/>
    <w:rsid w:val="00F75306"/>
    <w:rsid w:val="00F753FF"/>
    <w:rsid w:val="00F75B81"/>
    <w:rsid w:val="00F762AC"/>
    <w:rsid w:val="00F76425"/>
    <w:rsid w:val="00F765A8"/>
    <w:rsid w:val="00F76B45"/>
    <w:rsid w:val="00F76F9E"/>
    <w:rsid w:val="00F77581"/>
    <w:rsid w:val="00F77586"/>
    <w:rsid w:val="00F77A7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90"/>
    <w:rsid w:val="00F84EDB"/>
    <w:rsid w:val="00F852F8"/>
    <w:rsid w:val="00F8548C"/>
    <w:rsid w:val="00F85704"/>
    <w:rsid w:val="00F85CC7"/>
    <w:rsid w:val="00F85FAA"/>
    <w:rsid w:val="00F86228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09AA"/>
    <w:rsid w:val="00FA1106"/>
    <w:rsid w:val="00FA12FB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42E"/>
    <w:rsid w:val="00FB346C"/>
    <w:rsid w:val="00FB3555"/>
    <w:rsid w:val="00FB361C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5E2"/>
    <w:rsid w:val="00FB5B09"/>
    <w:rsid w:val="00FB5FB6"/>
    <w:rsid w:val="00FB6145"/>
    <w:rsid w:val="00FB65D3"/>
    <w:rsid w:val="00FB729D"/>
    <w:rsid w:val="00FB737D"/>
    <w:rsid w:val="00FB75EB"/>
    <w:rsid w:val="00FB764C"/>
    <w:rsid w:val="00FB78A7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5FF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13</Pages>
  <Words>2311</Words>
  <Characters>10149</Characters>
  <Application>Microsoft Office Word</Application>
  <DocSecurity>0</DocSecurity>
  <Lines>84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3</cp:revision>
  <cp:lastPrinted>2022-11-07T09:47:00Z</cp:lastPrinted>
  <dcterms:created xsi:type="dcterms:W3CDTF">2023-05-09T07:45:00Z</dcterms:created>
  <dcterms:modified xsi:type="dcterms:W3CDTF">2023-05-09T07:46:00Z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