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2499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F7613E3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E5BDCF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BAF9FF1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B97B034" w14:textId="26DC7B1F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36C1034" w14:textId="77777777" w:rsidR="00773512" w:rsidRPr="00C075DE" w:rsidRDefault="00773512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54F7196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63C57842" w14:textId="2ECE5114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C092596" w14:textId="14AB70F9" w:rsidR="00773512" w:rsidRDefault="00773512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019CC70" w14:textId="48C49F35" w:rsidR="008E6C6F" w:rsidRDefault="008E6C6F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A4A3AF8" w14:textId="77777777" w:rsidR="007D720D" w:rsidRPr="00C075DE" w:rsidRDefault="007D720D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A363FB" w14:textId="0C65CD80" w:rsidR="0077006B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38896B50" w14:textId="0AE69E4D" w:rsidR="008E6C6F" w:rsidRPr="008E6C6F" w:rsidRDefault="008E6C6F" w:rsidP="008E6C6F">
      <w:pPr>
        <w:rPr>
          <w:rFonts w:asciiTheme="majorBidi" w:hAnsiTheme="majorBidi" w:cstheme="majorBidi"/>
          <w:sz w:val="52"/>
          <w:szCs w:val="52"/>
        </w:rPr>
      </w:pPr>
    </w:p>
    <w:p w14:paraId="42F99EB0" w14:textId="77777777" w:rsidR="008E6C6F" w:rsidRPr="00CF3746" w:rsidRDefault="008E6C6F" w:rsidP="008E6C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D49913D" w14:textId="4E2C3579" w:rsidR="008E6C6F" w:rsidRPr="00CF3746" w:rsidRDefault="008E6C6F" w:rsidP="008E6C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845E35" w:rsidRPr="00845E3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50817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845E35" w:rsidRPr="00845E35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0A55C00F" w14:textId="77777777" w:rsidR="008E6C6F" w:rsidRPr="00CF3746" w:rsidRDefault="008E6C6F" w:rsidP="008E6C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6B5AC56" w14:textId="77777777" w:rsidR="008E6C6F" w:rsidRPr="00CF3746" w:rsidRDefault="008E6C6F" w:rsidP="008E6C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C53B954" w14:textId="77777777" w:rsidR="008E6C6F" w:rsidRPr="008E6C6F" w:rsidRDefault="008E6C6F" w:rsidP="008E6C6F"/>
    <w:p w14:paraId="02ECD630" w14:textId="77777777" w:rsidR="00344CAC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16E3BCE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31408B9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1FA1FB8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A6C8012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28EFA1" w14:textId="139F898C" w:rsidR="008E6C6F" w:rsidRPr="00C075DE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8E6C6F" w:rsidRPr="00C075DE" w:rsidSect="00424EB8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C075DE" w:rsidRDefault="00125DA7" w:rsidP="00E8282F">
      <w:pPr>
        <w:rPr>
          <w:rFonts w:asciiTheme="majorBidi" w:eastAsia="Cordia New" w:hAnsiTheme="majorBidi" w:cstheme="majorBidi"/>
          <w:sz w:val="30"/>
          <w:szCs w:val="30"/>
        </w:rPr>
      </w:pPr>
    </w:p>
    <w:p w14:paraId="064A1A18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75F704FB" w14:textId="77777777" w:rsidR="00D37E03" w:rsidRPr="00C075DE" w:rsidRDefault="00D37E03" w:rsidP="00D37E03">
      <w:pPr>
        <w:rPr>
          <w:rFonts w:asciiTheme="majorBidi" w:hAnsiTheme="majorBidi" w:cstheme="majorBidi"/>
          <w:sz w:val="32"/>
          <w:szCs w:val="32"/>
        </w:rPr>
      </w:pPr>
    </w:p>
    <w:p w14:paraId="77ADBB21" w14:textId="77777777" w:rsidR="002F0981" w:rsidRPr="00C075DE" w:rsidRDefault="002F0981" w:rsidP="00E8282F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C075DE" w:rsidRDefault="002F0981" w:rsidP="00E8282F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574A0596" w14:textId="77777777" w:rsidR="002F0981" w:rsidRPr="00C075DE" w:rsidRDefault="002F0981" w:rsidP="00E8282F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C075DE" w:rsidRDefault="002F0981" w:rsidP="00E8282F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5DDB6A13" w14:textId="648A61D5" w:rsidR="00A850A5" w:rsidRPr="009E555A" w:rsidRDefault="00A850A5" w:rsidP="00A850A5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45E35" w:rsidRPr="00845E35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มีนาคม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45E35" w:rsidRPr="00845E35">
        <w:rPr>
          <w:rFonts w:ascii="Angsana New" w:hAnsi="Angsana New"/>
          <w:spacing w:val="-2"/>
          <w:sz w:val="30"/>
          <w:szCs w:val="30"/>
        </w:rPr>
        <w:t>2566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45E35" w:rsidRPr="00845E35">
        <w:rPr>
          <w:rFonts w:ascii="Angsana New" w:hAnsi="Angsana New" w:hint="cs"/>
          <w:spacing w:val="-4"/>
          <w:sz w:val="30"/>
          <w:szCs w:val="30"/>
        </w:rPr>
        <w:t>31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45E35" w:rsidRPr="00845E35">
        <w:rPr>
          <w:rFonts w:ascii="Angsana New" w:hAnsi="Angsana New"/>
          <w:spacing w:val="-4"/>
          <w:sz w:val="30"/>
          <w:szCs w:val="30"/>
        </w:rPr>
        <w:t>2566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และบริษัทย่อย และของเฉพาะบริษัท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="00845E35" w:rsidRPr="00845E35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2F0981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541003DB" w14:textId="77777777" w:rsidR="00A850A5" w:rsidRDefault="00A850A5" w:rsidP="003F63C8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CC8931" w14:textId="77777777" w:rsidR="002F0981" w:rsidRPr="00C075DE" w:rsidRDefault="002F0981" w:rsidP="002F098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17B7F3DF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13680A" w14:textId="49D95F9E" w:rsidR="00971DF7" w:rsidRPr="00C075DE" w:rsidRDefault="00971DF7" w:rsidP="00971DF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45E35" w:rsidRPr="00845E35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="005B4FA4"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268ABFE" w14:textId="77777777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130DBB" w14:textId="77777777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3E9AC5" w14:textId="449AF76E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453CB1" w:rsidRPr="00C075DE" w:rsidSect="00453CB1"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3C7C0F4C" w14:textId="29212950" w:rsidR="002F0981" w:rsidRPr="00C075DE" w:rsidRDefault="002F0981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FD121DC" w14:textId="77777777" w:rsidR="00A850A5" w:rsidRDefault="00A850A5" w:rsidP="00971DF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DE006B4" w14:textId="3AE8DB32" w:rsidR="00971DF7" w:rsidRPr="00C075DE" w:rsidRDefault="00971DF7" w:rsidP="00971DF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45E35" w:rsidRPr="00845E35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6E0B1F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A711992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EB4279" w14:textId="650CA792" w:rsidR="00826C32" w:rsidRDefault="00826C32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1858426" w14:textId="77777777" w:rsidR="00A850A5" w:rsidRPr="00C075DE" w:rsidRDefault="00A850A5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B61FE43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964362B" w14:textId="101641EA" w:rsidR="002F0981" w:rsidRPr="00A87DD2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="00A87DD2"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547EE3B1" w14:textId="77777777" w:rsidR="002F0981" w:rsidRPr="00A87DD2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2F1CF80" w14:textId="1AB71A8D" w:rsidR="002F0981" w:rsidRPr="00C075DE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="00845E35" w:rsidRPr="00845E35">
        <w:rPr>
          <w:rFonts w:asciiTheme="majorBidi" w:hAnsiTheme="majorBidi" w:cstheme="majorBidi"/>
          <w:sz w:val="30"/>
          <w:szCs w:val="30"/>
        </w:rPr>
        <w:t>11641</w:t>
      </w:r>
    </w:p>
    <w:p w14:paraId="31B21EF1" w14:textId="77777777" w:rsidR="002C4C1B" w:rsidRPr="00C075DE" w:rsidRDefault="002C4C1B" w:rsidP="002F098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9DB4B" w14:textId="77777777" w:rsidR="002F0981" w:rsidRPr="00C075DE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BE9F74" w14:textId="666C30F6" w:rsidR="002F0981" w:rsidRPr="00C075DE" w:rsidRDefault="002F0981" w:rsidP="0071512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F9F3571" w14:textId="425C450F" w:rsidR="00715127" w:rsidRPr="00C075DE" w:rsidRDefault="00845E35" w:rsidP="0071512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45E35">
        <w:rPr>
          <w:rFonts w:asciiTheme="majorBidi" w:hAnsiTheme="majorBidi" w:cstheme="majorBidi"/>
          <w:sz w:val="30"/>
          <w:szCs w:val="30"/>
        </w:rPr>
        <w:t>11</w:t>
      </w:r>
      <w:r w:rsidR="00276E2F">
        <w:rPr>
          <w:rFonts w:asciiTheme="majorBidi" w:hAnsiTheme="majorBidi" w:cstheme="majorBidi"/>
          <w:sz w:val="30"/>
          <w:szCs w:val="30"/>
        </w:rPr>
        <w:t xml:space="preserve"> </w:t>
      </w:r>
      <w:r w:rsidR="00276E2F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845E35">
        <w:rPr>
          <w:rFonts w:asciiTheme="majorBidi" w:hAnsiTheme="majorBidi" w:cstheme="majorBidi"/>
          <w:sz w:val="30"/>
          <w:szCs w:val="30"/>
        </w:rPr>
        <w:t>2566</w:t>
      </w:r>
    </w:p>
    <w:p w14:paraId="46EC0934" w14:textId="77777777" w:rsidR="00344CAC" w:rsidRPr="00C075DE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44CAC" w:rsidRPr="00C075DE" w:rsidSect="009364B4">
      <w:footerReference w:type="first" r:id="rId13"/>
      <w:pgSz w:w="11909" w:h="16834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B135B" w14:textId="77777777" w:rsidR="0067158A" w:rsidRDefault="0067158A">
      <w:r>
        <w:separator/>
      </w:r>
    </w:p>
  </w:endnote>
  <w:endnote w:type="continuationSeparator" w:id="0">
    <w:p w14:paraId="3F24BB67" w14:textId="77777777" w:rsidR="0067158A" w:rsidRDefault="0067158A">
      <w:r>
        <w:continuationSeparator/>
      </w:r>
    </w:p>
  </w:endnote>
  <w:endnote w:type="continuationNotice" w:id="1">
    <w:p w14:paraId="5E3B8C18" w14:textId="77777777" w:rsidR="0067158A" w:rsidRDefault="006715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BF99" w14:textId="7B1F8C08" w:rsidR="000C6A9E" w:rsidRPr="00424EB8" w:rsidRDefault="000C6A9E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="00845E35" w:rsidRPr="00845E35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0C6A9E" w:rsidRDefault="000C6A9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725E" w14:textId="2A2A36A5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45E35" w:rsidRPr="00845E35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0C6A9E" w:rsidRDefault="000C6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95EB" w14:textId="257CCAE6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45E35" w:rsidRPr="00845E35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2AC31" w14:textId="737C0567" w:rsidR="009364B4" w:rsidRPr="009364B4" w:rsidRDefault="009364B4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96248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74DFD9C" w14:textId="7E155A96" w:rsidR="009364B4" w:rsidRPr="009364B4" w:rsidRDefault="009364B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364B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364B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364B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364B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364B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3A4FD" w14:textId="77777777" w:rsidR="0067158A" w:rsidRDefault="0067158A">
      <w:r>
        <w:separator/>
      </w:r>
    </w:p>
  </w:footnote>
  <w:footnote w:type="continuationSeparator" w:id="0">
    <w:p w14:paraId="0E456DB3" w14:textId="77777777" w:rsidR="0067158A" w:rsidRDefault="0067158A">
      <w:r>
        <w:continuationSeparator/>
      </w:r>
    </w:p>
  </w:footnote>
  <w:footnote w:type="continuationNotice" w:id="1">
    <w:p w14:paraId="1F7B081D" w14:textId="77777777" w:rsidR="0067158A" w:rsidRDefault="006715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8E69" w14:textId="53452EB0" w:rsidR="009364B4" w:rsidRPr="009364B4" w:rsidRDefault="009364B4">
    <w:pPr>
      <w:pStyle w:val="Header"/>
      <w:rPr>
        <w:rFonts w:asciiTheme="majorBidi" w:hAnsiTheme="majorBidi" w:cstheme="majorBidi"/>
        <w:sz w:val="32"/>
        <w:szCs w:val="32"/>
      </w:rPr>
    </w:pPr>
  </w:p>
  <w:p w14:paraId="201D09DB" w14:textId="150FC9F6" w:rsidR="009364B4" w:rsidRPr="009364B4" w:rsidRDefault="009364B4">
    <w:pPr>
      <w:pStyle w:val="Header"/>
      <w:rPr>
        <w:rFonts w:asciiTheme="majorBidi" w:hAnsiTheme="majorBidi" w:cstheme="majorBidi"/>
        <w:sz w:val="32"/>
        <w:szCs w:val="32"/>
      </w:rPr>
    </w:pPr>
  </w:p>
  <w:p w14:paraId="19C3AD13" w14:textId="02D3690E" w:rsidR="009364B4" w:rsidRPr="009364B4" w:rsidRDefault="009364B4">
    <w:pPr>
      <w:pStyle w:val="Header"/>
      <w:rPr>
        <w:rFonts w:asciiTheme="majorBidi" w:hAnsiTheme="majorBidi" w:cstheme="majorBidi"/>
        <w:sz w:val="32"/>
        <w:szCs w:val="32"/>
      </w:rPr>
    </w:pPr>
  </w:p>
  <w:p w14:paraId="0371E594" w14:textId="77777777" w:rsidR="009364B4" w:rsidRPr="009364B4" w:rsidRDefault="009364B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374935"/>
    <w:multiLevelType w:val="hybridMultilevel"/>
    <w:tmpl w:val="D8BACEBE"/>
    <w:lvl w:ilvl="0" w:tplc="D4321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684018"/>
    <w:multiLevelType w:val="multilevel"/>
    <w:tmpl w:val="0BF0756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24"/>
  </w:num>
  <w:num w:numId="12" w16cid:durableId="981884968">
    <w:abstractNumId w:val="20"/>
  </w:num>
  <w:num w:numId="13" w16cid:durableId="1216742572">
    <w:abstractNumId w:val="38"/>
  </w:num>
  <w:num w:numId="14" w16cid:durableId="680739906">
    <w:abstractNumId w:val="23"/>
  </w:num>
  <w:num w:numId="15" w16cid:durableId="1042052798">
    <w:abstractNumId w:val="26"/>
  </w:num>
  <w:num w:numId="16" w16cid:durableId="184293811">
    <w:abstractNumId w:val="40"/>
  </w:num>
  <w:num w:numId="17" w16cid:durableId="1419518935">
    <w:abstractNumId w:val="43"/>
  </w:num>
  <w:num w:numId="18" w16cid:durableId="895622598">
    <w:abstractNumId w:val="30"/>
  </w:num>
  <w:num w:numId="19" w16cid:durableId="1902474938">
    <w:abstractNumId w:val="42"/>
  </w:num>
  <w:num w:numId="20" w16cid:durableId="549266977">
    <w:abstractNumId w:val="16"/>
  </w:num>
  <w:num w:numId="21" w16cid:durableId="578173254">
    <w:abstractNumId w:val="18"/>
  </w:num>
  <w:num w:numId="22" w16cid:durableId="1352099436">
    <w:abstractNumId w:val="37"/>
  </w:num>
  <w:num w:numId="23" w16cid:durableId="1055278961">
    <w:abstractNumId w:val="32"/>
  </w:num>
  <w:num w:numId="24" w16cid:durableId="880895218">
    <w:abstractNumId w:val="28"/>
  </w:num>
  <w:num w:numId="25" w16cid:durableId="534080902">
    <w:abstractNumId w:val="22"/>
  </w:num>
  <w:num w:numId="26" w16cid:durableId="1594431634">
    <w:abstractNumId w:val="44"/>
  </w:num>
  <w:num w:numId="27" w16cid:durableId="707996551">
    <w:abstractNumId w:val="17"/>
  </w:num>
  <w:num w:numId="28" w16cid:durableId="1770656852">
    <w:abstractNumId w:val="27"/>
  </w:num>
  <w:num w:numId="29" w16cid:durableId="1507674811">
    <w:abstractNumId w:val="11"/>
  </w:num>
  <w:num w:numId="30" w16cid:durableId="129369882">
    <w:abstractNumId w:val="25"/>
  </w:num>
  <w:num w:numId="31" w16cid:durableId="2075203641">
    <w:abstractNumId w:val="33"/>
  </w:num>
  <w:num w:numId="32" w16cid:durableId="1638029505">
    <w:abstractNumId w:val="12"/>
  </w:num>
  <w:num w:numId="33" w16cid:durableId="1498840838">
    <w:abstractNumId w:val="34"/>
  </w:num>
  <w:num w:numId="34" w16cid:durableId="1115176184">
    <w:abstractNumId w:val="10"/>
  </w:num>
  <w:num w:numId="35" w16cid:durableId="1975787262">
    <w:abstractNumId w:val="15"/>
  </w:num>
  <w:num w:numId="36" w16cid:durableId="1947958869">
    <w:abstractNumId w:val="31"/>
  </w:num>
  <w:num w:numId="37" w16cid:durableId="970020207">
    <w:abstractNumId w:val="41"/>
  </w:num>
  <w:num w:numId="38" w16cid:durableId="1693417237">
    <w:abstractNumId w:val="39"/>
  </w:num>
  <w:num w:numId="39" w16cid:durableId="1236359382">
    <w:abstractNumId w:val="29"/>
  </w:num>
  <w:num w:numId="40" w16cid:durableId="1338583120">
    <w:abstractNumId w:val="45"/>
  </w:num>
  <w:num w:numId="41" w16cid:durableId="138349106">
    <w:abstractNumId w:val="19"/>
  </w:num>
  <w:num w:numId="42" w16cid:durableId="1871530524">
    <w:abstractNumId w:val="36"/>
  </w:num>
  <w:num w:numId="43" w16cid:durableId="833834227">
    <w:abstractNumId w:val="35"/>
  </w:num>
  <w:num w:numId="44" w16cid:durableId="1059866275">
    <w:abstractNumId w:val="14"/>
  </w:num>
  <w:num w:numId="45" w16cid:durableId="1855654044">
    <w:abstractNumId w:val="13"/>
  </w:num>
  <w:num w:numId="46" w16cid:durableId="564293108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8B6"/>
    <w:rsid w:val="000178E4"/>
    <w:rsid w:val="00017C4C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510"/>
    <w:rsid w:val="000226A2"/>
    <w:rsid w:val="00022C35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8B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CD4"/>
    <w:rsid w:val="00046D1C"/>
    <w:rsid w:val="0004704C"/>
    <w:rsid w:val="00047454"/>
    <w:rsid w:val="0004764A"/>
    <w:rsid w:val="0005055E"/>
    <w:rsid w:val="00050AAC"/>
    <w:rsid w:val="00050E37"/>
    <w:rsid w:val="00050EAD"/>
    <w:rsid w:val="0005123C"/>
    <w:rsid w:val="00051443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BB6"/>
    <w:rsid w:val="00056CB8"/>
    <w:rsid w:val="00057200"/>
    <w:rsid w:val="000572E0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07C9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260"/>
    <w:rsid w:val="0008043A"/>
    <w:rsid w:val="00080EF3"/>
    <w:rsid w:val="00081109"/>
    <w:rsid w:val="00081618"/>
    <w:rsid w:val="00081670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485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19"/>
    <w:rsid w:val="000A2C3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F1C"/>
    <w:rsid w:val="000A4F59"/>
    <w:rsid w:val="000A4FB1"/>
    <w:rsid w:val="000A5B00"/>
    <w:rsid w:val="000A629F"/>
    <w:rsid w:val="000A62F9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B7D9A"/>
    <w:rsid w:val="000C0B73"/>
    <w:rsid w:val="000C0F68"/>
    <w:rsid w:val="000C1031"/>
    <w:rsid w:val="000C1095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6A9E"/>
    <w:rsid w:val="000C7F23"/>
    <w:rsid w:val="000D013B"/>
    <w:rsid w:val="000D09A8"/>
    <w:rsid w:val="000D0F86"/>
    <w:rsid w:val="000D10C6"/>
    <w:rsid w:val="000D186A"/>
    <w:rsid w:val="000D1A74"/>
    <w:rsid w:val="000D1EB8"/>
    <w:rsid w:val="000D1FA2"/>
    <w:rsid w:val="000D23E4"/>
    <w:rsid w:val="000D27EE"/>
    <w:rsid w:val="000D2864"/>
    <w:rsid w:val="000D287A"/>
    <w:rsid w:val="000D29AE"/>
    <w:rsid w:val="000D2FD5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38D2"/>
    <w:rsid w:val="000E3E25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2D8"/>
    <w:rsid w:val="000F7A22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6E95"/>
    <w:rsid w:val="00107306"/>
    <w:rsid w:val="001074DD"/>
    <w:rsid w:val="001078C7"/>
    <w:rsid w:val="001101D4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3C7"/>
    <w:rsid w:val="001206B8"/>
    <w:rsid w:val="001208E5"/>
    <w:rsid w:val="00120F25"/>
    <w:rsid w:val="00120F74"/>
    <w:rsid w:val="00121866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C1"/>
    <w:rsid w:val="0012494D"/>
    <w:rsid w:val="00124BAC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E04"/>
    <w:rsid w:val="001273E7"/>
    <w:rsid w:val="00127DC9"/>
    <w:rsid w:val="00127E25"/>
    <w:rsid w:val="00127ED4"/>
    <w:rsid w:val="00130058"/>
    <w:rsid w:val="001306A1"/>
    <w:rsid w:val="0013075F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537"/>
    <w:rsid w:val="00135BE8"/>
    <w:rsid w:val="00135F9C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0E96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D66"/>
    <w:rsid w:val="00153E0E"/>
    <w:rsid w:val="00153FDA"/>
    <w:rsid w:val="00153FF6"/>
    <w:rsid w:val="00154305"/>
    <w:rsid w:val="0015452A"/>
    <w:rsid w:val="001548DC"/>
    <w:rsid w:val="00154B5C"/>
    <w:rsid w:val="0015535B"/>
    <w:rsid w:val="00155559"/>
    <w:rsid w:val="00155762"/>
    <w:rsid w:val="00155797"/>
    <w:rsid w:val="00155C47"/>
    <w:rsid w:val="001562C6"/>
    <w:rsid w:val="00156752"/>
    <w:rsid w:val="0015735B"/>
    <w:rsid w:val="0015798D"/>
    <w:rsid w:val="00157DDD"/>
    <w:rsid w:val="00157E5C"/>
    <w:rsid w:val="0016048D"/>
    <w:rsid w:val="00160490"/>
    <w:rsid w:val="001604CE"/>
    <w:rsid w:val="00160860"/>
    <w:rsid w:val="0016090C"/>
    <w:rsid w:val="00160B35"/>
    <w:rsid w:val="00160E20"/>
    <w:rsid w:val="001610F5"/>
    <w:rsid w:val="0016116E"/>
    <w:rsid w:val="0016156F"/>
    <w:rsid w:val="00161623"/>
    <w:rsid w:val="0016304D"/>
    <w:rsid w:val="001635C3"/>
    <w:rsid w:val="0016364A"/>
    <w:rsid w:val="00163A71"/>
    <w:rsid w:val="00163E61"/>
    <w:rsid w:val="00163FDB"/>
    <w:rsid w:val="001641D9"/>
    <w:rsid w:val="0016460B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19C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BFA"/>
    <w:rsid w:val="00175EC3"/>
    <w:rsid w:val="00175EEE"/>
    <w:rsid w:val="00176205"/>
    <w:rsid w:val="001762A6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375"/>
    <w:rsid w:val="001878D5"/>
    <w:rsid w:val="00190127"/>
    <w:rsid w:val="0019021F"/>
    <w:rsid w:val="00190481"/>
    <w:rsid w:val="001904AF"/>
    <w:rsid w:val="0019068E"/>
    <w:rsid w:val="00190C33"/>
    <w:rsid w:val="00191547"/>
    <w:rsid w:val="00192366"/>
    <w:rsid w:val="00192780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5D4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0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2D32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73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B06"/>
    <w:rsid w:val="00207CB8"/>
    <w:rsid w:val="00207F12"/>
    <w:rsid w:val="0021021C"/>
    <w:rsid w:val="0021029C"/>
    <w:rsid w:val="0021057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4CD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7F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6E45"/>
    <w:rsid w:val="0022735E"/>
    <w:rsid w:val="0022762D"/>
    <w:rsid w:val="002278BE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24"/>
    <w:rsid w:val="002365DF"/>
    <w:rsid w:val="00236D96"/>
    <w:rsid w:val="00236E3D"/>
    <w:rsid w:val="0023730E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E"/>
    <w:rsid w:val="002546F3"/>
    <w:rsid w:val="002548A1"/>
    <w:rsid w:val="00254D67"/>
    <w:rsid w:val="00254DC2"/>
    <w:rsid w:val="0025511F"/>
    <w:rsid w:val="002551A9"/>
    <w:rsid w:val="00255310"/>
    <w:rsid w:val="00255698"/>
    <w:rsid w:val="0025575D"/>
    <w:rsid w:val="00255864"/>
    <w:rsid w:val="00255BF5"/>
    <w:rsid w:val="00255EEA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D8B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E2F"/>
    <w:rsid w:val="00276F4D"/>
    <w:rsid w:val="00277387"/>
    <w:rsid w:val="002775CE"/>
    <w:rsid w:val="0027765B"/>
    <w:rsid w:val="00277D9A"/>
    <w:rsid w:val="00280608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4EC"/>
    <w:rsid w:val="002876F6"/>
    <w:rsid w:val="00287896"/>
    <w:rsid w:val="00287A89"/>
    <w:rsid w:val="00287CAB"/>
    <w:rsid w:val="00290974"/>
    <w:rsid w:val="00290988"/>
    <w:rsid w:val="00290C21"/>
    <w:rsid w:val="00290C70"/>
    <w:rsid w:val="00290F1F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329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E7E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B8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25B"/>
    <w:rsid w:val="002C56D6"/>
    <w:rsid w:val="002C5CE7"/>
    <w:rsid w:val="002C607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39F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B88"/>
    <w:rsid w:val="002E4EA0"/>
    <w:rsid w:val="002E4F41"/>
    <w:rsid w:val="002E5025"/>
    <w:rsid w:val="002E5029"/>
    <w:rsid w:val="002E57BE"/>
    <w:rsid w:val="002E5B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275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6E0"/>
    <w:rsid w:val="00306743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2B5B"/>
    <w:rsid w:val="00312CEC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0F2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54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97D"/>
    <w:rsid w:val="00325C97"/>
    <w:rsid w:val="003261E2"/>
    <w:rsid w:val="00326364"/>
    <w:rsid w:val="00326663"/>
    <w:rsid w:val="003267EF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613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044"/>
    <w:rsid w:val="00354207"/>
    <w:rsid w:val="00354381"/>
    <w:rsid w:val="0035475C"/>
    <w:rsid w:val="00354841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51C"/>
    <w:rsid w:val="0035765A"/>
    <w:rsid w:val="00357F84"/>
    <w:rsid w:val="00357FCD"/>
    <w:rsid w:val="00357FE5"/>
    <w:rsid w:val="003608B5"/>
    <w:rsid w:val="00360AD4"/>
    <w:rsid w:val="00360AFC"/>
    <w:rsid w:val="003615E5"/>
    <w:rsid w:val="00361F12"/>
    <w:rsid w:val="003620B1"/>
    <w:rsid w:val="00362258"/>
    <w:rsid w:val="00362320"/>
    <w:rsid w:val="003623CC"/>
    <w:rsid w:val="003624B6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5F2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135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1B96"/>
    <w:rsid w:val="00382403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09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1CB6"/>
    <w:rsid w:val="003A208F"/>
    <w:rsid w:val="003A22AB"/>
    <w:rsid w:val="003A23CF"/>
    <w:rsid w:val="003A2C2A"/>
    <w:rsid w:val="003A3058"/>
    <w:rsid w:val="003A30E6"/>
    <w:rsid w:val="003A3272"/>
    <w:rsid w:val="003A32C8"/>
    <w:rsid w:val="003A3373"/>
    <w:rsid w:val="003A376B"/>
    <w:rsid w:val="003A39CF"/>
    <w:rsid w:val="003A3FD3"/>
    <w:rsid w:val="003A4003"/>
    <w:rsid w:val="003A43C6"/>
    <w:rsid w:val="003A4886"/>
    <w:rsid w:val="003A4A49"/>
    <w:rsid w:val="003A4CE0"/>
    <w:rsid w:val="003A4F5B"/>
    <w:rsid w:val="003A58F2"/>
    <w:rsid w:val="003A5D7A"/>
    <w:rsid w:val="003A6CD2"/>
    <w:rsid w:val="003A70AC"/>
    <w:rsid w:val="003A7140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19A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45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104"/>
    <w:rsid w:val="003F7534"/>
    <w:rsid w:val="003F779D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9C1"/>
    <w:rsid w:val="00413A8B"/>
    <w:rsid w:val="00413FBA"/>
    <w:rsid w:val="004141D1"/>
    <w:rsid w:val="0041425F"/>
    <w:rsid w:val="004142E9"/>
    <w:rsid w:val="0041434F"/>
    <w:rsid w:val="00414690"/>
    <w:rsid w:val="00414E7C"/>
    <w:rsid w:val="00414F2D"/>
    <w:rsid w:val="00414FF3"/>
    <w:rsid w:val="004151FB"/>
    <w:rsid w:val="00415477"/>
    <w:rsid w:val="00415498"/>
    <w:rsid w:val="004159B0"/>
    <w:rsid w:val="00415AA9"/>
    <w:rsid w:val="00415C3B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9D0"/>
    <w:rsid w:val="00425A5E"/>
    <w:rsid w:val="00425EC3"/>
    <w:rsid w:val="00425F76"/>
    <w:rsid w:val="004263B7"/>
    <w:rsid w:val="00426557"/>
    <w:rsid w:val="00426F0D"/>
    <w:rsid w:val="00427100"/>
    <w:rsid w:val="004271F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DA"/>
    <w:rsid w:val="00432645"/>
    <w:rsid w:val="004326C6"/>
    <w:rsid w:val="00432B3E"/>
    <w:rsid w:val="00432D09"/>
    <w:rsid w:val="00432D34"/>
    <w:rsid w:val="0043302E"/>
    <w:rsid w:val="0043315A"/>
    <w:rsid w:val="0043341C"/>
    <w:rsid w:val="004336D0"/>
    <w:rsid w:val="00433C86"/>
    <w:rsid w:val="00433F93"/>
    <w:rsid w:val="00434126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5F3"/>
    <w:rsid w:val="00447A32"/>
    <w:rsid w:val="00447F80"/>
    <w:rsid w:val="00447F89"/>
    <w:rsid w:val="004501CE"/>
    <w:rsid w:val="00450CAE"/>
    <w:rsid w:val="00450CFA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CB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E3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DEB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753"/>
    <w:rsid w:val="00471A84"/>
    <w:rsid w:val="00471AD4"/>
    <w:rsid w:val="00471CAA"/>
    <w:rsid w:val="004721CC"/>
    <w:rsid w:val="0047225E"/>
    <w:rsid w:val="00472C25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84"/>
    <w:rsid w:val="00477EC5"/>
    <w:rsid w:val="00477F2D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8D"/>
    <w:rsid w:val="00485C9D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0FA4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F63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A0133"/>
    <w:rsid w:val="004A0554"/>
    <w:rsid w:val="004A058D"/>
    <w:rsid w:val="004A08F9"/>
    <w:rsid w:val="004A109F"/>
    <w:rsid w:val="004A136E"/>
    <w:rsid w:val="004A13DB"/>
    <w:rsid w:val="004A15DE"/>
    <w:rsid w:val="004A1E7A"/>
    <w:rsid w:val="004A20E9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32E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26B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887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740"/>
    <w:rsid w:val="004C5A95"/>
    <w:rsid w:val="004C6059"/>
    <w:rsid w:val="004C62E2"/>
    <w:rsid w:val="004C67A8"/>
    <w:rsid w:val="004C67C3"/>
    <w:rsid w:val="004C7398"/>
    <w:rsid w:val="004C791D"/>
    <w:rsid w:val="004C7986"/>
    <w:rsid w:val="004C7A66"/>
    <w:rsid w:val="004C7B32"/>
    <w:rsid w:val="004D00FA"/>
    <w:rsid w:val="004D0566"/>
    <w:rsid w:val="004D0858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3E66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109"/>
    <w:rsid w:val="004E043C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3B7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46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AE3"/>
    <w:rsid w:val="004F6B09"/>
    <w:rsid w:val="004F6B56"/>
    <w:rsid w:val="004F6C42"/>
    <w:rsid w:val="004F6ECC"/>
    <w:rsid w:val="004F6ED0"/>
    <w:rsid w:val="004F75E7"/>
    <w:rsid w:val="004F7E37"/>
    <w:rsid w:val="005001FC"/>
    <w:rsid w:val="0050035F"/>
    <w:rsid w:val="005003C2"/>
    <w:rsid w:val="005006EE"/>
    <w:rsid w:val="00500767"/>
    <w:rsid w:val="005007EC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A25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17DE0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735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6E7C"/>
    <w:rsid w:val="00527455"/>
    <w:rsid w:val="005274E5"/>
    <w:rsid w:val="00530383"/>
    <w:rsid w:val="00530797"/>
    <w:rsid w:val="00530AEA"/>
    <w:rsid w:val="00530B9F"/>
    <w:rsid w:val="00530C60"/>
    <w:rsid w:val="00530D3B"/>
    <w:rsid w:val="00531384"/>
    <w:rsid w:val="00531870"/>
    <w:rsid w:val="00531E3C"/>
    <w:rsid w:val="00531EB3"/>
    <w:rsid w:val="00532A12"/>
    <w:rsid w:val="00532C74"/>
    <w:rsid w:val="00532FE4"/>
    <w:rsid w:val="005334DA"/>
    <w:rsid w:val="005338A7"/>
    <w:rsid w:val="0053418D"/>
    <w:rsid w:val="00534533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00F"/>
    <w:rsid w:val="00540347"/>
    <w:rsid w:val="005405EA"/>
    <w:rsid w:val="00540CE9"/>
    <w:rsid w:val="00541C4D"/>
    <w:rsid w:val="0054206D"/>
    <w:rsid w:val="005425DC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71AC"/>
    <w:rsid w:val="005473A5"/>
    <w:rsid w:val="00547EEF"/>
    <w:rsid w:val="005500CD"/>
    <w:rsid w:val="0055057C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4D4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93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678BD"/>
    <w:rsid w:val="00570186"/>
    <w:rsid w:val="0057026D"/>
    <w:rsid w:val="00570E9B"/>
    <w:rsid w:val="0057102D"/>
    <w:rsid w:val="005711B0"/>
    <w:rsid w:val="00571334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09F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DB1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81E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16"/>
    <w:rsid w:val="00595DE1"/>
    <w:rsid w:val="00595F7C"/>
    <w:rsid w:val="0059684F"/>
    <w:rsid w:val="00596D26"/>
    <w:rsid w:val="00596D3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9F5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10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AB9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279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D7CE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1A9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91"/>
    <w:rsid w:val="005F46D3"/>
    <w:rsid w:val="005F4850"/>
    <w:rsid w:val="005F4FA0"/>
    <w:rsid w:val="005F56E2"/>
    <w:rsid w:val="005F5728"/>
    <w:rsid w:val="005F6BCC"/>
    <w:rsid w:val="005F6F6B"/>
    <w:rsid w:val="005F7082"/>
    <w:rsid w:val="005F70CA"/>
    <w:rsid w:val="005F71F0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4577"/>
    <w:rsid w:val="00604759"/>
    <w:rsid w:val="0060479F"/>
    <w:rsid w:val="00604B5C"/>
    <w:rsid w:val="00605014"/>
    <w:rsid w:val="00605139"/>
    <w:rsid w:val="00605178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B0"/>
    <w:rsid w:val="006139D7"/>
    <w:rsid w:val="00613C7B"/>
    <w:rsid w:val="00613E12"/>
    <w:rsid w:val="00614615"/>
    <w:rsid w:val="0061468F"/>
    <w:rsid w:val="006147BF"/>
    <w:rsid w:val="006151B5"/>
    <w:rsid w:val="00615E91"/>
    <w:rsid w:val="0061611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009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273BF"/>
    <w:rsid w:val="00630002"/>
    <w:rsid w:val="006300D8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6F9E"/>
    <w:rsid w:val="0063767C"/>
    <w:rsid w:val="00637F26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BDF"/>
    <w:rsid w:val="00645F21"/>
    <w:rsid w:val="006461E1"/>
    <w:rsid w:val="00646543"/>
    <w:rsid w:val="0064677B"/>
    <w:rsid w:val="00646AA7"/>
    <w:rsid w:val="00646B23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DE4"/>
    <w:rsid w:val="00653E24"/>
    <w:rsid w:val="00654238"/>
    <w:rsid w:val="00654293"/>
    <w:rsid w:val="006542BE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06"/>
    <w:rsid w:val="00664BEA"/>
    <w:rsid w:val="00664FBB"/>
    <w:rsid w:val="0066581B"/>
    <w:rsid w:val="00665A20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58A"/>
    <w:rsid w:val="006717DD"/>
    <w:rsid w:val="006720A1"/>
    <w:rsid w:val="006722E7"/>
    <w:rsid w:val="00672716"/>
    <w:rsid w:val="006727EC"/>
    <w:rsid w:val="0067281E"/>
    <w:rsid w:val="0067283A"/>
    <w:rsid w:val="00672BB0"/>
    <w:rsid w:val="0067407E"/>
    <w:rsid w:val="00674147"/>
    <w:rsid w:val="0067450E"/>
    <w:rsid w:val="006745F2"/>
    <w:rsid w:val="00674B12"/>
    <w:rsid w:val="00675032"/>
    <w:rsid w:val="006752EE"/>
    <w:rsid w:val="0067544B"/>
    <w:rsid w:val="006759C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B03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4F6D"/>
    <w:rsid w:val="00685344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AF5"/>
    <w:rsid w:val="00690B59"/>
    <w:rsid w:val="00691047"/>
    <w:rsid w:val="00691059"/>
    <w:rsid w:val="00691504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3E97"/>
    <w:rsid w:val="00694155"/>
    <w:rsid w:val="00694245"/>
    <w:rsid w:val="0069491A"/>
    <w:rsid w:val="00694F54"/>
    <w:rsid w:val="00695194"/>
    <w:rsid w:val="00695246"/>
    <w:rsid w:val="006953A8"/>
    <w:rsid w:val="00695577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2C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5D5"/>
    <w:rsid w:val="006B0BBC"/>
    <w:rsid w:val="006B0E7E"/>
    <w:rsid w:val="006B0F33"/>
    <w:rsid w:val="006B1185"/>
    <w:rsid w:val="006B2542"/>
    <w:rsid w:val="006B340E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8CF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AA8"/>
    <w:rsid w:val="006D3C69"/>
    <w:rsid w:val="006D3CFD"/>
    <w:rsid w:val="006D3DAF"/>
    <w:rsid w:val="006D3EF4"/>
    <w:rsid w:val="006D422D"/>
    <w:rsid w:val="006D42E0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4E1"/>
    <w:rsid w:val="006D65A3"/>
    <w:rsid w:val="006D6970"/>
    <w:rsid w:val="006D6B46"/>
    <w:rsid w:val="006D71C0"/>
    <w:rsid w:val="006D7547"/>
    <w:rsid w:val="006D75DC"/>
    <w:rsid w:val="006D7661"/>
    <w:rsid w:val="006E0598"/>
    <w:rsid w:val="006E060F"/>
    <w:rsid w:val="006E066F"/>
    <w:rsid w:val="006E06F3"/>
    <w:rsid w:val="006E0F0F"/>
    <w:rsid w:val="006E0F3D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7A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D04"/>
    <w:rsid w:val="007042C8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D1B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1EA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9D6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BE"/>
    <w:rsid w:val="007378FC"/>
    <w:rsid w:val="00737915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2B4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CA5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37A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512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2065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38D7"/>
    <w:rsid w:val="00784CD2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A8F"/>
    <w:rsid w:val="00793B38"/>
    <w:rsid w:val="00794416"/>
    <w:rsid w:val="00794C9B"/>
    <w:rsid w:val="007954FC"/>
    <w:rsid w:val="00795EA1"/>
    <w:rsid w:val="00795FFE"/>
    <w:rsid w:val="007964EE"/>
    <w:rsid w:val="00796FF7"/>
    <w:rsid w:val="007975C9"/>
    <w:rsid w:val="007A0414"/>
    <w:rsid w:val="007A047F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701C"/>
    <w:rsid w:val="007A7216"/>
    <w:rsid w:val="007A78BA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5A7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214"/>
    <w:rsid w:val="007B442F"/>
    <w:rsid w:val="007B4508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6844"/>
    <w:rsid w:val="007B69C9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4ED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2C0"/>
    <w:rsid w:val="007D037F"/>
    <w:rsid w:val="007D0833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9B5"/>
    <w:rsid w:val="007D2AEC"/>
    <w:rsid w:val="007D3BA4"/>
    <w:rsid w:val="007D3F81"/>
    <w:rsid w:val="007D42BD"/>
    <w:rsid w:val="007D458D"/>
    <w:rsid w:val="007D4669"/>
    <w:rsid w:val="007D46E4"/>
    <w:rsid w:val="007D4FF8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6"/>
    <w:rsid w:val="0080716C"/>
    <w:rsid w:val="0080720D"/>
    <w:rsid w:val="008074E9"/>
    <w:rsid w:val="00807649"/>
    <w:rsid w:val="0080780E"/>
    <w:rsid w:val="00807A5D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785"/>
    <w:rsid w:val="00813A34"/>
    <w:rsid w:val="00813F0E"/>
    <w:rsid w:val="00813F35"/>
    <w:rsid w:val="00814320"/>
    <w:rsid w:val="00814371"/>
    <w:rsid w:val="00814947"/>
    <w:rsid w:val="00814C3F"/>
    <w:rsid w:val="00814FA6"/>
    <w:rsid w:val="008150FF"/>
    <w:rsid w:val="00815140"/>
    <w:rsid w:val="0081549A"/>
    <w:rsid w:val="008154C5"/>
    <w:rsid w:val="00815A2C"/>
    <w:rsid w:val="00815A63"/>
    <w:rsid w:val="008163F4"/>
    <w:rsid w:val="008164E9"/>
    <w:rsid w:val="00816FFA"/>
    <w:rsid w:val="008175BC"/>
    <w:rsid w:val="0081776C"/>
    <w:rsid w:val="00817B1F"/>
    <w:rsid w:val="00820959"/>
    <w:rsid w:val="00820ADC"/>
    <w:rsid w:val="00820BB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6D72"/>
    <w:rsid w:val="008272CE"/>
    <w:rsid w:val="00827489"/>
    <w:rsid w:val="0082787B"/>
    <w:rsid w:val="008300E2"/>
    <w:rsid w:val="008301CF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E35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783"/>
    <w:rsid w:val="0085679B"/>
    <w:rsid w:val="00856B40"/>
    <w:rsid w:val="00857AC6"/>
    <w:rsid w:val="00857B2C"/>
    <w:rsid w:val="00857C49"/>
    <w:rsid w:val="00857EEC"/>
    <w:rsid w:val="008600E7"/>
    <w:rsid w:val="00860674"/>
    <w:rsid w:val="0086070D"/>
    <w:rsid w:val="00860918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81B"/>
    <w:rsid w:val="00864A6D"/>
    <w:rsid w:val="00864ABD"/>
    <w:rsid w:val="00864AFE"/>
    <w:rsid w:val="008652D2"/>
    <w:rsid w:val="00865834"/>
    <w:rsid w:val="008659FD"/>
    <w:rsid w:val="00865F2D"/>
    <w:rsid w:val="00865F63"/>
    <w:rsid w:val="00865FAB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46A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532"/>
    <w:rsid w:val="008938EE"/>
    <w:rsid w:val="00893E4D"/>
    <w:rsid w:val="00894B8C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D40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C8D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C1F"/>
    <w:rsid w:val="008C1D1C"/>
    <w:rsid w:val="008C2496"/>
    <w:rsid w:val="008C2529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72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47CD"/>
    <w:rsid w:val="008D4A7F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05C"/>
    <w:rsid w:val="008E42D8"/>
    <w:rsid w:val="008E4C12"/>
    <w:rsid w:val="008E5040"/>
    <w:rsid w:val="008E519A"/>
    <w:rsid w:val="008E56DD"/>
    <w:rsid w:val="008E59C1"/>
    <w:rsid w:val="008E68D5"/>
    <w:rsid w:val="008E6AF6"/>
    <w:rsid w:val="008E6C6F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300"/>
    <w:rsid w:val="00907AC7"/>
    <w:rsid w:val="00907DE8"/>
    <w:rsid w:val="00907EB8"/>
    <w:rsid w:val="00910011"/>
    <w:rsid w:val="0091006A"/>
    <w:rsid w:val="0091091D"/>
    <w:rsid w:val="00910B4B"/>
    <w:rsid w:val="00910B9F"/>
    <w:rsid w:val="00910DAA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36F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4B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1F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06B"/>
    <w:rsid w:val="00946105"/>
    <w:rsid w:val="00946110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830"/>
    <w:rsid w:val="00954A66"/>
    <w:rsid w:val="00955D73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7081"/>
    <w:rsid w:val="009672A3"/>
    <w:rsid w:val="009674DA"/>
    <w:rsid w:val="00967959"/>
    <w:rsid w:val="009679E5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382"/>
    <w:rsid w:val="00974470"/>
    <w:rsid w:val="0097468E"/>
    <w:rsid w:val="00974A10"/>
    <w:rsid w:val="00974A7A"/>
    <w:rsid w:val="00974B80"/>
    <w:rsid w:val="00974CA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20E"/>
    <w:rsid w:val="00976364"/>
    <w:rsid w:val="009765E4"/>
    <w:rsid w:val="00976656"/>
    <w:rsid w:val="009769C6"/>
    <w:rsid w:val="00976B82"/>
    <w:rsid w:val="00976D5E"/>
    <w:rsid w:val="009770ED"/>
    <w:rsid w:val="009774F4"/>
    <w:rsid w:val="009777CB"/>
    <w:rsid w:val="00977846"/>
    <w:rsid w:val="00977AB0"/>
    <w:rsid w:val="00977B28"/>
    <w:rsid w:val="00977BBB"/>
    <w:rsid w:val="00977E67"/>
    <w:rsid w:val="0098017B"/>
    <w:rsid w:val="0098094B"/>
    <w:rsid w:val="009810A4"/>
    <w:rsid w:val="009811EB"/>
    <w:rsid w:val="00981356"/>
    <w:rsid w:val="00981474"/>
    <w:rsid w:val="00981934"/>
    <w:rsid w:val="009822C6"/>
    <w:rsid w:val="0098298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A23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25F"/>
    <w:rsid w:val="009A0353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6A9"/>
    <w:rsid w:val="009B12D3"/>
    <w:rsid w:val="009B18ED"/>
    <w:rsid w:val="009B1AA3"/>
    <w:rsid w:val="009B22DC"/>
    <w:rsid w:val="009B24E1"/>
    <w:rsid w:val="009B26AB"/>
    <w:rsid w:val="009B2894"/>
    <w:rsid w:val="009B2AA9"/>
    <w:rsid w:val="009B2C14"/>
    <w:rsid w:val="009B36EE"/>
    <w:rsid w:val="009B3929"/>
    <w:rsid w:val="009B3B6A"/>
    <w:rsid w:val="009B3D5F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3A"/>
    <w:rsid w:val="009B62F6"/>
    <w:rsid w:val="009B6ACA"/>
    <w:rsid w:val="009B6B96"/>
    <w:rsid w:val="009B6CCD"/>
    <w:rsid w:val="009B700F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2C92"/>
    <w:rsid w:val="009C323F"/>
    <w:rsid w:val="009C33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1FB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829"/>
    <w:rsid w:val="009D299E"/>
    <w:rsid w:val="009D2D39"/>
    <w:rsid w:val="009D2DF1"/>
    <w:rsid w:val="009D2E98"/>
    <w:rsid w:val="009D32F9"/>
    <w:rsid w:val="009D331D"/>
    <w:rsid w:val="009D36DF"/>
    <w:rsid w:val="009D3842"/>
    <w:rsid w:val="009D4025"/>
    <w:rsid w:val="009D4207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2C"/>
    <w:rsid w:val="009E4D79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F6"/>
    <w:rsid w:val="00A03DE7"/>
    <w:rsid w:val="00A03E1D"/>
    <w:rsid w:val="00A03EB1"/>
    <w:rsid w:val="00A04BF3"/>
    <w:rsid w:val="00A051CC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1A9C"/>
    <w:rsid w:val="00A11E53"/>
    <w:rsid w:val="00A12214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4E0E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487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658"/>
    <w:rsid w:val="00A24707"/>
    <w:rsid w:val="00A2498C"/>
    <w:rsid w:val="00A249AA"/>
    <w:rsid w:val="00A2574E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4E4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0B1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27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C29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BB3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87DD2"/>
    <w:rsid w:val="00A900C7"/>
    <w:rsid w:val="00A90170"/>
    <w:rsid w:val="00A901EC"/>
    <w:rsid w:val="00A90BDB"/>
    <w:rsid w:val="00A90DB3"/>
    <w:rsid w:val="00A90FF9"/>
    <w:rsid w:val="00A910AE"/>
    <w:rsid w:val="00A91144"/>
    <w:rsid w:val="00A916A3"/>
    <w:rsid w:val="00A91791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80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6E"/>
    <w:rsid w:val="00AA5A9B"/>
    <w:rsid w:val="00AA5EF4"/>
    <w:rsid w:val="00AA615B"/>
    <w:rsid w:val="00AA696F"/>
    <w:rsid w:val="00AA6A38"/>
    <w:rsid w:val="00AA70D4"/>
    <w:rsid w:val="00AA71EA"/>
    <w:rsid w:val="00AA72FF"/>
    <w:rsid w:val="00AA73B9"/>
    <w:rsid w:val="00AA79C5"/>
    <w:rsid w:val="00AA7B3F"/>
    <w:rsid w:val="00AA7E9F"/>
    <w:rsid w:val="00AA7FC4"/>
    <w:rsid w:val="00AB098A"/>
    <w:rsid w:val="00AB0C10"/>
    <w:rsid w:val="00AB0C6A"/>
    <w:rsid w:val="00AB0FED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2B3"/>
    <w:rsid w:val="00AB55F3"/>
    <w:rsid w:val="00AB5D12"/>
    <w:rsid w:val="00AB612F"/>
    <w:rsid w:val="00AB6471"/>
    <w:rsid w:val="00AB666F"/>
    <w:rsid w:val="00AB6DF7"/>
    <w:rsid w:val="00AB73B7"/>
    <w:rsid w:val="00AB7536"/>
    <w:rsid w:val="00AB7B79"/>
    <w:rsid w:val="00AC039D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B4B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5C"/>
    <w:rsid w:val="00AD2696"/>
    <w:rsid w:val="00AD2D22"/>
    <w:rsid w:val="00AD2E56"/>
    <w:rsid w:val="00AD383A"/>
    <w:rsid w:val="00AD384C"/>
    <w:rsid w:val="00AD39B8"/>
    <w:rsid w:val="00AD3AD5"/>
    <w:rsid w:val="00AD40B8"/>
    <w:rsid w:val="00AD4417"/>
    <w:rsid w:val="00AD464F"/>
    <w:rsid w:val="00AD4B9A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C8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C96"/>
    <w:rsid w:val="00B04FFF"/>
    <w:rsid w:val="00B0536D"/>
    <w:rsid w:val="00B05B98"/>
    <w:rsid w:val="00B05CBE"/>
    <w:rsid w:val="00B05CD4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2A9"/>
    <w:rsid w:val="00B114AF"/>
    <w:rsid w:val="00B1169B"/>
    <w:rsid w:val="00B1177B"/>
    <w:rsid w:val="00B11C1A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B2E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362F"/>
    <w:rsid w:val="00B3385A"/>
    <w:rsid w:val="00B34573"/>
    <w:rsid w:val="00B34B38"/>
    <w:rsid w:val="00B34C5B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685"/>
    <w:rsid w:val="00B436E5"/>
    <w:rsid w:val="00B4386E"/>
    <w:rsid w:val="00B43E46"/>
    <w:rsid w:val="00B43F98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6E2"/>
    <w:rsid w:val="00B527A6"/>
    <w:rsid w:val="00B527EC"/>
    <w:rsid w:val="00B53473"/>
    <w:rsid w:val="00B5386C"/>
    <w:rsid w:val="00B53E75"/>
    <w:rsid w:val="00B53F57"/>
    <w:rsid w:val="00B54008"/>
    <w:rsid w:val="00B540D9"/>
    <w:rsid w:val="00B543C6"/>
    <w:rsid w:val="00B54E30"/>
    <w:rsid w:val="00B54E5C"/>
    <w:rsid w:val="00B54FB8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0DAE"/>
    <w:rsid w:val="00B61496"/>
    <w:rsid w:val="00B61623"/>
    <w:rsid w:val="00B6205B"/>
    <w:rsid w:val="00B6216A"/>
    <w:rsid w:val="00B62214"/>
    <w:rsid w:val="00B62425"/>
    <w:rsid w:val="00B62BB5"/>
    <w:rsid w:val="00B62D2F"/>
    <w:rsid w:val="00B62D84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66DD0"/>
    <w:rsid w:val="00B66F88"/>
    <w:rsid w:val="00B671D5"/>
    <w:rsid w:val="00B67715"/>
    <w:rsid w:val="00B70683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7794D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8CE"/>
    <w:rsid w:val="00B8517B"/>
    <w:rsid w:val="00B85978"/>
    <w:rsid w:val="00B85C82"/>
    <w:rsid w:val="00B85D0D"/>
    <w:rsid w:val="00B85EC3"/>
    <w:rsid w:val="00B85FD4"/>
    <w:rsid w:val="00B86570"/>
    <w:rsid w:val="00B867C3"/>
    <w:rsid w:val="00B86EE8"/>
    <w:rsid w:val="00B86EF2"/>
    <w:rsid w:val="00B87447"/>
    <w:rsid w:val="00B87592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6F6"/>
    <w:rsid w:val="00B97739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70C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60B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2B2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34D"/>
    <w:rsid w:val="00BC0763"/>
    <w:rsid w:val="00BC0809"/>
    <w:rsid w:val="00BC110C"/>
    <w:rsid w:val="00BC1682"/>
    <w:rsid w:val="00BC1D8B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0FE0"/>
    <w:rsid w:val="00BD1494"/>
    <w:rsid w:val="00BD1821"/>
    <w:rsid w:val="00BD1BE7"/>
    <w:rsid w:val="00BD1D03"/>
    <w:rsid w:val="00BD1D2C"/>
    <w:rsid w:val="00BD211D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F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E7CAC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2B9"/>
    <w:rsid w:val="00C073AF"/>
    <w:rsid w:val="00C07555"/>
    <w:rsid w:val="00C07562"/>
    <w:rsid w:val="00C075DE"/>
    <w:rsid w:val="00C079C4"/>
    <w:rsid w:val="00C07C8B"/>
    <w:rsid w:val="00C07E48"/>
    <w:rsid w:val="00C1019B"/>
    <w:rsid w:val="00C10222"/>
    <w:rsid w:val="00C10574"/>
    <w:rsid w:val="00C1076C"/>
    <w:rsid w:val="00C108FC"/>
    <w:rsid w:val="00C10A39"/>
    <w:rsid w:val="00C10D32"/>
    <w:rsid w:val="00C10E0C"/>
    <w:rsid w:val="00C11812"/>
    <w:rsid w:val="00C1187A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3CC"/>
    <w:rsid w:val="00C235F0"/>
    <w:rsid w:val="00C2367D"/>
    <w:rsid w:val="00C238DB"/>
    <w:rsid w:val="00C23AA8"/>
    <w:rsid w:val="00C241A7"/>
    <w:rsid w:val="00C24478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37FCE"/>
    <w:rsid w:val="00C40659"/>
    <w:rsid w:val="00C41498"/>
    <w:rsid w:val="00C41EA7"/>
    <w:rsid w:val="00C41FB5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4B5"/>
    <w:rsid w:val="00C475CD"/>
    <w:rsid w:val="00C475D7"/>
    <w:rsid w:val="00C47A42"/>
    <w:rsid w:val="00C47BC5"/>
    <w:rsid w:val="00C47C74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087"/>
    <w:rsid w:val="00C53105"/>
    <w:rsid w:val="00C5312F"/>
    <w:rsid w:val="00C540AA"/>
    <w:rsid w:val="00C54412"/>
    <w:rsid w:val="00C546D0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24F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5E1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C1"/>
    <w:rsid w:val="00C75B02"/>
    <w:rsid w:val="00C75DD1"/>
    <w:rsid w:val="00C75E97"/>
    <w:rsid w:val="00C75EB7"/>
    <w:rsid w:val="00C75FED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87FA5"/>
    <w:rsid w:val="00C90205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A75"/>
    <w:rsid w:val="00C96EE1"/>
    <w:rsid w:val="00C9770A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A7FAE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2E"/>
    <w:rsid w:val="00CD0349"/>
    <w:rsid w:val="00CD03A8"/>
    <w:rsid w:val="00CD0426"/>
    <w:rsid w:val="00CD052F"/>
    <w:rsid w:val="00CD0979"/>
    <w:rsid w:val="00CD0C0F"/>
    <w:rsid w:val="00CD0EC0"/>
    <w:rsid w:val="00CD100F"/>
    <w:rsid w:val="00CD124E"/>
    <w:rsid w:val="00CD1473"/>
    <w:rsid w:val="00CD149B"/>
    <w:rsid w:val="00CD15EF"/>
    <w:rsid w:val="00CD162E"/>
    <w:rsid w:val="00CD17AC"/>
    <w:rsid w:val="00CD1C45"/>
    <w:rsid w:val="00CD21B2"/>
    <w:rsid w:val="00CD2560"/>
    <w:rsid w:val="00CD27E5"/>
    <w:rsid w:val="00CD2F3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A4B"/>
    <w:rsid w:val="00CD6BDF"/>
    <w:rsid w:val="00CD6E78"/>
    <w:rsid w:val="00CD74A9"/>
    <w:rsid w:val="00CD7545"/>
    <w:rsid w:val="00CD7AA8"/>
    <w:rsid w:val="00CD7F69"/>
    <w:rsid w:val="00CE007A"/>
    <w:rsid w:val="00CE045E"/>
    <w:rsid w:val="00CE05A7"/>
    <w:rsid w:val="00CE0700"/>
    <w:rsid w:val="00CE0876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065"/>
    <w:rsid w:val="00CF1286"/>
    <w:rsid w:val="00CF15B0"/>
    <w:rsid w:val="00CF1A10"/>
    <w:rsid w:val="00CF1C48"/>
    <w:rsid w:val="00CF1DEF"/>
    <w:rsid w:val="00CF1E86"/>
    <w:rsid w:val="00CF25EF"/>
    <w:rsid w:val="00CF2949"/>
    <w:rsid w:val="00CF3071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686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D9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2E06"/>
    <w:rsid w:val="00D1316B"/>
    <w:rsid w:val="00D13737"/>
    <w:rsid w:val="00D13B14"/>
    <w:rsid w:val="00D13D04"/>
    <w:rsid w:val="00D1405F"/>
    <w:rsid w:val="00D14495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914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829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671"/>
    <w:rsid w:val="00D32D63"/>
    <w:rsid w:val="00D3314A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62C4"/>
    <w:rsid w:val="00D36434"/>
    <w:rsid w:val="00D36A5F"/>
    <w:rsid w:val="00D36DE8"/>
    <w:rsid w:val="00D36F7A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2DE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295"/>
    <w:rsid w:val="00D47339"/>
    <w:rsid w:val="00D473C6"/>
    <w:rsid w:val="00D47741"/>
    <w:rsid w:val="00D501CC"/>
    <w:rsid w:val="00D5066E"/>
    <w:rsid w:val="00D510A0"/>
    <w:rsid w:val="00D51134"/>
    <w:rsid w:val="00D5149B"/>
    <w:rsid w:val="00D51B4D"/>
    <w:rsid w:val="00D51C36"/>
    <w:rsid w:val="00D5201E"/>
    <w:rsid w:val="00D52022"/>
    <w:rsid w:val="00D5205E"/>
    <w:rsid w:val="00D528B8"/>
    <w:rsid w:val="00D52DB4"/>
    <w:rsid w:val="00D52DDA"/>
    <w:rsid w:val="00D52FC2"/>
    <w:rsid w:val="00D535A7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72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5F6F"/>
    <w:rsid w:val="00D862C1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0F47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ECB"/>
    <w:rsid w:val="00DA7FC5"/>
    <w:rsid w:val="00DB0419"/>
    <w:rsid w:val="00DB081D"/>
    <w:rsid w:val="00DB0E1A"/>
    <w:rsid w:val="00DB14A0"/>
    <w:rsid w:val="00DB1915"/>
    <w:rsid w:val="00DB1C03"/>
    <w:rsid w:val="00DB1CD5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076"/>
    <w:rsid w:val="00DC347C"/>
    <w:rsid w:val="00DC34F3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E42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B48"/>
    <w:rsid w:val="00DD7E0A"/>
    <w:rsid w:val="00DE0216"/>
    <w:rsid w:val="00DE021D"/>
    <w:rsid w:val="00DE086C"/>
    <w:rsid w:val="00DE0AEE"/>
    <w:rsid w:val="00DE0B28"/>
    <w:rsid w:val="00DE0DE0"/>
    <w:rsid w:val="00DE107D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6654"/>
    <w:rsid w:val="00DE68AB"/>
    <w:rsid w:val="00DE6E23"/>
    <w:rsid w:val="00DE7087"/>
    <w:rsid w:val="00DE7B96"/>
    <w:rsid w:val="00DE7BBC"/>
    <w:rsid w:val="00DE7D0A"/>
    <w:rsid w:val="00DF00F0"/>
    <w:rsid w:val="00DF02C9"/>
    <w:rsid w:val="00DF03D9"/>
    <w:rsid w:val="00DF06AF"/>
    <w:rsid w:val="00DF0819"/>
    <w:rsid w:val="00DF09EE"/>
    <w:rsid w:val="00DF119A"/>
    <w:rsid w:val="00DF1599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40A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D43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01"/>
    <w:rsid w:val="00E26FE4"/>
    <w:rsid w:val="00E272F9"/>
    <w:rsid w:val="00E273ED"/>
    <w:rsid w:val="00E2770C"/>
    <w:rsid w:val="00E27BED"/>
    <w:rsid w:val="00E27FE8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E49"/>
    <w:rsid w:val="00E3655B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BCE"/>
    <w:rsid w:val="00E42C75"/>
    <w:rsid w:val="00E42DD0"/>
    <w:rsid w:val="00E43148"/>
    <w:rsid w:val="00E43152"/>
    <w:rsid w:val="00E439ED"/>
    <w:rsid w:val="00E43C61"/>
    <w:rsid w:val="00E440FD"/>
    <w:rsid w:val="00E444B6"/>
    <w:rsid w:val="00E44C09"/>
    <w:rsid w:val="00E45540"/>
    <w:rsid w:val="00E459E1"/>
    <w:rsid w:val="00E45B15"/>
    <w:rsid w:val="00E45E8E"/>
    <w:rsid w:val="00E45F6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0B5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6A6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52E"/>
    <w:rsid w:val="00E776B8"/>
    <w:rsid w:val="00E7791E"/>
    <w:rsid w:val="00E77AA2"/>
    <w:rsid w:val="00E8057E"/>
    <w:rsid w:val="00E80794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1F57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2FE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97C35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9FB"/>
    <w:rsid w:val="00EA7BEB"/>
    <w:rsid w:val="00EA7BFD"/>
    <w:rsid w:val="00EA7E94"/>
    <w:rsid w:val="00EB0435"/>
    <w:rsid w:val="00EB059E"/>
    <w:rsid w:val="00EB0CFE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E0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1B1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B84"/>
    <w:rsid w:val="00ED2DC4"/>
    <w:rsid w:val="00ED2FE8"/>
    <w:rsid w:val="00ED30AE"/>
    <w:rsid w:val="00ED340B"/>
    <w:rsid w:val="00ED395C"/>
    <w:rsid w:val="00ED3B40"/>
    <w:rsid w:val="00ED4081"/>
    <w:rsid w:val="00ED4180"/>
    <w:rsid w:val="00ED41A2"/>
    <w:rsid w:val="00ED41EC"/>
    <w:rsid w:val="00ED441D"/>
    <w:rsid w:val="00ED4459"/>
    <w:rsid w:val="00ED4918"/>
    <w:rsid w:val="00ED517F"/>
    <w:rsid w:val="00ED5430"/>
    <w:rsid w:val="00ED5A96"/>
    <w:rsid w:val="00ED5B00"/>
    <w:rsid w:val="00ED5CC6"/>
    <w:rsid w:val="00ED5D4B"/>
    <w:rsid w:val="00ED64AF"/>
    <w:rsid w:val="00ED66BA"/>
    <w:rsid w:val="00ED6CC6"/>
    <w:rsid w:val="00ED6DC9"/>
    <w:rsid w:val="00ED74D8"/>
    <w:rsid w:val="00ED7D2C"/>
    <w:rsid w:val="00EE03C8"/>
    <w:rsid w:val="00EE03F8"/>
    <w:rsid w:val="00EE0BED"/>
    <w:rsid w:val="00EE0F9A"/>
    <w:rsid w:val="00EE19A0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1F25"/>
    <w:rsid w:val="00EF21A7"/>
    <w:rsid w:val="00EF231D"/>
    <w:rsid w:val="00EF2675"/>
    <w:rsid w:val="00EF2C7E"/>
    <w:rsid w:val="00EF2D9F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12D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574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5F7B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414"/>
    <w:rsid w:val="00F2753B"/>
    <w:rsid w:val="00F2774F"/>
    <w:rsid w:val="00F27FEC"/>
    <w:rsid w:val="00F30E3A"/>
    <w:rsid w:val="00F31436"/>
    <w:rsid w:val="00F3199D"/>
    <w:rsid w:val="00F31A28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24A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403"/>
    <w:rsid w:val="00F46B53"/>
    <w:rsid w:val="00F4713C"/>
    <w:rsid w:val="00F47193"/>
    <w:rsid w:val="00F4730D"/>
    <w:rsid w:val="00F47473"/>
    <w:rsid w:val="00F4799F"/>
    <w:rsid w:val="00F47C61"/>
    <w:rsid w:val="00F47C8B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18F"/>
    <w:rsid w:val="00F5624F"/>
    <w:rsid w:val="00F56305"/>
    <w:rsid w:val="00F56320"/>
    <w:rsid w:val="00F5647E"/>
    <w:rsid w:val="00F56A14"/>
    <w:rsid w:val="00F56A56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200"/>
    <w:rsid w:val="00F663E0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77245"/>
    <w:rsid w:val="00F80136"/>
    <w:rsid w:val="00F8062F"/>
    <w:rsid w:val="00F808F5"/>
    <w:rsid w:val="00F80D3B"/>
    <w:rsid w:val="00F80E2D"/>
    <w:rsid w:val="00F80EC0"/>
    <w:rsid w:val="00F81234"/>
    <w:rsid w:val="00F8129B"/>
    <w:rsid w:val="00F8160C"/>
    <w:rsid w:val="00F81776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073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45E"/>
    <w:rsid w:val="00FB29EE"/>
    <w:rsid w:val="00FB2ADB"/>
    <w:rsid w:val="00FB2B5D"/>
    <w:rsid w:val="00FB35B2"/>
    <w:rsid w:val="00FB379D"/>
    <w:rsid w:val="00FB3849"/>
    <w:rsid w:val="00FB3BC1"/>
    <w:rsid w:val="00FB40F0"/>
    <w:rsid w:val="00FB4218"/>
    <w:rsid w:val="00FB4277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338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078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90F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F83"/>
    <w:rsid w:val="00FE126C"/>
    <w:rsid w:val="00FE1775"/>
    <w:rsid w:val="00FE1AED"/>
    <w:rsid w:val="00FE1C28"/>
    <w:rsid w:val="00FE1E0C"/>
    <w:rsid w:val="00FE2275"/>
    <w:rsid w:val="00FE2641"/>
    <w:rsid w:val="00FE281C"/>
    <w:rsid w:val="00FE29B4"/>
    <w:rsid w:val="00FE2BBE"/>
    <w:rsid w:val="00FE3234"/>
    <w:rsid w:val="00FE3A93"/>
    <w:rsid w:val="00FE3BB5"/>
    <w:rsid w:val="00FE41AC"/>
    <w:rsid w:val="00FE45B1"/>
    <w:rsid w:val="00FE4946"/>
    <w:rsid w:val="00FE4B76"/>
    <w:rsid w:val="00FE4E60"/>
    <w:rsid w:val="00FE4FA7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F0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F3"/>
    <w:rsid w:val="00FF5A44"/>
    <w:rsid w:val="00FF62C1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CE0"/>
    <w:rsid w:val="00FF7E5F"/>
    <w:rsid w:val="474C246A"/>
    <w:rsid w:val="6636A738"/>
    <w:rsid w:val="797CF0D6"/>
    <w:rsid w:val="7ADB9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D4DBE8B7-CDB0-4517-89B2-592787F6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3</Pages>
  <Words>403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Orathai, Nuchprasert</cp:lastModifiedBy>
  <cp:revision>4</cp:revision>
  <cp:lastPrinted>2022-10-31T09:26:00Z</cp:lastPrinted>
  <dcterms:created xsi:type="dcterms:W3CDTF">2023-05-03T14:50:00Z</dcterms:created>
  <dcterms:modified xsi:type="dcterms:W3CDTF">2023-05-10T08:21:00Z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