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F16933" w:rsidRPr="00C075DE" w14:paraId="1C84BD4D" w14:textId="77777777" w:rsidTr="00C235F0">
        <w:trPr>
          <w:trHeight w:hRule="exact" w:val="389"/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574D1199" w14:textId="77777777" w:rsidR="00F16933" w:rsidRPr="00C075DE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A8F76B" w14:textId="77777777" w:rsidR="00F16933" w:rsidRPr="00C075DE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67289FBB" w14:textId="77777777" w:rsidR="00F16933" w:rsidRPr="00C075DE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</w:tr>
      <w:tr w:rsidR="00C235F0" w:rsidRPr="00C075DE" w14:paraId="3C44AD1F" w14:textId="77777777" w:rsidTr="00C235F0">
        <w:trPr>
          <w:trHeight w:hRule="exact" w:val="389"/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2B5EE9D2" w14:textId="77777777" w:rsidR="00C235F0" w:rsidRPr="00C075DE" w:rsidRDefault="00C235F0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33CF5A0" w14:textId="77777777" w:rsidR="00C235F0" w:rsidRPr="00C075DE" w:rsidRDefault="00C235F0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04A80140" w14:textId="77777777" w:rsidR="00C235F0" w:rsidRPr="00C075DE" w:rsidRDefault="00C235F0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62320" w:rsidRPr="00C075DE" w14:paraId="7287D1D7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2B46A577" w14:textId="77777777" w:rsidR="00362320" w:rsidRPr="00C075DE" w:rsidRDefault="00362320" w:rsidP="00362320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469488" w14:textId="77777777" w:rsidR="00362320" w:rsidRPr="00C075DE" w:rsidRDefault="00362320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EBCF821" w14:textId="344593E2" w:rsidR="00362320" w:rsidRPr="00C075DE" w:rsidRDefault="00362320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362320" w:rsidRPr="00C075DE" w14:paraId="054B7722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5F8A2CB9" w14:textId="77777777" w:rsidR="00362320" w:rsidRPr="00C075DE" w:rsidRDefault="00362320" w:rsidP="00362320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E2ACB8" w14:textId="77777777" w:rsidR="00362320" w:rsidRPr="00C075DE" w:rsidRDefault="00362320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8328600" w14:textId="7B4205D9" w:rsidR="00362320" w:rsidRPr="00C075DE" w:rsidRDefault="00362320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362320" w:rsidRPr="00C075DE" w14:paraId="161852EA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3B26119E" w14:textId="77777777" w:rsidR="00362320" w:rsidRPr="00C075DE" w:rsidRDefault="00362320" w:rsidP="00362320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7EB211" w14:textId="77777777" w:rsidR="00362320" w:rsidRPr="00C075DE" w:rsidRDefault="00362320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EEA1AF1" w14:textId="785011E1" w:rsidR="00362320" w:rsidRPr="00C075DE" w:rsidRDefault="00362320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362320" w:rsidRPr="00C075DE" w14:paraId="76AD32A3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3E3199CC" w14:textId="77777777" w:rsidR="00362320" w:rsidRPr="00C075DE" w:rsidRDefault="00362320" w:rsidP="00362320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E60932" w14:textId="77777777" w:rsidR="00362320" w:rsidRPr="00F57B94" w:rsidRDefault="00362320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6FB6DBA" w14:textId="57059C66" w:rsidR="00362320" w:rsidRPr="00F57B94" w:rsidRDefault="00362320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57B9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เงินลงทุนใน</w:t>
            </w:r>
            <w:r w:rsidR="001F4D3F" w:rsidRPr="00F57B9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บริษัทย่อ</w:t>
            </w:r>
            <w:r w:rsidR="004475F3" w:rsidRPr="00F57B94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 xml:space="preserve">ย </w:t>
            </w:r>
            <w:r w:rsidR="00F57B94" w:rsidRPr="00F57B94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 xml:space="preserve">บริษัทร่วม </w:t>
            </w:r>
            <w:r w:rsidR="004475F3" w:rsidRPr="00F57B94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และการร่วมค้า</w:t>
            </w:r>
          </w:p>
        </w:tc>
      </w:tr>
      <w:tr w:rsidR="00362320" w:rsidRPr="00C075DE" w14:paraId="08B7F454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4E4490F0" w14:textId="77777777" w:rsidR="00362320" w:rsidRPr="00C075DE" w:rsidRDefault="00362320" w:rsidP="00362320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7923CD" w14:textId="77777777" w:rsidR="00362320" w:rsidRPr="00C075DE" w:rsidRDefault="00362320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D5F366E" w14:textId="6CF6DE47" w:rsidR="00362320" w:rsidRPr="00C075DE" w:rsidRDefault="00362320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ที่ดิน อาคารและอุปกรณ์และสินทรัพย์สิทธิการใช้</w:t>
            </w:r>
          </w:p>
        </w:tc>
      </w:tr>
      <w:tr w:rsidR="00362320" w:rsidRPr="00C075DE" w14:paraId="081FB7A6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1424F03E" w14:textId="77777777" w:rsidR="00362320" w:rsidRPr="00C075DE" w:rsidRDefault="00362320" w:rsidP="00362320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213710" w14:textId="77777777" w:rsidR="00362320" w:rsidRPr="00C075DE" w:rsidRDefault="00362320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D4A5806" w14:textId="671748FC" w:rsidR="00362320" w:rsidRPr="00C075DE" w:rsidRDefault="00362320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เจ้าหนี้หมุนเวียนอื่น</w:t>
            </w:r>
            <w:r w:rsidRPr="00C075D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</w:t>
            </w:r>
          </w:p>
        </w:tc>
      </w:tr>
      <w:tr w:rsidR="00A370B1" w:rsidRPr="00C075DE" w14:paraId="5CBA6DA2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126E7F6D" w14:textId="77777777" w:rsidR="00A370B1" w:rsidRPr="00C075DE" w:rsidRDefault="00A370B1" w:rsidP="00362320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1B2A20" w14:textId="77777777" w:rsidR="00A370B1" w:rsidRPr="00C075DE" w:rsidRDefault="00A370B1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12BE9F1" w14:textId="79E4646D" w:rsidR="00A370B1" w:rsidRPr="00C075DE" w:rsidRDefault="00A370B1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ทุนเรือนหุ้น</w:t>
            </w:r>
          </w:p>
        </w:tc>
      </w:tr>
      <w:tr w:rsidR="00362320" w:rsidRPr="00C075DE" w14:paraId="5F3F58EF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43D50A23" w14:textId="77777777" w:rsidR="00362320" w:rsidRPr="00C075DE" w:rsidRDefault="00362320" w:rsidP="00362320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F2A858" w14:textId="77777777" w:rsidR="00362320" w:rsidRPr="00C075DE" w:rsidRDefault="00362320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E312AB0" w14:textId="5C35F65D" w:rsidR="00362320" w:rsidRPr="00C075DE" w:rsidRDefault="00362320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ใบสำคัญแสดงสิทธิที่จะซื้อหุ้น</w:t>
            </w:r>
          </w:p>
        </w:tc>
      </w:tr>
      <w:tr w:rsidR="00362320" w:rsidRPr="00C075DE" w14:paraId="4C79F3F4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508D089C" w14:textId="77777777" w:rsidR="00362320" w:rsidRPr="00C075DE" w:rsidRDefault="00362320" w:rsidP="00362320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9030BF" w14:textId="77777777" w:rsidR="00362320" w:rsidRPr="00C075DE" w:rsidRDefault="00362320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FAAF4B1" w14:textId="37B17445" w:rsidR="00362320" w:rsidRPr="00C075DE" w:rsidRDefault="00362320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362320" w:rsidRPr="00C075DE" w14:paraId="06695443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7D90C6AE" w14:textId="77777777" w:rsidR="00362320" w:rsidRPr="00C075DE" w:rsidRDefault="00362320" w:rsidP="00362320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2308C2" w14:textId="77777777" w:rsidR="00362320" w:rsidRPr="00C075DE" w:rsidRDefault="00362320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913C494" w14:textId="28B7A7DE" w:rsidR="00362320" w:rsidRPr="00C075DE" w:rsidRDefault="00362320" w:rsidP="00362320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เครื่องมือทางการเงิน</w:t>
            </w:r>
            <w:r w:rsidRPr="00C075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</w:t>
            </w:r>
          </w:p>
        </w:tc>
      </w:tr>
      <w:tr w:rsidR="00362320" w:rsidRPr="00C075DE" w14:paraId="00CE1DA5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11D2306F" w14:textId="77777777" w:rsidR="00362320" w:rsidRPr="00C075DE" w:rsidRDefault="00362320" w:rsidP="00362320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98DE9A" w14:textId="77777777" w:rsidR="00362320" w:rsidRPr="00C075DE" w:rsidRDefault="00362320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EA09056" w14:textId="75C6EC25" w:rsidR="00362320" w:rsidRPr="00C075DE" w:rsidRDefault="00362320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  <w:r w:rsidRPr="00C075D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 </w:t>
            </w:r>
          </w:p>
        </w:tc>
      </w:tr>
      <w:tr w:rsidR="00362320" w:rsidRPr="00C075DE" w14:paraId="01A13EDC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7DA5D2E0" w14:textId="77777777" w:rsidR="00362320" w:rsidRPr="00C075DE" w:rsidRDefault="00362320" w:rsidP="00362320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97CA6B" w14:textId="77777777" w:rsidR="00362320" w:rsidRPr="00C075DE" w:rsidRDefault="00362320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33D4C34" w14:textId="30F8DCDE" w:rsidR="00362320" w:rsidRPr="00C075DE" w:rsidRDefault="00362320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</w:t>
            </w:r>
            <w:r w:rsidR="0094606B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น</w:t>
            </w:r>
          </w:p>
        </w:tc>
      </w:tr>
    </w:tbl>
    <w:p w14:paraId="6B23E6C3" w14:textId="77777777" w:rsidR="00F16933" w:rsidRPr="00C075DE" w:rsidRDefault="00F16933" w:rsidP="00607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thaiDistribute"/>
        <w:rPr>
          <w:rFonts w:asciiTheme="majorBidi" w:hAnsiTheme="majorBidi" w:cstheme="majorBidi"/>
          <w:sz w:val="30"/>
          <w:szCs w:val="30"/>
        </w:rPr>
      </w:pPr>
      <w:r w:rsidRPr="00C075DE">
        <w:rPr>
          <w:rFonts w:asciiTheme="majorBidi" w:hAnsiTheme="majorBidi" w:cstheme="majorBidi"/>
          <w:sz w:val="30"/>
          <w:szCs w:val="30"/>
          <w:cs/>
        </w:rPr>
        <w:br w:type="page"/>
      </w:r>
      <w:r w:rsidRPr="00C075DE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926DBC" w:rsidRPr="00C075DE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Pr="00C075DE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5B58B150" w14:textId="77777777" w:rsidR="00F16933" w:rsidRPr="00C075DE" w:rsidRDefault="00F16933" w:rsidP="00607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497283F" w14:textId="63A3C6C0" w:rsidR="006D186F" w:rsidRPr="00C075DE" w:rsidRDefault="006D186F" w:rsidP="00607C9D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075DE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9168C6" w:rsidRPr="00C075DE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Pr="00C075DE">
        <w:rPr>
          <w:rFonts w:asciiTheme="majorBidi" w:hAnsiTheme="majorBidi" w:cstheme="majorBidi"/>
          <w:sz w:val="30"/>
          <w:szCs w:val="30"/>
          <w:cs/>
        </w:rPr>
        <w:t>นี้ได้รับอนุมัติให้ออกงบ</w:t>
      </w:r>
      <w:r w:rsidR="005367D0" w:rsidRPr="00C075DE">
        <w:rPr>
          <w:rFonts w:asciiTheme="majorBidi" w:hAnsiTheme="majorBidi" w:cstheme="majorBidi"/>
          <w:sz w:val="30"/>
          <w:szCs w:val="30"/>
          <w:cs/>
        </w:rPr>
        <w:t>การเงินจากคณะกรรมการเมื่อวันที</w:t>
      </w:r>
      <w:r w:rsidR="001514D9" w:rsidRPr="00C075DE">
        <w:rPr>
          <w:rFonts w:asciiTheme="majorBidi" w:hAnsiTheme="majorBidi" w:cstheme="majorBidi"/>
          <w:sz w:val="30"/>
          <w:szCs w:val="30"/>
          <w:cs/>
        </w:rPr>
        <w:t>่</w:t>
      </w:r>
      <w:r w:rsidR="00577354" w:rsidRPr="00C075D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45E35" w:rsidRPr="00845E35">
        <w:rPr>
          <w:rFonts w:asciiTheme="majorBidi" w:hAnsiTheme="majorBidi" w:cstheme="majorBidi"/>
          <w:sz w:val="30"/>
          <w:szCs w:val="30"/>
        </w:rPr>
        <w:t>11</w:t>
      </w:r>
      <w:r w:rsidR="00490FA4">
        <w:rPr>
          <w:rFonts w:asciiTheme="majorBidi" w:hAnsiTheme="majorBidi" w:cstheme="majorBidi"/>
          <w:sz w:val="30"/>
          <w:szCs w:val="30"/>
        </w:rPr>
        <w:t xml:space="preserve"> </w:t>
      </w:r>
      <w:r w:rsidR="00490FA4">
        <w:rPr>
          <w:rFonts w:asciiTheme="majorBidi" w:hAnsiTheme="majorBidi" w:cstheme="majorBidi" w:hint="cs"/>
          <w:sz w:val="30"/>
          <w:szCs w:val="30"/>
          <w:cs/>
        </w:rPr>
        <w:t xml:space="preserve">พฤษภาคม </w:t>
      </w:r>
      <w:r w:rsidR="00845E35" w:rsidRPr="00845E35">
        <w:rPr>
          <w:rFonts w:asciiTheme="majorBidi" w:hAnsiTheme="majorBidi" w:cstheme="majorBidi"/>
          <w:sz w:val="30"/>
          <w:szCs w:val="30"/>
        </w:rPr>
        <w:t>2566</w:t>
      </w:r>
    </w:p>
    <w:p w14:paraId="65EFDF16" w14:textId="77777777" w:rsidR="006D186F" w:rsidRPr="00C075DE" w:rsidRDefault="006D186F" w:rsidP="00607C9D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79925CA" w14:textId="77777777" w:rsidR="00F16933" w:rsidRPr="00C075DE" w:rsidRDefault="00F16933" w:rsidP="000E22B4">
      <w:pPr>
        <w:pStyle w:val="Heading1"/>
        <w:numPr>
          <w:ilvl w:val="0"/>
          <w:numId w:val="19"/>
        </w:numPr>
        <w:ind w:left="540" w:hanging="540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C075DE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เกณฑ์การจัดทำงบการเงิน</w:t>
      </w:r>
      <w:r w:rsidR="00F426CF" w:rsidRPr="00C075DE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ระหว่างกาล</w:t>
      </w:r>
    </w:p>
    <w:p w14:paraId="7F2C0D48" w14:textId="77777777" w:rsidR="00FD2436" w:rsidRPr="00C075DE" w:rsidRDefault="00FD2436" w:rsidP="00607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2F7414A" w14:textId="067561F6" w:rsidR="00E57920" w:rsidRPr="00C075DE" w:rsidRDefault="00E57920" w:rsidP="00D34F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C075DE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 และจัดทำหมายเหตุประกอบงบการเงินระหว่างกาลในรูปแบบย่อ (</w:t>
      </w:r>
      <w:r w:rsidRPr="00C075DE">
        <w:rPr>
          <w:rFonts w:asciiTheme="majorBidi" w:hAnsiTheme="majorBidi" w:cstheme="majorBidi"/>
          <w:sz w:val="30"/>
          <w:szCs w:val="30"/>
        </w:rPr>
        <w:t>“</w:t>
      </w:r>
      <w:r w:rsidRPr="00C075DE">
        <w:rPr>
          <w:rFonts w:asciiTheme="majorBidi" w:hAnsiTheme="majorBidi" w:cstheme="majorBidi"/>
          <w:sz w:val="30"/>
          <w:szCs w:val="30"/>
          <w:cs/>
        </w:rPr>
        <w:t>งบการเงินระหว่างกาล</w:t>
      </w:r>
      <w:r w:rsidRPr="00C075DE">
        <w:rPr>
          <w:rFonts w:asciiTheme="majorBidi" w:hAnsiTheme="majorBidi" w:cstheme="majorBidi"/>
          <w:sz w:val="30"/>
          <w:szCs w:val="30"/>
        </w:rPr>
        <w:t>”</w:t>
      </w:r>
      <w:r w:rsidRPr="00C075DE">
        <w:rPr>
          <w:rFonts w:asciiTheme="majorBidi" w:hAnsiTheme="majorBidi" w:cstheme="majorBidi"/>
          <w:sz w:val="30"/>
          <w:szCs w:val="30"/>
          <w:cs/>
        </w:rPr>
        <w:t xml:space="preserve">) ตามมาตรฐานการบัญชี ฉบับที่ </w:t>
      </w:r>
      <w:r w:rsidR="00845E35" w:rsidRPr="00845E35">
        <w:rPr>
          <w:rFonts w:asciiTheme="majorBidi" w:hAnsiTheme="majorBidi" w:cstheme="majorBidi"/>
          <w:sz w:val="30"/>
          <w:szCs w:val="30"/>
        </w:rPr>
        <w:t>34</w:t>
      </w:r>
      <w:r w:rsidRPr="00C075DE">
        <w:rPr>
          <w:rFonts w:asciiTheme="majorBidi" w:hAnsiTheme="majorBidi" w:cstheme="majorBidi"/>
          <w:sz w:val="30"/>
          <w:szCs w:val="30"/>
        </w:rPr>
        <w:t xml:space="preserve"> </w:t>
      </w:r>
      <w:r w:rsidRPr="00C075DE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C075DE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C075DE">
        <w:rPr>
          <w:rFonts w:asciiTheme="majorBidi" w:hAnsiTheme="majorBidi" w:cstheme="majorBidi"/>
          <w:sz w:val="30"/>
          <w:szCs w:val="30"/>
        </w:rPr>
        <w:t xml:space="preserve"> </w:t>
      </w:r>
      <w:r w:rsidRPr="00C075DE">
        <w:rPr>
          <w:rFonts w:asciiTheme="majorBidi" w:hAnsiTheme="majorBidi" w:cstheme="majorBidi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C075DE">
        <w:rPr>
          <w:rFonts w:asciiTheme="majorBidi" w:hAnsiTheme="majorBidi" w:cstheme="majorBidi"/>
          <w:sz w:val="30"/>
          <w:szCs w:val="30"/>
        </w:rPr>
        <w:t xml:space="preserve"> </w:t>
      </w:r>
      <w:r w:rsidR="00DA323D" w:rsidRPr="00C075DE">
        <w:rPr>
          <w:rFonts w:asciiTheme="majorBidi" w:hAnsiTheme="majorBidi" w:cstheme="majorBidi"/>
          <w:sz w:val="30"/>
          <w:szCs w:val="30"/>
          <w:cs/>
        </w:rPr>
        <w:t xml:space="preserve"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845E35" w:rsidRPr="00845E35">
        <w:rPr>
          <w:rFonts w:asciiTheme="majorBidi" w:hAnsiTheme="majorBidi" w:cstheme="majorBidi"/>
          <w:sz w:val="30"/>
          <w:szCs w:val="30"/>
        </w:rPr>
        <w:t>31</w:t>
      </w:r>
      <w:r w:rsidR="00DA323D" w:rsidRPr="00C075DE">
        <w:rPr>
          <w:rFonts w:asciiTheme="majorBidi" w:hAnsiTheme="majorBidi" w:cstheme="majorBidi"/>
          <w:sz w:val="30"/>
          <w:szCs w:val="30"/>
        </w:rPr>
        <w:t xml:space="preserve"> </w:t>
      </w:r>
      <w:r w:rsidR="00DA323D" w:rsidRPr="00C075DE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845E35" w:rsidRPr="00845E35">
        <w:rPr>
          <w:rFonts w:asciiTheme="majorBidi" w:hAnsiTheme="majorBidi" w:cstheme="majorBidi"/>
          <w:sz w:val="30"/>
          <w:szCs w:val="30"/>
        </w:rPr>
        <w:t>2565</w:t>
      </w:r>
    </w:p>
    <w:p w14:paraId="526AAE1F" w14:textId="77777777" w:rsidR="00F45B8D" w:rsidRPr="00C075DE" w:rsidRDefault="00F45B8D" w:rsidP="00D773ED">
      <w:pPr>
        <w:rPr>
          <w:rFonts w:asciiTheme="majorBidi" w:hAnsiTheme="majorBidi" w:cstheme="majorBidi"/>
          <w:sz w:val="30"/>
          <w:szCs w:val="30"/>
        </w:rPr>
      </w:pPr>
    </w:p>
    <w:p w14:paraId="5A1DD8F1" w14:textId="718E268D" w:rsidR="00E57920" w:rsidRPr="00C075DE" w:rsidRDefault="00E57920" w:rsidP="00E5792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075DE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="003F63C8" w:rsidRPr="00C075DE">
        <w:rPr>
          <w:rFonts w:asciiTheme="majorBidi" w:hAnsiTheme="majorBidi" w:cstheme="majorBidi"/>
          <w:sz w:val="30"/>
          <w:szCs w:val="30"/>
          <w:cs/>
        </w:rPr>
        <w:t>ที่</w:t>
      </w:r>
      <w:r w:rsidRPr="00C075DE">
        <w:rPr>
          <w:rFonts w:asciiTheme="majorBidi" w:hAnsiTheme="majorBidi" w:cstheme="majorBidi"/>
          <w:sz w:val="30"/>
          <w:szCs w:val="30"/>
          <w:cs/>
        </w:rPr>
        <w:t xml:space="preserve">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845E35" w:rsidRPr="00845E35">
        <w:rPr>
          <w:rFonts w:asciiTheme="majorBidi" w:hAnsiTheme="majorBidi" w:cstheme="majorBidi"/>
          <w:sz w:val="30"/>
          <w:szCs w:val="30"/>
        </w:rPr>
        <w:t>31</w:t>
      </w:r>
      <w:r w:rsidRPr="00C075DE">
        <w:rPr>
          <w:rFonts w:asciiTheme="majorBidi" w:hAnsiTheme="majorBidi" w:cstheme="majorBidi"/>
          <w:sz w:val="30"/>
          <w:szCs w:val="30"/>
        </w:rPr>
        <w:t xml:space="preserve"> </w:t>
      </w:r>
      <w:r w:rsidRPr="00C075DE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845E35" w:rsidRPr="00845E35">
        <w:rPr>
          <w:rFonts w:asciiTheme="majorBidi" w:hAnsiTheme="majorBidi" w:cstheme="majorBidi"/>
          <w:sz w:val="30"/>
          <w:szCs w:val="30"/>
        </w:rPr>
        <w:t>2565</w:t>
      </w:r>
      <w:r w:rsidRPr="00C075DE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336651FD" w14:textId="6EADEA5B" w:rsidR="009C2C92" w:rsidRPr="00C075DE" w:rsidRDefault="009C2C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14:paraId="6C1247C8" w14:textId="4326E1E1" w:rsidR="00F16933" w:rsidRPr="00C075DE" w:rsidRDefault="00F16933" w:rsidP="000E22B4">
      <w:pPr>
        <w:pStyle w:val="Heading1"/>
        <w:numPr>
          <w:ilvl w:val="0"/>
          <w:numId w:val="19"/>
        </w:numPr>
        <w:ind w:left="540" w:hanging="540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C075DE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บุคคลหรือกิจการที่เกี่ยวข้องกัน</w:t>
      </w:r>
    </w:p>
    <w:p w14:paraId="1458BDA4" w14:textId="77777777" w:rsidR="001D78A3" w:rsidRPr="00C075DE" w:rsidRDefault="001D78A3" w:rsidP="002534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D605738" w14:textId="27FFD239" w:rsidR="00B4386E" w:rsidRDefault="00EA4ABD" w:rsidP="00C118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3524A">
        <w:rPr>
          <w:rFonts w:asciiTheme="majorBidi" w:hAnsiTheme="majorBidi" w:cstheme="majorBidi"/>
          <w:sz w:val="30"/>
          <w:szCs w:val="30"/>
          <w:cs/>
        </w:rPr>
        <w:t>ความสัมพันธ์ที่มีกับ</w:t>
      </w:r>
      <w:r w:rsidR="00C16DE6" w:rsidRPr="00F3524A">
        <w:rPr>
          <w:rFonts w:asciiTheme="majorBidi" w:hAnsiTheme="majorBidi"/>
          <w:sz w:val="30"/>
          <w:szCs w:val="30"/>
          <w:cs/>
        </w:rPr>
        <w:t>บริษัทย่อย บริษัทร่วม และการร่วมค้า</w:t>
      </w:r>
      <w:r w:rsidR="00936FCD" w:rsidRPr="00F3524A">
        <w:rPr>
          <w:rFonts w:asciiTheme="majorBidi" w:hAnsiTheme="majorBidi" w:cstheme="majorBidi"/>
          <w:sz w:val="30"/>
          <w:szCs w:val="30"/>
          <w:cs/>
        </w:rPr>
        <w:t xml:space="preserve">มีการเปลี่ยนแปลงอย่างมีสาระสำคัญ </w:t>
      </w:r>
      <w:r w:rsidRPr="00F3524A">
        <w:rPr>
          <w:rFonts w:asciiTheme="majorBidi" w:hAnsiTheme="majorBidi" w:cstheme="majorBidi"/>
          <w:sz w:val="30"/>
          <w:szCs w:val="30"/>
          <w:cs/>
        </w:rPr>
        <w:t>ได้เปิดเผย</w:t>
      </w:r>
      <w:r w:rsidR="00C16DE6" w:rsidRPr="00F3524A">
        <w:rPr>
          <w:rFonts w:asciiTheme="majorBidi" w:hAnsiTheme="majorBidi" w:cstheme="majorBidi"/>
          <w:sz w:val="30"/>
          <w:szCs w:val="30"/>
        </w:rPr>
        <w:t xml:space="preserve">             </w:t>
      </w:r>
      <w:r w:rsidRPr="00F3524A">
        <w:rPr>
          <w:rFonts w:asciiTheme="majorBidi" w:hAnsiTheme="majorBidi" w:cstheme="majorBidi"/>
          <w:sz w:val="30"/>
          <w:szCs w:val="30"/>
          <w:cs/>
        </w:rPr>
        <w:t xml:space="preserve">ในหมายเหตุข้อ </w:t>
      </w:r>
      <w:r w:rsidR="00845E35" w:rsidRPr="00845E35">
        <w:rPr>
          <w:rFonts w:asciiTheme="majorBidi" w:hAnsiTheme="majorBidi" w:cstheme="majorBidi"/>
          <w:sz w:val="30"/>
          <w:szCs w:val="30"/>
        </w:rPr>
        <w:t>4</w:t>
      </w:r>
      <w:r w:rsidR="00A370B1" w:rsidRPr="00F3524A">
        <w:rPr>
          <w:rFonts w:asciiTheme="majorBidi" w:hAnsiTheme="majorBidi" w:cstheme="majorBidi"/>
          <w:sz w:val="30"/>
          <w:szCs w:val="30"/>
        </w:rPr>
        <w:t xml:space="preserve"> </w:t>
      </w:r>
    </w:p>
    <w:p w14:paraId="1C309154" w14:textId="77777777" w:rsidR="00C1187A" w:rsidRPr="00F57B94" w:rsidRDefault="00C1187A" w:rsidP="00C118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836DD7C" w14:textId="77777777" w:rsidR="00FF7CE0" w:rsidRDefault="00FF7CE0">
      <w:r>
        <w:br w:type="page"/>
      </w:r>
    </w:p>
    <w:tbl>
      <w:tblPr>
        <w:tblW w:w="93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01"/>
        <w:gridCol w:w="1223"/>
        <w:gridCol w:w="255"/>
        <w:gridCol w:w="1163"/>
        <w:gridCol w:w="255"/>
        <w:gridCol w:w="1162"/>
        <w:gridCol w:w="245"/>
        <w:gridCol w:w="1227"/>
      </w:tblGrid>
      <w:tr w:rsidR="002C0FEE" w:rsidRPr="00C075DE" w14:paraId="5CB9578A" w14:textId="77777777" w:rsidTr="00D773ED">
        <w:trPr>
          <w:tblHeader/>
        </w:trPr>
        <w:tc>
          <w:tcPr>
            <w:tcW w:w="3801" w:type="dxa"/>
          </w:tcPr>
          <w:p w14:paraId="5C7AC876" w14:textId="42D17308" w:rsidR="002C0FEE" w:rsidRPr="00C075DE" w:rsidRDefault="00EA4ABD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รายการที่สำคัญกับบุคคลหรือกิจการ</w:t>
            </w:r>
            <w:r w:rsidRPr="00C075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/>
              <w:t xml:space="preserve">   ที่เกี่ยวข้องกัน</w:t>
            </w:r>
          </w:p>
        </w:tc>
        <w:tc>
          <w:tcPr>
            <w:tcW w:w="2641" w:type="dxa"/>
            <w:gridSpan w:val="3"/>
          </w:tcPr>
          <w:p w14:paraId="571B30E9" w14:textId="77777777" w:rsidR="00EA4ABD" w:rsidRPr="00C075DE" w:rsidRDefault="00EA4ABD" w:rsidP="003B1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D69429D" w14:textId="3BF59328" w:rsidR="002C0FEE" w:rsidRPr="00C075DE" w:rsidRDefault="002C0FEE" w:rsidP="003B1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5" w:type="dxa"/>
          </w:tcPr>
          <w:p w14:paraId="7A2D6283" w14:textId="77777777" w:rsidR="002C0FEE" w:rsidRPr="00C075DE" w:rsidRDefault="002C0FEE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4" w:type="dxa"/>
            <w:gridSpan w:val="3"/>
          </w:tcPr>
          <w:p w14:paraId="59F583BC" w14:textId="77777777" w:rsidR="00EA4ABD" w:rsidRPr="00C075DE" w:rsidRDefault="00EA4ABD" w:rsidP="003B1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3A2947EE" w14:textId="49303888" w:rsidR="002C0FEE" w:rsidRPr="00C075DE" w:rsidRDefault="002C0FEE" w:rsidP="003B1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23735" w:rsidRPr="00C075DE" w14:paraId="61515906" w14:textId="77777777" w:rsidTr="00D773ED">
        <w:trPr>
          <w:tblHeader/>
        </w:trPr>
        <w:tc>
          <w:tcPr>
            <w:tcW w:w="3801" w:type="dxa"/>
          </w:tcPr>
          <w:p w14:paraId="4D60406B" w14:textId="23DEB651" w:rsidR="00523735" w:rsidRPr="00C075DE" w:rsidRDefault="00523735" w:rsidP="005237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C075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845E35" w:rsidRPr="00845E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223" w:type="dxa"/>
          </w:tcPr>
          <w:p w14:paraId="0094294F" w14:textId="36FAA9F0" w:rsidR="00523735" w:rsidRPr="00C075DE" w:rsidRDefault="00845E35" w:rsidP="00523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5E35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55" w:type="dxa"/>
          </w:tcPr>
          <w:p w14:paraId="4F016668" w14:textId="77777777" w:rsidR="00523735" w:rsidRPr="00C075DE" w:rsidRDefault="00523735" w:rsidP="00523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3" w:type="dxa"/>
          </w:tcPr>
          <w:p w14:paraId="03C29228" w14:textId="0CCACC0D" w:rsidR="00523735" w:rsidRPr="00C075DE" w:rsidRDefault="00845E35" w:rsidP="00523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5E35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55" w:type="dxa"/>
          </w:tcPr>
          <w:p w14:paraId="5A6DB676" w14:textId="77777777" w:rsidR="00523735" w:rsidRPr="00C075DE" w:rsidRDefault="00523735" w:rsidP="005237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3DFDB3F8" w14:textId="6B89C8CA" w:rsidR="00523735" w:rsidRPr="00C075DE" w:rsidRDefault="00845E35" w:rsidP="00523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5E35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45" w:type="dxa"/>
          </w:tcPr>
          <w:p w14:paraId="48EE0889" w14:textId="77777777" w:rsidR="00523735" w:rsidRPr="00C075DE" w:rsidRDefault="00523735" w:rsidP="00523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7" w:type="dxa"/>
          </w:tcPr>
          <w:p w14:paraId="6ECA48A2" w14:textId="41D63485" w:rsidR="00523735" w:rsidRPr="00C075DE" w:rsidRDefault="00845E35" w:rsidP="00523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5E35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523735" w:rsidRPr="00C075DE" w14:paraId="30B3A527" w14:textId="77777777" w:rsidTr="00D773ED">
        <w:trPr>
          <w:tblHeader/>
        </w:trPr>
        <w:tc>
          <w:tcPr>
            <w:tcW w:w="3801" w:type="dxa"/>
          </w:tcPr>
          <w:p w14:paraId="08D123DC" w14:textId="77777777" w:rsidR="00523735" w:rsidRPr="00C075DE" w:rsidRDefault="00523735" w:rsidP="00523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30" w:type="dxa"/>
            <w:gridSpan w:val="7"/>
          </w:tcPr>
          <w:p w14:paraId="5A5958E1" w14:textId="77777777" w:rsidR="00523735" w:rsidRPr="00C075DE" w:rsidRDefault="00523735" w:rsidP="005237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23735" w:rsidRPr="00C075DE" w14:paraId="61500D7B" w14:textId="77777777" w:rsidTr="00D773ED">
        <w:tc>
          <w:tcPr>
            <w:tcW w:w="3801" w:type="dxa"/>
          </w:tcPr>
          <w:p w14:paraId="76D394D8" w14:textId="77777777" w:rsidR="00523735" w:rsidRPr="00C075DE" w:rsidRDefault="00523735" w:rsidP="00523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23" w:type="dxa"/>
          </w:tcPr>
          <w:p w14:paraId="2E020DD8" w14:textId="77777777" w:rsidR="00523735" w:rsidRPr="00C075DE" w:rsidRDefault="00523735" w:rsidP="005237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85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</w:tcPr>
          <w:p w14:paraId="1FD9D630" w14:textId="77777777" w:rsidR="00523735" w:rsidRPr="00C075DE" w:rsidRDefault="00523735" w:rsidP="005237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85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</w:tcPr>
          <w:p w14:paraId="02FAA431" w14:textId="77777777" w:rsidR="00523735" w:rsidRPr="00C075DE" w:rsidRDefault="00523735" w:rsidP="005237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85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</w:tcPr>
          <w:p w14:paraId="64799A7B" w14:textId="77777777" w:rsidR="00523735" w:rsidRPr="00C075DE" w:rsidRDefault="00523735" w:rsidP="005237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282840BF" w14:textId="77777777" w:rsidR="00523735" w:rsidRPr="00C075DE" w:rsidRDefault="00523735" w:rsidP="005237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</w:tcPr>
          <w:p w14:paraId="2B48A49F" w14:textId="77777777" w:rsidR="00523735" w:rsidRPr="00C075DE" w:rsidRDefault="00523735" w:rsidP="005237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7" w:type="dxa"/>
          </w:tcPr>
          <w:p w14:paraId="1CE03B4F" w14:textId="77777777" w:rsidR="00523735" w:rsidRPr="00C075DE" w:rsidRDefault="00523735" w:rsidP="005237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A59F5" w:rsidRPr="00C075DE" w14:paraId="3F7A2C7C" w14:textId="77777777" w:rsidTr="00D773ED">
        <w:tc>
          <w:tcPr>
            <w:tcW w:w="3801" w:type="dxa"/>
          </w:tcPr>
          <w:p w14:paraId="572201F9" w14:textId="77777777" w:rsidR="005A59F5" w:rsidRPr="00C075DE" w:rsidRDefault="005A59F5" w:rsidP="005A5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223" w:type="dxa"/>
            <w:shd w:val="clear" w:color="auto" w:fill="auto"/>
          </w:tcPr>
          <w:p w14:paraId="4EB28293" w14:textId="43781507" w:rsidR="005A59F5" w:rsidRPr="00C075DE" w:rsidRDefault="005A59F5" w:rsidP="005A5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3148286E" w14:textId="77777777" w:rsidR="005A59F5" w:rsidRPr="00C075DE" w:rsidRDefault="005A59F5" w:rsidP="005A5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85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3843D46F" w14:textId="31B06C50" w:rsidR="005A59F5" w:rsidRPr="00C075DE" w:rsidRDefault="005A59F5" w:rsidP="005A5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1D398350" w14:textId="77777777" w:rsidR="005A59F5" w:rsidRPr="00C075DE" w:rsidRDefault="005A59F5" w:rsidP="005A59F5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  <w:cs/>
                <w:lang w:bidi="th-TH"/>
              </w:rPr>
            </w:pPr>
          </w:p>
        </w:tc>
        <w:tc>
          <w:tcPr>
            <w:tcW w:w="1162" w:type="dxa"/>
            <w:shd w:val="clear" w:color="auto" w:fill="auto"/>
          </w:tcPr>
          <w:p w14:paraId="426F5780" w14:textId="6E338F0E" w:rsidR="005A59F5" w:rsidRPr="00C075DE" w:rsidRDefault="00845E35" w:rsidP="005A5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45E35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>2</w:t>
            </w:r>
          </w:p>
        </w:tc>
        <w:tc>
          <w:tcPr>
            <w:tcW w:w="245" w:type="dxa"/>
          </w:tcPr>
          <w:p w14:paraId="447C8F42" w14:textId="77777777" w:rsidR="005A59F5" w:rsidRPr="00C075DE" w:rsidRDefault="005A59F5" w:rsidP="005A59F5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27" w:type="dxa"/>
          </w:tcPr>
          <w:p w14:paraId="7990B4EF" w14:textId="08025C3E" w:rsidR="005A59F5" w:rsidRPr="00C075DE" w:rsidRDefault="00845E35" w:rsidP="005A5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45E35">
              <w:rPr>
                <w:rFonts w:ascii="Angsana New" w:hAnsi="Angsana New" w:hint="cs"/>
                <w:color w:val="000000"/>
                <w:sz w:val="30"/>
                <w:szCs w:val="30"/>
              </w:rPr>
              <w:t>13</w:t>
            </w:r>
          </w:p>
        </w:tc>
      </w:tr>
      <w:tr w:rsidR="005A59F5" w:rsidRPr="00C075DE" w14:paraId="3594860C" w14:textId="77777777" w:rsidTr="00D773ED">
        <w:tc>
          <w:tcPr>
            <w:tcW w:w="3801" w:type="dxa"/>
          </w:tcPr>
          <w:p w14:paraId="4D096E08" w14:textId="77777777" w:rsidR="005A59F5" w:rsidRPr="00C075DE" w:rsidRDefault="005A59F5" w:rsidP="005A5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223" w:type="dxa"/>
            <w:shd w:val="clear" w:color="auto" w:fill="auto"/>
          </w:tcPr>
          <w:p w14:paraId="7DCF12B4" w14:textId="70CB97F0" w:rsidR="005A59F5" w:rsidRPr="00C075DE" w:rsidRDefault="005A59F5" w:rsidP="005A5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0C0D6F84" w14:textId="77777777" w:rsidR="005A59F5" w:rsidRPr="00C075DE" w:rsidRDefault="005A59F5" w:rsidP="005A5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85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7A7BD29F" w14:textId="77265D06" w:rsidR="005A59F5" w:rsidRPr="00C075DE" w:rsidRDefault="005A59F5" w:rsidP="005A5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7B4C1C63" w14:textId="77777777" w:rsidR="005A59F5" w:rsidRPr="00C075DE" w:rsidRDefault="005A59F5" w:rsidP="005A59F5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  <w:cs/>
                <w:lang w:bidi="th-TH"/>
              </w:rPr>
            </w:pPr>
          </w:p>
        </w:tc>
        <w:tc>
          <w:tcPr>
            <w:tcW w:w="1162" w:type="dxa"/>
            <w:shd w:val="clear" w:color="auto" w:fill="auto"/>
          </w:tcPr>
          <w:p w14:paraId="31EA0145" w14:textId="44C33F5A" w:rsidR="005A59F5" w:rsidRPr="00C075DE" w:rsidRDefault="00845E35" w:rsidP="005A5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45E35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>14</w:t>
            </w:r>
            <w:r w:rsidR="005A59F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845E3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234</w:t>
            </w:r>
          </w:p>
        </w:tc>
        <w:tc>
          <w:tcPr>
            <w:tcW w:w="245" w:type="dxa"/>
          </w:tcPr>
          <w:p w14:paraId="793F7EEB" w14:textId="77777777" w:rsidR="005A59F5" w:rsidRPr="00C075DE" w:rsidRDefault="005A59F5" w:rsidP="005A59F5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27" w:type="dxa"/>
          </w:tcPr>
          <w:p w14:paraId="13F4E8D2" w14:textId="26720CE2" w:rsidR="005A59F5" w:rsidRPr="00C075DE" w:rsidRDefault="00845E35" w:rsidP="005A5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45E35">
              <w:rPr>
                <w:rFonts w:ascii="Angsana New" w:hAnsi="Angsana New" w:hint="cs"/>
                <w:color w:val="000000"/>
                <w:sz w:val="30"/>
                <w:szCs w:val="30"/>
              </w:rPr>
              <w:t>21</w:t>
            </w:r>
            <w:r w:rsidR="005A59F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845E35">
              <w:rPr>
                <w:rFonts w:ascii="Angsana New" w:hAnsi="Angsana New"/>
                <w:color w:val="000000"/>
                <w:sz w:val="30"/>
                <w:szCs w:val="30"/>
              </w:rPr>
              <w:t>284</w:t>
            </w:r>
          </w:p>
        </w:tc>
      </w:tr>
      <w:tr w:rsidR="005A59F5" w:rsidRPr="00C075DE" w14:paraId="08888946" w14:textId="77777777" w:rsidTr="00D773ED">
        <w:tc>
          <w:tcPr>
            <w:tcW w:w="3801" w:type="dxa"/>
          </w:tcPr>
          <w:p w14:paraId="1DE75852" w14:textId="77777777" w:rsidR="005A59F5" w:rsidRPr="00C075DE" w:rsidRDefault="005A59F5" w:rsidP="005A5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23" w:type="dxa"/>
            <w:shd w:val="clear" w:color="auto" w:fill="auto"/>
          </w:tcPr>
          <w:p w14:paraId="4F341316" w14:textId="4D90CFB1" w:rsidR="005A59F5" w:rsidRPr="00C075DE" w:rsidRDefault="005A59F5" w:rsidP="005A5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1BCD0FE8" w14:textId="77777777" w:rsidR="005A59F5" w:rsidRPr="00C075DE" w:rsidRDefault="005A59F5" w:rsidP="005A5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85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24E7F3C0" w14:textId="3EC13AA1" w:rsidR="005A59F5" w:rsidRPr="00C075DE" w:rsidRDefault="005A59F5" w:rsidP="005A5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717ED6A0" w14:textId="77777777" w:rsidR="005A59F5" w:rsidRPr="00C075DE" w:rsidRDefault="005A59F5" w:rsidP="005A59F5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  <w:cs/>
                <w:lang w:bidi="th-TH"/>
              </w:rPr>
            </w:pPr>
          </w:p>
        </w:tc>
        <w:tc>
          <w:tcPr>
            <w:tcW w:w="1162" w:type="dxa"/>
            <w:shd w:val="clear" w:color="auto" w:fill="auto"/>
          </w:tcPr>
          <w:p w14:paraId="29FCBC13" w14:textId="76C62ED0" w:rsidR="005A59F5" w:rsidRPr="00C075DE" w:rsidRDefault="00845E35" w:rsidP="005A5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</w:t>
            </w:r>
          </w:p>
        </w:tc>
        <w:tc>
          <w:tcPr>
            <w:tcW w:w="245" w:type="dxa"/>
          </w:tcPr>
          <w:p w14:paraId="5FC7F9CB" w14:textId="77777777" w:rsidR="005A59F5" w:rsidRPr="00C075DE" w:rsidRDefault="005A59F5" w:rsidP="005A59F5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27" w:type="dxa"/>
          </w:tcPr>
          <w:p w14:paraId="15C6D93C" w14:textId="01168B44" w:rsidR="005A59F5" w:rsidRPr="00C075DE" w:rsidRDefault="005A59F5" w:rsidP="005A5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5A59F5" w:rsidRPr="00C075DE" w14:paraId="0D702808" w14:textId="77777777" w:rsidTr="00D773ED">
        <w:tc>
          <w:tcPr>
            <w:tcW w:w="3801" w:type="dxa"/>
          </w:tcPr>
          <w:p w14:paraId="7906F7ED" w14:textId="77777777" w:rsidR="005A59F5" w:rsidRPr="00C075DE" w:rsidRDefault="005A59F5" w:rsidP="005A5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23" w:type="dxa"/>
            <w:shd w:val="clear" w:color="auto" w:fill="auto"/>
          </w:tcPr>
          <w:p w14:paraId="1B623377" w14:textId="477C9CBB" w:rsidR="005A59F5" w:rsidRPr="00C075DE" w:rsidRDefault="005A59F5" w:rsidP="005A5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215D1328" w14:textId="77777777" w:rsidR="005A59F5" w:rsidRPr="00C075DE" w:rsidRDefault="005A59F5" w:rsidP="005A5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85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0AB49E7B" w14:textId="27FBE663" w:rsidR="005A59F5" w:rsidRPr="00C075DE" w:rsidRDefault="005A59F5" w:rsidP="005A5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4E3089F5" w14:textId="77777777" w:rsidR="005A59F5" w:rsidRPr="00C075DE" w:rsidRDefault="005A59F5" w:rsidP="005A59F5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14:paraId="37295B77" w14:textId="6CA0A884" w:rsidR="005A59F5" w:rsidRPr="00C075DE" w:rsidRDefault="00845E35" w:rsidP="005A5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130</w:t>
            </w:r>
          </w:p>
        </w:tc>
        <w:tc>
          <w:tcPr>
            <w:tcW w:w="245" w:type="dxa"/>
          </w:tcPr>
          <w:p w14:paraId="48A6A771" w14:textId="77777777" w:rsidR="005A59F5" w:rsidRPr="00C075DE" w:rsidRDefault="005A59F5" w:rsidP="005A59F5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27" w:type="dxa"/>
            <w:shd w:val="clear" w:color="auto" w:fill="auto"/>
          </w:tcPr>
          <w:p w14:paraId="3C727145" w14:textId="0FE056D7" w:rsidR="005A59F5" w:rsidRPr="00C075DE" w:rsidRDefault="00845E35" w:rsidP="005A5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45E35">
              <w:rPr>
                <w:rFonts w:ascii="Angsana New" w:hAnsi="Angsana New"/>
                <w:color w:val="000000"/>
                <w:sz w:val="30"/>
                <w:szCs w:val="30"/>
              </w:rPr>
              <w:t>130</w:t>
            </w:r>
          </w:p>
        </w:tc>
      </w:tr>
      <w:tr w:rsidR="005A59F5" w:rsidRPr="00C075DE" w14:paraId="6BC29CF1" w14:textId="77777777" w:rsidTr="00FE33EA">
        <w:tc>
          <w:tcPr>
            <w:tcW w:w="3801" w:type="dxa"/>
          </w:tcPr>
          <w:p w14:paraId="22BC64B8" w14:textId="77777777" w:rsidR="005A59F5" w:rsidRPr="00C075DE" w:rsidRDefault="005A59F5" w:rsidP="005A5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ต้นทุนในการจัดจำหน่ายและ</w:t>
            </w:r>
            <w:r w:rsidRPr="00C075DE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223" w:type="dxa"/>
            <w:shd w:val="clear" w:color="auto" w:fill="auto"/>
          </w:tcPr>
          <w:p w14:paraId="12958D33" w14:textId="77777777" w:rsidR="005A59F5" w:rsidRPr="00C075DE" w:rsidRDefault="005A59F5" w:rsidP="005A5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6CE835EC" w14:textId="0E569A26" w:rsidR="005A59F5" w:rsidRPr="00C075DE" w:rsidRDefault="005A59F5" w:rsidP="005A5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2369895C" w14:textId="77777777" w:rsidR="005A59F5" w:rsidRPr="00C075DE" w:rsidRDefault="005A59F5" w:rsidP="005A5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85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06B8C5CC" w14:textId="77777777" w:rsidR="005A59F5" w:rsidRPr="00C075DE" w:rsidRDefault="005A59F5" w:rsidP="005A5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53F546AC" w14:textId="7988DE00" w:rsidR="005A59F5" w:rsidRPr="00C075DE" w:rsidRDefault="005A59F5" w:rsidP="005A5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03A505C9" w14:textId="77777777" w:rsidR="005A59F5" w:rsidRPr="00C075DE" w:rsidRDefault="005A59F5" w:rsidP="005A59F5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62" w:type="dxa"/>
            <w:shd w:val="clear" w:color="auto" w:fill="auto"/>
          </w:tcPr>
          <w:p w14:paraId="6EA1EE00" w14:textId="77777777" w:rsidR="005A59F5" w:rsidRDefault="005A59F5" w:rsidP="005A5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4191EB82" w14:textId="7B871CE1" w:rsidR="005A59F5" w:rsidRPr="00C075DE" w:rsidRDefault="00845E35" w:rsidP="005A5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349</w:t>
            </w:r>
          </w:p>
        </w:tc>
        <w:tc>
          <w:tcPr>
            <w:tcW w:w="245" w:type="dxa"/>
          </w:tcPr>
          <w:p w14:paraId="1604A42F" w14:textId="77777777" w:rsidR="005A59F5" w:rsidRPr="00C075DE" w:rsidRDefault="005A59F5" w:rsidP="005A59F5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27" w:type="dxa"/>
          </w:tcPr>
          <w:p w14:paraId="53860001" w14:textId="77777777" w:rsidR="005A59F5" w:rsidRDefault="005A59F5" w:rsidP="005A5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73D5CA66" w14:textId="0AC10A20" w:rsidR="005A59F5" w:rsidRPr="00C075DE" w:rsidRDefault="00845E35" w:rsidP="005A5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45E35">
              <w:rPr>
                <w:rFonts w:ascii="Angsana New" w:hAnsi="Angsana New"/>
                <w:color w:val="000000"/>
                <w:sz w:val="30"/>
                <w:szCs w:val="30"/>
              </w:rPr>
              <w:t>193</w:t>
            </w:r>
          </w:p>
        </w:tc>
      </w:tr>
      <w:tr w:rsidR="005A59F5" w:rsidRPr="00C075DE" w14:paraId="7C0FC7D5" w14:textId="77777777" w:rsidTr="00D773ED">
        <w:tc>
          <w:tcPr>
            <w:tcW w:w="3801" w:type="dxa"/>
          </w:tcPr>
          <w:p w14:paraId="240BCD5A" w14:textId="77777777" w:rsidR="005A59F5" w:rsidRPr="00C075DE" w:rsidRDefault="005A59F5" w:rsidP="005A5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3" w:type="dxa"/>
            <w:shd w:val="clear" w:color="auto" w:fill="auto"/>
          </w:tcPr>
          <w:p w14:paraId="73D1BCA6" w14:textId="77777777" w:rsidR="005A59F5" w:rsidRPr="00C075DE" w:rsidRDefault="005A59F5" w:rsidP="005A5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85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503F2D08" w14:textId="77777777" w:rsidR="005A59F5" w:rsidRPr="00C075DE" w:rsidRDefault="005A59F5" w:rsidP="005A5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22AF6825" w14:textId="77777777" w:rsidR="005A59F5" w:rsidRPr="00C075DE" w:rsidRDefault="005A59F5" w:rsidP="005A5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653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3E3B1DEC" w14:textId="77777777" w:rsidR="005A59F5" w:rsidRPr="00C075DE" w:rsidRDefault="005A59F5" w:rsidP="005A59F5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62" w:type="dxa"/>
            <w:shd w:val="clear" w:color="auto" w:fill="auto"/>
          </w:tcPr>
          <w:p w14:paraId="7CF7AF56" w14:textId="77777777" w:rsidR="005A59F5" w:rsidRPr="00C075DE" w:rsidRDefault="005A59F5" w:rsidP="005A5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85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45" w:type="dxa"/>
          </w:tcPr>
          <w:p w14:paraId="450E76D2" w14:textId="77777777" w:rsidR="005A59F5" w:rsidRPr="00C075DE" w:rsidRDefault="005A59F5" w:rsidP="005A59F5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27" w:type="dxa"/>
          </w:tcPr>
          <w:p w14:paraId="56F12470" w14:textId="77777777" w:rsidR="005A59F5" w:rsidRPr="00C075DE" w:rsidRDefault="005A59F5" w:rsidP="005A5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938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1273E7" w:rsidRPr="00C075DE" w14:paraId="235C0F6C" w14:textId="77777777" w:rsidTr="00D773ED">
        <w:tc>
          <w:tcPr>
            <w:tcW w:w="3801" w:type="dxa"/>
          </w:tcPr>
          <w:p w14:paraId="7BE1F250" w14:textId="27216184" w:rsidR="001273E7" w:rsidRPr="00C075DE" w:rsidRDefault="001273E7" w:rsidP="005A5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23" w:type="dxa"/>
            <w:shd w:val="clear" w:color="auto" w:fill="auto"/>
          </w:tcPr>
          <w:p w14:paraId="2619E565" w14:textId="77777777" w:rsidR="001273E7" w:rsidRPr="00C075DE" w:rsidRDefault="001273E7" w:rsidP="005A5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85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4A8210C2" w14:textId="77777777" w:rsidR="001273E7" w:rsidRPr="00C075DE" w:rsidRDefault="001273E7" w:rsidP="005A5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7AC9BDBC" w14:textId="77777777" w:rsidR="001273E7" w:rsidRPr="00C075DE" w:rsidRDefault="001273E7" w:rsidP="005A5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653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2880DEA4" w14:textId="77777777" w:rsidR="001273E7" w:rsidRPr="00C075DE" w:rsidRDefault="001273E7" w:rsidP="005A59F5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62" w:type="dxa"/>
            <w:shd w:val="clear" w:color="auto" w:fill="auto"/>
          </w:tcPr>
          <w:p w14:paraId="72EA1177" w14:textId="77777777" w:rsidR="001273E7" w:rsidRPr="00C075DE" w:rsidRDefault="001273E7" w:rsidP="005A5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85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45" w:type="dxa"/>
          </w:tcPr>
          <w:p w14:paraId="18AD04E8" w14:textId="77777777" w:rsidR="001273E7" w:rsidRPr="00C075DE" w:rsidRDefault="001273E7" w:rsidP="005A59F5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27" w:type="dxa"/>
          </w:tcPr>
          <w:p w14:paraId="40A209BB" w14:textId="77777777" w:rsidR="001273E7" w:rsidRPr="00C075DE" w:rsidRDefault="001273E7" w:rsidP="005A5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938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8D4A7F" w:rsidRPr="00C075DE" w14:paraId="1B5FF6F9" w14:textId="77777777" w:rsidTr="00D773ED">
        <w:tc>
          <w:tcPr>
            <w:tcW w:w="3801" w:type="dxa"/>
          </w:tcPr>
          <w:p w14:paraId="553EBBB3" w14:textId="48E61503" w:rsidR="008D4A7F" w:rsidRPr="00C075DE" w:rsidRDefault="008D4A7F" w:rsidP="008D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223" w:type="dxa"/>
            <w:shd w:val="clear" w:color="auto" w:fill="auto"/>
          </w:tcPr>
          <w:p w14:paraId="62B394E5" w14:textId="237C05F4" w:rsidR="008D4A7F" w:rsidRPr="00C075DE" w:rsidRDefault="00845E35" w:rsidP="008D4A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37</w:t>
            </w:r>
          </w:p>
        </w:tc>
        <w:tc>
          <w:tcPr>
            <w:tcW w:w="255" w:type="dxa"/>
            <w:shd w:val="clear" w:color="auto" w:fill="auto"/>
          </w:tcPr>
          <w:p w14:paraId="1E64115A" w14:textId="77777777" w:rsidR="008D4A7F" w:rsidRPr="00C075DE" w:rsidRDefault="008D4A7F" w:rsidP="008D4A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7FFA5C58" w14:textId="2C2ED25B" w:rsidR="008D4A7F" w:rsidRPr="00C075DE" w:rsidRDefault="008D4A7F" w:rsidP="008D4A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42B59414" w14:textId="77777777" w:rsidR="008D4A7F" w:rsidRPr="00C075DE" w:rsidRDefault="008D4A7F" w:rsidP="008D4A7F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62" w:type="dxa"/>
            <w:shd w:val="clear" w:color="auto" w:fill="auto"/>
          </w:tcPr>
          <w:p w14:paraId="4AFEA3B3" w14:textId="77C8DBE6" w:rsidR="008D4A7F" w:rsidRPr="00C075DE" w:rsidRDefault="00845E35" w:rsidP="008D4A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37</w:t>
            </w:r>
          </w:p>
        </w:tc>
        <w:tc>
          <w:tcPr>
            <w:tcW w:w="245" w:type="dxa"/>
          </w:tcPr>
          <w:p w14:paraId="25DADB1A" w14:textId="77777777" w:rsidR="008D4A7F" w:rsidRPr="00C075DE" w:rsidRDefault="008D4A7F" w:rsidP="008D4A7F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27" w:type="dxa"/>
          </w:tcPr>
          <w:p w14:paraId="58143C73" w14:textId="6F5291A3" w:rsidR="008D4A7F" w:rsidRPr="00C075DE" w:rsidRDefault="008D4A7F" w:rsidP="008D4A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8D4A7F" w:rsidRPr="00C075DE" w14:paraId="5F49BFAE" w14:textId="77777777" w:rsidTr="00D773ED">
        <w:tc>
          <w:tcPr>
            <w:tcW w:w="3801" w:type="dxa"/>
          </w:tcPr>
          <w:p w14:paraId="0E050467" w14:textId="3DC0E131" w:rsidR="008D4A7F" w:rsidRPr="00C075DE" w:rsidRDefault="008D4A7F" w:rsidP="008D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223" w:type="dxa"/>
            <w:shd w:val="clear" w:color="auto" w:fill="auto"/>
          </w:tcPr>
          <w:p w14:paraId="71869864" w14:textId="4033BC4D" w:rsidR="008D4A7F" w:rsidRPr="00C075DE" w:rsidRDefault="00845E35" w:rsidP="008D4A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</w:t>
            </w:r>
            <w:r w:rsidR="008D4A7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845E3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481</w:t>
            </w:r>
          </w:p>
        </w:tc>
        <w:tc>
          <w:tcPr>
            <w:tcW w:w="255" w:type="dxa"/>
            <w:shd w:val="clear" w:color="auto" w:fill="auto"/>
          </w:tcPr>
          <w:p w14:paraId="53911E47" w14:textId="77777777" w:rsidR="008D4A7F" w:rsidRPr="00C075DE" w:rsidRDefault="008D4A7F" w:rsidP="008D4A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01435DA4" w14:textId="5822F5B4" w:rsidR="008D4A7F" w:rsidRPr="00C075DE" w:rsidRDefault="008D4A7F" w:rsidP="008D4A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106C19DF" w14:textId="77777777" w:rsidR="008D4A7F" w:rsidRPr="00C075DE" w:rsidRDefault="008D4A7F" w:rsidP="008D4A7F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62" w:type="dxa"/>
            <w:shd w:val="clear" w:color="auto" w:fill="auto"/>
          </w:tcPr>
          <w:p w14:paraId="1E2949D2" w14:textId="705B3C29" w:rsidR="008D4A7F" w:rsidRPr="00C075DE" w:rsidRDefault="00845E35" w:rsidP="008D4A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</w:t>
            </w:r>
            <w:r w:rsidR="008D4A7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845E3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481</w:t>
            </w:r>
          </w:p>
        </w:tc>
        <w:tc>
          <w:tcPr>
            <w:tcW w:w="245" w:type="dxa"/>
          </w:tcPr>
          <w:p w14:paraId="3101B90C" w14:textId="77777777" w:rsidR="008D4A7F" w:rsidRPr="00C075DE" w:rsidRDefault="008D4A7F" w:rsidP="008D4A7F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27" w:type="dxa"/>
          </w:tcPr>
          <w:p w14:paraId="2A24C296" w14:textId="11DE2B62" w:rsidR="008D4A7F" w:rsidRPr="00C075DE" w:rsidRDefault="008D4A7F" w:rsidP="008D4A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8D4A7F" w:rsidRPr="00C075DE" w14:paraId="737FC904" w14:textId="77777777" w:rsidTr="00D773ED">
        <w:tc>
          <w:tcPr>
            <w:tcW w:w="3801" w:type="dxa"/>
          </w:tcPr>
          <w:p w14:paraId="1D65951A" w14:textId="2B8BEB1F" w:rsidR="008D4A7F" w:rsidRPr="00C075DE" w:rsidRDefault="008D4A7F" w:rsidP="008D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23" w:type="dxa"/>
            <w:shd w:val="clear" w:color="auto" w:fill="auto"/>
          </w:tcPr>
          <w:p w14:paraId="5D15D366" w14:textId="1E6B8986" w:rsidR="008D4A7F" w:rsidRPr="00C075DE" w:rsidRDefault="00845E35" w:rsidP="008D4A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678</w:t>
            </w:r>
          </w:p>
        </w:tc>
        <w:tc>
          <w:tcPr>
            <w:tcW w:w="255" w:type="dxa"/>
            <w:shd w:val="clear" w:color="auto" w:fill="auto"/>
          </w:tcPr>
          <w:p w14:paraId="295BC6D3" w14:textId="77777777" w:rsidR="008D4A7F" w:rsidRPr="00C075DE" w:rsidRDefault="008D4A7F" w:rsidP="008D4A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40E74D2A" w14:textId="286D52BA" w:rsidR="008D4A7F" w:rsidRPr="00C075DE" w:rsidRDefault="008D4A7F" w:rsidP="008D4A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04882D29" w14:textId="77777777" w:rsidR="008D4A7F" w:rsidRPr="00C075DE" w:rsidRDefault="008D4A7F" w:rsidP="008D4A7F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62" w:type="dxa"/>
            <w:shd w:val="clear" w:color="auto" w:fill="auto"/>
          </w:tcPr>
          <w:p w14:paraId="77393CC2" w14:textId="55A5D682" w:rsidR="008D4A7F" w:rsidRPr="00C075DE" w:rsidRDefault="00845E35" w:rsidP="008D4A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678</w:t>
            </w:r>
          </w:p>
        </w:tc>
        <w:tc>
          <w:tcPr>
            <w:tcW w:w="245" w:type="dxa"/>
          </w:tcPr>
          <w:p w14:paraId="69DCC786" w14:textId="77777777" w:rsidR="008D4A7F" w:rsidRPr="00C075DE" w:rsidRDefault="008D4A7F" w:rsidP="008D4A7F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27" w:type="dxa"/>
          </w:tcPr>
          <w:p w14:paraId="55DF52FE" w14:textId="27032984" w:rsidR="008D4A7F" w:rsidRPr="00C075DE" w:rsidRDefault="008D4A7F" w:rsidP="008D4A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1273E7" w:rsidRPr="00C075DE" w14:paraId="7A674082" w14:textId="77777777" w:rsidTr="00D773ED">
        <w:tc>
          <w:tcPr>
            <w:tcW w:w="3801" w:type="dxa"/>
          </w:tcPr>
          <w:p w14:paraId="0E082039" w14:textId="77777777" w:rsidR="001273E7" w:rsidRPr="00C075DE" w:rsidRDefault="001273E7" w:rsidP="005A5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3" w:type="dxa"/>
            <w:shd w:val="clear" w:color="auto" w:fill="auto"/>
          </w:tcPr>
          <w:p w14:paraId="68C8E9A5" w14:textId="77777777" w:rsidR="001273E7" w:rsidRPr="00C075DE" w:rsidRDefault="001273E7" w:rsidP="005A5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85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7EB84EF5" w14:textId="77777777" w:rsidR="001273E7" w:rsidRPr="00C075DE" w:rsidRDefault="001273E7" w:rsidP="005A5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7FB9FC0B" w14:textId="77777777" w:rsidR="001273E7" w:rsidRPr="00C075DE" w:rsidRDefault="001273E7" w:rsidP="005A5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653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1D0739B2" w14:textId="77777777" w:rsidR="001273E7" w:rsidRPr="00C075DE" w:rsidRDefault="001273E7" w:rsidP="005A59F5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62" w:type="dxa"/>
            <w:shd w:val="clear" w:color="auto" w:fill="auto"/>
          </w:tcPr>
          <w:p w14:paraId="393D1358" w14:textId="77777777" w:rsidR="001273E7" w:rsidRPr="00C075DE" w:rsidRDefault="001273E7" w:rsidP="005A5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85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45" w:type="dxa"/>
          </w:tcPr>
          <w:p w14:paraId="771BDADA" w14:textId="77777777" w:rsidR="001273E7" w:rsidRPr="00C075DE" w:rsidRDefault="001273E7" w:rsidP="005A59F5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27" w:type="dxa"/>
          </w:tcPr>
          <w:p w14:paraId="02A7CCC5" w14:textId="77777777" w:rsidR="001273E7" w:rsidRPr="00C075DE" w:rsidRDefault="001273E7" w:rsidP="005A5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938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5A59F5" w:rsidRPr="00C075DE" w14:paraId="76E33539" w14:textId="77777777" w:rsidTr="00D773ED">
        <w:tc>
          <w:tcPr>
            <w:tcW w:w="3801" w:type="dxa"/>
          </w:tcPr>
          <w:p w14:paraId="04722CD8" w14:textId="77777777" w:rsidR="005A59F5" w:rsidRPr="00C075DE" w:rsidRDefault="005A59F5" w:rsidP="005A5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23" w:type="dxa"/>
            <w:shd w:val="clear" w:color="auto" w:fill="auto"/>
          </w:tcPr>
          <w:p w14:paraId="2B2F14B1" w14:textId="77777777" w:rsidR="005A59F5" w:rsidRPr="00C075DE" w:rsidRDefault="005A59F5" w:rsidP="005A5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85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483982F2" w14:textId="77777777" w:rsidR="005A59F5" w:rsidRPr="00C075DE" w:rsidRDefault="005A59F5" w:rsidP="005A5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6161640A" w14:textId="77777777" w:rsidR="005A59F5" w:rsidRPr="00C075DE" w:rsidRDefault="005A59F5" w:rsidP="005A5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653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7047C393" w14:textId="77777777" w:rsidR="005A59F5" w:rsidRPr="00C075DE" w:rsidRDefault="005A59F5" w:rsidP="005A59F5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62" w:type="dxa"/>
            <w:shd w:val="clear" w:color="auto" w:fill="auto"/>
          </w:tcPr>
          <w:p w14:paraId="0C26C67B" w14:textId="77777777" w:rsidR="005A59F5" w:rsidRPr="00C075DE" w:rsidRDefault="005A59F5" w:rsidP="005A5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85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45" w:type="dxa"/>
          </w:tcPr>
          <w:p w14:paraId="46991BB3" w14:textId="77777777" w:rsidR="005A59F5" w:rsidRPr="00C075DE" w:rsidRDefault="005A59F5" w:rsidP="005A59F5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27" w:type="dxa"/>
          </w:tcPr>
          <w:p w14:paraId="7AC872A6" w14:textId="77777777" w:rsidR="005A59F5" w:rsidRPr="00C075DE" w:rsidRDefault="005A59F5" w:rsidP="005A5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938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5A59F5" w:rsidRPr="00C075DE" w14:paraId="43027564" w14:textId="77777777" w:rsidTr="00D773ED">
        <w:tc>
          <w:tcPr>
            <w:tcW w:w="3801" w:type="dxa"/>
          </w:tcPr>
          <w:p w14:paraId="46C9C383" w14:textId="77777777" w:rsidR="005A59F5" w:rsidRPr="00C075DE" w:rsidRDefault="005A59F5" w:rsidP="005A5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223" w:type="dxa"/>
            <w:shd w:val="clear" w:color="auto" w:fill="auto"/>
          </w:tcPr>
          <w:p w14:paraId="455E4D1C" w14:textId="77E7B535" w:rsidR="005A59F5" w:rsidRPr="00C075DE" w:rsidRDefault="00845E35" w:rsidP="005A5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42</w:t>
            </w:r>
            <w:r w:rsidR="00C75FE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845E3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039</w:t>
            </w:r>
          </w:p>
        </w:tc>
        <w:tc>
          <w:tcPr>
            <w:tcW w:w="255" w:type="dxa"/>
            <w:shd w:val="clear" w:color="auto" w:fill="auto"/>
          </w:tcPr>
          <w:p w14:paraId="4DC100D0" w14:textId="77777777" w:rsidR="005A59F5" w:rsidRPr="00C075DE" w:rsidRDefault="005A59F5" w:rsidP="005A5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00491D02" w14:textId="2FF801EC" w:rsidR="005A59F5" w:rsidRPr="00C075DE" w:rsidRDefault="00845E35" w:rsidP="005A5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45E35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="005A59F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845E35">
              <w:rPr>
                <w:rFonts w:ascii="Angsana New" w:hAnsi="Angsana New"/>
                <w:color w:val="000000"/>
                <w:sz w:val="30"/>
                <w:szCs w:val="30"/>
              </w:rPr>
              <w:t>300</w:t>
            </w:r>
          </w:p>
        </w:tc>
        <w:tc>
          <w:tcPr>
            <w:tcW w:w="255" w:type="dxa"/>
            <w:shd w:val="clear" w:color="auto" w:fill="auto"/>
          </w:tcPr>
          <w:p w14:paraId="0FEA895B" w14:textId="77777777" w:rsidR="005A59F5" w:rsidRPr="00C075DE" w:rsidRDefault="005A59F5" w:rsidP="005A59F5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  <w:cs/>
                <w:lang w:bidi="th-TH"/>
              </w:rPr>
            </w:pPr>
          </w:p>
        </w:tc>
        <w:tc>
          <w:tcPr>
            <w:tcW w:w="1162" w:type="dxa"/>
            <w:shd w:val="clear" w:color="auto" w:fill="auto"/>
          </w:tcPr>
          <w:p w14:paraId="33A4214E" w14:textId="4A1D1192" w:rsidR="005A59F5" w:rsidRPr="00C075DE" w:rsidRDefault="00845E35" w:rsidP="005A5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42</w:t>
            </w:r>
            <w:r w:rsidR="005A59F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845E3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039</w:t>
            </w:r>
          </w:p>
        </w:tc>
        <w:tc>
          <w:tcPr>
            <w:tcW w:w="245" w:type="dxa"/>
          </w:tcPr>
          <w:p w14:paraId="3A9E8CDA" w14:textId="77777777" w:rsidR="005A59F5" w:rsidRPr="00C075DE" w:rsidRDefault="005A59F5" w:rsidP="005A59F5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27" w:type="dxa"/>
          </w:tcPr>
          <w:p w14:paraId="6F8E593D" w14:textId="11600C77" w:rsidR="005A59F5" w:rsidRPr="00C075DE" w:rsidRDefault="00845E35" w:rsidP="005A5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845E35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="005A59F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845E35">
              <w:rPr>
                <w:rFonts w:ascii="Angsana New" w:hAnsi="Angsana New"/>
                <w:color w:val="000000"/>
                <w:sz w:val="30"/>
                <w:szCs w:val="30"/>
              </w:rPr>
              <w:t>300</w:t>
            </w:r>
          </w:p>
        </w:tc>
      </w:tr>
      <w:tr w:rsidR="005A59F5" w:rsidRPr="00C075DE" w14:paraId="145D255C" w14:textId="77777777" w:rsidTr="00D773ED">
        <w:tc>
          <w:tcPr>
            <w:tcW w:w="3801" w:type="dxa"/>
          </w:tcPr>
          <w:p w14:paraId="505E5D76" w14:textId="77777777" w:rsidR="005A59F5" w:rsidRPr="00C075DE" w:rsidRDefault="005A59F5" w:rsidP="005A5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23" w:type="dxa"/>
            <w:shd w:val="clear" w:color="auto" w:fill="auto"/>
          </w:tcPr>
          <w:p w14:paraId="4F34536E" w14:textId="09ECCE29" w:rsidR="005A59F5" w:rsidRPr="00C075DE" w:rsidRDefault="00845E35" w:rsidP="005A5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270</w:t>
            </w:r>
          </w:p>
        </w:tc>
        <w:tc>
          <w:tcPr>
            <w:tcW w:w="255" w:type="dxa"/>
            <w:shd w:val="clear" w:color="auto" w:fill="auto"/>
          </w:tcPr>
          <w:p w14:paraId="25717B74" w14:textId="77777777" w:rsidR="005A59F5" w:rsidRPr="00C075DE" w:rsidRDefault="005A59F5" w:rsidP="005A5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0D99D87A" w14:textId="720428B6" w:rsidR="005A59F5" w:rsidRPr="00C075DE" w:rsidRDefault="00845E35" w:rsidP="005A5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45E35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="005A59F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845E35">
              <w:rPr>
                <w:rFonts w:ascii="Angsana New" w:hAnsi="Angsana New"/>
                <w:color w:val="000000"/>
                <w:sz w:val="30"/>
                <w:szCs w:val="30"/>
              </w:rPr>
              <w:t>595</w:t>
            </w:r>
          </w:p>
        </w:tc>
        <w:tc>
          <w:tcPr>
            <w:tcW w:w="255" w:type="dxa"/>
            <w:shd w:val="clear" w:color="auto" w:fill="auto"/>
          </w:tcPr>
          <w:p w14:paraId="621270CC" w14:textId="77777777" w:rsidR="005A59F5" w:rsidRPr="00C075DE" w:rsidRDefault="005A59F5" w:rsidP="005A59F5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62" w:type="dxa"/>
            <w:shd w:val="clear" w:color="auto" w:fill="auto"/>
          </w:tcPr>
          <w:p w14:paraId="787E2FF3" w14:textId="0FBC3088" w:rsidR="005A59F5" w:rsidRPr="00C075DE" w:rsidRDefault="00845E35" w:rsidP="005A5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270</w:t>
            </w:r>
          </w:p>
        </w:tc>
        <w:tc>
          <w:tcPr>
            <w:tcW w:w="245" w:type="dxa"/>
          </w:tcPr>
          <w:p w14:paraId="1C02886C" w14:textId="77777777" w:rsidR="005A59F5" w:rsidRPr="00C075DE" w:rsidRDefault="005A59F5" w:rsidP="005A59F5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27" w:type="dxa"/>
          </w:tcPr>
          <w:p w14:paraId="2838568D" w14:textId="61125B29" w:rsidR="005A59F5" w:rsidRPr="00C075DE" w:rsidRDefault="00845E35" w:rsidP="005A5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45E35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="005A59F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845E35">
              <w:rPr>
                <w:rFonts w:ascii="Angsana New" w:hAnsi="Angsana New"/>
                <w:color w:val="000000"/>
                <w:sz w:val="30"/>
                <w:szCs w:val="30"/>
              </w:rPr>
              <w:t>595</w:t>
            </w:r>
          </w:p>
        </w:tc>
      </w:tr>
      <w:tr w:rsidR="005A59F5" w:rsidRPr="00C075DE" w14:paraId="7265A074" w14:textId="77777777" w:rsidTr="00D773ED">
        <w:tc>
          <w:tcPr>
            <w:tcW w:w="3801" w:type="dxa"/>
          </w:tcPr>
          <w:p w14:paraId="546EEE7F" w14:textId="1E1002B3" w:rsidR="005A59F5" w:rsidRPr="00C075DE" w:rsidRDefault="005A59F5" w:rsidP="005A5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3" w:type="dxa"/>
            <w:shd w:val="clear" w:color="auto" w:fill="auto"/>
          </w:tcPr>
          <w:p w14:paraId="3EC06131" w14:textId="48295D89" w:rsidR="005A59F5" w:rsidRPr="00C075DE" w:rsidRDefault="005A59F5" w:rsidP="005A5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755D7395" w14:textId="77777777" w:rsidR="005A59F5" w:rsidRPr="00C075DE" w:rsidRDefault="005A59F5" w:rsidP="005A5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1D2812B8" w14:textId="2E44BCE9" w:rsidR="005A59F5" w:rsidRPr="00C075DE" w:rsidRDefault="005A59F5" w:rsidP="005A5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2562CC6D" w14:textId="77777777" w:rsidR="005A59F5" w:rsidRPr="00C075DE" w:rsidRDefault="005A59F5" w:rsidP="005A59F5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62" w:type="dxa"/>
            <w:shd w:val="clear" w:color="auto" w:fill="auto"/>
          </w:tcPr>
          <w:p w14:paraId="5A49322F" w14:textId="3F0B4437" w:rsidR="005A59F5" w:rsidRPr="00C075DE" w:rsidRDefault="005A59F5" w:rsidP="005A5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45" w:type="dxa"/>
          </w:tcPr>
          <w:p w14:paraId="451724F1" w14:textId="77777777" w:rsidR="005A59F5" w:rsidRPr="00C075DE" w:rsidRDefault="005A59F5" w:rsidP="005A59F5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27" w:type="dxa"/>
          </w:tcPr>
          <w:p w14:paraId="23F112A9" w14:textId="55F1F9DC" w:rsidR="005A59F5" w:rsidRPr="00C075DE" w:rsidRDefault="005A59F5" w:rsidP="005A5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5A59F5" w:rsidRPr="00C075DE" w14:paraId="437D9F6B" w14:textId="77777777" w:rsidTr="00D773ED">
        <w:tc>
          <w:tcPr>
            <w:tcW w:w="3801" w:type="dxa"/>
          </w:tcPr>
          <w:p w14:paraId="12902096" w14:textId="77777777" w:rsidR="005A59F5" w:rsidRPr="00C075DE" w:rsidRDefault="005A59F5" w:rsidP="005A5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223" w:type="dxa"/>
          </w:tcPr>
          <w:p w14:paraId="3E3ED8C2" w14:textId="77777777" w:rsidR="005A59F5" w:rsidRPr="00C075DE" w:rsidRDefault="005A59F5" w:rsidP="005A5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55" w:type="dxa"/>
          </w:tcPr>
          <w:p w14:paraId="0C0E6225" w14:textId="77777777" w:rsidR="005A59F5" w:rsidRPr="00C075DE" w:rsidRDefault="005A59F5" w:rsidP="005A5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63" w:type="dxa"/>
          </w:tcPr>
          <w:p w14:paraId="1ED7ECDA" w14:textId="77777777" w:rsidR="005A59F5" w:rsidRPr="00C075DE" w:rsidRDefault="005A59F5" w:rsidP="005A5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55" w:type="dxa"/>
          </w:tcPr>
          <w:p w14:paraId="5CA61EA4" w14:textId="77777777" w:rsidR="005A59F5" w:rsidRPr="00C075DE" w:rsidRDefault="005A59F5" w:rsidP="005A59F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2" w:type="dxa"/>
          </w:tcPr>
          <w:p w14:paraId="6BF2634D" w14:textId="77777777" w:rsidR="005A59F5" w:rsidRPr="00C075DE" w:rsidRDefault="005A59F5" w:rsidP="005A5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45" w:type="dxa"/>
          </w:tcPr>
          <w:p w14:paraId="4CD86620" w14:textId="77777777" w:rsidR="005A59F5" w:rsidRPr="00C075DE" w:rsidRDefault="005A59F5" w:rsidP="005A59F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27" w:type="dxa"/>
          </w:tcPr>
          <w:p w14:paraId="24D2BBDC" w14:textId="77777777" w:rsidR="005A59F5" w:rsidRPr="00C075DE" w:rsidRDefault="005A59F5" w:rsidP="005A5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5A59F5" w:rsidRPr="00C075DE" w14:paraId="3D87CC55" w14:textId="77777777" w:rsidTr="00E834A7">
        <w:tc>
          <w:tcPr>
            <w:tcW w:w="3801" w:type="dxa"/>
          </w:tcPr>
          <w:p w14:paraId="4559A410" w14:textId="77777777" w:rsidR="005A59F5" w:rsidRPr="00C075DE" w:rsidRDefault="005A59F5" w:rsidP="005A5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223" w:type="dxa"/>
            <w:shd w:val="clear" w:color="auto" w:fill="auto"/>
          </w:tcPr>
          <w:p w14:paraId="1AF7CBA3" w14:textId="591385C1" w:rsidR="005A59F5" w:rsidRPr="00C075DE" w:rsidRDefault="00845E35" w:rsidP="005A5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93</w:t>
            </w:r>
            <w:r w:rsidR="00C1187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</w:t>
            </w:r>
          </w:p>
        </w:tc>
        <w:tc>
          <w:tcPr>
            <w:tcW w:w="255" w:type="dxa"/>
            <w:shd w:val="clear" w:color="auto" w:fill="auto"/>
          </w:tcPr>
          <w:p w14:paraId="2F4BED2E" w14:textId="77777777" w:rsidR="005A59F5" w:rsidRPr="00C075DE" w:rsidRDefault="005A59F5" w:rsidP="005A5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0ED6C3B3" w14:textId="6CF3957A" w:rsidR="005A59F5" w:rsidRPr="00C075DE" w:rsidRDefault="00845E35" w:rsidP="005A5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45E35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="005A59F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845E35">
              <w:rPr>
                <w:rFonts w:ascii="Angsana New" w:hAnsi="Angsana New"/>
                <w:color w:val="000000"/>
                <w:sz w:val="30"/>
                <w:szCs w:val="30"/>
              </w:rPr>
              <w:t>022</w:t>
            </w:r>
          </w:p>
        </w:tc>
        <w:tc>
          <w:tcPr>
            <w:tcW w:w="255" w:type="dxa"/>
            <w:shd w:val="clear" w:color="auto" w:fill="auto"/>
          </w:tcPr>
          <w:p w14:paraId="601E502A" w14:textId="77777777" w:rsidR="005A59F5" w:rsidRPr="00C075DE" w:rsidRDefault="005A59F5" w:rsidP="005A59F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14:paraId="05F6468F" w14:textId="6B5A9AD1" w:rsidR="005A59F5" w:rsidRPr="00C075DE" w:rsidRDefault="005A59F5" w:rsidP="005A5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53FD939F" w14:textId="77777777" w:rsidR="005A59F5" w:rsidRPr="00C075DE" w:rsidRDefault="005A59F5" w:rsidP="005A59F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27" w:type="dxa"/>
          </w:tcPr>
          <w:p w14:paraId="42151307" w14:textId="47C192D8" w:rsidR="005A59F5" w:rsidRPr="00C075DE" w:rsidRDefault="005A59F5" w:rsidP="005A5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  <w:t>-</w:t>
            </w:r>
          </w:p>
        </w:tc>
      </w:tr>
      <w:tr w:rsidR="005A59F5" w:rsidRPr="00C075DE" w14:paraId="14109EE0" w14:textId="77777777" w:rsidTr="00D773ED">
        <w:tc>
          <w:tcPr>
            <w:tcW w:w="3801" w:type="dxa"/>
          </w:tcPr>
          <w:p w14:paraId="1DB6BC16" w14:textId="77777777" w:rsidR="005A59F5" w:rsidRPr="00C075DE" w:rsidRDefault="005A59F5" w:rsidP="005A5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ซื้อเครื่องจักรและอุปกรณ์</w:t>
            </w:r>
          </w:p>
        </w:tc>
        <w:tc>
          <w:tcPr>
            <w:tcW w:w="1223" w:type="dxa"/>
            <w:shd w:val="clear" w:color="auto" w:fill="auto"/>
          </w:tcPr>
          <w:p w14:paraId="065A5E5B" w14:textId="2BDE61A0" w:rsidR="005A59F5" w:rsidRPr="00C075DE" w:rsidRDefault="00D32671" w:rsidP="00D326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53E26BAD" w14:textId="77777777" w:rsidR="005A59F5" w:rsidRPr="00C075DE" w:rsidRDefault="005A59F5" w:rsidP="005A5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6" w:right="25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3049A28A" w14:textId="567DE0CF" w:rsidR="005A59F5" w:rsidRPr="00C075DE" w:rsidRDefault="00845E35" w:rsidP="005A5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45E35">
              <w:rPr>
                <w:rFonts w:ascii="Angsana New" w:hAnsi="Angsana New"/>
                <w:color w:val="000000"/>
                <w:sz w:val="30"/>
                <w:szCs w:val="30"/>
              </w:rPr>
              <w:t>417</w:t>
            </w:r>
          </w:p>
        </w:tc>
        <w:tc>
          <w:tcPr>
            <w:tcW w:w="255" w:type="dxa"/>
            <w:shd w:val="clear" w:color="auto" w:fill="auto"/>
          </w:tcPr>
          <w:p w14:paraId="13ED680B" w14:textId="77777777" w:rsidR="005A59F5" w:rsidRPr="00C075DE" w:rsidRDefault="005A59F5" w:rsidP="005A59F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62" w:type="dxa"/>
            <w:shd w:val="clear" w:color="auto" w:fill="auto"/>
          </w:tcPr>
          <w:p w14:paraId="15BD34A8" w14:textId="68645BB8" w:rsidR="005A59F5" w:rsidRPr="00C075DE" w:rsidRDefault="00D32671" w:rsidP="00D326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1699CF86" w14:textId="77777777" w:rsidR="005A59F5" w:rsidRPr="00C075DE" w:rsidRDefault="005A59F5" w:rsidP="005A59F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27" w:type="dxa"/>
          </w:tcPr>
          <w:p w14:paraId="25BB0DE4" w14:textId="7316C245" w:rsidR="005A59F5" w:rsidRPr="00C075DE" w:rsidRDefault="00845E35" w:rsidP="005A5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45E35">
              <w:rPr>
                <w:rFonts w:ascii="Angsana New" w:hAnsi="Angsana New"/>
                <w:color w:val="000000"/>
                <w:sz w:val="30"/>
                <w:szCs w:val="30"/>
              </w:rPr>
              <w:t>417</w:t>
            </w:r>
          </w:p>
        </w:tc>
      </w:tr>
      <w:tr w:rsidR="005A59F5" w:rsidRPr="00C075DE" w14:paraId="52A311A6" w14:textId="77777777" w:rsidTr="00D773ED">
        <w:tc>
          <w:tcPr>
            <w:tcW w:w="3801" w:type="dxa"/>
          </w:tcPr>
          <w:p w14:paraId="5CABAFF2" w14:textId="77777777" w:rsidR="005A59F5" w:rsidRPr="00C075DE" w:rsidRDefault="005A59F5" w:rsidP="005A5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23" w:type="dxa"/>
            <w:shd w:val="clear" w:color="auto" w:fill="auto"/>
          </w:tcPr>
          <w:p w14:paraId="4189B613" w14:textId="19ED0CDE" w:rsidR="005A59F5" w:rsidRPr="00C075DE" w:rsidRDefault="00845E35" w:rsidP="005A5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38</w:t>
            </w:r>
          </w:p>
        </w:tc>
        <w:tc>
          <w:tcPr>
            <w:tcW w:w="255" w:type="dxa"/>
            <w:shd w:val="clear" w:color="auto" w:fill="auto"/>
          </w:tcPr>
          <w:p w14:paraId="5B1AC49A" w14:textId="77777777" w:rsidR="005A59F5" w:rsidRPr="00C075DE" w:rsidRDefault="005A59F5" w:rsidP="005A5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2CF52FA6" w14:textId="5E9DFB83" w:rsidR="005A59F5" w:rsidRPr="00C075DE" w:rsidRDefault="00845E35" w:rsidP="005A5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45E35">
              <w:rPr>
                <w:rFonts w:ascii="Angsana New" w:hAnsi="Angsana New"/>
                <w:color w:val="000000"/>
                <w:sz w:val="30"/>
                <w:szCs w:val="30"/>
              </w:rPr>
              <w:t>33</w:t>
            </w:r>
          </w:p>
        </w:tc>
        <w:tc>
          <w:tcPr>
            <w:tcW w:w="255" w:type="dxa"/>
            <w:shd w:val="clear" w:color="auto" w:fill="auto"/>
          </w:tcPr>
          <w:p w14:paraId="5531B5C4" w14:textId="77777777" w:rsidR="005A59F5" w:rsidRPr="00C075DE" w:rsidRDefault="005A59F5" w:rsidP="005A59F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14:paraId="6F16FE76" w14:textId="2249765D" w:rsidR="005A59F5" w:rsidRPr="00C075DE" w:rsidRDefault="00845E35" w:rsidP="005A5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45E35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>38</w:t>
            </w:r>
          </w:p>
        </w:tc>
        <w:tc>
          <w:tcPr>
            <w:tcW w:w="245" w:type="dxa"/>
          </w:tcPr>
          <w:p w14:paraId="602CE209" w14:textId="77777777" w:rsidR="005A59F5" w:rsidRPr="00C075DE" w:rsidRDefault="005A59F5" w:rsidP="005A59F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27" w:type="dxa"/>
          </w:tcPr>
          <w:p w14:paraId="34E86623" w14:textId="02E12CE4" w:rsidR="005A59F5" w:rsidRPr="00C075DE" w:rsidRDefault="00845E35" w:rsidP="005A5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45E35">
              <w:rPr>
                <w:rFonts w:ascii="Angsana New" w:hAnsi="Angsana New"/>
                <w:color w:val="000000"/>
                <w:sz w:val="30"/>
                <w:szCs w:val="30"/>
              </w:rPr>
              <w:t>33</w:t>
            </w:r>
          </w:p>
        </w:tc>
      </w:tr>
      <w:tr w:rsidR="005A59F5" w:rsidRPr="00C075DE" w14:paraId="13BC2196" w14:textId="77777777" w:rsidTr="00D773ED">
        <w:tc>
          <w:tcPr>
            <w:tcW w:w="3801" w:type="dxa"/>
          </w:tcPr>
          <w:p w14:paraId="059E0692" w14:textId="07FF7247" w:rsidR="005A59F5" w:rsidRPr="00C075DE" w:rsidRDefault="005A59F5" w:rsidP="005A5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23" w:type="dxa"/>
            <w:shd w:val="clear" w:color="auto" w:fill="auto"/>
          </w:tcPr>
          <w:p w14:paraId="1A6EB6C1" w14:textId="47F794EF" w:rsidR="005A59F5" w:rsidRPr="00C075DE" w:rsidRDefault="00845E35" w:rsidP="005A5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109</w:t>
            </w:r>
          </w:p>
        </w:tc>
        <w:tc>
          <w:tcPr>
            <w:tcW w:w="255" w:type="dxa"/>
            <w:shd w:val="clear" w:color="auto" w:fill="auto"/>
          </w:tcPr>
          <w:p w14:paraId="2465C7EE" w14:textId="77777777" w:rsidR="005A59F5" w:rsidRPr="00C075DE" w:rsidRDefault="005A59F5" w:rsidP="005A59F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6FB3C9AE" w14:textId="20C3413A" w:rsidR="005A59F5" w:rsidRPr="00C075DE" w:rsidRDefault="00845E35" w:rsidP="005A5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45E35">
              <w:rPr>
                <w:rFonts w:ascii="Angsana New" w:hAnsi="Angsana New"/>
                <w:color w:val="000000"/>
                <w:sz w:val="30"/>
                <w:szCs w:val="30"/>
              </w:rPr>
              <w:t>201</w:t>
            </w:r>
          </w:p>
        </w:tc>
        <w:tc>
          <w:tcPr>
            <w:tcW w:w="255" w:type="dxa"/>
            <w:shd w:val="clear" w:color="auto" w:fill="auto"/>
          </w:tcPr>
          <w:p w14:paraId="5F4CF858" w14:textId="77777777" w:rsidR="005A59F5" w:rsidRPr="00C075DE" w:rsidRDefault="005A59F5" w:rsidP="005A59F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14:paraId="26E0239C" w14:textId="6DB99EC5" w:rsidR="005A59F5" w:rsidRPr="00C075DE" w:rsidRDefault="00845E35" w:rsidP="005A5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109</w:t>
            </w:r>
          </w:p>
        </w:tc>
        <w:tc>
          <w:tcPr>
            <w:tcW w:w="245" w:type="dxa"/>
          </w:tcPr>
          <w:p w14:paraId="7FC2D0C3" w14:textId="77777777" w:rsidR="005A59F5" w:rsidRPr="00C075DE" w:rsidRDefault="005A59F5" w:rsidP="005A59F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27" w:type="dxa"/>
          </w:tcPr>
          <w:p w14:paraId="6FCFD8C6" w14:textId="02F810C3" w:rsidR="005A59F5" w:rsidRPr="00C075DE" w:rsidRDefault="00845E35" w:rsidP="005A5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45E35">
              <w:rPr>
                <w:rFonts w:ascii="Angsana New" w:hAnsi="Angsana New"/>
                <w:color w:val="000000"/>
                <w:sz w:val="30"/>
                <w:szCs w:val="30"/>
              </w:rPr>
              <w:t>201</w:t>
            </w:r>
          </w:p>
        </w:tc>
      </w:tr>
      <w:tr w:rsidR="005A59F5" w:rsidRPr="00C075DE" w14:paraId="1491E6EA" w14:textId="77777777" w:rsidTr="00D773ED">
        <w:tc>
          <w:tcPr>
            <w:tcW w:w="3801" w:type="dxa"/>
            <w:shd w:val="clear" w:color="auto" w:fill="auto"/>
          </w:tcPr>
          <w:p w14:paraId="3361427F" w14:textId="77777777" w:rsidR="005A59F5" w:rsidRPr="00C075DE" w:rsidRDefault="005A59F5" w:rsidP="005A59F5">
            <w:pPr>
              <w:tabs>
                <w:tab w:val="left" w:pos="364"/>
                <w:tab w:val="left" w:pos="1827"/>
              </w:tabs>
              <w:spacing w:line="240" w:lineRule="auto"/>
              <w:ind w:left="342" w:right="44" w:hanging="3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1223" w:type="dxa"/>
            <w:shd w:val="clear" w:color="auto" w:fill="auto"/>
          </w:tcPr>
          <w:p w14:paraId="3540D529" w14:textId="44DC0E31" w:rsidR="005A59F5" w:rsidRPr="00C075DE" w:rsidRDefault="00845E35" w:rsidP="005A5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300</w:t>
            </w:r>
          </w:p>
        </w:tc>
        <w:tc>
          <w:tcPr>
            <w:tcW w:w="255" w:type="dxa"/>
            <w:shd w:val="clear" w:color="auto" w:fill="auto"/>
          </w:tcPr>
          <w:p w14:paraId="133E4344" w14:textId="77777777" w:rsidR="005A59F5" w:rsidRPr="00C075DE" w:rsidRDefault="005A59F5" w:rsidP="005A5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56A7321D" w14:textId="6874008B" w:rsidR="005A59F5" w:rsidRPr="00C075DE" w:rsidRDefault="00845E35" w:rsidP="005A5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45E35">
              <w:rPr>
                <w:rFonts w:ascii="Angsana New" w:hAnsi="Angsana New"/>
                <w:color w:val="000000"/>
                <w:sz w:val="30"/>
                <w:szCs w:val="30"/>
              </w:rPr>
              <w:t>300</w:t>
            </w:r>
          </w:p>
        </w:tc>
        <w:tc>
          <w:tcPr>
            <w:tcW w:w="255" w:type="dxa"/>
            <w:shd w:val="clear" w:color="auto" w:fill="auto"/>
          </w:tcPr>
          <w:p w14:paraId="673A5507" w14:textId="77777777" w:rsidR="005A59F5" w:rsidRPr="00C075DE" w:rsidRDefault="005A59F5" w:rsidP="005A59F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14:paraId="43DCED39" w14:textId="20404842" w:rsidR="005A59F5" w:rsidRPr="00C075DE" w:rsidRDefault="00845E35" w:rsidP="005A5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45E35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>300</w:t>
            </w:r>
          </w:p>
        </w:tc>
        <w:tc>
          <w:tcPr>
            <w:tcW w:w="245" w:type="dxa"/>
            <w:shd w:val="clear" w:color="auto" w:fill="auto"/>
          </w:tcPr>
          <w:p w14:paraId="0D856AF8" w14:textId="77777777" w:rsidR="005A59F5" w:rsidRPr="00C075DE" w:rsidRDefault="005A59F5" w:rsidP="005A59F5">
            <w:pPr>
              <w:pStyle w:val="acctfourfigures"/>
              <w:tabs>
                <w:tab w:val="clear" w:pos="765"/>
                <w:tab w:val="decimal" w:pos="760"/>
                <w:tab w:val="decimal" w:pos="812"/>
                <w:tab w:val="decimal" w:pos="991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227" w:type="dxa"/>
            <w:shd w:val="clear" w:color="auto" w:fill="auto"/>
          </w:tcPr>
          <w:p w14:paraId="5265559A" w14:textId="4D82C99F" w:rsidR="005A59F5" w:rsidRPr="00C075DE" w:rsidRDefault="00845E35" w:rsidP="005A5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45E35">
              <w:rPr>
                <w:rFonts w:ascii="Angsana New" w:hAnsi="Angsana New"/>
                <w:color w:val="000000"/>
                <w:sz w:val="30"/>
                <w:szCs w:val="30"/>
              </w:rPr>
              <w:t>300</w:t>
            </w:r>
          </w:p>
        </w:tc>
      </w:tr>
      <w:tr w:rsidR="005A59F5" w:rsidRPr="00C075DE" w14:paraId="5FF35B0D" w14:textId="77777777" w:rsidTr="00E834A7">
        <w:tc>
          <w:tcPr>
            <w:tcW w:w="3801" w:type="dxa"/>
          </w:tcPr>
          <w:p w14:paraId="3C545D0D" w14:textId="77777777" w:rsidR="005A59F5" w:rsidRPr="00C075DE" w:rsidRDefault="005A59F5" w:rsidP="005A5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ต้นทุนในการจัดจำหน่ายและ</w:t>
            </w:r>
            <w:r w:rsidRPr="00C075DE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223" w:type="dxa"/>
            <w:shd w:val="clear" w:color="auto" w:fill="auto"/>
          </w:tcPr>
          <w:p w14:paraId="58455016" w14:textId="77777777" w:rsidR="005A59F5" w:rsidRDefault="005A59F5" w:rsidP="005A5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283B2ED2" w14:textId="1B2CE817" w:rsidR="004A532E" w:rsidRPr="00C075DE" w:rsidRDefault="00845E35" w:rsidP="005A5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</w:t>
            </w:r>
          </w:p>
        </w:tc>
        <w:tc>
          <w:tcPr>
            <w:tcW w:w="255" w:type="dxa"/>
            <w:shd w:val="clear" w:color="auto" w:fill="auto"/>
          </w:tcPr>
          <w:p w14:paraId="017FE49E" w14:textId="77777777" w:rsidR="005A59F5" w:rsidRPr="00C075DE" w:rsidRDefault="005A59F5" w:rsidP="005A5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67401B9A" w14:textId="77777777" w:rsidR="005A59F5" w:rsidRDefault="005A59F5" w:rsidP="005A5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109A3B9D" w14:textId="6C34A8FD" w:rsidR="005A59F5" w:rsidRPr="00C075DE" w:rsidRDefault="00845E35" w:rsidP="005A5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45E35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255" w:type="dxa"/>
            <w:shd w:val="clear" w:color="auto" w:fill="auto"/>
          </w:tcPr>
          <w:p w14:paraId="07EDB7A3" w14:textId="77777777" w:rsidR="005A59F5" w:rsidRPr="00C075DE" w:rsidRDefault="005A59F5" w:rsidP="005A59F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14:paraId="1DDEAFE8" w14:textId="77777777" w:rsidR="005A59F5" w:rsidRDefault="005A59F5" w:rsidP="005A5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402A541F" w14:textId="030F2416" w:rsidR="005A59F5" w:rsidRPr="00C075DE" w:rsidRDefault="005A59F5" w:rsidP="005A5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45" w:type="dxa"/>
          </w:tcPr>
          <w:p w14:paraId="32E9F158" w14:textId="77777777" w:rsidR="005A59F5" w:rsidRPr="00C075DE" w:rsidRDefault="005A59F5" w:rsidP="005A59F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27" w:type="dxa"/>
          </w:tcPr>
          <w:p w14:paraId="22049FBC" w14:textId="77777777" w:rsidR="005A59F5" w:rsidRDefault="005A59F5" w:rsidP="005A5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4F112633" w14:textId="2670C3AB" w:rsidR="005A59F5" w:rsidRPr="00C075DE" w:rsidRDefault="005A59F5" w:rsidP="005A5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5A59F5" w:rsidRPr="00C075DE" w14:paraId="74AD9C29" w14:textId="77777777" w:rsidTr="00E834A7">
        <w:tc>
          <w:tcPr>
            <w:tcW w:w="3801" w:type="dxa"/>
          </w:tcPr>
          <w:p w14:paraId="15F8EA7A" w14:textId="77777777" w:rsidR="005A59F5" w:rsidRPr="00C075DE" w:rsidRDefault="005A59F5" w:rsidP="005A5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223" w:type="dxa"/>
            <w:shd w:val="clear" w:color="auto" w:fill="auto"/>
          </w:tcPr>
          <w:p w14:paraId="0947FB41" w14:textId="4F3870F9" w:rsidR="005A59F5" w:rsidRPr="00C075DE" w:rsidRDefault="00845E35" w:rsidP="005A5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57</w:t>
            </w:r>
          </w:p>
        </w:tc>
        <w:tc>
          <w:tcPr>
            <w:tcW w:w="255" w:type="dxa"/>
            <w:shd w:val="clear" w:color="auto" w:fill="auto"/>
          </w:tcPr>
          <w:p w14:paraId="297E912E" w14:textId="77777777" w:rsidR="005A59F5" w:rsidRPr="00C075DE" w:rsidRDefault="005A59F5" w:rsidP="005A5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77945DC3" w14:textId="5AFDD942" w:rsidR="005A59F5" w:rsidRPr="00C075DE" w:rsidRDefault="00845E35" w:rsidP="005A5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45E35">
              <w:rPr>
                <w:rFonts w:ascii="Angsana New" w:hAnsi="Angsana New"/>
                <w:color w:val="000000"/>
                <w:sz w:val="30"/>
                <w:szCs w:val="30"/>
              </w:rPr>
              <w:t>57</w:t>
            </w:r>
          </w:p>
        </w:tc>
        <w:tc>
          <w:tcPr>
            <w:tcW w:w="255" w:type="dxa"/>
            <w:shd w:val="clear" w:color="auto" w:fill="auto"/>
          </w:tcPr>
          <w:p w14:paraId="11DDE9B2" w14:textId="77777777" w:rsidR="005A59F5" w:rsidRPr="00C075DE" w:rsidRDefault="005A59F5" w:rsidP="005A59F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14:paraId="095AFBDA" w14:textId="552A1DA8" w:rsidR="005A59F5" w:rsidRPr="00C075DE" w:rsidRDefault="005A59F5" w:rsidP="005A5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45" w:type="dxa"/>
          </w:tcPr>
          <w:p w14:paraId="027C97CA" w14:textId="77777777" w:rsidR="005A59F5" w:rsidRPr="00C075DE" w:rsidRDefault="005A59F5" w:rsidP="005A59F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27" w:type="dxa"/>
          </w:tcPr>
          <w:p w14:paraId="00D7DFB4" w14:textId="16EA1E57" w:rsidR="005A59F5" w:rsidRPr="00C075DE" w:rsidRDefault="005A59F5" w:rsidP="005A5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  <w:t>-</w:t>
            </w:r>
          </w:p>
        </w:tc>
      </w:tr>
      <w:tr w:rsidR="005A59F5" w:rsidRPr="00C075DE" w14:paraId="09817910" w14:textId="77777777" w:rsidTr="00D773ED">
        <w:trPr>
          <w:trHeight w:val="274"/>
        </w:trPr>
        <w:tc>
          <w:tcPr>
            <w:tcW w:w="3801" w:type="dxa"/>
          </w:tcPr>
          <w:p w14:paraId="434CC255" w14:textId="77777777" w:rsidR="005A59F5" w:rsidRPr="00C075DE" w:rsidRDefault="005A59F5" w:rsidP="005A59F5">
            <w:pPr>
              <w:tabs>
                <w:tab w:val="left" w:pos="364"/>
                <w:tab w:val="left" w:pos="1827"/>
              </w:tabs>
              <w:spacing w:line="240" w:lineRule="auto"/>
              <w:ind w:right="44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223" w:type="dxa"/>
            <w:shd w:val="clear" w:color="auto" w:fill="auto"/>
          </w:tcPr>
          <w:p w14:paraId="72C7FDD5" w14:textId="77777777" w:rsidR="005A59F5" w:rsidRPr="00C075DE" w:rsidRDefault="005A59F5" w:rsidP="005A5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55" w:type="dxa"/>
            <w:shd w:val="clear" w:color="auto" w:fill="auto"/>
          </w:tcPr>
          <w:p w14:paraId="7D61D51A" w14:textId="77777777" w:rsidR="005A59F5" w:rsidRPr="00C075DE" w:rsidRDefault="005A59F5" w:rsidP="005A5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163" w:type="dxa"/>
            <w:shd w:val="clear" w:color="auto" w:fill="auto"/>
          </w:tcPr>
          <w:p w14:paraId="2D39490C" w14:textId="77777777" w:rsidR="005A59F5" w:rsidRPr="00C075DE" w:rsidRDefault="005A59F5" w:rsidP="005A5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55" w:type="dxa"/>
            <w:shd w:val="clear" w:color="auto" w:fill="auto"/>
          </w:tcPr>
          <w:p w14:paraId="09B41BEB" w14:textId="77777777" w:rsidR="005A59F5" w:rsidRPr="00C075DE" w:rsidRDefault="005A59F5" w:rsidP="005A59F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162" w:type="dxa"/>
            <w:shd w:val="clear" w:color="auto" w:fill="auto"/>
          </w:tcPr>
          <w:p w14:paraId="5D9FAF95" w14:textId="77777777" w:rsidR="005A59F5" w:rsidRPr="00C075DE" w:rsidRDefault="005A59F5" w:rsidP="005A5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45" w:type="dxa"/>
          </w:tcPr>
          <w:p w14:paraId="521FBD39" w14:textId="77777777" w:rsidR="005A59F5" w:rsidRPr="00C075DE" w:rsidRDefault="005A59F5" w:rsidP="005A59F5">
            <w:pPr>
              <w:pStyle w:val="acctfourfigures"/>
              <w:tabs>
                <w:tab w:val="clear" w:pos="765"/>
                <w:tab w:val="decimal" w:pos="760"/>
                <w:tab w:val="decimal" w:pos="812"/>
                <w:tab w:val="decimal" w:pos="991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lang w:bidi="th-TH"/>
              </w:rPr>
            </w:pPr>
          </w:p>
        </w:tc>
        <w:tc>
          <w:tcPr>
            <w:tcW w:w="1227" w:type="dxa"/>
          </w:tcPr>
          <w:p w14:paraId="26AB023C" w14:textId="77777777" w:rsidR="005A59F5" w:rsidRPr="00C075DE" w:rsidRDefault="005A59F5" w:rsidP="005A5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</w:tr>
      <w:tr w:rsidR="00FF7CE0" w:rsidRPr="00C075DE" w14:paraId="78856C7C" w14:textId="77777777" w:rsidTr="00D773ED">
        <w:trPr>
          <w:trHeight w:val="274"/>
        </w:trPr>
        <w:tc>
          <w:tcPr>
            <w:tcW w:w="3801" w:type="dxa"/>
          </w:tcPr>
          <w:p w14:paraId="3D634C49" w14:textId="77777777" w:rsidR="00FF7CE0" w:rsidRPr="00C075DE" w:rsidRDefault="00FF7CE0" w:rsidP="005A59F5">
            <w:pPr>
              <w:tabs>
                <w:tab w:val="left" w:pos="364"/>
                <w:tab w:val="left" w:pos="1827"/>
              </w:tabs>
              <w:spacing w:line="240" w:lineRule="auto"/>
              <w:ind w:right="44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223" w:type="dxa"/>
            <w:shd w:val="clear" w:color="auto" w:fill="auto"/>
          </w:tcPr>
          <w:p w14:paraId="25725C18" w14:textId="77777777" w:rsidR="00FF7CE0" w:rsidRPr="00C075DE" w:rsidRDefault="00FF7CE0" w:rsidP="005A5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55" w:type="dxa"/>
            <w:shd w:val="clear" w:color="auto" w:fill="auto"/>
          </w:tcPr>
          <w:p w14:paraId="2F43DAD0" w14:textId="77777777" w:rsidR="00FF7CE0" w:rsidRPr="00C075DE" w:rsidRDefault="00FF7CE0" w:rsidP="005A5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163" w:type="dxa"/>
            <w:shd w:val="clear" w:color="auto" w:fill="auto"/>
          </w:tcPr>
          <w:p w14:paraId="592E2C16" w14:textId="77777777" w:rsidR="00FF7CE0" w:rsidRPr="00C075DE" w:rsidRDefault="00FF7CE0" w:rsidP="005A5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55" w:type="dxa"/>
            <w:shd w:val="clear" w:color="auto" w:fill="auto"/>
          </w:tcPr>
          <w:p w14:paraId="5B5E2F9E" w14:textId="77777777" w:rsidR="00FF7CE0" w:rsidRPr="00C075DE" w:rsidRDefault="00FF7CE0" w:rsidP="005A59F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162" w:type="dxa"/>
            <w:shd w:val="clear" w:color="auto" w:fill="auto"/>
          </w:tcPr>
          <w:p w14:paraId="4755A241" w14:textId="77777777" w:rsidR="00FF7CE0" w:rsidRPr="00C075DE" w:rsidRDefault="00FF7CE0" w:rsidP="005A5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45" w:type="dxa"/>
          </w:tcPr>
          <w:p w14:paraId="3B3E79FF" w14:textId="77777777" w:rsidR="00FF7CE0" w:rsidRPr="00C075DE" w:rsidRDefault="00FF7CE0" w:rsidP="005A59F5">
            <w:pPr>
              <w:pStyle w:val="acctfourfigures"/>
              <w:tabs>
                <w:tab w:val="clear" w:pos="765"/>
                <w:tab w:val="decimal" w:pos="760"/>
                <w:tab w:val="decimal" w:pos="812"/>
                <w:tab w:val="decimal" w:pos="991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lang w:bidi="th-TH"/>
              </w:rPr>
            </w:pPr>
          </w:p>
        </w:tc>
        <w:tc>
          <w:tcPr>
            <w:tcW w:w="1227" w:type="dxa"/>
          </w:tcPr>
          <w:p w14:paraId="66DAF211" w14:textId="77777777" w:rsidR="00FF7CE0" w:rsidRPr="00C075DE" w:rsidRDefault="00FF7CE0" w:rsidP="005A5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</w:tr>
      <w:tr w:rsidR="005A59F5" w:rsidRPr="00C075DE" w14:paraId="0960839E" w14:textId="77777777" w:rsidTr="00D773ED">
        <w:tc>
          <w:tcPr>
            <w:tcW w:w="3801" w:type="dxa"/>
          </w:tcPr>
          <w:p w14:paraId="470E164E" w14:textId="77777777" w:rsidR="005A59F5" w:rsidRPr="00C075DE" w:rsidRDefault="005A59F5" w:rsidP="005A59F5">
            <w:pPr>
              <w:tabs>
                <w:tab w:val="left" w:pos="364"/>
                <w:tab w:val="left" w:pos="1827"/>
              </w:tabs>
              <w:spacing w:line="240" w:lineRule="auto"/>
              <w:ind w:left="342" w:right="44" w:hanging="36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lastRenderedPageBreak/>
              <w:t>ค่าตอบแทนผู้บริหารสำคัญ</w:t>
            </w:r>
          </w:p>
        </w:tc>
        <w:tc>
          <w:tcPr>
            <w:tcW w:w="1223" w:type="dxa"/>
            <w:shd w:val="clear" w:color="auto" w:fill="auto"/>
          </w:tcPr>
          <w:p w14:paraId="027A90B9" w14:textId="77777777" w:rsidR="005A59F5" w:rsidRPr="00C075DE" w:rsidRDefault="005A59F5" w:rsidP="005A5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330EA947" w14:textId="77777777" w:rsidR="005A59F5" w:rsidRPr="00C075DE" w:rsidRDefault="005A59F5" w:rsidP="005A5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5480D8BE" w14:textId="77777777" w:rsidR="005A59F5" w:rsidRPr="00C075DE" w:rsidRDefault="005A59F5" w:rsidP="005A5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6E07DA98" w14:textId="77777777" w:rsidR="005A59F5" w:rsidRPr="00C075DE" w:rsidRDefault="005A59F5" w:rsidP="005A59F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14:paraId="3E59F6CD" w14:textId="77777777" w:rsidR="005A59F5" w:rsidRPr="00C075DE" w:rsidRDefault="005A59F5" w:rsidP="005A5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45" w:type="dxa"/>
          </w:tcPr>
          <w:p w14:paraId="1C5DDA6F" w14:textId="77777777" w:rsidR="005A59F5" w:rsidRPr="00C075DE" w:rsidRDefault="005A59F5" w:rsidP="005A59F5">
            <w:pPr>
              <w:pStyle w:val="acctfourfigures"/>
              <w:tabs>
                <w:tab w:val="clear" w:pos="765"/>
                <w:tab w:val="decimal" w:pos="760"/>
                <w:tab w:val="decimal" w:pos="812"/>
                <w:tab w:val="decimal" w:pos="991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227" w:type="dxa"/>
          </w:tcPr>
          <w:p w14:paraId="5791A47F" w14:textId="77777777" w:rsidR="005A59F5" w:rsidRPr="00C075DE" w:rsidRDefault="005A59F5" w:rsidP="005A5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703789" w:rsidRPr="00C075DE" w14:paraId="3DCB7E03" w14:textId="77777777" w:rsidTr="00D773ED">
        <w:tc>
          <w:tcPr>
            <w:tcW w:w="3801" w:type="dxa"/>
          </w:tcPr>
          <w:p w14:paraId="56A5F1F4" w14:textId="77777777" w:rsidR="00703789" w:rsidRPr="00C075DE" w:rsidRDefault="00703789" w:rsidP="0070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4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ผลประโยชน์ระยะสั้นและอื่น</w:t>
            </w:r>
            <w:r w:rsidRPr="00C075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</w:p>
        </w:tc>
        <w:tc>
          <w:tcPr>
            <w:tcW w:w="1223" w:type="dxa"/>
            <w:shd w:val="clear" w:color="auto" w:fill="auto"/>
          </w:tcPr>
          <w:p w14:paraId="37400844" w14:textId="79A38820" w:rsidR="00703789" w:rsidRPr="00C075DE" w:rsidRDefault="00845E35" w:rsidP="00EE1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21</w:t>
            </w:r>
            <w:r w:rsidR="00EE19A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845E3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253</w:t>
            </w:r>
          </w:p>
        </w:tc>
        <w:tc>
          <w:tcPr>
            <w:tcW w:w="255" w:type="dxa"/>
            <w:shd w:val="clear" w:color="auto" w:fill="auto"/>
          </w:tcPr>
          <w:p w14:paraId="2E89DE63" w14:textId="77777777" w:rsidR="00703789" w:rsidRPr="00C075DE" w:rsidRDefault="00703789" w:rsidP="00703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7A2552F4" w14:textId="572338F9" w:rsidR="00703789" w:rsidRPr="00C075DE" w:rsidRDefault="00845E35" w:rsidP="00703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45E35">
              <w:rPr>
                <w:rFonts w:ascii="Angsana New" w:hAnsi="Angsana New"/>
                <w:color w:val="000000"/>
                <w:sz w:val="30"/>
                <w:szCs w:val="30"/>
              </w:rPr>
              <w:t>19</w:t>
            </w:r>
            <w:r w:rsidR="00703789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845E35">
              <w:rPr>
                <w:rFonts w:ascii="Angsana New" w:hAnsi="Angsana New"/>
                <w:color w:val="000000"/>
                <w:sz w:val="30"/>
                <w:szCs w:val="30"/>
              </w:rPr>
              <w:t>614</w:t>
            </w:r>
          </w:p>
        </w:tc>
        <w:tc>
          <w:tcPr>
            <w:tcW w:w="255" w:type="dxa"/>
            <w:shd w:val="clear" w:color="auto" w:fill="auto"/>
          </w:tcPr>
          <w:p w14:paraId="04EC566D" w14:textId="77777777" w:rsidR="00703789" w:rsidRPr="00C075DE" w:rsidRDefault="00703789" w:rsidP="00703789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62" w:type="dxa"/>
            <w:shd w:val="clear" w:color="auto" w:fill="auto"/>
          </w:tcPr>
          <w:p w14:paraId="79BC49C5" w14:textId="48D50A49" w:rsidR="00703789" w:rsidRPr="00C075DE" w:rsidRDefault="00845E35" w:rsidP="00703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21</w:t>
            </w:r>
            <w:r w:rsidR="00EE19A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845E3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253</w:t>
            </w:r>
          </w:p>
        </w:tc>
        <w:tc>
          <w:tcPr>
            <w:tcW w:w="245" w:type="dxa"/>
          </w:tcPr>
          <w:p w14:paraId="4766F0EB" w14:textId="77777777" w:rsidR="00703789" w:rsidRPr="00C075DE" w:rsidRDefault="00703789" w:rsidP="00703789">
            <w:pPr>
              <w:pStyle w:val="acctfourfigures"/>
              <w:tabs>
                <w:tab w:val="clear" w:pos="765"/>
                <w:tab w:val="decimal" w:pos="760"/>
                <w:tab w:val="decimal" w:pos="812"/>
                <w:tab w:val="decimal" w:pos="991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227" w:type="dxa"/>
          </w:tcPr>
          <w:p w14:paraId="53354601" w14:textId="231BFD4F" w:rsidR="00703789" w:rsidRPr="00C075DE" w:rsidRDefault="00845E35" w:rsidP="00703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45E35">
              <w:rPr>
                <w:rFonts w:ascii="Angsana New" w:hAnsi="Angsana New"/>
                <w:color w:val="000000"/>
                <w:sz w:val="30"/>
                <w:szCs w:val="30"/>
              </w:rPr>
              <w:t>19</w:t>
            </w:r>
            <w:r w:rsidR="00703789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845E35">
              <w:rPr>
                <w:rFonts w:ascii="Angsana New" w:hAnsi="Angsana New"/>
                <w:color w:val="000000"/>
                <w:sz w:val="30"/>
                <w:szCs w:val="30"/>
              </w:rPr>
              <w:t>614</w:t>
            </w:r>
          </w:p>
        </w:tc>
      </w:tr>
      <w:tr w:rsidR="00703789" w:rsidRPr="00C075DE" w14:paraId="36893B1E" w14:textId="77777777" w:rsidTr="00D773ED">
        <w:tc>
          <w:tcPr>
            <w:tcW w:w="3801" w:type="dxa"/>
          </w:tcPr>
          <w:p w14:paraId="42AE1746" w14:textId="77777777" w:rsidR="00703789" w:rsidRPr="00C075DE" w:rsidRDefault="00703789" w:rsidP="0070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ผลประโยชน์ระยะยาว</w:t>
            </w:r>
          </w:p>
        </w:tc>
        <w:tc>
          <w:tcPr>
            <w:tcW w:w="1223" w:type="dxa"/>
            <w:shd w:val="clear" w:color="auto" w:fill="auto"/>
          </w:tcPr>
          <w:p w14:paraId="2BBFBEA2" w14:textId="51671B91" w:rsidR="00703789" w:rsidRPr="00C075DE" w:rsidRDefault="00845E35" w:rsidP="00703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="00EE19A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845E3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388</w:t>
            </w:r>
          </w:p>
        </w:tc>
        <w:tc>
          <w:tcPr>
            <w:tcW w:w="255" w:type="dxa"/>
            <w:shd w:val="clear" w:color="auto" w:fill="auto"/>
          </w:tcPr>
          <w:p w14:paraId="76011D66" w14:textId="77777777" w:rsidR="00703789" w:rsidRPr="00C075DE" w:rsidRDefault="00703789" w:rsidP="00703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23D1B603" w14:textId="15929325" w:rsidR="00703789" w:rsidRPr="00C075DE" w:rsidRDefault="00845E35" w:rsidP="00703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45E35">
              <w:rPr>
                <w:rFonts w:ascii="Angsana New" w:hAnsi="Angsana New"/>
                <w:color w:val="000000"/>
                <w:sz w:val="30"/>
                <w:szCs w:val="30"/>
              </w:rPr>
              <w:t>597</w:t>
            </w:r>
          </w:p>
        </w:tc>
        <w:tc>
          <w:tcPr>
            <w:tcW w:w="255" w:type="dxa"/>
            <w:shd w:val="clear" w:color="auto" w:fill="auto"/>
          </w:tcPr>
          <w:p w14:paraId="3F40508E" w14:textId="77777777" w:rsidR="00703789" w:rsidRPr="00C075DE" w:rsidRDefault="00703789" w:rsidP="00703789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62" w:type="dxa"/>
            <w:shd w:val="clear" w:color="auto" w:fill="auto"/>
          </w:tcPr>
          <w:p w14:paraId="215F2BA8" w14:textId="65EE9623" w:rsidR="00703789" w:rsidRPr="00C075DE" w:rsidRDefault="00845E35" w:rsidP="00703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="00EE19A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845E3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388</w:t>
            </w:r>
          </w:p>
        </w:tc>
        <w:tc>
          <w:tcPr>
            <w:tcW w:w="245" w:type="dxa"/>
          </w:tcPr>
          <w:p w14:paraId="5B1A9E3A" w14:textId="77777777" w:rsidR="00703789" w:rsidRPr="00C075DE" w:rsidRDefault="00703789" w:rsidP="00703789">
            <w:pPr>
              <w:pStyle w:val="acctfourfigures"/>
              <w:tabs>
                <w:tab w:val="clear" w:pos="765"/>
                <w:tab w:val="decimal" w:pos="760"/>
                <w:tab w:val="decimal" w:pos="812"/>
                <w:tab w:val="decimal" w:pos="991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227" w:type="dxa"/>
          </w:tcPr>
          <w:p w14:paraId="2734FAE0" w14:textId="7848098F" w:rsidR="00703789" w:rsidRPr="00C075DE" w:rsidRDefault="00845E35" w:rsidP="00703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45E35">
              <w:rPr>
                <w:rFonts w:ascii="Angsana New" w:hAnsi="Angsana New"/>
                <w:color w:val="000000"/>
                <w:sz w:val="30"/>
                <w:szCs w:val="30"/>
              </w:rPr>
              <w:t>597</w:t>
            </w:r>
          </w:p>
        </w:tc>
      </w:tr>
    </w:tbl>
    <w:p w14:paraId="6012DF39" w14:textId="77777777" w:rsidR="002C0FEE" w:rsidRPr="00C075DE" w:rsidRDefault="002C0FEE" w:rsidP="002C0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color w:val="FF0000"/>
          <w:spacing w:val="-2"/>
          <w:sz w:val="30"/>
          <w:szCs w:val="30"/>
        </w:rPr>
      </w:pPr>
    </w:p>
    <w:p w14:paraId="3D3C9D7F" w14:textId="37E0910D" w:rsidR="00480BFD" w:rsidRPr="00C075DE" w:rsidRDefault="00BA43C4" w:rsidP="000B6B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65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pacing w:val="-2"/>
          <w:sz w:val="30"/>
          <w:szCs w:val="30"/>
        </w:rPr>
      </w:pPr>
      <w:r w:rsidRPr="00C075DE">
        <w:rPr>
          <w:rFonts w:asciiTheme="majorBidi" w:hAnsiTheme="majorBidi" w:cstheme="majorBidi"/>
          <w:spacing w:val="-2"/>
          <w:sz w:val="30"/>
          <w:szCs w:val="30"/>
          <w:cs/>
        </w:rPr>
        <w:t>รายการ</w:t>
      </w:r>
      <w:r w:rsidR="005F70CA" w:rsidRPr="00C075DE">
        <w:rPr>
          <w:rFonts w:asciiTheme="majorBidi" w:hAnsiTheme="majorBidi" w:cstheme="majorBidi"/>
          <w:spacing w:val="-2"/>
          <w:sz w:val="30"/>
          <w:szCs w:val="30"/>
          <w:cs/>
        </w:rPr>
        <w:t>ซื้อและ</w:t>
      </w:r>
      <w:r w:rsidRPr="00C075DE">
        <w:rPr>
          <w:rFonts w:asciiTheme="majorBidi" w:hAnsiTheme="majorBidi" w:cstheme="majorBidi"/>
          <w:spacing w:val="-2"/>
          <w:sz w:val="30"/>
          <w:szCs w:val="30"/>
          <w:cs/>
        </w:rPr>
        <w:t>ขายระหว่างกันกับ</w:t>
      </w:r>
      <w:r w:rsidR="008E1296" w:rsidRPr="00C075DE">
        <w:rPr>
          <w:rFonts w:asciiTheme="majorBidi" w:hAnsiTheme="majorBidi" w:cstheme="majorBidi"/>
          <w:spacing w:val="-2"/>
          <w:sz w:val="30"/>
          <w:szCs w:val="30"/>
          <w:cs/>
        </w:rPr>
        <w:t>บริษัทร่วม</w:t>
      </w:r>
      <w:r w:rsidRPr="00C075DE">
        <w:rPr>
          <w:rFonts w:asciiTheme="majorBidi" w:hAnsiTheme="majorBidi" w:cstheme="majorBidi"/>
          <w:spacing w:val="-2"/>
          <w:sz w:val="30"/>
          <w:szCs w:val="30"/>
          <w:cs/>
        </w:rPr>
        <w:t>ที่แสดงไว้ข้างต้น ไม่รวมรายการที่บริษัท</w:t>
      </w:r>
      <w:r w:rsidR="003D73E8" w:rsidRPr="00C075DE">
        <w:rPr>
          <w:rFonts w:asciiTheme="majorBidi" w:hAnsiTheme="majorBidi" w:cstheme="majorBidi"/>
          <w:spacing w:val="-2"/>
          <w:sz w:val="30"/>
          <w:szCs w:val="30"/>
          <w:cs/>
        </w:rPr>
        <w:t>เป็นผู้รับจ้างผลิต และเป็นผู้จัดจำหน่ายสินค้าให้กับ</w:t>
      </w:r>
      <w:r w:rsidRPr="00C075DE">
        <w:rPr>
          <w:rFonts w:asciiTheme="majorBidi" w:hAnsiTheme="majorBidi" w:cstheme="majorBidi"/>
          <w:spacing w:val="-2"/>
          <w:sz w:val="30"/>
          <w:szCs w:val="30"/>
          <w:cs/>
        </w:rPr>
        <w:t>บริษัทร่วมทางอ้อมแห่งหนึ่ง</w:t>
      </w:r>
      <w:r w:rsidR="00AE5CEF" w:rsidRPr="00C075DE">
        <w:rPr>
          <w:rFonts w:asciiTheme="majorBidi" w:hAnsiTheme="majorBidi" w:cstheme="majorBidi"/>
          <w:spacing w:val="-2"/>
          <w:sz w:val="30"/>
          <w:szCs w:val="30"/>
          <w:cs/>
        </w:rPr>
        <w:t>สำหรับงวด</w:t>
      </w:r>
      <w:r w:rsidR="00523735">
        <w:rPr>
          <w:rFonts w:asciiTheme="majorBidi" w:hAnsiTheme="majorBidi" w:cstheme="majorBidi" w:hint="cs"/>
          <w:spacing w:val="-2"/>
          <w:sz w:val="30"/>
          <w:szCs w:val="30"/>
          <w:cs/>
        </w:rPr>
        <w:t>สาม</w:t>
      </w:r>
      <w:r w:rsidR="00480BFD" w:rsidRPr="00C075DE">
        <w:rPr>
          <w:rFonts w:asciiTheme="majorBidi" w:hAnsiTheme="majorBidi" w:cstheme="majorBidi"/>
          <w:spacing w:val="-2"/>
          <w:sz w:val="30"/>
          <w:szCs w:val="30"/>
          <w:cs/>
        </w:rPr>
        <w:t>เดือน</w:t>
      </w:r>
      <w:r w:rsidR="00AE5CEF" w:rsidRPr="00C075DE">
        <w:rPr>
          <w:rFonts w:asciiTheme="majorBidi" w:hAnsiTheme="majorBidi" w:cstheme="majorBidi"/>
          <w:spacing w:val="-2"/>
          <w:sz w:val="30"/>
          <w:szCs w:val="30"/>
          <w:cs/>
        </w:rPr>
        <w:t xml:space="preserve">สิ้นสุดวันที่ </w:t>
      </w:r>
      <w:r w:rsidR="00845E35" w:rsidRPr="00845E35">
        <w:rPr>
          <w:rFonts w:asciiTheme="majorBidi" w:hAnsiTheme="majorBidi" w:cstheme="majorBidi"/>
          <w:spacing w:val="-2"/>
          <w:sz w:val="30"/>
          <w:szCs w:val="30"/>
        </w:rPr>
        <w:t>31</w:t>
      </w:r>
      <w:r w:rsidR="00523735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523735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มีนาคม </w:t>
      </w:r>
      <w:r w:rsidR="00845E35" w:rsidRPr="00845E35">
        <w:rPr>
          <w:rFonts w:asciiTheme="majorBidi" w:hAnsiTheme="majorBidi" w:cstheme="majorBidi"/>
          <w:spacing w:val="-2"/>
          <w:sz w:val="30"/>
          <w:szCs w:val="30"/>
        </w:rPr>
        <w:t>2566</w:t>
      </w:r>
      <w:r w:rsidR="007E2E22" w:rsidRPr="00C075DE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C075DE">
        <w:rPr>
          <w:rFonts w:asciiTheme="majorBidi" w:hAnsiTheme="majorBidi" w:cstheme="majorBidi"/>
          <w:spacing w:val="-2"/>
          <w:sz w:val="30"/>
          <w:szCs w:val="30"/>
          <w:cs/>
        </w:rPr>
        <w:t>เป็นจำนวน</w:t>
      </w:r>
      <w:r w:rsidR="00AE5CEF" w:rsidRPr="00C075DE">
        <w:rPr>
          <w:rFonts w:asciiTheme="majorBidi" w:hAnsiTheme="majorBidi" w:cstheme="majorBidi"/>
          <w:spacing w:val="-2"/>
          <w:sz w:val="30"/>
          <w:szCs w:val="30"/>
          <w:cs/>
        </w:rPr>
        <w:t>เงิน</w:t>
      </w:r>
      <w:r w:rsidR="00480BFD" w:rsidRPr="00C075DE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845E35" w:rsidRPr="00845E35">
        <w:rPr>
          <w:rFonts w:asciiTheme="majorBidi" w:hAnsiTheme="majorBidi" w:cstheme="majorBidi"/>
          <w:spacing w:val="-2"/>
          <w:sz w:val="30"/>
          <w:szCs w:val="30"/>
        </w:rPr>
        <w:t>35</w:t>
      </w:r>
      <w:r w:rsidR="00A60D65">
        <w:rPr>
          <w:rFonts w:asciiTheme="majorBidi" w:hAnsiTheme="majorBidi" w:cstheme="majorBidi"/>
          <w:spacing w:val="-2"/>
          <w:sz w:val="30"/>
          <w:szCs w:val="30"/>
        </w:rPr>
        <w:t>.</w:t>
      </w:r>
      <w:r w:rsidR="00845E35" w:rsidRPr="00845E35">
        <w:rPr>
          <w:rFonts w:asciiTheme="majorBidi" w:hAnsiTheme="majorBidi" w:cstheme="majorBidi"/>
          <w:spacing w:val="-2"/>
          <w:sz w:val="30"/>
          <w:szCs w:val="30"/>
        </w:rPr>
        <w:t>58</w:t>
      </w:r>
      <w:r w:rsidR="00523735" w:rsidRPr="00860918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480BFD" w:rsidRPr="00860918">
        <w:rPr>
          <w:rFonts w:asciiTheme="majorBidi" w:hAnsiTheme="majorBidi" w:cstheme="majorBidi"/>
          <w:spacing w:val="-2"/>
          <w:sz w:val="30"/>
          <w:szCs w:val="30"/>
          <w:cs/>
        </w:rPr>
        <w:t>ล้านบาท</w:t>
      </w:r>
      <w:r w:rsidRPr="00C075DE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EF21A7" w:rsidRPr="00C075DE">
        <w:rPr>
          <w:rFonts w:asciiTheme="majorBidi" w:hAnsiTheme="majorBidi" w:cstheme="majorBidi"/>
          <w:i/>
          <w:iCs/>
          <w:spacing w:val="-2"/>
          <w:sz w:val="30"/>
          <w:szCs w:val="30"/>
        </w:rPr>
        <w:t>(</w:t>
      </w:r>
      <w:r w:rsidR="00845E35" w:rsidRPr="00845E35">
        <w:rPr>
          <w:rFonts w:asciiTheme="majorBidi" w:hAnsiTheme="majorBidi" w:cstheme="majorBidi"/>
          <w:i/>
          <w:iCs/>
          <w:spacing w:val="-2"/>
          <w:sz w:val="30"/>
          <w:szCs w:val="30"/>
        </w:rPr>
        <w:t>2565</w:t>
      </w:r>
      <w:r w:rsidR="00EF21A7" w:rsidRPr="00C075DE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: </w:t>
      </w:r>
      <w:r w:rsidR="00845E35" w:rsidRPr="00845E35">
        <w:rPr>
          <w:rFonts w:asciiTheme="majorBidi" w:hAnsiTheme="majorBidi" w:cstheme="majorBidi"/>
          <w:i/>
          <w:iCs/>
          <w:spacing w:val="-2"/>
          <w:sz w:val="30"/>
          <w:szCs w:val="30"/>
        </w:rPr>
        <w:t>20</w:t>
      </w:r>
      <w:r w:rsidR="00A60D65">
        <w:rPr>
          <w:rFonts w:asciiTheme="majorBidi" w:hAnsiTheme="majorBidi" w:cstheme="majorBidi"/>
          <w:i/>
          <w:iCs/>
          <w:spacing w:val="-2"/>
          <w:sz w:val="30"/>
          <w:szCs w:val="30"/>
        </w:rPr>
        <w:t>.</w:t>
      </w:r>
      <w:r w:rsidR="00845E35" w:rsidRPr="00845E35">
        <w:rPr>
          <w:rFonts w:asciiTheme="majorBidi" w:hAnsiTheme="majorBidi" w:cstheme="majorBidi"/>
          <w:i/>
          <w:iCs/>
          <w:spacing w:val="-2"/>
          <w:sz w:val="30"/>
          <w:szCs w:val="30"/>
        </w:rPr>
        <w:t>56</w:t>
      </w:r>
      <w:r w:rsidR="00A60D65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="00AB0C10" w:rsidRPr="00C075DE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ล้านบาท</w:t>
      </w:r>
      <w:r w:rsidR="00EF21A7" w:rsidRPr="00C075DE">
        <w:rPr>
          <w:rFonts w:asciiTheme="majorBidi" w:hAnsiTheme="majorBidi" w:cstheme="majorBidi"/>
          <w:i/>
          <w:iCs/>
          <w:spacing w:val="-2"/>
          <w:sz w:val="30"/>
          <w:szCs w:val="30"/>
        </w:rPr>
        <w:t>)</w:t>
      </w:r>
    </w:p>
    <w:p w14:paraId="7FACB978" w14:textId="77777777" w:rsidR="000B6B1C" w:rsidRPr="00C075DE" w:rsidRDefault="000B6B1C" w:rsidP="000B6B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65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9409007" w14:textId="393F2DD3" w:rsidR="00D650E2" w:rsidRPr="00C075DE" w:rsidRDefault="00D650E2" w:rsidP="00DB1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65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  <w:r w:rsidRPr="00C075DE">
        <w:rPr>
          <w:rFonts w:asciiTheme="majorBidi" w:hAnsiTheme="majorBidi" w:cstheme="majorBidi"/>
          <w:sz w:val="30"/>
          <w:szCs w:val="30"/>
          <w:cs/>
        </w:rPr>
        <w:t>ยอดคงเหลือกับบุคคลหรือกิจการที่เกี่ยวข้องกัน ณ วันที่</w:t>
      </w:r>
      <w:r w:rsidRPr="00C075DE">
        <w:rPr>
          <w:rFonts w:asciiTheme="majorBidi" w:hAnsiTheme="majorBidi" w:cstheme="majorBidi"/>
          <w:sz w:val="30"/>
          <w:szCs w:val="30"/>
        </w:rPr>
        <w:t xml:space="preserve"> </w:t>
      </w:r>
      <w:r w:rsidR="00845E35" w:rsidRPr="00845E35">
        <w:rPr>
          <w:rFonts w:asciiTheme="majorBidi" w:hAnsiTheme="majorBidi" w:cstheme="majorBidi"/>
          <w:spacing w:val="-2"/>
          <w:sz w:val="30"/>
          <w:szCs w:val="30"/>
        </w:rPr>
        <w:t>31</w:t>
      </w:r>
      <w:r w:rsidR="00523735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523735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มีนาคม </w:t>
      </w:r>
      <w:r w:rsidR="00845E35" w:rsidRPr="00845E35">
        <w:rPr>
          <w:rFonts w:asciiTheme="majorBidi" w:hAnsiTheme="majorBidi" w:cstheme="majorBidi"/>
          <w:sz w:val="30"/>
          <w:szCs w:val="30"/>
        </w:rPr>
        <w:t>2566</w:t>
      </w:r>
      <w:r w:rsidR="00DD14F9" w:rsidRPr="00C075DE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845E35" w:rsidRPr="00845E35">
        <w:rPr>
          <w:rFonts w:asciiTheme="majorBidi" w:hAnsiTheme="majorBidi" w:cstheme="majorBidi"/>
          <w:sz w:val="30"/>
          <w:szCs w:val="30"/>
        </w:rPr>
        <w:t>31</w:t>
      </w:r>
      <w:r w:rsidRPr="00C075DE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="00950B7F" w:rsidRPr="00C075D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45E35" w:rsidRPr="00845E35">
        <w:rPr>
          <w:rFonts w:asciiTheme="majorBidi" w:hAnsiTheme="majorBidi" w:cstheme="majorBidi"/>
          <w:sz w:val="30"/>
          <w:szCs w:val="30"/>
        </w:rPr>
        <w:t>2565</w:t>
      </w:r>
      <w:r w:rsidR="00DD14F9" w:rsidRPr="00C075D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075DE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20D4BE66" w14:textId="13EB466B" w:rsidR="0043229B" w:rsidRPr="00C075DE" w:rsidRDefault="0043229B" w:rsidP="004322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  <w:highlight w:val="green"/>
        </w:rPr>
      </w:pPr>
    </w:p>
    <w:tbl>
      <w:tblPr>
        <w:tblW w:w="935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81"/>
        <w:gridCol w:w="268"/>
        <w:gridCol w:w="1132"/>
        <w:gridCol w:w="281"/>
        <w:gridCol w:w="1115"/>
        <w:gridCol w:w="281"/>
        <w:gridCol w:w="1147"/>
      </w:tblGrid>
      <w:tr w:rsidR="007C24ED" w:rsidRPr="00C075DE" w14:paraId="61EA2DE5" w14:textId="77777777" w:rsidTr="00D3314A">
        <w:trPr>
          <w:tblHeader/>
        </w:trPr>
        <w:tc>
          <w:tcPr>
            <w:tcW w:w="2165" w:type="pct"/>
          </w:tcPr>
          <w:p w14:paraId="28298FC2" w14:textId="77777777" w:rsidR="007C24ED" w:rsidRPr="00C075DE" w:rsidRDefault="007C24ED" w:rsidP="00D3314A">
            <w:pPr>
              <w:tabs>
                <w:tab w:val="clear" w:pos="227"/>
                <w:tab w:val="left" w:pos="252"/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26" w:type="pct"/>
            <w:gridSpan w:val="3"/>
          </w:tcPr>
          <w:p w14:paraId="5D7CCCBB" w14:textId="77777777" w:rsidR="007C24ED" w:rsidRPr="00C075DE" w:rsidRDefault="007C24ED" w:rsidP="00D33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17C7182C" w14:textId="77777777" w:rsidR="007C24ED" w:rsidRPr="00C075DE" w:rsidRDefault="007C24ED" w:rsidP="00D33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9" w:type="pct"/>
            <w:gridSpan w:val="3"/>
          </w:tcPr>
          <w:p w14:paraId="4BF71B96" w14:textId="77777777" w:rsidR="007C24ED" w:rsidRPr="00C075DE" w:rsidRDefault="007C24ED" w:rsidP="00D33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465D8" w:rsidRPr="00C075DE" w14:paraId="22CF04C7" w14:textId="77777777" w:rsidTr="00D3314A">
        <w:trPr>
          <w:tblHeader/>
        </w:trPr>
        <w:tc>
          <w:tcPr>
            <w:tcW w:w="2165" w:type="pct"/>
          </w:tcPr>
          <w:p w14:paraId="603D6C04" w14:textId="77777777" w:rsidR="00C465D8" w:rsidRPr="00C075DE" w:rsidRDefault="00C465D8" w:rsidP="00C465D8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8" w:type="pct"/>
            <w:shd w:val="clear" w:color="auto" w:fill="auto"/>
          </w:tcPr>
          <w:p w14:paraId="2F65B357" w14:textId="356D8998" w:rsidR="00C465D8" w:rsidRPr="00C075DE" w:rsidRDefault="00845E35" w:rsidP="00C465D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C465D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465D8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3" w:type="pct"/>
            <w:shd w:val="clear" w:color="auto" w:fill="auto"/>
          </w:tcPr>
          <w:p w14:paraId="6B9DDAEF" w14:textId="77777777" w:rsidR="00C465D8" w:rsidRPr="00C075DE" w:rsidRDefault="00C465D8" w:rsidP="00C465D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  <w:shd w:val="clear" w:color="auto" w:fill="auto"/>
          </w:tcPr>
          <w:p w14:paraId="21E4E3DC" w14:textId="4A1D32D6" w:rsidR="00C465D8" w:rsidRPr="00C075DE" w:rsidRDefault="00845E35" w:rsidP="00C465D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C465D8" w:rsidRPr="00C075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465D8"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0" w:type="pct"/>
            <w:shd w:val="clear" w:color="auto" w:fill="auto"/>
          </w:tcPr>
          <w:p w14:paraId="65062B16" w14:textId="77777777" w:rsidR="00C465D8" w:rsidRPr="00C075DE" w:rsidRDefault="00C465D8" w:rsidP="00C465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38AFE5BA" w14:textId="30EDB528" w:rsidR="00C465D8" w:rsidRPr="00C075DE" w:rsidRDefault="00845E35" w:rsidP="00C465D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C465D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465D8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50" w:type="pct"/>
            <w:shd w:val="clear" w:color="auto" w:fill="auto"/>
          </w:tcPr>
          <w:p w14:paraId="4F0CD847" w14:textId="77777777" w:rsidR="00C465D8" w:rsidRPr="00C075DE" w:rsidRDefault="00C465D8" w:rsidP="00C465D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14:paraId="3AD1EF1D" w14:textId="30C64901" w:rsidR="00C465D8" w:rsidRPr="00C075DE" w:rsidRDefault="00845E35" w:rsidP="00C465D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C465D8" w:rsidRPr="00C075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465D8"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C465D8" w:rsidRPr="00C075DE" w14:paraId="2D587CBA" w14:textId="77777777" w:rsidTr="00D3314A">
        <w:trPr>
          <w:tblHeader/>
        </w:trPr>
        <w:tc>
          <w:tcPr>
            <w:tcW w:w="2165" w:type="pct"/>
          </w:tcPr>
          <w:p w14:paraId="6FEF9350" w14:textId="77777777" w:rsidR="00C465D8" w:rsidRPr="00C075DE" w:rsidRDefault="00C465D8" w:rsidP="00C465D8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78" w:type="pct"/>
            <w:shd w:val="clear" w:color="auto" w:fill="auto"/>
          </w:tcPr>
          <w:p w14:paraId="54F35E32" w14:textId="7C9C48C1" w:rsidR="00C465D8" w:rsidRPr="00C075DE" w:rsidRDefault="00845E35" w:rsidP="00C465D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3" w:type="pct"/>
            <w:shd w:val="clear" w:color="auto" w:fill="auto"/>
          </w:tcPr>
          <w:p w14:paraId="17718101" w14:textId="77777777" w:rsidR="00C465D8" w:rsidRPr="00C075DE" w:rsidRDefault="00C465D8" w:rsidP="00C465D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  <w:shd w:val="clear" w:color="auto" w:fill="auto"/>
          </w:tcPr>
          <w:p w14:paraId="786EB8DC" w14:textId="212165CB" w:rsidR="00C465D8" w:rsidRPr="00C075DE" w:rsidRDefault="00845E35" w:rsidP="00C465D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50" w:type="pct"/>
            <w:shd w:val="clear" w:color="auto" w:fill="auto"/>
          </w:tcPr>
          <w:p w14:paraId="4AB6C449" w14:textId="77777777" w:rsidR="00C465D8" w:rsidRPr="00C075DE" w:rsidRDefault="00C465D8" w:rsidP="00C465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609501CE" w14:textId="290A94CF" w:rsidR="00C465D8" w:rsidRPr="00C075DE" w:rsidRDefault="00845E35" w:rsidP="00C465D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50" w:type="pct"/>
            <w:shd w:val="clear" w:color="auto" w:fill="auto"/>
          </w:tcPr>
          <w:p w14:paraId="4F731B25" w14:textId="77777777" w:rsidR="00C465D8" w:rsidRPr="00C075DE" w:rsidRDefault="00C465D8" w:rsidP="00C465D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14:paraId="0DE53615" w14:textId="6E0FD1D1" w:rsidR="00C465D8" w:rsidRPr="00C075DE" w:rsidRDefault="00845E35" w:rsidP="00C465D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C465D8" w:rsidRPr="00C075DE" w14:paraId="3C912656" w14:textId="77777777" w:rsidTr="00D3314A">
        <w:trPr>
          <w:tblHeader/>
        </w:trPr>
        <w:tc>
          <w:tcPr>
            <w:tcW w:w="2165" w:type="pct"/>
          </w:tcPr>
          <w:p w14:paraId="36B5AEC8" w14:textId="77777777" w:rsidR="00C465D8" w:rsidRPr="00C075DE" w:rsidRDefault="00C465D8" w:rsidP="00C465D8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835" w:type="pct"/>
            <w:gridSpan w:val="7"/>
          </w:tcPr>
          <w:p w14:paraId="72FF05DF" w14:textId="77777777" w:rsidR="00C465D8" w:rsidRPr="00C075DE" w:rsidRDefault="00C465D8" w:rsidP="00C465D8">
            <w:pPr>
              <w:spacing w:line="240" w:lineRule="auto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465D8" w:rsidRPr="00C075DE" w14:paraId="099AE272" w14:textId="77777777" w:rsidTr="00D3314A">
        <w:tc>
          <w:tcPr>
            <w:tcW w:w="2165" w:type="pct"/>
          </w:tcPr>
          <w:p w14:paraId="2778817E" w14:textId="77777777" w:rsidR="00C465D8" w:rsidRPr="00C075DE" w:rsidRDefault="00C465D8" w:rsidP="00C465D8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8" w:type="pct"/>
          </w:tcPr>
          <w:p w14:paraId="550C86DA" w14:textId="77777777" w:rsidR="00C465D8" w:rsidRPr="00C075DE" w:rsidRDefault="00C465D8" w:rsidP="00C465D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green"/>
                <w:cs/>
              </w:rPr>
            </w:pPr>
          </w:p>
        </w:tc>
        <w:tc>
          <w:tcPr>
            <w:tcW w:w="143" w:type="pct"/>
          </w:tcPr>
          <w:p w14:paraId="5C9E4F5B" w14:textId="77777777" w:rsidR="00C465D8" w:rsidRPr="00C075DE" w:rsidRDefault="00C465D8" w:rsidP="00C465D8">
            <w:pPr>
              <w:spacing w:line="240" w:lineRule="auto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05" w:type="pct"/>
          </w:tcPr>
          <w:p w14:paraId="4057410E" w14:textId="77777777" w:rsidR="00C465D8" w:rsidRPr="00C075DE" w:rsidRDefault="00C465D8" w:rsidP="00C46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50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150" w:type="pct"/>
          </w:tcPr>
          <w:p w14:paraId="6E679E9C" w14:textId="77777777" w:rsidR="00C465D8" w:rsidRPr="00C075DE" w:rsidRDefault="00C465D8" w:rsidP="00C465D8">
            <w:pPr>
              <w:spacing w:line="240" w:lineRule="auto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596" w:type="pct"/>
            <w:vAlign w:val="bottom"/>
          </w:tcPr>
          <w:p w14:paraId="183CAF6D" w14:textId="77777777" w:rsidR="00C465D8" w:rsidRPr="00C075DE" w:rsidRDefault="00C465D8" w:rsidP="00C465D8">
            <w:pPr>
              <w:spacing w:line="240" w:lineRule="auto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150" w:type="pct"/>
          </w:tcPr>
          <w:p w14:paraId="6B2299AC" w14:textId="77777777" w:rsidR="00C465D8" w:rsidRPr="00C075DE" w:rsidRDefault="00C465D8" w:rsidP="00C465D8">
            <w:pPr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13" w:type="pct"/>
            <w:vAlign w:val="bottom"/>
          </w:tcPr>
          <w:p w14:paraId="296E5AB7" w14:textId="77777777" w:rsidR="00C465D8" w:rsidRPr="00C075DE" w:rsidRDefault="00C465D8" w:rsidP="00C46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</w:tr>
      <w:tr w:rsidR="00C465D8" w:rsidRPr="00C075DE" w14:paraId="268B09E6" w14:textId="77777777" w:rsidTr="00D3314A">
        <w:trPr>
          <w:trHeight w:val="87"/>
        </w:trPr>
        <w:tc>
          <w:tcPr>
            <w:tcW w:w="2165" w:type="pct"/>
          </w:tcPr>
          <w:p w14:paraId="15EDD93A" w14:textId="77777777" w:rsidR="00C465D8" w:rsidRPr="00C075DE" w:rsidRDefault="00C465D8" w:rsidP="00C465D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ออล โคโค กรุ๊ป จำกัด</w:t>
            </w:r>
          </w:p>
        </w:tc>
        <w:tc>
          <w:tcPr>
            <w:tcW w:w="578" w:type="pct"/>
          </w:tcPr>
          <w:p w14:paraId="60B3472E" w14:textId="0B876138" w:rsidR="00C465D8" w:rsidRPr="00C075DE" w:rsidRDefault="009B24E1" w:rsidP="00C465D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58BEA9FE" w14:textId="77777777" w:rsidR="00C465D8" w:rsidRPr="00C075DE" w:rsidRDefault="00C465D8" w:rsidP="00C465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05" w:type="pct"/>
          </w:tcPr>
          <w:p w14:paraId="258C5FE6" w14:textId="622A0B32" w:rsidR="00C465D8" w:rsidRPr="00C075DE" w:rsidRDefault="00C465D8" w:rsidP="00C465D8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50" w:type="pct"/>
          </w:tcPr>
          <w:p w14:paraId="1547C03E" w14:textId="77777777" w:rsidR="00C465D8" w:rsidRPr="00C075DE" w:rsidRDefault="00C465D8" w:rsidP="00C465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7CA6BB26" w14:textId="1837D22E" w:rsidR="00C465D8" w:rsidRPr="00C075DE" w:rsidRDefault="00845E35" w:rsidP="00C46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50" w:type="pct"/>
          </w:tcPr>
          <w:p w14:paraId="23669C97" w14:textId="77777777" w:rsidR="00C465D8" w:rsidRPr="00C075DE" w:rsidRDefault="00C465D8" w:rsidP="00C465D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</w:tcPr>
          <w:p w14:paraId="32920308" w14:textId="0196A555" w:rsidR="00C465D8" w:rsidRPr="00C075DE" w:rsidRDefault="00845E35" w:rsidP="00C465D8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C465D8" w:rsidRPr="00C075DE" w14:paraId="2986A0EC" w14:textId="77777777" w:rsidTr="00D3314A">
        <w:trPr>
          <w:trHeight w:val="87"/>
        </w:trPr>
        <w:tc>
          <w:tcPr>
            <w:tcW w:w="2165" w:type="pct"/>
          </w:tcPr>
          <w:p w14:paraId="3F0774AD" w14:textId="77777777" w:rsidR="00C465D8" w:rsidRPr="00C075DE" w:rsidRDefault="00C465D8" w:rsidP="00C465D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8" w:type="pct"/>
          </w:tcPr>
          <w:p w14:paraId="1C13EC90" w14:textId="77777777" w:rsidR="00C465D8" w:rsidRPr="00C075DE" w:rsidRDefault="00C465D8" w:rsidP="00C465D8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3" w:type="pct"/>
          </w:tcPr>
          <w:p w14:paraId="43671060" w14:textId="77777777" w:rsidR="00C465D8" w:rsidRPr="00C075DE" w:rsidRDefault="00C465D8" w:rsidP="00C465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05" w:type="pct"/>
          </w:tcPr>
          <w:p w14:paraId="63EC1853" w14:textId="77777777" w:rsidR="00C465D8" w:rsidRPr="00C075DE" w:rsidRDefault="00C465D8" w:rsidP="00C465D8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5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0" w:type="pct"/>
          </w:tcPr>
          <w:p w14:paraId="736E261B" w14:textId="77777777" w:rsidR="00C465D8" w:rsidRPr="00C075DE" w:rsidRDefault="00C465D8" w:rsidP="00C465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63B8C09C" w14:textId="77777777" w:rsidR="00C465D8" w:rsidRPr="00C075DE" w:rsidRDefault="00C465D8" w:rsidP="00C46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0" w:type="pct"/>
          </w:tcPr>
          <w:p w14:paraId="41C2029A" w14:textId="77777777" w:rsidR="00C465D8" w:rsidRPr="00C075DE" w:rsidRDefault="00C465D8" w:rsidP="00C465D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</w:tcPr>
          <w:p w14:paraId="4AEAB74B" w14:textId="77777777" w:rsidR="00C465D8" w:rsidRPr="00C075DE" w:rsidRDefault="00C465D8" w:rsidP="00C46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465D8" w:rsidRPr="00C075DE" w14:paraId="4E960F4D" w14:textId="77777777" w:rsidTr="00D3314A">
        <w:tc>
          <w:tcPr>
            <w:tcW w:w="2165" w:type="pct"/>
          </w:tcPr>
          <w:p w14:paraId="2CD84E0F" w14:textId="77777777" w:rsidR="00C465D8" w:rsidRPr="00C075DE" w:rsidRDefault="00C465D8" w:rsidP="00C465D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highlight w:val="green"/>
                <w:cs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78" w:type="pct"/>
          </w:tcPr>
          <w:p w14:paraId="01376481" w14:textId="77777777" w:rsidR="00C465D8" w:rsidRPr="00C075DE" w:rsidRDefault="00C465D8" w:rsidP="00C465D8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3" w:type="pct"/>
          </w:tcPr>
          <w:p w14:paraId="45174E2D" w14:textId="77777777" w:rsidR="00C465D8" w:rsidRPr="00C075DE" w:rsidRDefault="00C465D8" w:rsidP="00C465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14"/>
                <w:szCs w:val="14"/>
                <w:highlight w:val="green"/>
              </w:rPr>
            </w:pPr>
          </w:p>
        </w:tc>
        <w:tc>
          <w:tcPr>
            <w:tcW w:w="605" w:type="pct"/>
          </w:tcPr>
          <w:p w14:paraId="2A1EFFB9" w14:textId="77777777" w:rsidR="00C465D8" w:rsidRPr="00C075DE" w:rsidRDefault="00C465D8" w:rsidP="00C465D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0" w:type="pct"/>
          </w:tcPr>
          <w:p w14:paraId="02452651" w14:textId="77777777" w:rsidR="00C465D8" w:rsidRPr="00C075DE" w:rsidRDefault="00C465D8" w:rsidP="00C465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96" w:type="pct"/>
            <w:vAlign w:val="bottom"/>
          </w:tcPr>
          <w:p w14:paraId="31DB9731" w14:textId="77777777" w:rsidR="00C465D8" w:rsidRPr="00C075DE" w:rsidRDefault="00C465D8" w:rsidP="00C46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right="-96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50" w:type="pct"/>
          </w:tcPr>
          <w:p w14:paraId="5043FB42" w14:textId="77777777" w:rsidR="00C465D8" w:rsidRPr="00C075DE" w:rsidRDefault="00C465D8" w:rsidP="00C465D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613" w:type="pct"/>
            <w:vAlign w:val="bottom"/>
          </w:tcPr>
          <w:p w14:paraId="5B0AF641" w14:textId="77777777" w:rsidR="00C465D8" w:rsidRPr="00C075DE" w:rsidRDefault="00C465D8" w:rsidP="00C46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1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</w:tr>
      <w:tr w:rsidR="00C465D8" w:rsidRPr="00C075DE" w14:paraId="57701EA4" w14:textId="77777777" w:rsidTr="00D3314A">
        <w:tc>
          <w:tcPr>
            <w:tcW w:w="2165" w:type="pct"/>
          </w:tcPr>
          <w:p w14:paraId="6DD5E831" w14:textId="77777777" w:rsidR="00C465D8" w:rsidRPr="00C075DE" w:rsidRDefault="00C465D8" w:rsidP="00C465D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 w:rsidRPr="00C075D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ดาน่อน เซ็ปเป้ เบฟเวอเรจส์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578" w:type="pct"/>
          </w:tcPr>
          <w:p w14:paraId="42399D3B" w14:textId="5249108D" w:rsidR="00C465D8" w:rsidRPr="00C075DE" w:rsidRDefault="00845E35" w:rsidP="00C465D8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</w:t>
            </w:r>
            <w:r w:rsidR="009B24E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45E3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492</w:t>
            </w:r>
          </w:p>
        </w:tc>
        <w:tc>
          <w:tcPr>
            <w:tcW w:w="143" w:type="pct"/>
          </w:tcPr>
          <w:p w14:paraId="3751BCF9" w14:textId="77777777" w:rsidR="00C465D8" w:rsidRPr="00C075DE" w:rsidRDefault="00C465D8" w:rsidP="00C465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14"/>
                <w:szCs w:val="14"/>
                <w:highlight w:val="green"/>
              </w:rPr>
            </w:pPr>
          </w:p>
        </w:tc>
        <w:tc>
          <w:tcPr>
            <w:tcW w:w="605" w:type="pct"/>
          </w:tcPr>
          <w:p w14:paraId="55CB5C72" w14:textId="2513D662" w:rsidR="00C465D8" w:rsidRPr="00C075DE" w:rsidRDefault="00845E35" w:rsidP="00C465D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50" w:type="pct"/>
          </w:tcPr>
          <w:p w14:paraId="75A65FE5" w14:textId="77777777" w:rsidR="00C465D8" w:rsidRPr="00C075DE" w:rsidRDefault="00C465D8" w:rsidP="00C465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0AB9D645" w14:textId="29D60A83" w:rsidR="00C465D8" w:rsidRPr="00C075DE" w:rsidRDefault="00845E35" w:rsidP="00C46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="009D402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45E35">
              <w:rPr>
                <w:rFonts w:asciiTheme="majorBidi" w:hAnsiTheme="majorBidi" w:cstheme="majorBidi"/>
                <w:sz w:val="30"/>
                <w:szCs w:val="30"/>
              </w:rPr>
              <w:t>492</w:t>
            </w:r>
          </w:p>
        </w:tc>
        <w:tc>
          <w:tcPr>
            <w:tcW w:w="150" w:type="pct"/>
          </w:tcPr>
          <w:p w14:paraId="165DD522" w14:textId="77777777" w:rsidR="00C465D8" w:rsidRPr="00C075DE" w:rsidRDefault="00C465D8" w:rsidP="00C465D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613" w:type="pct"/>
          </w:tcPr>
          <w:p w14:paraId="28C63871" w14:textId="7B7E514D" w:rsidR="00C465D8" w:rsidRPr="00C075DE" w:rsidRDefault="00845E35" w:rsidP="00C465D8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="00C465D8" w:rsidRPr="00C075DE" w14:paraId="0C7E4294" w14:textId="77777777" w:rsidTr="00D3314A">
        <w:tc>
          <w:tcPr>
            <w:tcW w:w="2165" w:type="pct"/>
          </w:tcPr>
          <w:p w14:paraId="36EF93E6" w14:textId="77777777" w:rsidR="00C465D8" w:rsidRPr="00C075DE" w:rsidRDefault="00C465D8" w:rsidP="00C465D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8" w:type="pct"/>
          </w:tcPr>
          <w:p w14:paraId="2009A4EA" w14:textId="77777777" w:rsidR="00C465D8" w:rsidRPr="00C075DE" w:rsidRDefault="00C465D8" w:rsidP="00C465D8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3" w:type="pct"/>
          </w:tcPr>
          <w:p w14:paraId="2D086DFD" w14:textId="77777777" w:rsidR="00C465D8" w:rsidRPr="00C075DE" w:rsidRDefault="00C465D8" w:rsidP="00C465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14"/>
                <w:szCs w:val="14"/>
                <w:highlight w:val="green"/>
              </w:rPr>
            </w:pPr>
          </w:p>
        </w:tc>
        <w:tc>
          <w:tcPr>
            <w:tcW w:w="605" w:type="pct"/>
          </w:tcPr>
          <w:p w14:paraId="3770599A" w14:textId="77777777" w:rsidR="00C465D8" w:rsidRPr="00C075DE" w:rsidRDefault="00C465D8" w:rsidP="00C465D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0" w:type="pct"/>
          </w:tcPr>
          <w:p w14:paraId="6C2A48DA" w14:textId="77777777" w:rsidR="00C465D8" w:rsidRPr="00C075DE" w:rsidRDefault="00C465D8" w:rsidP="00C465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2D39C038" w14:textId="77777777" w:rsidR="00C465D8" w:rsidRPr="00C075DE" w:rsidRDefault="00C465D8" w:rsidP="00C46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1B8FE2E9" w14:textId="77777777" w:rsidR="00C465D8" w:rsidRPr="00C075DE" w:rsidRDefault="00C465D8" w:rsidP="00C465D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613" w:type="pct"/>
          </w:tcPr>
          <w:p w14:paraId="7A00D1D1" w14:textId="77777777" w:rsidR="00C465D8" w:rsidRPr="00C075DE" w:rsidRDefault="00C465D8" w:rsidP="00C465D8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465D8" w:rsidRPr="00C075DE" w14:paraId="479EDDCD" w14:textId="77777777" w:rsidTr="00D3314A">
        <w:tc>
          <w:tcPr>
            <w:tcW w:w="2165" w:type="pct"/>
            <w:shd w:val="clear" w:color="auto" w:fill="auto"/>
          </w:tcPr>
          <w:p w14:paraId="03546062" w14:textId="77777777" w:rsidR="00C465D8" w:rsidRPr="00C075DE" w:rsidRDefault="00C465D8" w:rsidP="00C465D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8" w:type="pct"/>
            <w:shd w:val="clear" w:color="auto" w:fill="auto"/>
          </w:tcPr>
          <w:p w14:paraId="57024B2B" w14:textId="77777777" w:rsidR="00C465D8" w:rsidRPr="00C075DE" w:rsidRDefault="00C465D8" w:rsidP="00C465D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0E0A99FA" w14:textId="77777777" w:rsidR="00C465D8" w:rsidRPr="00C075DE" w:rsidRDefault="00C465D8" w:rsidP="00C465D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  <w:shd w:val="clear" w:color="auto" w:fill="auto"/>
          </w:tcPr>
          <w:p w14:paraId="47C1BEC5" w14:textId="77777777" w:rsidR="00C465D8" w:rsidRPr="00C075DE" w:rsidRDefault="00C465D8" w:rsidP="00C46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14:paraId="6EC0792F" w14:textId="77777777" w:rsidR="00C465D8" w:rsidRPr="00C075DE" w:rsidRDefault="00C465D8" w:rsidP="00C465D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68F5F64F" w14:textId="77777777" w:rsidR="00C465D8" w:rsidRPr="00C075DE" w:rsidRDefault="00C465D8" w:rsidP="00C465D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14:paraId="3EF726D1" w14:textId="77777777" w:rsidR="00C465D8" w:rsidRPr="00C075DE" w:rsidRDefault="00C465D8" w:rsidP="00C465D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14:paraId="2A98EBE8" w14:textId="77777777" w:rsidR="00C465D8" w:rsidRPr="00C075DE" w:rsidRDefault="00C465D8" w:rsidP="00C46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465D8" w:rsidRPr="00C075DE" w14:paraId="1EBB7618" w14:textId="77777777" w:rsidTr="00D3314A">
        <w:tc>
          <w:tcPr>
            <w:tcW w:w="2165" w:type="pct"/>
            <w:shd w:val="clear" w:color="auto" w:fill="auto"/>
          </w:tcPr>
          <w:p w14:paraId="34AFD5FE" w14:textId="77777777" w:rsidR="00C465D8" w:rsidRPr="00C075DE" w:rsidRDefault="00C465D8" w:rsidP="00C465D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proofErr w:type="spellStart"/>
            <w:r w:rsidRPr="00C075DE">
              <w:rPr>
                <w:rFonts w:asciiTheme="majorBidi" w:hAnsiTheme="majorBidi" w:cstheme="majorBidi"/>
                <w:sz w:val="30"/>
                <w:szCs w:val="30"/>
              </w:rPr>
              <w:t>Italmarket</w:t>
            </w:r>
            <w:proofErr w:type="spellEnd"/>
            <w:r w:rsidRPr="00C075DE">
              <w:rPr>
                <w:rFonts w:asciiTheme="majorBidi" w:hAnsiTheme="majorBidi" w:cstheme="majorBidi"/>
                <w:sz w:val="30"/>
                <w:szCs w:val="30"/>
              </w:rPr>
              <w:t xml:space="preserve"> Slovakia, </w:t>
            </w:r>
            <w:proofErr w:type="spellStart"/>
            <w:r w:rsidRPr="00C075DE">
              <w:rPr>
                <w:rFonts w:asciiTheme="majorBidi" w:hAnsiTheme="majorBidi" w:cstheme="majorBidi"/>
                <w:sz w:val="30"/>
                <w:szCs w:val="30"/>
              </w:rPr>
              <w:t>a.s.</w:t>
            </w:r>
            <w:proofErr w:type="spellEnd"/>
          </w:p>
        </w:tc>
        <w:tc>
          <w:tcPr>
            <w:tcW w:w="578" w:type="pct"/>
            <w:shd w:val="clear" w:color="auto" w:fill="auto"/>
          </w:tcPr>
          <w:p w14:paraId="58B146EA" w14:textId="17D06DDC" w:rsidR="00C465D8" w:rsidRPr="00C075DE" w:rsidRDefault="00845E35" w:rsidP="00C465D8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679</w:t>
            </w:r>
          </w:p>
        </w:tc>
        <w:tc>
          <w:tcPr>
            <w:tcW w:w="143" w:type="pct"/>
            <w:shd w:val="clear" w:color="auto" w:fill="auto"/>
          </w:tcPr>
          <w:p w14:paraId="23FA7074" w14:textId="77777777" w:rsidR="00C465D8" w:rsidRPr="00C075DE" w:rsidRDefault="00C465D8" w:rsidP="00C465D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05" w:type="pct"/>
            <w:shd w:val="clear" w:color="auto" w:fill="auto"/>
          </w:tcPr>
          <w:p w14:paraId="59B8C5C4" w14:textId="2761F82B" w:rsidR="00C465D8" w:rsidRPr="00C075DE" w:rsidRDefault="00845E35" w:rsidP="00C465D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194</w:t>
            </w:r>
          </w:p>
        </w:tc>
        <w:tc>
          <w:tcPr>
            <w:tcW w:w="150" w:type="pct"/>
            <w:shd w:val="clear" w:color="auto" w:fill="auto"/>
          </w:tcPr>
          <w:p w14:paraId="2087CFD0" w14:textId="77777777" w:rsidR="00C465D8" w:rsidRPr="00C075DE" w:rsidRDefault="00C465D8" w:rsidP="00C465D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153C2FB6" w14:textId="3A52CF1A" w:rsidR="00C465D8" w:rsidRPr="00C075DE" w:rsidRDefault="00477F2D" w:rsidP="00C465D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14:paraId="40FF2818" w14:textId="77777777" w:rsidR="00C465D8" w:rsidRPr="00C075DE" w:rsidRDefault="00C465D8" w:rsidP="00C465D8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13" w:type="pct"/>
            <w:shd w:val="clear" w:color="auto" w:fill="auto"/>
          </w:tcPr>
          <w:p w14:paraId="17B1E56E" w14:textId="1ABCB94D" w:rsidR="00C465D8" w:rsidRPr="00C075DE" w:rsidRDefault="00C465D8" w:rsidP="00C465D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C465D8" w:rsidRPr="00C075DE" w14:paraId="1D3703AA" w14:textId="77777777" w:rsidTr="00D3314A">
        <w:tc>
          <w:tcPr>
            <w:tcW w:w="2165" w:type="pct"/>
          </w:tcPr>
          <w:p w14:paraId="18AE34FD" w14:textId="77777777" w:rsidR="00C465D8" w:rsidRPr="00C075DE" w:rsidRDefault="00C465D8" w:rsidP="00C465D8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337F36" w14:textId="59469958" w:rsidR="00C465D8" w:rsidRPr="00C075DE" w:rsidRDefault="00845E35" w:rsidP="00C465D8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45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</w:t>
            </w:r>
            <w:r w:rsidR="0097515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845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171</w:t>
            </w:r>
          </w:p>
        </w:tc>
        <w:tc>
          <w:tcPr>
            <w:tcW w:w="143" w:type="pct"/>
          </w:tcPr>
          <w:p w14:paraId="48A42863" w14:textId="77777777" w:rsidR="00C465D8" w:rsidRPr="00C075DE" w:rsidRDefault="00C465D8" w:rsidP="00C465D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</w:tcPr>
          <w:p w14:paraId="5CAE3BD9" w14:textId="154C62CB" w:rsidR="00C465D8" w:rsidRPr="00C075DE" w:rsidRDefault="00845E35" w:rsidP="00C465D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5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45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195</w:t>
            </w:r>
          </w:p>
        </w:tc>
        <w:tc>
          <w:tcPr>
            <w:tcW w:w="150" w:type="pct"/>
          </w:tcPr>
          <w:p w14:paraId="233AE487" w14:textId="77777777" w:rsidR="00C465D8" w:rsidRPr="00C075DE" w:rsidRDefault="00C465D8" w:rsidP="00C465D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255DC9B7" w14:textId="0C744498" w:rsidR="00C465D8" w:rsidRPr="00C075DE" w:rsidRDefault="00845E35" w:rsidP="00C46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</w:t>
            </w:r>
            <w:r w:rsidR="00477F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45E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494</w:t>
            </w:r>
          </w:p>
        </w:tc>
        <w:tc>
          <w:tcPr>
            <w:tcW w:w="150" w:type="pct"/>
          </w:tcPr>
          <w:p w14:paraId="1A102D93" w14:textId="77777777" w:rsidR="00C465D8" w:rsidRPr="00C075DE" w:rsidRDefault="00C465D8" w:rsidP="00C465D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79B12DCD" w14:textId="7A32261A" w:rsidR="00C465D8" w:rsidRPr="00C075DE" w:rsidRDefault="00845E35" w:rsidP="00C46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</w:tr>
    </w:tbl>
    <w:p w14:paraId="629463B4" w14:textId="77777777" w:rsidR="007C24ED" w:rsidRPr="00A370B1" w:rsidRDefault="007C24ED" w:rsidP="007C24ED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1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78"/>
        <w:gridCol w:w="266"/>
        <w:gridCol w:w="1136"/>
        <w:gridCol w:w="274"/>
        <w:gridCol w:w="1125"/>
        <w:gridCol w:w="240"/>
        <w:gridCol w:w="1142"/>
      </w:tblGrid>
      <w:tr w:rsidR="007C24ED" w:rsidRPr="00C075DE" w14:paraId="558F5F25" w14:textId="77777777" w:rsidTr="00D3314A">
        <w:trPr>
          <w:tblHeader/>
        </w:trPr>
        <w:tc>
          <w:tcPr>
            <w:tcW w:w="2175" w:type="pct"/>
          </w:tcPr>
          <w:p w14:paraId="71C1CD26" w14:textId="77777777" w:rsidR="007C24ED" w:rsidRPr="00C075DE" w:rsidRDefault="007C24ED" w:rsidP="00D3314A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highlight w:val="green"/>
                <w:cs/>
              </w:rPr>
              <w:lastRenderedPageBreak/>
              <w:br w:type="page"/>
            </w:r>
          </w:p>
        </w:tc>
        <w:tc>
          <w:tcPr>
            <w:tcW w:w="1332" w:type="pct"/>
            <w:gridSpan w:val="3"/>
          </w:tcPr>
          <w:p w14:paraId="32E82610" w14:textId="77777777" w:rsidR="007C24ED" w:rsidRPr="00C075DE" w:rsidRDefault="007C24ED" w:rsidP="00D3314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0F090603" w14:textId="77777777" w:rsidR="007C24ED" w:rsidRPr="00C075DE" w:rsidRDefault="007C24ED" w:rsidP="00D3314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pct"/>
            <w:gridSpan w:val="3"/>
          </w:tcPr>
          <w:p w14:paraId="68385E87" w14:textId="77777777" w:rsidR="007C24ED" w:rsidRPr="00C075DE" w:rsidRDefault="007C24ED" w:rsidP="00D3314A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B1185" w:rsidRPr="00C075DE" w14:paraId="377D9B24" w14:textId="77777777" w:rsidTr="00D3314A">
        <w:trPr>
          <w:tblHeader/>
        </w:trPr>
        <w:tc>
          <w:tcPr>
            <w:tcW w:w="2175" w:type="pct"/>
          </w:tcPr>
          <w:p w14:paraId="6F784EE0" w14:textId="77777777" w:rsidR="006B1185" w:rsidRPr="00C075DE" w:rsidRDefault="006B1185" w:rsidP="006B1185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9" w:type="pct"/>
            <w:shd w:val="clear" w:color="auto" w:fill="auto"/>
          </w:tcPr>
          <w:p w14:paraId="7576D3B8" w14:textId="025C5956" w:rsidR="006B1185" w:rsidRPr="00C075DE" w:rsidRDefault="00845E35" w:rsidP="006B118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6B118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B1185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3" w:type="pct"/>
            <w:shd w:val="clear" w:color="auto" w:fill="auto"/>
          </w:tcPr>
          <w:p w14:paraId="6AA52CDB" w14:textId="77777777" w:rsidR="006B1185" w:rsidRPr="00C075DE" w:rsidRDefault="006B1185" w:rsidP="006B118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5DB6C6DE" w14:textId="2D92F32B" w:rsidR="006B1185" w:rsidRPr="00C075DE" w:rsidRDefault="00845E35" w:rsidP="006B118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6B1185" w:rsidRPr="00C075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B1185"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7" w:type="pct"/>
            <w:shd w:val="clear" w:color="auto" w:fill="auto"/>
          </w:tcPr>
          <w:p w14:paraId="47F80F69" w14:textId="77777777" w:rsidR="006B1185" w:rsidRPr="00C075DE" w:rsidRDefault="006B1185" w:rsidP="006B1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shd w:val="clear" w:color="auto" w:fill="auto"/>
          </w:tcPr>
          <w:p w14:paraId="1274040B" w14:textId="5EA925F4" w:rsidR="006B1185" w:rsidRPr="00C075DE" w:rsidRDefault="00845E35" w:rsidP="006B118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6B118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B1185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29" w:type="pct"/>
            <w:shd w:val="clear" w:color="auto" w:fill="auto"/>
          </w:tcPr>
          <w:p w14:paraId="07CBC5C2" w14:textId="77777777" w:rsidR="006B1185" w:rsidRPr="00C075DE" w:rsidRDefault="006B1185" w:rsidP="006B118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14:paraId="2F6E59F3" w14:textId="24549CA9" w:rsidR="006B1185" w:rsidRPr="00C075DE" w:rsidRDefault="00845E35" w:rsidP="006B118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6B1185" w:rsidRPr="00C075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B1185"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6B1185" w:rsidRPr="00C075DE" w14:paraId="266A6F10" w14:textId="77777777" w:rsidTr="00D3314A">
        <w:trPr>
          <w:tblHeader/>
        </w:trPr>
        <w:tc>
          <w:tcPr>
            <w:tcW w:w="2175" w:type="pct"/>
          </w:tcPr>
          <w:p w14:paraId="7842032D" w14:textId="77777777" w:rsidR="006B1185" w:rsidRPr="00C075DE" w:rsidRDefault="006B1185" w:rsidP="006B1185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075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579" w:type="pct"/>
            <w:shd w:val="clear" w:color="auto" w:fill="auto"/>
          </w:tcPr>
          <w:p w14:paraId="1780D567" w14:textId="52891F1D" w:rsidR="006B1185" w:rsidRPr="00C075DE" w:rsidRDefault="00845E35" w:rsidP="006B118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3" w:type="pct"/>
            <w:shd w:val="clear" w:color="auto" w:fill="auto"/>
          </w:tcPr>
          <w:p w14:paraId="4487943A" w14:textId="77777777" w:rsidR="006B1185" w:rsidRPr="00C075DE" w:rsidRDefault="006B1185" w:rsidP="006B118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204E5DAC" w14:textId="2783BEDC" w:rsidR="006B1185" w:rsidRPr="00C075DE" w:rsidRDefault="00845E35" w:rsidP="006B118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7" w:type="pct"/>
            <w:shd w:val="clear" w:color="auto" w:fill="auto"/>
          </w:tcPr>
          <w:p w14:paraId="796C58D6" w14:textId="77777777" w:rsidR="006B1185" w:rsidRPr="00C075DE" w:rsidRDefault="006B1185" w:rsidP="006B1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shd w:val="clear" w:color="auto" w:fill="auto"/>
          </w:tcPr>
          <w:p w14:paraId="4C990347" w14:textId="67EFEE05" w:rsidR="006B1185" w:rsidRPr="00C075DE" w:rsidRDefault="00845E35" w:rsidP="006B118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9" w:type="pct"/>
            <w:shd w:val="clear" w:color="auto" w:fill="auto"/>
          </w:tcPr>
          <w:p w14:paraId="251F863F" w14:textId="77777777" w:rsidR="006B1185" w:rsidRPr="00C075DE" w:rsidRDefault="006B1185" w:rsidP="006B118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14:paraId="456DF55B" w14:textId="46AD51A1" w:rsidR="006B1185" w:rsidRPr="00C075DE" w:rsidRDefault="00845E35" w:rsidP="006B118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6B1185" w:rsidRPr="00C075DE" w14:paraId="482958F2" w14:textId="77777777" w:rsidTr="00D3314A">
        <w:trPr>
          <w:tblHeader/>
        </w:trPr>
        <w:tc>
          <w:tcPr>
            <w:tcW w:w="2175" w:type="pct"/>
          </w:tcPr>
          <w:p w14:paraId="5C338BD5" w14:textId="77777777" w:rsidR="006B1185" w:rsidRPr="00C075DE" w:rsidRDefault="006B1185" w:rsidP="006B1185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825" w:type="pct"/>
            <w:gridSpan w:val="7"/>
          </w:tcPr>
          <w:p w14:paraId="40884E1C" w14:textId="77777777" w:rsidR="006B1185" w:rsidRPr="00C075DE" w:rsidRDefault="006B1185" w:rsidP="006B1185">
            <w:pPr>
              <w:spacing w:line="240" w:lineRule="auto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B1185" w:rsidRPr="00C075DE" w14:paraId="7A46E139" w14:textId="77777777" w:rsidTr="00D3314A">
        <w:tc>
          <w:tcPr>
            <w:tcW w:w="2175" w:type="pct"/>
          </w:tcPr>
          <w:p w14:paraId="75460E68" w14:textId="77777777" w:rsidR="006B1185" w:rsidRPr="00C075DE" w:rsidRDefault="006B1185" w:rsidP="006B1185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9" w:type="pct"/>
          </w:tcPr>
          <w:p w14:paraId="1BA3AB76" w14:textId="77777777" w:rsidR="006B1185" w:rsidRPr="00C075DE" w:rsidRDefault="006B1185" w:rsidP="006B1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green"/>
                <w:cs/>
              </w:rPr>
            </w:pPr>
          </w:p>
        </w:tc>
        <w:tc>
          <w:tcPr>
            <w:tcW w:w="143" w:type="pct"/>
          </w:tcPr>
          <w:p w14:paraId="70F5951F" w14:textId="77777777" w:rsidR="006B1185" w:rsidRPr="00C075DE" w:rsidRDefault="006B1185" w:rsidP="006B1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10" w:type="pct"/>
          </w:tcPr>
          <w:p w14:paraId="1866BC80" w14:textId="77777777" w:rsidR="006B1185" w:rsidRPr="00C075DE" w:rsidRDefault="006B1185" w:rsidP="006B1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147" w:type="pct"/>
          </w:tcPr>
          <w:p w14:paraId="385A4641" w14:textId="77777777" w:rsidR="006B1185" w:rsidRPr="00C075DE" w:rsidRDefault="006B1185" w:rsidP="006B1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04" w:type="pct"/>
            <w:vAlign w:val="bottom"/>
          </w:tcPr>
          <w:p w14:paraId="7A45F796" w14:textId="77777777" w:rsidR="006B1185" w:rsidRPr="00C075DE" w:rsidRDefault="006B1185" w:rsidP="006B1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129" w:type="pct"/>
          </w:tcPr>
          <w:p w14:paraId="69383CBC" w14:textId="77777777" w:rsidR="006B1185" w:rsidRPr="00C075DE" w:rsidRDefault="006B1185" w:rsidP="006B1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13" w:type="pct"/>
            <w:vAlign w:val="bottom"/>
          </w:tcPr>
          <w:p w14:paraId="2D7EF341" w14:textId="77777777" w:rsidR="006B1185" w:rsidRPr="00C075DE" w:rsidRDefault="006B1185" w:rsidP="006B1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</w:tr>
      <w:tr w:rsidR="008301CF" w:rsidRPr="00C075DE" w14:paraId="2A9E0DD5" w14:textId="77777777" w:rsidTr="00D3314A">
        <w:tc>
          <w:tcPr>
            <w:tcW w:w="2175" w:type="pct"/>
          </w:tcPr>
          <w:p w14:paraId="0C3B3508" w14:textId="77777777" w:rsidR="008301CF" w:rsidRPr="00C075DE" w:rsidRDefault="008301CF" w:rsidP="008301CF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proofErr w:type="spellStart"/>
            <w:r w:rsidRPr="00C075DE">
              <w:rPr>
                <w:rFonts w:asciiTheme="majorBidi" w:hAnsiTheme="majorBidi" w:cstheme="majorBidi"/>
                <w:sz w:val="30"/>
                <w:szCs w:val="30"/>
              </w:rPr>
              <w:t>Sappe</w:t>
            </w:r>
            <w:proofErr w:type="spellEnd"/>
            <w:r w:rsidRPr="00C075DE">
              <w:rPr>
                <w:rFonts w:asciiTheme="majorBidi" w:hAnsiTheme="majorBidi" w:cstheme="majorBidi"/>
                <w:sz w:val="30"/>
                <w:szCs w:val="30"/>
              </w:rPr>
              <w:t xml:space="preserve"> Europe </w:t>
            </w:r>
            <w:proofErr w:type="spellStart"/>
            <w:r w:rsidRPr="00C075DE">
              <w:rPr>
                <w:rFonts w:asciiTheme="majorBidi" w:hAnsiTheme="majorBidi" w:cstheme="majorBidi"/>
                <w:sz w:val="30"/>
                <w:szCs w:val="30"/>
              </w:rPr>
              <w:t>s.r.o.</w:t>
            </w:r>
            <w:proofErr w:type="spellEnd"/>
          </w:p>
        </w:tc>
        <w:tc>
          <w:tcPr>
            <w:tcW w:w="579" w:type="pct"/>
            <w:shd w:val="clear" w:color="auto" w:fill="auto"/>
          </w:tcPr>
          <w:p w14:paraId="566E27FB" w14:textId="2DCC34B6" w:rsidR="008301CF" w:rsidRPr="00C075DE" w:rsidRDefault="008301CF" w:rsidP="008301C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5B00AB3D" w14:textId="77777777" w:rsidR="008301CF" w:rsidRPr="00C075DE" w:rsidRDefault="008301CF" w:rsidP="00830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10" w:type="pct"/>
          </w:tcPr>
          <w:p w14:paraId="43B621F2" w14:textId="563EC65B" w:rsidR="008301CF" w:rsidRPr="00C075DE" w:rsidRDefault="008301CF" w:rsidP="008301C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3D411223" w14:textId="77777777" w:rsidR="008301CF" w:rsidRPr="00C075DE" w:rsidRDefault="008301CF" w:rsidP="0083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04619EA9" w14:textId="45022A0D" w:rsidR="008301CF" w:rsidRPr="00C075DE" w:rsidRDefault="00845E35" w:rsidP="0083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8301C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45E35">
              <w:rPr>
                <w:rFonts w:asciiTheme="majorBidi" w:hAnsiTheme="majorBidi" w:cstheme="majorBidi"/>
                <w:sz w:val="30"/>
                <w:szCs w:val="30"/>
              </w:rPr>
              <w:t>638</w:t>
            </w:r>
          </w:p>
        </w:tc>
        <w:tc>
          <w:tcPr>
            <w:tcW w:w="129" w:type="pct"/>
          </w:tcPr>
          <w:p w14:paraId="301079FC" w14:textId="77777777" w:rsidR="008301CF" w:rsidRPr="00C075DE" w:rsidRDefault="008301CF" w:rsidP="00830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vAlign w:val="bottom"/>
          </w:tcPr>
          <w:p w14:paraId="0324820E" w14:textId="3DD60F20" w:rsidR="008301CF" w:rsidRPr="00C075DE" w:rsidRDefault="00845E35" w:rsidP="00F35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8301CF" w:rsidRPr="005537A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45E35">
              <w:rPr>
                <w:rFonts w:asciiTheme="majorBidi" w:hAnsiTheme="majorBidi" w:cstheme="majorBidi"/>
                <w:sz w:val="30"/>
                <w:szCs w:val="30"/>
              </w:rPr>
              <w:t>518</w:t>
            </w:r>
          </w:p>
        </w:tc>
      </w:tr>
      <w:tr w:rsidR="008301CF" w:rsidRPr="00C075DE" w14:paraId="2F71E27F" w14:textId="77777777" w:rsidTr="00D3314A">
        <w:tc>
          <w:tcPr>
            <w:tcW w:w="2175" w:type="pct"/>
          </w:tcPr>
          <w:p w14:paraId="0C856772" w14:textId="77777777" w:rsidR="008301CF" w:rsidRPr="00C075DE" w:rsidRDefault="008301CF" w:rsidP="008301C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proofErr w:type="spellStart"/>
            <w:r w:rsidRPr="00C075DE">
              <w:rPr>
                <w:rFonts w:asciiTheme="majorBidi" w:hAnsiTheme="majorBidi" w:cstheme="majorBidi"/>
                <w:sz w:val="30"/>
                <w:szCs w:val="30"/>
              </w:rPr>
              <w:t>Sappe</w:t>
            </w:r>
            <w:proofErr w:type="spellEnd"/>
            <w:r w:rsidRPr="00C075DE">
              <w:rPr>
                <w:rFonts w:asciiTheme="majorBidi" w:hAnsiTheme="majorBidi" w:cstheme="majorBidi"/>
                <w:sz w:val="30"/>
                <w:szCs w:val="30"/>
              </w:rPr>
              <w:t xml:space="preserve"> Trading (Shanghai) Co., Ltd.</w:t>
            </w:r>
          </w:p>
        </w:tc>
        <w:tc>
          <w:tcPr>
            <w:tcW w:w="579" w:type="pct"/>
            <w:shd w:val="clear" w:color="auto" w:fill="auto"/>
          </w:tcPr>
          <w:p w14:paraId="74DE3A55" w14:textId="0E0EE4F0" w:rsidR="008301CF" w:rsidRPr="00C075DE" w:rsidRDefault="008301CF" w:rsidP="008301C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0C70B862" w14:textId="77777777" w:rsidR="008301CF" w:rsidRPr="00C075DE" w:rsidRDefault="008301CF" w:rsidP="00830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10" w:type="pct"/>
          </w:tcPr>
          <w:p w14:paraId="5B5E317C" w14:textId="2D7F7647" w:rsidR="008301CF" w:rsidRPr="00C075DE" w:rsidRDefault="008301CF" w:rsidP="008301C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479D507E" w14:textId="77777777" w:rsidR="008301CF" w:rsidRPr="00C075DE" w:rsidRDefault="008301CF" w:rsidP="0083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7925C192" w14:textId="55896625" w:rsidR="008301CF" w:rsidRPr="00C075DE" w:rsidRDefault="00845E35" w:rsidP="0083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8301C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45E35">
              <w:rPr>
                <w:rFonts w:asciiTheme="majorBidi" w:hAnsiTheme="majorBidi" w:cstheme="majorBidi"/>
                <w:sz w:val="30"/>
                <w:szCs w:val="30"/>
              </w:rPr>
              <w:t>758</w:t>
            </w:r>
          </w:p>
        </w:tc>
        <w:tc>
          <w:tcPr>
            <w:tcW w:w="129" w:type="pct"/>
          </w:tcPr>
          <w:p w14:paraId="387FE90A" w14:textId="77777777" w:rsidR="008301CF" w:rsidRPr="00C075DE" w:rsidRDefault="008301CF" w:rsidP="00830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vAlign w:val="bottom"/>
          </w:tcPr>
          <w:p w14:paraId="1E1BE6CC" w14:textId="5EF92291" w:rsidR="008301CF" w:rsidRPr="00C075DE" w:rsidRDefault="00845E35" w:rsidP="0083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8301CF" w:rsidRPr="005537A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45E35">
              <w:rPr>
                <w:rFonts w:asciiTheme="majorBidi" w:hAnsiTheme="majorBidi" w:cstheme="majorBidi"/>
                <w:sz w:val="30"/>
                <w:szCs w:val="30"/>
              </w:rPr>
              <w:t>708</w:t>
            </w:r>
          </w:p>
        </w:tc>
      </w:tr>
      <w:tr w:rsidR="008301CF" w:rsidRPr="00C075DE" w14:paraId="368449F0" w14:textId="77777777" w:rsidTr="00D3314A">
        <w:tc>
          <w:tcPr>
            <w:tcW w:w="2175" w:type="pct"/>
          </w:tcPr>
          <w:p w14:paraId="206B0FA0" w14:textId="77777777" w:rsidR="008301CF" w:rsidRPr="00C075DE" w:rsidRDefault="008301CF" w:rsidP="008301CF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proofErr w:type="spellStart"/>
            <w:r w:rsidRPr="00C075DE">
              <w:rPr>
                <w:rFonts w:asciiTheme="majorBidi" w:hAnsiTheme="majorBidi" w:cstheme="majorBidi"/>
                <w:sz w:val="30"/>
                <w:szCs w:val="30"/>
              </w:rPr>
              <w:t>Sappe</w:t>
            </w:r>
            <w:proofErr w:type="spellEnd"/>
            <w:r w:rsidRPr="00C075DE">
              <w:rPr>
                <w:rFonts w:asciiTheme="majorBidi" w:hAnsiTheme="majorBidi" w:cstheme="majorBidi"/>
                <w:sz w:val="30"/>
                <w:szCs w:val="30"/>
              </w:rPr>
              <w:t xml:space="preserve"> Trading (Hong Kong) Company Limited</w:t>
            </w:r>
          </w:p>
        </w:tc>
        <w:tc>
          <w:tcPr>
            <w:tcW w:w="579" w:type="pct"/>
            <w:shd w:val="clear" w:color="auto" w:fill="auto"/>
          </w:tcPr>
          <w:p w14:paraId="46433030" w14:textId="6C719537" w:rsidR="008301CF" w:rsidRPr="00C075DE" w:rsidRDefault="008301CF" w:rsidP="008301C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1A9C6AB8" w14:textId="77777777" w:rsidR="008301CF" w:rsidRPr="00C075DE" w:rsidRDefault="008301CF" w:rsidP="00830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10" w:type="pct"/>
          </w:tcPr>
          <w:p w14:paraId="7DB6E10B" w14:textId="4EA62AC7" w:rsidR="008301CF" w:rsidRPr="00C075DE" w:rsidRDefault="008301CF" w:rsidP="008301C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6BE458C8" w14:textId="77777777" w:rsidR="008301CF" w:rsidRPr="00C075DE" w:rsidRDefault="008301CF" w:rsidP="0083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322EDF2D" w14:textId="49351754" w:rsidR="008301CF" w:rsidRPr="00C075DE" w:rsidRDefault="00845E35" w:rsidP="0083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</w:rPr>
              <w:t>445</w:t>
            </w:r>
          </w:p>
        </w:tc>
        <w:tc>
          <w:tcPr>
            <w:tcW w:w="129" w:type="pct"/>
          </w:tcPr>
          <w:p w14:paraId="4B349830" w14:textId="77777777" w:rsidR="008301CF" w:rsidRPr="00C075DE" w:rsidRDefault="008301CF" w:rsidP="00830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vAlign w:val="bottom"/>
          </w:tcPr>
          <w:p w14:paraId="3BBF5748" w14:textId="119EFCD8" w:rsidR="008301CF" w:rsidRPr="00C075DE" w:rsidRDefault="00845E35" w:rsidP="0083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</w:rPr>
              <w:t>445</w:t>
            </w:r>
          </w:p>
        </w:tc>
      </w:tr>
      <w:tr w:rsidR="008301CF" w:rsidRPr="00C075DE" w14:paraId="0748F3F8" w14:textId="77777777" w:rsidTr="00D3314A">
        <w:tc>
          <w:tcPr>
            <w:tcW w:w="2175" w:type="pct"/>
          </w:tcPr>
          <w:p w14:paraId="0C153B6E" w14:textId="77777777" w:rsidR="008301CF" w:rsidRPr="00C075DE" w:rsidRDefault="008301CF" w:rsidP="008301C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ออล โคโค กรุ๊ป จำกัด</w:t>
            </w:r>
          </w:p>
        </w:tc>
        <w:tc>
          <w:tcPr>
            <w:tcW w:w="579" w:type="pct"/>
            <w:shd w:val="clear" w:color="auto" w:fill="auto"/>
          </w:tcPr>
          <w:p w14:paraId="2595AA21" w14:textId="5C764A80" w:rsidR="008301CF" w:rsidRPr="00C075DE" w:rsidRDefault="008301CF" w:rsidP="008301C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79AC6C2E" w14:textId="77777777" w:rsidR="008301CF" w:rsidRPr="00C075DE" w:rsidRDefault="008301CF" w:rsidP="00830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10" w:type="pct"/>
          </w:tcPr>
          <w:p w14:paraId="66BF29C1" w14:textId="131D59D2" w:rsidR="008301CF" w:rsidRPr="00C075DE" w:rsidRDefault="008301CF" w:rsidP="008301C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4EB1B37E" w14:textId="77777777" w:rsidR="008301CF" w:rsidRPr="00C075DE" w:rsidRDefault="008301CF" w:rsidP="0083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123FD593" w14:textId="0806FDF2" w:rsidR="008301CF" w:rsidRPr="00CA2CF1" w:rsidRDefault="00845E35" w:rsidP="0083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="008301C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45E35">
              <w:rPr>
                <w:rFonts w:asciiTheme="majorBidi" w:hAnsiTheme="majorBidi" w:cstheme="majorBidi"/>
                <w:sz w:val="30"/>
                <w:szCs w:val="30"/>
              </w:rPr>
              <w:t>425</w:t>
            </w:r>
          </w:p>
        </w:tc>
        <w:tc>
          <w:tcPr>
            <w:tcW w:w="129" w:type="pct"/>
          </w:tcPr>
          <w:p w14:paraId="35F111FD" w14:textId="77777777" w:rsidR="008301CF" w:rsidRPr="00C075DE" w:rsidRDefault="008301CF" w:rsidP="00830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vAlign w:val="bottom"/>
          </w:tcPr>
          <w:p w14:paraId="7C4BE97A" w14:textId="7AD05C69" w:rsidR="008301CF" w:rsidRPr="00C075DE" w:rsidRDefault="00845E35" w:rsidP="0083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="008301CF" w:rsidRPr="005537A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45E35">
              <w:rPr>
                <w:rFonts w:asciiTheme="majorBidi" w:hAnsiTheme="majorBidi" w:cstheme="majorBidi"/>
                <w:sz w:val="30"/>
                <w:szCs w:val="30"/>
              </w:rPr>
              <w:t>182</w:t>
            </w:r>
          </w:p>
        </w:tc>
      </w:tr>
      <w:tr w:rsidR="008301CF" w:rsidRPr="00C075DE" w14:paraId="5D3A55A8" w14:textId="77777777" w:rsidTr="00D83235">
        <w:tc>
          <w:tcPr>
            <w:tcW w:w="2175" w:type="pct"/>
          </w:tcPr>
          <w:p w14:paraId="14C4344F" w14:textId="77777777" w:rsidR="008301CF" w:rsidRPr="00C075DE" w:rsidRDefault="008301CF" w:rsidP="008301C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ออล โคโค จำกัด</w:t>
            </w:r>
          </w:p>
        </w:tc>
        <w:tc>
          <w:tcPr>
            <w:tcW w:w="579" w:type="pct"/>
            <w:shd w:val="clear" w:color="auto" w:fill="auto"/>
          </w:tcPr>
          <w:p w14:paraId="46176B8D" w14:textId="41150384" w:rsidR="008301CF" w:rsidRPr="00C075DE" w:rsidRDefault="008301CF" w:rsidP="008301C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0B85EA8D" w14:textId="77777777" w:rsidR="008301CF" w:rsidRPr="00C075DE" w:rsidRDefault="008301CF" w:rsidP="00830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10" w:type="pct"/>
          </w:tcPr>
          <w:p w14:paraId="2B83CD09" w14:textId="1B607C00" w:rsidR="008301CF" w:rsidRPr="00C075DE" w:rsidRDefault="008301CF" w:rsidP="00F3524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7A5D9361" w14:textId="77777777" w:rsidR="008301CF" w:rsidRPr="00C075DE" w:rsidRDefault="008301CF" w:rsidP="0083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72EBEA85" w14:textId="13BE3EAF" w:rsidR="008301CF" w:rsidRPr="00CA2CF1" w:rsidRDefault="00845E35" w:rsidP="0083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</w:rPr>
              <w:t>229</w:t>
            </w:r>
          </w:p>
        </w:tc>
        <w:tc>
          <w:tcPr>
            <w:tcW w:w="129" w:type="pct"/>
          </w:tcPr>
          <w:p w14:paraId="5F90DAF0" w14:textId="77777777" w:rsidR="008301CF" w:rsidRPr="00C075DE" w:rsidRDefault="008301CF" w:rsidP="00830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532C154F" w14:textId="78DE24DA" w:rsidR="008301CF" w:rsidRPr="00C075DE" w:rsidRDefault="00845E35" w:rsidP="0083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</w:rPr>
              <w:t>209</w:t>
            </w:r>
          </w:p>
        </w:tc>
      </w:tr>
      <w:tr w:rsidR="008301CF" w:rsidRPr="00C075DE" w14:paraId="7DDAB047" w14:textId="77777777" w:rsidTr="00D3314A">
        <w:tc>
          <w:tcPr>
            <w:tcW w:w="2175" w:type="pct"/>
          </w:tcPr>
          <w:p w14:paraId="30AE6A38" w14:textId="77777777" w:rsidR="008301CF" w:rsidRDefault="008301CF" w:rsidP="008301CF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2E2DAF7A" w14:textId="77777777" w:rsidR="008301CF" w:rsidRPr="00C075DE" w:rsidRDefault="008301CF" w:rsidP="0083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  <w:highlight w:val="green"/>
              </w:rPr>
            </w:pPr>
          </w:p>
        </w:tc>
        <w:tc>
          <w:tcPr>
            <w:tcW w:w="143" w:type="pct"/>
          </w:tcPr>
          <w:p w14:paraId="29B19996" w14:textId="77777777" w:rsidR="008301CF" w:rsidRPr="00C075DE" w:rsidRDefault="008301CF" w:rsidP="0083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  <w:highlight w:val="green"/>
              </w:rPr>
            </w:pPr>
          </w:p>
        </w:tc>
        <w:tc>
          <w:tcPr>
            <w:tcW w:w="610" w:type="pct"/>
            <w:vAlign w:val="bottom"/>
          </w:tcPr>
          <w:p w14:paraId="1D5DE729" w14:textId="77777777" w:rsidR="008301CF" w:rsidRPr="00C075DE" w:rsidRDefault="008301CF" w:rsidP="0083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  <w:highlight w:val="green"/>
              </w:rPr>
            </w:pPr>
          </w:p>
        </w:tc>
        <w:tc>
          <w:tcPr>
            <w:tcW w:w="147" w:type="pct"/>
          </w:tcPr>
          <w:p w14:paraId="3679D74D" w14:textId="77777777" w:rsidR="008301CF" w:rsidRPr="00C075DE" w:rsidRDefault="008301CF" w:rsidP="0083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4" w:type="pct"/>
            <w:vAlign w:val="bottom"/>
          </w:tcPr>
          <w:p w14:paraId="7B4582C8" w14:textId="77777777" w:rsidR="008301CF" w:rsidRPr="00C075DE" w:rsidRDefault="008301CF" w:rsidP="0083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9" w:type="pct"/>
          </w:tcPr>
          <w:p w14:paraId="34B71C62" w14:textId="77777777" w:rsidR="008301CF" w:rsidRPr="00C075DE" w:rsidRDefault="008301CF" w:rsidP="0083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3" w:type="pct"/>
            <w:vAlign w:val="bottom"/>
          </w:tcPr>
          <w:p w14:paraId="6FC89A77" w14:textId="77777777" w:rsidR="008301CF" w:rsidRPr="00C075DE" w:rsidRDefault="008301CF" w:rsidP="0083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8301CF" w:rsidRPr="00C075DE" w14:paraId="24E8675A" w14:textId="77777777" w:rsidTr="00D3314A">
        <w:tc>
          <w:tcPr>
            <w:tcW w:w="2175" w:type="pct"/>
          </w:tcPr>
          <w:p w14:paraId="195C13B7" w14:textId="1A8DF2D3" w:rsidR="008301CF" w:rsidRPr="006B1185" w:rsidRDefault="008301CF" w:rsidP="008301CF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79" w:type="pct"/>
            <w:shd w:val="clear" w:color="auto" w:fill="auto"/>
            <w:vAlign w:val="bottom"/>
          </w:tcPr>
          <w:p w14:paraId="7C6D1EC8" w14:textId="77777777" w:rsidR="008301CF" w:rsidRPr="00C075DE" w:rsidRDefault="008301CF" w:rsidP="0083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  <w:highlight w:val="green"/>
              </w:rPr>
            </w:pPr>
          </w:p>
        </w:tc>
        <w:tc>
          <w:tcPr>
            <w:tcW w:w="143" w:type="pct"/>
          </w:tcPr>
          <w:p w14:paraId="0142CD8E" w14:textId="77777777" w:rsidR="008301CF" w:rsidRPr="00C075DE" w:rsidRDefault="008301CF" w:rsidP="0083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  <w:highlight w:val="green"/>
              </w:rPr>
            </w:pPr>
          </w:p>
        </w:tc>
        <w:tc>
          <w:tcPr>
            <w:tcW w:w="610" w:type="pct"/>
            <w:vAlign w:val="bottom"/>
          </w:tcPr>
          <w:p w14:paraId="7AD46D77" w14:textId="77777777" w:rsidR="008301CF" w:rsidRPr="00C075DE" w:rsidRDefault="008301CF" w:rsidP="0083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  <w:highlight w:val="green"/>
              </w:rPr>
            </w:pPr>
          </w:p>
        </w:tc>
        <w:tc>
          <w:tcPr>
            <w:tcW w:w="147" w:type="pct"/>
          </w:tcPr>
          <w:p w14:paraId="427866DE" w14:textId="77777777" w:rsidR="008301CF" w:rsidRPr="00C075DE" w:rsidRDefault="008301CF" w:rsidP="0083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4" w:type="pct"/>
            <w:vAlign w:val="bottom"/>
          </w:tcPr>
          <w:p w14:paraId="200F2299" w14:textId="77777777" w:rsidR="008301CF" w:rsidRPr="00C075DE" w:rsidRDefault="008301CF" w:rsidP="0083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9" w:type="pct"/>
          </w:tcPr>
          <w:p w14:paraId="7FAF1A26" w14:textId="77777777" w:rsidR="008301CF" w:rsidRPr="00C075DE" w:rsidRDefault="008301CF" w:rsidP="0083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3" w:type="pct"/>
            <w:vAlign w:val="bottom"/>
          </w:tcPr>
          <w:p w14:paraId="7B8B2A73" w14:textId="77777777" w:rsidR="008301CF" w:rsidRPr="00C075DE" w:rsidRDefault="008301CF" w:rsidP="0083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8301CF" w:rsidRPr="006B1185" w14:paraId="02AA561A" w14:textId="77777777" w:rsidTr="00D3314A">
        <w:tc>
          <w:tcPr>
            <w:tcW w:w="2175" w:type="pct"/>
          </w:tcPr>
          <w:p w14:paraId="3A8CE0A4" w14:textId="1C3F60B9" w:rsidR="008301CF" w:rsidRPr="006B1185" w:rsidRDefault="008301CF" w:rsidP="008301C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B1185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โวป จำกัด</w:t>
            </w:r>
          </w:p>
        </w:tc>
        <w:tc>
          <w:tcPr>
            <w:tcW w:w="579" w:type="pct"/>
            <w:shd w:val="clear" w:color="auto" w:fill="auto"/>
            <w:vAlign w:val="bottom"/>
          </w:tcPr>
          <w:p w14:paraId="4992BC09" w14:textId="31A7A556" w:rsidR="008301CF" w:rsidRPr="006B1185" w:rsidRDefault="00845E35" w:rsidP="00F35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</w:rPr>
              <w:t>227</w:t>
            </w:r>
          </w:p>
        </w:tc>
        <w:tc>
          <w:tcPr>
            <w:tcW w:w="143" w:type="pct"/>
          </w:tcPr>
          <w:p w14:paraId="1D44718D" w14:textId="77777777" w:rsidR="008301CF" w:rsidRPr="006B1185" w:rsidRDefault="008301CF" w:rsidP="0083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10" w:type="pct"/>
            <w:vAlign w:val="bottom"/>
          </w:tcPr>
          <w:p w14:paraId="65C4DE40" w14:textId="1ACC148D" w:rsidR="008301CF" w:rsidRPr="006B1185" w:rsidRDefault="00845E35" w:rsidP="00F35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</w:rPr>
              <w:t>83</w:t>
            </w:r>
          </w:p>
        </w:tc>
        <w:tc>
          <w:tcPr>
            <w:tcW w:w="147" w:type="pct"/>
          </w:tcPr>
          <w:p w14:paraId="4C8F27A6" w14:textId="77777777" w:rsidR="008301CF" w:rsidRPr="006B1185" w:rsidRDefault="008301CF" w:rsidP="0083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2AF0E273" w14:textId="1E0979EC" w:rsidR="008301CF" w:rsidRPr="006B1185" w:rsidRDefault="00845E35" w:rsidP="00F35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</w:rPr>
              <w:t>227</w:t>
            </w:r>
          </w:p>
        </w:tc>
        <w:tc>
          <w:tcPr>
            <w:tcW w:w="129" w:type="pct"/>
          </w:tcPr>
          <w:p w14:paraId="762C12C4" w14:textId="77777777" w:rsidR="008301CF" w:rsidRPr="006B1185" w:rsidRDefault="008301CF" w:rsidP="0083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vAlign w:val="bottom"/>
          </w:tcPr>
          <w:p w14:paraId="13D8E3DD" w14:textId="1F929E0D" w:rsidR="008301CF" w:rsidRPr="006B1185" w:rsidRDefault="00845E35" w:rsidP="00F35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</w:rPr>
              <w:t>83</w:t>
            </w:r>
          </w:p>
        </w:tc>
      </w:tr>
      <w:tr w:rsidR="008301CF" w:rsidRPr="00C075DE" w14:paraId="12A6E261" w14:textId="77777777" w:rsidTr="00D3314A">
        <w:tc>
          <w:tcPr>
            <w:tcW w:w="2175" w:type="pct"/>
          </w:tcPr>
          <w:p w14:paraId="66E3095D" w14:textId="77777777" w:rsidR="008301CF" w:rsidRPr="00C075DE" w:rsidRDefault="008301CF" w:rsidP="008301CF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2EEB0FC0" w14:textId="77777777" w:rsidR="008301CF" w:rsidRPr="00C075DE" w:rsidRDefault="008301CF" w:rsidP="0083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  <w:highlight w:val="green"/>
              </w:rPr>
            </w:pPr>
          </w:p>
        </w:tc>
        <w:tc>
          <w:tcPr>
            <w:tcW w:w="143" w:type="pct"/>
          </w:tcPr>
          <w:p w14:paraId="0AC7FFDC" w14:textId="77777777" w:rsidR="008301CF" w:rsidRPr="00C075DE" w:rsidRDefault="008301CF" w:rsidP="0083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  <w:highlight w:val="green"/>
              </w:rPr>
            </w:pPr>
          </w:p>
        </w:tc>
        <w:tc>
          <w:tcPr>
            <w:tcW w:w="610" w:type="pct"/>
            <w:vAlign w:val="bottom"/>
          </w:tcPr>
          <w:p w14:paraId="35AF5CDC" w14:textId="77777777" w:rsidR="008301CF" w:rsidRPr="00C075DE" w:rsidRDefault="008301CF" w:rsidP="0083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  <w:highlight w:val="green"/>
              </w:rPr>
            </w:pPr>
          </w:p>
        </w:tc>
        <w:tc>
          <w:tcPr>
            <w:tcW w:w="147" w:type="pct"/>
          </w:tcPr>
          <w:p w14:paraId="238A37C5" w14:textId="77777777" w:rsidR="008301CF" w:rsidRPr="00C075DE" w:rsidRDefault="008301CF" w:rsidP="0083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4" w:type="pct"/>
            <w:vAlign w:val="bottom"/>
          </w:tcPr>
          <w:p w14:paraId="088A3DDD" w14:textId="77777777" w:rsidR="008301CF" w:rsidRPr="00C075DE" w:rsidRDefault="008301CF" w:rsidP="0083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9" w:type="pct"/>
          </w:tcPr>
          <w:p w14:paraId="3A73EABA" w14:textId="77777777" w:rsidR="008301CF" w:rsidRPr="00C075DE" w:rsidRDefault="008301CF" w:rsidP="0083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3" w:type="pct"/>
            <w:vAlign w:val="bottom"/>
          </w:tcPr>
          <w:p w14:paraId="0C00B831" w14:textId="77777777" w:rsidR="008301CF" w:rsidRPr="00C075DE" w:rsidRDefault="008301CF" w:rsidP="0083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8301CF" w:rsidRPr="00C075DE" w14:paraId="158157D9" w14:textId="77777777" w:rsidTr="00D3314A">
        <w:tc>
          <w:tcPr>
            <w:tcW w:w="2175" w:type="pct"/>
          </w:tcPr>
          <w:p w14:paraId="5F362389" w14:textId="77777777" w:rsidR="008301CF" w:rsidRPr="00C075DE" w:rsidRDefault="008301CF" w:rsidP="008301CF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79" w:type="pct"/>
            <w:shd w:val="clear" w:color="auto" w:fill="auto"/>
            <w:vAlign w:val="bottom"/>
          </w:tcPr>
          <w:p w14:paraId="3AFE2CD7" w14:textId="77777777" w:rsidR="008301CF" w:rsidRPr="00C075DE" w:rsidRDefault="008301CF" w:rsidP="0083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  <w:highlight w:val="green"/>
              </w:rPr>
            </w:pPr>
          </w:p>
        </w:tc>
        <w:tc>
          <w:tcPr>
            <w:tcW w:w="143" w:type="pct"/>
          </w:tcPr>
          <w:p w14:paraId="440B076D" w14:textId="77777777" w:rsidR="008301CF" w:rsidRPr="00C075DE" w:rsidRDefault="008301CF" w:rsidP="0083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  <w:highlight w:val="green"/>
              </w:rPr>
            </w:pPr>
          </w:p>
        </w:tc>
        <w:tc>
          <w:tcPr>
            <w:tcW w:w="610" w:type="pct"/>
            <w:vAlign w:val="bottom"/>
          </w:tcPr>
          <w:p w14:paraId="7628B9D6" w14:textId="77777777" w:rsidR="008301CF" w:rsidRPr="00C075DE" w:rsidRDefault="008301CF" w:rsidP="0083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  <w:highlight w:val="green"/>
              </w:rPr>
            </w:pPr>
          </w:p>
        </w:tc>
        <w:tc>
          <w:tcPr>
            <w:tcW w:w="147" w:type="pct"/>
          </w:tcPr>
          <w:p w14:paraId="136E2D66" w14:textId="77777777" w:rsidR="008301CF" w:rsidRPr="00C075DE" w:rsidRDefault="008301CF" w:rsidP="0083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4" w:type="pct"/>
            <w:vAlign w:val="bottom"/>
          </w:tcPr>
          <w:p w14:paraId="04D04FD7" w14:textId="77777777" w:rsidR="008301CF" w:rsidRPr="00C075DE" w:rsidRDefault="008301CF" w:rsidP="0083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9" w:type="pct"/>
          </w:tcPr>
          <w:p w14:paraId="46939DE8" w14:textId="77777777" w:rsidR="008301CF" w:rsidRPr="00C075DE" w:rsidRDefault="008301CF" w:rsidP="0083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3" w:type="pct"/>
            <w:vAlign w:val="bottom"/>
          </w:tcPr>
          <w:p w14:paraId="281DACF7" w14:textId="77777777" w:rsidR="008301CF" w:rsidRPr="00C075DE" w:rsidRDefault="008301CF" w:rsidP="0083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8301CF" w:rsidRPr="00C075DE" w14:paraId="13E2A504" w14:textId="77777777" w:rsidTr="00D3314A">
        <w:tc>
          <w:tcPr>
            <w:tcW w:w="2175" w:type="pct"/>
          </w:tcPr>
          <w:p w14:paraId="1E13EAB0" w14:textId="6C6DDA5C" w:rsidR="008301CF" w:rsidRPr="00C075DE" w:rsidRDefault="008301CF" w:rsidP="008301C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 w:rsidRPr="00C075D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ดาน่อน เซ็ปเป้ เบฟเวอเรจส์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579" w:type="pct"/>
            <w:shd w:val="clear" w:color="auto" w:fill="auto"/>
            <w:vAlign w:val="bottom"/>
          </w:tcPr>
          <w:p w14:paraId="7D1F2705" w14:textId="09D9CF28" w:rsidR="008301CF" w:rsidRPr="00C075DE" w:rsidRDefault="00845E35" w:rsidP="008301CF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</w:t>
            </w:r>
          </w:p>
        </w:tc>
        <w:tc>
          <w:tcPr>
            <w:tcW w:w="143" w:type="pct"/>
          </w:tcPr>
          <w:p w14:paraId="2F28D6CA" w14:textId="77777777" w:rsidR="008301CF" w:rsidRPr="00C075DE" w:rsidRDefault="008301CF" w:rsidP="0083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vAlign w:val="bottom"/>
          </w:tcPr>
          <w:p w14:paraId="4CC4D37B" w14:textId="103E293B" w:rsidR="008301CF" w:rsidRPr="00C075DE" w:rsidRDefault="008301CF" w:rsidP="00D90F4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35F1F631" w14:textId="77777777" w:rsidR="008301CF" w:rsidRPr="00C075DE" w:rsidRDefault="008301CF" w:rsidP="0083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1E7E8DD8" w14:textId="3165378C" w:rsidR="008301CF" w:rsidRPr="00C075DE" w:rsidRDefault="00845E35" w:rsidP="00F35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</w:rPr>
              <w:t>80</w:t>
            </w:r>
          </w:p>
        </w:tc>
        <w:tc>
          <w:tcPr>
            <w:tcW w:w="129" w:type="pct"/>
          </w:tcPr>
          <w:p w14:paraId="78145B5A" w14:textId="77777777" w:rsidR="008301CF" w:rsidRPr="00C075DE" w:rsidRDefault="008301CF" w:rsidP="00830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vAlign w:val="bottom"/>
          </w:tcPr>
          <w:p w14:paraId="40017B44" w14:textId="260E0C0D" w:rsidR="008301CF" w:rsidRPr="00C075DE" w:rsidRDefault="008301CF" w:rsidP="00F35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301CF" w:rsidRPr="00C075DE" w14:paraId="556F3C9C" w14:textId="77777777" w:rsidTr="00D3314A">
        <w:tc>
          <w:tcPr>
            <w:tcW w:w="2175" w:type="pct"/>
          </w:tcPr>
          <w:p w14:paraId="3CC7EAB5" w14:textId="02CA1361" w:rsidR="008301CF" w:rsidRDefault="008301CF" w:rsidP="008301CF">
            <w:pPr>
              <w:spacing w:line="240" w:lineRule="auto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CA2CF1">
              <w:rPr>
                <w:rFonts w:asciiTheme="majorBidi" w:hAnsiTheme="majorBidi"/>
                <w:sz w:val="30"/>
                <w:szCs w:val="30"/>
                <w:cs/>
              </w:rPr>
              <w:t xml:space="preserve"> เอ็มอินเทลลิเจนซ์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579" w:type="pct"/>
            <w:shd w:val="clear" w:color="auto" w:fill="auto"/>
            <w:vAlign w:val="bottom"/>
          </w:tcPr>
          <w:p w14:paraId="5C83F3F3" w14:textId="65725BBD" w:rsidR="008301CF" w:rsidRDefault="00845E35" w:rsidP="0083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</w:rPr>
              <w:t>63</w:t>
            </w:r>
          </w:p>
        </w:tc>
        <w:tc>
          <w:tcPr>
            <w:tcW w:w="143" w:type="pct"/>
          </w:tcPr>
          <w:p w14:paraId="4D329515" w14:textId="77777777" w:rsidR="008301CF" w:rsidRPr="00C075DE" w:rsidRDefault="008301CF" w:rsidP="0083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vAlign w:val="bottom"/>
          </w:tcPr>
          <w:p w14:paraId="288E1E5F" w14:textId="65D94EB0" w:rsidR="008301CF" w:rsidRPr="00C075DE" w:rsidRDefault="00845E35" w:rsidP="008301CF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105</w:t>
            </w:r>
          </w:p>
        </w:tc>
        <w:tc>
          <w:tcPr>
            <w:tcW w:w="147" w:type="pct"/>
          </w:tcPr>
          <w:p w14:paraId="6F2FF0E2" w14:textId="77777777" w:rsidR="008301CF" w:rsidRPr="00C075DE" w:rsidRDefault="008301CF" w:rsidP="0083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1D390E28" w14:textId="139D353D" w:rsidR="008301CF" w:rsidRPr="00653DE4" w:rsidRDefault="00845E35" w:rsidP="00F35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</w:rPr>
              <w:t>63</w:t>
            </w:r>
          </w:p>
        </w:tc>
        <w:tc>
          <w:tcPr>
            <w:tcW w:w="129" w:type="pct"/>
          </w:tcPr>
          <w:p w14:paraId="30E0D858" w14:textId="77777777" w:rsidR="008301CF" w:rsidRPr="00C075DE" w:rsidRDefault="008301CF" w:rsidP="00830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vAlign w:val="bottom"/>
          </w:tcPr>
          <w:p w14:paraId="3CD86A35" w14:textId="67D48042" w:rsidR="008301CF" w:rsidRPr="00C075DE" w:rsidRDefault="00845E35" w:rsidP="00F35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</w:rPr>
              <w:t>105</w:t>
            </w:r>
          </w:p>
        </w:tc>
      </w:tr>
      <w:tr w:rsidR="008301CF" w:rsidRPr="00490FA4" w14:paraId="7F093EBF" w14:textId="77777777" w:rsidTr="00D3314A">
        <w:tc>
          <w:tcPr>
            <w:tcW w:w="2175" w:type="pct"/>
          </w:tcPr>
          <w:p w14:paraId="78E13E9A" w14:textId="77777777" w:rsidR="008301CF" w:rsidRPr="00490FA4" w:rsidRDefault="008301CF" w:rsidP="008301CF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742B83F7" w14:textId="77777777" w:rsidR="008301CF" w:rsidRPr="00490FA4" w:rsidRDefault="008301CF" w:rsidP="0083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143" w:type="pct"/>
          </w:tcPr>
          <w:p w14:paraId="44729BD5" w14:textId="77777777" w:rsidR="008301CF" w:rsidRPr="00490FA4" w:rsidRDefault="008301CF" w:rsidP="0083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10" w:type="pct"/>
            <w:vAlign w:val="bottom"/>
          </w:tcPr>
          <w:p w14:paraId="7BD11304" w14:textId="77777777" w:rsidR="008301CF" w:rsidRPr="00490FA4" w:rsidRDefault="008301CF" w:rsidP="0083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147" w:type="pct"/>
          </w:tcPr>
          <w:p w14:paraId="1ED37C16" w14:textId="77777777" w:rsidR="008301CF" w:rsidRPr="00490FA4" w:rsidRDefault="008301CF" w:rsidP="0083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324C26BE" w14:textId="77777777" w:rsidR="008301CF" w:rsidRPr="00490FA4" w:rsidRDefault="008301CF" w:rsidP="0083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2E771D31" w14:textId="77777777" w:rsidR="008301CF" w:rsidRPr="00490FA4" w:rsidRDefault="008301CF" w:rsidP="0083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vAlign w:val="bottom"/>
          </w:tcPr>
          <w:p w14:paraId="2AA7B64C" w14:textId="77777777" w:rsidR="008301CF" w:rsidRPr="00490FA4" w:rsidRDefault="008301CF" w:rsidP="0083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301CF" w:rsidRPr="00C075DE" w14:paraId="1FD363DA" w14:textId="77777777" w:rsidTr="00D3314A">
        <w:tc>
          <w:tcPr>
            <w:tcW w:w="2175" w:type="pct"/>
          </w:tcPr>
          <w:p w14:paraId="20B92DFC" w14:textId="77777777" w:rsidR="008301CF" w:rsidRPr="00C075DE" w:rsidRDefault="008301CF" w:rsidP="008301CF">
            <w:pPr>
              <w:spacing w:line="240" w:lineRule="auto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9" w:type="pct"/>
            <w:shd w:val="clear" w:color="auto" w:fill="auto"/>
            <w:vAlign w:val="bottom"/>
          </w:tcPr>
          <w:p w14:paraId="7B25D51D" w14:textId="77777777" w:rsidR="008301CF" w:rsidRPr="00C075DE" w:rsidRDefault="008301CF" w:rsidP="0083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143" w:type="pct"/>
          </w:tcPr>
          <w:p w14:paraId="756DBF0E" w14:textId="77777777" w:rsidR="008301CF" w:rsidRPr="00C075DE" w:rsidRDefault="008301CF" w:rsidP="0083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10" w:type="pct"/>
            <w:vAlign w:val="bottom"/>
          </w:tcPr>
          <w:p w14:paraId="0E47704E" w14:textId="77777777" w:rsidR="008301CF" w:rsidRPr="00C075DE" w:rsidRDefault="008301CF" w:rsidP="0083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147" w:type="pct"/>
          </w:tcPr>
          <w:p w14:paraId="65AC0952" w14:textId="77777777" w:rsidR="008301CF" w:rsidRPr="00C075DE" w:rsidRDefault="008301CF" w:rsidP="0083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13EE7658" w14:textId="77777777" w:rsidR="008301CF" w:rsidRPr="00C075DE" w:rsidRDefault="008301CF" w:rsidP="0083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3E3EC27E" w14:textId="77777777" w:rsidR="008301CF" w:rsidRPr="00C075DE" w:rsidRDefault="008301CF" w:rsidP="0083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vAlign w:val="bottom"/>
          </w:tcPr>
          <w:p w14:paraId="08B84247" w14:textId="77777777" w:rsidR="008301CF" w:rsidRPr="00C075DE" w:rsidRDefault="008301CF" w:rsidP="0083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301CF" w:rsidRPr="00C075DE" w14:paraId="42D3E8A4" w14:textId="77777777" w:rsidTr="00D3314A">
        <w:tc>
          <w:tcPr>
            <w:tcW w:w="2175" w:type="pct"/>
          </w:tcPr>
          <w:p w14:paraId="0BAA75AB" w14:textId="77777777" w:rsidR="008301CF" w:rsidRPr="00C075DE" w:rsidRDefault="008301CF" w:rsidP="008301C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ฮายาชิโปรดักส์ จำกัด</w:t>
            </w:r>
          </w:p>
        </w:tc>
        <w:tc>
          <w:tcPr>
            <w:tcW w:w="579" w:type="pct"/>
            <w:shd w:val="clear" w:color="auto" w:fill="auto"/>
          </w:tcPr>
          <w:p w14:paraId="2570E1F0" w14:textId="07042B3E" w:rsidR="008301CF" w:rsidRPr="00C075DE" w:rsidRDefault="00845E35" w:rsidP="0083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143" w:type="pct"/>
          </w:tcPr>
          <w:p w14:paraId="76986C3B" w14:textId="77777777" w:rsidR="008301CF" w:rsidRPr="00C075DE" w:rsidRDefault="008301CF" w:rsidP="0083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10" w:type="pct"/>
          </w:tcPr>
          <w:p w14:paraId="507D0E8A" w14:textId="791DF40D" w:rsidR="008301CF" w:rsidRPr="00C075DE" w:rsidRDefault="00845E35" w:rsidP="0083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147" w:type="pct"/>
          </w:tcPr>
          <w:p w14:paraId="68A3AEC1" w14:textId="77777777" w:rsidR="008301CF" w:rsidRPr="00C075DE" w:rsidRDefault="008301CF" w:rsidP="0083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6A740E28" w14:textId="5FE86480" w:rsidR="008301CF" w:rsidRPr="00C075DE" w:rsidRDefault="00845E35" w:rsidP="00F35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129" w:type="pct"/>
          </w:tcPr>
          <w:p w14:paraId="015011E4" w14:textId="77777777" w:rsidR="008301CF" w:rsidRPr="00C075DE" w:rsidRDefault="008301CF" w:rsidP="0083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77CB06E1" w14:textId="6AF33FAB" w:rsidR="008301CF" w:rsidRPr="00C075DE" w:rsidRDefault="00845E35" w:rsidP="00F35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</w:tr>
      <w:tr w:rsidR="008301CF" w:rsidRPr="00C075DE" w14:paraId="6A5F9721" w14:textId="77777777" w:rsidTr="00D3314A">
        <w:tc>
          <w:tcPr>
            <w:tcW w:w="2175" w:type="pct"/>
          </w:tcPr>
          <w:p w14:paraId="5690A72E" w14:textId="77777777" w:rsidR="008301CF" w:rsidRPr="00C075DE" w:rsidRDefault="008301CF" w:rsidP="008301CF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  <w:shd w:val="clear" w:color="auto" w:fill="auto"/>
          </w:tcPr>
          <w:p w14:paraId="066A741E" w14:textId="059587DE" w:rsidR="008301CF" w:rsidRPr="00C075DE" w:rsidRDefault="00845E35" w:rsidP="0083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</w:rPr>
              <w:t>383</w:t>
            </w:r>
          </w:p>
        </w:tc>
        <w:tc>
          <w:tcPr>
            <w:tcW w:w="143" w:type="pct"/>
          </w:tcPr>
          <w:p w14:paraId="3CF565A9" w14:textId="77777777" w:rsidR="008301CF" w:rsidRPr="00C075DE" w:rsidRDefault="008301CF" w:rsidP="0083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</w:tcPr>
          <w:p w14:paraId="2D49D82A" w14:textId="3DFD0842" w:rsidR="008301CF" w:rsidRPr="00C075DE" w:rsidRDefault="00845E35" w:rsidP="0083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</w:rPr>
              <w:t>205</w:t>
            </w:r>
          </w:p>
        </w:tc>
        <w:tc>
          <w:tcPr>
            <w:tcW w:w="147" w:type="pct"/>
          </w:tcPr>
          <w:p w14:paraId="04F69FF3" w14:textId="77777777" w:rsidR="008301CF" w:rsidRPr="00C075DE" w:rsidRDefault="008301CF" w:rsidP="0083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</w:tcBorders>
          </w:tcPr>
          <w:p w14:paraId="0462D4D8" w14:textId="212F066B" w:rsidR="008301CF" w:rsidRPr="00C075DE" w:rsidRDefault="00845E35" w:rsidP="00F35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</w:rPr>
              <w:t>32</w:t>
            </w:r>
            <w:r w:rsidR="008301C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45E35">
              <w:rPr>
                <w:rFonts w:asciiTheme="majorBidi" w:hAnsiTheme="majorBidi" w:cstheme="majorBidi"/>
                <w:sz w:val="30"/>
                <w:szCs w:val="30"/>
              </w:rPr>
              <w:t>878</w:t>
            </w:r>
          </w:p>
        </w:tc>
        <w:tc>
          <w:tcPr>
            <w:tcW w:w="129" w:type="pct"/>
          </w:tcPr>
          <w:p w14:paraId="5E8C1259" w14:textId="77777777" w:rsidR="008301CF" w:rsidRPr="00C075DE" w:rsidRDefault="008301CF" w:rsidP="0083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</w:tcBorders>
          </w:tcPr>
          <w:p w14:paraId="3EA8BCCB" w14:textId="1E5A2AF9" w:rsidR="008301CF" w:rsidRPr="00C075DE" w:rsidRDefault="00845E35" w:rsidP="00F35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</w:rPr>
              <w:t>32</w:t>
            </w:r>
            <w:r w:rsidR="008301C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45E35">
              <w:rPr>
                <w:rFonts w:asciiTheme="majorBidi" w:hAnsiTheme="majorBidi" w:cstheme="majorBidi"/>
                <w:sz w:val="30"/>
                <w:szCs w:val="30"/>
              </w:rPr>
              <w:t>267</w:t>
            </w:r>
          </w:p>
        </w:tc>
      </w:tr>
      <w:tr w:rsidR="008301CF" w:rsidRPr="00C075DE" w14:paraId="0DCC3620" w14:textId="77777777" w:rsidTr="00D3314A">
        <w:tc>
          <w:tcPr>
            <w:tcW w:w="2175" w:type="pct"/>
          </w:tcPr>
          <w:p w14:paraId="7035AF97" w14:textId="77777777" w:rsidR="008301CF" w:rsidRPr="00C075DE" w:rsidRDefault="008301CF" w:rsidP="008301CF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  <w:r w:rsidRPr="00C075D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</w:tcPr>
          <w:p w14:paraId="569E358E" w14:textId="17E9AB47" w:rsidR="008301CF" w:rsidRPr="00C075DE" w:rsidRDefault="00B01B65" w:rsidP="00D90F4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0E79729D" w14:textId="77777777" w:rsidR="008301CF" w:rsidRPr="00C075DE" w:rsidRDefault="008301CF" w:rsidP="0083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610" w:type="pct"/>
            <w:tcBorders>
              <w:bottom w:val="single" w:sz="4" w:space="0" w:color="auto"/>
            </w:tcBorders>
          </w:tcPr>
          <w:p w14:paraId="642EA555" w14:textId="03C5E393" w:rsidR="008301CF" w:rsidRPr="00C075DE" w:rsidRDefault="008301CF" w:rsidP="00D90F4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6C89A5D6" w14:textId="77777777" w:rsidR="008301CF" w:rsidRPr="00C075DE" w:rsidRDefault="008301CF" w:rsidP="0083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bottom w:val="single" w:sz="4" w:space="0" w:color="auto"/>
            </w:tcBorders>
          </w:tcPr>
          <w:p w14:paraId="77ABFB86" w14:textId="784204B3" w:rsidR="008301CF" w:rsidRPr="00C075DE" w:rsidRDefault="008301CF" w:rsidP="00F35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45E35" w:rsidRPr="00845E35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45E35" w:rsidRPr="00845E35">
              <w:rPr>
                <w:rFonts w:asciiTheme="majorBidi" w:hAnsiTheme="majorBidi" w:cstheme="majorBidi"/>
                <w:sz w:val="30"/>
                <w:szCs w:val="30"/>
              </w:rPr>
              <w:t>807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9" w:type="pct"/>
          </w:tcPr>
          <w:p w14:paraId="1BDD3C64" w14:textId="77777777" w:rsidR="008301CF" w:rsidRPr="00C075DE" w:rsidRDefault="008301CF" w:rsidP="0083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116293C9" w14:textId="0FF2BEAC" w:rsidR="008301CF" w:rsidRPr="00C075DE" w:rsidRDefault="008301CF" w:rsidP="00F35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45E35" w:rsidRPr="00845E35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45E35" w:rsidRPr="00845E35">
              <w:rPr>
                <w:rFonts w:asciiTheme="majorBidi" w:hAnsiTheme="majorBidi" w:cstheme="majorBidi"/>
                <w:sz w:val="30"/>
                <w:szCs w:val="30"/>
              </w:rPr>
              <w:t>567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301CF" w:rsidRPr="00C075DE" w14:paraId="0D12F893" w14:textId="77777777" w:rsidTr="00D3314A">
        <w:tc>
          <w:tcPr>
            <w:tcW w:w="2175" w:type="pct"/>
          </w:tcPr>
          <w:p w14:paraId="6E4534A0" w14:textId="77777777" w:rsidR="008301CF" w:rsidRPr="00C075DE" w:rsidRDefault="008301CF" w:rsidP="008301CF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00D782" w14:textId="04442FCE" w:rsidR="008301CF" w:rsidRPr="00C075DE" w:rsidRDefault="00845E35" w:rsidP="0083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383</w:t>
            </w:r>
          </w:p>
        </w:tc>
        <w:tc>
          <w:tcPr>
            <w:tcW w:w="143" w:type="pct"/>
          </w:tcPr>
          <w:p w14:paraId="6B5879F4" w14:textId="77777777" w:rsidR="008301CF" w:rsidRPr="00C075DE" w:rsidRDefault="008301CF" w:rsidP="0083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3C4B7CDA" w14:textId="7DDD1C33" w:rsidR="008301CF" w:rsidRPr="00C075DE" w:rsidRDefault="00845E35" w:rsidP="0083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205</w:t>
            </w:r>
          </w:p>
        </w:tc>
        <w:tc>
          <w:tcPr>
            <w:tcW w:w="147" w:type="pct"/>
          </w:tcPr>
          <w:p w14:paraId="370190BC" w14:textId="77777777" w:rsidR="008301CF" w:rsidRPr="00C075DE" w:rsidRDefault="008301CF" w:rsidP="0083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</w:tcPr>
          <w:p w14:paraId="521A5875" w14:textId="342AD058" w:rsidR="008301CF" w:rsidRPr="00F3524A" w:rsidRDefault="00845E35" w:rsidP="00F35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</w:t>
            </w:r>
            <w:r w:rsidR="008301CF" w:rsidRPr="00F352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45E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071</w:t>
            </w:r>
          </w:p>
        </w:tc>
        <w:tc>
          <w:tcPr>
            <w:tcW w:w="129" w:type="pct"/>
          </w:tcPr>
          <w:p w14:paraId="57C06A60" w14:textId="77777777" w:rsidR="008301CF" w:rsidRPr="00C075DE" w:rsidRDefault="008301CF" w:rsidP="0083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0BBDD7F8" w14:textId="490F4341" w:rsidR="008301CF" w:rsidRPr="00C075DE" w:rsidRDefault="00845E35" w:rsidP="00F35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</w:t>
            </w:r>
            <w:r w:rsidR="008301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45E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700</w:t>
            </w:r>
          </w:p>
        </w:tc>
      </w:tr>
    </w:tbl>
    <w:p w14:paraId="7844DCD7" w14:textId="39A4FDE0" w:rsidR="007C24ED" w:rsidRPr="00081109" w:rsidRDefault="007C24ED" w:rsidP="007C24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3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79"/>
        <w:gridCol w:w="266"/>
        <w:gridCol w:w="1136"/>
        <w:gridCol w:w="276"/>
        <w:gridCol w:w="1125"/>
        <w:gridCol w:w="240"/>
        <w:gridCol w:w="1142"/>
      </w:tblGrid>
      <w:tr w:rsidR="00A370B1" w:rsidRPr="00C075DE" w14:paraId="1D389E66" w14:textId="77777777" w:rsidTr="00D3314A">
        <w:trPr>
          <w:tblHeader/>
        </w:trPr>
        <w:tc>
          <w:tcPr>
            <w:tcW w:w="2174" w:type="pct"/>
          </w:tcPr>
          <w:p w14:paraId="6F84DCAF" w14:textId="77777777" w:rsidR="00A370B1" w:rsidRPr="00C075DE" w:rsidRDefault="00A370B1" w:rsidP="00D3314A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highlight w:val="green"/>
                <w:cs/>
              </w:rPr>
              <w:br w:type="page"/>
            </w:r>
          </w:p>
        </w:tc>
        <w:tc>
          <w:tcPr>
            <w:tcW w:w="1332" w:type="pct"/>
            <w:gridSpan w:val="3"/>
          </w:tcPr>
          <w:p w14:paraId="57131B6F" w14:textId="77777777" w:rsidR="00A370B1" w:rsidRPr="00C075DE" w:rsidRDefault="00A370B1" w:rsidP="00D3314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131066E4" w14:textId="77777777" w:rsidR="00A370B1" w:rsidRPr="00C075DE" w:rsidRDefault="00A370B1" w:rsidP="00D3314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pct"/>
            <w:gridSpan w:val="3"/>
          </w:tcPr>
          <w:p w14:paraId="7747EC13" w14:textId="77777777" w:rsidR="00A370B1" w:rsidRPr="00C075DE" w:rsidRDefault="00A370B1" w:rsidP="00D3314A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370B1" w:rsidRPr="00C075DE" w14:paraId="41841B9C" w14:textId="77777777" w:rsidTr="00D3314A">
        <w:trPr>
          <w:tblHeader/>
        </w:trPr>
        <w:tc>
          <w:tcPr>
            <w:tcW w:w="2174" w:type="pct"/>
          </w:tcPr>
          <w:p w14:paraId="20216E85" w14:textId="77777777" w:rsidR="00A370B1" w:rsidRPr="00C075DE" w:rsidRDefault="00A370B1" w:rsidP="00D3314A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79" w:type="pct"/>
            <w:shd w:val="clear" w:color="auto" w:fill="auto"/>
          </w:tcPr>
          <w:p w14:paraId="3D99B863" w14:textId="343850C0" w:rsidR="00A370B1" w:rsidRPr="00C075DE" w:rsidRDefault="00845E35" w:rsidP="00D3314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3" w:type="pct"/>
            <w:shd w:val="clear" w:color="auto" w:fill="auto"/>
          </w:tcPr>
          <w:p w14:paraId="4D438029" w14:textId="77777777" w:rsidR="00A370B1" w:rsidRPr="00C075DE" w:rsidRDefault="00A370B1" w:rsidP="00D3314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319888B3" w14:textId="66127457" w:rsidR="00A370B1" w:rsidRPr="00C075DE" w:rsidRDefault="00845E35" w:rsidP="00D3314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8" w:type="pct"/>
            <w:shd w:val="clear" w:color="auto" w:fill="auto"/>
          </w:tcPr>
          <w:p w14:paraId="43C112C5" w14:textId="77777777" w:rsidR="00A370B1" w:rsidRPr="00C075DE" w:rsidRDefault="00A370B1" w:rsidP="00D33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shd w:val="clear" w:color="auto" w:fill="auto"/>
          </w:tcPr>
          <w:p w14:paraId="60F9DDF1" w14:textId="6DA48B68" w:rsidR="00A370B1" w:rsidRPr="00C075DE" w:rsidRDefault="00845E35" w:rsidP="00D3314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9" w:type="pct"/>
            <w:shd w:val="clear" w:color="auto" w:fill="auto"/>
          </w:tcPr>
          <w:p w14:paraId="6CC4403D" w14:textId="77777777" w:rsidR="00A370B1" w:rsidRPr="00C075DE" w:rsidRDefault="00A370B1" w:rsidP="00D3314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  <w:shd w:val="clear" w:color="auto" w:fill="auto"/>
          </w:tcPr>
          <w:p w14:paraId="3FE14E42" w14:textId="7472481B" w:rsidR="00A370B1" w:rsidRPr="00C075DE" w:rsidRDefault="00845E35" w:rsidP="00D3314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A370B1" w:rsidRPr="00C075DE" w14:paraId="45807BC5" w14:textId="77777777" w:rsidTr="00D3314A">
        <w:trPr>
          <w:tblHeader/>
        </w:trPr>
        <w:tc>
          <w:tcPr>
            <w:tcW w:w="2174" w:type="pct"/>
          </w:tcPr>
          <w:p w14:paraId="0423FD27" w14:textId="77777777" w:rsidR="00A370B1" w:rsidRPr="00C075DE" w:rsidRDefault="00A370B1" w:rsidP="00D3314A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826" w:type="pct"/>
            <w:gridSpan w:val="7"/>
          </w:tcPr>
          <w:p w14:paraId="73B36D99" w14:textId="77777777" w:rsidR="00A370B1" w:rsidRPr="00C075DE" w:rsidRDefault="00A370B1" w:rsidP="00D3314A">
            <w:pPr>
              <w:spacing w:line="240" w:lineRule="auto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370B1" w:rsidRPr="00C075DE" w14:paraId="37A3D627" w14:textId="77777777" w:rsidTr="00D3314A">
        <w:tc>
          <w:tcPr>
            <w:tcW w:w="2174" w:type="pct"/>
          </w:tcPr>
          <w:p w14:paraId="6D1911B3" w14:textId="05DC5EE6" w:rsidR="00A370B1" w:rsidRPr="00C075DE" w:rsidRDefault="00490FA4" w:rsidP="00D3314A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(กลับรายการ) </w:t>
            </w:r>
            <w:r w:rsidR="00A370B1"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A370B1">
              <w:rPr>
                <w:rFonts w:ascii="Angsana New" w:hAnsi="Angsana New" w:hint="cs"/>
                <w:sz w:val="30"/>
                <w:szCs w:val="30"/>
                <w:cs/>
              </w:rPr>
              <w:t>จะเกิดขึ้น</w:t>
            </w:r>
            <w:r w:rsidR="00A370B1" w:rsidRPr="008E034D">
              <w:rPr>
                <w:rFonts w:ascii="Angsana New" w:hAnsi="Angsana New"/>
                <w:sz w:val="30"/>
                <w:szCs w:val="30"/>
                <w:cs/>
              </w:rPr>
              <w:t>สำหรับงว</w:t>
            </w:r>
            <w:r w:rsidR="00A370B1">
              <w:rPr>
                <w:rFonts w:ascii="Angsana New" w:hAnsi="Angsana New" w:hint="cs"/>
                <w:sz w:val="30"/>
                <w:szCs w:val="30"/>
                <w:cs/>
              </w:rPr>
              <w:t>ด</w:t>
            </w:r>
            <w:r w:rsidR="006B1185">
              <w:rPr>
                <w:rFonts w:ascii="Angsana New" w:hAnsi="Angsana New" w:hint="cs"/>
                <w:sz w:val="30"/>
                <w:szCs w:val="30"/>
                <w:cs/>
              </w:rPr>
              <w:t>สาม</w:t>
            </w:r>
            <w:r w:rsidR="00A370B1" w:rsidRPr="008E034D">
              <w:rPr>
                <w:rFonts w:ascii="Angsana New" w:hAnsi="Angsana New"/>
                <w:sz w:val="30"/>
                <w:szCs w:val="30"/>
                <w:cs/>
              </w:rPr>
              <w:t>เดือนสิ้นสุด</w:t>
            </w:r>
          </w:p>
        </w:tc>
        <w:tc>
          <w:tcPr>
            <w:tcW w:w="579" w:type="pct"/>
          </w:tcPr>
          <w:p w14:paraId="75C8F7C3" w14:textId="77777777" w:rsidR="00A370B1" w:rsidRPr="00C075DE" w:rsidRDefault="00A370B1" w:rsidP="00D33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green"/>
                <w:cs/>
              </w:rPr>
            </w:pPr>
          </w:p>
        </w:tc>
        <w:tc>
          <w:tcPr>
            <w:tcW w:w="143" w:type="pct"/>
          </w:tcPr>
          <w:p w14:paraId="39D5D7DF" w14:textId="77777777" w:rsidR="00A370B1" w:rsidRPr="00C075DE" w:rsidRDefault="00A370B1" w:rsidP="00D33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10" w:type="pct"/>
          </w:tcPr>
          <w:p w14:paraId="5BC74C5E" w14:textId="77777777" w:rsidR="00A370B1" w:rsidRPr="00C075DE" w:rsidRDefault="00A370B1" w:rsidP="00D33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148" w:type="pct"/>
          </w:tcPr>
          <w:p w14:paraId="07C9A17F" w14:textId="77777777" w:rsidR="00A370B1" w:rsidRPr="00C075DE" w:rsidRDefault="00A370B1" w:rsidP="00D33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04" w:type="pct"/>
            <w:vAlign w:val="bottom"/>
          </w:tcPr>
          <w:p w14:paraId="5D453577" w14:textId="77777777" w:rsidR="00A370B1" w:rsidRPr="00C075DE" w:rsidRDefault="00A370B1" w:rsidP="00D33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129" w:type="pct"/>
          </w:tcPr>
          <w:p w14:paraId="4320F624" w14:textId="77777777" w:rsidR="00A370B1" w:rsidRPr="00C075DE" w:rsidRDefault="00A370B1" w:rsidP="00D33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14" w:type="pct"/>
            <w:vAlign w:val="bottom"/>
          </w:tcPr>
          <w:p w14:paraId="628F89BC" w14:textId="77777777" w:rsidR="00A370B1" w:rsidRPr="00C075DE" w:rsidRDefault="00A370B1" w:rsidP="00D33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</w:tr>
      <w:tr w:rsidR="00A370B1" w:rsidRPr="00C075DE" w14:paraId="7D4FBDB1" w14:textId="77777777" w:rsidTr="00D3314A">
        <w:tc>
          <w:tcPr>
            <w:tcW w:w="2174" w:type="pct"/>
          </w:tcPr>
          <w:p w14:paraId="235B5C61" w14:textId="77C2A1F4" w:rsidR="00A370B1" w:rsidRPr="00C075DE" w:rsidRDefault="00A370B1" w:rsidP="00D3314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8E034D">
              <w:rPr>
                <w:rFonts w:ascii="Angsana New" w:hAnsi="Angsana New"/>
                <w:sz w:val="30"/>
                <w:szCs w:val="30"/>
                <w:cs/>
              </w:rPr>
              <w:t xml:space="preserve">วันที่ </w:t>
            </w:r>
            <w:r w:rsidR="00845E35" w:rsidRPr="00845E35">
              <w:rPr>
                <w:rFonts w:ascii="Angsana New" w:hAnsi="Angsana New"/>
                <w:sz w:val="30"/>
                <w:szCs w:val="30"/>
              </w:rPr>
              <w:t>31</w:t>
            </w:r>
            <w:r w:rsidR="006B118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B1185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579" w:type="pct"/>
            <w:tcBorders>
              <w:bottom w:val="double" w:sz="4" w:space="0" w:color="auto"/>
            </w:tcBorders>
            <w:shd w:val="clear" w:color="auto" w:fill="auto"/>
          </w:tcPr>
          <w:p w14:paraId="02F3B049" w14:textId="2543F852" w:rsidR="00A370B1" w:rsidRPr="00F73024" w:rsidRDefault="00E7752E" w:rsidP="00D866B5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59BE9917" w14:textId="77777777" w:rsidR="00A370B1" w:rsidRPr="00F73024" w:rsidRDefault="00A370B1" w:rsidP="00D33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10" w:type="pct"/>
            <w:tcBorders>
              <w:bottom w:val="double" w:sz="4" w:space="0" w:color="auto"/>
            </w:tcBorders>
          </w:tcPr>
          <w:p w14:paraId="0003E685" w14:textId="77777777" w:rsidR="00A370B1" w:rsidRPr="00F73024" w:rsidRDefault="00A370B1" w:rsidP="00D866B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7302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8" w:type="pct"/>
          </w:tcPr>
          <w:p w14:paraId="30AF3AA8" w14:textId="77777777" w:rsidR="00A370B1" w:rsidRPr="00F73024" w:rsidRDefault="00A370B1" w:rsidP="00D33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tcBorders>
              <w:bottom w:val="double" w:sz="4" w:space="0" w:color="auto"/>
            </w:tcBorders>
            <w:vAlign w:val="bottom"/>
          </w:tcPr>
          <w:p w14:paraId="4D6A1DAB" w14:textId="48C8A14D" w:rsidR="00A370B1" w:rsidRPr="00F73024" w:rsidRDefault="00845E35" w:rsidP="00D86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</w:rPr>
              <w:t>240</w:t>
            </w:r>
          </w:p>
        </w:tc>
        <w:tc>
          <w:tcPr>
            <w:tcW w:w="129" w:type="pct"/>
          </w:tcPr>
          <w:p w14:paraId="7B00FA3A" w14:textId="77777777" w:rsidR="00A370B1" w:rsidRPr="00F73024" w:rsidRDefault="00A370B1" w:rsidP="00D33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  <w:tcBorders>
              <w:bottom w:val="double" w:sz="4" w:space="0" w:color="auto"/>
            </w:tcBorders>
            <w:vAlign w:val="bottom"/>
          </w:tcPr>
          <w:p w14:paraId="6F8C8824" w14:textId="2822947B" w:rsidR="00A370B1" w:rsidRPr="00F73024" w:rsidRDefault="00490FA4" w:rsidP="00490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45E35" w:rsidRPr="00845E35">
              <w:rPr>
                <w:rFonts w:asciiTheme="majorBidi" w:hAnsiTheme="majorBidi" w:cstheme="majorBidi"/>
                <w:sz w:val="30"/>
                <w:szCs w:val="30"/>
              </w:rPr>
              <w:t>333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</w:tbl>
    <w:p w14:paraId="77E2E4FF" w14:textId="77777777" w:rsidR="00F3524A" w:rsidRPr="00F57B94" w:rsidRDefault="00F3524A" w:rsidP="007C24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5A14829D" w14:textId="77777777" w:rsidR="00FF7CE0" w:rsidRDefault="00FF7CE0">
      <w:r>
        <w:br w:type="page"/>
      </w:r>
    </w:p>
    <w:tbl>
      <w:tblPr>
        <w:tblW w:w="93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79"/>
        <w:gridCol w:w="266"/>
        <w:gridCol w:w="1136"/>
        <w:gridCol w:w="276"/>
        <w:gridCol w:w="1125"/>
        <w:gridCol w:w="240"/>
        <w:gridCol w:w="1142"/>
      </w:tblGrid>
      <w:tr w:rsidR="007C24ED" w:rsidRPr="00C075DE" w14:paraId="2483344A" w14:textId="77777777" w:rsidTr="002C6077">
        <w:tc>
          <w:tcPr>
            <w:tcW w:w="2174" w:type="pct"/>
          </w:tcPr>
          <w:p w14:paraId="04D91613" w14:textId="319FC9FB" w:rsidR="007C24ED" w:rsidRPr="00C075DE" w:rsidRDefault="007C24ED" w:rsidP="00D3314A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highlight w:val="green"/>
                <w:cs/>
              </w:rPr>
              <w:lastRenderedPageBreak/>
              <w:br w:type="page"/>
            </w:r>
          </w:p>
        </w:tc>
        <w:tc>
          <w:tcPr>
            <w:tcW w:w="1332" w:type="pct"/>
            <w:gridSpan w:val="3"/>
          </w:tcPr>
          <w:p w14:paraId="17309505" w14:textId="77777777" w:rsidR="007C24ED" w:rsidRPr="00C075DE" w:rsidRDefault="007C24ED" w:rsidP="00D3314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3DD1AA8C" w14:textId="77777777" w:rsidR="007C24ED" w:rsidRPr="00C075DE" w:rsidRDefault="007C24ED" w:rsidP="00D3314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pct"/>
            <w:gridSpan w:val="3"/>
          </w:tcPr>
          <w:p w14:paraId="2F888C82" w14:textId="77777777" w:rsidR="007C24ED" w:rsidRPr="00C075DE" w:rsidRDefault="007C24ED" w:rsidP="00D3314A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B1185" w:rsidRPr="00C075DE" w14:paraId="40E713C3" w14:textId="77777777" w:rsidTr="002C6077">
        <w:tc>
          <w:tcPr>
            <w:tcW w:w="2174" w:type="pct"/>
          </w:tcPr>
          <w:p w14:paraId="5E4B4602" w14:textId="77777777" w:rsidR="006B1185" w:rsidRPr="00C075DE" w:rsidRDefault="006B1185" w:rsidP="006B1185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9" w:type="pct"/>
            <w:shd w:val="clear" w:color="auto" w:fill="auto"/>
          </w:tcPr>
          <w:p w14:paraId="08C9971E" w14:textId="0C7F118F" w:rsidR="006B1185" w:rsidRPr="00C075DE" w:rsidRDefault="00845E35" w:rsidP="006B118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6B118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B1185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3" w:type="pct"/>
            <w:shd w:val="clear" w:color="auto" w:fill="auto"/>
          </w:tcPr>
          <w:p w14:paraId="38B70BF4" w14:textId="77777777" w:rsidR="006B1185" w:rsidRPr="00C075DE" w:rsidRDefault="006B1185" w:rsidP="006B118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61525001" w14:textId="56DCD035" w:rsidR="006B1185" w:rsidRPr="00C075DE" w:rsidRDefault="00845E35" w:rsidP="006B118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6B1185" w:rsidRPr="00C075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B1185"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8" w:type="pct"/>
            <w:shd w:val="clear" w:color="auto" w:fill="auto"/>
          </w:tcPr>
          <w:p w14:paraId="2DD41154" w14:textId="77777777" w:rsidR="006B1185" w:rsidRPr="00C075DE" w:rsidRDefault="006B1185" w:rsidP="006B1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shd w:val="clear" w:color="auto" w:fill="auto"/>
          </w:tcPr>
          <w:p w14:paraId="3BA98AA0" w14:textId="717BA735" w:rsidR="006B1185" w:rsidRPr="00C075DE" w:rsidRDefault="00845E35" w:rsidP="006B118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6B118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B1185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29" w:type="pct"/>
            <w:shd w:val="clear" w:color="auto" w:fill="auto"/>
          </w:tcPr>
          <w:p w14:paraId="7237DE0F" w14:textId="77777777" w:rsidR="006B1185" w:rsidRPr="00C075DE" w:rsidRDefault="006B1185" w:rsidP="006B118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14:paraId="644EDFA8" w14:textId="0B98FDFA" w:rsidR="006B1185" w:rsidRPr="00C075DE" w:rsidRDefault="00845E35" w:rsidP="006B118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6B1185" w:rsidRPr="00C075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B1185"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6B1185" w:rsidRPr="00C075DE" w14:paraId="1EB5BA6C" w14:textId="77777777" w:rsidTr="002C6077">
        <w:tc>
          <w:tcPr>
            <w:tcW w:w="2174" w:type="pct"/>
          </w:tcPr>
          <w:p w14:paraId="5879C549" w14:textId="77777777" w:rsidR="006B1185" w:rsidRPr="00C075DE" w:rsidRDefault="006B1185" w:rsidP="006B1185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075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579" w:type="pct"/>
            <w:shd w:val="clear" w:color="auto" w:fill="auto"/>
          </w:tcPr>
          <w:p w14:paraId="52926985" w14:textId="2547ADB1" w:rsidR="006B1185" w:rsidRPr="00C075DE" w:rsidRDefault="00845E35" w:rsidP="006B118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3" w:type="pct"/>
            <w:shd w:val="clear" w:color="auto" w:fill="auto"/>
          </w:tcPr>
          <w:p w14:paraId="55E6F1A6" w14:textId="77777777" w:rsidR="006B1185" w:rsidRPr="00C075DE" w:rsidRDefault="006B1185" w:rsidP="006B118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17D16172" w14:textId="0FCBB7DA" w:rsidR="006B1185" w:rsidRPr="00C075DE" w:rsidRDefault="00845E35" w:rsidP="006B118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8" w:type="pct"/>
            <w:shd w:val="clear" w:color="auto" w:fill="auto"/>
          </w:tcPr>
          <w:p w14:paraId="56941AB8" w14:textId="77777777" w:rsidR="006B1185" w:rsidRPr="00C075DE" w:rsidRDefault="006B1185" w:rsidP="006B1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shd w:val="clear" w:color="auto" w:fill="auto"/>
          </w:tcPr>
          <w:p w14:paraId="0AD1E98D" w14:textId="393B2C3D" w:rsidR="006B1185" w:rsidRPr="00C075DE" w:rsidRDefault="00845E35" w:rsidP="006B118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9" w:type="pct"/>
            <w:shd w:val="clear" w:color="auto" w:fill="auto"/>
          </w:tcPr>
          <w:p w14:paraId="31F97E7F" w14:textId="77777777" w:rsidR="006B1185" w:rsidRPr="00C075DE" w:rsidRDefault="006B1185" w:rsidP="006B118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14:paraId="4B76916C" w14:textId="2600B996" w:rsidR="006B1185" w:rsidRPr="00C075DE" w:rsidRDefault="00845E35" w:rsidP="006B118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6B1185" w:rsidRPr="00C075DE" w14:paraId="1AEBCDBC" w14:textId="77777777" w:rsidTr="002C6077">
        <w:tc>
          <w:tcPr>
            <w:tcW w:w="2174" w:type="pct"/>
          </w:tcPr>
          <w:p w14:paraId="3CBD8113" w14:textId="77777777" w:rsidR="006B1185" w:rsidRPr="00C075DE" w:rsidRDefault="006B1185" w:rsidP="006B1185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826" w:type="pct"/>
            <w:gridSpan w:val="7"/>
          </w:tcPr>
          <w:p w14:paraId="4D0D8673" w14:textId="77777777" w:rsidR="006B1185" w:rsidRPr="00C075DE" w:rsidRDefault="006B1185" w:rsidP="006B1185">
            <w:pPr>
              <w:spacing w:line="240" w:lineRule="auto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B1185" w:rsidRPr="00C075DE" w14:paraId="11D72BBF" w14:textId="77777777" w:rsidTr="002C6077">
        <w:tc>
          <w:tcPr>
            <w:tcW w:w="2174" w:type="pct"/>
          </w:tcPr>
          <w:p w14:paraId="6340649C" w14:textId="77777777" w:rsidR="006B1185" w:rsidRPr="00C075DE" w:rsidRDefault="006B1185" w:rsidP="006B1185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9" w:type="pct"/>
          </w:tcPr>
          <w:p w14:paraId="3860A12B" w14:textId="77777777" w:rsidR="006B1185" w:rsidRPr="00C075DE" w:rsidRDefault="006B1185" w:rsidP="006B1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green"/>
                <w:cs/>
              </w:rPr>
            </w:pPr>
          </w:p>
        </w:tc>
        <w:tc>
          <w:tcPr>
            <w:tcW w:w="143" w:type="pct"/>
          </w:tcPr>
          <w:p w14:paraId="6E13C90F" w14:textId="77777777" w:rsidR="006B1185" w:rsidRPr="00C075DE" w:rsidRDefault="006B1185" w:rsidP="006B1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10" w:type="pct"/>
          </w:tcPr>
          <w:p w14:paraId="08152782" w14:textId="77777777" w:rsidR="006B1185" w:rsidRPr="00C075DE" w:rsidRDefault="006B1185" w:rsidP="006B1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148" w:type="pct"/>
          </w:tcPr>
          <w:p w14:paraId="2E995ECC" w14:textId="77777777" w:rsidR="006B1185" w:rsidRPr="00C075DE" w:rsidRDefault="006B1185" w:rsidP="006B1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04" w:type="pct"/>
            <w:vAlign w:val="bottom"/>
          </w:tcPr>
          <w:p w14:paraId="4CD69745" w14:textId="77777777" w:rsidR="006B1185" w:rsidRPr="00C075DE" w:rsidRDefault="006B1185" w:rsidP="006B1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129" w:type="pct"/>
          </w:tcPr>
          <w:p w14:paraId="5F75FFC4" w14:textId="77777777" w:rsidR="006B1185" w:rsidRPr="00C075DE" w:rsidRDefault="006B1185" w:rsidP="006B1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13" w:type="pct"/>
            <w:vAlign w:val="bottom"/>
          </w:tcPr>
          <w:p w14:paraId="4CE1E9E7" w14:textId="77777777" w:rsidR="006B1185" w:rsidRPr="00C075DE" w:rsidRDefault="006B1185" w:rsidP="006B1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</w:tr>
      <w:tr w:rsidR="00A6680D" w:rsidRPr="00C075DE" w14:paraId="20C84E7D" w14:textId="77777777" w:rsidTr="002C6077">
        <w:tc>
          <w:tcPr>
            <w:tcW w:w="2174" w:type="pct"/>
          </w:tcPr>
          <w:p w14:paraId="06B5F649" w14:textId="77777777" w:rsidR="00A6680D" w:rsidRPr="00C075DE" w:rsidRDefault="00A6680D" w:rsidP="00A6680D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proofErr w:type="spellStart"/>
            <w:r w:rsidRPr="00C075DE">
              <w:rPr>
                <w:rFonts w:asciiTheme="majorBidi" w:hAnsiTheme="majorBidi" w:cstheme="majorBidi"/>
                <w:sz w:val="30"/>
                <w:szCs w:val="30"/>
              </w:rPr>
              <w:t>Sappe</w:t>
            </w:r>
            <w:proofErr w:type="spellEnd"/>
            <w:r w:rsidRPr="00C075DE">
              <w:rPr>
                <w:rFonts w:asciiTheme="majorBidi" w:hAnsiTheme="majorBidi" w:cstheme="majorBidi"/>
                <w:sz w:val="30"/>
                <w:szCs w:val="30"/>
              </w:rPr>
              <w:t xml:space="preserve"> Europe </w:t>
            </w:r>
            <w:proofErr w:type="spellStart"/>
            <w:r w:rsidRPr="00C075DE">
              <w:rPr>
                <w:rFonts w:asciiTheme="majorBidi" w:hAnsiTheme="majorBidi" w:cstheme="majorBidi"/>
                <w:sz w:val="30"/>
                <w:szCs w:val="30"/>
              </w:rPr>
              <w:t>s.r.o.</w:t>
            </w:r>
            <w:proofErr w:type="spellEnd"/>
          </w:p>
        </w:tc>
        <w:tc>
          <w:tcPr>
            <w:tcW w:w="579" w:type="pct"/>
            <w:shd w:val="clear" w:color="auto" w:fill="auto"/>
          </w:tcPr>
          <w:p w14:paraId="0DB61555" w14:textId="14FFBAFD" w:rsidR="00A6680D" w:rsidRPr="00C075DE" w:rsidRDefault="00A6680D" w:rsidP="00A6680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1D5D03F2" w14:textId="77777777" w:rsidR="00A6680D" w:rsidRPr="00C075DE" w:rsidRDefault="00A6680D" w:rsidP="00A668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10" w:type="pct"/>
          </w:tcPr>
          <w:p w14:paraId="146D18E2" w14:textId="77777777" w:rsidR="00A6680D" w:rsidRPr="00C075DE" w:rsidRDefault="00A6680D" w:rsidP="00A6680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8" w:type="pct"/>
          </w:tcPr>
          <w:p w14:paraId="386051E5" w14:textId="77777777" w:rsidR="00A6680D" w:rsidRPr="00C075DE" w:rsidRDefault="00A6680D" w:rsidP="00A66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62329615" w14:textId="13523E4B" w:rsidR="00A6680D" w:rsidRPr="00C075DE" w:rsidRDefault="00845E35" w:rsidP="00A66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A6680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45E35">
              <w:rPr>
                <w:rFonts w:asciiTheme="majorBidi" w:hAnsiTheme="majorBidi" w:cstheme="majorBidi"/>
                <w:sz w:val="30"/>
                <w:szCs w:val="30"/>
              </w:rPr>
              <w:t>702</w:t>
            </w:r>
          </w:p>
        </w:tc>
        <w:tc>
          <w:tcPr>
            <w:tcW w:w="129" w:type="pct"/>
          </w:tcPr>
          <w:p w14:paraId="49B47FF1" w14:textId="77777777" w:rsidR="00A6680D" w:rsidRPr="00C075DE" w:rsidRDefault="00A6680D" w:rsidP="00A668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vAlign w:val="bottom"/>
          </w:tcPr>
          <w:p w14:paraId="2C9D1200" w14:textId="707CCED1" w:rsidR="00A6680D" w:rsidRPr="00C075DE" w:rsidRDefault="00845E35" w:rsidP="00A66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A6680D" w:rsidRPr="00F55A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45E35">
              <w:rPr>
                <w:rFonts w:asciiTheme="majorBidi" w:hAnsiTheme="majorBidi" w:cstheme="majorBidi"/>
                <w:sz w:val="30"/>
                <w:szCs w:val="30"/>
              </w:rPr>
              <w:t>618</w:t>
            </w:r>
          </w:p>
        </w:tc>
      </w:tr>
      <w:tr w:rsidR="00A6680D" w:rsidRPr="00C075DE" w14:paraId="126F5C13" w14:textId="77777777" w:rsidTr="002C6077">
        <w:tc>
          <w:tcPr>
            <w:tcW w:w="2174" w:type="pct"/>
          </w:tcPr>
          <w:p w14:paraId="3F77C5A3" w14:textId="77777777" w:rsidR="00A6680D" w:rsidRPr="00C075DE" w:rsidRDefault="00A6680D" w:rsidP="00A6680D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ออล โคโค กรุ๊ป จำกัด</w:t>
            </w:r>
          </w:p>
        </w:tc>
        <w:tc>
          <w:tcPr>
            <w:tcW w:w="579" w:type="pct"/>
            <w:shd w:val="clear" w:color="auto" w:fill="auto"/>
          </w:tcPr>
          <w:p w14:paraId="70E5C8D7" w14:textId="31B53921" w:rsidR="00A6680D" w:rsidRPr="00C075DE" w:rsidRDefault="00A6680D" w:rsidP="00A6680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3A56DD03" w14:textId="77777777" w:rsidR="00A6680D" w:rsidRPr="00C075DE" w:rsidRDefault="00A6680D" w:rsidP="00A668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10" w:type="pct"/>
          </w:tcPr>
          <w:p w14:paraId="31698E23" w14:textId="77777777" w:rsidR="00A6680D" w:rsidRPr="00C075DE" w:rsidRDefault="00A6680D" w:rsidP="00A6680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8" w:type="pct"/>
          </w:tcPr>
          <w:p w14:paraId="397EAA95" w14:textId="77777777" w:rsidR="00A6680D" w:rsidRPr="00C075DE" w:rsidRDefault="00A6680D" w:rsidP="00A66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4B62F61D" w14:textId="1D3136A6" w:rsidR="00A6680D" w:rsidRPr="00C075DE" w:rsidRDefault="00845E35" w:rsidP="00A66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A6680D" w:rsidRPr="00F55A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45E35">
              <w:rPr>
                <w:rFonts w:asciiTheme="majorBidi" w:hAnsiTheme="majorBidi" w:cstheme="majorBidi"/>
                <w:sz w:val="30"/>
                <w:szCs w:val="30"/>
              </w:rPr>
              <w:t>060</w:t>
            </w:r>
          </w:p>
        </w:tc>
        <w:tc>
          <w:tcPr>
            <w:tcW w:w="129" w:type="pct"/>
          </w:tcPr>
          <w:p w14:paraId="2E88842A" w14:textId="77777777" w:rsidR="00A6680D" w:rsidRPr="00C075DE" w:rsidRDefault="00A6680D" w:rsidP="00A668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vAlign w:val="bottom"/>
          </w:tcPr>
          <w:p w14:paraId="4642F9A0" w14:textId="19BC6DF2" w:rsidR="00A6680D" w:rsidRPr="00C075DE" w:rsidRDefault="00845E35" w:rsidP="00A66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A6680D" w:rsidRPr="00F55A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45E35">
              <w:rPr>
                <w:rFonts w:asciiTheme="majorBidi" w:hAnsiTheme="majorBidi" w:cstheme="majorBidi"/>
                <w:sz w:val="30"/>
                <w:szCs w:val="30"/>
              </w:rPr>
              <w:t>060</w:t>
            </w:r>
          </w:p>
        </w:tc>
      </w:tr>
      <w:tr w:rsidR="00A6680D" w:rsidRPr="00C075DE" w14:paraId="54954A83" w14:textId="77777777" w:rsidTr="002C6077">
        <w:tc>
          <w:tcPr>
            <w:tcW w:w="2174" w:type="pct"/>
          </w:tcPr>
          <w:p w14:paraId="552BFC6C" w14:textId="77777777" w:rsidR="00A6680D" w:rsidRPr="00C075DE" w:rsidRDefault="00A6680D" w:rsidP="00A6680D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ออล โคโค จำกัด</w:t>
            </w:r>
          </w:p>
        </w:tc>
        <w:tc>
          <w:tcPr>
            <w:tcW w:w="579" w:type="pct"/>
            <w:shd w:val="clear" w:color="auto" w:fill="auto"/>
          </w:tcPr>
          <w:p w14:paraId="137FABEE" w14:textId="105D69D4" w:rsidR="00A6680D" w:rsidRPr="00C075DE" w:rsidRDefault="00A6680D" w:rsidP="00A6680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23F38422" w14:textId="77777777" w:rsidR="00A6680D" w:rsidRPr="00C075DE" w:rsidRDefault="00A6680D" w:rsidP="00A668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10" w:type="pct"/>
          </w:tcPr>
          <w:p w14:paraId="5020C872" w14:textId="77777777" w:rsidR="00A6680D" w:rsidRPr="00C075DE" w:rsidRDefault="00A6680D" w:rsidP="00A6680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8" w:type="pct"/>
          </w:tcPr>
          <w:p w14:paraId="14B68AD1" w14:textId="77777777" w:rsidR="00A6680D" w:rsidRPr="00C075DE" w:rsidRDefault="00A6680D" w:rsidP="00A66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39F83FC1" w14:textId="2B4960DF" w:rsidR="00A6680D" w:rsidRPr="00C075DE" w:rsidRDefault="00845E35" w:rsidP="00A66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A6680D" w:rsidRPr="00F55A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45E35">
              <w:rPr>
                <w:rFonts w:asciiTheme="majorBidi" w:hAnsiTheme="majorBidi" w:cstheme="majorBidi"/>
                <w:sz w:val="30"/>
                <w:szCs w:val="30"/>
              </w:rPr>
              <w:t>550</w:t>
            </w:r>
          </w:p>
        </w:tc>
        <w:tc>
          <w:tcPr>
            <w:tcW w:w="129" w:type="pct"/>
          </w:tcPr>
          <w:p w14:paraId="03B2A210" w14:textId="77777777" w:rsidR="00A6680D" w:rsidRPr="00C075DE" w:rsidRDefault="00A6680D" w:rsidP="00A668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vAlign w:val="bottom"/>
          </w:tcPr>
          <w:p w14:paraId="76FFF635" w14:textId="521BDB5C" w:rsidR="00A6680D" w:rsidRPr="00C075DE" w:rsidRDefault="00845E35" w:rsidP="00A66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A6680D" w:rsidRPr="00F55A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45E35">
              <w:rPr>
                <w:rFonts w:asciiTheme="majorBidi" w:hAnsiTheme="majorBidi" w:cstheme="majorBidi"/>
                <w:sz w:val="30"/>
                <w:szCs w:val="30"/>
              </w:rPr>
              <w:t>550</w:t>
            </w:r>
          </w:p>
        </w:tc>
      </w:tr>
      <w:tr w:rsidR="00A6680D" w:rsidRPr="00C075DE" w14:paraId="0AACC761" w14:textId="77777777" w:rsidTr="002C6077">
        <w:tc>
          <w:tcPr>
            <w:tcW w:w="2174" w:type="pct"/>
          </w:tcPr>
          <w:p w14:paraId="7E5855C8" w14:textId="77777777" w:rsidR="00A6680D" w:rsidRPr="00C075DE" w:rsidRDefault="00A6680D" w:rsidP="00A6680D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  <w:shd w:val="clear" w:color="auto" w:fill="auto"/>
          </w:tcPr>
          <w:p w14:paraId="1DDFE3D4" w14:textId="6AB19E63" w:rsidR="00A6680D" w:rsidRPr="00C075DE" w:rsidRDefault="00A6680D" w:rsidP="00A6680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</w:tcPr>
          <w:p w14:paraId="3133ED65" w14:textId="77777777" w:rsidR="00A6680D" w:rsidRPr="00C075DE" w:rsidRDefault="00A6680D" w:rsidP="00A6680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</w:tcPr>
          <w:p w14:paraId="30270A11" w14:textId="77777777" w:rsidR="00A6680D" w:rsidRPr="00C075DE" w:rsidRDefault="00A6680D" w:rsidP="00A6680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8" w:type="pct"/>
          </w:tcPr>
          <w:p w14:paraId="64BA07DD" w14:textId="77777777" w:rsidR="00A6680D" w:rsidRPr="00C075DE" w:rsidRDefault="00A6680D" w:rsidP="00A6680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</w:tcBorders>
          </w:tcPr>
          <w:p w14:paraId="4FCC9362" w14:textId="73659105" w:rsidR="00A6680D" w:rsidRPr="00C075DE" w:rsidRDefault="00845E35" w:rsidP="00845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A6680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45E35">
              <w:rPr>
                <w:rFonts w:asciiTheme="majorBidi" w:hAnsiTheme="majorBidi" w:cstheme="majorBidi"/>
                <w:sz w:val="30"/>
                <w:szCs w:val="30"/>
              </w:rPr>
              <w:t>312</w:t>
            </w:r>
          </w:p>
        </w:tc>
        <w:tc>
          <w:tcPr>
            <w:tcW w:w="129" w:type="pct"/>
          </w:tcPr>
          <w:p w14:paraId="763EF83B" w14:textId="77777777" w:rsidR="00A6680D" w:rsidRPr="00C075DE" w:rsidRDefault="00A6680D" w:rsidP="00A66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</w:tcBorders>
          </w:tcPr>
          <w:p w14:paraId="68C5E345" w14:textId="32749977" w:rsidR="00A6680D" w:rsidRPr="00C075DE" w:rsidRDefault="00845E35" w:rsidP="00845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A6680D" w:rsidRPr="00F55A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45E35">
              <w:rPr>
                <w:rFonts w:asciiTheme="majorBidi" w:hAnsiTheme="majorBidi" w:cstheme="majorBidi"/>
                <w:sz w:val="30"/>
                <w:szCs w:val="30"/>
              </w:rPr>
              <w:t>228</w:t>
            </w:r>
          </w:p>
        </w:tc>
      </w:tr>
      <w:tr w:rsidR="00A6680D" w:rsidRPr="00C075DE" w14:paraId="09B188A2" w14:textId="77777777" w:rsidTr="002C6077">
        <w:tc>
          <w:tcPr>
            <w:tcW w:w="2174" w:type="pct"/>
          </w:tcPr>
          <w:p w14:paraId="21698AA3" w14:textId="77777777" w:rsidR="00A6680D" w:rsidRPr="00C075DE" w:rsidRDefault="00A6680D" w:rsidP="00A6680D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  <w:r w:rsidRPr="00C075D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</w:tcPr>
          <w:p w14:paraId="68F8641B" w14:textId="3B163AE5" w:rsidR="00A6680D" w:rsidRPr="00C075DE" w:rsidRDefault="00A6680D" w:rsidP="00845E3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1C25584C" w14:textId="77777777" w:rsidR="00A6680D" w:rsidRPr="00C075DE" w:rsidRDefault="00A6680D" w:rsidP="00A6680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610" w:type="pct"/>
            <w:tcBorders>
              <w:bottom w:val="single" w:sz="4" w:space="0" w:color="auto"/>
            </w:tcBorders>
          </w:tcPr>
          <w:p w14:paraId="5FB91215" w14:textId="77777777" w:rsidR="00A6680D" w:rsidRPr="00C075DE" w:rsidRDefault="00A6680D" w:rsidP="00A6680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8" w:type="pct"/>
          </w:tcPr>
          <w:p w14:paraId="59F78B7D" w14:textId="77777777" w:rsidR="00A6680D" w:rsidRPr="00C075DE" w:rsidRDefault="00A6680D" w:rsidP="00A6680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bottom w:val="single" w:sz="4" w:space="0" w:color="auto"/>
            </w:tcBorders>
          </w:tcPr>
          <w:p w14:paraId="08AF2EC7" w14:textId="5882E852" w:rsidR="00A6680D" w:rsidRPr="00C075DE" w:rsidRDefault="00A6680D" w:rsidP="00A66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45E35" w:rsidRPr="00845E35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45E35" w:rsidRPr="00845E35">
              <w:rPr>
                <w:rFonts w:asciiTheme="majorBidi" w:hAnsiTheme="majorBidi" w:cstheme="majorBidi"/>
                <w:sz w:val="30"/>
                <w:szCs w:val="30"/>
              </w:rPr>
              <w:t>702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9" w:type="pct"/>
          </w:tcPr>
          <w:p w14:paraId="43A23F24" w14:textId="77777777" w:rsidR="00A6680D" w:rsidRPr="00C075DE" w:rsidRDefault="00A6680D" w:rsidP="00A66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425D206B" w14:textId="03AAF87A" w:rsidR="00A6680D" w:rsidRPr="00C075DE" w:rsidRDefault="00A6680D" w:rsidP="00F35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F55A0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45E35" w:rsidRPr="00845E35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F55A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45E35" w:rsidRPr="00845E35">
              <w:rPr>
                <w:rFonts w:asciiTheme="majorBidi" w:hAnsiTheme="majorBidi" w:cstheme="majorBidi"/>
                <w:sz w:val="30"/>
                <w:szCs w:val="30"/>
              </w:rPr>
              <w:t>618</w:t>
            </w:r>
            <w:r w:rsidRPr="00F55A0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A6680D" w:rsidRPr="00081109" w14:paraId="19CEFFD7" w14:textId="77777777" w:rsidTr="002C6077">
        <w:tc>
          <w:tcPr>
            <w:tcW w:w="2174" w:type="pct"/>
          </w:tcPr>
          <w:p w14:paraId="7AD36792" w14:textId="77777777" w:rsidR="00A6680D" w:rsidRPr="00081109" w:rsidRDefault="00A6680D" w:rsidP="00A6680D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811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393923" w14:textId="5EDE317D" w:rsidR="00A6680D" w:rsidRPr="00081109" w:rsidRDefault="00A6680D" w:rsidP="00A6680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5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811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43" w:type="pct"/>
          </w:tcPr>
          <w:p w14:paraId="7D51B92C" w14:textId="77777777" w:rsidR="00A6680D" w:rsidRPr="00081109" w:rsidRDefault="00A6680D" w:rsidP="00A6680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4339B56F" w14:textId="77777777" w:rsidR="00A6680D" w:rsidRPr="00081109" w:rsidRDefault="00A6680D" w:rsidP="00A6680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5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811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48" w:type="pct"/>
          </w:tcPr>
          <w:p w14:paraId="17F24542" w14:textId="77777777" w:rsidR="00A6680D" w:rsidRPr="00081109" w:rsidRDefault="00A6680D" w:rsidP="00A6680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</w:tcPr>
          <w:p w14:paraId="4457B7F6" w14:textId="351E8D39" w:rsidR="00A6680D" w:rsidRPr="00081109" w:rsidRDefault="00845E35" w:rsidP="00586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A668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45E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610</w:t>
            </w:r>
          </w:p>
        </w:tc>
        <w:tc>
          <w:tcPr>
            <w:tcW w:w="129" w:type="pct"/>
          </w:tcPr>
          <w:p w14:paraId="7439410A" w14:textId="77777777" w:rsidR="00A6680D" w:rsidRPr="00081109" w:rsidRDefault="00A6680D" w:rsidP="00A66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53811351" w14:textId="13BB2235" w:rsidR="00A6680D" w:rsidRPr="00081109" w:rsidRDefault="00845E35" w:rsidP="00586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A6680D" w:rsidRPr="000811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45E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610</w:t>
            </w:r>
          </w:p>
        </w:tc>
      </w:tr>
    </w:tbl>
    <w:p w14:paraId="7BBC2302" w14:textId="7B9809D8" w:rsidR="006B1185" w:rsidRPr="00490FA4" w:rsidRDefault="006B1185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3"/>
        <w:gridCol w:w="1081"/>
        <w:gridCol w:w="265"/>
        <w:gridCol w:w="1137"/>
        <w:gridCol w:w="274"/>
        <w:gridCol w:w="1125"/>
        <w:gridCol w:w="239"/>
        <w:gridCol w:w="1096"/>
      </w:tblGrid>
      <w:tr w:rsidR="002C6077" w:rsidRPr="00081109" w14:paraId="12000211" w14:textId="77777777" w:rsidTr="00FF7CE0">
        <w:trPr>
          <w:tblHeader/>
        </w:trPr>
        <w:tc>
          <w:tcPr>
            <w:tcW w:w="2186" w:type="pct"/>
          </w:tcPr>
          <w:p w14:paraId="5C509D05" w14:textId="4064F29C" w:rsidR="002C6077" w:rsidRPr="00081109" w:rsidRDefault="002C6077" w:rsidP="002C6077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81109">
              <w:rPr>
                <w:rFonts w:asciiTheme="majorBidi" w:hAnsiTheme="majorBidi" w:cstheme="majorBidi"/>
                <w:sz w:val="30"/>
                <w:szCs w:val="30"/>
                <w:highlight w:val="green"/>
                <w:cs/>
              </w:rPr>
              <w:br w:type="page"/>
            </w:r>
          </w:p>
        </w:tc>
        <w:tc>
          <w:tcPr>
            <w:tcW w:w="1339" w:type="pct"/>
            <w:gridSpan w:val="3"/>
          </w:tcPr>
          <w:p w14:paraId="1BA4B7CA" w14:textId="77777777" w:rsidR="002C6077" w:rsidRPr="00081109" w:rsidRDefault="002C6077" w:rsidP="002C607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11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192B743C" w14:textId="77777777" w:rsidR="002C6077" w:rsidRPr="00081109" w:rsidRDefault="002C6077" w:rsidP="002C607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7" w:type="pct"/>
            <w:gridSpan w:val="3"/>
          </w:tcPr>
          <w:p w14:paraId="3316EFF3" w14:textId="77777777" w:rsidR="002C6077" w:rsidRPr="00081109" w:rsidRDefault="002C6077" w:rsidP="002C6077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11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C6077" w:rsidRPr="00081109" w14:paraId="2C69FCBC" w14:textId="77777777" w:rsidTr="00FF7CE0">
        <w:trPr>
          <w:tblHeader/>
        </w:trPr>
        <w:tc>
          <w:tcPr>
            <w:tcW w:w="2186" w:type="pct"/>
          </w:tcPr>
          <w:p w14:paraId="255BEFEA" w14:textId="77777777" w:rsidR="002C6077" w:rsidRPr="00081109" w:rsidRDefault="002C6077" w:rsidP="002C6077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3" w:type="pct"/>
            <w:shd w:val="clear" w:color="auto" w:fill="auto"/>
          </w:tcPr>
          <w:p w14:paraId="530F9E27" w14:textId="158F02C9" w:rsidR="002C6077" w:rsidRPr="00081109" w:rsidRDefault="00845E35" w:rsidP="002C607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3" w:type="pct"/>
            <w:shd w:val="clear" w:color="auto" w:fill="auto"/>
          </w:tcPr>
          <w:p w14:paraId="19331636" w14:textId="77777777" w:rsidR="002C6077" w:rsidRPr="00081109" w:rsidRDefault="002C6077" w:rsidP="002C607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14:paraId="57E7D980" w14:textId="56E71B6D" w:rsidR="002C6077" w:rsidRPr="00081109" w:rsidRDefault="00845E35" w:rsidP="002C607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8" w:type="pct"/>
            <w:shd w:val="clear" w:color="auto" w:fill="auto"/>
          </w:tcPr>
          <w:p w14:paraId="748FF311" w14:textId="77777777" w:rsidR="002C6077" w:rsidRPr="00081109" w:rsidRDefault="002C6077" w:rsidP="002C60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14:paraId="516CBEC6" w14:textId="4FFC9B7E" w:rsidR="002C6077" w:rsidRPr="00081109" w:rsidRDefault="00845E35" w:rsidP="002C607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9" w:type="pct"/>
            <w:shd w:val="clear" w:color="auto" w:fill="auto"/>
          </w:tcPr>
          <w:p w14:paraId="53DF8579" w14:textId="77777777" w:rsidR="002C6077" w:rsidRPr="00081109" w:rsidRDefault="002C6077" w:rsidP="002C607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4110611A" w14:textId="1D06B124" w:rsidR="002C6077" w:rsidRPr="00081109" w:rsidRDefault="00845E35" w:rsidP="002C607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2C6077" w:rsidRPr="00081109" w14:paraId="714D1251" w14:textId="77777777" w:rsidTr="00FF7CE0">
        <w:trPr>
          <w:tblHeader/>
        </w:trPr>
        <w:tc>
          <w:tcPr>
            <w:tcW w:w="2186" w:type="pct"/>
          </w:tcPr>
          <w:p w14:paraId="79118D6A" w14:textId="77777777" w:rsidR="002C6077" w:rsidRPr="00081109" w:rsidRDefault="002C6077" w:rsidP="002C6077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14" w:type="pct"/>
            <w:gridSpan w:val="7"/>
          </w:tcPr>
          <w:p w14:paraId="316B0289" w14:textId="77777777" w:rsidR="002C6077" w:rsidRPr="00081109" w:rsidRDefault="002C6077" w:rsidP="002C6077">
            <w:pPr>
              <w:spacing w:line="240" w:lineRule="auto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110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C6077" w:rsidRPr="00081109" w14:paraId="325244A2" w14:textId="77777777" w:rsidTr="00FF7CE0">
        <w:tc>
          <w:tcPr>
            <w:tcW w:w="2186" w:type="pct"/>
          </w:tcPr>
          <w:p w14:paraId="34C49162" w14:textId="7EDF4A19" w:rsidR="002C6077" w:rsidRPr="00081109" w:rsidRDefault="002C6077" w:rsidP="002C6077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81109">
              <w:rPr>
                <w:rFonts w:ascii="Angsana New" w:hAnsi="Angsana New" w:hint="cs"/>
                <w:sz w:val="30"/>
                <w:szCs w:val="30"/>
                <w:cs/>
              </w:rPr>
              <w:t>(กลับรายการ) ผลขาดทุนด้านเครดิตที่คาดว่า</w:t>
            </w:r>
            <w:r w:rsidRPr="00081109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081109">
              <w:rPr>
                <w:rFonts w:ascii="Angsana New" w:hAnsi="Angsana New" w:hint="cs"/>
                <w:sz w:val="30"/>
                <w:szCs w:val="30"/>
                <w:cs/>
              </w:rPr>
              <w:t xml:space="preserve">   จะเกิดขึ้น</w:t>
            </w:r>
            <w:r w:rsidRPr="00081109">
              <w:rPr>
                <w:rFonts w:ascii="Angsana New" w:hAnsi="Angsana New"/>
                <w:sz w:val="30"/>
                <w:szCs w:val="30"/>
                <w:cs/>
              </w:rPr>
              <w:t>สำหรับงว</w:t>
            </w:r>
            <w:r w:rsidRPr="00081109">
              <w:rPr>
                <w:rFonts w:ascii="Angsana New" w:hAnsi="Angsana New" w:hint="cs"/>
                <w:sz w:val="30"/>
                <w:szCs w:val="30"/>
                <w:cs/>
              </w:rPr>
              <w:t>ด</w:t>
            </w:r>
            <w:r w:rsidR="006B1185" w:rsidRPr="00081109">
              <w:rPr>
                <w:rFonts w:ascii="Angsana New" w:hAnsi="Angsana New" w:hint="cs"/>
                <w:sz w:val="30"/>
                <w:szCs w:val="30"/>
                <w:cs/>
              </w:rPr>
              <w:t>สาม</w:t>
            </w:r>
            <w:r w:rsidRPr="00081109">
              <w:rPr>
                <w:rFonts w:ascii="Angsana New" w:hAnsi="Angsana New"/>
                <w:sz w:val="30"/>
                <w:szCs w:val="30"/>
                <w:cs/>
              </w:rPr>
              <w:t>เดือนสิ้นสุด</w:t>
            </w:r>
          </w:p>
        </w:tc>
        <w:tc>
          <w:tcPr>
            <w:tcW w:w="583" w:type="pct"/>
          </w:tcPr>
          <w:p w14:paraId="740A1C10" w14:textId="77777777" w:rsidR="002C6077" w:rsidRPr="00081109" w:rsidRDefault="002C6077" w:rsidP="002C6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green"/>
                <w:cs/>
              </w:rPr>
            </w:pPr>
          </w:p>
        </w:tc>
        <w:tc>
          <w:tcPr>
            <w:tcW w:w="143" w:type="pct"/>
          </w:tcPr>
          <w:p w14:paraId="42E38C3F" w14:textId="77777777" w:rsidR="002C6077" w:rsidRPr="00081109" w:rsidRDefault="002C6077" w:rsidP="002C6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13" w:type="pct"/>
          </w:tcPr>
          <w:p w14:paraId="2E881F3C" w14:textId="77777777" w:rsidR="002C6077" w:rsidRPr="00081109" w:rsidRDefault="002C6077" w:rsidP="002C6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148" w:type="pct"/>
          </w:tcPr>
          <w:p w14:paraId="37230C2D" w14:textId="77777777" w:rsidR="002C6077" w:rsidRPr="00081109" w:rsidRDefault="002C6077" w:rsidP="002C6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07" w:type="pct"/>
            <w:vAlign w:val="bottom"/>
          </w:tcPr>
          <w:p w14:paraId="5696E9D8" w14:textId="77777777" w:rsidR="002C6077" w:rsidRPr="00081109" w:rsidRDefault="002C6077" w:rsidP="002C6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129" w:type="pct"/>
          </w:tcPr>
          <w:p w14:paraId="7695F8F4" w14:textId="77777777" w:rsidR="002C6077" w:rsidRPr="00081109" w:rsidRDefault="002C6077" w:rsidP="002C6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591" w:type="pct"/>
            <w:vAlign w:val="bottom"/>
          </w:tcPr>
          <w:p w14:paraId="727CA1A6" w14:textId="77777777" w:rsidR="002C6077" w:rsidRPr="00081109" w:rsidRDefault="002C6077" w:rsidP="002C6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</w:tr>
      <w:tr w:rsidR="002C6077" w:rsidRPr="00081109" w14:paraId="2647FF64" w14:textId="77777777" w:rsidTr="00FF7CE0">
        <w:tc>
          <w:tcPr>
            <w:tcW w:w="2186" w:type="pct"/>
          </w:tcPr>
          <w:p w14:paraId="191FC0EA" w14:textId="7E093607" w:rsidR="002C6077" w:rsidRPr="00081109" w:rsidRDefault="002C6077" w:rsidP="002C6077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1109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081109">
              <w:rPr>
                <w:rFonts w:ascii="Angsana New" w:hAnsi="Angsana New"/>
                <w:sz w:val="30"/>
                <w:szCs w:val="30"/>
                <w:cs/>
              </w:rPr>
              <w:t xml:space="preserve">วันที่ </w:t>
            </w:r>
            <w:r w:rsidR="00845E35" w:rsidRPr="00845E35">
              <w:rPr>
                <w:rFonts w:ascii="Angsana New" w:hAnsi="Angsana New"/>
                <w:sz w:val="30"/>
                <w:szCs w:val="30"/>
              </w:rPr>
              <w:t>31</w:t>
            </w:r>
            <w:r w:rsidR="006B1185" w:rsidRPr="0008110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B1185" w:rsidRPr="00081109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583" w:type="pct"/>
            <w:tcBorders>
              <w:bottom w:val="double" w:sz="4" w:space="0" w:color="auto"/>
            </w:tcBorders>
            <w:shd w:val="clear" w:color="auto" w:fill="auto"/>
          </w:tcPr>
          <w:p w14:paraId="72387E1D" w14:textId="75FE5E55" w:rsidR="002C6077" w:rsidRPr="00490FA4" w:rsidRDefault="00000F2B" w:rsidP="00845E3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7C4B05B5" w14:textId="77777777" w:rsidR="002C6077" w:rsidRPr="00490FA4" w:rsidRDefault="002C6077" w:rsidP="002C60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13" w:type="pct"/>
            <w:tcBorders>
              <w:bottom w:val="double" w:sz="4" w:space="0" w:color="auto"/>
            </w:tcBorders>
          </w:tcPr>
          <w:p w14:paraId="6526F59A" w14:textId="77777777" w:rsidR="002C6077" w:rsidRPr="00490FA4" w:rsidRDefault="002C6077" w:rsidP="00845E3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90FA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8" w:type="pct"/>
          </w:tcPr>
          <w:p w14:paraId="22A8F0BC" w14:textId="77777777" w:rsidR="002C6077" w:rsidRPr="00490FA4" w:rsidRDefault="002C6077" w:rsidP="002C6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tcBorders>
              <w:bottom w:val="double" w:sz="4" w:space="0" w:color="auto"/>
            </w:tcBorders>
            <w:vAlign w:val="bottom"/>
          </w:tcPr>
          <w:p w14:paraId="46282354" w14:textId="3120097D" w:rsidR="002C6077" w:rsidRPr="00490FA4" w:rsidRDefault="00845E35" w:rsidP="00845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45E35">
              <w:rPr>
                <w:rFonts w:asciiTheme="majorBidi" w:hAnsiTheme="majorBidi" w:cstheme="majorBidi" w:hint="cs"/>
                <w:sz w:val="30"/>
                <w:szCs w:val="30"/>
              </w:rPr>
              <w:t>84</w:t>
            </w:r>
          </w:p>
        </w:tc>
        <w:tc>
          <w:tcPr>
            <w:tcW w:w="129" w:type="pct"/>
          </w:tcPr>
          <w:p w14:paraId="0CE02EDA" w14:textId="77777777" w:rsidR="002C6077" w:rsidRPr="00490FA4" w:rsidRDefault="002C6077" w:rsidP="002C60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double" w:sz="4" w:space="0" w:color="auto"/>
            </w:tcBorders>
            <w:vAlign w:val="bottom"/>
          </w:tcPr>
          <w:p w14:paraId="0F7212CD" w14:textId="6A6C47AB" w:rsidR="002C6077" w:rsidRPr="00490FA4" w:rsidRDefault="00490FA4" w:rsidP="00FF7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90FA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45E35" w:rsidRPr="00845E35">
              <w:rPr>
                <w:rFonts w:asciiTheme="majorBidi" w:hAnsiTheme="majorBidi" w:cstheme="majorBidi"/>
                <w:sz w:val="30"/>
                <w:szCs w:val="30"/>
              </w:rPr>
              <w:t>164</w:t>
            </w:r>
            <w:r w:rsidRPr="00490FA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</w:tbl>
    <w:p w14:paraId="7CAB8D17" w14:textId="77777777" w:rsidR="00A370B1" w:rsidRPr="00081109" w:rsidRDefault="00A370B1" w:rsidP="007C24ED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79"/>
        <w:gridCol w:w="269"/>
        <w:gridCol w:w="1172"/>
        <w:gridCol w:w="271"/>
        <w:gridCol w:w="1045"/>
        <w:gridCol w:w="295"/>
        <w:gridCol w:w="1167"/>
      </w:tblGrid>
      <w:tr w:rsidR="007C24ED" w:rsidRPr="00081109" w14:paraId="642AA0E9" w14:textId="77777777" w:rsidTr="00D3314A">
        <w:trPr>
          <w:trHeight w:val="396"/>
        </w:trPr>
        <w:tc>
          <w:tcPr>
            <w:tcW w:w="2166" w:type="pct"/>
          </w:tcPr>
          <w:p w14:paraId="58CE21AC" w14:textId="77777777" w:rsidR="007C24ED" w:rsidRPr="00081109" w:rsidRDefault="007C24ED" w:rsidP="00B70683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81109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081109">
              <w:rPr>
                <w:rFonts w:asciiTheme="majorBidi" w:hAnsiTheme="majorBidi" w:cstheme="majorBidi"/>
                <w:sz w:val="30"/>
                <w:szCs w:val="30"/>
                <w:highlight w:val="green"/>
                <w:cs/>
              </w:rPr>
              <w:br w:type="page"/>
            </w:r>
          </w:p>
        </w:tc>
        <w:tc>
          <w:tcPr>
            <w:tcW w:w="1348" w:type="pct"/>
            <w:gridSpan w:val="3"/>
          </w:tcPr>
          <w:p w14:paraId="76EEB8F8" w14:textId="77777777" w:rsidR="007C24ED" w:rsidRPr="00081109" w:rsidRDefault="007C24ED" w:rsidP="00B70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11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3F3AFB1A" w14:textId="77777777" w:rsidR="007C24ED" w:rsidRPr="00081109" w:rsidRDefault="007C24ED" w:rsidP="00B70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1" w:type="pct"/>
            <w:gridSpan w:val="3"/>
          </w:tcPr>
          <w:p w14:paraId="54BFFBC5" w14:textId="77777777" w:rsidR="007C24ED" w:rsidRPr="00081109" w:rsidRDefault="007C24ED" w:rsidP="00B70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11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96FF7" w:rsidRPr="00081109" w14:paraId="36CD25CA" w14:textId="77777777" w:rsidTr="00D3314A">
        <w:trPr>
          <w:trHeight w:val="410"/>
        </w:trPr>
        <w:tc>
          <w:tcPr>
            <w:tcW w:w="2166" w:type="pct"/>
          </w:tcPr>
          <w:p w14:paraId="57B81ECB" w14:textId="77777777" w:rsidR="00796FF7" w:rsidRPr="00081109" w:rsidRDefault="00796FF7" w:rsidP="00796FF7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7" w:type="pct"/>
          </w:tcPr>
          <w:p w14:paraId="4D822C7C" w14:textId="10FCF4F2" w:rsidR="00796FF7" w:rsidRPr="00081109" w:rsidRDefault="00845E35" w:rsidP="00796FF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796FF7" w:rsidRPr="0008110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96FF7" w:rsidRPr="00081109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4" w:type="pct"/>
          </w:tcPr>
          <w:p w14:paraId="15F1699D" w14:textId="77777777" w:rsidR="00796FF7" w:rsidRPr="00081109" w:rsidRDefault="00796FF7" w:rsidP="00796FF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696D7A55" w14:textId="672ED061" w:rsidR="00796FF7" w:rsidRPr="00081109" w:rsidRDefault="00845E35" w:rsidP="00796FF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796FF7" w:rsidRPr="0008110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96FF7" w:rsidRPr="00081109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5" w:type="pct"/>
          </w:tcPr>
          <w:p w14:paraId="27FB07F7" w14:textId="77777777" w:rsidR="00796FF7" w:rsidRPr="00081109" w:rsidRDefault="00796FF7" w:rsidP="00796F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9" w:type="pct"/>
          </w:tcPr>
          <w:p w14:paraId="646D5696" w14:textId="4D5B7A82" w:rsidR="00796FF7" w:rsidRPr="00081109" w:rsidRDefault="00845E35" w:rsidP="00796FF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796FF7" w:rsidRPr="0008110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96FF7" w:rsidRPr="00081109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58" w:type="pct"/>
          </w:tcPr>
          <w:p w14:paraId="519F99C0" w14:textId="77777777" w:rsidR="00796FF7" w:rsidRPr="00081109" w:rsidRDefault="00796FF7" w:rsidP="00796FF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</w:tcPr>
          <w:p w14:paraId="72DA2BBF" w14:textId="0E1A6B4F" w:rsidR="00796FF7" w:rsidRPr="00081109" w:rsidRDefault="00845E35" w:rsidP="00796FF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796FF7" w:rsidRPr="0008110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96FF7" w:rsidRPr="00081109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796FF7" w:rsidRPr="00081109" w14:paraId="163F95A0" w14:textId="77777777" w:rsidTr="00D3314A">
        <w:trPr>
          <w:trHeight w:val="410"/>
        </w:trPr>
        <w:tc>
          <w:tcPr>
            <w:tcW w:w="2166" w:type="pct"/>
          </w:tcPr>
          <w:p w14:paraId="526BFD82" w14:textId="77777777" w:rsidR="00796FF7" w:rsidRPr="00081109" w:rsidRDefault="00796FF7" w:rsidP="00796FF7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811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577" w:type="pct"/>
          </w:tcPr>
          <w:p w14:paraId="13E94F87" w14:textId="581D7B98" w:rsidR="00796FF7" w:rsidRPr="00081109" w:rsidRDefault="00845E35" w:rsidP="00796FF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4" w:type="pct"/>
          </w:tcPr>
          <w:p w14:paraId="789CA5B6" w14:textId="77777777" w:rsidR="00796FF7" w:rsidRPr="00081109" w:rsidRDefault="00796FF7" w:rsidP="00796FF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2C8E35BF" w14:textId="79C6D683" w:rsidR="00796FF7" w:rsidRPr="00081109" w:rsidRDefault="00845E35" w:rsidP="00796FF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5" w:type="pct"/>
          </w:tcPr>
          <w:p w14:paraId="66B0B953" w14:textId="77777777" w:rsidR="00796FF7" w:rsidRPr="00081109" w:rsidRDefault="00796FF7" w:rsidP="00796F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9" w:type="pct"/>
          </w:tcPr>
          <w:p w14:paraId="24C2964C" w14:textId="03A9EF1D" w:rsidR="00796FF7" w:rsidRPr="00081109" w:rsidRDefault="00845E35" w:rsidP="00796FF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58" w:type="pct"/>
          </w:tcPr>
          <w:p w14:paraId="580C9FB9" w14:textId="77777777" w:rsidR="00796FF7" w:rsidRPr="00081109" w:rsidRDefault="00796FF7" w:rsidP="00796FF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</w:tcPr>
          <w:p w14:paraId="77586C4C" w14:textId="20089AB4" w:rsidR="00796FF7" w:rsidRPr="00081109" w:rsidRDefault="00845E35" w:rsidP="00796FF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796FF7" w:rsidRPr="00081109" w14:paraId="2071A8FB" w14:textId="77777777" w:rsidTr="00D3314A">
        <w:trPr>
          <w:trHeight w:val="396"/>
        </w:trPr>
        <w:tc>
          <w:tcPr>
            <w:tcW w:w="2166" w:type="pct"/>
          </w:tcPr>
          <w:p w14:paraId="205BD1E6" w14:textId="77777777" w:rsidR="00796FF7" w:rsidRPr="00081109" w:rsidRDefault="00796FF7" w:rsidP="00796FF7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34" w:type="pct"/>
            <w:gridSpan w:val="7"/>
          </w:tcPr>
          <w:p w14:paraId="7D9035EC" w14:textId="77777777" w:rsidR="00796FF7" w:rsidRPr="00081109" w:rsidRDefault="00796FF7" w:rsidP="00796FF7">
            <w:pPr>
              <w:spacing w:line="240" w:lineRule="auto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110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96FF7" w:rsidRPr="00081109" w14:paraId="51B15D5E" w14:textId="77777777" w:rsidTr="00D3314A">
        <w:trPr>
          <w:trHeight w:val="439"/>
        </w:trPr>
        <w:tc>
          <w:tcPr>
            <w:tcW w:w="2166" w:type="pct"/>
          </w:tcPr>
          <w:p w14:paraId="436C5D9B" w14:textId="6E1AB901" w:rsidR="00796FF7" w:rsidRPr="00081109" w:rsidRDefault="00796FF7" w:rsidP="00796FF7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110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บุคคล</w:t>
            </w:r>
            <w:r w:rsidRPr="000811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577" w:type="pct"/>
          </w:tcPr>
          <w:p w14:paraId="2F4FD488" w14:textId="77777777" w:rsidR="00796FF7" w:rsidRPr="00081109" w:rsidRDefault="00796FF7" w:rsidP="00796FF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4" w:type="pct"/>
          </w:tcPr>
          <w:p w14:paraId="24993B5A" w14:textId="77777777" w:rsidR="00796FF7" w:rsidRPr="00081109" w:rsidRDefault="00796FF7" w:rsidP="00796FF7">
            <w:pPr>
              <w:spacing w:line="240" w:lineRule="auto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27" w:type="pct"/>
          </w:tcPr>
          <w:p w14:paraId="2586AC49" w14:textId="77777777" w:rsidR="00796FF7" w:rsidRPr="00081109" w:rsidRDefault="00796FF7" w:rsidP="00796FF7">
            <w:pPr>
              <w:spacing w:line="240" w:lineRule="auto"/>
              <w:ind w:right="-22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5" w:type="pct"/>
          </w:tcPr>
          <w:p w14:paraId="3A8C3606" w14:textId="77777777" w:rsidR="00796FF7" w:rsidRPr="00081109" w:rsidRDefault="00796FF7" w:rsidP="00796FF7">
            <w:pPr>
              <w:spacing w:line="240" w:lineRule="auto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59" w:type="pct"/>
            <w:vAlign w:val="bottom"/>
          </w:tcPr>
          <w:p w14:paraId="3001654A" w14:textId="77777777" w:rsidR="00796FF7" w:rsidRPr="00081109" w:rsidRDefault="00796FF7" w:rsidP="00796FF7">
            <w:pPr>
              <w:spacing w:line="240" w:lineRule="auto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58" w:type="pct"/>
          </w:tcPr>
          <w:p w14:paraId="40978AF2" w14:textId="77777777" w:rsidR="00796FF7" w:rsidRPr="00081109" w:rsidRDefault="00796FF7" w:rsidP="00796FF7">
            <w:pPr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24" w:type="pct"/>
            <w:vAlign w:val="bottom"/>
          </w:tcPr>
          <w:p w14:paraId="10BA2F32" w14:textId="77777777" w:rsidR="00796FF7" w:rsidRPr="00081109" w:rsidRDefault="00796FF7" w:rsidP="00796FF7">
            <w:pPr>
              <w:spacing w:line="240" w:lineRule="auto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000F2B" w:rsidRPr="00081109" w14:paraId="18897B07" w14:textId="77777777" w:rsidTr="00D3314A">
        <w:trPr>
          <w:trHeight w:val="439"/>
        </w:trPr>
        <w:tc>
          <w:tcPr>
            <w:tcW w:w="2166" w:type="pct"/>
          </w:tcPr>
          <w:p w14:paraId="1C57AE93" w14:textId="77777777" w:rsidR="00000F2B" w:rsidRPr="00081109" w:rsidRDefault="00000F2B" w:rsidP="00000F2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1109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กรรมการบริษัท</w:t>
            </w:r>
          </w:p>
        </w:tc>
        <w:tc>
          <w:tcPr>
            <w:tcW w:w="577" w:type="pct"/>
            <w:vAlign w:val="bottom"/>
          </w:tcPr>
          <w:p w14:paraId="6AD1058E" w14:textId="26C2F348" w:rsidR="00000F2B" w:rsidRPr="00081109" w:rsidRDefault="00845E35" w:rsidP="0000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00F2B" w:rsidRPr="0008110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45E35">
              <w:rPr>
                <w:rFonts w:asciiTheme="majorBidi" w:hAnsiTheme="majorBidi" w:cstheme="majorBidi"/>
                <w:sz w:val="30"/>
                <w:szCs w:val="30"/>
              </w:rPr>
              <w:t>167</w:t>
            </w:r>
          </w:p>
        </w:tc>
        <w:tc>
          <w:tcPr>
            <w:tcW w:w="144" w:type="pct"/>
          </w:tcPr>
          <w:p w14:paraId="6FCF15B7" w14:textId="77777777" w:rsidR="00000F2B" w:rsidRPr="00081109" w:rsidRDefault="00000F2B" w:rsidP="0000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27" w:type="pct"/>
            <w:vAlign w:val="bottom"/>
          </w:tcPr>
          <w:p w14:paraId="7680F481" w14:textId="1C56A2A0" w:rsidR="00000F2B" w:rsidRPr="00081109" w:rsidRDefault="00845E35" w:rsidP="0000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00F2B" w:rsidRPr="0008110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45E35">
              <w:rPr>
                <w:rFonts w:asciiTheme="majorBidi" w:hAnsiTheme="majorBidi" w:cstheme="majorBidi"/>
                <w:sz w:val="30"/>
                <w:szCs w:val="30"/>
              </w:rPr>
              <w:t>167</w:t>
            </w:r>
          </w:p>
        </w:tc>
        <w:tc>
          <w:tcPr>
            <w:tcW w:w="145" w:type="pct"/>
          </w:tcPr>
          <w:p w14:paraId="4C30EFC6" w14:textId="77777777" w:rsidR="00000F2B" w:rsidRPr="00081109" w:rsidRDefault="00000F2B" w:rsidP="0000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59" w:type="pct"/>
            <w:vAlign w:val="bottom"/>
          </w:tcPr>
          <w:p w14:paraId="0C6B62F6" w14:textId="7DD22475" w:rsidR="00000F2B" w:rsidRPr="00081109" w:rsidRDefault="00845E35" w:rsidP="00000F2B">
            <w:pPr>
              <w:pStyle w:val="acctfourfigures"/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000F2B" w:rsidRPr="0008110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45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167</w:t>
            </w:r>
          </w:p>
        </w:tc>
        <w:tc>
          <w:tcPr>
            <w:tcW w:w="158" w:type="pct"/>
          </w:tcPr>
          <w:p w14:paraId="0EC03DA7" w14:textId="77777777" w:rsidR="00000F2B" w:rsidRPr="00081109" w:rsidRDefault="00000F2B" w:rsidP="0000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24" w:type="pct"/>
            <w:vAlign w:val="bottom"/>
          </w:tcPr>
          <w:p w14:paraId="0009F1AF" w14:textId="4760A4BE" w:rsidR="00000F2B" w:rsidRPr="00081109" w:rsidRDefault="00845E35" w:rsidP="0000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00F2B" w:rsidRPr="0008110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45E35">
              <w:rPr>
                <w:rFonts w:asciiTheme="majorBidi" w:hAnsiTheme="majorBidi" w:cstheme="majorBidi"/>
                <w:sz w:val="30"/>
                <w:szCs w:val="30"/>
              </w:rPr>
              <w:t>167</w:t>
            </w:r>
          </w:p>
        </w:tc>
      </w:tr>
      <w:tr w:rsidR="00000F2B" w:rsidRPr="00081109" w14:paraId="6849B8D6" w14:textId="77777777" w:rsidTr="00D3314A">
        <w:trPr>
          <w:trHeight w:val="425"/>
        </w:trPr>
        <w:tc>
          <w:tcPr>
            <w:tcW w:w="2166" w:type="pct"/>
          </w:tcPr>
          <w:p w14:paraId="6D4174B6" w14:textId="77777777" w:rsidR="00000F2B" w:rsidRPr="00081109" w:rsidRDefault="00000F2B" w:rsidP="00000F2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1109">
              <w:rPr>
                <w:rFonts w:asciiTheme="majorBidi" w:hAnsiTheme="majorBidi" w:cstheme="majorBidi"/>
                <w:sz w:val="30"/>
                <w:szCs w:val="30"/>
                <w:cs/>
              </w:rPr>
              <w:t>คณะบุคคลรักอริยะพงศ์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276852" w14:textId="30D66CD4" w:rsidR="00000F2B" w:rsidRPr="00081109" w:rsidRDefault="00845E35" w:rsidP="0000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00F2B" w:rsidRPr="0008110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45E35">
              <w:rPr>
                <w:rFonts w:asciiTheme="majorBidi" w:hAnsiTheme="majorBidi" w:cstheme="majorBidi"/>
                <w:sz w:val="30"/>
                <w:szCs w:val="30"/>
              </w:rPr>
              <w:t>063</w:t>
            </w:r>
          </w:p>
        </w:tc>
        <w:tc>
          <w:tcPr>
            <w:tcW w:w="144" w:type="pct"/>
          </w:tcPr>
          <w:p w14:paraId="19D9B8FB" w14:textId="77777777" w:rsidR="00000F2B" w:rsidRPr="00081109" w:rsidRDefault="00000F2B" w:rsidP="00000F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left="-108" w:right="-8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27" w:type="pct"/>
            <w:tcBorders>
              <w:bottom w:val="single" w:sz="4" w:space="0" w:color="auto"/>
            </w:tcBorders>
            <w:vAlign w:val="bottom"/>
          </w:tcPr>
          <w:p w14:paraId="509A2896" w14:textId="544CB0F6" w:rsidR="00000F2B" w:rsidRPr="00081109" w:rsidRDefault="00845E35" w:rsidP="0000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00F2B" w:rsidRPr="0008110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45E35">
              <w:rPr>
                <w:rFonts w:asciiTheme="majorBidi" w:hAnsiTheme="majorBidi" w:cstheme="majorBidi"/>
                <w:sz w:val="30"/>
                <w:szCs w:val="30"/>
              </w:rPr>
              <w:t>063</w:t>
            </w:r>
          </w:p>
        </w:tc>
        <w:tc>
          <w:tcPr>
            <w:tcW w:w="145" w:type="pct"/>
          </w:tcPr>
          <w:p w14:paraId="4513E433" w14:textId="77777777" w:rsidR="00000F2B" w:rsidRPr="00081109" w:rsidRDefault="00000F2B" w:rsidP="0000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59" w:type="pct"/>
            <w:tcBorders>
              <w:bottom w:val="single" w:sz="4" w:space="0" w:color="auto"/>
            </w:tcBorders>
            <w:vAlign w:val="bottom"/>
          </w:tcPr>
          <w:p w14:paraId="27264CF9" w14:textId="7E00F091" w:rsidR="00000F2B" w:rsidRPr="00081109" w:rsidRDefault="00845E35" w:rsidP="00000F2B">
            <w:pPr>
              <w:pStyle w:val="acctfourfigures"/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000F2B" w:rsidRPr="0008110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45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063</w:t>
            </w:r>
          </w:p>
        </w:tc>
        <w:tc>
          <w:tcPr>
            <w:tcW w:w="158" w:type="pct"/>
          </w:tcPr>
          <w:p w14:paraId="0363BB23" w14:textId="77777777" w:rsidR="00000F2B" w:rsidRPr="00081109" w:rsidRDefault="00000F2B" w:rsidP="00000F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left="-108" w:right="-8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  <w:vAlign w:val="bottom"/>
          </w:tcPr>
          <w:p w14:paraId="240ED68E" w14:textId="4C0D05AA" w:rsidR="00000F2B" w:rsidRPr="00081109" w:rsidRDefault="00845E35" w:rsidP="0000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00F2B" w:rsidRPr="0008110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45E35">
              <w:rPr>
                <w:rFonts w:asciiTheme="majorBidi" w:hAnsiTheme="majorBidi" w:cstheme="majorBidi"/>
                <w:sz w:val="30"/>
                <w:szCs w:val="30"/>
              </w:rPr>
              <w:t>063</w:t>
            </w:r>
          </w:p>
        </w:tc>
      </w:tr>
      <w:tr w:rsidR="00000F2B" w:rsidRPr="00081109" w14:paraId="3A454C86" w14:textId="77777777" w:rsidTr="00D3314A">
        <w:trPr>
          <w:trHeight w:val="439"/>
        </w:trPr>
        <w:tc>
          <w:tcPr>
            <w:tcW w:w="2166" w:type="pct"/>
          </w:tcPr>
          <w:p w14:paraId="6F44CCDF" w14:textId="77777777" w:rsidR="00000F2B" w:rsidRPr="00081109" w:rsidRDefault="00000F2B" w:rsidP="00000F2B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811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746CC4" w14:textId="5CCD90D1" w:rsidR="00000F2B" w:rsidRPr="00081109" w:rsidRDefault="00845E35" w:rsidP="0000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45E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000F2B" w:rsidRPr="000811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45E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230</w:t>
            </w:r>
          </w:p>
        </w:tc>
        <w:tc>
          <w:tcPr>
            <w:tcW w:w="144" w:type="pct"/>
          </w:tcPr>
          <w:p w14:paraId="367D6875" w14:textId="77777777" w:rsidR="00000F2B" w:rsidRPr="00081109" w:rsidRDefault="00000F2B" w:rsidP="0000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1D0E66" w14:textId="190EA2B9" w:rsidR="00000F2B" w:rsidRPr="00081109" w:rsidRDefault="00845E35" w:rsidP="0000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45E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000F2B" w:rsidRPr="000811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45E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230</w:t>
            </w:r>
          </w:p>
        </w:tc>
        <w:tc>
          <w:tcPr>
            <w:tcW w:w="145" w:type="pct"/>
          </w:tcPr>
          <w:p w14:paraId="69BE13E0" w14:textId="77777777" w:rsidR="00000F2B" w:rsidRPr="00081109" w:rsidRDefault="00000F2B" w:rsidP="0000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5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0D7AC0" w14:textId="52FAE1F7" w:rsidR="00000F2B" w:rsidRPr="00081109" w:rsidRDefault="00845E35" w:rsidP="00000F2B">
            <w:pPr>
              <w:pStyle w:val="acctfourfigures"/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45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000F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45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230</w:t>
            </w:r>
          </w:p>
        </w:tc>
        <w:tc>
          <w:tcPr>
            <w:tcW w:w="158" w:type="pct"/>
          </w:tcPr>
          <w:p w14:paraId="6C2AF3AF" w14:textId="77777777" w:rsidR="00000F2B" w:rsidRPr="00081109" w:rsidRDefault="00000F2B" w:rsidP="0000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D37BE8" w14:textId="24E5B985" w:rsidR="00000F2B" w:rsidRPr="00081109" w:rsidRDefault="00845E35" w:rsidP="0000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45E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000F2B" w:rsidRPr="000811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45E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230</w:t>
            </w:r>
          </w:p>
        </w:tc>
      </w:tr>
    </w:tbl>
    <w:p w14:paraId="0F9570F9" w14:textId="77777777" w:rsidR="007C24ED" w:rsidRPr="00A370B1" w:rsidRDefault="007C24ED" w:rsidP="007C24ED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5"/>
        <w:gridCol w:w="1075"/>
        <w:gridCol w:w="9"/>
        <w:gridCol w:w="260"/>
        <w:gridCol w:w="6"/>
        <w:gridCol w:w="1170"/>
        <w:gridCol w:w="7"/>
        <w:gridCol w:w="262"/>
        <w:gridCol w:w="7"/>
        <w:gridCol w:w="1075"/>
        <w:gridCol w:w="7"/>
        <w:gridCol w:w="262"/>
        <w:gridCol w:w="7"/>
        <w:gridCol w:w="1168"/>
      </w:tblGrid>
      <w:tr w:rsidR="007C24ED" w:rsidRPr="00C075DE" w14:paraId="17B5BF31" w14:textId="77777777" w:rsidTr="006D3AA8">
        <w:trPr>
          <w:tblHeader/>
        </w:trPr>
        <w:tc>
          <w:tcPr>
            <w:tcW w:w="2160" w:type="pct"/>
          </w:tcPr>
          <w:p w14:paraId="731BAE16" w14:textId="77777777" w:rsidR="007C24ED" w:rsidRPr="00C075DE" w:rsidRDefault="007C24ED" w:rsidP="00B70683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highlight w:val="green"/>
              </w:rPr>
              <w:lastRenderedPageBreak/>
              <w:br w:type="page"/>
            </w:r>
            <w:r w:rsidRPr="00C075DE">
              <w:rPr>
                <w:rFonts w:asciiTheme="majorBidi" w:hAnsiTheme="majorBidi" w:cstheme="majorBidi"/>
              </w:rPr>
              <w:br w:type="page"/>
            </w: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 w:type="page"/>
            </w:r>
          </w:p>
        </w:tc>
        <w:tc>
          <w:tcPr>
            <w:tcW w:w="1346" w:type="pct"/>
            <w:gridSpan w:val="5"/>
          </w:tcPr>
          <w:p w14:paraId="07F27396" w14:textId="77777777" w:rsidR="007C24ED" w:rsidRPr="00C075DE" w:rsidRDefault="007C24ED" w:rsidP="00B70683">
            <w:pPr>
              <w:tabs>
                <w:tab w:val="decimal" w:pos="873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  <w:gridSpan w:val="2"/>
          </w:tcPr>
          <w:p w14:paraId="7B49030D" w14:textId="77777777" w:rsidR="007C24ED" w:rsidRPr="00C075DE" w:rsidRDefault="007C24ED" w:rsidP="00B70683">
            <w:pPr>
              <w:tabs>
                <w:tab w:val="decimal" w:pos="873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pct"/>
            <w:gridSpan w:val="6"/>
          </w:tcPr>
          <w:p w14:paraId="3B070774" w14:textId="77777777" w:rsidR="007C24ED" w:rsidRPr="00C075DE" w:rsidRDefault="007C24ED" w:rsidP="00B70683">
            <w:pPr>
              <w:tabs>
                <w:tab w:val="decimal" w:pos="86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96FF7" w:rsidRPr="00C075DE" w14:paraId="048336FC" w14:textId="77777777" w:rsidTr="00796FF7">
        <w:trPr>
          <w:trHeight w:val="335"/>
          <w:tblHeader/>
        </w:trPr>
        <w:tc>
          <w:tcPr>
            <w:tcW w:w="2160" w:type="pct"/>
          </w:tcPr>
          <w:p w14:paraId="6DF64E49" w14:textId="77777777" w:rsidR="00796FF7" w:rsidRPr="00C075DE" w:rsidRDefault="00796FF7" w:rsidP="00796FF7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4" w:type="pct"/>
          </w:tcPr>
          <w:p w14:paraId="1D262708" w14:textId="677FF42C" w:rsidR="00796FF7" w:rsidRPr="00C075DE" w:rsidRDefault="00845E35" w:rsidP="00796FF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796FF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96FF7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4" w:type="pct"/>
            <w:gridSpan w:val="2"/>
          </w:tcPr>
          <w:p w14:paraId="5BB40F95" w14:textId="77777777" w:rsidR="00796FF7" w:rsidRPr="00C075DE" w:rsidRDefault="00796FF7" w:rsidP="00796FF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gridSpan w:val="2"/>
          </w:tcPr>
          <w:p w14:paraId="25C6B161" w14:textId="203490EC" w:rsidR="00796FF7" w:rsidRPr="00C075DE" w:rsidRDefault="00845E35" w:rsidP="00796FF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796FF7" w:rsidRPr="00C075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96FF7"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4" w:type="pct"/>
            <w:gridSpan w:val="2"/>
          </w:tcPr>
          <w:p w14:paraId="528F9F71" w14:textId="77777777" w:rsidR="00796FF7" w:rsidRPr="00C075DE" w:rsidRDefault="00796FF7" w:rsidP="00796F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gridSpan w:val="2"/>
          </w:tcPr>
          <w:p w14:paraId="6AE49DA5" w14:textId="287A85B3" w:rsidR="00796FF7" w:rsidRPr="00C075DE" w:rsidRDefault="00845E35" w:rsidP="00796FF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796FF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96FF7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4" w:type="pct"/>
            <w:gridSpan w:val="2"/>
          </w:tcPr>
          <w:p w14:paraId="5F80BCD9" w14:textId="77777777" w:rsidR="00796FF7" w:rsidRPr="00C075DE" w:rsidRDefault="00796FF7" w:rsidP="00796FF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gridSpan w:val="2"/>
          </w:tcPr>
          <w:p w14:paraId="68D9BF0D" w14:textId="530A44C0" w:rsidR="00796FF7" w:rsidRPr="00C075DE" w:rsidRDefault="00845E35" w:rsidP="00796FF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796FF7" w:rsidRPr="00C075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96FF7"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796FF7" w:rsidRPr="00C075DE" w14:paraId="4AC373CB" w14:textId="77777777" w:rsidTr="00796FF7">
        <w:trPr>
          <w:trHeight w:val="335"/>
          <w:tblHeader/>
        </w:trPr>
        <w:tc>
          <w:tcPr>
            <w:tcW w:w="2160" w:type="pct"/>
          </w:tcPr>
          <w:p w14:paraId="32746A4E" w14:textId="68D72A63" w:rsidR="00796FF7" w:rsidRPr="00C075DE" w:rsidRDefault="00796FF7" w:rsidP="00796FF7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74" w:type="pct"/>
          </w:tcPr>
          <w:p w14:paraId="371F1252" w14:textId="7BAE954B" w:rsidR="00796FF7" w:rsidRPr="00C075DE" w:rsidRDefault="00845E35" w:rsidP="00796FF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4" w:type="pct"/>
            <w:gridSpan w:val="2"/>
          </w:tcPr>
          <w:p w14:paraId="3E0EA16A" w14:textId="77777777" w:rsidR="00796FF7" w:rsidRPr="00C075DE" w:rsidRDefault="00796FF7" w:rsidP="00796FF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gridSpan w:val="2"/>
          </w:tcPr>
          <w:p w14:paraId="5253403D" w14:textId="389DC1A0" w:rsidR="00796FF7" w:rsidRPr="00C075DE" w:rsidRDefault="00845E35" w:rsidP="00796FF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4" w:type="pct"/>
            <w:gridSpan w:val="2"/>
          </w:tcPr>
          <w:p w14:paraId="5ED4511B" w14:textId="77777777" w:rsidR="00796FF7" w:rsidRPr="00C075DE" w:rsidRDefault="00796FF7" w:rsidP="00796F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gridSpan w:val="2"/>
          </w:tcPr>
          <w:p w14:paraId="123856B2" w14:textId="6D482C67" w:rsidR="00796FF7" w:rsidRPr="00C075DE" w:rsidRDefault="00845E35" w:rsidP="00796FF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4" w:type="pct"/>
            <w:gridSpan w:val="2"/>
          </w:tcPr>
          <w:p w14:paraId="1662B4FF" w14:textId="77777777" w:rsidR="00796FF7" w:rsidRPr="00C075DE" w:rsidRDefault="00796FF7" w:rsidP="00796FF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gridSpan w:val="2"/>
          </w:tcPr>
          <w:p w14:paraId="63C6554E" w14:textId="15FA1172" w:rsidR="00796FF7" w:rsidRPr="00C075DE" w:rsidRDefault="00845E35" w:rsidP="00796FF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796FF7" w:rsidRPr="00C075DE" w14:paraId="651882CC" w14:textId="77777777" w:rsidTr="009A1073">
        <w:trPr>
          <w:tblHeader/>
        </w:trPr>
        <w:tc>
          <w:tcPr>
            <w:tcW w:w="2160" w:type="pct"/>
          </w:tcPr>
          <w:p w14:paraId="473E0026" w14:textId="77777777" w:rsidR="00796FF7" w:rsidRPr="00C075DE" w:rsidRDefault="00796FF7" w:rsidP="00796FF7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40" w:type="pct"/>
            <w:gridSpan w:val="13"/>
          </w:tcPr>
          <w:p w14:paraId="30987DA2" w14:textId="77777777" w:rsidR="00796FF7" w:rsidRPr="00C075DE" w:rsidRDefault="00796FF7" w:rsidP="00796FF7">
            <w:pPr>
              <w:tabs>
                <w:tab w:val="decimal" w:pos="8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D233F" w:rsidRPr="00C075DE" w14:paraId="14D7FE27" w14:textId="77777777" w:rsidTr="00796FF7">
        <w:tc>
          <w:tcPr>
            <w:tcW w:w="2160" w:type="pct"/>
          </w:tcPr>
          <w:p w14:paraId="448FD07C" w14:textId="6E62E05E" w:rsidR="007D233F" w:rsidRPr="00C075DE" w:rsidRDefault="007D233F" w:rsidP="00796FF7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74" w:type="pct"/>
          </w:tcPr>
          <w:p w14:paraId="5C3E057A" w14:textId="77777777" w:rsidR="007D233F" w:rsidRPr="00C075DE" w:rsidRDefault="007D233F" w:rsidP="00326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526510C1" w14:textId="77777777" w:rsidR="007D233F" w:rsidRPr="00C075DE" w:rsidRDefault="007D233F" w:rsidP="00326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gridSpan w:val="2"/>
          </w:tcPr>
          <w:p w14:paraId="0A40AA7C" w14:textId="77777777" w:rsidR="007D233F" w:rsidRPr="00C075DE" w:rsidRDefault="007D233F" w:rsidP="00326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6DD91FE0" w14:textId="77777777" w:rsidR="007D233F" w:rsidRPr="00C075DE" w:rsidRDefault="007D233F" w:rsidP="00326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gridSpan w:val="2"/>
          </w:tcPr>
          <w:p w14:paraId="3DA8C37E" w14:textId="77777777" w:rsidR="007D233F" w:rsidRPr="00C075DE" w:rsidRDefault="007D233F" w:rsidP="00326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0E60A101" w14:textId="77777777" w:rsidR="007D233F" w:rsidRPr="00C075DE" w:rsidRDefault="007D233F" w:rsidP="00326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gridSpan w:val="2"/>
          </w:tcPr>
          <w:p w14:paraId="2C0D49E1" w14:textId="77777777" w:rsidR="007D233F" w:rsidRPr="00C075DE" w:rsidRDefault="007D233F" w:rsidP="003267EF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796FF7" w:rsidRPr="00C075DE" w14:paraId="29D9C073" w14:textId="77777777" w:rsidTr="00796FF7">
        <w:tc>
          <w:tcPr>
            <w:tcW w:w="2160" w:type="pct"/>
          </w:tcPr>
          <w:p w14:paraId="785EA8DE" w14:textId="77777777" w:rsidR="00796FF7" w:rsidRPr="00C075DE" w:rsidRDefault="00796FF7" w:rsidP="00796FF7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4" w:type="pct"/>
          </w:tcPr>
          <w:p w14:paraId="628147E7" w14:textId="77777777" w:rsidR="00796FF7" w:rsidRPr="00C075DE" w:rsidRDefault="00796FF7" w:rsidP="00326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14B0617B" w14:textId="77777777" w:rsidR="00796FF7" w:rsidRPr="00C075DE" w:rsidRDefault="00796FF7" w:rsidP="00326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gridSpan w:val="2"/>
          </w:tcPr>
          <w:p w14:paraId="4D986920" w14:textId="77777777" w:rsidR="00796FF7" w:rsidRPr="00C075DE" w:rsidRDefault="00796FF7" w:rsidP="00326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6B05C85D" w14:textId="77777777" w:rsidR="00796FF7" w:rsidRPr="00C075DE" w:rsidRDefault="00796FF7" w:rsidP="00326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gridSpan w:val="2"/>
          </w:tcPr>
          <w:p w14:paraId="57E48C86" w14:textId="77777777" w:rsidR="00796FF7" w:rsidRPr="00C075DE" w:rsidRDefault="00796FF7" w:rsidP="00326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75EFCA84" w14:textId="77777777" w:rsidR="00796FF7" w:rsidRPr="00C075DE" w:rsidRDefault="00796FF7" w:rsidP="00326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gridSpan w:val="2"/>
          </w:tcPr>
          <w:p w14:paraId="0B3921FE" w14:textId="77777777" w:rsidR="00796FF7" w:rsidRPr="00C075DE" w:rsidRDefault="00796FF7" w:rsidP="003267EF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796FF7" w:rsidRPr="00C075DE" w14:paraId="70B44099" w14:textId="77777777" w:rsidTr="00796FF7">
        <w:tc>
          <w:tcPr>
            <w:tcW w:w="2160" w:type="pct"/>
          </w:tcPr>
          <w:p w14:paraId="21B8D7F1" w14:textId="77777777" w:rsidR="00796FF7" w:rsidRPr="00C075DE" w:rsidRDefault="00796FF7" w:rsidP="00796FF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ออล โคโค กรุ๊ป จำกัด</w:t>
            </w:r>
          </w:p>
        </w:tc>
        <w:tc>
          <w:tcPr>
            <w:tcW w:w="574" w:type="pct"/>
          </w:tcPr>
          <w:p w14:paraId="4B40FC10" w14:textId="3A608E34" w:rsidR="00796FF7" w:rsidRPr="00C075DE" w:rsidRDefault="00D14495" w:rsidP="005860BC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4" w:type="pct"/>
            <w:gridSpan w:val="2"/>
          </w:tcPr>
          <w:p w14:paraId="1712BE8B" w14:textId="77777777" w:rsidR="00796FF7" w:rsidRPr="00C075DE" w:rsidRDefault="00796FF7" w:rsidP="00326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gridSpan w:val="2"/>
          </w:tcPr>
          <w:p w14:paraId="45248DF9" w14:textId="0A23A396" w:rsidR="00796FF7" w:rsidRPr="00C075DE" w:rsidRDefault="00796FF7" w:rsidP="003267EF">
            <w:pPr>
              <w:pStyle w:val="acctfourfigures"/>
              <w:tabs>
                <w:tab w:val="clear" w:pos="765"/>
                <w:tab w:val="decimal" w:pos="5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4" w:type="pct"/>
            <w:gridSpan w:val="2"/>
          </w:tcPr>
          <w:p w14:paraId="26675B21" w14:textId="77777777" w:rsidR="00796FF7" w:rsidRPr="00C075DE" w:rsidRDefault="00796FF7" w:rsidP="00326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578" w:type="pct"/>
            <w:gridSpan w:val="2"/>
          </w:tcPr>
          <w:p w14:paraId="661FDA60" w14:textId="1BCDB5EE" w:rsidR="00796FF7" w:rsidRPr="00C075DE" w:rsidRDefault="00845E35" w:rsidP="005860BC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E8079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45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078</w:t>
            </w:r>
          </w:p>
        </w:tc>
        <w:tc>
          <w:tcPr>
            <w:tcW w:w="144" w:type="pct"/>
            <w:gridSpan w:val="2"/>
          </w:tcPr>
          <w:p w14:paraId="6F098976" w14:textId="77777777" w:rsidR="00796FF7" w:rsidRPr="00C075DE" w:rsidRDefault="00796FF7" w:rsidP="00326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gridSpan w:val="2"/>
          </w:tcPr>
          <w:p w14:paraId="5BEB65FB" w14:textId="04F0FF5B" w:rsidR="00796FF7" w:rsidRPr="00C075DE" w:rsidRDefault="00845E35" w:rsidP="005860BC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</w:t>
            </w:r>
            <w:r w:rsidR="00796FF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45E3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941</w:t>
            </w:r>
          </w:p>
        </w:tc>
      </w:tr>
      <w:tr w:rsidR="00796FF7" w:rsidRPr="00FF7CE0" w14:paraId="4858C563" w14:textId="77777777" w:rsidTr="00796FF7">
        <w:tc>
          <w:tcPr>
            <w:tcW w:w="2160" w:type="pct"/>
            <w:shd w:val="clear" w:color="auto" w:fill="auto"/>
          </w:tcPr>
          <w:p w14:paraId="4E1F156F" w14:textId="77777777" w:rsidR="00796FF7" w:rsidRPr="00FF7CE0" w:rsidRDefault="00796FF7" w:rsidP="00796FF7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74" w:type="pct"/>
            <w:shd w:val="clear" w:color="auto" w:fill="auto"/>
          </w:tcPr>
          <w:p w14:paraId="198613E0" w14:textId="77777777" w:rsidR="00796FF7" w:rsidRPr="00FF7CE0" w:rsidRDefault="00796FF7" w:rsidP="003267EF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4" w:type="pct"/>
            <w:gridSpan w:val="2"/>
            <w:shd w:val="clear" w:color="auto" w:fill="auto"/>
          </w:tcPr>
          <w:p w14:paraId="47B535F7" w14:textId="77777777" w:rsidR="00796FF7" w:rsidRPr="00FF7CE0" w:rsidRDefault="00796FF7" w:rsidP="00326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8" w:type="pct"/>
            <w:gridSpan w:val="2"/>
            <w:shd w:val="clear" w:color="auto" w:fill="auto"/>
          </w:tcPr>
          <w:p w14:paraId="0DE42A69" w14:textId="77777777" w:rsidR="00796FF7" w:rsidRPr="00FF7CE0" w:rsidRDefault="00796FF7" w:rsidP="003267EF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4" w:type="pct"/>
            <w:gridSpan w:val="2"/>
            <w:shd w:val="clear" w:color="auto" w:fill="auto"/>
          </w:tcPr>
          <w:p w14:paraId="053BC448" w14:textId="77777777" w:rsidR="00796FF7" w:rsidRPr="00FF7CE0" w:rsidRDefault="00796FF7" w:rsidP="00326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highlight w:val="green"/>
              </w:rPr>
            </w:pPr>
          </w:p>
        </w:tc>
        <w:tc>
          <w:tcPr>
            <w:tcW w:w="578" w:type="pct"/>
            <w:gridSpan w:val="2"/>
            <w:shd w:val="clear" w:color="auto" w:fill="auto"/>
          </w:tcPr>
          <w:p w14:paraId="60E5B23B" w14:textId="77777777" w:rsidR="00796FF7" w:rsidRPr="00FF7CE0" w:rsidRDefault="00796FF7" w:rsidP="003267EF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" w:type="pct"/>
            <w:gridSpan w:val="2"/>
            <w:shd w:val="clear" w:color="auto" w:fill="auto"/>
          </w:tcPr>
          <w:p w14:paraId="66F3647D" w14:textId="77777777" w:rsidR="00796FF7" w:rsidRPr="00FF7CE0" w:rsidRDefault="00796FF7" w:rsidP="00326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8" w:type="pct"/>
            <w:gridSpan w:val="2"/>
            <w:shd w:val="clear" w:color="auto" w:fill="auto"/>
          </w:tcPr>
          <w:p w14:paraId="2262EE32" w14:textId="77777777" w:rsidR="00796FF7" w:rsidRPr="00FF7CE0" w:rsidRDefault="00796FF7" w:rsidP="003267EF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796FF7" w:rsidRPr="00C075DE" w14:paraId="1B074281" w14:textId="77777777" w:rsidTr="00796FF7">
        <w:tc>
          <w:tcPr>
            <w:tcW w:w="2160" w:type="pct"/>
            <w:shd w:val="clear" w:color="auto" w:fill="auto"/>
          </w:tcPr>
          <w:p w14:paraId="4F7416F2" w14:textId="14C5F8EA" w:rsidR="00796FF7" w:rsidRPr="00C075DE" w:rsidRDefault="00796FF7" w:rsidP="00796FF7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555F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74" w:type="pct"/>
            <w:shd w:val="clear" w:color="auto" w:fill="auto"/>
          </w:tcPr>
          <w:p w14:paraId="33A132C2" w14:textId="77777777" w:rsidR="00796FF7" w:rsidRPr="00C075DE" w:rsidRDefault="00796FF7" w:rsidP="003267EF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" w:type="pct"/>
            <w:gridSpan w:val="2"/>
            <w:shd w:val="clear" w:color="auto" w:fill="auto"/>
          </w:tcPr>
          <w:p w14:paraId="4A250515" w14:textId="77777777" w:rsidR="00796FF7" w:rsidRPr="00C075DE" w:rsidRDefault="00796FF7" w:rsidP="00326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shd w:val="clear" w:color="auto" w:fill="auto"/>
          </w:tcPr>
          <w:p w14:paraId="0940D0D9" w14:textId="77777777" w:rsidR="00796FF7" w:rsidRPr="00C075DE" w:rsidRDefault="00796FF7" w:rsidP="003267EF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" w:type="pct"/>
            <w:gridSpan w:val="2"/>
            <w:shd w:val="clear" w:color="auto" w:fill="auto"/>
          </w:tcPr>
          <w:p w14:paraId="1698BC9F" w14:textId="77777777" w:rsidR="00796FF7" w:rsidRPr="00C075DE" w:rsidRDefault="00796FF7" w:rsidP="00326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578" w:type="pct"/>
            <w:gridSpan w:val="2"/>
            <w:shd w:val="clear" w:color="auto" w:fill="auto"/>
          </w:tcPr>
          <w:p w14:paraId="7C88E48B" w14:textId="77777777" w:rsidR="00796FF7" w:rsidRPr="00C075DE" w:rsidRDefault="00796FF7" w:rsidP="003267EF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  <w:shd w:val="clear" w:color="auto" w:fill="auto"/>
          </w:tcPr>
          <w:p w14:paraId="2AB49EF6" w14:textId="77777777" w:rsidR="00796FF7" w:rsidRPr="00C075DE" w:rsidRDefault="00796FF7" w:rsidP="00326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shd w:val="clear" w:color="auto" w:fill="auto"/>
          </w:tcPr>
          <w:p w14:paraId="6E42FD95" w14:textId="77777777" w:rsidR="00796FF7" w:rsidRPr="00C075DE" w:rsidRDefault="00796FF7" w:rsidP="003267EF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796FF7" w:rsidRPr="00C075DE" w14:paraId="71AAFD42" w14:textId="77777777" w:rsidTr="00796FF7">
        <w:tc>
          <w:tcPr>
            <w:tcW w:w="2160" w:type="pct"/>
            <w:shd w:val="clear" w:color="auto" w:fill="auto"/>
          </w:tcPr>
          <w:p w14:paraId="215B2483" w14:textId="09EAD718" w:rsidR="00796FF7" w:rsidRPr="00C075DE" w:rsidRDefault="00796FF7" w:rsidP="00796FF7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37A4">
              <w:rPr>
                <w:rFonts w:asciiTheme="majorBidi" w:hAnsiTheme="majorBidi"/>
                <w:sz w:val="30"/>
                <w:szCs w:val="30"/>
                <w:cs/>
              </w:rPr>
              <w:t>บริษัท โวป จำกัด</w:t>
            </w:r>
          </w:p>
        </w:tc>
        <w:tc>
          <w:tcPr>
            <w:tcW w:w="574" w:type="pct"/>
            <w:shd w:val="clear" w:color="auto" w:fill="auto"/>
          </w:tcPr>
          <w:p w14:paraId="4094689E" w14:textId="2CFF786C" w:rsidR="00796FF7" w:rsidRPr="00C075DE" w:rsidRDefault="00845E35" w:rsidP="005860BC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45E35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</w:t>
            </w:r>
            <w:r w:rsidR="00D1449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45E3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312</w:t>
            </w:r>
          </w:p>
        </w:tc>
        <w:tc>
          <w:tcPr>
            <w:tcW w:w="144" w:type="pct"/>
            <w:gridSpan w:val="2"/>
            <w:shd w:val="clear" w:color="auto" w:fill="auto"/>
          </w:tcPr>
          <w:p w14:paraId="187E43A0" w14:textId="77777777" w:rsidR="00796FF7" w:rsidRPr="00C075DE" w:rsidRDefault="00796FF7" w:rsidP="00326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shd w:val="clear" w:color="auto" w:fill="auto"/>
          </w:tcPr>
          <w:p w14:paraId="3EF51CE1" w14:textId="6E84259C" w:rsidR="00796FF7" w:rsidRPr="00C075DE" w:rsidRDefault="00845E35" w:rsidP="005860BC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796FF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45E3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766</w:t>
            </w:r>
          </w:p>
        </w:tc>
        <w:tc>
          <w:tcPr>
            <w:tcW w:w="144" w:type="pct"/>
            <w:gridSpan w:val="2"/>
            <w:shd w:val="clear" w:color="auto" w:fill="auto"/>
          </w:tcPr>
          <w:p w14:paraId="5C61AFB7" w14:textId="77777777" w:rsidR="00796FF7" w:rsidRPr="00C075DE" w:rsidRDefault="00796FF7" w:rsidP="00326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578" w:type="pct"/>
            <w:gridSpan w:val="2"/>
            <w:shd w:val="clear" w:color="auto" w:fill="auto"/>
          </w:tcPr>
          <w:p w14:paraId="2A9EE05D" w14:textId="113D23DA" w:rsidR="00796FF7" w:rsidRPr="00C075DE" w:rsidRDefault="00845E35" w:rsidP="003267EF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E8079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45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312</w:t>
            </w:r>
          </w:p>
        </w:tc>
        <w:tc>
          <w:tcPr>
            <w:tcW w:w="144" w:type="pct"/>
            <w:gridSpan w:val="2"/>
            <w:shd w:val="clear" w:color="auto" w:fill="auto"/>
          </w:tcPr>
          <w:p w14:paraId="2C12244E" w14:textId="77777777" w:rsidR="00796FF7" w:rsidRPr="00C075DE" w:rsidRDefault="00796FF7" w:rsidP="00326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shd w:val="clear" w:color="auto" w:fill="auto"/>
          </w:tcPr>
          <w:p w14:paraId="4F0799FA" w14:textId="4D331612" w:rsidR="00796FF7" w:rsidRPr="00C075DE" w:rsidRDefault="00845E35" w:rsidP="003267EF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796FF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45E3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766</w:t>
            </w:r>
          </w:p>
        </w:tc>
      </w:tr>
      <w:tr w:rsidR="00796FF7" w:rsidRPr="00FF7CE0" w14:paraId="73707C9D" w14:textId="77777777" w:rsidTr="00796FF7">
        <w:tc>
          <w:tcPr>
            <w:tcW w:w="2160" w:type="pct"/>
            <w:shd w:val="clear" w:color="auto" w:fill="auto"/>
          </w:tcPr>
          <w:p w14:paraId="2467028C" w14:textId="77777777" w:rsidR="00796FF7" w:rsidRPr="00FF7CE0" w:rsidRDefault="00796FF7" w:rsidP="00796FF7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74" w:type="pct"/>
            <w:shd w:val="clear" w:color="auto" w:fill="auto"/>
          </w:tcPr>
          <w:p w14:paraId="1ED96A23" w14:textId="77777777" w:rsidR="00796FF7" w:rsidRPr="00FF7CE0" w:rsidRDefault="00796FF7" w:rsidP="003267EF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4" w:type="pct"/>
            <w:gridSpan w:val="2"/>
            <w:shd w:val="clear" w:color="auto" w:fill="auto"/>
          </w:tcPr>
          <w:p w14:paraId="15C979D0" w14:textId="77777777" w:rsidR="00796FF7" w:rsidRPr="00FF7CE0" w:rsidRDefault="00796FF7" w:rsidP="00326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8" w:type="pct"/>
            <w:gridSpan w:val="2"/>
            <w:shd w:val="clear" w:color="auto" w:fill="auto"/>
          </w:tcPr>
          <w:p w14:paraId="6D52E3C5" w14:textId="77777777" w:rsidR="00796FF7" w:rsidRPr="00FF7CE0" w:rsidRDefault="00796FF7" w:rsidP="003267EF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4" w:type="pct"/>
            <w:gridSpan w:val="2"/>
            <w:shd w:val="clear" w:color="auto" w:fill="auto"/>
          </w:tcPr>
          <w:p w14:paraId="1FF8FA26" w14:textId="77777777" w:rsidR="00796FF7" w:rsidRPr="00FF7CE0" w:rsidRDefault="00796FF7" w:rsidP="00326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highlight w:val="green"/>
              </w:rPr>
            </w:pPr>
          </w:p>
        </w:tc>
        <w:tc>
          <w:tcPr>
            <w:tcW w:w="578" w:type="pct"/>
            <w:gridSpan w:val="2"/>
            <w:shd w:val="clear" w:color="auto" w:fill="auto"/>
          </w:tcPr>
          <w:p w14:paraId="2DA147C4" w14:textId="77777777" w:rsidR="00796FF7" w:rsidRPr="00FF7CE0" w:rsidRDefault="00796FF7" w:rsidP="003267EF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" w:type="pct"/>
            <w:gridSpan w:val="2"/>
            <w:shd w:val="clear" w:color="auto" w:fill="auto"/>
          </w:tcPr>
          <w:p w14:paraId="1F4AFA61" w14:textId="77777777" w:rsidR="00796FF7" w:rsidRPr="00FF7CE0" w:rsidRDefault="00796FF7" w:rsidP="00326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8" w:type="pct"/>
            <w:gridSpan w:val="2"/>
            <w:shd w:val="clear" w:color="auto" w:fill="auto"/>
          </w:tcPr>
          <w:p w14:paraId="1A741C5B" w14:textId="77777777" w:rsidR="00796FF7" w:rsidRPr="00FF7CE0" w:rsidRDefault="00796FF7" w:rsidP="003267EF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796FF7" w:rsidRPr="00C075DE" w14:paraId="33DC885D" w14:textId="77777777" w:rsidTr="00796FF7">
        <w:tc>
          <w:tcPr>
            <w:tcW w:w="2160" w:type="pct"/>
            <w:shd w:val="clear" w:color="auto" w:fill="auto"/>
          </w:tcPr>
          <w:p w14:paraId="10993CE9" w14:textId="77777777" w:rsidR="00796FF7" w:rsidRPr="00C075DE" w:rsidRDefault="00796FF7" w:rsidP="00796FF7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74" w:type="pct"/>
            <w:shd w:val="clear" w:color="auto" w:fill="auto"/>
          </w:tcPr>
          <w:p w14:paraId="61C2773B" w14:textId="77777777" w:rsidR="00796FF7" w:rsidRPr="00C075DE" w:rsidRDefault="00796FF7" w:rsidP="003267EF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" w:type="pct"/>
            <w:gridSpan w:val="2"/>
            <w:shd w:val="clear" w:color="auto" w:fill="auto"/>
          </w:tcPr>
          <w:p w14:paraId="7C65024C" w14:textId="77777777" w:rsidR="00796FF7" w:rsidRPr="00C075DE" w:rsidRDefault="00796FF7" w:rsidP="00326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shd w:val="clear" w:color="auto" w:fill="auto"/>
          </w:tcPr>
          <w:p w14:paraId="4A162514" w14:textId="77777777" w:rsidR="00796FF7" w:rsidRPr="00C075DE" w:rsidRDefault="00796FF7" w:rsidP="003267EF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" w:type="pct"/>
            <w:gridSpan w:val="2"/>
            <w:shd w:val="clear" w:color="auto" w:fill="auto"/>
          </w:tcPr>
          <w:p w14:paraId="4E9959B0" w14:textId="77777777" w:rsidR="00796FF7" w:rsidRPr="00C075DE" w:rsidRDefault="00796FF7" w:rsidP="00326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578" w:type="pct"/>
            <w:gridSpan w:val="2"/>
            <w:shd w:val="clear" w:color="auto" w:fill="auto"/>
          </w:tcPr>
          <w:p w14:paraId="6C12A494" w14:textId="77777777" w:rsidR="00796FF7" w:rsidRPr="00C075DE" w:rsidRDefault="00796FF7" w:rsidP="003267EF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  <w:shd w:val="clear" w:color="auto" w:fill="auto"/>
          </w:tcPr>
          <w:p w14:paraId="2240B455" w14:textId="77777777" w:rsidR="00796FF7" w:rsidRPr="00C075DE" w:rsidRDefault="00796FF7" w:rsidP="00326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shd w:val="clear" w:color="auto" w:fill="auto"/>
          </w:tcPr>
          <w:p w14:paraId="2752F061" w14:textId="77777777" w:rsidR="00796FF7" w:rsidRPr="00C075DE" w:rsidRDefault="00796FF7" w:rsidP="003267EF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796FF7" w:rsidRPr="00C075DE" w14:paraId="5444C7AE" w14:textId="77777777" w:rsidTr="00F81776">
        <w:tc>
          <w:tcPr>
            <w:tcW w:w="2160" w:type="pct"/>
            <w:shd w:val="clear" w:color="auto" w:fill="auto"/>
          </w:tcPr>
          <w:p w14:paraId="2E682A6F" w14:textId="77777777" w:rsidR="00796FF7" w:rsidRPr="00C075DE" w:rsidRDefault="00796FF7" w:rsidP="00796FF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 w:rsidRPr="00C075D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ดาน่อน เซ็ปเป้ เบฟเวอเรจส์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574" w:type="pct"/>
            <w:shd w:val="clear" w:color="auto" w:fill="auto"/>
          </w:tcPr>
          <w:p w14:paraId="6D30A536" w14:textId="7D875589" w:rsidR="00796FF7" w:rsidRPr="00C075DE" w:rsidRDefault="00845E35" w:rsidP="00326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5B561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45E35">
              <w:rPr>
                <w:rFonts w:asciiTheme="majorBidi" w:hAnsiTheme="majorBidi" w:cstheme="majorBidi"/>
                <w:sz w:val="30"/>
                <w:szCs w:val="30"/>
              </w:rPr>
              <w:t>467</w:t>
            </w:r>
          </w:p>
        </w:tc>
        <w:tc>
          <w:tcPr>
            <w:tcW w:w="144" w:type="pct"/>
            <w:gridSpan w:val="2"/>
            <w:shd w:val="clear" w:color="auto" w:fill="auto"/>
          </w:tcPr>
          <w:p w14:paraId="7E3EEDFE" w14:textId="77777777" w:rsidR="00796FF7" w:rsidRPr="00C075DE" w:rsidRDefault="00796FF7" w:rsidP="00326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shd w:val="clear" w:color="auto" w:fill="auto"/>
          </w:tcPr>
          <w:p w14:paraId="4F3D2055" w14:textId="6B918DDF" w:rsidR="00796FF7" w:rsidRPr="00C075DE" w:rsidRDefault="00845E35" w:rsidP="00326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="00796FF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45E35">
              <w:rPr>
                <w:rFonts w:asciiTheme="majorBidi" w:hAnsiTheme="majorBidi" w:cstheme="majorBidi"/>
                <w:sz w:val="30"/>
                <w:szCs w:val="30"/>
              </w:rPr>
              <w:t>774</w:t>
            </w:r>
          </w:p>
        </w:tc>
        <w:tc>
          <w:tcPr>
            <w:tcW w:w="144" w:type="pct"/>
            <w:gridSpan w:val="2"/>
            <w:shd w:val="clear" w:color="auto" w:fill="auto"/>
          </w:tcPr>
          <w:p w14:paraId="770E4ED8" w14:textId="77777777" w:rsidR="00796FF7" w:rsidRPr="00C075DE" w:rsidRDefault="00796FF7" w:rsidP="00326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578" w:type="pct"/>
            <w:gridSpan w:val="2"/>
            <w:shd w:val="clear" w:color="auto" w:fill="auto"/>
          </w:tcPr>
          <w:p w14:paraId="7AF398DF" w14:textId="2978A5B8" w:rsidR="00796FF7" w:rsidRPr="00C075DE" w:rsidRDefault="00845E35" w:rsidP="005860BC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  <w:r w:rsidR="006D08C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45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467</w:t>
            </w:r>
          </w:p>
        </w:tc>
        <w:tc>
          <w:tcPr>
            <w:tcW w:w="144" w:type="pct"/>
            <w:gridSpan w:val="2"/>
            <w:shd w:val="clear" w:color="auto" w:fill="auto"/>
          </w:tcPr>
          <w:p w14:paraId="6E3C8C22" w14:textId="77777777" w:rsidR="00796FF7" w:rsidRPr="00C075DE" w:rsidRDefault="00796FF7" w:rsidP="00326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shd w:val="clear" w:color="auto" w:fill="auto"/>
          </w:tcPr>
          <w:p w14:paraId="23D8EE90" w14:textId="78D92A51" w:rsidR="00796FF7" w:rsidRPr="00C075DE" w:rsidRDefault="00845E35" w:rsidP="003267EF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</w:t>
            </w:r>
            <w:r w:rsidR="00796F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845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774</w:t>
            </w:r>
          </w:p>
        </w:tc>
      </w:tr>
      <w:tr w:rsidR="007D233F" w:rsidRPr="007D233F" w14:paraId="37CB6E06" w14:textId="77777777" w:rsidTr="005860BC">
        <w:trPr>
          <w:tblHeader/>
        </w:trPr>
        <w:tc>
          <w:tcPr>
            <w:tcW w:w="2160" w:type="pct"/>
          </w:tcPr>
          <w:p w14:paraId="620098BF" w14:textId="77777777" w:rsidR="007D233F" w:rsidRPr="007D233F" w:rsidRDefault="007D233F" w:rsidP="00F81776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579" w:type="pct"/>
            <w:gridSpan w:val="2"/>
          </w:tcPr>
          <w:p w14:paraId="4BF0D185" w14:textId="77777777" w:rsidR="007D233F" w:rsidRPr="007D233F" w:rsidRDefault="007D233F" w:rsidP="00F8177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pct"/>
            <w:gridSpan w:val="2"/>
          </w:tcPr>
          <w:p w14:paraId="70A2C377" w14:textId="77777777" w:rsidR="007D233F" w:rsidRPr="007D233F" w:rsidRDefault="007D233F" w:rsidP="00F8177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8" w:type="pct"/>
            <w:gridSpan w:val="2"/>
          </w:tcPr>
          <w:p w14:paraId="2F319881" w14:textId="77777777" w:rsidR="007D233F" w:rsidRPr="007D233F" w:rsidRDefault="007D233F" w:rsidP="00F8177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pct"/>
            <w:gridSpan w:val="2"/>
          </w:tcPr>
          <w:p w14:paraId="1CB45279" w14:textId="77777777" w:rsidR="007D233F" w:rsidRPr="007D233F" w:rsidRDefault="007D233F" w:rsidP="00F817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8" w:type="pct"/>
            <w:gridSpan w:val="2"/>
          </w:tcPr>
          <w:p w14:paraId="4CCCBBFB" w14:textId="77777777" w:rsidR="007D233F" w:rsidRPr="007D233F" w:rsidRDefault="007D233F" w:rsidP="00F8177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pct"/>
            <w:gridSpan w:val="2"/>
          </w:tcPr>
          <w:p w14:paraId="655465B9" w14:textId="77777777" w:rsidR="007D233F" w:rsidRPr="007D233F" w:rsidRDefault="007D233F" w:rsidP="00F8177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5" w:type="pct"/>
          </w:tcPr>
          <w:p w14:paraId="71CF465E" w14:textId="77777777" w:rsidR="007D233F" w:rsidRPr="007D233F" w:rsidRDefault="007D233F" w:rsidP="00F8177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81776" w:rsidRPr="00FF7CE0" w14:paraId="2781D9E5" w14:textId="77777777" w:rsidTr="005860BC">
        <w:trPr>
          <w:tblHeader/>
        </w:trPr>
        <w:tc>
          <w:tcPr>
            <w:tcW w:w="2160" w:type="pct"/>
          </w:tcPr>
          <w:p w14:paraId="2EB5F769" w14:textId="77777777" w:rsidR="00F81776" w:rsidRPr="00FF7CE0" w:rsidRDefault="00F81776" w:rsidP="00F81776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F7CE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579" w:type="pct"/>
            <w:gridSpan w:val="2"/>
          </w:tcPr>
          <w:p w14:paraId="15E1356A" w14:textId="436557EC" w:rsidR="00F81776" w:rsidRPr="00FF7CE0" w:rsidRDefault="00F81776" w:rsidP="00F8177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  <w:gridSpan w:val="2"/>
          </w:tcPr>
          <w:p w14:paraId="7BCAD4CF" w14:textId="77777777" w:rsidR="00F81776" w:rsidRPr="00FF7CE0" w:rsidRDefault="00F81776" w:rsidP="00F8177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gridSpan w:val="2"/>
          </w:tcPr>
          <w:p w14:paraId="2F52F6F8" w14:textId="3B624106" w:rsidR="00F81776" w:rsidRPr="00FF7CE0" w:rsidRDefault="00F81776" w:rsidP="00F8177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1CD965FB" w14:textId="77777777" w:rsidR="00F81776" w:rsidRPr="00FF7CE0" w:rsidRDefault="00F81776" w:rsidP="00F817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gridSpan w:val="2"/>
          </w:tcPr>
          <w:p w14:paraId="5B2A1883" w14:textId="0F89FAAC" w:rsidR="00F81776" w:rsidRPr="00FF7CE0" w:rsidRDefault="00F81776" w:rsidP="00F8177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78FB3A9E" w14:textId="77777777" w:rsidR="00F81776" w:rsidRPr="00FF7CE0" w:rsidRDefault="00F81776" w:rsidP="00F8177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5904C837" w14:textId="025B9C5B" w:rsidR="00F81776" w:rsidRPr="00FF7CE0" w:rsidRDefault="00F81776" w:rsidP="00F8177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81776" w:rsidRPr="00FF7CE0" w14:paraId="03AF2EFA" w14:textId="77777777" w:rsidTr="005860BC">
        <w:tc>
          <w:tcPr>
            <w:tcW w:w="2160" w:type="pct"/>
          </w:tcPr>
          <w:p w14:paraId="2B542B8E" w14:textId="77777777" w:rsidR="00F81776" w:rsidRPr="00FF7CE0" w:rsidRDefault="00F81776" w:rsidP="00F81776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F7C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9" w:type="pct"/>
            <w:gridSpan w:val="2"/>
          </w:tcPr>
          <w:p w14:paraId="5717B5DC" w14:textId="77777777" w:rsidR="00F81776" w:rsidRPr="00FF7CE0" w:rsidRDefault="00F81776" w:rsidP="00F8177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  <w:gridSpan w:val="2"/>
          </w:tcPr>
          <w:p w14:paraId="43A89981" w14:textId="77777777" w:rsidR="00F81776" w:rsidRPr="00FF7CE0" w:rsidRDefault="00F81776" w:rsidP="00F81776">
            <w:pPr>
              <w:tabs>
                <w:tab w:val="decimal" w:pos="87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gridSpan w:val="2"/>
          </w:tcPr>
          <w:p w14:paraId="3615C8E0" w14:textId="77777777" w:rsidR="00F81776" w:rsidRPr="00FF7CE0" w:rsidRDefault="00F81776" w:rsidP="00F81776">
            <w:pPr>
              <w:tabs>
                <w:tab w:val="decimal" w:pos="87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7CC7F923" w14:textId="77777777" w:rsidR="00F81776" w:rsidRPr="00FF7CE0" w:rsidRDefault="00F81776" w:rsidP="00F81776">
            <w:pPr>
              <w:tabs>
                <w:tab w:val="decimal" w:pos="87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gridSpan w:val="2"/>
          </w:tcPr>
          <w:p w14:paraId="1EADA3A9" w14:textId="77777777" w:rsidR="00F81776" w:rsidRPr="00FF7CE0" w:rsidRDefault="00F81776" w:rsidP="00F8177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066C4C43" w14:textId="77777777" w:rsidR="00F81776" w:rsidRPr="00FF7CE0" w:rsidRDefault="00F81776" w:rsidP="00F8177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03B64CDB" w14:textId="77777777" w:rsidR="00F81776" w:rsidRPr="00FF7CE0" w:rsidRDefault="00F81776" w:rsidP="00F81776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F81776" w:rsidRPr="00FF7CE0" w14:paraId="7A8F618E" w14:textId="77777777" w:rsidTr="005860BC">
        <w:tc>
          <w:tcPr>
            <w:tcW w:w="2160" w:type="pct"/>
            <w:shd w:val="clear" w:color="auto" w:fill="auto"/>
          </w:tcPr>
          <w:p w14:paraId="72A9CFE2" w14:textId="77777777" w:rsidR="00F81776" w:rsidRPr="00FF7CE0" w:rsidRDefault="00F81776" w:rsidP="00F81776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F7CE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ออล โคโค กรุ๊ป จำกัด</w:t>
            </w:r>
          </w:p>
        </w:tc>
        <w:tc>
          <w:tcPr>
            <w:tcW w:w="579" w:type="pct"/>
            <w:gridSpan w:val="2"/>
            <w:shd w:val="clear" w:color="auto" w:fill="auto"/>
          </w:tcPr>
          <w:p w14:paraId="7799119A" w14:textId="4E8895D1" w:rsidR="00F81776" w:rsidRPr="00FF7CE0" w:rsidRDefault="00B62BB5" w:rsidP="00B3362F">
            <w:pPr>
              <w:pStyle w:val="acctfourfigures"/>
              <w:tabs>
                <w:tab w:val="clear" w:pos="765"/>
                <w:tab w:val="decimal" w:pos="53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F7C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2" w:type="pct"/>
            <w:gridSpan w:val="2"/>
            <w:shd w:val="clear" w:color="auto" w:fill="auto"/>
          </w:tcPr>
          <w:p w14:paraId="46452E91" w14:textId="77777777" w:rsidR="00F81776" w:rsidRPr="00FF7CE0" w:rsidRDefault="00F81776" w:rsidP="00F8177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shd w:val="clear" w:color="auto" w:fill="auto"/>
          </w:tcPr>
          <w:p w14:paraId="6718409F" w14:textId="788698DE" w:rsidR="00F81776" w:rsidRPr="00FF7CE0" w:rsidRDefault="00F81776" w:rsidP="005860BC">
            <w:pPr>
              <w:pStyle w:val="acctfourfigures"/>
              <w:tabs>
                <w:tab w:val="clear" w:pos="765"/>
                <w:tab w:val="decimal" w:pos="5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F7C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4" w:type="pct"/>
            <w:gridSpan w:val="2"/>
            <w:shd w:val="clear" w:color="auto" w:fill="auto"/>
          </w:tcPr>
          <w:p w14:paraId="28740CB3" w14:textId="77777777" w:rsidR="00F81776" w:rsidRPr="00FF7CE0" w:rsidRDefault="00F81776" w:rsidP="00F81776">
            <w:pPr>
              <w:tabs>
                <w:tab w:val="decimal" w:pos="87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578" w:type="pct"/>
            <w:gridSpan w:val="2"/>
            <w:shd w:val="clear" w:color="auto" w:fill="auto"/>
          </w:tcPr>
          <w:p w14:paraId="0717E8F3" w14:textId="500645DD" w:rsidR="00F81776" w:rsidRPr="00FF7CE0" w:rsidRDefault="00845E35" w:rsidP="00F81776">
            <w:pPr>
              <w:pStyle w:val="acctfourfigures"/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FF7C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</w:t>
            </w:r>
            <w:r w:rsidR="006B05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144" w:type="pct"/>
            <w:gridSpan w:val="2"/>
            <w:shd w:val="clear" w:color="auto" w:fill="auto"/>
          </w:tcPr>
          <w:p w14:paraId="3B50756A" w14:textId="77777777" w:rsidR="00F81776" w:rsidRPr="00FF7CE0" w:rsidRDefault="00F81776" w:rsidP="00F81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14:paraId="18B533C2" w14:textId="3B9ABC33" w:rsidR="00F81776" w:rsidRPr="00FF7CE0" w:rsidRDefault="00845E35" w:rsidP="005860BC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F7C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</w:t>
            </w:r>
          </w:p>
        </w:tc>
      </w:tr>
      <w:tr w:rsidR="00F81776" w:rsidRPr="00FF7CE0" w14:paraId="45701B7A" w14:textId="77777777" w:rsidTr="005860BC">
        <w:tc>
          <w:tcPr>
            <w:tcW w:w="2160" w:type="pct"/>
          </w:tcPr>
          <w:p w14:paraId="699E7ABF" w14:textId="77777777" w:rsidR="00F81776" w:rsidRPr="00FF7CE0" w:rsidRDefault="00F81776" w:rsidP="00F81776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green"/>
                <w:cs/>
              </w:rPr>
            </w:pPr>
          </w:p>
        </w:tc>
        <w:tc>
          <w:tcPr>
            <w:tcW w:w="579" w:type="pct"/>
            <w:gridSpan w:val="2"/>
            <w:shd w:val="clear" w:color="auto" w:fill="auto"/>
          </w:tcPr>
          <w:p w14:paraId="7FD7DC75" w14:textId="77777777" w:rsidR="00F81776" w:rsidRPr="00FF7CE0" w:rsidRDefault="00F81776" w:rsidP="00F81776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highlight w:val="green"/>
              </w:rPr>
            </w:pPr>
          </w:p>
        </w:tc>
        <w:tc>
          <w:tcPr>
            <w:tcW w:w="142" w:type="pct"/>
            <w:gridSpan w:val="2"/>
          </w:tcPr>
          <w:p w14:paraId="17316400" w14:textId="77777777" w:rsidR="00F81776" w:rsidRPr="00FF7CE0" w:rsidRDefault="00F81776" w:rsidP="00F81776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highlight w:val="green"/>
              </w:rPr>
            </w:pPr>
          </w:p>
        </w:tc>
        <w:tc>
          <w:tcPr>
            <w:tcW w:w="628" w:type="pct"/>
            <w:gridSpan w:val="2"/>
          </w:tcPr>
          <w:p w14:paraId="5CD61244" w14:textId="77777777" w:rsidR="00F81776" w:rsidRPr="00FF7CE0" w:rsidRDefault="00F81776" w:rsidP="00F81776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highlight w:val="green"/>
              </w:rPr>
            </w:pPr>
          </w:p>
        </w:tc>
        <w:tc>
          <w:tcPr>
            <w:tcW w:w="144" w:type="pct"/>
            <w:gridSpan w:val="2"/>
          </w:tcPr>
          <w:p w14:paraId="1B87925F" w14:textId="77777777" w:rsidR="00F81776" w:rsidRPr="00FF7CE0" w:rsidRDefault="00F81776" w:rsidP="00F81776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highlight w:val="green"/>
              </w:rPr>
            </w:pPr>
          </w:p>
        </w:tc>
        <w:tc>
          <w:tcPr>
            <w:tcW w:w="578" w:type="pct"/>
            <w:gridSpan w:val="2"/>
          </w:tcPr>
          <w:p w14:paraId="3B070DEB" w14:textId="77777777" w:rsidR="00F81776" w:rsidRPr="00FF7CE0" w:rsidRDefault="00F81776" w:rsidP="00F81776">
            <w:pPr>
              <w:pStyle w:val="acctfourfigures"/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" w:type="pct"/>
            <w:gridSpan w:val="2"/>
          </w:tcPr>
          <w:p w14:paraId="18ADCE2F" w14:textId="77777777" w:rsidR="00F81776" w:rsidRPr="00FF7CE0" w:rsidRDefault="00F81776" w:rsidP="00F81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highlight w:val="green"/>
              </w:rPr>
            </w:pPr>
          </w:p>
        </w:tc>
        <w:tc>
          <w:tcPr>
            <w:tcW w:w="625" w:type="pct"/>
          </w:tcPr>
          <w:p w14:paraId="5ECBA46F" w14:textId="77777777" w:rsidR="00F81776" w:rsidRPr="00FF7CE0" w:rsidRDefault="00F81776" w:rsidP="00F81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highlight w:val="green"/>
              </w:rPr>
            </w:pPr>
          </w:p>
        </w:tc>
      </w:tr>
      <w:tr w:rsidR="000E27E1" w:rsidRPr="00FF7CE0" w14:paraId="35FC5587" w14:textId="77777777" w:rsidTr="00F9432D">
        <w:tc>
          <w:tcPr>
            <w:tcW w:w="2160" w:type="pct"/>
            <w:shd w:val="clear" w:color="auto" w:fill="auto"/>
          </w:tcPr>
          <w:p w14:paraId="652B7601" w14:textId="77777777" w:rsidR="000E27E1" w:rsidRPr="00FF7CE0" w:rsidRDefault="000E27E1" w:rsidP="00F9432D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F7C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74" w:type="pct"/>
            <w:shd w:val="clear" w:color="auto" w:fill="auto"/>
          </w:tcPr>
          <w:p w14:paraId="4F5AF6B4" w14:textId="77777777" w:rsidR="000E27E1" w:rsidRPr="00FF7CE0" w:rsidRDefault="000E27E1" w:rsidP="00F9432D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3" w:type="pct"/>
            <w:gridSpan w:val="2"/>
            <w:shd w:val="clear" w:color="auto" w:fill="auto"/>
          </w:tcPr>
          <w:p w14:paraId="6FB73845" w14:textId="77777777" w:rsidR="000E27E1" w:rsidRPr="00FF7CE0" w:rsidRDefault="000E27E1" w:rsidP="00F94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gridSpan w:val="3"/>
            <w:shd w:val="clear" w:color="auto" w:fill="auto"/>
          </w:tcPr>
          <w:p w14:paraId="62F6A9F2" w14:textId="77777777" w:rsidR="000E27E1" w:rsidRPr="00FF7CE0" w:rsidRDefault="000E27E1" w:rsidP="00F9432D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" w:type="pct"/>
            <w:gridSpan w:val="2"/>
            <w:shd w:val="clear" w:color="auto" w:fill="auto"/>
          </w:tcPr>
          <w:p w14:paraId="2BE2A4EC" w14:textId="77777777" w:rsidR="000E27E1" w:rsidRPr="00FF7CE0" w:rsidRDefault="000E27E1" w:rsidP="00F94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578" w:type="pct"/>
            <w:gridSpan w:val="2"/>
            <w:shd w:val="clear" w:color="auto" w:fill="auto"/>
          </w:tcPr>
          <w:p w14:paraId="30DDBCD0" w14:textId="77777777" w:rsidR="000E27E1" w:rsidRPr="00FF7CE0" w:rsidRDefault="000E27E1" w:rsidP="00F9432D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  <w:shd w:val="clear" w:color="auto" w:fill="auto"/>
          </w:tcPr>
          <w:p w14:paraId="45A1518D" w14:textId="77777777" w:rsidR="000E27E1" w:rsidRPr="00FF7CE0" w:rsidRDefault="000E27E1" w:rsidP="00F94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14:paraId="58C26DD4" w14:textId="77777777" w:rsidR="000E27E1" w:rsidRPr="00FF7CE0" w:rsidRDefault="000E27E1" w:rsidP="00F9432D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0E27E1" w:rsidRPr="00FF7CE0" w14:paraId="5118EEDF" w14:textId="77777777" w:rsidTr="00F9432D">
        <w:tc>
          <w:tcPr>
            <w:tcW w:w="2160" w:type="pct"/>
            <w:shd w:val="clear" w:color="auto" w:fill="auto"/>
          </w:tcPr>
          <w:p w14:paraId="2C69EB05" w14:textId="77777777" w:rsidR="000E27E1" w:rsidRPr="00FF7CE0" w:rsidRDefault="000E27E1" w:rsidP="00F9432D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F7CE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โวป จำกัด</w:t>
            </w:r>
          </w:p>
        </w:tc>
        <w:tc>
          <w:tcPr>
            <w:tcW w:w="574" w:type="pct"/>
            <w:shd w:val="clear" w:color="auto" w:fill="auto"/>
          </w:tcPr>
          <w:p w14:paraId="7669E386" w14:textId="799C8DF3" w:rsidR="000E27E1" w:rsidRPr="00FF7CE0" w:rsidRDefault="000E27E1" w:rsidP="00F9432D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F7C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A910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574A7B2C" w14:textId="77777777" w:rsidR="000E27E1" w:rsidRPr="00FF7CE0" w:rsidRDefault="000E27E1" w:rsidP="00F94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gridSpan w:val="3"/>
            <w:shd w:val="clear" w:color="auto" w:fill="auto"/>
          </w:tcPr>
          <w:p w14:paraId="5F642B9D" w14:textId="77777777" w:rsidR="000E27E1" w:rsidRPr="00FF7CE0" w:rsidRDefault="000E27E1" w:rsidP="00F9432D">
            <w:pPr>
              <w:pStyle w:val="acctfourfigures"/>
              <w:tabs>
                <w:tab w:val="clear" w:pos="765"/>
                <w:tab w:val="decimal" w:pos="5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F7C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4" w:type="pct"/>
            <w:gridSpan w:val="2"/>
            <w:shd w:val="clear" w:color="auto" w:fill="auto"/>
          </w:tcPr>
          <w:p w14:paraId="20E9FDB4" w14:textId="77777777" w:rsidR="000E27E1" w:rsidRPr="00FF7CE0" w:rsidRDefault="000E27E1" w:rsidP="00F94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578" w:type="pct"/>
            <w:gridSpan w:val="2"/>
            <w:shd w:val="clear" w:color="auto" w:fill="auto"/>
          </w:tcPr>
          <w:p w14:paraId="4BB6A9CC" w14:textId="12BEAF6F" w:rsidR="000E27E1" w:rsidRPr="00FF7CE0" w:rsidRDefault="000E27E1" w:rsidP="00F9432D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F7C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A910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</w:p>
        </w:tc>
        <w:tc>
          <w:tcPr>
            <w:tcW w:w="144" w:type="pct"/>
            <w:gridSpan w:val="2"/>
            <w:shd w:val="clear" w:color="auto" w:fill="auto"/>
          </w:tcPr>
          <w:p w14:paraId="399CD4EC" w14:textId="77777777" w:rsidR="000E27E1" w:rsidRPr="00FF7CE0" w:rsidRDefault="000E27E1" w:rsidP="00F94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14:paraId="50A12518" w14:textId="77777777" w:rsidR="000E27E1" w:rsidRPr="00FF7CE0" w:rsidRDefault="000E27E1" w:rsidP="00F9432D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F7C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0E27E1" w:rsidRPr="00FF7CE0" w14:paraId="39844088" w14:textId="77777777" w:rsidTr="00F9432D">
        <w:tc>
          <w:tcPr>
            <w:tcW w:w="2160" w:type="pct"/>
            <w:shd w:val="clear" w:color="auto" w:fill="auto"/>
          </w:tcPr>
          <w:p w14:paraId="4490C318" w14:textId="77777777" w:rsidR="000E27E1" w:rsidRPr="00FF7CE0" w:rsidRDefault="000E27E1" w:rsidP="00F9432D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74" w:type="pct"/>
            <w:shd w:val="clear" w:color="auto" w:fill="auto"/>
          </w:tcPr>
          <w:p w14:paraId="009940A5" w14:textId="77777777" w:rsidR="000E27E1" w:rsidRPr="00FF7CE0" w:rsidRDefault="000E27E1" w:rsidP="00F9432D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3" w:type="pct"/>
            <w:gridSpan w:val="2"/>
            <w:shd w:val="clear" w:color="auto" w:fill="auto"/>
          </w:tcPr>
          <w:p w14:paraId="1251B404" w14:textId="77777777" w:rsidR="000E27E1" w:rsidRPr="00FF7CE0" w:rsidRDefault="000E27E1" w:rsidP="00F94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2" w:type="pct"/>
            <w:gridSpan w:val="3"/>
            <w:shd w:val="clear" w:color="auto" w:fill="auto"/>
          </w:tcPr>
          <w:p w14:paraId="6373A829" w14:textId="77777777" w:rsidR="000E27E1" w:rsidRPr="00FF7CE0" w:rsidRDefault="000E27E1" w:rsidP="00F9432D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4" w:type="pct"/>
            <w:gridSpan w:val="2"/>
            <w:shd w:val="clear" w:color="auto" w:fill="auto"/>
          </w:tcPr>
          <w:p w14:paraId="670726C3" w14:textId="77777777" w:rsidR="000E27E1" w:rsidRPr="00FF7CE0" w:rsidRDefault="000E27E1" w:rsidP="00F94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highlight w:val="green"/>
              </w:rPr>
            </w:pPr>
          </w:p>
        </w:tc>
        <w:tc>
          <w:tcPr>
            <w:tcW w:w="578" w:type="pct"/>
            <w:gridSpan w:val="2"/>
            <w:shd w:val="clear" w:color="auto" w:fill="auto"/>
          </w:tcPr>
          <w:p w14:paraId="186704B9" w14:textId="77777777" w:rsidR="000E27E1" w:rsidRPr="00FF7CE0" w:rsidRDefault="000E27E1" w:rsidP="00F9432D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" w:type="pct"/>
            <w:gridSpan w:val="2"/>
            <w:shd w:val="clear" w:color="auto" w:fill="auto"/>
          </w:tcPr>
          <w:p w14:paraId="432CE6AD" w14:textId="77777777" w:rsidR="000E27E1" w:rsidRPr="00FF7CE0" w:rsidRDefault="000E27E1" w:rsidP="00F94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5" w:type="pct"/>
            <w:shd w:val="clear" w:color="auto" w:fill="auto"/>
          </w:tcPr>
          <w:p w14:paraId="2C9A60E7" w14:textId="77777777" w:rsidR="000E27E1" w:rsidRPr="00FF7CE0" w:rsidRDefault="000E27E1" w:rsidP="00F9432D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5860BC" w:rsidRPr="00FF7CE0" w14:paraId="13AA4E45" w14:textId="77777777" w:rsidTr="005860BC">
        <w:tc>
          <w:tcPr>
            <w:tcW w:w="2160" w:type="pct"/>
          </w:tcPr>
          <w:p w14:paraId="4C6C48CF" w14:textId="3DBF355B" w:rsidR="005860BC" w:rsidRPr="00FF7CE0" w:rsidRDefault="005860BC" w:rsidP="00F81776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F7C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79" w:type="pct"/>
            <w:gridSpan w:val="2"/>
            <w:shd w:val="clear" w:color="auto" w:fill="auto"/>
          </w:tcPr>
          <w:p w14:paraId="7131FE0B" w14:textId="77777777" w:rsidR="005860BC" w:rsidRPr="00FF7CE0" w:rsidRDefault="005860BC" w:rsidP="00F81776">
            <w:pPr>
              <w:pStyle w:val="acctfourfigures"/>
              <w:tabs>
                <w:tab w:val="clear" w:pos="765"/>
                <w:tab w:val="decimal" w:pos="62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2" w:type="pct"/>
            <w:gridSpan w:val="2"/>
          </w:tcPr>
          <w:p w14:paraId="25EBEBD3" w14:textId="77777777" w:rsidR="005860BC" w:rsidRPr="00FF7CE0" w:rsidRDefault="005860BC" w:rsidP="00F81776">
            <w:pPr>
              <w:tabs>
                <w:tab w:val="decimal" w:pos="87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gridSpan w:val="2"/>
          </w:tcPr>
          <w:p w14:paraId="66C2D2FE" w14:textId="77777777" w:rsidR="005860BC" w:rsidRPr="00FF7CE0" w:rsidRDefault="005860BC" w:rsidP="00F8177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5B255634" w14:textId="77777777" w:rsidR="005860BC" w:rsidRPr="00FF7CE0" w:rsidRDefault="005860BC" w:rsidP="00F81776">
            <w:pPr>
              <w:tabs>
                <w:tab w:val="decimal" w:pos="87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gridSpan w:val="2"/>
          </w:tcPr>
          <w:p w14:paraId="4268F35D" w14:textId="77777777" w:rsidR="005860BC" w:rsidRPr="00FF7CE0" w:rsidRDefault="005860BC" w:rsidP="00F81776">
            <w:pPr>
              <w:pStyle w:val="acctfourfigures"/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4F4D14E5" w14:textId="77777777" w:rsidR="005860BC" w:rsidRPr="00FF7CE0" w:rsidRDefault="005860BC" w:rsidP="00F81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5B27746D" w14:textId="77777777" w:rsidR="005860BC" w:rsidRPr="00FF7CE0" w:rsidRDefault="005860BC" w:rsidP="00F81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81776" w:rsidRPr="00FF7CE0" w14:paraId="0D830699" w14:textId="77777777" w:rsidTr="005860BC">
        <w:tc>
          <w:tcPr>
            <w:tcW w:w="2160" w:type="pct"/>
          </w:tcPr>
          <w:p w14:paraId="423D2268" w14:textId="0B0CE4E7" w:rsidR="00F81776" w:rsidRPr="00FF7CE0" w:rsidRDefault="00F81776" w:rsidP="00F81776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F7C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 w:rsidRPr="00FF7CE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ดาน่อน เซ็ปเป้ เบฟเวอเรจส์</w:t>
            </w:r>
            <w:r w:rsidRPr="00FF7C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579" w:type="pct"/>
            <w:gridSpan w:val="2"/>
            <w:shd w:val="clear" w:color="auto" w:fill="auto"/>
          </w:tcPr>
          <w:p w14:paraId="3E5DB504" w14:textId="09B3B738" w:rsidR="00F81776" w:rsidRPr="00FF7CE0" w:rsidRDefault="00B62BB5" w:rsidP="00B3362F">
            <w:pPr>
              <w:pStyle w:val="acctfourfigures"/>
              <w:tabs>
                <w:tab w:val="clear" w:pos="765"/>
                <w:tab w:val="decimal" w:pos="53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F7C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2" w:type="pct"/>
            <w:gridSpan w:val="2"/>
          </w:tcPr>
          <w:p w14:paraId="2BF62E00" w14:textId="77777777" w:rsidR="00F81776" w:rsidRPr="00FF7CE0" w:rsidRDefault="00F81776" w:rsidP="00F81776">
            <w:pPr>
              <w:tabs>
                <w:tab w:val="decimal" w:pos="87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gridSpan w:val="2"/>
          </w:tcPr>
          <w:p w14:paraId="1E4F7DC9" w14:textId="1E6DA849" w:rsidR="00F81776" w:rsidRPr="00FF7CE0" w:rsidRDefault="00845E35" w:rsidP="005860BC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F7C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F81776" w:rsidRPr="00FF7CE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F7C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226</w:t>
            </w:r>
          </w:p>
        </w:tc>
        <w:tc>
          <w:tcPr>
            <w:tcW w:w="144" w:type="pct"/>
            <w:gridSpan w:val="2"/>
          </w:tcPr>
          <w:p w14:paraId="6A993BF1" w14:textId="77777777" w:rsidR="00F81776" w:rsidRPr="00FF7CE0" w:rsidRDefault="00F81776" w:rsidP="00F81776">
            <w:pPr>
              <w:tabs>
                <w:tab w:val="decimal" w:pos="87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gridSpan w:val="2"/>
          </w:tcPr>
          <w:p w14:paraId="139D8809" w14:textId="19069323" w:rsidR="00F81776" w:rsidRPr="00FF7CE0" w:rsidRDefault="006D08CF" w:rsidP="00B3362F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FF7CE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14:paraId="1D7881EF" w14:textId="77777777" w:rsidR="00F81776" w:rsidRPr="00FF7CE0" w:rsidRDefault="00F81776" w:rsidP="00F81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331D7E4C" w14:textId="26EDFDDF" w:rsidR="00F81776" w:rsidRPr="00FF7CE0" w:rsidRDefault="00845E35" w:rsidP="005860BC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F7C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F81776" w:rsidRPr="00FF7CE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F7C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226</w:t>
            </w:r>
          </w:p>
        </w:tc>
      </w:tr>
      <w:tr w:rsidR="005860BC" w:rsidRPr="00FF7CE0" w14:paraId="23D6B9D6" w14:textId="77777777" w:rsidTr="005860BC">
        <w:tc>
          <w:tcPr>
            <w:tcW w:w="2160" w:type="pct"/>
          </w:tcPr>
          <w:p w14:paraId="7AFEA2C2" w14:textId="77777777" w:rsidR="005860BC" w:rsidRPr="00FF7CE0" w:rsidRDefault="005860BC" w:rsidP="00F81776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79" w:type="pct"/>
            <w:gridSpan w:val="2"/>
            <w:shd w:val="clear" w:color="auto" w:fill="auto"/>
          </w:tcPr>
          <w:p w14:paraId="15B6F287" w14:textId="77777777" w:rsidR="005860BC" w:rsidRPr="00FF7CE0" w:rsidRDefault="005860BC" w:rsidP="00B3362F">
            <w:pPr>
              <w:pStyle w:val="acctfourfigures"/>
              <w:tabs>
                <w:tab w:val="clear" w:pos="765"/>
                <w:tab w:val="decimal" w:pos="535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2" w:type="pct"/>
            <w:gridSpan w:val="2"/>
          </w:tcPr>
          <w:p w14:paraId="2682D6DF" w14:textId="77777777" w:rsidR="005860BC" w:rsidRPr="00FF7CE0" w:rsidRDefault="005860BC" w:rsidP="00F81776">
            <w:pPr>
              <w:tabs>
                <w:tab w:val="decimal" w:pos="873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8" w:type="pct"/>
            <w:gridSpan w:val="2"/>
          </w:tcPr>
          <w:p w14:paraId="0479FAD6" w14:textId="77777777" w:rsidR="005860BC" w:rsidRPr="00FF7CE0" w:rsidRDefault="005860BC" w:rsidP="005860BC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" w:type="pct"/>
            <w:gridSpan w:val="2"/>
          </w:tcPr>
          <w:p w14:paraId="5698A4B4" w14:textId="77777777" w:rsidR="005860BC" w:rsidRPr="00FF7CE0" w:rsidRDefault="005860BC" w:rsidP="00F81776">
            <w:pPr>
              <w:tabs>
                <w:tab w:val="decimal" w:pos="873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8" w:type="pct"/>
            <w:gridSpan w:val="2"/>
          </w:tcPr>
          <w:p w14:paraId="38F379BD" w14:textId="77777777" w:rsidR="005860BC" w:rsidRPr="00FF7CE0" w:rsidRDefault="005860BC" w:rsidP="00B3362F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" w:type="pct"/>
            <w:gridSpan w:val="2"/>
          </w:tcPr>
          <w:p w14:paraId="6F921429" w14:textId="77777777" w:rsidR="005860BC" w:rsidRPr="00FF7CE0" w:rsidRDefault="005860BC" w:rsidP="00F81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5" w:type="pct"/>
          </w:tcPr>
          <w:p w14:paraId="521C5431" w14:textId="77777777" w:rsidR="005860BC" w:rsidRPr="00FF7CE0" w:rsidRDefault="005860BC" w:rsidP="005860BC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81776" w:rsidRPr="00FF7CE0" w14:paraId="7EA75393" w14:textId="77777777" w:rsidTr="005860BC">
        <w:tc>
          <w:tcPr>
            <w:tcW w:w="2160" w:type="pct"/>
          </w:tcPr>
          <w:p w14:paraId="78DAF966" w14:textId="77777777" w:rsidR="00F81776" w:rsidRPr="00FF7CE0" w:rsidRDefault="00F81776" w:rsidP="00F81776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F7C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79" w:type="pct"/>
            <w:gridSpan w:val="2"/>
            <w:shd w:val="clear" w:color="auto" w:fill="auto"/>
          </w:tcPr>
          <w:p w14:paraId="039EB558" w14:textId="77777777" w:rsidR="00F81776" w:rsidRPr="00FF7CE0" w:rsidRDefault="00F81776" w:rsidP="00F81776">
            <w:pPr>
              <w:pStyle w:val="acctfourfigures"/>
              <w:tabs>
                <w:tab w:val="clear" w:pos="765"/>
                <w:tab w:val="decimal" w:pos="62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2" w:type="pct"/>
            <w:gridSpan w:val="2"/>
          </w:tcPr>
          <w:p w14:paraId="7A9FAB09" w14:textId="77777777" w:rsidR="00F81776" w:rsidRPr="00FF7CE0" w:rsidRDefault="00F81776" w:rsidP="00F81776">
            <w:pPr>
              <w:tabs>
                <w:tab w:val="decimal" w:pos="87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gridSpan w:val="2"/>
          </w:tcPr>
          <w:p w14:paraId="5A716FB4" w14:textId="77777777" w:rsidR="00F81776" w:rsidRPr="00FF7CE0" w:rsidRDefault="00F81776" w:rsidP="00F8177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4CD73AE9" w14:textId="77777777" w:rsidR="00F81776" w:rsidRPr="00FF7CE0" w:rsidRDefault="00F81776" w:rsidP="00F81776">
            <w:pPr>
              <w:tabs>
                <w:tab w:val="decimal" w:pos="87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gridSpan w:val="2"/>
          </w:tcPr>
          <w:p w14:paraId="77FBD369" w14:textId="77777777" w:rsidR="00F81776" w:rsidRPr="00FF7CE0" w:rsidRDefault="00F81776" w:rsidP="00F81776">
            <w:pPr>
              <w:pStyle w:val="acctfourfigures"/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12EA4A06" w14:textId="77777777" w:rsidR="00F81776" w:rsidRPr="00FF7CE0" w:rsidRDefault="00F81776" w:rsidP="00F81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41268ACB" w14:textId="77777777" w:rsidR="00F81776" w:rsidRPr="00FF7CE0" w:rsidRDefault="00F81776" w:rsidP="00F81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81776" w:rsidRPr="00FF7CE0" w14:paraId="5535230F" w14:textId="77777777" w:rsidTr="005860BC">
        <w:tc>
          <w:tcPr>
            <w:tcW w:w="2160" w:type="pct"/>
          </w:tcPr>
          <w:p w14:paraId="743E39B1" w14:textId="77777777" w:rsidR="00F81776" w:rsidRPr="00FF7CE0" w:rsidRDefault="00F81776" w:rsidP="00F8177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proofErr w:type="spellStart"/>
            <w:r w:rsidRPr="00FF7CE0">
              <w:rPr>
                <w:rFonts w:asciiTheme="majorBidi" w:hAnsiTheme="majorBidi" w:cstheme="majorBidi"/>
                <w:sz w:val="30"/>
                <w:szCs w:val="30"/>
              </w:rPr>
              <w:t>Italmarket</w:t>
            </w:r>
            <w:proofErr w:type="spellEnd"/>
            <w:r w:rsidRPr="00FF7CE0">
              <w:rPr>
                <w:rFonts w:asciiTheme="majorBidi" w:hAnsiTheme="majorBidi" w:cstheme="majorBidi"/>
                <w:sz w:val="30"/>
                <w:szCs w:val="30"/>
              </w:rPr>
              <w:t xml:space="preserve"> Slovakia, </w:t>
            </w:r>
            <w:proofErr w:type="spellStart"/>
            <w:r w:rsidRPr="00FF7CE0">
              <w:rPr>
                <w:rFonts w:asciiTheme="majorBidi" w:hAnsiTheme="majorBidi" w:cstheme="majorBidi"/>
                <w:sz w:val="30"/>
                <w:szCs w:val="30"/>
              </w:rPr>
              <w:t>a.s.</w:t>
            </w:r>
            <w:proofErr w:type="spellEnd"/>
          </w:p>
        </w:tc>
        <w:tc>
          <w:tcPr>
            <w:tcW w:w="579" w:type="pct"/>
            <w:gridSpan w:val="2"/>
            <w:shd w:val="clear" w:color="auto" w:fill="auto"/>
            <w:vAlign w:val="bottom"/>
          </w:tcPr>
          <w:p w14:paraId="12382EEB" w14:textId="2E427176" w:rsidR="00F81776" w:rsidRPr="00FF7CE0" w:rsidRDefault="00845E35" w:rsidP="00F81776">
            <w:pPr>
              <w:pStyle w:val="acctfourfigures"/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F7C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766</w:t>
            </w:r>
          </w:p>
        </w:tc>
        <w:tc>
          <w:tcPr>
            <w:tcW w:w="142" w:type="pct"/>
            <w:gridSpan w:val="2"/>
          </w:tcPr>
          <w:p w14:paraId="106CAB57" w14:textId="77777777" w:rsidR="00F81776" w:rsidRPr="00FF7CE0" w:rsidRDefault="00F81776" w:rsidP="00F81776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decimal" w:pos="76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28" w:type="pct"/>
            <w:gridSpan w:val="2"/>
            <w:vAlign w:val="bottom"/>
          </w:tcPr>
          <w:p w14:paraId="33F5E466" w14:textId="31F08262" w:rsidR="00F81776" w:rsidRPr="00FF7CE0" w:rsidRDefault="00845E35" w:rsidP="00F81776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F7C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74</w:t>
            </w:r>
            <w:r w:rsidR="00B34C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44" w:type="pct"/>
            <w:gridSpan w:val="2"/>
          </w:tcPr>
          <w:p w14:paraId="7B47F4F1" w14:textId="77777777" w:rsidR="00F81776" w:rsidRPr="00FF7CE0" w:rsidRDefault="00F81776" w:rsidP="00F81776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decimal" w:pos="76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8" w:type="pct"/>
            <w:gridSpan w:val="2"/>
            <w:vAlign w:val="bottom"/>
          </w:tcPr>
          <w:p w14:paraId="128CC43B" w14:textId="504C0A80" w:rsidR="00F81776" w:rsidRPr="00FF7CE0" w:rsidRDefault="006D08CF" w:rsidP="00F81776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FF7CE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14:paraId="3D50B685" w14:textId="77777777" w:rsidR="00F81776" w:rsidRPr="00FF7CE0" w:rsidRDefault="00F81776" w:rsidP="00F81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vAlign w:val="bottom"/>
          </w:tcPr>
          <w:p w14:paraId="5C76D0CD" w14:textId="1A810C8F" w:rsidR="00F81776" w:rsidRPr="00FF7CE0" w:rsidRDefault="00F81776" w:rsidP="00F81776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F7CE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81776" w:rsidRPr="00FF7CE0" w14:paraId="04F0958F" w14:textId="77777777" w:rsidTr="005860BC">
        <w:tc>
          <w:tcPr>
            <w:tcW w:w="2160" w:type="pct"/>
          </w:tcPr>
          <w:p w14:paraId="728EE770" w14:textId="28337632" w:rsidR="00F81776" w:rsidRPr="00FF7CE0" w:rsidRDefault="00F81776" w:rsidP="00F81776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7CE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ทีทีที คอร์ปอเรชั่น จำกัด</w:t>
            </w:r>
          </w:p>
        </w:tc>
        <w:tc>
          <w:tcPr>
            <w:tcW w:w="579" w:type="pct"/>
            <w:gridSpan w:val="2"/>
            <w:shd w:val="clear" w:color="auto" w:fill="auto"/>
          </w:tcPr>
          <w:p w14:paraId="6F51B097" w14:textId="6D982FEB" w:rsidR="00F81776" w:rsidRPr="00FF7CE0" w:rsidRDefault="00845E35" w:rsidP="00F81776">
            <w:pPr>
              <w:pStyle w:val="acctfourfigures"/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F7C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</w:t>
            </w:r>
          </w:p>
        </w:tc>
        <w:tc>
          <w:tcPr>
            <w:tcW w:w="142" w:type="pct"/>
            <w:gridSpan w:val="2"/>
          </w:tcPr>
          <w:p w14:paraId="2BF08944" w14:textId="77777777" w:rsidR="00F81776" w:rsidRPr="00FF7CE0" w:rsidRDefault="00F81776" w:rsidP="00F8177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gridSpan w:val="2"/>
          </w:tcPr>
          <w:p w14:paraId="45CECBA5" w14:textId="19EA1335" w:rsidR="00F81776" w:rsidRPr="00FF7CE0" w:rsidRDefault="00845E35" w:rsidP="00F81776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F7C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96</w:t>
            </w:r>
          </w:p>
        </w:tc>
        <w:tc>
          <w:tcPr>
            <w:tcW w:w="144" w:type="pct"/>
            <w:gridSpan w:val="2"/>
          </w:tcPr>
          <w:p w14:paraId="29675FE5" w14:textId="77777777" w:rsidR="00F81776" w:rsidRPr="00FF7CE0" w:rsidRDefault="00F81776" w:rsidP="00F81776">
            <w:pPr>
              <w:tabs>
                <w:tab w:val="decimal" w:pos="87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gridSpan w:val="2"/>
          </w:tcPr>
          <w:p w14:paraId="7DD69DB1" w14:textId="58ADC3A6" w:rsidR="00F81776" w:rsidRPr="00FF7CE0" w:rsidRDefault="00845E35" w:rsidP="00F81776">
            <w:pPr>
              <w:pStyle w:val="acctfourfigures"/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FF7C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</w:t>
            </w:r>
          </w:p>
        </w:tc>
        <w:tc>
          <w:tcPr>
            <w:tcW w:w="144" w:type="pct"/>
            <w:gridSpan w:val="2"/>
          </w:tcPr>
          <w:p w14:paraId="2D6C96C6" w14:textId="77777777" w:rsidR="00F81776" w:rsidRPr="00FF7CE0" w:rsidRDefault="00F81776" w:rsidP="00F81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39E0ECFE" w14:textId="7A8B2A4C" w:rsidR="00F81776" w:rsidRPr="00FF7CE0" w:rsidRDefault="00845E35" w:rsidP="005860BC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F7C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96</w:t>
            </w:r>
          </w:p>
        </w:tc>
      </w:tr>
      <w:tr w:rsidR="00F81776" w:rsidRPr="00FF7CE0" w14:paraId="2428AFFB" w14:textId="77777777" w:rsidTr="005860BC">
        <w:tc>
          <w:tcPr>
            <w:tcW w:w="2160" w:type="pct"/>
          </w:tcPr>
          <w:p w14:paraId="55EEDD1D" w14:textId="77777777" w:rsidR="00F81776" w:rsidRPr="00FF7CE0" w:rsidRDefault="00F81776" w:rsidP="00F8177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7CE0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กรรมการบริษัท</w:t>
            </w:r>
          </w:p>
        </w:tc>
        <w:tc>
          <w:tcPr>
            <w:tcW w:w="579" w:type="pct"/>
            <w:gridSpan w:val="2"/>
            <w:shd w:val="clear" w:color="auto" w:fill="auto"/>
          </w:tcPr>
          <w:p w14:paraId="47A58D35" w14:textId="6E4CFBC7" w:rsidR="00F81776" w:rsidRPr="00FF7CE0" w:rsidRDefault="00845E35" w:rsidP="00F81776">
            <w:pPr>
              <w:pStyle w:val="acctfourfigures"/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F7C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242</w:t>
            </w:r>
          </w:p>
        </w:tc>
        <w:tc>
          <w:tcPr>
            <w:tcW w:w="142" w:type="pct"/>
            <w:gridSpan w:val="2"/>
          </w:tcPr>
          <w:p w14:paraId="352704C5" w14:textId="77777777" w:rsidR="00F81776" w:rsidRPr="00FF7CE0" w:rsidRDefault="00F81776" w:rsidP="00F81776">
            <w:pPr>
              <w:tabs>
                <w:tab w:val="decimal" w:pos="87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gridSpan w:val="2"/>
          </w:tcPr>
          <w:p w14:paraId="34EEBD3A" w14:textId="454DB628" w:rsidR="00F81776" w:rsidRPr="00FF7CE0" w:rsidRDefault="00845E35" w:rsidP="00F81776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F7C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221</w:t>
            </w:r>
          </w:p>
        </w:tc>
        <w:tc>
          <w:tcPr>
            <w:tcW w:w="144" w:type="pct"/>
            <w:gridSpan w:val="2"/>
          </w:tcPr>
          <w:p w14:paraId="45DE34BC" w14:textId="77777777" w:rsidR="00F81776" w:rsidRPr="00FF7CE0" w:rsidRDefault="00F81776" w:rsidP="00F81776">
            <w:pPr>
              <w:tabs>
                <w:tab w:val="decimal" w:pos="87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578" w:type="pct"/>
            <w:gridSpan w:val="2"/>
          </w:tcPr>
          <w:p w14:paraId="7899E1E4" w14:textId="54AD591B" w:rsidR="00F81776" w:rsidRPr="00FF7CE0" w:rsidRDefault="00E42DD0" w:rsidP="00F81776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FF7CE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14:paraId="427BE09D" w14:textId="77777777" w:rsidR="00F81776" w:rsidRPr="00FF7CE0" w:rsidRDefault="00F81776" w:rsidP="00F81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2564B962" w14:textId="5EB8931A" w:rsidR="00F81776" w:rsidRPr="00FF7CE0" w:rsidRDefault="00F81776" w:rsidP="00F81776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F7CE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81776" w:rsidRPr="00FF7CE0" w14:paraId="73628500" w14:textId="77777777" w:rsidTr="005860BC">
        <w:tc>
          <w:tcPr>
            <w:tcW w:w="2160" w:type="pct"/>
          </w:tcPr>
          <w:p w14:paraId="47F3FFAF" w14:textId="77777777" w:rsidR="00F81776" w:rsidRPr="00FF7CE0" w:rsidRDefault="00F81776" w:rsidP="00F8177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7CE0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79" w:type="pct"/>
            <w:gridSpan w:val="2"/>
            <w:shd w:val="clear" w:color="auto" w:fill="auto"/>
          </w:tcPr>
          <w:p w14:paraId="76A4ABB2" w14:textId="09B135DA" w:rsidR="00F81776" w:rsidRPr="00FF7CE0" w:rsidRDefault="00845E35" w:rsidP="00F81776">
            <w:pPr>
              <w:pStyle w:val="acctfourfigures"/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F7C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242</w:t>
            </w:r>
          </w:p>
        </w:tc>
        <w:tc>
          <w:tcPr>
            <w:tcW w:w="142" w:type="pct"/>
            <w:gridSpan w:val="2"/>
          </w:tcPr>
          <w:p w14:paraId="265BC4AD" w14:textId="77777777" w:rsidR="00F81776" w:rsidRPr="00FF7CE0" w:rsidRDefault="00F81776" w:rsidP="00F81776">
            <w:pPr>
              <w:tabs>
                <w:tab w:val="decimal" w:pos="87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gridSpan w:val="2"/>
          </w:tcPr>
          <w:p w14:paraId="2994E1D0" w14:textId="244047E4" w:rsidR="00F81776" w:rsidRPr="00FF7CE0" w:rsidRDefault="00845E35" w:rsidP="00F81776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F7C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221</w:t>
            </w:r>
          </w:p>
        </w:tc>
        <w:tc>
          <w:tcPr>
            <w:tcW w:w="144" w:type="pct"/>
            <w:gridSpan w:val="2"/>
          </w:tcPr>
          <w:p w14:paraId="4FA7AE8B" w14:textId="77777777" w:rsidR="00F81776" w:rsidRPr="00FF7CE0" w:rsidRDefault="00F81776" w:rsidP="00F81776">
            <w:pPr>
              <w:tabs>
                <w:tab w:val="decimal" w:pos="87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578" w:type="pct"/>
            <w:gridSpan w:val="2"/>
          </w:tcPr>
          <w:p w14:paraId="6EDFFD5C" w14:textId="19403674" w:rsidR="00F81776" w:rsidRPr="00FF7CE0" w:rsidRDefault="00E42DD0" w:rsidP="00F81776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FF7CE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14:paraId="22079DB9" w14:textId="77777777" w:rsidR="00F81776" w:rsidRPr="00FF7CE0" w:rsidRDefault="00F81776" w:rsidP="00F81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193A79E2" w14:textId="3D7DCA3E" w:rsidR="00F81776" w:rsidRPr="00FF7CE0" w:rsidRDefault="00F81776" w:rsidP="00F81776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F7CE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81776" w:rsidRPr="00FF7CE0" w14:paraId="0A85D1E2" w14:textId="77777777" w:rsidTr="005860BC">
        <w:tc>
          <w:tcPr>
            <w:tcW w:w="2160" w:type="pct"/>
          </w:tcPr>
          <w:p w14:paraId="25955028" w14:textId="77777777" w:rsidR="00F81776" w:rsidRPr="00FF7CE0" w:rsidRDefault="00F81776" w:rsidP="00F8177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7C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9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30CB72" w14:textId="149C152F" w:rsidR="00F81776" w:rsidRPr="00FF7CE0" w:rsidRDefault="00845E35" w:rsidP="00F81776">
            <w:pPr>
              <w:pStyle w:val="acctfourfigures"/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F7C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6E67A4" w:rsidRPr="00FF7C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FF7C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A910A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19</w:t>
            </w:r>
          </w:p>
        </w:tc>
        <w:tc>
          <w:tcPr>
            <w:tcW w:w="142" w:type="pct"/>
            <w:gridSpan w:val="2"/>
          </w:tcPr>
          <w:p w14:paraId="26F9C81B" w14:textId="77777777" w:rsidR="00F81776" w:rsidRPr="00FF7CE0" w:rsidRDefault="00F81776" w:rsidP="00F81776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decimal" w:pos="76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28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7E78AB" w14:textId="4C870BC5" w:rsidR="00F81776" w:rsidRPr="00FF7CE0" w:rsidRDefault="00845E35" w:rsidP="00F81776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F7C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F81776" w:rsidRPr="00FF7C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FF7C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50</w:t>
            </w:r>
            <w:r w:rsidR="00B34C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44" w:type="pct"/>
            <w:gridSpan w:val="2"/>
          </w:tcPr>
          <w:p w14:paraId="29E80F30" w14:textId="77777777" w:rsidR="00F81776" w:rsidRPr="00FF7CE0" w:rsidRDefault="00F81776" w:rsidP="00F81776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decimal" w:pos="76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78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9B80D3" w14:textId="3F7496A8" w:rsidR="00F81776" w:rsidRPr="00FF7CE0" w:rsidRDefault="00845E35" w:rsidP="00F81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F7C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</w:t>
            </w:r>
            <w:r w:rsidR="006B05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44" w:type="pct"/>
            <w:gridSpan w:val="2"/>
          </w:tcPr>
          <w:p w14:paraId="56A9F711" w14:textId="77777777" w:rsidR="00F81776" w:rsidRPr="00FF7CE0" w:rsidRDefault="00F81776" w:rsidP="00F81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782DE7" w14:textId="2EC955A6" w:rsidR="00F81776" w:rsidRPr="00FF7CE0" w:rsidRDefault="00845E35" w:rsidP="005860BC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F7C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F81776" w:rsidRPr="00FF7C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F7C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380</w:t>
            </w:r>
          </w:p>
        </w:tc>
      </w:tr>
    </w:tbl>
    <w:p w14:paraId="70B7334E" w14:textId="25EEEC4D" w:rsidR="007C24ED" w:rsidRPr="005860BC" w:rsidRDefault="007C24ED" w:rsidP="007C24ED">
      <w:pPr>
        <w:rPr>
          <w:rFonts w:asciiTheme="majorBidi" w:hAnsiTheme="majorBidi" w:cstheme="majorBidi"/>
          <w:sz w:val="2"/>
          <w:szCs w:val="2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35"/>
        <w:gridCol w:w="10"/>
        <w:gridCol w:w="1068"/>
        <w:gridCol w:w="11"/>
        <w:gridCol w:w="260"/>
        <w:gridCol w:w="10"/>
        <w:gridCol w:w="1158"/>
        <w:gridCol w:w="11"/>
        <w:gridCol w:w="259"/>
        <w:gridCol w:w="11"/>
        <w:gridCol w:w="1072"/>
        <w:gridCol w:w="7"/>
        <w:gridCol w:w="270"/>
        <w:gridCol w:w="1178"/>
      </w:tblGrid>
      <w:tr w:rsidR="005860BC" w:rsidRPr="009E555A" w14:paraId="231E4BE9" w14:textId="77777777" w:rsidTr="007D233F">
        <w:trPr>
          <w:trHeight w:val="335"/>
          <w:tblHeader/>
        </w:trPr>
        <w:tc>
          <w:tcPr>
            <w:tcW w:w="4040" w:type="dxa"/>
          </w:tcPr>
          <w:p w14:paraId="6201869A" w14:textId="77777777" w:rsidR="005860BC" w:rsidRPr="009E555A" w:rsidRDefault="005860BC" w:rsidP="001A0EDF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519" w:type="dxa"/>
            <w:gridSpan w:val="6"/>
          </w:tcPr>
          <w:p w14:paraId="6F95B28F" w14:textId="77777777" w:rsidR="005860BC" w:rsidRPr="00423998" w:rsidRDefault="005860BC" w:rsidP="001A0ED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2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14:paraId="5CF01860" w14:textId="77777777" w:rsidR="005860BC" w:rsidRPr="009E555A" w:rsidRDefault="005860BC" w:rsidP="001A0E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1" w:type="dxa"/>
            <w:gridSpan w:val="5"/>
          </w:tcPr>
          <w:p w14:paraId="01E4019B" w14:textId="77777777" w:rsidR="005860BC" w:rsidRPr="00423998" w:rsidRDefault="005860BC" w:rsidP="001A0ED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2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860BC" w:rsidRPr="00C075DE" w14:paraId="4FF459D4" w14:textId="77777777" w:rsidTr="007D233F">
        <w:trPr>
          <w:trHeight w:val="335"/>
          <w:tblHeader/>
        </w:trPr>
        <w:tc>
          <w:tcPr>
            <w:tcW w:w="4040" w:type="dxa"/>
          </w:tcPr>
          <w:p w14:paraId="001CF757" w14:textId="77777777" w:rsidR="005860BC" w:rsidRPr="00C075DE" w:rsidRDefault="005860BC" w:rsidP="001A0EDF">
            <w:pPr>
              <w:tabs>
                <w:tab w:val="clear" w:pos="3515"/>
                <w:tab w:val="left" w:pos="347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1079" w:type="dxa"/>
            <w:gridSpan w:val="2"/>
          </w:tcPr>
          <w:p w14:paraId="72497A2D" w14:textId="1B58CD92" w:rsidR="005860BC" w:rsidRPr="00C075DE" w:rsidRDefault="00845E35" w:rsidP="001A0EDF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5860B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860BC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1" w:type="dxa"/>
            <w:gridSpan w:val="2"/>
          </w:tcPr>
          <w:p w14:paraId="07E10BAF" w14:textId="77777777" w:rsidR="005860BC" w:rsidRPr="00C075DE" w:rsidRDefault="005860BC" w:rsidP="001A0EDF">
            <w:pPr>
              <w:tabs>
                <w:tab w:val="decimal" w:pos="1062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gridSpan w:val="2"/>
          </w:tcPr>
          <w:p w14:paraId="5F89F9AF" w14:textId="1607A5F1" w:rsidR="005860BC" w:rsidRPr="00C075DE" w:rsidRDefault="00845E35" w:rsidP="001A0EDF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5860BC" w:rsidRPr="00C075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860BC"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gridSpan w:val="2"/>
          </w:tcPr>
          <w:p w14:paraId="4B3CA8DB" w14:textId="77777777" w:rsidR="005860BC" w:rsidRPr="00C075DE" w:rsidRDefault="005860BC" w:rsidP="001A0E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gridSpan w:val="2"/>
          </w:tcPr>
          <w:p w14:paraId="7126C42E" w14:textId="4681B9A3" w:rsidR="005860BC" w:rsidRPr="00C075DE" w:rsidRDefault="00845E35" w:rsidP="001A0EDF">
            <w:pPr>
              <w:spacing w:line="240" w:lineRule="auto"/>
              <w:ind w:left="-112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5860B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860BC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3" w:type="dxa"/>
            <w:gridSpan w:val="2"/>
          </w:tcPr>
          <w:p w14:paraId="774104C1" w14:textId="77777777" w:rsidR="005860BC" w:rsidRPr="00C075DE" w:rsidRDefault="005860BC" w:rsidP="001A0EDF">
            <w:pPr>
              <w:tabs>
                <w:tab w:val="decimal" w:pos="1062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14605D9F" w14:textId="298D0B82" w:rsidR="005860BC" w:rsidRPr="00C075DE" w:rsidRDefault="00845E35" w:rsidP="001A0EDF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5860BC" w:rsidRPr="00C075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860BC"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5860BC" w:rsidRPr="009E555A" w14:paraId="13CDE887" w14:textId="77777777" w:rsidTr="007D233F">
        <w:trPr>
          <w:trHeight w:val="335"/>
          <w:tblHeader/>
        </w:trPr>
        <w:tc>
          <w:tcPr>
            <w:tcW w:w="4040" w:type="dxa"/>
          </w:tcPr>
          <w:p w14:paraId="5C52F0C1" w14:textId="5453F199" w:rsidR="005860BC" w:rsidRPr="009E555A" w:rsidRDefault="005860BC" w:rsidP="005860BC">
            <w:pPr>
              <w:tabs>
                <w:tab w:val="clear" w:pos="3515"/>
                <w:tab w:val="left" w:pos="347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9E555A">
              <w:rPr>
                <w:rFonts w:ascii="Angsana New" w:hAnsi="Angsana New"/>
                <w:sz w:val="30"/>
                <w:szCs w:val="30"/>
                <w:highlight w:val="green"/>
              </w:rPr>
              <w:br w:type="page"/>
            </w:r>
            <w:r w:rsidRPr="009E555A">
              <w:rPr>
                <w:rFonts w:ascii="Angsana New" w:hAnsi="Angsana New"/>
              </w:rPr>
              <w:br w:type="page"/>
            </w: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 w:type="page"/>
            </w:r>
          </w:p>
        </w:tc>
        <w:tc>
          <w:tcPr>
            <w:tcW w:w="1079" w:type="dxa"/>
            <w:gridSpan w:val="2"/>
          </w:tcPr>
          <w:p w14:paraId="74EAF50D" w14:textId="7745AB1A" w:rsidR="005860BC" w:rsidRPr="005860BC" w:rsidRDefault="00845E35" w:rsidP="005860BC">
            <w:pPr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1" w:type="dxa"/>
            <w:gridSpan w:val="2"/>
          </w:tcPr>
          <w:p w14:paraId="74C7E4DD" w14:textId="77777777" w:rsidR="005860BC" w:rsidRPr="005860BC" w:rsidRDefault="005860BC" w:rsidP="005860BC">
            <w:pPr>
              <w:tabs>
                <w:tab w:val="decimal" w:pos="1062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gridSpan w:val="2"/>
          </w:tcPr>
          <w:p w14:paraId="33A3D6EA" w14:textId="197325EC" w:rsidR="005860BC" w:rsidRPr="005860BC" w:rsidRDefault="00845E35" w:rsidP="005860BC">
            <w:pPr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gridSpan w:val="2"/>
          </w:tcPr>
          <w:p w14:paraId="2F78A6C0" w14:textId="77777777" w:rsidR="005860BC" w:rsidRPr="005860BC" w:rsidRDefault="005860BC" w:rsidP="00586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gridSpan w:val="2"/>
          </w:tcPr>
          <w:p w14:paraId="42A1E220" w14:textId="4E907CAA" w:rsidR="005860BC" w:rsidRPr="005860BC" w:rsidRDefault="00845E35" w:rsidP="005860BC">
            <w:pPr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3" w:type="dxa"/>
            <w:gridSpan w:val="2"/>
          </w:tcPr>
          <w:p w14:paraId="576CBF50" w14:textId="77777777" w:rsidR="005860BC" w:rsidRPr="005860BC" w:rsidRDefault="005860BC" w:rsidP="005860BC">
            <w:pPr>
              <w:tabs>
                <w:tab w:val="decimal" w:pos="1062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</w:tcPr>
          <w:p w14:paraId="01F44A2A" w14:textId="07764139" w:rsidR="005860BC" w:rsidRPr="005860BC" w:rsidRDefault="00845E35" w:rsidP="005860BC">
            <w:pPr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5860BC" w:rsidRPr="009E555A" w14:paraId="762C8CA7" w14:textId="77777777" w:rsidTr="007D233F">
        <w:trPr>
          <w:tblHeader/>
        </w:trPr>
        <w:tc>
          <w:tcPr>
            <w:tcW w:w="4040" w:type="dxa"/>
          </w:tcPr>
          <w:p w14:paraId="5D5E5085" w14:textId="77777777" w:rsidR="005860BC" w:rsidRPr="009E555A" w:rsidRDefault="005860BC" w:rsidP="001A0EDF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320" w:type="dxa"/>
            <w:gridSpan w:val="13"/>
          </w:tcPr>
          <w:p w14:paraId="0643E81E" w14:textId="77777777" w:rsidR="005860BC" w:rsidRPr="009E555A" w:rsidRDefault="005860BC" w:rsidP="001A0EDF">
            <w:pPr>
              <w:tabs>
                <w:tab w:val="decimal" w:pos="86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D233F" w:rsidRPr="00C075DE" w14:paraId="46AFCD21" w14:textId="77777777" w:rsidTr="007D233F">
        <w:tc>
          <w:tcPr>
            <w:tcW w:w="4040" w:type="dxa"/>
          </w:tcPr>
          <w:p w14:paraId="0FA6B5E5" w14:textId="33685A1E" w:rsidR="007D233F" w:rsidRPr="00C075DE" w:rsidRDefault="007D233F" w:rsidP="001A0ED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523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79" w:type="dxa"/>
            <w:gridSpan w:val="2"/>
            <w:shd w:val="clear" w:color="auto" w:fill="auto"/>
          </w:tcPr>
          <w:p w14:paraId="099CD39C" w14:textId="77777777" w:rsidR="007D233F" w:rsidRPr="00845E35" w:rsidRDefault="007D233F" w:rsidP="001A0EDF">
            <w:pPr>
              <w:pStyle w:val="acctfourfigures"/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1" w:type="dxa"/>
            <w:gridSpan w:val="2"/>
            <w:shd w:val="clear" w:color="auto" w:fill="auto"/>
          </w:tcPr>
          <w:p w14:paraId="606EAABD" w14:textId="77777777" w:rsidR="007D233F" w:rsidRPr="00C075DE" w:rsidRDefault="007D233F" w:rsidP="001A0E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gridSpan w:val="2"/>
            <w:shd w:val="clear" w:color="auto" w:fill="auto"/>
          </w:tcPr>
          <w:p w14:paraId="1098EECD" w14:textId="77777777" w:rsidR="007D233F" w:rsidRPr="00845E35" w:rsidRDefault="007D233F" w:rsidP="001A0EDF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60DF5A7" w14:textId="77777777" w:rsidR="007D233F" w:rsidRPr="00C075DE" w:rsidRDefault="007D233F" w:rsidP="001A0E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gridSpan w:val="2"/>
            <w:shd w:val="clear" w:color="auto" w:fill="auto"/>
          </w:tcPr>
          <w:p w14:paraId="7095F6EF" w14:textId="77777777" w:rsidR="007D233F" w:rsidRPr="00845E35" w:rsidRDefault="007D233F" w:rsidP="001A0E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  <w:gridSpan w:val="2"/>
          </w:tcPr>
          <w:p w14:paraId="442F24E9" w14:textId="77777777" w:rsidR="007D233F" w:rsidRPr="00C075DE" w:rsidRDefault="007D233F" w:rsidP="001A0E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5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5FA7E2AC" w14:textId="77777777" w:rsidR="007D233F" w:rsidRPr="00845E35" w:rsidRDefault="007D233F" w:rsidP="001A0E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860BC" w:rsidRPr="00C075DE" w14:paraId="5DFC4732" w14:textId="77777777" w:rsidTr="007D233F">
        <w:tc>
          <w:tcPr>
            <w:tcW w:w="4040" w:type="dxa"/>
          </w:tcPr>
          <w:p w14:paraId="1E0C1FBC" w14:textId="77777777" w:rsidR="005860BC" w:rsidRPr="00C075DE" w:rsidRDefault="005860BC" w:rsidP="001A0ED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79" w:type="dxa"/>
            <w:gridSpan w:val="2"/>
            <w:shd w:val="clear" w:color="auto" w:fill="auto"/>
          </w:tcPr>
          <w:p w14:paraId="522A3D85" w14:textId="5B09D9B1" w:rsidR="005860BC" w:rsidRPr="00C075DE" w:rsidRDefault="00845E35" w:rsidP="001A0EDF">
            <w:pPr>
              <w:pStyle w:val="acctfourfigures"/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</w:t>
            </w:r>
            <w:r w:rsidR="005860B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45E3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408</w:t>
            </w:r>
          </w:p>
        </w:tc>
        <w:tc>
          <w:tcPr>
            <w:tcW w:w="271" w:type="dxa"/>
            <w:gridSpan w:val="2"/>
            <w:shd w:val="clear" w:color="auto" w:fill="auto"/>
          </w:tcPr>
          <w:p w14:paraId="3987096F" w14:textId="77777777" w:rsidR="005860BC" w:rsidRPr="00C075DE" w:rsidRDefault="005860BC" w:rsidP="001A0E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gridSpan w:val="2"/>
            <w:shd w:val="clear" w:color="auto" w:fill="auto"/>
          </w:tcPr>
          <w:p w14:paraId="0C81B34E" w14:textId="487183DE" w:rsidR="005860BC" w:rsidRPr="00C075DE" w:rsidRDefault="00845E35" w:rsidP="001A0EDF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</w:t>
            </w:r>
            <w:r w:rsidR="005860B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45E3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6C871DA" w14:textId="77777777" w:rsidR="005860BC" w:rsidRPr="00C075DE" w:rsidRDefault="005860BC" w:rsidP="001A0E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gridSpan w:val="2"/>
            <w:shd w:val="clear" w:color="auto" w:fill="auto"/>
          </w:tcPr>
          <w:p w14:paraId="32C4B314" w14:textId="5A7C0B47" w:rsidR="005860BC" w:rsidRPr="00C075DE" w:rsidRDefault="00845E35" w:rsidP="001A0E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</w:rPr>
              <w:t>36</w:t>
            </w:r>
            <w:r w:rsidR="005860B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45E35">
              <w:rPr>
                <w:rFonts w:asciiTheme="majorBidi" w:hAnsiTheme="majorBidi" w:cstheme="majorBidi"/>
                <w:sz w:val="30"/>
                <w:szCs w:val="30"/>
              </w:rPr>
              <w:t>539</w:t>
            </w:r>
          </w:p>
        </w:tc>
        <w:tc>
          <w:tcPr>
            <w:tcW w:w="273" w:type="dxa"/>
            <w:gridSpan w:val="2"/>
          </w:tcPr>
          <w:p w14:paraId="3F16DBE9" w14:textId="77777777" w:rsidR="005860BC" w:rsidRPr="00C075DE" w:rsidRDefault="005860BC" w:rsidP="001A0E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5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6AFF44B8" w14:textId="791D25E6" w:rsidR="005860BC" w:rsidRPr="00C075DE" w:rsidRDefault="00845E35" w:rsidP="001A0E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</w:rPr>
              <w:t>38</w:t>
            </w:r>
            <w:r w:rsidR="005860B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45E35">
              <w:rPr>
                <w:rFonts w:asciiTheme="majorBidi" w:hAnsiTheme="majorBidi" w:cstheme="majorBidi"/>
                <w:sz w:val="30"/>
                <w:szCs w:val="30"/>
              </w:rPr>
              <w:t>311</w:t>
            </w:r>
          </w:p>
        </w:tc>
      </w:tr>
      <w:tr w:rsidR="005860BC" w:rsidRPr="00C075DE" w14:paraId="0E19476A" w14:textId="77777777" w:rsidTr="007D233F">
        <w:tc>
          <w:tcPr>
            <w:tcW w:w="4040" w:type="dxa"/>
          </w:tcPr>
          <w:p w14:paraId="324428D9" w14:textId="77777777" w:rsidR="005860BC" w:rsidRPr="00C075DE" w:rsidRDefault="005860BC" w:rsidP="001A0ED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DFE4F2" w14:textId="3F36A15C" w:rsidR="005860BC" w:rsidRPr="00C075DE" w:rsidRDefault="00845E35" w:rsidP="001A0EDF">
            <w:pPr>
              <w:pStyle w:val="acctfourfigures"/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45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43</w:t>
            </w:r>
            <w:r w:rsidR="005860B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845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408</w:t>
            </w:r>
          </w:p>
        </w:tc>
        <w:tc>
          <w:tcPr>
            <w:tcW w:w="271" w:type="dxa"/>
            <w:gridSpan w:val="2"/>
            <w:shd w:val="clear" w:color="auto" w:fill="auto"/>
          </w:tcPr>
          <w:p w14:paraId="575F0921" w14:textId="77777777" w:rsidR="005860BC" w:rsidRPr="00C075DE" w:rsidRDefault="005860BC" w:rsidP="001A0ED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EE2282" w14:textId="684223BD" w:rsidR="005860BC" w:rsidRPr="00C075DE" w:rsidRDefault="00845E35" w:rsidP="001A0EDF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45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45</w:t>
            </w:r>
            <w:r w:rsidR="005860B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845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1AEC82B" w14:textId="77777777" w:rsidR="005860BC" w:rsidRPr="00C075DE" w:rsidRDefault="005860BC" w:rsidP="001A0ED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41E5AC" w14:textId="45153522" w:rsidR="005860BC" w:rsidRPr="00C075DE" w:rsidRDefault="00845E35" w:rsidP="001A0E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</w:t>
            </w:r>
            <w:r w:rsidR="005860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45E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539</w:t>
            </w:r>
          </w:p>
        </w:tc>
        <w:tc>
          <w:tcPr>
            <w:tcW w:w="273" w:type="dxa"/>
            <w:gridSpan w:val="2"/>
          </w:tcPr>
          <w:p w14:paraId="7014DF55" w14:textId="77777777" w:rsidR="005860BC" w:rsidRPr="00C075DE" w:rsidRDefault="005860BC" w:rsidP="001A0E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</w:tcPr>
          <w:p w14:paraId="6BC8B6CA" w14:textId="7E91F22E" w:rsidR="005860BC" w:rsidRPr="00C075DE" w:rsidRDefault="00845E35" w:rsidP="001A0E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</w:t>
            </w:r>
            <w:r w:rsidR="005860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45E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311</w:t>
            </w:r>
          </w:p>
        </w:tc>
      </w:tr>
      <w:tr w:rsidR="007D233F" w:rsidRPr="00C075DE" w14:paraId="728A8A2E" w14:textId="77777777" w:rsidTr="007D233F">
        <w:trPr>
          <w:tblHeader/>
        </w:trPr>
        <w:tc>
          <w:tcPr>
            <w:tcW w:w="4040" w:type="dxa"/>
          </w:tcPr>
          <w:p w14:paraId="0943EF00" w14:textId="77777777" w:rsidR="007D233F" w:rsidRPr="00C075DE" w:rsidRDefault="007D233F" w:rsidP="003267EF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9" w:type="dxa"/>
            <w:gridSpan w:val="2"/>
          </w:tcPr>
          <w:p w14:paraId="0E3483C8" w14:textId="77777777" w:rsidR="007D233F" w:rsidRPr="00C075DE" w:rsidRDefault="007D233F" w:rsidP="003267E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  <w:gridSpan w:val="2"/>
          </w:tcPr>
          <w:p w14:paraId="0FB04CA7" w14:textId="77777777" w:rsidR="007D233F" w:rsidRPr="00C075DE" w:rsidRDefault="007D233F" w:rsidP="003267E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gridSpan w:val="2"/>
          </w:tcPr>
          <w:p w14:paraId="79795099" w14:textId="77777777" w:rsidR="007D233F" w:rsidRPr="00C075DE" w:rsidRDefault="007D233F" w:rsidP="003267E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3E15E4AF" w14:textId="77777777" w:rsidR="007D233F" w:rsidRPr="00C075DE" w:rsidRDefault="007D233F" w:rsidP="003267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68F2E503" w14:textId="77777777" w:rsidR="007D233F" w:rsidRPr="00C075DE" w:rsidRDefault="007D233F" w:rsidP="003267E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  <w:gridSpan w:val="2"/>
          </w:tcPr>
          <w:p w14:paraId="4948A351" w14:textId="77777777" w:rsidR="007D233F" w:rsidRPr="00C075DE" w:rsidRDefault="007D233F" w:rsidP="003267E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02AE449A" w14:textId="77777777" w:rsidR="007D233F" w:rsidRPr="00C075DE" w:rsidRDefault="007D233F" w:rsidP="003267E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267EF" w:rsidRPr="00C075DE" w14:paraId="294BD67B" w14:textId="77777777" w:rsidTr="007D233F">
        <w:trPr>
          <w:tblHeader/>
        </w:trPr>
        <w:tc>
          <w:tcPr>
            <w:tcW w:w="4040" w:type="dxa"/>
          </w:tcPr>
          <w:p w14:paraId="0C366D31" w14:textId="77777777" w:rsidR="003267EF" w:rsidRPr="00C075DE" w:rsidRDefault="003267EF" w:rsidP="003267EF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C075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1079" w:type="dxa"/>
            <w:gridSpan w:val="2"/>
          </w:tcPr>
          <w:p w14:paraId="1F079F69" w14:textId="46E90DB0" w:rsidR="003267EF" w:rsidRPr="00C075DE" w:rsidRDefault="003267EF" w:rsidP="003267E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  <w:gridSpan w:val="2"/>
          </w:tcPr>
          <w:p w14:paraId="027B31E0" w14:textId="77777777" w:rsidR="003267EF" w:rsidRPr="00C075DE" w:rsidRDefault="003267EF" w:rsidP="003267E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gridSpan w:val="2"/>
          </w:tcPr>
          <w:p w14:paraId="4B3510BA" w14:textId="5EADA6E8" w:rsidR="003267EF" w:rsidRPr="00C075DE" w:rsidRDefault="003267EF" w:rsidP="003267E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4DCF8BCF" w14:textId="77777777" w:rsidR="003267EF" w:rsidRPr="00C075DE" w:rsidRDefault="003267EF" w:rsidP="003267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2E3365AF" w14:textId="4B1E263C" w:rsidR="003267EF" w:rsidRPr="00C075DE" w:rsidRDefault="003267EF" w:rsidP="003267E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  <w:gridSpan w:val="2"/>
          </w:tcPr>
          <w:p w14:paraId="04D0AA1E" w14:textId="77777777" w:rsidR="003267EF" w:rsidRPr="00C075DE" w:rsidRDefault="003267EF" w:rsidP="003267E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541AF592" w14:textId="21EAE349" w:rsidR="003267EF" w:rsidRPr="00C075DE" w:rsidRDefault="003267EF" w:rsidP="003267E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267EF" w:rsidRPr="00C075DE" w14:paraId="12390A23" w14:textId="77777777" w:rsidTr="007D233F">
        <w:tc>
          <w:tcPr>
            <w:tcW w:w="4040" w:type="dxa"/>
          </w:tcPr>
          <w:p w14:paraId="056AE063" w14:textId="77777777" w:rsidR="003267EF" w:rsidRPr="00C075DE" w:rsidRDefault="003267EF" w:rsidP="003267EF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79" w:type="dxa"/>
            <w:gridSpan w:val="2"/>
            <w:shd w:val="clear" w:color="auto" w:fill="auto"/>
          </w:tcPr>
          <w:p w14:paraId="702EE817" w14:textId="77777777" w:rsidR="003267EF" w:rsidRPr="00C075DE" w:rsidRDefault="003267EF" w:rsidP="003267EF">
            <w:pPr>
              <w:pStyle w:val="acctfourfigures"/>
              <w:tabs>
                <w:tab w:val="clear" w:pos="765"/>
                <w:tab w:val="decimal" w:pos="62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1" w:type="dxa"/>
            <w:gridSpan w:val="2"/>
          </w:tcPr>
          <w:p w14:paraId="528AA80D" w14:textId="77777777" w:rsidR="003267EF" w:rsidRPr="00C075DE" w:rsidRDefault="003267EF" w:rsidP="003267EF">
            <w:pPr>
              <w:tabs>
                <w:tab w:val="decimal" w:pos="87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gridSpan w:val="2"/>
          </w:tcPr>
          <w:p w14:paraId="2C5DD191" w14:textId="77777777" w:rsidR="003267EF" w:rsidRPr="00C075DE" w:rsidRDefault="003267EF" w:rsidP="003267E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263D6F29" w14:textId="77777777" w:rsidR="003267EF" w:rsidRPr="00C075DE" w:rsidRDefault="003267EF" w:rsidP="003267EF">
            <w:pPr>
              <w:tabs>
                <w:tab w:val="decimal" w:pos="87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1DDE3650" w14:textId="77777777" w:rsidR="003267EF" w:rsidRPr="00C075DE" w:rsidRDefault="003267EF" w:rsidP="00326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  <w:gridSpan w:val="2"/>
          </w:tcPr>
          <w:p w14:paraId="70D65A4D" w14:textId="77777777" w:rsidR="003267EF" w:rsidRPr="00C075DE" w:rsidRDefault="003267EF" w:rsidP="00326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6A532180" w14:textId="77777777" w:rsidR="003267EF" w:rsidRPr="00C075DE" w:rsidRDefault="003267EF" w:rsidP="00326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678BD" w:rsidRPr="00C075DE" w14:paraId="6F582078" w14:textId="77777777" w:rsidTr="007D233F">
        <w:tc>
          <w:tcPr>
            <w:tcW w:w="4040" w:type="dxa"/>
          </w:tcPr>
          <w:p w14:paraId="3146A400" w14:textId="77777777" w:rsidR="005678BD" w:rsidRPr="00C075DE" w:rsidRDefault="005678BD" w:rsidP="005678BD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proofErr w:type="spellStart"/>
            <w:r w:rsidRPr="00C075DE">
              <w:rPr>
                <w:rFonts w:asciiTheme="majorBidi" w:hAnsiTheme="majorBidi" w:cstheme="majorBidi"/>
                <w:sz w:val="30"/>
                <w:szCs w:val="30"/>
              </w:rPr>
              <w:t>Italmarket</w:t>
            </w:r>
            <w:proofErr w:type="spellEnd"/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C075DE">
              <w:rPr>
                <w:rFonts w:asciiTheme="majorBidi" w:hAnsiTheme="majorBidi" w:cstheme="majorBidi"/>
                <w:sz w:val="30"/>
                <w:szCs w:val="30"/>
              </w:rPr>
              <w:t xml:space="preserve">Slovakia, </w:t>
            </w:r>
            <w:proofErr w:type="spellStart"/>
            <w:r w:rsidRPr="00C075DE">
              <w:rPr>
                <w:rFonts w:asciiTheme="majorBidi" w:hAnsiTheme="majorBidi" w:cstheme="majorBidi"/>
                <w:sz w:val="30"/>
                <w:szCs w:val="30"/>
              </w:rPr>
              <w:t>a.s.</w:t>
            </w:r>
            <w:proofErr w:type="spellEnd"/>
          </w:p>
        </w:tc>
        <w:tc>
          <w:tcPr>
            <w:tcW w:w="1079" w:type="dxa"/>
            <w:gridSpan w:val="2"/>
            <w:shd w:val="clear" w:color="auto" w:fill="auto"/>
            <w:vAlign w:val="bottom"/>
          </w:tcPr>
          <w:p w14:paraId="7E0E722E" w14:textId="0C7A82E6" w:rsidR="005678BD" w:rsidRPr="00C075DE" w:rsidRDefault="00845E35" w:rsidP="005678BD">
            <w:pPr>
              <w:pStyle w:val="acctfourfigures"/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0605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45E3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974</w:t>
            </w:r>
          </w:p>
        </w:tc>
        <w:tc>
          <w:tcPr>
            <w:tcW w:w="271" w:type="dxa"/>
            <w:gridSpan w:val="2"/>
          </w:tcPr>
          <w:p w14:paraId="0B3F5B48" w14:textId="77777777" w:rsidR="005678BD" w:rsidRPr="00C075DE" w:rsidRDefault="005678BD" w:rsidP="005678BD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decimal" w:pos="76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69" w:type="dxa"/>
            <w:gridSpan w:val="2"/>
            <w:vAlign w:val="bottom"/>
          </w:tcPr>
          <w:p w14:paraId="189D8358" w14:textId="361068D9" w:rsidR="005678BD" w:rsidRPr="00C075DE" w:rsidRDefault="00845E35" w:rsidP="005678B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5678BD" w:rsidRPr="005537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45E3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946</w:t>
            </w:r>
          </w:p>
        </w:tc>
        <w:tc>
          <w:tcPr>
            <w:tcW w:w="270" w:type="dxa"/>
            <w:gridSpan w:val="2"/>
          </w:tcPr>
          <w:p w14:paraId="6DC4848F" w14:textId="77777777" w:rsidR="005678BD" w:rsidRPr="00C075DE" w:rsidRDefault="005678BD" w:rsidP="005678BD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decimal" w:pos="76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271E47A1" w14:textId="0E1BFE3A" w:rsidR="005678BD" w:rsidRPr="00C075DE" w:rsidRDefault="005678BD" w:rsidP="005678BD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3" w:type="dxa"/>
            <w:gridSpan w:val="2"/>
          </w:tcPr>
          <w:p w14:paraId="4FAEB1B2" w14:textId="77777777" w:rsidR="005678BD" w:rsidRPr="00C075DE" w:rsidRDefault="005678BD" w:rsidP="00567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vAlign w:val="bottom"/>
          </w:tcPr>
          <w:p w14:paraId="7BE3DB11" w14:textId="77777777" w:rsidR="005678BD" w:rsidRPr="00C075DE" w:rsidRDefault="005678BD" w:rsidP="005678B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5678BD" w:rsidRPr="00C075DE" w14:paraId="25EBB3E7" w14:textId="77777777" w:rsidTr="007D233F">
        <w:tc>
          <w:tcPr>
            <w:tcW w:w="4040" w:type="dxa"/>
          </w:tcPr>
          <w:p w14:paraId="22E2A131" w14:textId="77777777" w:rsidR="005678BD" w:rsidRPr="00C075DE" w:rsidRDefault="005678BD" w:rsidP="005678BD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กรรมการบริษัท</w:t>
            </w:r>
          </w:p>
        </w:tc>
        <w:tc>
          <w:tcPr>
            <w:tcW w:w="1079" w:type="dxa"/>
            <w:gridSpan w:val="2"/>
            <w:shd w:val="clear" w:color="auto" w:fill="auto"/>
          </w:tcPr>
          <w:p w14:paraId="6B4EA98B" w14:textId="2712B50E" w:rsidR="005678BD" w:rsidRPr="00C075DE" w:rsidRDefault="00845E35" w:rsidP="005678BD">
            <w:pPr>
              <w:pStyle w:val="acctfourfigures"/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B867C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45E3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624</w:t>
            </w:r>
          </w:p>
        </w:tc>
        <w:tc>
          <w:tcPr>
            <w:tcW w:w="271" w:type="dxa"/>
            <w:gridSpan w:val="2"/>
          </w:tcPr>
          <w:p w14:paraId="43CB240B" w14:textId="77777777" w:rsidR="005678BD" w:rsidRPr="00C075DE" w:rsidRDefault="005678BD" w:rsidP="005678B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gridSpan w:val="2"/>
          </w:tcPr>
          <w:p w14:paraId="63329F39" w14:textId="52AE2DB3" w:rsidR="005678BD" w:rsidRPr="00C075DE" w:rsidRDefault="00845E35" w:rsidP="005678B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5678BD" w:rsidRPr="005537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45E3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616</w:t>
            </w:r>
          </w:p>
        </w:tc>
        <w:tc>
          <w:tcPr>
            <w:tcW w:w="270" w:type="dxa"/>
            <w:gridSpan w:val="2"/>
          </w:tcPr>
          <w:p w14:paraId="281336C2" w14:textId="77777777" w:rsidR="005678BD" w:rsidRPr="00C075DE" w:rsidRDefault="005678BD" w:rsidP="005678BD">
            <w:pPr>
              <w:tabs>
                <w:tab w:val="decimal" w:pos="87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04287D48" w14:textId="62F4A885" w:rsidR="005678BD" w:rsidRPr="00C075DE" w:rsidRDefault="005678BD" w:rsidP="005678BD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3" w:type="dxa"/>
            <w:gridSpan w:val="2"/>
          </w:tcPr>
          <w:p w14:paraId="205AED9A" w14:textId="77777777" w:rsidR="005678BD" w:rsidRPr="00C075DE" w:rsidRDefault="005678BD" w:rsidP="00567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vAlign w:val="bottom"/>
          </w:tcPr>
          <w:p w14:paraId="5B59FA7F" w14:textId="77777777" w:rsidR="005678BD" w:rsidRPr="00C075DE" w:rsidRDefault="005678BD" w:rsidP="005678B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5678BD" w:rsidRPr="00C075DE" w14:paraId="6273D96B" w14:textId="77777777" w:rsidTr="007D233F">
        <w:tc>
          <w:tcPr>
            <w:tcW w:w="4040" w:type="dxa"/>
          </w:tcPr>
          <w:p w14:paraId="5E616F9F" w14:textId="77777777" w:rsidR="005678BD" w:rsidRPr="00C075DE" w:rsidRDefault="005678BD" w:rsidP="005678BD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79" w:type="dxa"/>
            <w:gridSpan w:val="2"/>
            <w:shd w:val="clear" w:color="auto" w:fill="auto"/>
          </w:tcPr>
          <w:p w14:paraId="5B040445" w14:textId="5E36C68B" w:rsidR="005678BD" w:rsidRPr="00C075DE" w:rsidRDefault="00845E35" w:rsidP="005678BD">
            <w:pPr>
              <w:pStyle w:val="acctfourfigures"/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0605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45E3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695</w:t>
            </w:r>
          </w:p>
        </w:tc>
        <w:tc>
          <w:tcPr>
            <w:tcW w:w="271" w:type="dxa"/>
            <w:gridSpan w:val="2"/>
          </w:tcPr>
          <w:p w14:paraId="4424BF48" w14:textId="77777777" w:rsidR="005678BD" w:rsidRPr="00C075DE" w:rsidRDefault="005678BD" w:rsidP="005678BD">
            <w:pPr>
              <w:tabs>
                <w:tab w:val="decimal" w:pos="87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gridSpan w:val="2"/>
          </w:tcPr>
          <w:p w14:paraId="50CAFC6E" w14:textId="1B226C5B" w:rsidR="005678BD" w:rsidRPr="00C075DE" w:rsidRDefault="00845E35" w:rsidP="005678B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5678BD" w:rsidRPr="005537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45E3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695</w:t>
            </w:r>
          </w:p>
        </w:tc>
        <w:tc>
          <w:tcPr>
            <w:tcW w:w="270" w:type="dxa"/>
            <w:gridSpan w:val="2"/>
          </w:tcPr>
          <w:p w14:paraId="1642E88C" w14:textId="77777777" w:rsidR="005678BD" w:rsidRPr="00C075DE" w:rsidRDefault="005678BD" w:rsidP="005678BD">
            <w:pPr>
              <w:tabs>
                <w:tab w:val="decimal" w:pos="87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1FDFFB82" w14:textId="5EF1F205" w:rsidR="005678BD" w:rsidRPr="00C075DE" w:rsidRDefault="005678BD" w:rsidP="005678BD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3" w:type="dxa"/>
            <w:gridSpan w:val="2"/>
          </w:tcPr>
          <w:p w14:paraId="6EC069FD" w14:textId="77777777" w:rsidR="005678BD" w:rsidRPr="00C075DE" w:rsidRDefault="005678BD" w:rsidP="005678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vAlign w:val="bottom"/>
          </w:tcPr>
          <w:p w14:paraId="66AEFEDA" w14:textId="77777777" w:rsidR="005678BD" w:rsidRPr="00C075DE" w:rsidRDefault="005678BD" w:rsidP="005678BD">
            <w:pPr>
              <w:pStyle w:val="acctfourfigures"/>
              <w:tabs>
                <w:tab w:val="clear" w:pos="765"/>
                <w:tab w:val="decimal" w:pos="7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</w:tr>
      <w:tr w:rsidR="005678BD" w:rsidRPr="00C075DE" w14:paraId="6DD302B7" w14:textId="77777777" w:rsidTr="007D233F">
        <w:tc>
          <w:tcPr>
            <w:tcW w:w="4040" w:type="dxa"/>
          </w:tcPr>
          <w:p w14:paraId="1168D11D" w14:textId="77777777" w:rsidR="005678BD" w:rsidRPr="00C075DE" w:rsidRDefault="005678BD" w:rsidP="005678BD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079" w:type="dxa"/>
            <w:gridSpan w:val="2"/>
            <w:shd w:val="clear" w:color="auto" w:fill="auto"/>
          </w:tcPr>
          <w:p w14:paraId="7D2B06F2" w14:textId="27B52964" w:rsidR="005678BD" w:rsidRPr="00C075DE" w:rsidRDefault="00845E35" w:rsidP="005678BD">
            <w:pPr>
              <w:pStyle w:val="acctfourfigures"/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89</w:t>
            </w:r>
          </w:p>
        </w:tc>
        <w:tc>
          <w:tcPr>
            <w:tcW w:w="271" w:type="dxa"/>
            <w:gridSpan w:val="2"/>
          </w:tcPr>
          <w:p w14:paraId="76B661B4" w14:textId="77777777" w:rsidR="005678BD" w:rsidRPr="00C075DE" w:rsidRDefault="005678BD" w:rsidP="005678BD">
            <w:pPr>
              <w:tabs>
                <w:tab w:val="decimal" w:pos="87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gridSpan w:val="2"/>
          </w:tcPr>
          <w:p w14:paraId="4DCF36E4" w14:textId="190EB6F4" w:rsidR="005678BD" w:rsidRPr="00C075DE" w:rsidRDefault="00845E35" w:rsidP="005678B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89</w:t>
            </w:r>
          </w:p>
        </w:tc>
        <w:tc>
          <w:tcPr>
            <w:tcW w:w="270" w:type="dxa"/>
            <w:gridSpan w:val="2"/>
          </w:tcPr>
          <w:p w14:paraId="2179B673" w14:textId="77777777" w:rsidR="005678BD" w:rsidRPr="00C075DE" w:rsidRDefault="005678BD" w:rsidP="005678BD">
            <w:pPr>
              <w:tabs>
                <w:tab w:val="decimal" w:pos="87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555929A6" w14:textId="02DEA5C0" w:rsidR="005678BD" w:rsidRPr="00C075DE" w:rsidRDefault="005678BD" w:rsidP="005678BD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3" w:type="dxa"/>
            <w:gridSpan w:val="2"/>
          </w:tcPr>
          <w:p w14:paraId="589FB745" w14:textId="77777777" w:rsidR="005678BD" w:rsidRPr="00C075DE" w:rsidRDefault="005678BD" w:rsidP="00567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vAlign w:val="bottom"/>
          </w:tcPr>
          <w:p w14:paraId="0246B679" w14:textId="77777777" w:rsidR="005678BD" w:rsidRPr="00C075DE" w:rsidRDefault="005678BD" w:rsidP="005678B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5678BD" w:rsidRPr="00C075DE" w14:paraId="30B1172D" w14:textId="77777777" w:rsidTr="007D233F">
        <w:tc>
          <w:tcPr>
            <w:tcW w:w="4040" w:type="dxa"/>
          </w:tcPr>
          <w:p w14:paraId="531C209D" w14:textId="77777777" w:rsidR="005678BD" w:rsidRPr="00C075DE" w:rsidRDefault="005678BD" w:rsidP="005678BD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1C1ACC" w14:textId="1E2AF3E2" w:rsidR="005678BD" w:rsidRPr="00C075DE" w:rsidRDefault="00845E35" w:rsidP="005678BD">
            <w:pPr>
              <w:pStyle w:val="acctfourfigures"/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45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  <w:r w:rsidR="00DB1C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845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382</w:t>
            </w:r>
          </w:p>
        </w:tc>
        <w:tc>
          <w:tcPr>
            <w:tcW w:w="271" w:type="dxa"/>
            <w:gridSpan w:val="2"/>
          </w:tcPr>
          <w:p w14:paraId="463CF64D" w14:textId="77777777" w:rsidR="005678BD" w:rsidRPr="00C075DE" w:rsidRDefault="005678BD" w:rsidP="005678BD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decimal" w:pos="76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C1BAEB" w14:textId="1ADB0797" w:rsidR="005678BD" w:rsidRPr="00C075DE" w:rsidRDefault="00845E35" w:rsidP="005678B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  <w:r w:rsidR="005678BD" w:rsidRPr="005537A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845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346</w:t>
            </w:r>
          </w:p>
        </w:tc>
        <w:tc>
          <w:tcPr>
            <w:tcW w:w="270" w:type="dxa"/>
            <w:gridSpan w:val="2"/>
          </w:tcPr>
          <w:p w14:paraId="422CA622" w14:textId="77777777" w:rsidR="005678BD" w:rsidRPr="00C075DE" w:rsidRDefault="005678BD" w:rsidP="005678BD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decimal" w:pos="76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EE3B3F" w14:textId="32897ADC" w:rsidR="005678BD" w:rsidRPr="00C075DE" w:rsidRDefault="005678BD" w:rsidP="005678BD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3" w:type="dxa"/>
            <w:gridSpan w:val="2"/>
          </w:tcPr>
          <w:p w14:paraId="5F63B202" w14:textId="77777777" w:rsidR="005678BD" w:rsidRPr="00C075DE" w:rsidRDefault="005678BD" w:rsidP="00567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B0D391" w14:textId="77777777" w:rsidR="005678BD" w:rsidRPr="00C075DE" w:rsidRDefault="005678BD" w:rsidP="005678B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</w:tr>
      <w:tr w:rsidR="007D233F" w:rsidRPr="005537A4" w14:paraId="2B16923F" w14:textId="77777777" w:rsidTr="001A0EDF">
        <w:tc>
          <w:tcPr>
            <w:tcW w:w="4050" w:type="dxa"/>
            <w:gridSpan w:val="2"/>
          </w:tcPr>
          <w:p w14:paraId="623211DD" w14:textId="77777777" w:rsidR="007D233F" w:rsidRPr="005537A4" w:rsidRDefault="007D233F" w:rsidP="00F3524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</w:tcPr>
          <w:p w14:paraId="35E42F05" w14:textId="77777777" w:rsidR="007D233F" w:rsidRPr="005537A4" w:rsidRDefault="007D233F" w:rsidP="00F3524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0DEC943B" w14:textId="77777777" w:rsidR="007D233F" w:rsidRPr="005537A4" w:rsidRDefault="007D233F" w:rsidP="00F3524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47FF64DD" w14:textId="77777777" w:rsidR="007D233F" w:rsidRPr="005537A4" w:rsidRDefault="007D233F" w:rsidP="00F3524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2BCD4C6D" w14:textId="77777777" w:rsidR="007D233F" w:rsidRPr="005537A4" w:rsidRDefault="007D233F" w:rsidP="00F352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7DF9B8C7" w14:textId="77777777" w:rsidR="007D233F" w:rsidRPr="005537A4" w:rsidRDefault="007D233F" w:rsidP="00F3524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032998F" w14:textId="77777777" w:rsidR="007D233F" w:rsidRPr="005537A4" w:rsidRDefault="007D233F" w:rsidP="00F3524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039F91C" w14:textId="77777777" w:rsidR="007D233F" w:rsidRPr="005537A4" w:rsidRDefault="007D233F" w:rsidP="00F3524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3524A" w:rsidRPr="005537A4" w14:paraId="72E2A017" w14:textId="77777777" w:rsidTr="001A0EDF">
        <w:tc>
          <w:tcPr>
            <w:tcW w:w="4050" w:type="dxa"/>
            <w:gridSpan w:val="2"/>
          </w:tcPr>
          <w:p w14:paraId="0A9355BA" w14:textId="77777777" w:rsidR="00F3524A" w:rsidRPr="005537A4" w:rsidRDefault="00F3524A" w:rsidP="00F3524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537A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1080" w:type="dxa"/>
            <w:gridSpan w:val="2"/>
          </w:tcPr>
          <w:p w14:paraId="514C758B" w14:textId="50595230" w:rsidR="00F3524A" w:rsidRPr="005537A4" w:rsidRDefault="00F3524A" w:rsidP="00F3524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D463F71" w14:textId="77777777" w:rsidR="00F3524A" w:rsidRPr="005537A4" w:rsidRDefault="00F3524A" w:rsidP="00F3524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0AFCCC1D" w14:textId="084B6B20" w:rsidR="00F3524A" w:rsidRPr="005537A4" w:rsidRDefault="00F3524A" w:rsidP="00F3524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1F2F23F8" w14:textId="77777777" w:rsidR="00F3524A" w:rsidRPr="005537A4" w:rsidRDefault="00F3524A" w:rsidP="00F352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6E8393BE" w14:textId="3A63233B" w:rsidR="00F3524A" w:rsidRPr="005537A4" w:rsidRDefault="00F3524A" w:rsidP="00F3524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8C7D822" w14:textId="77777777" w:rsidR="00F3524A" w:rsidRPr="005537A4" w:rsidRDefault="00F3524A" w:rsidP="00F3524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5BB70C9" w14:textId="75BEF8FE" w:rsidR="00F3524A" w:rsidRPr="005537A4" w:rsidRDefault="00F3524A" w:rsidP="00F3524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3524A" w:rsidRPr="005537A4" w14:paraId="0FFBBAFE" w14:textId="77777777" w:rsidTr="001A0EDF">
        <w:tc>
          <w:tcPr>
            <w:tcW w:w="4050" w:type="dxa"/>
            <w:gridSpan w:val="2"/>
          </w:tcPr>
          <w:p w14:paraId="2D9789E6" w14:textId="77777777" w:rsidR="00F3524A" w:rsidRPr="005537A4" w:rsidRDefault="00F3524A" w:rsidP="001A0EDF">
            <w:pPr>
              <w:tabs>
                <w:tab w:val="clear" w:pos="4678"/>
                <w:tab w:val="left" w:pos="720"/>
                <w:tab w:val="left" w:pos="365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537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2991FEB8" w14:textId="77777777" w:rsidR="00F3524A" w:rsidRPr="005537A4" w:rsidRDefault="00F3524A" w:rsidP="001A0EDF">
            <w:pPr>
              <w:pStyle w:val="acctfourfigures"/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60E59B3B" w14:textId="77777777" w:rsidR="00F3524A" w:rsidRPr="005537A4" w:rsidRDefault="00F3524A" w:rsidP="001A0EDF">
            <w:pPr>
              <w:tabs>
                <w:tab w:val="decimal" w:pos="87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6380FDB9" w14:textId="77777777" w:rsidR="00F3524A" w:rsidRPr="005537A4" w:rsidRDefault="00F3524A" w:rsidP="001A0EDF">
            <w:pPr>
              <w:tabs>
                <w:tab w:val="clear" w:pos="2807"/>
                <w:tab w:val="left" w:pos="87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6692937F" w14:textId="77777777" w:rsidR="00F3524A" w:rsidRPr="005537A4" w:rsidRDefault="00F3524A" w:rsidP="001A0EDF">
            <w:pPr>
              <w:tabs>
                <w:tab w:val="decimal" w:pos="87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2031618E" w14:textId="77777777" w:rsidR="00F3524A" w:rsidRPr="005537A4" w:rsidRDefault="00F3524A" w:rsidP="001A0ED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784613" w14:textId="77777777" w:rsidR="00F3524A" w:rsidRPr="005537A4" w:rsidRDefault="00F3524A" w:rsidP="001A0ED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E25174E" w14:textId="77777777" w:rsidR="00F3524A" w:rsidRPr="005537A4" w:rsidRDefault="00F3524A" w:rsidP="001A0ED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3524A" w:rsidRPr="0087049C" w14:paraId="6F7C43FD" w14:textId="77777777" w:rsidTr="001A0EDF">
        <w:tc>
          <w:tcPr>
            <w:tcW w:w="4050" w:type="dxa"/>
            <w:gridSpan w:val="2"/>
          </w:tcPr>
          <w:p w14:paraId="474169D4" w14:textId="77777777" w:rsidR="00F3524A" w:rsidRPr="005537A4" w:rsidRDefault="00F3524A" w:rsidP="00F3524A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37A4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กรรมการบริษัท</w:t>
            </w:r>
          </w:p>
        </w:tc>
        <w:tc>
          <w:tcPr>
            <w:tcW w:w="1080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3385D5C3" w14:textId="0F544D9E" w:rsidR="00F3524A" w:rsidRPr="005537A4" w:rsidRDefault="00845E35" w:rsidP="00F3524A">
            <w:pPr>
              <w:pStyle w:val="acctfourfigures"/>
              <w:spacing w:line="380" w:lineRule="exac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="00F352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45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055</w:t>
            </w:r>
          </w:p>
        </w:tc>
        <w:tc>
          <w:tcPr>
            <w:tcW w:w="270" w:type="dxa"/>
            <w:gridSpan w:val="2"/>
          </w:tcPr>
          <w:p w14:paraId="30667B53" w14:textId="77777777" w:rsidR="00F3524A" w:rsidRPr="005537A4" w:rsidRDefault="00F3524A" w:rsidP="00F35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double" w:sz="4" w:space="0" w:color="auto"/>
            </w:tcBorders>
          </w:tcPr>
          <w:p w14:paraId="6695DEB1" w14:textId="02D4EB73" w:rsidR="00F3524A" w:rsidRPr="005537A4" w:rsidRDefault="00845E35" w:rsidP="00F3524A">
            <w:pPr>
              <w:pStyle w:val="acctfourfigures"/>
              <w:tabs>
                <w:tab w:val="clear" w:pos="765"/>
                <w:tab w:val="decimal" w:pos="810"/>
              </w:tabs>
              <w:spacing w:line="380" w:lineRule="exac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45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="00F3524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845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017</w:t>
            </w:r>
          </w:p>
        </w:tc>
        <w:tc>
          <w:tcPr>
            <w:tcW w:w="270" w:type="dxa"/>
            <w:gridSpan w:val="2"/>
          </w:tcPr>
          <w:p w14:paraId="1E8D0757" w14:textId="77777777" w:rsidR="00F3524A" w:rsidRPr="005537A4" w:rsidRDefault="00F3524A" w:rsidP="00F3524A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double" w:sz="4" w:space="0" w:color="auto"/>
            </w:tcBorders>
          </w:tcPr>
          <w:p w14:paraId="235F62AF" w14:textId="77777777" w:rsidR="00F3524A" w:rsidRPr="005537A4" w:rsidRDefault="00F3524A" w:rsidP="00F3524A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537A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D599164" w14:textId="77777777" w:rsidR="00F3524A" w:rsidRPr="005537A4" w:rsidRDefault="00F3524A" w:rsidP="00F3524A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02B7D8D" w14:textId="77777777" w:rsidR="00F3524A" w:rsidRPr="0087049C" w:rsidRDefault="00F3524A" w:rsidP="00F3524A">
            <w:pPr>
              <w:pStyle w:val="acctfourfigures"/>
              <w:tabs>
                <w:tab w:val="clear" w:pos="765"/>
                <w:tab w:val="decimal" w:pos="710"/>
              </w:tabs>
              <w:spacing w:line="380" w:lineRule="exac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537A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3F00EA0A" w14:textId="77777777" w:rsidR="00F3524A" w:rsidRPr="00C075DE" w:rsidRDefault="00F3524A" w:rsidP="001527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B20C223" w14:textId="39EF0184" w:rsidR="009417A9" w:rsidRDefault="002E3714" w:rsidP="00A84D63">
      <w:pPr>
        <w:tabs>
          <w:tab w:val="left" w:pos="720"/>
        </w:tabs>
        <w:ind w:left="540" w:right="-2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075DE">
        <w:rPr>
          <w:rFonts w:asciiTheme="majorBidi" w:hAnsiTheme="majorBidi" w:cstheme="majorBidi"/>
          <w:spacing w:val="-6"/>
          <w:sz w:val="30"/>
          <w:szCs w:val="30"/>
          <w:cs/>
        </w:rPr>
        <w:t xml:space="preserve">ตามข้อบังคับของบริษัทย่อยกำหนดว่าบริษัทย่อยจะต้องจ่ายเงินปันผลจากกำไรเป็นจำนวนเงิน </w:t>
      </w:r>
      <w:r w:rsidR="00845E35" w:rsidRPr="00845E35">
        <w:rPr>
          <w:rFonts w:asciiTheme="majorBidi" w:hAnsiTheme="majorBidi" w:cstheme="majorBidi"/>
          <w:spacing w:val="-6"/>
          <w:sz w:val="30"/>
          <w:szCs w:val="30"/>
        </w:rPr>
        <w:t>109</w:t>
      </w:r>
      <w:r w:rsidRPr="00C075DE">
        <w:rPr>
          <w:rFonts w:asciiTheme="majorBidi" w:hAnsiTheme="majorBidi" w:cstheme="majorBidi"/>
          <w:spacing w:val="-6"/>
          <w:sz w:val="30"/>
          <w:szCs w:val="30"/>
        </w:rPr>
        <w:t>,</w:t>
      </w:r>
      <w:r w:rsidR="00845E35" w:rsidRPr="00845E35">
        <w:rPr>
          <w:rFonts w:asciiTheme="majorBidi" w:hAnsiTheme="majorBidi" w:cstheme="majorBidi"/>
          <w:spacing w:val="-6"/>
          <w:sz w:val="30"/>
          <w:szCs w:val="30"/>
        </w:rPr>
        <w:t>076</w:t>
      </w:r>
      <w:r w:rsidRPr="00C075DE">
        <w:rPr>
          <w:rFonts w:asciiTheme="majorBidi" w:hAnsiTheme="majorBidi" w:cstheme="majorBidi"/>
          <w:spacing w:val="-6"/>
          <w:sz w:val="30"/>
          <w:szCs w:val="30"/>
        </w:rPr>
        <w:t>.</w:t>
      </w:r>
      <w:r w:rsidR="00845E35" w:rsidRPr="00845E35">
        <w:rPr>
          <w:rFonts w:asciiTheme="majorBidi" w:hAnsiTheme="majorBidi" w:cstheme="majorBidi"/>
          <w:spacing w:val="-6"/>
          <w:sz w:val="30"/>
          <w:szCs w:val="30"/>
        </w:rPr>
        <w:t>03</w:t>
      </w:r>
      <w:r w:rsidRPr="00C075DE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5A046B" w:rsidRPr="00C075DE">
        <w:rPr>
          <w:rFonts w:asciiTheme="majorBidi" w:hAnsiTheme="majorBidi" w:cstheme="majorBidi"/>
          <w:spacing w:val="-6"/>
          <w:sz w:val="30"/>
          <w:szCs w:val="30"/>
          <w:cs/>
        </w:rPr>
        <w:t>ยูโร</w:t>
      </w:r>
      <w:r w:rsidR="00140858" w:rsidRPr="00C075DE">
        <w:rPr>
          <w:rFonts w:asciiTheme="majorBidi" w:hAnsiTheme="majorBidi" w:cstheme="majorBidi"/>
          <w:spacing w:val="-6"/>
          <w:sz w:val="30"/>
          <w:szCs w:val="30"/>
        </w:rPr>
        <w:br/>
      </w:r>
      <w:r w:rsidR="00140858" w:rsidRPr="00C075DE">
        <w:rPr>
          <w:rFonts w:asciiTheme="majorBidi" w:hAnsiTheme="majorBidi" w:cstheme="majorBidi"/>
          <w:spacing w:val="-6"/>
          <w:sz w:val="30"/>
          <w:szCs w:val="30"/>
          <w:cs/>
        </w:rPr>
        <w:t>ให้</w:t>
      </w:r>
      <w:r w:rsidRPr="00C075DE">
        <w:rPr>
          <w:rFonts w:asciiTheme="majorBidi" w:hAnsiTheme="majorBidi" w:cstheme="majorBidi"/>
          <w:spacing w:val="-6"/>
          <w:sz w:val="30"/>
          <w:szCs w:val="30"/>
          <w:cs/>
        </w:rPr>
        <w:t>ผู้ถือหุ้นรายหนึ่งจนครบก่อน กำไรส่วนที่เหลือจึงสามารถจัดสรรได้ตามสัดส่วนของเงินลงทุนที่จ่าย</w:t>
      </w:r>
      <w:r w:rsidRPr="00C075DE">
        <w:rPr>
          <w:rFonts w:asciiTheme="majorBidi" w:hAnsiTheme="majorBidi" w:cstheme="majorBidi"/>
          <w:spacing w:val="-6"/>
          <w:sz w:val="30"/>
          <w:szCs w:val="30"/>
        </w:rPr>
        <w:t> </w:t>
      </w:r>
      <w:r w:rsidRPr="00C075DE">
        <w:rPr>
          <w:rFonts w:asciiTheme="majorBidi" w:hAnsiTheme="majorBidi" w:cstheme="majorBidi"/>
          <w:spacing w:val="-6"/>
          <w:sz w:val="30"/>
          <w:szCs w:val="30"/>
          <w:cs/>
        </w:rPr>
        <w:t>ณ วันที่</w:t>
      </w:r>
      <w:r w:rsidR="005A046B" w:rsidRPr="00C075DE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140858" w:rsidRPr="00C075DE">
        <w:rPr>
          <w:rFonts w:asciiTheme="majorBidi" w:hAnsiTheme="majorBidi" w:cstheme="majorBidi"/>
          <w:spacing w:val="-6"/>
          <w:sz w:val="30"/>
          <w:szCs w:val="30"/>
          <w:cs/>
        </w:rPr>
        <w:br/>
      </w:r>
      <w:r w:rsidR="00845E35" w:rsidRPr="00845E35">
        <w:rPr>
          <w:rFonts w:asciiTheme="majorBidi" w:hAnsiTheme="majorBidi" w:cstheme="majorBidi"/>
          <w:sz w:val="30"/>
          <w:szCs w:val="30"/>
        </w:rPr>
        <w:t>31</w:t>
      </w:r>
      <w:r w:rsidR="003267EF">
        <w:rPr>
          <w:rFonts w:asciiTheme="majorBidi" w:hAnsiTheme="majorBidi" w:cstheme="majorBidi"/>
          <w:sz w:val="30"/>
          <w:szCs w:val="30"/>
        </w:rPr>
        <w:t xml:space="preserve"> </w:t>
      </w:r>
      <w:r w:rsidR="003267EF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="00845E35" w:rsidRPr="00845E35">
        <w:rPr>
          <w:rFonts w:asciiTheme="majorBidi" w:hAnsiTheme="majorBidi" w:cstheme="majorBidi"/>
          <w:sz w:val="30"/>
          <w:szCs w:val="30"/>
        </w:rPr>
        <w:t>2566</w:t>
      </w:r>
      <w:r w:rsidR="00217C27" w:rsidRPr="00C075D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075DE">
        <w:rPr>
          <w:rFonts w:asciiTheme="majorBidi" w:hAnsiTheme="majorBidi" w:cstheme="majorBidi"/>
          <w:sz w:val="30"/>
          <w:szCs w:val="30"/>
          <w:cs/>
        </w:rPr>
        <w:t>ผู้บริหารได้พิจารณาบันทึกหนี้สินที่อาจจะเกิดขึ้น ตา</w:t>
      </w:r>
      <w:r w:rsidR="005A046B" w:rsidRPr="00C075DE">
        <w:rPr>
          <w:rFonts w:asciiTheme="majorBidi" w:hAnsiTheme="majorBidi" w:cstheme="majorBidi"/>
          <w:sz w:val="30"/>
          <w:szCs w:val="30"/>
          <w:cs/>
        </w:rPr>
        <w:t>มข้อบังคับของบริษัทย่อยดังกล่าว</w:t>
      </w:r>
      <w:r w:rsidRPr="00C075DE">
        <w:rPr>
          <w:rFonts w:asciiTheme="majorBidi" w:hAnsiTheme="majorBidi" w:cstheme="majorBidi"/>
          <w:sz w:val="30"/>
          <w:szCs w:val="30"/>
          <w:cs/>
        </w:rPr>
        <w:t>เป็นจำนวน</w:t>
      </w:r>
      <w:r w:rsidRPr="005872A9">
        <w:rPr>
          <w:rFonts w:asciiTheme="majorBidi" w:hAnsiTheme="majorBidi" w:cstheme="majorBidi"/>
          <w:sz w:val="30"/>
          <w:szCs w:val="30"/>
          <w:cs/>
        </w:rPr>
        <w:t>เงิน</w:t>
      </w:r>
      <w:r w:rsidRPr="005872A9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845E35" w:rsidRPr="00845E35">
        <w:rPr>
          <w:rFonts w:asciiTheme="majorBidi" w:hAnsiTheme="majorBidi" w:cstheme="majorBidi"/>
          <w:spacing w:val="-6"/>
          <w:sz w:val="30"/>
          <w:szCs w:val="30"/>
        </w:rPr>
        <w:t>4</w:t>
      </w:r>
      <w:r w:rsidR="005872A9" w:rsidRPr="005872A9">
        <w:rPr>
          <w:rFonts w:asciiTheme="majorBidi" w:hAnsiTheme="majorBidi" w:cstheme="majorBidi"/>
          <w:spacing w:val="-6"/>
          <w:sz w:val="30"/>
          <w:szCs w:val="30"/>
        </w:rPr>
        <w:t>.</w:t>
      </w:r>
      <w:r w:rsidR="00845E35" w:rsidRPr="00845E35">
        <w:rPr>
          <w:rFonts w:asciiTheme="majorBidi" w:hAnsiTheme="majorBidi" w:cstheme="majorBidi"/>
          <w:spacing w:val="-6"/>
          <w:sz w:val="30"/>
          <w:szCs w:val="30"/>
        </w:rPr>
        <w:t>06</w:t>
      </w:r>
      <w:r w:rsidR="00344659" w:rsidRPr="005872A9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5872A9">
        <w:rPr>
          <w:rFonts w:asciiTheme="majorBidi" w:hAnsiTheme="majorBidi" w:cstheme="majorBidi"/>
          <w:spacing w:val="-6"/>
          <w:sz w:val="30"/>
          <w:szCs w:val="30"/>
          <w:cs/>
        </w:rPr>
        <w:t>ล้านบาท</w:t>
      </w:r>
      <w:r w:rsidRPr="00C075DE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140858" w:rsidRPr="00C075DE">
        <w:rPr>
          <w:rFonts w:asciiTheme="majorBidi" w:hAnsiTheme="majorBidi" w:cstheme="majorBidi"/>
          <w:i/>
          <w:iCs/>
          <w:spacing w:val="-6"/>
          <w:sz w:val="30"/>
          <w:szCs w:val="30"/>
        </w:rPr>
        <w:t>(</w:t>
      </w:r>
      <w:r w:rsidR="00845E35" w:rsidRPr="00845E35">
        <w:rPr>
          <w:rFonts w:asciiTheme="majorBidi" w:hAnsiTheme="majorBidi" w:cstheme="majorBidi"/>
          <w:i/>
          <w:iCs/>
          <w:spacing w:val="-6"/>
          <w:sz w:val="30"/>
          <w:szCs w:val="30"/>
        </w:rPr>
        <w:t>31</w:t>
      </w:r>
      <w:r w:rsidR="00217C27" w:rsidRPr="00C075DE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 xml:space="preserve"> ธันวาคม </w:t>
      </w:r>
      <w:r w:rsidR="00845E35" w:rsidRPr="00845E35">
        <w:rPr>
          <w:rFonts w:asciiTheme="majorBidi" w:hAnsiTheme="majorBidi" w:cstheme="majorBidi"/>
          <w:i/>
          <w:iCs/>
          <w:spacing w:val="-6"/>
          <w:sz w:val="30"/>
          <w:szCs w:val="30"/>
        </w:rPr>
        <w:t>2565</w:t>
      </w:r>
      <w:r w:rsidR="006918FF" w:rsidRPr="00C075DE">
        <w:rPr>
          <w:rFonts w:asciiTheme="majorBidi" w:hAnsiTheme="majorBidi" w:cstheme="majorBidi"/>
          <w:i/>
          <w:iCs/>
          <w:spacing w:val="-6"/>
          <w:sz w:val="30"/>
          <w:szCs w:val="30"/>
        </w:rPr>
        <w:t>:</w:t>
      </w:r>
      <w:r w:rsidR="00A74C29">
        <w:rPr>
          <w:rFonts w:asciiTheme="majorBidi" w:hAnsiTheme="majorBidi" w:cstheme="majorBidi" w:hint="cs"/>
          <w:i/>
          <w:iCs/>
          <w:spacing w:val="-6"/>
          <w:sz w:val="30"/>
          <w:szCs w:val="30"/>
          <w:cs/>
        </w:rPr>
        <w:t xml:space="preserve"> </w:t>
      </w:r>
      <w:r w:rsidR="00845E35" w:rsidRPr="00845E35">
        <w:rPr>
          <w:rFonts w:asciiTheme="majorBidi" w:hAnsiTheme="majorBidi" w:cstheme="majorBidi"/>
          <w:i/>
          <w:iCs/>
          <w:spacing w:val="-6"/>
          <w:sz w:val="30"/>
          <w:szCs w:val="30"/>
        </w:rPr>
        <w:t>4</w:t>
      </w:r>
      <w:r w:rsidR="00490FA4">
        <w:rPr>
          <w:rFonts w:asciiTheme="majorBidi" w:hAnsiTheme="majorBidi" w:cstheme="majorBidi"/>
          <w:i/>
          <w:iCs/>
          <w:spacing w:val="-6"/>
          <w:sz w:val="30"/>
          <w:szCs w:val="30"/>
        </w:rPr>
        <w:t>.</w:t>
      </w:r>
      <w:r w:rsidR="00845E35" w:rsidRPr="00845E35">
        <w:rPr>
          <w:rFonts w:asciiTheme="majorBidi" w:hAnsiTheme="majorBidi" w:cstheme="majorBidi"/>
          <w:i/>
          <w:iCs/>
          <w:spacing w:val="-6"/>
          <w:sz w:val="30"/>
          <w:szCs w:val="30"/>
        </w:rPr>
        <w:t>02</w:t>
      </w:r>
      <w:r w:rsidR="00217C27" w:rsidRPr="00C075DE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 xml:space="preserve"> </w:t>
      </w:r>
      <w:r w:rsidRPr="00C075DE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>ล้านบาท</w:t>
      </w:r>
      <w:r w:rsidRPr="00C075DE">
        <w:rPr>
          <w:rFonts w:asciiTheme="majorBidi" w:hAnsiTheme="majorBidi" w:cstheme="majorBidi"/>
          <w:i/>
          <w:iCs/>
          <w:spacing w:val="-6"/>
          <w:sz w:val="30"/>
          <w:szCs w:val="30"/>
        </w:rPr>
        <w:t xml:space="preserve">) </w:t>
      </w:r>
      <w:r w:rsidRPr="00C075DE">
        <w:rPr>
          <w:rFonts w:asciiTheme="majorBidi" w:hAnsiTheme="majorBidi" w:cstheme="majorBidi"/>
          <w:spacing w:val="-6"/>
          <w:sz w:val="30"/>
          <w:szCs w:val="30"/>
          <w:cs/>
        </w:rPr>
        <w:t xml:space="preserve">ภายใต้ </w:t>
      </w:r>
      <w:r w:rsidRPr="00C075DE">
        <w:rPr>
          <w:rFonts w:asciiTheme="majorBidi" w:hAnsiTheme="majorBidi" w:cstheme="majorBidi"/>
          <w:spacing w:val="-6"/>
          <w:sz w:val="30"/>
          <w:szCs w:val="30"/>
        </w:rPr>
        <w:t>“</w:t>
      </w:r>
      <w:r w:rsidRPr="00C075DE">
        <w:rPr>
          <w:rFonts w:asciiTheme="majorBidi" w:hAnsiTheme="majorBidi" w:cstheme="majorBidi"/>
          <w:spacing w:val="-6"/>
          <w:sz w:val="30"/>
          <w:szCs w:val="30"/>
          <w:cs/>
        </w:rPr>
        <w:t>หนี้สินไม่หมุนเวียนอื่น</w:t>
      </w:r>
      <w:r w:rsidRPr="00C075DE">
        <w:rPr>
          <w:rFonts w:asciiTheme="majorBidi" w:hAnsiTheme="majorBidi" w:cstheme="majorBidi"/>
          <w:spacing w:val="-6"/>
          <w:sz w:val="30"/>
          <w:szCs w:val="30"/>
        </w:rPr>
        <w:t xml:space="preserve">” </w:t>
      </w:r>
      <w:r w:rsidRPr="00C075DE">
        <w:rPr>
          <w:rFonts w:asciiTheme="majorBidi" w:hAnsiTheme="majorBidi" w:cstheme="majorBidi"/>
          <w:spacing w:val="-6"/>
          <w:sz w:val="30"/>
          <w:szCs w:val="30"/>
          <w:cs/>
        </w:rPr>
        <w:t>ในงบการเงินรวม</w:t>
      </w:r>
      <w:r w:rsidRPr="00C075D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</w:t>
      </w:r>
    </w:p>
    <w:p w14:paraId="48E2C4FA" w14:textId="2358B4F7" w:rsidR="00490FA4" w:rsidRDefault="00490FA4" w:rsidP="00A84D63">
      <w:pPr>
        <w:tabs>
          <w:tab w:val="left" w:pos="720"/>
        </w:tabs>
        <w:ind w:left="540" w:right="-2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C25C2B8" w14:textId="77777777" w:rsidR="00490FA4" w:rsidRDefault="00490F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58B57339" w14:textId="3428D106" w:rsidR="00716DCF" w:rsidRPr="00C075DE" w:rsidRDefault="000B6B1C" w:rsidP="00716DCF">
      <w:pPr>
        <w:pStyle w:val="Heading1"/>
        <w:numPr>
          <w:ilvl w:val="0"/>
          <w:numId w:val="19"/>
        </w:numPr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C075DE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ลูกหนี้การค้า</w:t>
      </w:r>
    </w:p>
    <w:p w14:paraId="385876EB" w14:textId="19E4D199" w:rsidR="00CF74A9" w:rsidRPr="00C075DE" w:rsidRDefault="00CF74A9" w:rsidP="00CF74A9">
      <w:pPr>
        <w:pStyle w:val="block"/>
        <w:spacing w:after="0" w:line="240" w:lineRule="atLeast"/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960"/>
        <w:gridCol w:w="1170"/>
        <w:gridCol w:w="180"/>
        <w:gridCol w:w="1170"/>
        <w:gridCol w:w="178"/>
        <w:gridCol w:w="1172"/>
        <w:gridCol w:w="180"/>
        <w:gridCol w:w="1170"/>
      </w:tblGrid>
      <w:tr w:rsidR="0057709F" w:rsidRPr="00C075DE" w14:paraId="634C1043" w14:textId="77777777" w:rsidTr="00D3314A">
        <w:trPr>
          <w:cantSplit/>
          <w:tblHeader/>
        </w:trPr>
        <w:tc>
          <w:tcPr>
            <w:tcW w:w="3960" w:type="dxa"/>
            <w:vAlign w:val="bottom"/>
          </w:tcPr>
          <w:p w14:paraId="191B12D3" w14:textId="77777777" w:rsidR="0057709F" w:rsidRPr="00C075DE" w:rsidRDefault="0057709F" w:rsidP="00D3314A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  <w:hideMark/>
          </w:tcPr>
          <w:p w14:paraId="3EADE20C" w14:textId="77777777" w:rsidR="0057709F" w:rsidRPr="00C075DE" w:rsidRDefault="0057709F" w:rsidP="00D3314A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C075DE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2FC5C572" w14:textId="77777777" w:rsidR="0057709F" w:rsidRPr="00C075DE" w:rsidRDefault="0057709F" w:rsidP="00D3314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22" w:type="dxa"/>
            <w:gridSpan w:val="3"/>
            <w:vAlign w:val="bottom"/>
            <w:hideMark/>
          </w:tcPr>
          <w:p w14:paraId="51346D25" w14:textId="77777777" w:rsidR="0057709F" w:rsidRPr="00C075DE" w:rsidRDefault="0057709F" w:rsidP="00D3314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C075DE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3267EF" w:rsidRPr="00C075DE" w14:paraId="66B65D08" w14:textId="77777777" w:rsidTr="00D3314A">
        <w:trPr>
          <w:cantSplit/>
          <w:tblHeader/>
        </w:trPr>
        <w:tc>
          <w:tcPr>
            <w:tcW w:w="3960" w:type="dxa"/>
            <w:vAlign w:val="bottom"/>
          </w:tcPr>
          <w:p w14:paraId="44F11EDA" w14:textId="77777777" w:rsidR="003267EF" w:rsidRPr="00C075DE" w:rsidRDefault="003267EF" w:rsidP="003267E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71396BEE" w14:textId="2C3E05ED" w:rsidR="003267EF" w:rsidRPr="00C075DE" w:rsidRDefault="00845E35" w:rsidP="003267EF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3267E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267EF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80" w:type="dxa"/>
          </w:tcPr>
          <w:p w14:paraId="42EE8864" w14:textId="77777777" w:rsidR="003267EF" w:rsidRPr="00C075DE" w:rsidRDefault="003267EF" w:rsidP="003267EF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3F332C7" w14:textId="6A808408" w:rsidR="003267EF" w:rsidRPr="00C075DE" w:rsidRDefault="00845E35" w:rsidP="003267EF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3267EF" w:rsidRPr="00C075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267EF"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78" w:type="dxa"/>
          </w:tcPr>
          <w:p w14:paraId="33EFDCF4" w14:textId="77777777" w:rsidR="003267EF" w:rsidRPr="00C075DE" w:rsidRDefault="003267EF" w:rsidP="003267EF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2" w:type="dxa"/>
          </w:tcPr>
          <w:p w14:paraId="13FC3C42" w14:textId="030B1E2E" w:rsidR="003267EF" w:rsidRPr="00C075DE" w:rsidRDefault="00845E35" w:rsidP="003267EF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3267E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267EF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80" w:type="dxa"/>
          </w:tcPr>
          <w:p w14:paraId="4EA06B9E" w14:textId="77777777" w:rsidR="003267EF" w:rsidRPr="00C075DE" w:rsidRDefault="003267EF" w:rsidP="003267EF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B4D7CB6" w14:textId="566334F0" w:rsidR="003267EF" w:rsidRPr="00C075DE" w:rsidRDefault="00845E35" w:rsidP="003267EF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3267EF" w:rsidRPr="00C075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267EF"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3267EF" w:rsidRPr="00C075DE" w14:paraId="0D738FF6" w14:textId="77777777" w:rsidTr="00D3314A">
        <w:trPr>
          <w:cantSplit/>
          <w:tblHeader/>
        </w:trPr>
        <w:tc>
          <w:tcPr>
            <w:tcW w:w="3960" w:type="dxa"/>
            <w:vAlign w:val="bottom"/>
          </w:tcPr>
          <w:p w14:paraId="7818C2C9" w14:textId="7D1BF31D" w:rsidR="003267EF" w:rsidRPr="00C075DE" w:rsidRDefault="003267EF" w:rsidP="003267E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8F5A129" w14:textId="02A07A5A" w:rsidR="003267EF" w:rsidRPr="00C075DE" w:rsidRDefault="00845E35" w:rsidP="003267EF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0" w:type="dxa"/>
          </w:tcPr>
          <w:p w14:paraId="3234A3BF" w14:textId="77777777" w:rsidR="003267EF" w:rsidRPr="00C075DE" w:rsidRDefault="003267EF" w:rsidP="003267EF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87AA7E9" w14:textId="6924487F" w:rsidR="003267EF" w:rsidRPr="00C075DE" w:rsidRDefault="00845E35" w:rsidP="003267EF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78" w:type="dxa"/>
          </w:tcPr>
          <w:p w14:paraId="0488611A" w14:textId="77777777" w:rsidR="003267EF" w:rsidRPr="00C075DE" w:rsidRDefault="003267EF" w:rsidP="003267EF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2" w:type="dxa"/>
          </w:tcPr>
          <w:p w14:paraId="7F01D28C" w14:textId="7915D856" w:rsidR="003267EF" w:rsidRPr="00C075DE" w:rsidRDefault="00845E35" w:rsidP="003267EF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0" w:type="dxa"/>
          </w:tcPr>
          <w:p w14:paraId="03F7363B" w14:textId="77777777" w:rsidR="003267EF" w:rsidRPr="00C075DE" w:rsidRDefault="003267EF" w:rsidP="003267EF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DE8222B" w14:textId="274E854C" w:rsidR="003267EF" w:rsidRPr="00C075DE" w:rsidRDefault="00845E35" w:rsidP="003267EF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3267EF" w:rsidRPr="00C075DE" w14:paraId="2867BCB6" w14:textId="77777777" w:rsidTr="00D3314A">
        <w:trPr>
          <w:cantSplit/>
          <w:tblHeader/>
        </w:trPr>
        <w:tc>
          <w:tcPr>
            <w:tcW w:w="3960" w:type="dxa"/>
            <w:vAlign w:val="bottom"/>
            <w:hideMark/>
          </w:tcPr>
          <w:p w14:paraId="256676A8" w14:textId="77777777" w:rsidR="003267EF" w:rsidRPr="00C075DE" w:rsidRDefault="003267EF" w:rsidP="003267EF">
            <w:pPr>
              <w:rPr>
                <w:rFonts w:asciiTheme="majorBidi" w:hAnsiTheme="majorBidi" w:cstheme="majorBidi"/>
                <w:b/>
                <w:sz w:val="30"/>
                <w:szCs w:val="30"/>
                <w:highlight w:val="cyan"/>
                <w:cs/>
              </w:rPr>
            </w:pPr>
          </w:p>
        </w:tc>
        <w:tc>
          <w:tcPr>
            <w:tcW w:w="5220" w:type="dxa"/>
            <w:gridSpan w:val="7"/>
            <w:vAlign w:val="bottom"/>
            <w:hideMark/>
          </w:tcPr>
          <w:p w14:paraId="66E2DDE6" w14:textId="77777777" w:rsidR="003267EF" w:rsidRPr="00C075DE" w:rsidRDefault="003267EF" w:rsidP="003267E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C075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3267EF" w:rsidRPr="00C075DE" w14:paraId="5EA2BBB4" w14:textId="77777777" w:rsidTr="00D3314A">
        <w:trPr>
          <w:cantSplit/>
        </w:trPr>
        <w:tc>
          <w:tcPr>
            <w:tcW w:w="3960" w:type="dxa"/>
            <w:hideMark/>
          </w:tcPr>
          <w:p w14:paraId="2EBF6B22" w14:textId="77777777" w:rsidR="003267EF" w:rsidRPr="00C075DE" w:rsidRDefault="003267EF" w:rsidP="003267EF">
            <w:pPr>
              <w:spacing w:line="240" w:lineRule="auto"/>
              <w:ind w:left="10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70" w:type="dxa"/>
          </w:tcPr>
          <w:p w14:paraId="007DC91A" w14:textId="541EE7DE" w:rsidR="003267EF" w:rsidRPr="00C075DE" w:rsidRDefault="00845E35" w:rsidP="00A91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845E35">
              <w:rPr>
                <w:rFonts w:asciiTheme="majorBidi" w:hAnsiTheme="majorBidi" w:cstheme="majorBidi" w:hint="cs"/>
                <w:sz w:val="30"/>
                <w:szCs w:val="30"/>
              </w:rPr>
              <w:t>21</w:t>
            </w:r>
            <w:r w:rsidR="00A910AE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DC34F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910AE">
              <w:rPr>
                <w:rFonts w:asciiTheme="majorBidi" w:hAnsiTheme="majorBidi" w:cstheme="majorBidi"/>
                <w:sz w:val="30"/>
                <w:szCs w:val="30"/>
              </w:rPr>
              <w:t>737</w:t>
            </w:r>
          </w:p>
        </w:tc>
        <w:tc>
          <w:tcPr>
            <w:tcW w:w="180" w:type="dxa"/>
          </w:tcPr>
          <w:p w14:paraId="7498A470" w14:textId="77777777" w:rsidR="003267EF" w:rsidRPr="00C075DE" w:rsidRDefault="003267EF" w:rsidP="003267E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EE94D29" w14:textId="222B5EC3" w:rsidR="003267EF" w:rsidRPr="00C075DE" w:rsidRDefault="00845E35" w:rsidP="00586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</w:rPr>
              <w:t>157</w:t>
            </w:r>
            <w:r w:rsidR="003267E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45E35">
              <w:rPr>
                <w:rFonts w:asciiTheme="majorBidi" w:hAnsiTheme="majorBidi" w:cstheme="majorBidi"/>
                <w:sz w:val="30"/>
                <w:szCs w:val="30"/>
              </w:rPr>
              <w:t>543</w:t>
            </w:r>
          </w:p>
        </w:tc>
        <w:tc>
          <w:tcPr>
            <w:tcW w:w="178" w:type="dxa"/>
          </w:tcPr>
          <w:p w14:paraId="7741CF45" w14:textId="77777777" w:rsidR="003267EF" w:rsidRPr="00C075DE" w:rsidRDefault="003267EF" w:rsidP="003267E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32B97ECE" w14:textId="1CC151AE" w:rsidR="003267EF" w:rsidRPr="00C075DE" w:rsidRDefault="00845E35" w:rsidP="00586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845E35">
              <w:rPr>
                <w:rFonts w:asciiTheme="majorBidi" w:hAnsiTheme="majorBidi" w:cstheme="majorBidi" w:hint="cs"/>
                <w:sz w:val="30"/>
                <w:szCs w:val="30"/>
              </w:rPr>
              <w:t>201</w:t>
            </w:r>
            <w:r w:rsidR="00595D1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45E35">
              <w:rPr>
                <w:rFonts w:asciiTheme="majorBidi" w:hAnsiTheme="majorBidi" w:cstheme="majorBidi"/>
                <w:sz w:val="30"/>
                <w:szCs w:val="30"/>
              </w:rPr>
              <w:t>418</w:t>
            </w:r>
          </w:p>
        </w:tc>
        <w:tc>
          <w:tcPr>
            <w:tcW w:w="180" w:type="dxa"/>
          </w:tcPr>
          <w:p w14:paraId="11427EAE" w14:textId="77777777" w:rsidR="003267EF" w:rsidRPr="00C075DE" w:rsidRDefault="003267EF" w:rsidP="003267E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F028485" w14:textId="32158251" w:rsidR="003267EF" w:rsidRPr="00C075DE" w:rsidRDefault="00845E35" w:rsidP="00586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</w:rPr>
              <w:t>152</w:t>
            </w:r>
            <w:r w:rsidR="003267E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45E35">
              <w:rPr>
                <w:rFonts w:asciiTheme="majorBidi" w:hAnsiTheme="majorBidi" w:cstheme="majorBidi"/>
                <w:sz w:val="30"/>
                <w:szCs w:val="30"/>
              </w:rPr>
              <w:t>117</w:t>
            </w:r>
          </w:p>
        </w:tc>
      </w:tr>
      <w:tr w:rsidR="003267EF" w:rsidRPr="00C075DE" w14:paraId="47DD295B" w14:textId="77777777" w:rsidTr="00D3314A">
        <w:trPr>
          <w:cantSplit/>
        </w:trPr>
        <w:tc>
          <w:tcPr>
            <w:tcW w:w="3960" w:type="dxa"/>
            <w:hideMark/>
          </w:tcPr>
          <w:p w14:paraId="2407DCFB" w14:textId="77777777" w:rsidR="003267EF" w:rsidRPr="00C075DE" w:rsidRDefault="003267EF" w:rsidP="003267E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70" w:type="dxa"/>
          </w:tcPr>
          <w:p w14:paraId="5CB554EF" w14:textId="77777777" w:rsidR="003267EF" w:rsidRPr="00C075DE" w:rsidRDefault="003267EF" w:rsidP="003267EF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388472A" w14:textId="77777777" w:rsidR="003267EF" w:rsidRPr="00C075DE" w:rsidRDefault="003267EF" w:rsidP="003267E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E1EF725" w14:textId="77777777" w:rsidR="003267EF" w:rsidRPr="00C075DE" w:rsidRDefault="003267EF" w:rsidP="00326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54FBF499" w14:textId="77777777" w:rsidR="003267EF" w:rsidRPr="00C075DE" w:rsidRDefault="003267EF" w:rsidP="003267E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60E36739" w14:textId="77777777" w:rsidR="003267EF" w:rsidRPr="00C075DE" w:rsidRDefault="003267EF" w:rsidP="003267EF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0EFBE727" w14:textId="77777777" w:rsidR="003267EF" w:rsidRPr="00C075DE" w:rsidRDefault="003267EF" w:rsidP="003267E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DF76CA" w14:textId="77777777" w:rsidR="003267EF" w:rsidRPr="00C075DE" w:rsidRDefault="003267EF" w:rsidP="00326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267EF" w:rsidRPr="00C075DE" w14:paraId="79484585" w14:textId="77777777" w:rsidTr="00D3314A">
        <w:trPr>
          <w:cantSplit/>
        </w:trPr>
        <w:tc>
          <w:tcPr>
            <w:tcW w:w="3960" w:type="dxa"/>
            <w:hideMark/>
          </w:tcPr>
          <w:p w14:paraId="0A885936" w14:textId="702DFB18" w:rsidR="003267EF" w:rsidRPr="00C075DE" w:rsidRDefault="003267EF" w:rsidP="003267E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น้อยกว่า </w:t>
            </w:r>
            <w:r w:rsidR="00845E35" w:rsidRPr="00845E3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2BD3153B" w14:textId="4D9B6E56" w:rsidR="003267EF" w:rsidRPr="00C075DE" w:rsidRDefault="00845E35" w:rsidP="00A91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</w:rPr>
              <w:t>223</w:t>
            </w:r>
            <w:r w:rsidR="00C072B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45E35">
              <w:rPr>
                <w:rFonts w:asciiTheme="majorBidi" w:hAnsiTheme="majorBidi" w:cstheme="majorBidi"/>
                <w:sz w:val="30"/>
                <w:szCs w:val="30"/>
              </w:rPr>
              <w:t>140</w:t>
            </w:r>
          </w:p>
        </w:tc>
        <w:tc>
          <w:tcPr>
            <w:tcW w:w="180" w:type="dxa"/>
          </w:tcPr>
          <w:p w14:paraId="5BE23D24" w14:textId="77777777" w:rsidR="003267EF" w:rsidRPr="00C075DE" w:rsidRDefault="003267EF" w:rsidP="003267E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1507D93" w14:textId="2D6D9B5F" w:rsidR="003267EF" w:rsidRPr="00C075DE" w:rsidRDefault="00845E35" w:rsidP="00326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</w:rPr>
              <w:t>134</w:t>
            </w:r>
            <w:r w:rsidR="003267E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45E35">
              <w:rPr>
                <w:rFonts w:asciiTheme="majorBidi" w:hAnsiTheme="majorBidi" w:cstheme="majorBidi"/>
                <w:sz w:val="30"/>
                <w:szCs w:val="30"/>
              </w:rPr>
              <w:t>999</w:t>
            </w:r>
          </w:p>
        </w:tc>
        <w:tc>
          <w:tcPr>
            <w:tcW w:w="178" w:type="dxa"/>
          </w:tcPr>
          <w:p w14:paraId="57EE2EAB" w14:textId="77777777" w:rsidR="003267EF" w:rsidRPr="00C075DE" w:rsidRDefault="003267EF" w:rsidP="003267E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67812DC9" w14:textId="57B61E7B" w:rsidR="003267EF" w:rsidRPr="00C075DE" w:rsidRDefault="00845E35" w:rsidP="00326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</w:rPr>
              <w:t>214</w:t>
            </w:r>
            <w:r w:rsidR="00595D1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45E35">
              <w:rPr>
                <w:rFonts w:asciiTheme="majorBidi" w:hAnsiTheme="majorBidi" w:cstheme="majorBidi"/>
                <w:sz w:val="30"/>
                <w:szCs w:val="30"/>
              </w:rPr>
              <w:t>437</w:t>
            </w:r>
          </w:p>
        </w:tc>
        <w:tc>
          <w:tcPr>
            <w:tcW w:w="180" w:type="dxa"/>
          </w:tcPr>
          <w:p w14:paraId="61C665CA" w14:textId="77777777" w:rsidR="003267EF" w:rsidRPr="00C075DE" w:rsidRDefault="003267EF" w:rsidP="003267E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33BD432" w14:textId="01EDC795" w:rsidR="003267EF" w:rsidRPr="00C075DE" w:rsidRDefault="00845E35" w:rsidP="00326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</w:rPr>
              <w:t>124</w:t>
            </w:r>
            <w:r w:rsidR="003267E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45E35">
              <w:rPr>
                <w:rFonts w:asciiTheme="majorBidi" w:hAnsiTheme="majorBidi" w:cstheme="majorBidi"/>
                <w:sz w:val="30"/>
                <w:szCs w:val="30"/>
              </w:rPr>
              <w:t>055</w:t>
            </w:r>
          </w:p>
        </w:tc>
      </w:tr>
      <w:tr w:rsidR="003267EF" w:rsidRPr="00C075DE" w14:paraId="32CFBAAE" w14:textId="77777777" w:rsidTr="00D3314A">
        <w:trPr>
          <w:cantSplit/>
        </w:trPr>
        <w:tc>
          <w:tcPr>
            <w:tcW w:w="3960" w:type="dxa"/>
            <w:hideMark/>
          </w:tcPr>
          <w:p w14:paraId="64A00AD5" w14:textId="17ACF32C" w:rsidR="003267EF" w:rsidRPr="00C075DE" w:rsidRDefault="003267EF" w:rsidP="003267E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="00845E35" w:rsidRPr="00845E3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C075DE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845E35" w:rsidRPr="00845E35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6ACC6F9C" w14:textId="337C8D56" w:rsidR="003267EF" w:rsidRPr="00C075DE" w:rsidRDefault="00845E35" w:rsidP="00A91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91006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45E35">
              <w:rPr>
                <w:rFonts w:asciiTheme="majorBidi" w:hAnsiTheme="majorBidi" w:cstheme="majorBidi"/>
                <w:sz w:val="30"/>
                <w:szCs w:val="30"/>
              </w:rPr>
              <w:t>986</w:t>
            </w:r>
          </w:p>
        </w:tc>
        <w:tc>
          <w:tcPr>
            <w:tcW w:w="180" w:type="dxa"/>
          </w:tcPr>
          <w:p w14:paraId="3FE29288" w14:textId="77777777" w:rsidR="003267EF" w:rsidRPr="00C075DE" w:rsidRDefault="003267EF" w:rsidP="003267E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</w:tcPr>
          <w:p w14:paraId="721C43BE" w14:textId="36651937" w:rsidR="003267EF" w:rsidRPr="00C075DE" w:rsidRDefault="00845E35" w:rsidP="00326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="003267E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45E35">
              <w:rPr>
                <w:rFonts w:asciiTheme="majorBidi" w:hAnsiTheme="majorBidi" w:cstheme="majorBidi"/>
                <w:sz w:val="30"/>
                <w:szCs w:val="30"/>
              </w:rPr>
              <w:t>632</w:t>
            </w:r>
          </w:p>
        </w:tc>
        <w:tc>
          <w:tcPr>
            <w:tcW w:w="178" w:type="dxa"/>
          </w:tcPr>
          <w:p w14:paraId="415FD625" w14:textId="77777777" w:rsidR="003267EF" w:rsidRPr="00C075DE" w:rsidRDefault="003267EF" w:rsidP="003267E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14A728AE" w14:textId="14FD93D0" w:rsidR="003267EF" w:rsidRPr="00C075DE" w:rsidRDefault="00845E35" w:rsidP="00326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95D1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45E35">
              <w:rPr>
                <w:rFonts w:asciiTheme="majorBidi" w:hAnsiTheme="majorBidi" w:cstheme="majorBidi"/>
                <w:sz w:val="30"/>
                <w:szCs w:val="30"/>
              </w:rPr>
              <w:t>402</w:t>
            </w:r>
          </w:p>
        </w:tc>
        <w:tc>
          <w:tcPr>
            <w:tcW w:w="180" w:type="dxa"/>
          </w:tcPr>
          <w:p w14:paraId="6BD04984" w14:textId="77777777" w:rsidR="003267EF" w:rsidRPr="00C075DE" w:rsidRDefault="003267EF" w:rsidP="003267E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0A13089" w14:textId="5125FBC3" w:rsidR="003267EF" w:rsidRPr="00C075DE" w:rsidRDefault="00845E35" w:rsidP="00326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3267E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45E35">
              <w:rPr>
                <w:rFonts w:asciiTheme="majorBidi" w:hAnsiTheme="majorBidi" w:cstheme="majorBidi"/>
                <w:sz w:val="30"/>
                <w:szCs w:val="30"/>
              </w:rPr>
              <w:t>076</w:t>
            </w:r>
          </w:p>
        </w:tc>
      </w:tr>
      <w:tr w:rsidR="003267EF" w:rsidRPr="00C075DE" w14:paraId="7805E45E" w14:textId="77777777" w:rsidTr="00D3314A">
        <w:trPr>
          <w:cantSplit/>
        </w:trPr>
        <w:tc>
          <w:tcPr>
            <w:tcW w:w="3960" w:type="dxa"/>
            <w:hideMark/>
          </w:tcPr>
          <w:p w14:paraId="663986EA" w14:textId="3C239740" w:rsidR="003267EF" w:rsidRPr="00C075DE" w:rsidRDefault="003267EF" w:rsidP="003267E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="00845E35" w:rsidRPr="00845E35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C075DE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="00845E35" w:rsidRPr="00845E35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  <w:r w:rsidRPr="00C075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</w:tcPr>
          <w:p w14:paraId="47F9B9D1" w14:textId="56FFB075" w:rsidR="003267EF" w:rsidRPr="00C075DE" w:rsidRDefault="00845E35" w:rsidP="00A91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 w:rsidR="0091006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45E35">
              <w:rPr>
                <w:rFonts w:asciiTheme="majorBidi" w:hAnsiTheme="majorBidi" w:cstheme="majorBidi"/>
                <w:sz w:val="30"/>
                <w:szCs w:val="30"/>
              </w:rPr>
              <w:t>421</w:t>
            </w:r>
          </w:p>
        </w:tc>
        <w:tc>
          <w:tcPr>
            <w:tcW w:w="180" w:type="dxa"/>
          </w:tcPr>
          <w:p w14:paraId="525A559A" w14:textId="77777777" w:rsidR="003267EF" w:rsidRPr="00C075DE" w:rsidRDefault="003267EF" w:rsidP="003267E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E92C424" w14:textId="5E85A76E" w:rsidR="003267EF" w:rsidRPr="00C075DE" w:rsidRDefault="00845E35" w:rsidP="00326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="003267E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45E35">
              <w:rPr>
                <w:rFonts w:asciiTheme="majorBidi" w:hAnsiTheme="majorBidi" w:cstheme="majorBidi"/>
                <w:sz w:val="30"/>
                <w:szCs w:val="30"/>
              </w:rPr>
              <w:t>392</w:t>
            </w:r>
          </w:p>
        </w:tc>
        <w:tc>
          <w:tcPr>
            <w:tcW w:w="178" w:type="dxa"/>
          </w:tcPr>
          <w:p w14:paraId="0F7B990F" w14:textId="77777777" w:rsidR="003267EF" w:rsidRPr="00C075DE" w:rsidRDefault="003267EF" w:rsidP="003267E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13AB9138" w14:textId="03B50217" w:rsidR="003267EF" w:rsidRPr="00C075DE" w:rsidRDefault="00845E35" w:rsidP="00326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595D1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45E35">
              <w:rPr>
                <w:rFonts w:asciiTheme="majorBidi" w:hAnsiTheme="majorBidi" w:cstheme="majorBidi"/>
                <w:sz w:val="30"/>
                <w:szCs w:val="30"/>
              </w:rPr>
              <w:t>533</w:t>
            </w:r>
          </w:p>
        </w:tc>
        <w:tc>
          <w:tcPr>
            <w:tcW w:w="180" w:type="dxa"/>
          </w:tcPr>
          <w:p w14:paraId="37EED0BC" w14:textId="77777777" w:rsidR="003267EF" w:rsidRPr="00C075DE" w:rsidRDefault="003267EF" w:rsidP="003267E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FCA8965" w14:textId="1E3F91AD" w:rsidR="003267EF" w:rsidRPr="00C075DE" w:rsidRDefault="00845E35" w:rsidP="00326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267E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45E35">
              <w:rPr>
                <w:rFonts w:asciiTheme="majorBidi" w:hAnsiTheme="majorBidi" w:cstheme="majorBidi"/>
                <w:sz w:val="30"/>
                <w:szCs w:val="30"/>
              </w:rPr>
              <w:t>806</w:t>
            </w:r>
          </w:p>
        </w:tc>
      </w:tr>
      <w:tr w:rsidR="003267EF" w:rsidRPr="00C075DE" w14:paraId="5FFCAA12" w14:textId="77777777" w:rsidTr="00D3314A">
        <w:trPr>
          <w:cantSplit/>
        </w:trPr>
        <w:tc>
          <w:tcPr>
            <w:tcW w:w="3960" w:type="dxa"/>
            <w:hideMark/>
          </w:tcPr>
          <w:p w14:paraId="1516F3F2" w14:textId="67E7B620" w:rsidR="003267EF" w:rsidRPr="00C075DE" w:rsidRDefault="003267EF" w:rsidP="003267E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="00845E35" w:rsidRPr="00845E35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993FE4" w14:textId="4B285018" w:rsidR="003267EF" w:rsidRPr="00C075DE" w:rsidRDefault="00845E35" w:rsidP="00A91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91006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45E35">
              <w:rPr>
                <w:rFonts w:asciiTheme="majorBidi" w:hAnsiTheme="majorBidi" w:cstheme="majorBidi"/>
                <w:sz w:val="30"/>
                <w:szCs w:val="30"/>
              </w:rPr>
              <w:t>394</w:t>
            </w:r>
          </w:p>
        </w:tc>
        <w:tc>
          <w:tcPr>
            <w:tcW w:w="180" w:type="dxa"/>
          </w:tcPr>
          <w:p w14:paraId="0E34D16B" w14:textId="77777777" w:rsidR="003267EF" w:rsidRPr="00C075DE" w:rsidRDefault="003267EF" w:rsidP="003267E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52A335" w14:textId="5656FE47" w:rsidR="003267EF" w:rsidRPr="00C075DE" w:rsidRDefault="00845E35" w:rsidP="00326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267E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45E35">
              <w:rPr>
                <w:rFonts w:asciiTheme="majorBidi" w:hAnsiTheme="majorBidi" w:cstheme="majorBidi"/>
                <w:sz w:val="30"/>
                <w:szCs w:val="30"/>
              </w:rPr>
              <w:t>796</w:t>
            </w:r>
          </w:p>
        </w:tc>
        <w:tc>
          <w:tcPr>
            <w:tcW w:w="178" w:type="dxa"/>
          </w:tcPr>
          <w:p w14:paraId="4C4BD79C" w14:textId="77777777" w:rsidR="003267EF" w:rsidRPr="00C075DE" w:rsidRDefault="003267EF" w:rsidP="003267E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9B4DB9" w14:textId="7C95E5AA" w:rsidR="003267EF" w:rsidRPr="00C075DE" w:rsidRDefault="00845E35" w:rsidP="00326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</w:rPr>
              <w:t>588</w:t>
            </w:r>
          </w:p>
        </w:tc>
        <w:tc>
          <w:tcPr>
            <w:tcW w:w="180" w:type="dxa"/>
          </w:tcPr>
          <w:p w14:paraId="250161B7" w14:textId="77777777" w:rsidR="003267EF" w:rsidRPr="00C075DE" w:rsidRDefault="003267EF" w:rsidP="003267E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0E631A" w14:textId="0F9094C2" w:rsidR="003267EF" w:rsidRPr="00C075DE" w:rsidRDefault="00845E35" w:rsidP="00B3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</w:rPr>
              <w:t>437</w:t>
            </w:r>
          </w:p>
        </w:tc>
      </w:tr>
      <w:tr w:rsidR="003267EF" w:rsidRPr="00C075DE" w14:paraId="52B0B857" w14:textId="77777777" w:rsidTr="00D3314A">
        <w:trPr>
          <w:cantSplit/>
        </w:trPr>
        <w:tc>
          <w:tcPr>
            <w:tcW w:w="3960" w:type="dxa"/>
            <w:hideMark/>
          </w:tcPr>
          <w:p w14:paraId="7B155545" w14:textId="77777777" w:rsidR="003267EF" w:rsidRPr="00C075DE" w:rsidRDefault="003267EF" w:rsidP="003267E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752502" w14:textId="2D37D84B" w:rsidR="003267EF" w:rsidRPr="00C075DE" w:rsidRDefault="00845E35" w:rsidP="00A91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</w:t>
            </w:r>
            <w:r w:rsidR="007F01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1,678</w:t>
            </w:r>
          </w:p>
        </w:tc>
        <w:tc>
          <w:tcPr>
            <w:tcW w:w="180" w:type="dxa"/>
          </w:tcPr>
          <w:p w14:paraId="3519C220" w14:textId="77777777" w:rsidR="003267EF" w:rsidRPr="00C075DE" w:rsidRDefault="003267EF" w:rsidP="003267E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391DF7" w14:textId="743A3917" w:rsidR="003267EF" w:rsidRPr="00C075DE" w:rsidRDefault="00845E35" w:rsidP="00326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329</w:t>
            </w:r>
            <w:r w:rsidR="003267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45E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362</w:t>
            </w:r>
          </w:p>
        </w:tc>
        <w:tc>
          <w:tcPr>
            <w:tcW w:w="178" w:type="dxa"/>
          </w:tcPr>
          <w:p w14:paraId="023F6C7E" w14:textId="77777777" w:rsidR="003267EF" w:rsidRPr="00C075DE" w:rsidRDefault="003267EF" w:rsidP="003267E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31D67E" w14:textId="05C966C6" w:rsidR="003267EF" w:rsidRPr="00C075DE" w:rsidRDefault="00845E35" w:rsidP="00326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422</w:t>
            </w:r>
            <w:r w:rsidR="003057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45E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378</w:t>
            </w:r>
          </w:p>
        </w:tc>
        <w:tc>
          <w:tcPr>
            <w:tcW w:w="180" w:type="dxa"/>
          </w:tcPr>
          <w:p w14:paraId="50FE8CDF" w14:textId="77777777" w:rsidR="003267EF" w:rsidRPr="00C075DE" w:rsidRDefault="003267EF" w:rsidP="003267EF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6F2379" w14:textId="25776ED6" w:rsidR="003267EF" w:rsidRPr="00C075DE" w:rsidRDefault="00845E35" w:rsidP="00326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284</w:t>
            </w:r>
            <w:r w:rsidR="003267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45E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491</w:t>
            </w:r>
          </w:p>
        </w:tc>
      </w:tr>
      <w:tr w:rsidR="003267EF" w:rsidRPr="00C075DE" w14:paraId="13C42167" w14:textId="77777777" w:rsidTr="00D3314A">
        <w:trPr>
          <w:cantSplit/>
          <w:trHeight w:val="71"/>
        </w:trPr>
        <w:tc>
          <w:tcPr>
            <w:tcW w:w="3960" w:type="dxa"/>
            <w:vAlign w:val="bottom"/>
            <w:hideMark/>
          </w:tcPr>
          <w:p w14:paraId="609CC436" w14:textId="77777777" w:rsidR="003267EF" w:rsidRPr="00C075DE" w:rsidRDefault="003267EF" w:rsidP="003267E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   ที่คาดว่าจะเกิดขึ้น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2026F4" w14:textId="6FF5BC12" w:rsidR="003267EF" w:rsidRPr="00C075DE" w:rsidRDefault="00D24829" w:rsidP="00A91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45E35" w:rsidRPr="00845E35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45E35" w:rsidRPr="00845E35">
              <w:rPr>
                <w:rFonts w:asciiTheme="majorBidi" w:hAnsiTheme="majorBidi" w:cstheme="majorBidi"/>
                <w:sz w:val="30"/>
                <w:szCs w:val="30"/>
              </w:rPr>
              <w:t>454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61834896" w14:textId="77777777" w:rsidR="003267EF" w:rsidRPr="00C075DE" w:rsidRDefault="003267EF" w:rsidP="003267E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7C62AE" w14:textId="3108A2A2" w:rsidR="003267EF" w:rsidRPr="00C075DE" w:rsidRDefault="003267EF" w:rsidP="003267E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845E35" w:rsidRPr="00845E35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845E35" w:rsidRPr="00845E35">
              <w:rPr>
                <w:rFonts w:ascii="Angsana New" w:hAnsi="Angsana New"/>
                <w:sz w:val="30"/>
                <w:szCs w:val="30"/>
                <w:lang w:val="en-US" w:bidi="th-TH"/>
              </w:rPr>
              <w:t>218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78" w:type="dxa"/>
            <w:vAlign w:val="bottom"/>
          </w:tcPr>
          <w:p w14:paraId="34E29D61" w14:textId="77777777" w:rsidR="003267EF" w:rsidRPr="00C075DE" w:rsidRDefault="003267EF" w:rsidP="003267E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BC68ED" w14:textId="7F608B3B" w:rsidR="003267EF" w:rsidRPr="00C075DE" w:rsidRDefault="003057A2" w:rsidP="00326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45E35" w:rsidRPr="00845E3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7D6A7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45E35" w:rsidRPr="00845E35">
              <w:rPr>
                <w:rFonts w:asciiTheme="majorBidi" w:hAnsiTheme="majorBidi" w:cstheme="majorBidi"/>
                <w:sz w:val="30"/>
                <w:szCs w:val="30"/>
              </w:rPr>
              <w:t>262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7B12525E" w14:textId="77777777" w:rsidR="003267EF" w:rsidRPr="00C075DE" w:rsidRDefault="003267EF" w:rsidP="003267EF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14:paraId="4C41CF8D" w14:textId="2B9074BD" w:rsidR="003267EF" w:rsidRPr="00C075DE" w:rsidRDefault="003267EF" w:rsidP="00326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845E35" w:rsidRPr="00845E35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845E35" w:rsidRPr="00845E35">
              <w:rPr>
                <w:rFonts w:ascii="Angsana New" w:hAnsi="Angsana New"/>
                <w:sz w:val="30"/>
                <w:szCs w:val="30"/>
              </w:rPr>
              <w:t>326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267EF" w:rsidRPr="00C075DE" w14:paraId="3ADB3604" w14:textId="77777777" w:rsidTr="00D3314A">
        <w:trPr>
          <w:cantSplit/>
        </w:trPr>
        <w:tc>
          <w:tcPr>
            <w:tcW w:w="3960" w:type="dxa"/>
            <w:hideMark/>
          </w:tcPr>
          <w:p w14:paraId="66422357" w14:textId="77777777" w:rsidR="003267EF" w:rsidRPr="00C075DE" w:rsidRDefault="003267EF" w:rsidP="003267E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529FEB" w14:textId="497D40E4" w:rsidR="003267EF" w:rsidRPr="00C075DE" w:rsidRDefault="00845E35" w:rsidP="00A91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45E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446</w:t>
            </w:r>
            <w:r w:rsidR="00D248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A910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224</w:t>
            </w:r>
          </w:p>
        </w:tc>
        <w:tc>
          <w:tcPr>
            <w:tcW w:w="180" w:type="dxa"/>
          </w:tcPr>
          <w:p w14:paraId="06CDAFA6" w14:textId="77777777" w:rsidR="003267EF" w:rsidRPr="00C075DE" w:rsidRDefault="003267EF" w:rsidP="003267E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D82C67" w14:textId="319EF8E2" w:rsidR="003267EF" w:rsidRPr="00C075DE" w:rsidRDefault="00845E35" w:rsidP="00326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324</w:t>
            </w:r>
            <w:r w:rsidR="003267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45E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144</w:t>
            </w:r>
          </w:p>
        </w:tc>
        <w:tc>
          <w:tcPr>
            <w:tcW w:w="178" w:type="dxa"/>
          </w:tcPr>
          <w:p w14:paraId="4F2C2EA1" w14:textId="77777777" w:rsidR="003267EF" w:rsidRPr="00C075DE" w:rsidRDefault="003267EF" w:rsidP="003267E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05ADB4" w14:textId="4C12FCAA" w:rsidR="003267EF" w:rsidRPr="00C075DE" w:rsidRDefault="00845E35" w:rsidP="00326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419</w:t>
            </w:r>
            <w:r w:rsidR="007D6A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45E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116</w:t>
            </w:r>
          </w:p>
        </w:tc>
        <w:tc>
          <w:tcPr>
            <w:tcW w:w="180" w:type="dxa"/>
          </w:tcPr>
          <w:p w14:paraId="0DE5BCB8" w14:textId="77777777" w:rsidR="003267EF" w:rsidRPr="00C075DE" w:rsidRDefault="003267EF" w:rsidP="003267EF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418588BB" w14:textId="3532E797" w:rsidR="003267EF" w:rsidRPr="00C075DE" w:rsidRDefault="00845E35" w:rsidP="00326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281</w:t>
            </w:r>
            <w:r w:rsidR="003267EF" w:rsidRPr="00B764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45E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165</w:t>
            </w:r>
          </w:p>
        </w:tc>
      </w:tr>
    </w:tbl>
    <w:p w14:paraId="4662D66C" w14:textId="77777777" w:rsidR="00B91245" w:rsidRPr="00C075DE" w:rsidRDefault="00B91245" w:rsidP="00D773ED">
      <w:pPr>
        <w:pStyle w:val="block"/>
        <w:spacing w:after="0" w:line="240" w:lineRule="atLeast"/>
        <w:ind w:left="540" w:right="-4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1A4557FF" w14:textId="52752BDE" w:rsidR="00B91245" w:rsidRPr="00A11A9C" w:rsidRDefault="00B91245" w:rsidP="00B91245">
      <w:pPr>
        <w:pStyle w:val="Heading1"/>
        <w:numPr>
          <w:ilvl w:val="0"/>
          <w:numId w:val="19"/>
        </w:numPr>
        <w:ind w:left="567" w:hanging="567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A11A9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เงินลงทุนในบริษัทย่อย</w:t>
      </w:r>
      <w:r w:rsidR="00A74C29" w:rsidRPr="00A11A9C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 xml:space="preserve"> </w:t>
      </w:r>
      <w:r w:rsidR="00FB245E" w:rsidRPr="00A11A9C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 xml:space="preserve">บริษัทร่วม </w:t>
      </w:r>
      <w:r w:rsidR="00A74C29" w:rsidRPr="00A11A9C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>และการร่วมค้า</w:t>
      </w:r>
    </w:p>
    <w:p w14:paraId="50D1B967" w14:textId="6739E235" w:rsidR="000B6B1C" w:rsidRPr="00C075DE" w:rsidRDefault="000B6B1C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760"/>
        <w:gridCol w:w="178"/>
        <w:gridCol w:w="1532"/>
        <w:gridCol w:w="178"/>
        <w:gridCol w:w="1532"/>
      </w:tblGrid>
      <w:tr w:rsidR="00C10574" w:rsidRPr="00C075DE" w14:paraId="3B2C7516" w14:textId="77777777" w:rsidTr="00C10574">
        <w:trPr>
          <w:cantSplit/>
          <w:tblHeader/>
        </w:trPr>
        <w:tc>
          <w:tcPr>
            <w:tcW w:w="5760" w:type="dxa"/>
            <w:vAlign w:val="bottom"/>
          </w:tcPr>
          <w:p w14:paraId="23A9644C" w14:textId="77777777" w:rsidR="00C10574" w:rsidRPr="00C075DE" w:rsidRDefault="00C10574" w:rsidP="00B91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  <w:p w14:paraId="4E80AC8F" w14:textId="11FCC188" w:rsidR="00C10574" w:rsidRPr="00C075DE" w:rsidRDefault="00C10574" w:rsidP="00B91245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C075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สาม</w:t>
            </w:r>
            <w:r w:rsidRPr="00C075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เดือนสิ้นสุดวันที่</w:t>
            </w:r>
            <w:r w:rsidRPr="00C075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845E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มีนาคม </w:t>
            </w:r>
            <w:r w:rsidRPr="00845E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178" w:type="dxa"/>
          </w:tcPr>
          <w:p w14:paraId="39078283" w14:textId="77777777" w:rsidR="00C10574" w:rsidRPr="00493731" w:rsidRDefault="00C10574" w:rsidP="003F63C8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532" w:type="dxa"/>
          </w:tcPr>
          <w:p w14:paraId="323E55B3" w14:textId="77777777" w:rsidR="00C10574" w:rsidRDefault="00C10574" w:rsidP="003F63C8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  <w:p w14:paraId="0DBBB47E" w14:textId="0F866787" w:rsidR="00C10574" w:rsidRPr="00493731" w:rsidRDefault="00C10574" w:rsidP="003F63C8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C075D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8" w:type="dxa"/>
          </w:tcPr>
          <w:p w14:paraId="3968CA62" w14:textId="785270BB" w:rsidR="00C10574" w:rsidRPr="00493731" w:rsidRDefault="00C10574" w:rsidP="003F63C8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532" w:type="dxa"/>
            <w:vAlign w:val="bottom"/>
          </w:tcPr>
          <w:p w14:paraId="47E87064" w14:textId="22326FFF" w:rsidR="00C10574" w:rsidRPr="00C075DE" w:rsidRDefault="00C10574" w:rsidP="003F63C8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C10574" w:rsidRPr="00C075DE" w14:paraId="432C02D7" w14:textId="77777777" w:rsidTr="00C10574">
        <w:trPr>
          <w:cantSplit/>
          <w:tblHeader/>
        </w:trPr>
        <w:tc>
          <w:tcPr>
            <w:tcW w:w="5760" w:type="dxa"/>
            <w:vAlign w:val="bottom"/>
          </w:tcPr>
          <w:p w14:paraId="593DC557" w14:textId="77777777" w:rsidR="00C10574" w:rsidRPr="00C075DE" w:rsidRDefault="00C10574" w:rsidP="003F63C8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78" w:type="dxa"/>
          </w:tcPr>
          <w:p w14:paraId="16140545" w14:textId="77777777" w:rsidR="00C10574" w:rsidRPr="00C075DE" w:rsidRDefault="00C10574" w:rsidP="003F63C8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242" w:type="dxa"/>
            <w:gridSpan w:val="3"/>
          </w:tcPr>
          <w:p w14:paraId="57ED3C38" w14:textId="360DA198" w:rsidR="00C10574" w:rsidRPr="00C075DE" w:rsidRDefault="00C10574" w:rsidP="003F63C8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10574" w:rsidRPr="00C075DE" w14:paraId="483DEEC5" w14:textId="77777777" w:rsidTr="00C10574">
        <w:trPr>
          <w:cantSplit/>
        </w:trPr>
        <w:tc>
          <w:tcPr>
            <w:tcW w:w="5760" w:type="dxa"/>
            <w:vAlign w:val="bottom"/>
          </w:tcPr>
          <w:p w14:paraId="39149A75" w14:textId="69175ED0" w:rsidR="00C10574" w:rsidRPr="00C075DE" w:rsidRDefault="00C10574" w:rsidP="00B91245">
            <w:pPr>
              <w:spacing w:line="240" w:lineRule="auto"/>
              <w:ind w:left="10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78" w:type="dxa"/>
          </w:tcPr>
          <w:p w14:paraId="352EC323" w14:textId="77777777" w:rsidR="00C10574" w:rsidRPr="00C075DE" w:rsidRDefault="00C10574" w:rsidP="00B9124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2" w:type="dxa"/>
          </w:tcPr>
          <w:p w14:paraId="6C35E45B" w14:textId="77777777" w:rsidR="00C10574" w:rsidRPr="00C075DE" w:rsidRDefault="00C10574" w:rsidP="00B9124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0C2F544A" w14:textId="29B3A7B7" w:rsidR="00C10574" w:rsidRPr="00C075DE" w:rsidRDefault="00C10574" w:rsidP="00B9124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2" w:type="dxa"/>
          </w:tcPr>
          <w:p w14:paraId="0C3AD65A" w14:textId="442E1C0A" w:rsidR="00C10574" w:rsidRPr="00C075DE" w:rsidRDefault="00C10574" w:rsidP="00A60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10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10574" w:rsidRPr="00C075DE" w14:paraId="7F7DA10E" w14:textId="77777777" w:rsidTr="00C10574">
        <w:trPr>
          <w:cantSplit/>
        </w:trPr>
        <w:tc>
          <w:tcPr>
            <w:tcW w:w="5760" w:type="dxa"/>
            <w:vAlign w:val="bottom"/>
          </w:tcPr>
          <w:p w14:paraId="628B9C6C" w14:textId="02E69DE4" w:rsidR="00C10574" w:rsidRPr="00C075DE" w:rsidRDefault="00C10574" w:rsidP="00B97739">
            <w:pPr>
              <w:spacing w:line="240" w:lineRule="auto"/>
              <w:ind w:left="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เพิ่มทุนในบริษัท เซ็ปเป้ โฮลดิ้ง (ประเทศไทย) จำกัด</w:t>
            </w:r>
          </w:p>
        </w:tc>
        <w:tc>
          <w:tcPr>
            <w:tcW w:w="178" w:type="dxa"/>
          </w:tcPr>
          <w:p w14:paraId="6297476A" w14:textId="77777777" w:rsidR="00C10574" w:rsidRPr="00C075DE" w:rsidRDefault="00C10574" w:rsidP="00B97739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2" w:type="dxa"/>
          </w:tcPr>
          <w:p w14:paraId="3FF1013F" w14:textId="396B2154" w:rsidR="00C10574" w:rsidRPr="00C075DE" w:rsidRDefault="00C10574" w:rsidP="00C10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20FCD179" w14:textId="6A865ED5" w:rsidR="00C10574" w:rsidRPr="00C075DE" w:rsidRDefault="00C10574" w:rsidP="00B97739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2" w:type="dxa"/>
          </w:tcPr>
          <w:p w14:paraId="6D3759D1" w14:textId="060581BE" w:rsidR="00C10574" w:rsidRPr="00C075DE" w:rsidRDefault="00C10574" w:rsidP="00C10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845E35">
              <w:rPr>
                <w:rFonts w:asciiTheme="majorBidi" w:hAnsiTheme="majorBidi" w:cstheme="majorBidi" w:hint="cs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45E35">
              <w:rPr>
                <w:rFonts w:asciiTheme="majorBidi" w:hAnsiTheme="majorBidi" w:cstheme="majorBidi" w:hint="cs"/>
                <w:sz w:val="30"/>
                <w:szCs w:val="30"/>
              </w:rPr>
              <w:t>000</w:t>
            </w:r>
          </w:p>
        </w:tc>
      </w:tr>
    </w:tbl>
    <w:p w14:paraId="1BE82103" w14:textId="77777777" w:rsidR="00DB3221" w:rsidRPr="00C075DE" w:rsidRDefault="00DB3221" w:rsidP="00DB3221">
      <w:pPr>
        <w:tabs>
          <w:tab w:val="clear" w:pos="454"/>
          <w:tab w:val="clear" w:pos="680"/>
        </w:tabs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380D27D8" w14:textId="77777777" w:rsidR="00C075DE" w:rsidRDefault="00C075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76A49BB2" w14:textId="0D9BBC45" w:rsidR="00D7771D" w:rsidRPr="00C075DE" w:rsidRDefault="00D7771D" w:rsidP="000E22B4">
      <w:pPr>
        <w:pStyle w:val="Heading1"/>
        <w:numPr>
          <w:ilvl w:val="0"/>
          <w:numId w:val="19"/>
        </w:numPr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C075DE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ที่ดิน อาคารและอุปกรณ์</w:t>
      </w:r>
      <w:r w:rsidR="005826F4" w:rsidRPr="00C075DE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และสินทรัพย์สิทธิการใช้</w:t>
      </w:r>
      <w:r w:rsidRPr="00C075DE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  </w:t>
      </w:r>
    </w:p>
    <w:p w14:paraId="6B9D9D38" w14:textId="77777777" w:rsidR="00D63CC5" w:rsidRPr="00A74C29" w:rsidRDefault="00D63CC5" w:rsidP="00D63C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</w:p>
    <w:tbl>
      <w:tblPr>
        <w:tblW w:w="954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7"/>
        <w:gridCol w:w="1072"/>
        <w:gridCol w:w="237"/>
        <w:gridCol w:w="1565"/>
        <w:gridCol w:w="237"/>
        <w:gridCol w:w="1109"/>
        <w:gridCol w:w="237"/>
        <w:gridCol w:w="1569"/>
      </w:tblGrid>
      <w:tr w:rsidR="005826F4" w:rsidRPr="00C075DE" w14:paraId="2627D519" w14:textId="77777777" w:rsidTr="00194497">
        <w:trPr>
          <w:tblHeader/>
        </w:trPr>
        <w:tc>
          <w:tcPr>
            <w:tcW w:w="1843" w:type="pct"/>
          </w:tcPr>
          <w:p w14:paraId="6414955F" w14:textId="77777777" w:rsidR="005826F4" w:rsidRPr="00C075DE" w:rsidRDefault="005826F4" w:rsidP="00582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6" w:type="pct"/>
            <w:gridSpan w:val="3"/>
            <w:vAlign w:val="bottom"/>
          </w:tcPr>
          <w:p w14:paraId="04B350C1" w14:textId="77777777" w:rsidR="005826F4" w:rsidRPr="00C075DE" w:rsidRDefault="005826F4" w:rsidP="00582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4" w:type="pct"/>
            <w:vAlign w:val="bottom"/>
          </w:tcPr>
          <w:p w14:paraId="6E2DBD86" w14:textId="77777777" w:rsidR="005826F4" w:rsidRPr="00C075DE" w:rsidRDefault="005826F4" w:rsidP="00582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7" w:type="pct"/>
            <w:gridSpan w:val="3"/>
            <w:vAlign w:val="bottom"/>
          </w:tcPr>
          <w:p w14:paraId="6BCCAD78" w14:textId="3FA41C5D" w:rsidR="005826F4" w:rsidRPr="00C075DE" w:rsidRDefault="005826F4" w:rsidP="00582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</w:t>
            </w:r>
            <w:r w:rsidR="00A87DD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5826F4" w:rsidRPr="00C075DE" w14:paraId="02A78A71" w14:textId="77777777" w:rsidTr="00D773ED">
        <w:trPr>
          <w:tblHeader/>
        </w:trPr>
        <w:tc>
          <w:tcPr>
            <w:tcW w:w="1843" w:type="pct"/>
          </w:tcPr>
          <w:p w14:paraId="6126E756" w14:textId="77777777" w:rsidR="005826F4" w:rsidRPr="00C075DE" w:rsidRDefault="005826F4" w:rsidP="00582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C85C47B" w14:textId="3501D055" w:rsidR="005826F4" w:rsidRPr="00C075DE" w:rsidRDefault="00A74C29" w:rsidP="00A74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B7793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Pr="00B7793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งวด</w:t>
            </w:r>
            <w:r w:rsidR="00B66DD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B7793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B7793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br/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="00845E35" w:rsidRPr="00845E3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="00B66DD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B66DD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B7793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845E35" w:rsidRPr="00845E3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562" w:type="pct"/>
            <w:vAlign w:val="bottom"/>
          </w:tcPr>
          <w:p w14:paraId="22CF6E4A" w14:textId="77777777" w:rsidR="005826F4" w:rsidRPr="00C075DE" w:rsidRDefault="005826F4" w:rsidP="00582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  <w:p w14:paraId="0AC6CAED" w14:textId="77777777" w:rsidR="005826F4" w:rsidRPr="00C075DE" w:rsidRDefault="005826F4" w:rsidP="00582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  <w:r w:rsidRPr="00C075DE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4" w:type="pct"/>
            <w:vAlign w:val="bottom"/>
          </w:tcPr>
          <w:p w14:paraId="0763A8DD" w14:textId="77777777" w:rsidR="005826F4" w:rsidRPr="00C075DE" w:rsidRDefault="005826F4" w:rsidP="00582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0" w:type="pct"/>
            <w:vAlign w:val="bottom"/>
          </w:tcPr>
          <w:p w14:paraId="1551D3B2" w14:textId="77777777" w:rsidR="005826F4" w:rsidRPr="00C075DE" w:rsidRDefault="005826F4" w:rsidP="00582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14:paraId="7F3309FC" w14:textId="47F26555" w:rsidR="005826F4" w:rsidRPr="00C075DE" w:rsidRDefault="005826F4" w:rsidP="00582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และการโอนออก</w:t>
            </w:r>
            <w:r w:rsidR="00B24A1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075DE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24" w:type="pct"/>
            <w:vAlign w:val="bottom"/>
          </w:tcPr>
          <w:p w14:paraId="6412FCD5" w14:textId="77777777" w:rsidR="005826F4" w:rsidRPr="00C075DE" w:rsidRDefault="005826F4" w:rsidP="00582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vAlign w:val="bottom"/>
          </w:tcPr>
          <w:p w14:paraId="477A73FC" w14:textId="77777777" w:rsidR="005826F4" w:rsidRPr="00C075DE" w:rsidRDefault="005826F4" w:rsidP="00582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  <w:p w14:paraId="3FC06702" w14:textId="77777777" w:rsidR="005826F4" w:rsidRPr="00C075DE" w:rsidRDefault="005826F4" w:rsidP="00582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  <w:r w:rsidRPr="00C075DE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4" w:type="pct"/>
            <w:vAlign w:val="bottom"/>
          </w:tcPr>
          <w:p w14:paraId="533C971C" w14:textId="77777777" w:rsidR="005826F4" w:rsidRPr="00C075DE" w:rsidRDefault="005826F4" w:rsidP="00582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822" w:type="pct"/>
            <w:vAlign w:val="bottom"/>
          </w:tcPr>
          <w:p w14:paraId="567DEFC7" w14:textId="77777777" w:rsidR="005826F4" w:rsidRPr="00C075DE" w:rsidRDefault="005826F4" w:rsidP="00582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14:paraId="386480A2" w14:textId="39264F36" w:rsidR="005826F4" w:rsidRPr="00C075DE" w:rsidRDefault="005826F4" w:rsidP="00582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และการโอนออก</w:t>
            </w:r>
            <w:r w:rsidR="00B24A1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075DE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5826F4" w:rsidRPr="00C075DE" w14:paraId="4357B1EA" w14:textId="77777777" w:rsidTr="00194497">
        <w:trPr>
          <w:tblHeader/>
        </w:trPr>
        <w:tc>
          <w:tcPr>
            <w:tcW w:w="1843" w:type="pct"/>
          </w:tcPr>
          <w:p w14:paraId="7076BE61" w14:textId="77777777" w:rsidR="005826F4" w:rsidRPr="00C075DE" w:rsidRDefault="005826F4" w:rsidP="00582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57" w:type="pct"/>
            <w:gridSpan w:val="7"/>
            <w:vAlign w:val="bottom"/>
          </w:tcPr>
          <w:p w14:paraId="16728B53" w14:textId="77777777" w:rsidR="005826F4" w:rsidRPr="00C075DE" w:rsidRDefault="005826F4" w:rsidP="00582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13785" w:rsidRPr="00C075DE" w14:paraId="7A4A4645" w14:textId="77777777" w:rsidTr="00D773ED">
        <w:trPr>
          <w:tblHeader/>
        </w:trPr>
        <w:tc>
          <w:tcPr>
            <w:tcW w:w="1843" w:type="pct"/>
          </w:tcPr>
          <w:p w14:paraId="165131C8" w14:textId="0E2569BC" w:rsidR="00813785" w:rsidRPr="00C075DE" w:rsidRDefault="00813785" w:rsidP="008137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562" w:type="pct"/>
          </w:tcPr>
          <w:p w14:paraId="43EF7BFB" w14:textId="627DA566" w:rsidR="00813785" w:rsidRPr="00C075DE" w:rsidRDefault="00845E35" w:rsidP="0081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</w:rPr>
              <w:t>404</w:t>
            </w:r>
          </w:p>
        </w:tc>
        <w:tc>
          <w:tcPr>
            <w:tcW w:w="124" w:type="pct"/>
            <w:shd w:val="clear" w:color="auto" w:fill="auto"/>
          </w:tcPr>
          <w:p w14:paraId="55741A1C" w14:textId="77777777" w:rsidR="00813785" w:rsidRPr="00C075DE" w:rsidRDefault="00813785" w:rsidP="008137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0" w:type="pct"/>
            <w:shd w:val="clear" w:color="auto" w:fill="auto"/>
          </w:tcPr>
          <w:p w14:paraId="621A7A6A" w14:textId="1DB3B61E" w:rsidR="00813785" w:rsidRPr="00C075DE" w:rsidRDefault="00813785" w:rsidP="00B3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45E35" w:rsidRPr="00845E3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45E35" w:rsidRPr="00845E35">
              <w:rPr>
                <w:rFonts w:asciiTheme="majorBidi" w:hAnsiTheme="majorBidi" w:cstheme="majorBidi"/>
                <w:sz w:val="30"/>
                <w:szCs w:val="30"/>
              </w:rPr>
              <w:t>437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4" w:type="pct"/>
          </w:tcPr>
          <w:p w14:paraId="2CD710F9" w14:textId="77777777" w:rsidR="00813785" w:rsidRPr="00C075DE" w:rsidRDefault="00813785" w:rsidP="008137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51B2D97A" w14:textId="65B4CA29" w:rsidR="00813785" w:rsidRPr="00C075DE" w:rsidRDefault="00813785" w:rsidP="0081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554DFFED" w14:textId="77777777" w:rsidR="00813785" w:rsidRPr="00C075DE" w:rsidRDefault="00813785" w:rsidP="008137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2" w:type="pct"/>
          </w:tcPr>
          <w:p w14:paraId="2C600270" w14:textId="4797608A" w:rsidR="00813785" w:rsidRPr="00C075DE" w:rsidRDefault="00813785" w:rsidP="00B3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45E35" w:rsidRPr="00845E3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45E35" w:rsidRPr="00845E35">
              <w:rPr>
                <w:rFonts w:asciiTheme="majorBidi" w:hAnsiTheme="majorBidi" w:cstheme="majorBidi"/>
                <w:sz w:val="30"/>
                <w:szCs w:val="30"/>
              </w:rPr>
              <w:t>437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66DD0" w:rsidRPr="00C075DE" w14:paraId="2A7A1E52" w14:textId="77777777" w:rsidTr="00D773ED">
        <w:trPr>
          <w:tblHeader/>
        </w:trPr>
        <w:tc>
          <w:tcPr>
            <w:tcW w:w="1843" w:type="pct"/>
          </w:tcPr>
          <w:p w14:paraId="0E76BF21" w14:textId="1B1050F5" w:rsidR="00B66DD0" w:rsidRPr="00C075DE" w:rsidRDefault="00B66DD0" w:rsidP="00B66D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562" w:type="pct"/>
          </w:tcPr>
          <w:p w14:paraId="7C8F046A" w14:textId="3887A458" w:rsidR="00B66DD0" w:rsidRPr="00C075DE" w:rsidRDefault="00845E35" w:rsidP="00B66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</w:rPr>
              <w:t>82</w:t>
            </w:r>
            <w:r w:rsidR="009769C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45E35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C1187A">
              <w:rPr>
                <w:rFonts w:asciiTheme="majorBidi" w:hAnsiTheme="majorBidi" w:cstheme="majorBidi"/>
                <w:sz w:val="30"/>
                <w:szCs w:val="30"/>
              </w:rPr>
              <w:t>71</w:t>
            </w:r>
          </w:p>
        </w:tc>
        <w:tc>
          <w:tcPr>
            <w:tcW w:w="124" w:type="pct"/>
            <w:shd w:val="clear" w:color="auto" w:fill="auto"/>
          </w:tcPr>
          <w:p w14:paraId="15A955E4" w14:textId="77777777" w:rsidR="00B66DD0" w:rsidRPr="00C075DE" w:rsidRDefault="00B66DD0" w:rsidP="00B66D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0" w:type="pct"/>
            <w:shd w:val="clear" w:color="auto" w:fill="auto"/>
          </w:tcPr>
          <w:p w14:paraId="1C50B737" w14:textId="23D032E9" w:rsidR="00B66DD0" w:rsidRPr="00C075DE" w:rsidRDefault="00C1187A" w:rsidP="00C11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5F9172F9" w14:textId="77777777" w:rsidR="00B66DD0" w:rsidRPr="00C075DE" w:rsidRDefault="00B66DD0" w:rsidP="00B66D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69F4AAEC" w14:textId="200C0D3E" w:rsidR="00B66DD0" w:rsidRPr="00C075DE" w:rsidRDefault="00845E35" w:rsidP="00FC5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</w:rPr>
              <w:t>80</w:t>
            </w:r>
            <w:r w:rsidR="00FC507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45E35">
              <w:rPr>
                <w:rFonts w:asciiTheme="majorBidi" w:hAnsiTheme="majorBidi" w:cstheme="majorBidi"/>
                <w:sz w:val="30"/>
                <w:szCs w:val="30"/>
              </w:rPr>
              <w:t>676</w:t>
            </w:r>
          </w:p>
        </w:tc>
        <w:tc>
          <w:tcPr>
            <w:tcW w:w="124" w:type="pct"/>
          </w:tcPr>
          <w:p w14:paraId="6A4E1239" w14:textId="77777777" w:rsidR="00B66DD0" w:rsidRPr="00C075DE" w:rsidRDefault="00B66DD0" w:rsidP="00B66D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2" w:type="pct"/>
          </w:tcPr>
          <w:p w14:paraId="501E0386" w14:textId="542A771B" w:rsidR="00B66DD0" w:rsidRPr="00C075DE" w:rsidRDefault="00FC5078" w:rsidP="00FC5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66DD0" w:rsidRPr="00C075DE" w14:paraId="286060D4" w14:textId="77777777" w:rsidTr="00D773ED">
        <w:trPr>
          <w:tblHeader/>
        </w:trPr>
        <w:tc>
          <w:tcPr>
            <w:tcW w:w="1843" w:type="pct"/>
          </w:tcPr>
          <w:p w14:paraId="29EA062F" w14:textId="4F45947B" w:rsidR="00B66DD0" w:rsidRPr="00C075DE" w:rsidRDefault="00B66DD0" w:rsidP="00B66D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9E555A">
              <w:rPr>
                <w:rFonts w:ascii="Angsana New" w:hAnsi="Angsana New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562" w:type="pct"/>
          </w:tcPr>
          <w:p w14:paraId="03F73E08" w14:textId="77777777" w:rsidR="00B66DD0" w:rsidRDefault="00B66DD0" w:rsidP="00B66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B29F251" w14:textId="6754F7FA" w:rsidR="00A900C7" w:rsidRPr="00C075DE" w:rsidRDefault="00845E35" w:rsidP="00B66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</w:rPr>
              <w:t>374</w:t>
            </w:r>
          </w:p>
        </w:tc>
        <w:tc>
          <w:tcPr>
            <w:tcW w:w="124" w:type="pct"/>
            <w:shd w:val="clear" w:color="auto" w:fill="auto"/>
          </w:tcPr>
          <w:p w14:paraId="6341CA6A" w14:textId="5363D3F2" w:rsidR="00B66DD0" w:rsidRPr="00C075DE" w:rsidRDefault="00B66DD0" w:rsidP="00B66D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0" w:type="pct"/>
            <w:shd w:val="clear" w:color="auto" w:fill="auto"/>
          </w:tcPr>
          <w:p w14:paraId="2531537A" w14:textId="77777777" w:rsidR="00B66DD0" w:rsidRDefault="00B66DD0" w:rsidP="00B66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427155B" w14:textId="0964540E" w:rsidR="00A900C7" w:rsidRPr="00C075DE" w:rsidRDefault="00982986" w:rsidP="00C71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1A6B41DE" w14:textId="77777777" w:rsidR="00B66DD0" w:rsidRPr="00C075DE" w:rsidRDefault="00B66DD0" w:rsidP="00B66D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5561723A" w14:textId="77777777" w:rsidR="00B66DD0" w:rsidRDefault="00B66DD0" w:rsidP="00B66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9A53FD9" w14:textId="254FAE05" w:rsidR="00FC5078" w:rsidRPr="00C075DE" w:rsidRDefault="00845E35" w:rsidP="00B66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</w:rPr>
              <w:t>360</w:t>
            </w:r>
          </w:p>
        </w:tc>
        <w:tc>
          <w:tcPr>
            <w:tcW w:w="124" w:type="pct"/>
          </w:tcPr>
          <w:p w14:paraId="138F4C50" w14:textId="77777777" w:rsidR="00B66DD0" w:rsidRPr="00C075DE" w:rsidRDefault="00B66DD0" w:rsidP="00B66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2" w:type="pct"/>
          </w:tcPr>
          <w:p w14:paraId="09106CB5" w14:textId="77777777" w:rsidR="00B66DD0" w:rsidRDefault="00B66DD0" w:rsidP="00B66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B2DD564" w14:textId="5627088F" w:rsidR="00FC5078" w:rsidRPr="00C075DE" w:rsidRDefault="00FC5078" w:rsidP="00B66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66DD0" w:rsidRPr="00C075DE" w14:paraId="5F9D1825" w14:textId="77777777" w:rsidTr="00D773ED">
        <w:trPr>
          <w:tblHeader/>
        </w:trPr>
        <w:tc>
          <w:tcPr>
            <w:tcW w:w="1843" w:type="pct"/>
          </w:tcPr>
          <w:p w14:paraId="0660D85E" w14:textId="231316D8" w:rsidR="00B66DD0" w:rsidRPr="00C075DE" w:rsidRDefault="00B66DD0" w:rsidP="00B66D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5" w:right="-13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สินทรัพย์ระหว่างการก่อสร้า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</w:t>
            </w:r>
            <w:r w:rsidRPr="009E555A">
              <w:rPr>
                <w:rFonts w:ascii="Angsana New" w:hAnsi="Angsana New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562" w:type="pct"/>
            <w:tcBorders>
              <w:bottom w:val="single" w:sz="4" w:space="0" w:color="auto"/>
            </w:tcBorders>
          </w:tcPr>
          <w:p w14:paraId="4C5942F9" w14:textId="6E1322B2" w:rsidR="00B66DD0" w:rsidRPr="00C075DE" w:rsidRDefault="00845E35" w:rsidP="00B66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</w:rPr>
              <w:t>234</w:t>
            </w:r>
            <w:r w:rsidR="00FF4F9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45E35">
              <w:rPr>
                <w:rFonts w:asciiTheme="majorBidi" w:hAnsiTheme="majorBidi" w:cstheme="majorBidi"/>
                <w:sz w:val="30"/>
                <w:szCs w:val="30"/>
              </w:rPr>
              <w:t>489</w:t>
            </w:r>
          </w:p>
        </w:tc>
        <w:tc>
          <w:tcPr>
            <w:tcW w:w="124" w:type="pct"/>
            <w:shd w:val="clear" w:color="auto" w:fill="auto"/>
          </w:tcPr>
          <w:p w14:paraId="176B2679" w14:textId="77777777" w:rsidR="00B66DD0" w:rsidRPr="00C075DE" w:rsidRDefault="00B66DD0" w:rsidP="00B66D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0" w:type="pct"/>
            <w:tcBorders>
              <w:bottom w:val="single" w:sz="4" w:space="0" w:color="auto"/>
            </w:tcBorders>
            <w:shd w:val="clear" w:color="auto" w:fill="auto"/>
          </w:tcPr>
          <w:p w14:paraId="04AFA589" w14:textId="45F79323" w:rsidR="00B66DD0" w:rsidRPr="00C075DE" w:rsidRDefault="00FF4F92" w:rsidP="00B66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45E35" w:rsidRPr="00845E35">
              <w:rPr>
                <w:rFonts w:asciiTheme="majorBidi" w:hAnsiTheme="majorBidi" w:cstheme="majorBidi"/>
                <w:sz w:val="30"/>
                <w:szCs w:val="30"/>
              </w:rPr>
              <w:t>76</w:t>
            </w:r>
            <w:r w:rsidR="00BD211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45E35" w:rsidRPr="00845E35">
              <w:rPr>
                <w:rFonts w:asciiTheme="majorBidi" w:hAnsiTheme="majorBidi" w:cstheme="majorBidi"/>
                <w:sz w:val="30"/>
                <w:szCs w:val="30"/>
              </w:rPr>
              <w:t>390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4" w:type="pct"/>
          </w:tcPr>
          <w:p w14:paraId="616E2760" w14:textId="77777777" w:rsidR="00B66DD0" w:rsidRPr="00C075DE" w:rsidRDefault="00B66DD0" w:rsidP="00B66D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59E966F7" w14:textId="19A2564B" w:rsidR="00B66DD0" w:rsidRPr="00C075DE" w:rsidRDefault="00845E35" w:rsidP="00B66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</w:rPr>
              <w:t>233</w:t>
            </w:r>
            <w:r w:rsidR="00E327B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45E35">
              <w:rPr>
                <w:rFonts w:asciiTheme="majorBidi" w:hAnsiTheme="majorBidi" w:cstheme="majorBidi"/>
                <w:sz w:val="30"/>
                <w:szCs w:val="30"/>
              </w:rPr>
              <w:t>761</w:t>
            </w:r>
          </w:p>
        </w:tc>
        <w:tc>
          <w:tcPr>
            <w:tcW w:w="124" w:type="pct"/>
          </w:tcPr>
          <w:p w14:paraId="6A1FEA71" w14:textId="77777777" w:rsidR="00B66DD0" w:rsidRPr="00C075DE" w:rsidRDefault="00B66DD0" w:rsidP="00B66D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2" w:type="pct"/>
            <w:tcBorders>
              <w:bottom w:val="single" w:sz="4" w:space="0" w:color="auto"/>
            </w:tcBorders>
          </w:tcPr>
          <w:p w14:paraId="6571F3A6" w14:textId="09BD0683" w:rsidR="00B66DD0" w:rsidRPr="00C075DE" w:rsidRDefault="00E327BB" w:rsidP="00B66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45E35" w:rsidRPr="00845E35">
              <w:rPr>
                <w:rFonts w:asciiTheme="majorBidi" w:hAnsiTheme="majorBidi" w:cstheme="majorBidi"/>
                <w:sz w:val="30"/>
                <w:szCs w:val="30"/>
              </w:rPr>
              <w:t>75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45E35" w:rsidRPr="00845E35">
              <w:rPr>
                <w:rFonts w:asciiTheme="majorBidi" w:hAnsiTheme="majorBidi" w:cstheme="majorBidi"/>
                <w:sz w:val="30"/>
                <w:szCs w:val="30"/>
              </w:rPr>
              <w:t>648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66DD0" w:rsidRPr="00C075DE" w14:paraId="4CF110A2" w14:textId="77777777" w:rsidTr="00D773ED">
        <w:trPr>
          <w:tblHeader/>
        </w:trPr>
        <w:tc>
          <w:tcPr>
            <w:tcW w:w="1843" w:type="pct"/>
          </w:tcPr>
          <w:p w14:paraId="28B43269" w14:textId="38C60C44" w:rsidR="00B66DD0" w:rsidRPr="00C075DE" w:rsidRDefault="00B66DD0" w:rsidP="00B66D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62" w:type="pct"/>
            <w:tcBorders>
              <w:top w:val="single" w:sz="4" w:space="0" w:color="auto"/>
              <w:bottom w:val="double" w:sz="4" w:space="0" w:color="auto"/>
            </w:tcBorders>
          </w:tcPr>
          <w:p w14:paraId="23FEC05C" w14:textId="0261CC1F" w:rsidR="00B66DD0" w:rsidRPr="00C075DE" w:rsidRDefault="00845E35" w:rsidP="00B66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317</w:t>
            </w:r>
            <w:r w:rsidR="00D97A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45E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</w:t>
            </w:r>
            <w:r w:rsidR="00C118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24" w:type="pct"/>
            <w:shd w:val="clear" w:color="auto" w:fill="auto"/>
          </w:tcPr>
          <w:p w14:paraId="7F265792" w14:textId="77777777" w:rsidR="00B66DD0" w:rsidRPr="00C075DE" w:rsidRDefault="00B66DD0" w:rsidP="00B66D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9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2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FA672F" w14:textId="7506F247" w:rsidR="00B66DD0" w:rsidRPr="00C075DE" w:rsidRDefault="00C1187A" w:rsidP="00B66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845E35" w:rsidRPr="00845E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</w:t>
            </w:r>
            <w:r w:rsidR="00C645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845E35" w:rsidRPr="00845E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7)</w:t>
            </w:r>
          </w:p>
        </w:tc>
        <w:tc>
          <w:tcPr>
            <w:tcW w:w="124" w:type="pct"/>
          </w:tcPr>
          <w:p w14:paraId="2D556CB0" w14:textId="77777777" w:rsidR="00B66DD0" w:rsidRPr="00C075DE" w:rsidRDefault="00B66DD0" w:rsidP="00B66D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9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41376418" w14:textId="06956096" w:rsidR="00B66DD0" w:rsidRPr="00C075DE" w:rsidRDefault="00845E35" w:rsidP="00B66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314</w:t>
            </w:r>
            <w:r w:rsidR="00E327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45E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797</w:t>
            </w:r>
          </w:p>
        </w:tc>
        <w:tc>
          <w:tcPr>
            <w:tcW w:w="124" w:type="pct"/>
          </w:tcPr>
          <w:p w14:paraId="0507C37D" w14:textId="77777777" w:rsidR="00B66DD0" w:rsidRPr="00C075DE" w:rsidRDefault="00B66DD0" w:rsidP="00B66D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9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22" w:type="pct"/>
            <w:tcBorders>
              <w:top w:val="single" w:sz="4" w:space="0" w:color="auto"/>
              <w:bottom w:val="double" w:sz="4" w:space="0" w:color="auto"/>
            </w:tcBorders>
          </w:tcPr>
          <w:p w14:paraId="15E352ED" w14:textId="230F8869" w:rsidR="00B66DD0" w:rsidRPr="00C075DE" w:rsidRDefault="00E327BB" w:rsidP="00B66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845E35" w:rsidRPr="00845E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845E35" w:rsidRPr="00845E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085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605508EA" w14:textId="77777777" w:rsidR="002D5395" w:rsidRPr="00A74C29" w:rsidRDefault="002D5395" w:rsidP="00D773ED">
      <w:pPr>
        <w:rPr>
          <w:rFonts w:asciiTheme="majorBidi" w:hAnsiTheme="majorBidi" w:cstheme="majorBidi"/>
          <w:sz w:val="30"/>
          <w:szCs w:val="30"/>
          <w:lang w:val="th-TH"/>
        </w:rPr>
      </w:pPr>
    </w:p>
    <w:p w14:paraId="6BA96B81" w14:textId="79F25287" w:rsidR="00AB51B2" w:rsidRPr="00C075DE" w:rsidRDefault="00AB51B2" w:rsidP="000E22B4">
      <w:pPr>
        <w:pStyle w:val="Heading1"/>
        <w:numPr>
          <w:ilvl w:val="0"/>
          <w:numId w:val="19"/>
        </w:numPr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C075DE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เจ้าหนี้</w:t>
      </w:r>
      <w:r w:rsidR="00197BAA" w:rsidRPr="00C075DE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หมุนเวียน</w:t>
      </w:r>
      <w:r w:rsidRPr="00C075DE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อื่น</w:t>
      </w:r>
    </w:p>
    <w:p w14:paraId="04F04AEC" w14:textId="1BC94278" w:rsidR="000B65BB" w:rsidRPr="00A74C29" w:rsidRDefault="000B65BB" w:rsidP="000B65BB">
      <w:pPr>
        <w:rPr>
          <w:rFonts w:asciiTheme="majorBidi" w:hAnsiTheme="majorBidi" w:cstheme="majorBidi"/>
          <w:sz w:val="30"/>
          <w:szCs w:val="30"/>
          <w:lang w:val="th-TH"/>
        </w:rPr>
      </w:pPr>
    </w:p>
    <w:tbl>
      <w:tblPr>
        <w:tblW w:w="918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810"/>
        <w:gridCol w:w="990"/>
        <w:gridCol w:w="268"/>
        <w:gridCol w:w="992"/>
        <w:gridCol w:w="268"/>
        <w:gridCol w:w="992"/>
        <w:gridCol w:w="265"/>
        <w:gridCol w:w="1086"/>
      </w:tblGrid>
      <w:tr w:rsidR="00AB6DF7" w:rsidRPr="00C075DE" w14:paraId="2540ED87" w14:textId="77777777" w:rsidTr="00D3314A">
        <w:tc>
          <w:tcPr>
            <w:tcW w:w="3510" w:type="dxa"/>
          </w:tcPr>
          <w:p w14:paraId="6EAB75B0" w14:textId="77777777" w:rsidR="00AB6DF7" w:rsidRPr="00C075DE" w:rsidRDefault="00AB6DF7" w:rsidP="00D3314A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0" w:type="dxa"/>
          </w:tcPr>
          <w:p w14:paraId="42CEE470" w14:textId="77777777" w:rsidR="00AB6DF7" w:rsidRPr="00C075DE" w:rsidRDefault="00AB6DF7" w:rsidP="00D3314A">
            <w:pPr>
              <w:ind w:left="-110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vAlign w:val="center"/>
          </w:tcPr>
          <w:p w14:paraId="161E6E23" w14:textId="77777777" w:rsidR="00AB6DF7" w:rsidRPr="00C075DE" w:rsidRDefault="00AB6DF7" w:rsidP="00D3314A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8" w:type="dxa"/>
            <w:vAlign w:val="center"/>
          </w:tcPr>
          <w:p w14:paraId="2873F933" w14:textId="77777777" w:rsidR="00AB6DF7" w:rsidRPr="00C075DE" w:rsidRDefault="00AB6DF7" w:rsidP="00D3314A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43" w:type="dxa"/>
            <w:gridSpan w:val="3"/>
          </w:tcPr>
          <w:p w14:paraId="042BF41F" w14:textId="77777777" w:rsidR="00AB6DF7" w:rsidRPr="00C075DE" w:rsidRDefault="00AB6DF7" w:rsidP="00D3314A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66DD0" w:rsidRPr="00C075DE" w14:paraId="1C2CB6A0" w14:textId="77777777" w:rsidTr="00D3314A">
        <w:tc>
          <w:tcPr>
            <w:tcW w:w="3510" w:type="dxa"/>
          </w:tcPr>
          <w:p w14:paraId="15F22B04" w14:textId="77777777" w:rsidR="00B66DD0" w:rsidRPr="00C075DE" w:rsidRDefault="00B66DD0" w:rsidP="00B66DD0">
            <w:pPr>
              <w:ind w:right="-108" w:hanging="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0" w:type="dxa"/>
          </w:tcPr>
          <w:p w14:paraId="0668E9C3" w14:textId="77777777" w:rsidR="00B66DD0" w:rsidRPr="00C075DE" w:rsidRDefault="00B66DD0" w:rsidP="00B66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5387"/>
              </w:tabs>
              <w:ind w:left="-73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1DC7EE3" w14:textId="3BD603CC" w:rsidR="00B66DD0" w:rsidRPr="00C075DE" w:rsidRDefault="00845E35" w:rsidP="00B66DD0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B66DD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66DD0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68" w:type="dxa"/>
          </w:tcPr>
          <w:p w14:paraId="02FC81EA" w14:textId="77777777" w:rsidR="00B66DD0" w:rsidRPr="00C075DE" w:rsidRDefault="00B66DD0" w:rsidP="00B66DD0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2" w:type="dxa"/>
          </w:tcPr>
          <w:p w14:paraId="2C10B15F" w14:textId="23BC7A17" w:rsidR="00B66DD0" w:rsidRPr="00C075DE" w:rsidRDefault="00845E35" w:rsidP="00B66DD0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B66DD0" w:rsidRPr="00C075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66DD0"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8" w:type="dxa"/>
          </w:tcPr>
          <w:p w14:paraId="17715F4D" w14:textId="77777777" w:rsidR="00B66DD0" w:rsidRPr="00C075DE" w:rsidRDefault="00B66DD0" w:rsidP="00B66DD0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2" w:type="dxa"/>
          </w:tcPr>
          <w:p w14:paraId="7361DE58" w14:textId="13089BDC" w:rsidR="00B66DD0" w:rsidRPr="00C075DE" w:rsidRDefault="00845E35" w:rsidP="00B66DD0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B66DD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66DD0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65" w:type="dxa"/>
          </w:tcPr>
          <w:p w14:paraId="0C9BB9DA" w14:textId="77777777" w:rsidR="00B66DD0" w:rsidRPr="00C075DE" w:rsidRDefault="00B66DD0" w:rsidP="00B66DD0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6" w:type="dxa"/>
          </w:tcPr>
          <w:p w14:paraId="4D35989E" w14:textId="368D46F7" w:rsidR="00B66DD0" w:rsidRPr="00C075DE" w:rsidRDefault="00845E35" w:rsidP="00B66DD0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B66DD0" w:rsidRPr="00C075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66DD0"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B66DD0" w:rsidRPr="00C075DE" w14:paraId="5E91D167" w14:textId="77777777" w:rsidTr="00D3314A">
        <w:tc>
          <w:tcPr>
            <w:tcW w:w="3510" w:type="dxa"/>
          </w:tcPr>
          <w:p w14:paraId="46E52A96" w14:textId="77777777" w:rsidR="00B66DD0" w:rsidRPr="00C075DE" w:rsidRDefault="00B66DD0" w:rsidP="00B66DD0">
            <w:pPr>
              <w:ind w:right="-108" w:hanging="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0" w:type="dxa"/>
          </w:tcPr>
          <w:p w14:paraId="609F8E76" w14:textId="77777777" w:rsidR="00B66DD0" w:rsidRPr="00C075DE" w:rsidRDefault="00B66DD0" w:rsidP="00B66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5387"/>
              </w:tabs>
              <w:ind w:left="-73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990" w:type="dxa"/>
          </w:tcPr>
          <w:p w14:paraId="64293A21" w14:textId="66113FE1" w:rsidR="00B66DD0" w:rsidRPr="00C075DE" w:rsidRDefault="00845E35" w:rsidP="00B66DD0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68" w:type="dxa"/>
          </w:tcPr>
          <w:p w14:paraId="1CA7E818" w14:textId="77777777" w:rsidR="00B66DD0" w:rsidRPr="00C075DE" w:rsidRDefault="00B66DD0" w:rsidP="00B66DD0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2" w:type="dxa"/>
          </w:tcPr>
          <w:p w14:paraId="707FADF8" w14:textId="47BA7FBE" w:rsidR="00B66DD0" w:rsidRPr="00C075DE" w:rsidRDefault="00845E35" w:rsidP="00B66DD0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68" w:type="dxa"/>
          </w:tcPr>
          <w:p w14:paraId="6D41E758" w14:textId="77777777" w:rsidR="00B66DD0" w:rsidRPr="00C075DE" w:rsidRDefault="00B66DD0" w:rsidP="00B66DD0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2" w:type="dxa"/>
          </w:tcPr>
          <w:p w14:paraId="14551CAC" w14:textId="0518B434" w:rsidR="00B66DD0" w:rsidRPr="00C075DE" w:rsidRDefault="00845E35" w:rsidP="00B66DD0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65" w:type="dxa"/>
          </w:tcPr>
          <w:p w14:paraId="2039B626" w14:textId="77777777" w:rsidR="00B66DD0" w:rsidRPr="00C075DE" w:rsidRDefault="00B66DD0" w:rsidP="00B66DD0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6" w:type="dxa"/>
          </w:tcPr>
          <w:p w14:paraId="610D841A" w14:textId="0395D854" w:rsidR="00B66DD0" w:rsidRPr="00C075DE" w:rsidRDefault="00845E35" w:rsidP="00B66DD0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</w:tr>
      <w:tr w:rsidR="00B66DD0" w:rsidRPr="00C075DE" w14:paraId="429C3EA2" w14:textId="77777777" w:rsidTr="00D3314A">
        <w:tc>
          <w:tcPr>
            <w:tcW w:w="3510" w:type="dxa"/>
          </w:tcPr>
          <w:p w14:paraId="1B1B5534" w14:textId="77777777" w:rsidR="00B66DD0" w:rsidRPr="00C075DE" w:rsidRDefault="00B66DD0" w:rsidP="00B66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02A07E3E" w14:textId="77777777" w:rsidR="00B66DD0" w:rsidRPr="00C075DE" w:rsidRDefault="00B66DD0" w:rsidP="00B66DD0">
            <w:pPr>
              <w:tabs>
                <w:tab w:val="clear" w:pos="227"/>
                <w:tab w:val="clear" w:pos="454"/>
                <w:tab w:val="clear" w:pos="680"/>
              </w:tabs>
              <w:ind w:left="-73" w:right="-15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861" w:type="dxa"/>
            <w:gridSpan w:val="7"/>
            <w:shd w:val="clear" w:color="auto" w:fill="auto"/>
          </w:tcPr>
          <w:p w14:paraId="6217B589" w14:textId="77777777" w:rsidR="00B66DD0" w:rsidRPr="00C075DE" w:rsidRDefault="00B66DD0" w:rsidP="00B66DD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C075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66DD0" w:rsidRPr="00C075DE" w14:paraId="3E2792CE" w14:textId="77777777" w:rsidTr="00D3314A">
        <w:tc>
          <w:tcPr>
            <w:tcW w:w="3510" w:type="dxa"/>
          </w:tcPr>
          <w:p w14:paraId="7F1BB2FA" w14:textId="020ED95A" w:rsidR="00B66DD0" w:rsidRPr="00C075DE" w:rsidRDefault="00B66DD0" w:rsidP="00B66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เจ้าหนี้หมุนเวียนอื่น - กิจการที่เกี่ยวข้องกัน</w:t>
            </w:r>
          </w:p>
        </w:tc>
        <w:tc>
          <w:tcPr>
            <w:tcW w:w="810" w:type="dxa"/>
          </w:tcPr>
          <w:p w14:paraId="64AE10C3" w14:textId="79076DD6" w:rsidR="00B66DD0" w:rsidRPr="00C075DE" w:rsidRDefault="00845E35" w:rsidP="00B66DD0">
            <w:pPr>
              <w:tabs>
                <w:tab w:val="clear" w:pos="227"/>
                <w:tab w:val="clear" w:pos="454"/>
                <w:tab w:val="clear" w:pos="680"/>
              </w:tabs>
              <w:ind w:left="-14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990" w:type="dxa"/>
            <w:shd w:val="clear" w:color="auto" w:fill="auto"/>
          </w:tcPr>
          <w:p w14:paraId="04C5F112" w14:textId="2E187B05" w:rsidR="00B66DD0" w:rsidRPr="00C10574" w:rsidRDefault="00A910AE" w:rsidP="00B66D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835</w:t>
            </w:r>
          </w:p>
        </w:tc>
        <w:tc>
          <w:tcPr>
            <w:tcW w:w="268" w:type="dxa"/>
          </w:tcPr>
          <w:p w14:paraId="38BDE60E" w14:textId="77777777" w:rsidR="00B66DD0" w:rsidRPr="00C075DE" w:rsidRDefault="00B66DD0" w:rsidP="00B66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</w:tcPr>
          <w:p w14:paraId="682F687F" w14:textId="3FB0A540" w:rsidR="00B66DD0" w:rsidRPr="00C075DE" w:rsidRDefault="00845E35" w:rsidP="00B66D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B66DD0" w:rsidRPr="00DA390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45E35">
              <w:rPr>
                <w:rFonts w:asciiTheme="majorBidi" w:hAnsiTheme="majorBidi" w:cstheme="majorBidi"/>
                <w:sz w:val="30"/>
                <w:szCs w:val="30"/>
              </w:rPr>
              <w:t>06</w:t>
            </w:r>
            <w:r w:rsidR="00B34C5B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68" w:type="dxa"/>
          </w:tcPr>
          <w:p w14:paraId="7DC8BFED" w14:textId="77777777" w:rsidR="00B66DD0" w:rsidRPr="00C075DE" w:rsidRDefault="00B66DD0" w:rsidP="00B66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1977E79A" w14:textId="7D17FB78" w:rsidR="00B66DD0" w:rsidRPr="00C075DE" w:rsidRDefault="00845E35" w:rsidP="00B66DD0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45E35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405</w:t>
            </w:r>
          </w:p>
        </w:tc>
        <w:tc>
          <w:tcPr>
            <w:tcW w:w="265" w:type="dxa"/>
          </w:tcPr>
          <w:p w14:paraId="27FCC634" w14:textId="77777777" w:rsidR="00B66DD0" w:rsidRPr="00C075DE" w:rsidRDefault="00B66DD0" w:rsidP="00B66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6" w:type="dxa"/>
          </w:tcPr>
          <w:p w14:paraId="274C88C4" w14:textId="246FD638" w:rsidR="00B66DD0" w:rsidRPr="00C075DE" w:rsidRDefault="00845E35" w:rsidP="00B66DD0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B66D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45E3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380</w:t>
            </w:r>
          </w:p>
        </w:tc>
      </w:tr>
      <w:tr w:rsidR="00B66DD0" w:rsidRPr="00C075DE" w14:paraId="52573A7D" w14:textId="77777777" w:rsidTr="00D3314A">
        <w:tc>
          <w:tcPr>
            <w:tcW w:w="3510" w:type="dxa"/>
          </w:tcPr>
          <w:p w14:paraId="0F37CD3E" w14:textId="4FF64D48" w:rsidR="00B66DD0" w:rsidRPr="00C075DE" w:rsidRDefault="00B66DD0" w:rsidP="00B66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ดอกเบี้ยค้างจ่าย - กิจการที่เกี่ยวข้องกัน</w:t>
            </w:r>
          </w:p>
        </w:tc>
        <w:tc>
          <w:tcPr>
            <w:tcW w:w="810" w:type="dxa"/>
          </w:tcPr>
          <w:p w14:paraId="6AC98648" w14:textId="5AE0D1F8" w:rsidR="00B66DD0" w:rsidRPr="00C075DE" w:rsidRDefault="00845E35" w:rsidP="00B66DD0">
            <w:pPr>
              <w:tabs>
                <w:tab w:val="clear" w:pos="227"/>
                <w:tab w:val="clear" w:pos="454"/>
                <w:tab w:val="clear" w:pos="680"/>
              </w:tabs>
              <w:ind w:left="-14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990" w:type="dxa"/>
            <w:shd w:val="clear" w:color="auto" w:fill="auto"/>
          </w:tcPr>
          <w:p w14:paraId="5031724A" w14:textId="6CEF69B9" w:rsidR="00B66DD0" w:rsidRPr="00C10574" w:rsidRDefault="00845E35" w:rsidP="00B66D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10574">
              <w:rPr>
                <w:rFonts w:asciiTheme="majorBidi" w:hAnsiTheme="majorBidi" w:cstheme="majorBidi"/>
                <w:sz w:val="30"/>
                <w:szCs w:val="30"/>
              </w:rPr>
              <w:t>484</w:t>
            </w:r>
          </w:p>
        </w:tc>
        <w:tc>
          <w:tcPr>
            <w:tcW w:w="268" w:type="dxa"/>
          </w:tcPr>
          <w:p w14:paraId="13FA5DB9" w14:textId="77777777" w:rsidR="00B66DD0" w:rsidRPr="00C075DE" w:rsidRDefault="00B66DD0" w:rsidP="00B66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</w:tcPr>
          <w:p w14:paraId="06EA37B6" w14:textId="4C1B6E10" w:rsidR="00B66DD0" w:rsidRPr="00C075DE" w:rsidRDefault="00845E35" w:rsidP="00B66D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</w:rPr>
              <w:t>44</w:t>
            </w:r>
            <w:r w:rsidR="00B34C5B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68" w:type="dxa"/>
          </w:tcPr>
          <w:p w14:paraId="6267E8C1" w14:textId="77777777" w:rsidR="00B66DD0" w:rsidRPr="00C075DE" w:rsidRDefault="00B66DD0" w:rsidP="00B66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47591153" w14:textId="6732D1E9" w:rsidR="00B66DD0" w:rsidRPr="00C075DE" w:rsidRDefault="00455EE3" w:rsidP="00B66DD0">
            <w:pPr>
              <w:pStyle w:val="acctfourfigures"/>
              <w:tabs>
                <w:tab w:val="clear" w:pos="765"/>
                <w:tab w:val="decimal" w:pos="576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65" w:type="dxa"/>
          </w:tcPr>
          <w:p w14:paraId="3EFA757E" w14:textId="77777777" w:rsidR="00B66DD0" w:rsidRPr="00C075DE" w:rsidRDefault="00B66DD0" w:rsidP="00B66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6" w:type="dxa"/>
          </w:tcPr>
          <w:p w14:paraId="297A4289" w14:textId="29C057B8" w:rsidR="00B66DD0" w:rsidRPr="00C075DE" w:rsidRDefault="00B66DD0" w:rsidP="00B66DD0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B66DD0" w:rsidRPr="00C075DE" w14:paraId="08BFD4CB" w14:textId="77777777" w:rsidTr="000A3E0B">
        <w:tc>
          <w:tcPr>
            <w:tcW w:w="3510" w:type="dxa"/>
          </w:tcPr>
          <w:p w14:paraId="7078B172" w14:textId="55A49A76" w:rsidR="00B66DD0" w:rsidRPr="00C075DE" w:rsidRDefault="00B66DD0" w:rsidP="00B66DD0">
            <w:pPr>
              <w:tabs>
                <w:tab w:val="left" w:pos="9000"/>
                <w:tab w:val="left" w:pos="9090"/>
              </w:tabs>
              <w:spacing w:line="380" w:lineRule="exact"/>
              <w:ind w:left="162" w:right="-216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ค่าใช้จ่ายส่งเสริมการขายค้างจ่าย</w:t>
            </w:r>
          </w:p>
        </w:tc>
        <w:tc>
          <w:tcPr>
            <w:tcW w:w="810" w:type="dxa"/>
          </w:tcPr>
          <w:p w14:paraId="613C54E7" w14:textId="77777777" w:rsidR="00B66DD0" w:rsidRPr="00C075DE" w:rsidRDefault="00B66DD0" w:rsidP="00B66DD0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629210BC" w14:textId="56C24171" w:rsidR="00B66DD0" w:rsidRPr="00C075DE" w:rsidRDefault="00845E35" w:rsidP="00B66D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</w:rPr>
              <w:t>282</w:t>
            </w:r>
            <w:r w:rsidR="00C87F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45E35">
              <w:rPr>
                <w:rFonts w:asciiTheme="majorBidi" w:hAnsiTheme="majorBidi" w:cstheme="majorBidi"/>
                <w:sz w:val="30"/>
                <w:szCs w:val="30"/>
              </w:rPr>
              <w:t>579</w:t>
            </w:r>
          </w:p>
        </w:tc>
        <w:tc>
          <w:tcPr>
            <w:tcW w:w="268" w:type="dxa"/>
          </w:tcPr>
          <w:p w14:paraId="1898EEF1" w14:textId="77777777" w:rsidR="00B66DD0" w:rsidRPr="00C075DE" w:rsidRDefault="00B66DD0" w:rsidP="00B66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</w:tcPr>
          <w:p w14:paraId="3E134395" w14:textId="4CF2E3D6" w:rsidR="00B66DD0" w:rsidRPr="00C075DE" w:rsidRDefault="00845E35" w:rsidP="00B66D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</w:rPr>
              <w:t>237</w:t>
            </w:r>
            <w:r w:rsidR="00B66DD0" w:rsidRPr="00DA390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45E35">
              <w:rPr>
                <w:rFonts w:asciiTheme="majorBidi" w:hAnsiTheme="majorBidi" w:cstheme="majorBidi"/>
                <w:sz w:val="30"/>
                <w:szCs w:val="30"/>
              </w:rPr>
              <w:t>737</w:t>
            </w:r>
          </w:p>
        </w:tc>
        <w:tc>
          <w:tcPr>
            <w:tcW w:w="268" w:type="dxa"/>
          </w:tcPr>
          <w:p w14:paraId="04146F2B" w14:textId="77777777" w:rsidR="00B66DD0" w:rsidRPr="00C075DE" w:rsidRDefault="00B66DD0" w:rsidP="00B66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1EF97567" w14:textId="69DAFF4C" w:rsidR="00B66DD0" w:rsidRPr="00C075DE" w:rsidRDefault="00845E35" w:rsidP="00B66DD0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281</w:t>
            </w:r>
            <w:r w:rsidR="007D083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845E3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</w:t>
            </w:r>
            <w:r w:rsidR="00B237D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65" w:type="dxa"/>
          </w:tcPr>
          <w:p w14:paraId="6319AD68" w14:textId="77777777" w:rsidR="00B66DD0" w:rsidRPr="00C075DE" w:rsidRDefault="00B66DD0" w:rsidP="00B66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6B1E6970" w14:textId="3DDE4898" w:rsidR="00B66DD0" w:rsidRPr="00C075DE" w:rsidRDefault="00845E35" w:rsidP="00B66DD0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237</w:t>
            </w:r>
            <w:r w:rsidR="00B66DD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845E3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431</w:t>
            </w:r>
          </w:p>
        </w:tc>
      </w:tr>
      <w:tr w:rsidR="00B66DD0" w:rsidRPr="00C075DE" w14:paraId="1BCB60ED" w14:textId="77777777" w:rsidTr="00D3314A">
        <w:tc>
          <w:tcPr>
            <w:tcW w:w="3510" w:type="dxa"/>
          </w:tcPr>
          <w:p w14:paraId="776BBA81" w14:textId="2733255E" w:rsidR="00B66DD0" w:rsidRPr="00C075DE" w:rsidRDefault="00B66DD0" w:rsidP="00B66DD0">
            <w:pPr>
              <w:spacing w:line="380" w:lineRule="exact"/>
              <w:ind w:left="162" w:right="-216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เงินรับล่วงหน้าค่าสินค้า</w:t>
            </w:r>
          </w:p>
        </w:tc>
        <w:tc>
          <w:tcPr>
            <w:tcW w:w="810" w:type="dxa"/>
          </w:tcPr>
          <w:p w14:paraId="7ADED2AF" w14:textId="77777777" w:rsidR="00B66DD0" w:rsidRPr="00C075DE" w:rsidRDefault="00B66DD0" w:rsidP="00B66DD0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51456C19" w14:textId="7ED0994B" w:rsidR="00B66DD0" w:rsidRPr="00C075DE" w:rsidRDefault="00845E35" w:rsidP="00B66D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</w:rPr>
              <w:t>200</w:t>
            </w:r>
            <w:r w:rsidR="00C87F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45E35">
              <w:rPr>
                <w:rFonts w:asciiTheme="majorBidi" w:hAnsiTheme="majorBidi" w:cstheme="majorBidi"/>
                <w:sz w:val="30"/>
                <w:szCs w:val="30"/>
              </w:rPr>
              <w:t>028</w:t>
            </w:r>
          </w:p>
        </w:tc>
        <w:tc>
          <w:tcPr>
            <w:tcW w:w="268" w:type="dxa"/>
          </w:tcPr>
          <w:p w14:paraId="6F50E3E7" w14:textId="77777777" w:rsidR="00B66DD0" w:rsidRPr="00C075DE" w:rsidRDefault="00B66DD0" w:rsidP="00B66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</w:tcPr>
          <w:p w14:paraId="0D44198B" w14:textId="294442B9" w:rsidR="00B66DD0" w:rsidRPr="00C075DE" w:rsidRDefault="00845E35" w:rsidP="00B66D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</w:rPr>
              <w:t>203</w:t>
            </w:r>
            <w:r w:rsidR="00B66DD0" w:rsidRPr="00DA390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45E35">
              <w:rPr>
                <w:rFonts w:asciiTheme="majorBidi" w:hAnsiTheme="majorBidi" w:cstheme="majorBidi"/>
                <w:sz w:val="30"/>
                <w:szCs w:val="30"/>
              </w:rPr>
              <w:t>467</w:t>
            </w:r>
          </w:p>
        </w:tc>
        <w:tc>
          <w:tcPr>
            <w:tcW w:w="268" w:type="dxa"/>
          </w:tcPr>
          <w:p w14:paraId="0894B075" w14:textId="77777777" w:rsidR="00B66DD0" w:rsidRPr="00C075DE" w:rsidRDefault="00B66DD0" w:rsidP="00B66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4B422C81" w14:textId="2FF99A91" w:rsidR="00B66DD0" w:rsidRPr="00C075DE" w:rsidRDefault="00845E35" w:rsidP="00B66DD0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195</w:t>
            </w:r>
            <w:r w:rsidR="00E35C8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845E3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497</w:t>
            </w:r>
          </w:p>
        </w:tc>
        <w:tc>
          <w:tcPr>
            <w:tcW w:w="265" w:type="dxa"/>
          </w:tcPr>
          <w:p w14:paraId="44B22CF3" w14:textId="77777777" w:rsidR="00B66DD0" w:rsidRPr="00C075DE" w:rsidRDefault="00B66DD0" w:rsidP="00B66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02734930" w14:textId="67F14FDB" w:rsidR="00B66DD0" w:rsidRPr="00C075DE" w:rsidRDefault="00845E35" w:rsidP="00B66DD0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203</w:t>
            </w:r>
            <w:r w:rsidR="00B66DD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845E3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467</w:t>
            </w:r>
          </w:p>
        </w:tc>
      </w:tr>
      <w:tr w:rsidR="00B66DD0" w:rsidRPr="00C075DE" w14:paraId="24445446" w14:textId="77777777" w:rsidTr="00D3314A">
        <w:tc>
          <w:tcPr>
            <w:tcW w:w="3510" w:type="dxa"/>
          </w:tcPr>
          <w:p w14:paraId="6E59600D" w14:textId="15A15619" w:rsidR="00B66DD0" w:rsidRPr="00C075DE" w:rsidRDefault="00B66DD0" w:rsidP="00B66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เจ้าหนี้หมุนเวียนอื่น - กิจการอื่น</w:t>
            </w:r>
          </w:p>
        </w:tc>
        <w:tc>
          <w:tcPr>
            <w:tcW w:w="810" w:type="dxa"/>
          </w:tcPr>
          <w:p w14:paraId="75C6C55C" w14:textId="77777777" w:rsidR="00B66DD0" w:rsidRPr="00C075DE" w:rsidRDefault="00B66DD0" w:rsidP="00B66DD0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658E5753" w14:textId="6F827110" w:rsidR="00B66DD0" w:rsidRPr="00C075DE" w:rsidRDefault="00845E35" w:rsidP="00B66D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</w:rPr>
              <w:t>154</w:t>
            </w:r>
            <w:r w:rsidR="003F445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45E35">
              <w:rPr>
                <w:rFonts w:asciiTheme="majorBidi" w:hAnsiTheme="majorBidi" w:cstheme="majorBidi"/>
                <w:sz w:val="30"/>
                <w:szCs w:val="30"/>
              </w:rPr>
              <w:t>941</w:t>
            </w:r>
          </w:p>
        </w:tc>
        <w:tc>
          <w:tcPr>
            <w:tcW w:w="268" w:type="dxa"/>
          </w:tcPr>
          <w:p w14:paraId="20B90390" w14:textId="77777777" w:rsidR="00B66DD0" w:rsidRPr="00C075DE" w:rsidRDefault="00B66DD0" w:rsidP="00B66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</w:tcPr>
          <w:p w14:paraId="74CA812D" w14:textId="61A71D60" w:rsidR="00B66DD0" w:rsidRPr="00C075DE" w:rsidRDefault="00845E35" w:rsidP="00B66D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</w:rPr>
              <w:t>77</w:t>
            </w:r>
            <w:r w:rsidR="00B66DD0" w:rsidRPr="00DA390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45E35">
              <w:rPr>
                <w:rFonts w:asciiTheme="majorBidi" w:hAnsiTheme="majorBidi" w:cstheme="majorBidi"/>
                <w:sz w:val="30"/>
                <w:szCs w:val="30"/>
              </w:rPr>
              <w:t>291</w:t>
            </w:r>
          </w:p>
        </w:tc>
        <w:tc>
          <w:tcPr>
            <w:tcW w:w="268" w:type="dxa"/>
          </w:tcPr>
          <w:p w14:paraId="17CAA1B2" w14:textId="77777777" w:rsidR="00B66DD0" w:rsidRPr="00C075DE" w:rsidRDefault="00B66DD0" w:rsidP="00B66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53A9F75D" w14:textId="6BD72D59" w:rsidR="00B66DD0" w:rsidRPr="00C075DE" w:rsidRDefault="00845E35" w:rsidP="00B66DD0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147</w:t>
            </w:r>
            <w:r w:rsidR="00E35C8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845E3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167</w:t>
            </w:r>
          </w:p>
        </w:tc>
        <w:tc>
          <w:tcPr>
            <w:tcW w:w="265" w:type="dxa"/>
          </w:tcPr>
          <w:p w14:paraId="3A83927D" w14:textId="77777777" w:rsidR="00B66DD0" w:rsidRPr="00C075DE" w:rsidRDefault="00B66DD0" w:rsidP="00B66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6" w:type="dxa"/>
          </w:tcPr>
          <w:p w14:paraId="649787DF" w14:textId="77BEAB38" w:rsidR="00B66DD0" w:rsidRPr="00C075DE" w:rsidRDefault="00845E35" w:rsidP="00B66DD0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</w:t>
            </w:r>
            <w:r w:rsidR="00B66DD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845E3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221</w:t>
            </w:r>
          </w:p>
        </w:tc>
      </w:tr>
      <w:tr w:rsidR="00C1187A" w:rsidRPr="00C075DE" w14:paraId="169C2DC3" w14:textId="77777777" w:rsidTr="00D3314A">
        <w:tc>
          <w:tcPr>
            <w:tcW w:w="3510" w:type="dxa"/>
          </w:tcPr>
          <w:p w14:paraId="0B800530" w14:textId="66E90655" w:rsidR="00C1187A" w:rsidRDefault="00C1187A" w:rsidP="00C1187A">
            <w:pPr>
              <w:tabs>
                <w:tab w:val="left" w:pos="9000"/>
                <w:tab w:val="left" w:pos="9090"/>
              </w:tabs>
              <w:spacing w:line="380" w:lineRule="exact"/>
              <w:ind w:left="162" w:right="-216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810" w:type="dxa"/>
          </w:tcPr>
          <w:p w14:paraId="4953B6F6" w14:textId="77777777" w:rsidR="00C1187A" w:rsidRPr="00C075DE" w:rsidRDefault="00C1187A" w:rsidP="00C1187A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B9EE1DF" w14:textId="14A4D55B" w:rsidR="00C1187A" w:rsidRPr="00845E35" w:rsidRDefault="00C1187A" w:rsidP="00C11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</w:rPr>
              <w:t>152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45E35">
              <w:rPr>
                <w:rFonts w:asciiTheme="majorBidi" w:hAnsiTheme="majorBidi" w:cstheme="majorBidi"/>
                <w:sz w:val="30"/>
                <w:szCs w:val="30"/>
              </w:rPr>
              <w:t>732</w:t>
            </w:r>
          </w:p>
        </w:tc>
        <w:tc>
          <w:tcPr>
            <w:tcW w:w="268" w:type="dxa"/>
          </w:tcPr>
          <w:p w14:paraId="094BEE13" w14:textId="77777777" w:rsidR="00C1187A" w:rsidRPr="00C075DE" w:rsidRDefault="00C1187A" w:rsidP="00C11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</w:tcPr>
          <w:p w14:paraId="40F8FC02" w14:textId="1299BBCF" w:rsidR="00C1187A" w:rsidRPr="00845E35" w:rsidRDefault="00C1187A" w:rsidP="00C1187A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</w:rPr>
              <w:t>197</w:t>
            </w:r>
            <w:r w:rsidRPr="00DA390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45E35">
              <w:rPr>
                <w:rFonts w:asciiTheme="majorBidi" w:hAnsiTheme="majorBidi" w:cstheme="majorBidi"/>
                <w:sz w:val="30"/>
                <w:szCs w:val="30"/>
              </w:rPr>
              <w:t>345</w:t>
            </w:r>
          </w:p>
        </w:tc>
        <w:tc>
          <w:tcPr>
            <w:tcW w:w="268" w:type="dxa"/>
          </w:tcPr>
          <w:p w14:paraId="2AE8BFE8" w14:textId="77777777" w:rsidR="00C1187A" w:rsidRPr="00C075DE" w:rsidRDefault="00C1187A" w:rsidP="00C11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3E16DF54" w14:textId="2EC6AD12" w:rsidR="00C1187A" w:rsidRPr="00845E35" w:rsidRDefault="00C1187A" w:rsidP="00C1187A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45E3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577</w:t>
            </w:r>
          </w:p>
        </w:tc>
        <w:tc>
          <w:tcPr>
            <w:tcW w:w="265" w:type="dxa"/>
          </w:tcPr>
          <w:p w14:paraId="0E826E43" w14:textId="77777777" w:rsidR="00C1187A" w:rsidRPr="00C075DE" w:rsidRDefault="00C1187A" w:rsidP="00C11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3CCCC486" w14:textId="16EA6036" w:rsidR="00C1187A" w:rsidRPr="00845E35" w:rsidRDefault="00C1187A" w:rsidP="00C1187A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186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845E3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824</w:t>
            </w:r>
          </w:p>
        </w:tc>
      </w:tr>
      <w:tr w:rsidR="00B66DD0" w:rsidRPr="00C075DE" w14:paraId="22DBFF8A" w14:textId="77777777" w:rsidTr="00D3314A">
        <w:tc>
          <w:tcPr>
            <w:tcW w:w="3510" w:type="dxa"/>
          </w:tcPr>
          <w:p w14:paraId="249EEDDF" w14:textId="3CF7479C" w:rsidR="00B66DD0" w:rsidRPr="00C075DE" w:rsidRDefault="00B66DD0" w:rsidP="00B66DD0">
            <w:pPr>
              <w:tabs>
                <w:tab w:val="left" w:pos="9000"/>
                <w:tab w:val="left" w:pos="9090"/>
              </w:tabs>
              <w:spacing w:line="380" w:lineRule="exact"/>
              <w:ind w:left="162" w:right="-216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อื่นๆ </w:t>
            </w:r>
          </w:p>
        </w:tc>
        <w:tc>
          <w:tcPr>
            <w:tcW w:w="810" w:type="dxa"/>
          </w:tcPr>
          <w:p w14:paraId="00184D72" w14:textId="77777777" w:rsidR="00B66DD0" w:rsidRPr="00C075DE" w:rsidRDefault="00B66DD0" w:rsidP="00B66DD0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F5FC231" w14:textId="25E2F410" w:rsidR="00B66DD0" w:rsidRPr="00C075DE" w:rsidRDefault="00845E35" w:rsidP="00B66D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B66F8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1187A">
              <w:rPr>
                <w:rFonts w:asciiTheme="majorBidi" w:hAnsiTheme="majorBidi" w:cstheme="majorBidi"/>
                <w:sz w:val="30"/>
                <w:szCs w:val="30"/>
              </w:rPr>
              <w:t>543</w:t>
            </w:r>
          </w:p>
        </w:tc>
        <w:tc>
          <w:tcPr>
            <w:tcW w:w="268" w:type="dxa"/>
          </w:tcPr>
          <w:p w14:paraId="57A998FC" w14:textId="77777777" w:rsidR="00B66DD0" w:rsidRPr="00C075DE" w:rsidRDefault="00B66DD0" w:rsidP="00B66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05ED217" w14:textId="1B40CE7D" w:rsidR="00B66DD0" w:rsidRPr="00C075DE" w:rsidRDefault="00C1187A" w:rsidP="00B66D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15,879</w:t>
            </w:r>
          </w:p>
        </w:tc>
        <w:tc>
          <w:tcPr>
            <w:tcW w:w="268" w:type="dxa"/>
          </w:tcPr>
          <w:p w14:paraId="70AE8E53" w14:textId="77777777" w:rsidR="00B66DD0" w:rsidRPr="00C075DE" w:rsidRDefault="00B66DD0" w:rsidP="00B66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7396FB6A" w14:textId="12697359" w:rsidR="00B66DD0" w:rsidRPr="00C075DE" w:rsidRDefault="00845E35" w:rsidP="00B66DD0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="007B25A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C1187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623</w:t>
            </w:r>
          </w:p>
        </w:tc>
        <w:tc>
          <w:tcPr>
            <w:tcW w:w="265" w:type="dxa"/>
          </w:tcPr>
          <w:p w14:paraId="0237F5B1" w14:textId="77777777" w:rsidR="00B66DD0" w:rsidRPr="00C075DE" w:rsidRDefault="00B66DD0" w:rsidP="00B66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37D9353C" w14:textId="0F778BF5" w:rsidR="00B66DD0" w:rsidRPr="00C075DE" w:rsidRDefault="00C1187A" w:rsidP="00B66DD0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10,291</w:t>
            </w:r>
          </w:p>
        </w:tc>
      </w:tr>
      <w:tr w:rsidR="00B66DD0" w:rsidRPr="00C075DE" w14:paraId="34A02889" w14:textId="77777777" w:rsidTr="00D3314A">
        <w:tc>
          <w:tcPr>
            <w:tcW w:w="3510" w:type="dxa"/>
          </w:tcPr>
          <w:p w14:paraId="6CE71936" w14:textId="3EF5BE92" w:rsidR="00B66DD0" w:rsidRPr="00C075DE" w:rsidRDefault="00B66DD0" w:rsidP="00B66DD0">
            <w:pPr>
              <w:tabs>
                <w:tab w:val="left" w:pos="9000"/>
                <w:tab w:val="left" w:pos="9090"/>
              </w:tabs>
              <w:spacing w:line="380" w:lineRule="exact"/>
              <w:ind w:left="162" w:right="-216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14:paraId="78BF22C7" w14:textId="77777777" w:rsidR="00B66DD0" w:rsidRPr="00C075DE" w:rsidRDefault="00B66DD0" w:rsidP="00B66DD0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A6175D" w14:textId="7003AF9F" w:rsidR="00604577" w:rsidRPr="00C075DE" w:rsidRDefault="00845E35" w:rsidP="006045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807</w:t>
            </w:r>
            <w:r w:rsidR="006045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A910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142</w:t>
            </w:r>
          </w:p>
        </w:tc>
        <w:tc>
          <w:tcPr>
            <w:tcW w:w="268" w:type="dxa"/>
          </w:tcPr>
          <w:p w14:paraId="19DB3A5B" w14:textId="77777777" w:rsidR="00B66DD0" w:rsidRPr="00C075DE" w:rsidRDefault="00B66DD0" w:rsidP="00B66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0A5A7A4C" w14:textId="51C163AD" w:rsidR="00B66DD0" w:rsidRPr="00C075DE" w:rsidRDefault="00845E35" w:rsidP="00B66D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734</w:t>
            </w:r>
            <w:r w:rsidR="00B66DD0" w:rsidRPr="00DA39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45E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226</w:t>
            </w:r>
          </w:p>
        </w:tc>
        <w:tc>
          <w:tcPr>
            <w:tcW w:w="268" w:type="dxa"/>
          </w:tcPr>
          <w:p w14:paraId="4C1262CA" w14:textId="77777777" w:rsidR="00B66DD0" w:rsidRPr="00C075DE" w:rsidRDefault="00B66DD0" w:rsidP="00B66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64CD86" w14:textId="451DA03A" w:rsidR="00B66DD0" w:rsidRPr="00C075DE" w:rsidRDefault="00845E35" w:rsidP="00B66DD0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45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780</w:t>
            </w:r>
            <w:r w:rsidR="00CD124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845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702</w:t>
            </w:r>
          </w:p>
        </w:tc>
        <w:tc>
          <w:tcPr>
            <w:tcW w:w="265" w:type="dxa"/>
          </w:tcPr>
          <w:p w14:paraId="4E2D8E55" w14:textId="77777777" w:rsidR="00B66DD0" w:rsidRPr="00C075DE" w:rsidRDefault="00B66DD0" w:rsidP="00B66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</w:tcPr>
          <w:p w14:paraId="44BA2813" w14:textId="7853E8CC" w:rsidR="00B66DD0" w:rsidRPr="00C075DE" w:rsidRDefault="00845E35" w:rsidP="00B66DD0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45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709</w:t>
            </w:r>
            <w:r w:rsidR="00B66DD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845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614</w:t>
            </w:r>
          </w:p>
        </w:tc>
      </w:tr>
    </w:tbl>
    <w:p w14:paraId="7C1574F5" w14:textId="77777777" w:rsidR="00A74C29" w:rsidRDefault="00A74C29" w:rsidP="00A74C29">
      <w:pPr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2D852985" w14:textId="77777777" w:rsidR="00A74C29" w:rsidRDefault="00A74C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14:paraId="667ACF0F" w14:textId="43A88D43" w:rsidR="00A74C29" w:rsidRDefault="00A74C29" w:rsidP="00A74C29">
      <w:pPr>
        <w:pStyle w:val="Heading1"/>
        <w:numPr>
          <w:ilvl w:val="0"/>
          <w:numId w:val="19"/>
        </w:numPr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lastRenderedPageBreak/>
        <w:t>ทุนเรือนหุ้น</w:t>
      </w:r>
    </w:p>
    <w:p w14:paraId="34400A73" w14:textId="17DD9FB8" w:rsidR="00A74C29" w:rsidRPr="00A74C29" w:rsidRDefault="00A74C29" w:rsidP="00A74C29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6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56"/>
        <w:gridCol w:w="811"/>
        <w:gridCol w:w="274"/>
        <w:gridCol w:w="1075"/>
        <w:gridCol w:w="274"/>
        <w:gridCol w:w="1060"/>
        <w:gridCol w:w="271"/>
        <w:gridCol w:w="986"/>
        <w:gridCol w:w="274"/>
        <w:gridCol w:w="988"/>
      </w:tblGrid>
      <w:tr w:rsidR="00A74C29" w:rsidRPr="00D533B8" w14:paraId="0BC2D990" w14:textId="77777777" w:rsidTr="00D3314A">
        <w:trPr>
          <w:tblHeader/>
        </w:trPr>
        <w:tc>
          <w:tcPr>
            <w:tcW w:w="1756" w:type="pct"/>
          </w:tcPr>
          <w:p w14:paraId="4705EBDE" w14:textId="7140DA8D" w:rsidR="00A74C29" w:rsidRPr="0034150F" w:rsidRDefault="00A74C29" w:rsidP="00D33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4150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D5201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34150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</w:p>
        </w:tc>
        <w:tc>
          <w:tcPr>
            <w:tcW w:w="437" w:type="pct"/>
          </w:tcPr>
          <w:p w14:paraId="49367804" w14:textId="77777777" w:rsidR="00A74C29" w:rsidRPr="00D533B8" w:rsidRDefault="00A74C29" w:rsidP="00D33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533B8">
              <w:rPr>
                <w:rFonts w:ascii="Angsana New" w:hAnsi="Angsana New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148" w:type="pct"/>
          </w:tcPr>
          <w:p w14:paraId="49A71F86" w14:textId="77777777" w:rsidR="00A74C29" w:rsidRPr="00D533B8" w:rsidRDefault="00A74C29" w:rsidP="00D33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9" w:type="pct"/>
            <w:gridSpan w:val="3"/>
            <w:tcBorders>
              <w:bottom w:val="single" w:sz="4" w:space="0" w:color="auto"/>
            </w:tcBorders>
          </w:tcPr>
          <w:p w14:paraId="2B712B00" w14:textId="3746D38C" w:rsidR="00A74C29" w:rsidRPr="00D533B8" w:rsidRDefault="00845E35" w:rsidP="00D33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5E35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6" w:type="pct"/>
          </w:tcPr>
          <w:p w14:paraId="2F8B783E" w14:textId="77777777" w:rsidR="00A74C29" w:rsidRPr="00D533B8" w:rsidRDefault="00A74C29" w:rsidP="00D33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3" w:type="pct"/>
            <w:gridSpan w:val="3"/>
            <w:tcBorders>
              <w:bottom w:val="single" w:sz="4" w:space="0" w:color="auto"/>
            </w:tcBorders>
          </w:tcPr>
          <w:p w14:paraId="1490A2D1" w14:textId="15E27B04" w:rsidR="00A74C29" w:rsidRPr="00D533B8" w:rsidRDefault="00845E35" w:rsidP="00D33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45E35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A74C29" w:rsidRPr="00D533B8" w14:paraId="0F5F0B7E" w14:textId="77777777" w:rsidTr="00D3314A">
        <w:trPr>
          <w:tblHeader/>
        </w:trPr>
        <w:tc>
          <w:tcPr>
            <w:tcW w:w="1756" w:type="pct"/>
          </w:tcPr>
          <w:p w14:paraId="4D210E2D" w14:textId="74EBDE51" w:rsidR="00A74C29" w:rsidRPr="0034150F" w:rsidRDefault="00A74C29" w:rsidP="00D33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4150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845E35" w:rsidRPr="00845E3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</w:t>
            </w:r>
            <w:r w:rsidR="00845E35" w:rsidRPr="00845E3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  <w:r w:rsidR="00D5201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D5201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437" w:type="pct"/>
          </w:tcPr>
          <w:p w14:paraId="0829BC47" w14:textId="77777777" w:rsidR="00A74C29" w:rsidRPr="00D533B8" w:rsidRDefault="00A74C29" w:rsidP="00D33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533B8">
              <w:rPr>
                <w:rFonts w:ascii="Angsana New" w:hAnsi="Angsana New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48" w:type="pct"/>
          </w:tcPr>
          <w:p w14:paraId="4428A0CC" w14:textId="77777777" w:rsidR="00A74C29" w:rsidRPr="00D533B8" w:rsidRDefault="00A74C29" w:rsidP="00D33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</w:tcPr>
          <w:p w14:paraId="65AD8401" w14:textId="77777777" w:rsidR="00A74C29" w:rsidRPr="00D533B8" w:rsidRDefault="00A74C29" w:rsidP="00D33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7" w:right="-93" w:firstLine="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48" w:type="pct"/>
            <w:tcBorders>
              <w:top w:val="single" w:sz="4" w:space="0" w:color="auto"/>
            </w:tcBorders>
          </w:tcPr>
          <w:p w14:paraId="4CAE08A8" w14:textId="77777777" w:rsidR="00A74C29" w:rsidRPr="00D533B8" w:rsidRDefault="00A74C29" w:rsidP="00D33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</w:tcPr>
          <w:p w14:paraId="4B8EFD42" w14:textId="77777777" w:rsidR="00A74C29" w:rsidRPr="00D533B8" w:rsidRDefault="00A74C29" w:rsidP="00D33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146" w:type="pct"/>
          </w:tcPr>
          <w:p w14:paraId="479699DA" w14:textId="77777777" w:rsidR="00A74C29" w:rsidRPr="00D533B8" w:rsidRDefault="00A74C29" w:rsidP="00D33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  <w:tcBorders>
              <w:top w:val="single" w:sz="4" w:space="0" w:color="auto"/>
            </w:tcBorders>
          </w:tcPr>
          <w:p w14:paraId="779927F8" w14:textId="77777777" w:rsidR="00A74C29" w:rsidRPr="00D533B8" w:rsidRDefault="00A74C29" w:rsidP="00D33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7" w:right="-93" w:firstLine="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48" w:type="pct"/>
            <w:tcBorders>
              <w:top w:val="single" w:sz="4" w:space="0" w:color="auto"/>
            </w:tcBorders>
          </w:tcPr>
          <w:p w14:paraId="499F44E3" w14:textId="77777777" w:rsidR="00A74C29" w:rsidRPr="00D533B8" w:rsidRDefault="00A74C29" w:rsidP="00D33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  <w:tcBorders>
              <w:top w:val="single" w:sz="4" w:space="0" w:color="auto"/>
            </w:tcBorders>
          </w:tcPr>
          <w:p w14:paraId="7E22929A" w14:textId="77777777" w:rsidR="00A74C29" w:rsidRPr="00D533B8" w:rsidRDefault="00A74C29" w:rsidP="00D33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A74C29" w:rsidRPr="00D533B8" w14:paraId="382D6138" w14:textId="77777777" w:rsidTr="00D3314A">
        <w:trPr>
          <w:tblHeader/>
        </w:trPr>
        <w:tc>
          <w:tcPr>
            <w:tcW w:w="1756" w:type="pct"/>
          </w:tcPr>
          <w:p w14:paraId="4C48A9D4" w14:textId="77777777" w:rsidR="00A74C29" w:rsidRPr="00D533B8" w:rsidRDefault="00A74C29" w:rsidP="00D33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37" w:type="pct"/>
          </w:tcPr>
          <w:p w14:paraId="1AA807AE" w14:textId="77777777" w:rsidR="00A74C29" w:rsidRPr="00D533B8" w:rsidRDefault="00A74C29" w:rsidP="00D33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533B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48" w:type="pct"/>
          </w:tcPr>
          <w:p w14:paraId="3B3B53A3" w14:textId="77777777" w:rsidR="00A74C29" w:rsidRPr="00D533B8" w:rsidRDefault="00A74C29" w:rsidP="00D33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658" w:type="pct"/>
            <w:gridSpan w:val="7"/>
          </w:tcPr>
          <w:p w14:paraId="6E045B3F" w14:textId="77777777" w:rsidR="00A74C29" w:rsidRPr="00D533B8" w:rsidRDefault="00A74C29" w:rsidP="00D33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533B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(พันหุ้น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D533B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/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D533B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6151B5" w:rsidRPr="00D533B8" w14:paraId="132A15F8" w14:textId="77777777" w:rsidTr="00D3314A">
        <w:tc>
          <w:tcPr>
            <w:tcW w:w="1756" w:type="pct"/>
          </w:tcPr>
          <w:p w14:paraId="3FF77963" w14:textId="3C8525CB" w:rsidR="006151B5" w:rsidRPr="002A230A" w:rsidRDefault="006151B5" w:rsidP="006151B5">
            <w:pPr>
              <w:pStyle w:val="Heading8"/>
              <w:tabs>
                <w:tab w:val="left" w:pos="372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2A230A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ทุนจดทะเบียน</w:t>
            </w:r>
            <w:r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2A230A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ณ ว</w:t>
            </w:r>
            <w:r w:rsidRPr="002A230A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 xml:space="preserve">ันที่ </w:t>
            </w:r>
            <w:r w:rsidR="00845E35" w:rsidRPr="00845E35">
              <w:rPr>
                <w:rFonts w:ascii="Angsana New" w:hAnsi="Angsana New"/>
                <w:b w:val="0"/>
                <w:bCs w:val="0"/>
                <w:sz w:val="30"/>
                <w:szCs w:val="30"/>
              </w:rPr>
              <w:t>31</w:t>
            </w: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มีนาคม</w:t>
            </w:r>
          </w:p>
        </w:tc>
        <w:tc>
          <w:tcPr>
            <w:tcW w:w="437" w:type="pct"/>
          </w:tcPr>
          <w:p w14:paraId="13F88EDA" w14:textId="77777777" w:rsidR="006151B5" w:rsidRPr="00242DC6" w:rsidRDefault="006151B5" w:rsidP="00615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418D0A67" w14:textId="77777777" w:rsidR="006151B5" w:rsidRPr="00D533B8" w:rsidRDefault="006151B5" w:rsidP="006151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double" w:sz="4" w:space="0" w:color="auto"/>
            </w:tcBorders>
          </w:tcPr>
          <w:p w14:paraId="5AD4D6A7" w14:textId="17FB296A" w:rsidR="006151B5" w:rsidRPr="00D533B8" w:rsidRDefault="00845E35" w:rsidP="00615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308</w:t>
            </w:r>
            <w:r w:rsidR="006151B5"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45E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438</w:t>
            </w:r>
          </w:p>
        </w:tc>
        <w:tc>
          <w:tcPr>
            <w:tcW w:w="148" w:type="pct"/>
          </w:tcPr>
          <w:p w14:paraId="323B9837" w14:textId="77777777" w:rsidR="006151B5" w:rsidRPr="00D533B8" w:rsidRDefault="006151B5" w:rsidP="00615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double" w:sz="4" w:space="0" w:color="auto"/>
            </w:tcBorders>
          </w:tcPr>
          <w:p w14:paraId="334B3DC3" w14:textId="2312E631" w:rsidR="006151B5" w:rsidRPr="00D533B8" w:rsidRDefault="00845E35" w:rsidP="00615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45E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308</w:t>
            </w:r>
            <w:r w:rsidR="006151B5"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45E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438</w:t>
            </w:r>
          </w:p>
        </w:tc>
        <w:tc>
          <w:tcPr>
            <w:tcW w:w="146" w:type="pct"/>
          </w:tcPr>
          <w:p w14:paraId="688D3C20" w14:textId="77777777" w:rsidR="006151B5" w:rsidRPr="00D533B8" w:rsidRDefault="006151B5" w:rsidP="00615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2" w:type="pct"/>
            <w:tcBorders>
              <w:bottom w:val="double" w:sz="4" w:space="0" w:color="auto"/>
            </w:tcBorders>
          </w:tcPr>
          <w:p w14:paraId="0D48931C" w14:textId="710E8D9E" w:rsidR="006151B5" w:rsidRPr="00D533B8" w:rsidRDefault="00845E35" w:rsidP="00615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308</w:t>
            </w:r>
            <w:r w:rsidR="006151B5"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45E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438</w:t>
            </w:r>
          </w:p>
        </w:tc>
        <w:tc>
          <w:tcPr>
            <w:tcW w:w="148" w:type="pct"/>
          </w:tcPr>
          <w:p w14:paraId="344059D6" w14:textId="77777777" w:rsidR="006151B5" w:rsidRPr="00D533B8" w:rsidRDefault="006151B5" w:rsidP="00615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3" w:type="pct"/>
            <w:tcBorders>
              <w:bottom w:val="double" w:sz="4" w:space="0" w:color="auto"/>
            </w:tcBorders>
          </w:tcPr>
          <w:p w14:paraId="23C33738" w14:textId="19599D8D" w:rsidR="006151B5" w:rsidRPr="00D533B8" w:rsidRDefault="00845E35" w:rsidP="00615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308</w:t>
            </w:r>
            <w:r w:rsidR="006151B5"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45E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438</w:t>
            </w:r>
          </w:p>
        </w:tc>
      </w:tr>
      <w:tr w:rsidR="006151B5" w:rsidRPr="0034150F" w14:paraId="3C3D790E" w14:textId="77777777" w:rsidTr="00D3314A">
        <w:tc>
          <w:tcPr>
            <w:tcW w:w="1756" w:type="pct"/>
          </w:tcPr>
          <w:p w14:paraId="50998E87" w14:textId="77777777" w:rsidR="006151B5" w:rsidRPr="002A230A" w:rsidRDefault="006151B5" w:rsidP="00615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7" w:type="pct"/>
          </w:tcPr>
          <w:p w14:paraId="2DFDBD2A" w14:textId="77777777" w:rsidR="006151B5" w:rsidRPr="0034150F" w:rsidRDefault="006151B5" w:rsidP="006151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0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48" w:type="pct"/>
          </w:tcPr>
          <w:p w14:paraId="7A4ED237" w14:textId="77777777" w:rsidR="006151B5" w:rsidRPr="0034150F" w:rsidRDefault="006151B5" w:rsidP="006151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</w:tcPr>
          <w:p w14:paraId="3CE37FA4" w14:textId="77777777" w:rsidR="006151B5" w:rsidRPr="0034150F" w:rsidRDefault="006151B5" w:rsidP="006151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87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" w:type="pct"/>
          </w:tcPr>
          <w:p w14:paraId="7EA49390" w14:textId="77777777" w:rsidR="006151B5" w:rsidRPr="0034150F" w:rsidRDefault="006151B5" w:rsidP="006151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87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</w:tcPr>
          <w:p w14:paraId="0ABDE51D" w14:textId="77777777" w:rsidR="006151B5" w:rsidRPr="0034150F" w:rsidRDefault="006151B5" w:rsidP="006151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87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" w:type="pct"/>
          </w:tcPr>
          <w:p w14:paraId="320B4F4B" w14:textId="77777777" w:rsidR="006151B5" w:rsidRPr="0034150F" w:rsidRDefault="006151B5" w:rsidP="006151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87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2" w:type="pct"/>
            <w:tcBorders>
              <w:top w:val="single" w:sz="4" w:space="0" w:color="auto"/>
            </w:tcBorders>
          </w:tcPr>
          <w:p w14:paraId="76EDCE34" w14:textId="77777777" w:rsidR="006151B5" w:rsidRPr="0034150F" w:rsidRDefault="006151B5" w:rsidP="006151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87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" w:type="pct"/>
          </w:tcPr>
          <w:p w14:paraId="1C0C988E" w14:textId="77777777" w:rsidR="006151B5" w:rsidRPr="0034150F" w:rsidRDefault="006151B5" w:rsidP="006151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87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3" w:type="pct"/>
            <w:tcBorders>
              <w:top w:val="single" w:sz="4" w:space="0" w:color="auto"/>
            </w:tcBorders>
          </w:tcPr>
          <w:p w14:paraId="2A453636" w14:textId="77777777" w:rsidR="006151B5" w:rsidRPr="0034150F" w:rsidRDefault="006151B5" w:rsidP="006151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87" w:right="-9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151B5" w:rsidRPr="00D533B8" w14:paraId="22A74EAD" w14:textId="77777777" w:rsidTr="00D3314A">
        <w:tc>
          <w:tcPr>
            <w:tcW w:w="1756" w:type="pct"/>
          </w:tcPr>
          <w:p w14:paraId="1D59D3D9" w14:textId="77777777" w:rsidR="006151B5" w:rsidRPr="00D533B8" w:rsidRDefault="006151B5" w:rsidP="00615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</w:rPr>
              <w:br w:type="page"/>
            </w:r>
            <w:r w:rsidRPr="00D533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หุ้นที่ออกและชำระแล้ว</w:t>
            </w:r>
          </w:p>
        </w:tc>
        <w:tc>
          <w:tcPr>
            <w:tcW w:w="437" w:type="pct"/>
          </w:tcPr>
          <w:p w14:paraId="1A20E36E" w14:textId="77777777" w:rsidR="006151B5" w:rsidRPr="00D533B8" w:rsidRDefault="006151B5" w:rsidP="00615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7AC1C441" w14:textId="77777777" w:rsidR="006151B5" w:rsidRPr="00D533B8" w:rsidRDefault="006151B5" w:rsidP="006151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</w:tcPr>
          <w:p w14:paraId="7692F4E2" w14:textId="77777777" w:rsidR="006151B5" w:rsidRPr="00D533B8" w:rsidRDefault="006151B5" w:rsidP="006151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7EC98B4B" w14:textId="77777777" w:rsidR="006151B5" w:rsidRPr="00D533B8" w:rsidRDefault="006151B5" w:rsidP="006151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</w:tcPr>
          <w:p w14:paraId="14F1AC91" w14:textId="77777777" w:rsidR="006151B5" w:rsidRPr="00D533B8" w:rsidRDefault="006151B5" w:rsidP="006151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1675F4F2" w14:textId="77777777" w:rsidR="006151B5" w:rsidRPr="00D533B8" w:rsidRDefault="006151B5" w:rsidP="006151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2" w:type="pct"/>
          </w:tcPr>
          <w:p w14:paraId="46429938" w14:textId="77777777" w:rsidR="006151B5" w:rsidRPr="00D533B8" w:rsidRDefault="006151B5" w:rsidP="006151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7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03FCC0C1" w14:textId="77777777" w:rsidR="006151B5" w:rsidRPr="00D533B8" w:rsidRDefault="006151B5" w:rsidP="006151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7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3" w:type="pct"/>
          </w:tcPr>
          <w:p w14:paraId="127B6390" w14:textId="77777777" w:rsidR="006151B5" w:rsidRPr="00D533B8" w:rsidRDefault="006151B5" w:rsidP="006151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7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151B5" w:rsidRPr="00D533B8" w14:paraId="03539BD0" w14:textId="77777777" w:rsidTr="00D3314A">
        <w:tc>
          <w:tcPr>
            <w:tcW w:w="1756" w:type="pct"/>
          </w:tcPr>
          <w:p w14:paraId="078201A4" w14:textId="112D411D" w:rsidR="006151B5" w:rsidRPr="00D533B8" w:rsidRDefault="006151B5" w:rsidP="00615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845E35" w:rsidRPr="00845E35">
              <w:rPr>
                <w:rFonts w:ascii="Angsana New" w:hAnsi="Angsana New"/>
                <w:sz w:val="30"/>
                <w:szCs w:val="30"/>
              </w:rPr>
              <w:t>1</w:t>
            </w:r>
            <w:r w:rsidRPr="00D533B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533B8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437" w:type="pct"/>
          </w:tcPr>
          <w:p w14:paraId="2185AC4C" w14:textId="77777777" w:rsidR="006151B5" w:rsidRPr="00D533B8" w:rsidRDefault="006151B5" w:rsidP="00615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202FB089" w14:textId="77777777" w:rsidR="006151B5" w:rsidRPr="00D533B8" w:rsidRDefault="006151B5" w:rsidP="006151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</w:tcPr>
          <w:p w14:paraId="609431D6" w14:textId="77777777" w:rsidR="006151B5" w:rsidRPr="00D533B8" w:rsidRDefault="006151B5" w:rsidP="006151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3048D62E" w14:textId="77777777" w:rsidR="006151B5" w:rsidRPr="00D533B8" w:rsidRDefault="006151B5" w:rsidP="006151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</w:tcPr>
          <w:p w14:paraId="754D6AB7" w14:textId="77777777" w:rsidR="006151B5" w:rsidRPr="00D533B8" w:rsidRDefault="006151B5" w:rsidP="006151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3603DDAD" w14:textId="77777777" w:rsidR="006151B5" w:rsidRPr="00D533B8" w:rsidRDefault="006151B5" w:rsidP="006151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2" w:type="pct"/>
          </w:tcPr>
          <w:p w14:paraId="4D5BFE9A" w14:textId="77777777" w:rsidR="006151B5" w:rsidRPr="00D533B8" w:rsidRDefault="006151B5" w:rsidP="006151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7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5D434218" w14:textId="77777777" w:rsidR="006151B5" w:rsidRPr="00D533B8" w:rsidRDefault="006151B5" w:rsidP="006151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7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3" w:type="pct"/>
          </w:tcPr>
          <w:p w14:paraId="784B7EFD" w14:textId="77777777" w:rsidR="006151B5" w:rsidRPr="00D533B8" w:rsidRDefault="006151B5" w:rsidP="006151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7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151B5" w:rsidRPr="00D533B8" w14:paraId="60A85D7E" w14:textId="77777777" w:rsidTr="00D3314A">
        <w:tc>
          <w:tcPr>
            <w:tcW w:w="1756" w:type="pct"/>
          </w:tcPr>
          <w:p w14:paraId="398D1D41" w14:textId="77777777" w:rsidR="006151B5" w:rsidRPr="00D533B8" w:rsidRDefault="006151B5" w:rsidP="00615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right="-10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437" w:type="pct"/>
          </w:tcPr>
          <w:p w14:paraId="75A82446" w14:textId="5D941DDD" w:rsidR="006151B5" w:rsidRPr="00D533B8" w:rsidRDefault="00845E35" w:rsidP="00615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5E3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8" w:type="pct"/>
          </w:tcPr>
          <w:p w14:paraId="4E848438" w14:textId="77777777" w:rsidR="006151B5" w:rsidRPr="00D533B8" w:rsidRDefault="006151B5" w:rsidP="006151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4CD13CAC" w14:textId="263251B8" w:rsidR="006151B5" w:rsidRPr="00D533B8" w:rsidRDefault="00845E35" w:rsidP="00615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845E35">
              <w:rPr>
                <w:rFonts w:ascii="Angsana New" w:hAnsi="Angsana New"/>
                <w:sz w:val="30"/>
                <w:szCs w:val="30"/>
              </w:rPr>
              <w:t>308</w:t>
            </w:r>
            <w:r w:rsidR="00220D7F">
              <w:rPr>
                <w:rFonts w:ascii="Angsana New" w:hAnsi="Angsana New"/>
                <w:sz w:val="30"/>
                <w:szCs w:val="30"/>
              </w:rPr>
              <w:t>,</w:t>
            </w:r>
            <w:r w:rsidRPr="00845E35">
              <w:rPr>
                <w:rFonts w:ascii="Angsana New" w:hAnsi="Angsana New"/>
                <w:sz w:val="30"/>
                <w:szCs w:val="30"/>
              </w:rPr>
              <w:t>289</w:t>
            </w:r>
          </w:p>
        </w:tc>
        <w:tc>
          <w:tcPr>
            <w:tcW w:w="148" w:type="pct"/>
          </w:tcPr>
          <w:p w14:paraId="121174A5" w14:textId="77777777" w:rsidR="006151B5" w:rsidRPr="00D533B8" w:rsidRDefault="006151B5" w:rsidP="00615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42B48F78" w14:textId="06029BBD" w:rsidR="006151B5" w:rsidRPr="00D533B8" w:rsidRDefault="00845E35" w:rsidP="00615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845E35">
              <w:rPr>
                <w:rFonts w:ascii="Angsana New" w:hAnsi="Angsana New"/>
                <w:sz w:val="30"/>
                <w:szCs w:val="30"/>
              </w:rPr>
              <w:t>308</w:t>
            </w:r>
            <w:r w:rsidR="00220D7F">
              <w:rPr>
                <w:rFonts w:ascii="Angsana New" w:hAnsi="Angsana New"/>
                <w:sz w:val="30"/>
                <w:szCs w:val="30"/>
              </w:rPr>
              <w:t>,</w:t>
            </w:r>
            <w:r w:rsidRPr="00845E35">
              <w:rPr>
                <w:rFonts w:ascii="Angsana New" w:hAnsi="Angsana New"/>
                <w:sz w:val="30"/>
                <w:szCs w:val="30"/>
              </w:rPr>
              <w:t>289</w:t>
            </w:r>
          </w:p>
        </w:tc>
        <w:tc>
          <w:tcPr>
            <w:tcW w:w="146" w:type="pct"/>
          </w:tcPr>
          <w:p w14:paraId="23F0CAE8" w14:textId="77777777" w:rsidR="006151B5" w:rsidRPr="00D533B8" w:rsidRDefault="006151B5" w:rsidP="006151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</w:tcPr>
          <w:p w14:paraId="67A4F7BA" w14:textId="59A0B723" w:rsidR="006151B5" w:rsidRPr="0034150F" w:rsidRDefault="00845E35" w:rsidP="00615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845E35">
              <w:rPr>
                <w:rFonts w:ascii="Angsana New" w:hAnsi="Angsana New"/>
                <w:sz w:val="30"/>
                <w:szCs w:val="30"/>
              </w:rPr>
              <w:t>306</w:t>
            </w:r>
            <w:r w:rsidR="006151B5">
              <w:rPr>
                <w:rFonts w:ascii="Angsana New" w:hAnsi="Angsana New"/>
                <w:sz w:val="30"/>
                <w:szCs w:val="30"/>
              </w:rPr>
              <w:t>,</w:t>
            </w:r>
            <w:r w:rsidRPr="00845E35">
              <w:rPr>
                <w:rFonts w:ascii="Angsana New" w:hAnsi="Angsana New"/>
                <w:sz w:val="30"/>
                <w:szCs w:val="30"/>
              </w:rPr>
              <w:t>087</w:t>
            </w:r>
          </w:p>
        </w:tc>
        <w:tc>
          <w:tcPr>
            <w:tcW w:w="148" w:type="pct"/>
          </w:tcPr>
          <w:p w14:paraId="3EC0856B" w14:textId="77777777" w:rsidR="006151B5" w:rsidRPr="0034150F" w:rsidRDefault="006151B5" w:rsidP="00615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14:paraId="7ACB3475" w14:textId="30899502" w:rsidR="006151B5" w:rsidRPr="0034150F" w:rsidRDefault="00845E35" w:rsidP="00615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845E35">
              <w:rPr>
                <w:rFonts w:ascii="Angsana New" w:hAnsi="Angsana New"/>
                <w:sz w:val="30"/>
                <w:szCs w:val="30"/>
              </w:rPr>
              <w:t>306</w:t>
            </w:r>
            <w:r w:rsidR="006151B5">
              <w:rPr>
                <w:rFonts w:ascii="Angsana New" w:hAnsi="Angsana New"/>
                <w:sz w:val="30"/>
                <w:szCs w:val="30"/>
              </w:rPr>
              <w:t>,</w:t>
            </w:r>
            <w:r w:rsidRPr="00845E35">
              <w:rPr>
                <w:rFonts w:ascii="Angsana New" w:hAnsi="Angsana New"/>
                <w:sz w:val="30"/>
                <w:szCs w:val="30"/>
              </w:rPr>
              <w:t>087</w:t>
            </w:r>
          </w:p>
        </w:tc>
      </w:tr>
      <w:tr w:rsidR="006151B5" w:rsidRPr="00D533B8" w14:paraId="50478761" w14:textId="77777777" w:rsidTr="00D3314A">
        <w:tc>
          <w:tcPr>
            <w:tcW w:w="1756" w:type="pct"/>
            <w:shd w:val="clear" w:color="auto" w:fill="auto"/>
          </w:tcPr>
          <w:p w14:paraId="3617A7AE" w14:textId="3A864F04" w:rsidR="006151B5" w:rsidRPr="00D533B8" w:rsidRDefault="006151B5" w:rsidP="00615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หุ้นทุนออกให้ตามสิทธิ</w:t>
            </w:r>
            <w:r w:rsidRPr="00D533B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533B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(หมายเหตุ </w:t>
            </w:r>
            <w:r w:rsidR="00845E35" w:rsidRPr="00845E35">
              <w:rPr>
                <w:rFonts w:ascii="Angsana New" w:hAnsi="Angsana New"/>
                <w:i/>
                <w:iCs/>
                <w:sz w:val="30"/>
                <w:szCs w:val="30"/>
              </w:rPr>
              <w:t>8</w:t>
            </w:r>
            <w:r w:rsidRPr="00D533B8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437" w:type="pct"/>
            <w:shd w:val="clear" w:color="auto" w:fill="auto"/>
          </w:tcPr>
          <w:p w14:paraId="4488902F" w14:textId="43E3B350" w:rsidR="006151B5" w:rsidRPr="00D533B8" w:rsidRDefault="00845E35" w:rsidP="00615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5E3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8" w:type="pct"/>
            <w:shd w:val="clear" w:color="auto" w:fill="auto"/>
          </w:tcPr>
          <w:p w14:paraId="461029F9" w14:textId="77777777" w:rsidR="006151B5" w:rsidRPr="00D533B8" w:rsidRDefault="006151B5" w:rsidP="006151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</w:tcPr>
          <w:p w14:paraId="7527198F" w14:textId="0A7C1AA2" w:rsidR="006151B5" w:rsidRPr="00D533B8" w:rsidRDefault="00220D7F" w:rsidP="00220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780C768F" w14:textId="77777777" w:rsidR="006151B5" w:rsidRPr="00D533B8" w:rsidRDefault="006151B5" w:rsidP="006151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  <w:shd w:val="clear" w:color="auto" w:fill="auto"/>
          </w:tcPr>
          <w:p w14:paraId="112D56A5" w14:textId="56165F97" w:rsidR="006151B5" w:rsidRPr="00D533B8" w:rsidRDefault="00220D7F" w:rsidP="00220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1361B3D0" w14:textId="77777777" w:rsidR="006151B5" w:rsidRPr="00D533B8" w:rsidRDefault="006151B5" w:rsidP="006151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  <w:tcBorders>
              <w:bottom w:val="single" w:sz="4" w:space="0" w:color="auto"/>
            </w:tcBorders>
            <w:shd w:val="clear" w:color="auto" w:fill="auto"/>
          </w:tcPr>
          <w:p w14:paraId="263BEB0F" w14:textId="5BADD67C" w:rsidR="006151B5" w:rsidRPr="00D533B8" w:rsidRDefault="00845E35" w:rsidP="00615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845E35">
              <w:rPr>
                <w:rFonts w:ascii="Angsana New" w:hAnsi="Angsana New"/>
                <w:sz w:val="30"/>
                <w:szCs w:val="30"/>
              </w:rPr>
              <w:t>1</w:t>
            </w:r>
            <w:r w:rsidR="006151B5">
              <w:rPr>
                <w:rFonts w:ascii="Angsana New" w:hAnsi="Angsana New"/>
                <w:sz w:val="30"/>
                <w:szCs w:val="30"/>
              </w:rPr>
              <w:t>,</w:t>
            </w:r>
            <w:r w:rsidRPr="00845E35">
              <w:rPr>
                <w:rFonts w:ascii="Angsana New" w:hAnsi="Angsana New"/>
                <w:sz w:val="30"/>
                <w:szCs w:val="30"/>
              </w:rPr>
              <w:t>239</w:t>
            </w:r>
          </w:p>
        </w:tc>
        <w:tc>
          <w:tcPr>
            <w:tcW w:w="148" w:type="pct"/>
            <w:shd w:val="clear" w:color="auto" w:fill="auto"/>
          </w:tcPr>
          <w:p w14:paraId="63B576A3" w14:textId="77777777" w:rsidR="006151B5" w:rsidRPr="00D533B8" w:rsidRDefault="006151B5" w:rsidP="006151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7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  <w:tcBorders>
              <w:bottom w:val="single" w:sz="4" w:space="0" w:color="auto"/>
            </w:tcBorders>
            <w:shd w:val="clear" w:color="auto" w:fill="auto"/>
          </w:tcPr>
          <w:p w14:paraId="43954366" w14:textId="201D6776" w:rsidR="006151B5" w:rsidRPr="00D533B8" w:rsidRDefault="00845E35" w:rsidP="00615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845E35">
              <w:rPr>
                <w:rFonts w:ascii="Angsana New" w:hAnsi="Angsana New"/>
                <w:sz w:val="30"/>
                <w:szCs w:val="30"/>
              </w:rPr>
              <w:t>1</w:t>
            </w:r>
            <w:r w:rsidR="006151B5">
              <w:rPr>
                <w:rFonts w:ascii="Angsana New" w:hAnsi="Angsana New"/>
                <w:sz w:val="30"/>
                <w:szCs w:val="30"/>
              </w:rPr>
              <w:t>,</w:t>
            </w:r>
            <w:r w:rsidRPr="00845E35">
              <w:rPr>
                <w:rFonts w:ascii="Angsana New" w:hAnsi="Angsana New"/>
                <w:sz w:val="30"/>
                <w:szCs w:val="30"/>
              </w:rPr>
              <w:t>239</w:t>
            </w:r>
          </w:p>
        </w:tc>
      </w:tr>
      <w:tr w:rsidR="006151B5" w:rsidRPr="00D533B8" w14:paraId="3B470D4C" w14:textId="77777777" w:rsidTr="00D3314A">
        <w:tc>
          <w:tcPr>
            <w:tcW w:w="1756" w:type="pct"/>
          </w:tcPr>
          <w:p w14:paraId="63218095" w14:textId="28CF75A0" w:rsidR="006151B5" w:rsidRPr="00D533B8" w:rsidRDefault="006151B5" w:rsidP="00615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845E35" w:rsidRPr="00845E35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437" w:type="pct"/>
          </w:tcPr>
          <w:p w14:paraId="174EC6FF" w14:textId="77777777" w:rsidR="006151B5" w:rsidRPr="00D533B8" w:rsidRDefault="006151B5" w:rsidP="00615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4434E992" w14:textId="77777777" w:rsidR="006151B5" w:rsidRPr="00D533B8" w:rsidRDefault="006151B5" w:rsidP="006151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</w:tcPr>
          <w:p w14:paraId="3CF16413" w14:textId="77777777" w:rsidR="006151B5" w:rsidRPr="00D533B8" w:rsidRDefault="006151B5" w:rsidP="006151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1399052C" w14:textId="77777777" w:rsidR="006151B5" w:rsidRPr="00D533B8" w:rsidRDefault="006151B5" w:rsidP="006151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</w:tcPr>
          <w:p w14:paraId="70681B69" w14:textId="77777777" w:rsidR="006151B5" w:rsidRPr="00D533B8" w:rsidRDefault="006151B5" w:rsidP="006151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64F06E59" w14:textId="77777777" w:rsidR="006151B5" w:rsidRPr="00D533B8" w:rsidRDefault="006151B5" w:rsidP="006151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  <w:tcBorders>
              <w:top w:val="single" w:sz="4" w:space="0" w:color="auto"/>
            </w:tcBorders>
          </w:tcPr>
          <w:p w14:paraId="76C6390D" w14:textId="77777777" w:rsidR="006151B5" w:rsidRPr="00D533B8" w:rsidRDefault="006151B5" w:rsidP="006151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7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2D879711" w14:textId="77777777" w:rsidR="006151B5" w:rsidRPr="00D533B8" w:rsidRDefault="006151B5" w:rsidP="006151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7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  <w:tcBorders>
              <w:top w:val="single" w:sz="4" w:space="0" w:color="auto"/>
            </w:tcBorders>
          </w:tcPr>
          <w:p w14:paraId="45BB3E05" w14:textId="77777777" w:rsidR="006151B5" w:rsidRPr="00D533B8" w:rsidRDefault="006151B5" w:rsidP="006151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7" w:right="-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151B5" w:rsidRPr="00D533B8" w14:paraId="78E54BE6" w14:textId="77777777" w:rsidTr="00D3314A">
        <w:tc>
          <w:tcPr>
            <w:tcW w:w="1756" w:type="pct"/>
          </w:tcPr>
          <w:p w14:paraId="2FD60164" w14:textId="77777777" w:rsidR="006151B5" w:rsidRPr="00D533B8" w:rsidRDefault="006151B5" w:rsidP="006151B5">
            <w:pPr>
              <w:pStyle w:val="Heading8"/>
              <w:tabs>
                <w:tab w:val="left" w:pos="372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437" w:type="pct"/>
          </w:tcPr>
          <w:p w14:paraId="40001891" w14:textId="61ED42B6" w:rsidR="006151B5" w:rsidRPr="00242DC6" w:rsidRDefault="00845E35" w:rsidP="00615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5E35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48" w:type="pct"/>
          </w:tcPr>
          <w:p w14:paraId="5EBB5834" w14:textId="77777777" w:rsidR="006151B5" w:rsidRPr="00D533B8" w:rsidRDefault="006151B5" w:rsidP="006151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double" w:sz="4" w:space="0" w:color="auto"/>
            </w:tcBorders>
          </w:tcPr>
          <w:p w14:paraId="5433A173" w14:textId="3FE9D6F2" w:rsidR="006151B5" w:rsidRPr="00D533B8" w:rsidRDefault="00845E35" w:rsidP="006151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5E35">
              <w:rPr>
                <w:rFonts w:ascii="Angsana New" w:hAnsi="Angsana New"/>
                <w:b/>
                <w:bCs/>
                <w:sz w:val="30"/>
                <w:szCs w:val="30"/>
              </w:rPr>
              <w:t>308</w:t>
            </w:r>
            <w:r w:rsidR="00220D7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45E35">
              <w:rPr>
                <w:rFonts w:ascii="Angsana New" w:hAnsi="Angsana New"/>
                <w:b/>
                <w:bCs/>
                <w:sz w:val="30"/>
                <w:szCs w:val="30"/>
              </w:rPr>
              <w:t>289</w:t>
            </w:r>
          </w:p>
        </w:tc>
        <w:tc>
          <w:tcPr>
            <w:tcW w:w="148" w:type="pct"/>
          </w:tcPr>
          <w:p w14:paraId="5BC59B75" w14:textId="77777777" w:rsidR="006151B5" w:rsidRPr="00D533B8" w:rsidRDefault="006151B5" w:rsidP="006151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double" w:sz="4" w:space="0" w:color="auto"/>
            </w:tcBorders>
          </w:tcPr>
          <w:p w14:paraId="46E9B9CF" w14:textId="43DA7648" w:rsidR="006151B5" w:rsidRPr="00D533B8" w:rsidRDefault="00845E35" w:rsidP="006151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5E35">
              <w:rPr>
                <w:rFonts w:ascii="Angsana New" w:hAnsi="Angsana New"/>
                <w:b/>
                <w:bCs/>
                <w:sz w:val="30"/>
                <w:szCs w:val="30"/>
              </w:rPr>
              <w:t>308</w:t>
            </w:r>
            <w:r w:rsidR="00220D7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45E35">
              <w:rPr>
                <w:rFonts w:ascii="Angsana New" w:hAnsi="Angsana New"/>
                <w:b/>
                <w:bCs/>
                <w:sz w:val="30"/>
                <w:szCs w:val="30"/>
              </w:rPr>
              <w:t>289</w:t>
            </w:r>
          </w:p>
        </w:tc>
        <w:tc>
          <w:tcPr>
            <w:tcW w:w="146" w:type="pct"/>
          </w:tcPr>
          <w:p w14:paraId="0F8A2008" w14:textId="77777777" w:rsidR="006151B5" w:rsidRPr="00D533B8" w:rsidRDefault="006151B5" w:rsidP="006151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2" w:type="pct"/>
            <w:tcBorders>
              <w:bottom w:val="double" w:sz="4" w:space="0" w:color="auto"/>
            </w:tcBorders>
          </w:tcPr>
          <w:p w14:paraId="40FB809D" w14:textId="686DD816" w:rsidR="006151B5" w:rsidRPr="00D533B8" w:rsidRDefault="00845E35" w:rsidP="006151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7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5E35">
              <w:rPr>
                <w:rFonts w:ascii="Angsana New" w:hAnsi="Angsana New"/>
                <w:b/>
                <w:bCs/>
                <w:sz w:val="30"/>
                <w:szCs w:val="30"/>
              </w:rPr>
              <w:t>307</w:t>
            </w:r>
            <w:r w:rsidR="006151B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45E35">
              <w:rPr>
                <w:rFonts w:ascii="Angsana New" w:hAnsi="Angsana New"/>
                <w:b/>
                <w:bCs/>
                <w:sz w:val="30"/>
                <w:szCs w:val="30"/>
              </w:rPr>
              <w:t>326</w:t>
            </w:r>
          </w:p>
        </w:tc>
        <w:tc>
          <w:tcPr>
            <w:tcW w:w="148" w:type="pct"/>
          </w:tcPr>
          <w:p w14:paraId="0B81D93C" w14:textId="77777777" w:rsidR="006151B5" w:rsidRPr="00D533B8" w:rsidRDefault="006151B5" w:rsidP="006151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7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3" w:type="pct"/>
            <w:tcBorders>
              <w:bottom w:val="double" w:sz="4" w:space="0" w:color="auto"/>
            </w:tcBorders>
          </w:tcPr>
          <w:p w14:paraId="0F77903E" w14:textId="15A05626" w:rsidR="006151B5" w:rsidRPr="00D533B8" w:rsidRDefault="00845E35" w:rsidP="006151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7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5E35">
              <w:rPr>
                <w:rFonts w:ascii="Angsana New" w:hAnsi="Angsana New"/>
                <w:b/>
                <w:bCs/>
                <w:sz w:val="30"/>
                <w:szCs w:val="30"/>
              </w:rPr>
              <w:t>307</w:t>
            </w:r>
            <w:r w:rsidR="006151B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45E35">
              <w:rPr>
                <w:rFonts w:ascii="Angsana New" w:hAnsi="Angsana New"/>
                <w:b/>
                <w:bCs/>
                <w:sz w:val="30"/>
                <w:szCs w:val="30"/>
              </w:rPr>
              <w:t>326</w:t>
            </w:r>
          </w:p>
        </w:tc>
      </w:tr>
    </w:tbl>
    <w:p w14:paraId="2C450354" w14:textId="77777777" w:rsidR="00A74C29" w:rsidRPr="00A74C29" w:rsidRDefault="00A74C29" w:rsidP="00A74C29">
      <w:pPr>
        <w:rPr>
          <w:rFonts w:asciiTheme="majorBidi" w:hAnsiTheme="majorBidi" w:cstheme="majorBidi"/>
          <w:sz w:val="30"/>
          <w:szCs w:val="30"/>
        </w:rPr>
      </w:pPr>
    </w:p>
    <w:p w14:paraId="7DA11D73" w14:textId="18C1B302" w:rsidR="00147715" w:rsidRPr="00C075DE" w:rsidRDefault="00932D00" w:rsidP="00A74C29">
      <w:pPr>
        <w:pStyle w:val="Heading1"/>
        <w:numPr>
          <w:ilvl w:val="0"/>
          <w:numId w:val="19"/>
        </w:numPr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C075DE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ใบ</w:t>
      </w:r>
      <w:r w:rsidR="00E15476" w:rsidRPr="00C075DE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สำคัญแสดงสิทธิที่จะซื้อหุ้น</w:t>
      </w:r>
    </w:p>
    <w:p w14:paraId="28F3AD4E" w14:textId="77777777" w:rsidR="005639F1" w:rsidRPr="00C075DE" w:rsidRDefault="005639F1" w:rsidP="005639F1">
      <w:pPr>
        <w:rPr>
          <w:rFonts w:asciiTheme="majorBidi" w:hAnsiTheme="majorBidi" w:cstheme="majorBidi"/>
          <w:sz w:val="30"/>
          <w:szCs w:val="30"/>
        </w:rPr>
      </w:pPr>
    </w:p>
    <w:p w14:paraId="2919F4AC" w14:textId="634A199A" w:rsidR="007515B6" w:rsidRDefault="007515B6" w:rsidP="00E832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840"/>
        </w:tabs>
        <w:spacing w:line="240" w:lineRule="auto"/>
        <w:ind w:left="547" w:right="-25"/>
        <w:jc w:val="thaiDistribute"/>
        <w:rPr>
          <w:rFonts w:ascii="Angsana New" w:hAnsi="Angsana New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ไม่</w:t>
      </w:r>
      <w:r w:rsidR="007A64C7">
        <w:rPr>
          <w:rFonts w:asciiTheme="majorBidi" w:hAnsiTheme="majorBidi" w:cstheme="majorBidi" w:hint="cs"/>
          <w:sz w:val="30"/>
          <w:szCs w:val="30"/>
          <w:cs/>
        </w:rPr>
        <w:t>มีการ</w:t>
      </w:r>
      <w:r>
        <w:rPr>
          <w:rFonts w:asciiTheme="majorBidi" w:hAnsiTheme="majorBidi" w:cstheme="majorBidi" w:hint="cs"/>
          <w:sz w:val="30"/>
          <w:szCs w:val="30"/>
          <w:cs/>
        </w:rPr>
        <w:t>เปิดเผยกำไรต่อหุ้นปรับลด</w:t>
      </w:r>
      <w:r w:rsidRPr="00986357">
        <w:rPr>
          <w:rFonts w:asciiTheme="majorBidi" w:hAnsiTheme="majorBidi" w:cstheme="majorBidi"/>
          <w:sz w:val="30"/>
          <w:szCs w:val="30"/>
          <w:cs/>
        </w:rPr>
        <w:t>สำหรับงวด</w:t>
      </w:r>
      <w:r>
        <w:rPr>
          <w:rFonts w:asciiTheme="majorBidi" w:hAnsiTheme="majorBidi" w:cstheme="majorBidi" w:hint="cs"/>
          <w:sz w:val="30"/>
          <w:szCs w:val="30"/>
          <w:cs/>
        </w:rPr>
        <w:t>สามเดือน</w:t>
      </w:r>
      <w:r w:rsidRPr="00986357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845E35" w:rsidRPr="00845E35">
        <w:rPr>
          <w:rFonts w:asciiTheme="majorBidi" w:hAnsiTheme="majorBidi" w:cstheme="majorBidi"/>
          <w:sz w:val="30"/>
          <w:szCs w:val="30"/>
        </w:rPr>
        <w:t>31</w:t>
      </w:r>
      <w:r w:rsidR="00D5201E">
        <w:rPr>
          <w:rFonts w:asciiTheme="majorBidi" w:hAnsiTheme="majorBidi" w:cstheme="majorBidi"/>
          <w:sz w:val="30"/>
          <w:szCs w:val="30"/>
        </w:rPr>
        <w:t xml:space="preserve"> </w:t>
      </w:r>
      <w:r w:rsidR="00D5201E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="00845E35" w:rsidRPr="00845E35">
        <w:rPr>
          <w:rFonts w:asciiTheme="majorBidi" w:hAnsiTheme="majorBidi" w:cstheme="majorBidi"/>
          <w:sz w:val="30"/>
          <w:szCs w:val="30"/>
        </w:rPr>
        <w:t>2566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เนื่องจาก</w:t>
      </w:r>
      <w:r w:rsidRPr="00BA2804">
        <w:rPr>
          <w:rFonts w:ascii="Angsana New" w:hAnsi="Angsana New" w:hint="cs"/>
          <w:sz w:val="30"/>
          <w:szCs w:val="30"/>
          <w:cs/>
        </w:rPr>
        <w:t>โครงการ</w:t>
      </w:r>
      <w:r w:rsidRPr="00BA2804">
        <w:rPr>
          <w:rFonts w:ascii="Angsana New" w:hAnsi="Angsana New"/>
          <w:sz w:val="30"/>
          <w:szCs w:val="30"/>
          <w:cs/>
        </w:rPr>
        <w:t xml:space="preserve">ออกและเสนอขายใบสำคัญแสดงสิทธิที่จะซื้อหุ้นสามัญของบริษัทต่อผู้บริหารและพนักงานของบริษัทครั้งที่ </w:t>
      </w:r>
      <w:r w:rsidR="00845E35" w:rsidRPr="00845E35">
        <w:rPr>
          <w:rFonts w:ascii="Angsana New" w:hAnsi="Angsana New"/>
          <w:sz w:val="30"/>
          <w:szCs w:val="30"/>
        </w:rPr>
        <w:t>2</w:t>
      </w:r>
      <w:r w:rsidRPr="00BA2804">
        <w:rPr>
          <w:rFonts w:ascii="Angsana New" w:hAnsi="Angsana New" w:hint="cs"/>
          <w:sz w:val="30"/>
          <w:szCs w:val="30"/>
          <w:cs/>
        </w:rPr>
        <w:t xml:space="preserve"> (</w:t>
      </w:r>
      <w:r w:rsidRPr="00BA2804">
        <w:rPr>
          <w:rFonts w:ascii="Angsana New" w:hAnsi="Angsana New"/>
          <w:sz w:val="30"/>
          <w:szCs w:val="30"/>
        </w:rPr>
        <w:t>SAPPE-WA</w:t>
      </w:r>
      <w:r w:rsidR="00845E35" w:rsidRPr="00845E35">
        <w:rPr>
          <w:rFonts w:ascii="Angsana New" w:hAnsi="Angsana New"/>
          <w:sz w:val="30"/>
          <w:szCs w:val="30"/>
        </w:rPr>
        <w:t>2</w:t>
      </w:r>
      <w:r w:rsidRPr="00BA2804">
        <w:rPr>
          <w:rFonts w:ascii="Angsana New" w:hAnsi="Angsana New" w:hint="cs"/>
          <w:sz w:val="30"/>
          <w:szCs w:val="30"/>
          <w:cs/>
        </w:rPr>
        <w:t>) ได้</w:t>
      </w:r>
      <w:r>
        <w:rPr>
          <w:rFonts w:ascii="Angsana New" w:hAnsi="Angsana New" w:hint="cs"/>
          <w:sz w:val="30"/>
          <w:szCs w:val="30"/>
          <w:cs/>
        </w:rPr>
        <w:t>สิ้นสุดลงแล้ว</w:t>
      </w:r>
    </w:p>
    <w:p w14:paraId="61C3616B" w14:textId="77777777" w:rsidR="00B24A15" w:rsidRDefault="00B24A15" w:rsidP="00E832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840"/>
        </w:tabs>
        <w:spacing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48ACA39B" w14:textId="5EE7980C" w:rsidR="003B1347" w:rsidRDefault="00296496" w:rsidP="00865F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C075DE">
        <w:rPr>
          <w:rFonts w:asciiTheme="majorBidi" w:hAnsiTheme="majorBidi" w:cstheme="majorBidi"/>
          <w:sz w:val="30"/>
          <w:szCs w:val="30"/>
          <w:cs/>
        </w:rPr>
        <w:t>รายการเคลื่อนไหวในระหว่างงวด</w:t>
      </w:r>
      <w:r w:rsidR="004D0858">
        <w:rPr>
          <w:rFonts w:asciiTheme="majorBidi" w:hAnsiTheme="majorBidi" w:cstheme="majorBidi" w:hint="cs"/>
          <w:sz w:val="30"/>
          <w:szCs w:val="30"/>
          <w:cs/>
        </w:rPr>
        <w:t>สาม</w:t>
      </w:r>
      <w:r w:rsidRPr="00C075DE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845E35" w:rsidRPr="00845E35">
        <w:rPr>
          <w:rFonts w:asciiTheme="majorBidi" w:hAnsiTheme="majorBidi" w:cstheme="majorBidi"/>
          <w:sz w:val="30"/>
          <w:szCs w:val="30"/>
        </w:rPr>
        <w:t>31</w:t>
      </w:r>
      <w:r w:rsidR="004D0858">
        <w:rPr>
          <w:rFonts w:asciiTheme="majorBidi" w:hAnsiTheme="majorBidi" w:cstheme="majorBidi"/>
          <w:sz w:val="30"/>
          <w:szCs w:val="30"/>
        </w:rPr>
        <w:t xml:space="preserve"> </w:t>
      </w:r>
      <w:r w:rsidR="004D0858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Pr="00C075D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45E35" w:rsidRPr="00845E35">
        <w:rPr>
          <w:rFonts w:asciiTheme="majorBidi" w:hAnsiTheme="majorBidi" w:cstheme="majorBidi"/>
          <w:sz w:val="30"/>
          <w:szCs w:val="30"/>
        </w:rPr>
        <w:t>2565</w:t>
      </w:r>
      <w:r w:rsidRPr="00C075DE">
        <w:rPr>
          <w:rFonts w:asciiTheme="majorBidi" w:hAnsiTheme="majorBidi" w:cstheme="majorBidi"/>
          <w:sz w:val="30"/>
          <w:szCs w:val="30"/>
          <w:cs/>
        </w:rPr>
        <w:t xml:space="preserve"> ของใบสำคัญแสดงสิทธิ</w:t>
      </w:r>
      <w:r w:rsidRPr="00C075DE">
        <w:rPr>
          <w:rFonts w:asciiTheme="majorBidi" w:hAnsiTheme="majorBidi" w:cstheme="majorBidi"/>
          <w:sz w:val="30"/>
          <w:szCs w:val="30"/>
        </w:rPr>
        <w:t xml:space="preserve"> </w:t>
      </w:r>
      <w:r w:rsidRPr="00C075DE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75C0E29E" w14:textId="77777777" w:rsidR="00C10574" w:rsidRPr="00C075DE" w:rsidRDefault="00C10574" w:rsidP="00865F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120"/>
        <w:gridCol w:w="236"/>
        <w:gridCol w:w="1260"/>
        <w:gridCol w:w="236"/>
        <w:gridCol w:w="1328"/>
      </w:tblGrid>
      <w:tr w:rsidR="00B24A15" w:rsidRPr="00C075DE" w14:paraId="1871FB49" w14:textId="77777777" w:rsidTr="00B24A15">
        <w:tc>
          <w:tcPr>
            <w:tcW w:w="6120" w:type="dxa"/>
          </w:tcPr>
          <w:p w14:paraId="11DABBDF" w14:textId="77777777" w:rsidR="00B24A15" w:rsidRPr="00C075DE" w:rsidRDefault="00B24A15" w:rsidP="003B1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236" w:type="dxa"/>
          </w:tcPr>
          <w:p w14:paraId="58798D95" w14:textId="77777777" w:rsidR="00B24A15" w:rsidRPr="00C075DE" w:rsidRDefault="00B24A15" w:rsidP="003B1347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824" w:type="dxa"/>
            <w:gridSpan w:val="3"/>
          </w:tcPr>
          <w:p w14:paraId="201DCD55" w14:textId="325AF2CC" w:rsidR="00B24A15" w:rsidRDefault="00B24A15" w:rsidP="003B1347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/</w:t>
            </w:r>
          </w:p>
          <w:p w14:paraId="4A396F5C" w14:textId="4AC91B01" w:rsidR="00B24A15" w:rsidRPr="00C075DE" w:rsidRDefault="00B24A15" w:rsidP="003B1347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24A15" w:rsidRPr="00C075DE" w14:paraId="6A083B5B" w14:textId="77777777" w:rsidTr="00B24A15">
        <w:tc>
          <w:tcPr>
            <w:tcW w:w="6120" w:type="dxa"/>
            <w:hideMark/>
          </w:tcPr>
          <w:p w14:paraId="0A2E61D6" w14:textId="208D7214" w:rsidR="00B24A15" w:rsidRPr="00C075DE" w:rsidRDefault="00B24A15" w:rsidP="003B1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x-none"/>
              </w:rPr>
            </w:pPr>
            <w:r w:rsidRPr="00C075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>สำหรับง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>วดสาม</w:t>
            </w:r>
            <w:r w:rsidRPr="00C075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>เดือนสิ้นสุดวันที่</w:t>
            </w:r>
            <w:r w:rsidRPr="00C075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x-none"/>
              </w:rPr>
              <w:t xml:space="preserve"> </w:t>
            </w:r>
            <w:r w:rsidR="00845E35" w:rsidRPr="00845E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x-none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x-none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x-none"/>
              </w:rPr>
              <w:t>มีนาคม</w:t>
            </w:r>
          </w:p>
        </w:tc>
        <w:tc>
          <w:tcPr>
            <w:tcW w:w="236" w:type="dxa"/>
          </w:tcPr>
          <w:p w14:paraId="3AE00D0B" w14:textId="77777777" w:rsidR="00B24A15" w:rsidRPr="00C075DE" w:rsidRDefault="00B24A15" w:rsidP="003B1347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824" w:type="dxa"/>
            <w:gridSpan w:val="3"/>
            <w:hideMark/>
          </w:tcPr>
          <w:p w14:paraId="40612654" w14:textId="4F39D0BC" w:rsidR="00B24A15" w:rsidRPr="00C075DE" w:rsidRDefault="00845E35" w:rsidP="003B1347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</w:tr>
      <w:tr w:rsidR="00B24A15" w:rsidRPr="00C075DE" w14:paraId="5E4CB431" w14:textId="77777777" w:rsidTr="00B24A15">
        <w:tc>
          <w:tcPr>
            <w:tcW w:w="6120" w:type="dxa"/>
          </w:tcPr>
          <w:p w14:paraId="58D9FFE7" w14:textId="77777777" w:rsidR="00B24A15" w:rsidRPr="00C075DE" w:rsidRDefault="00B24A15" w:rsidP="003B1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236" w:type="dxa"/>
          </w:tcPr>
          <w:p w14:paraId="0C31A4B6" w14:textId="77777777" w:rsidR="00B24A15" w:rsidRPr="00C075DE" w:rsidRDefault="00B24A15" w:rsidP="003B1347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hideMark/>
          </w:tcPr>
          <w:p w14:paraId="678895D5" w14:textId="77777777" w:rsidR="00B24A15" w:rsidRPr="00C075DE" w:rsidRDefault="00B24A15" w:rsidP="003B1347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ราคาใช้สิทธิ</w:t>
            </w:r>
          </w:p>
          <w:p w14:paraId="7DE903A9" w14:textId="77777777" w:rsidR="00B24A15" w:rsidRPr="00C075DE" w:rsidRDefault="00B24A15" w:rsidP="003B1347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ถัวเฉลี่ยต่อหุ้น</w:t>
            </w:r>
          </w:p>
        </w:tc>
        <w:tc>
          <w:tcPr>
            <w:tcW w:w="236" w:type="dxa"/>
          </w:tcPr>
          <w:p w14:paraId="6F3E7130" w14:textId="77777777" w:rsidR="00B24A15" w:rsidRPr="00C075DE" w:rsidRDefault="00B24A15" w:rsidP="003B1347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28" w:type="dxa"/>
          </w:tcPr>
          <w:p w14:paraId="498935F3" w14:textId="77777777" w:rsidR="00B24A15" w:rsidRPr="00C075DE" w:rsidRDefault="00B24A15" w:rsidP="003B1347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FE77A54" w14:textId="77777777" w:rsidR="00B24A15" w:rsidRPr="00C075DE" w:rsidRDefault="00B24A15" w:rsidP="003B1347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จำนวนสิทธิ</w:t>
            </w:r>
          </w:p>
        </w:tc>
      </w:tr>
      <w:tr w:rsidR="00B24A15" w:rsidRPr="00C075DE" w14:paraId="34E24D42" w14:textId="77777777" w:rsidTr="00B24A15">
        <w:tc>
          <w:tcPr>
            <w:tcW w:w="6120" w:type="dxa"/>
          </w:tcPr>
          <w:p w14:paraId="3FA9A72C" w14:textId="77777777" w:rsidR="00B24A15" w:rsidRPr="00C075DE" w:rsidRDefault="00B24A15" w:rsidP="003B1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6" w:type="dxa"/>
          </w:tcPr>
          <w:p w14:paraId="4A8151EF" w14:textId="77777777" w:rsidR="00B24A15" w:rsidRPr="00C075DE" w:rsidRDefault="00B24A15" w:rsidP="003B1347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hideMark/>
          </w:tcPr>
          <w:p w14:paraId="5E3115F0" w14:textId="77777777" w:rsidR="00B24A15" w:rsidRPr="00C075DE" w:rsidRDefault="00B24A15" w:rsidP="003B1347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C075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(บาท)</w:t>
            </w:r>
          </w:p>
        </w:tc>
        <w:tc>
          <w:tcPr>
            <w:tcW w:w="236" w:type="dxa"/>
          </w:tcPr>
          <w:p w14:paraId="1C238968" w14:textId="77777777" w:rsidR="00B24A15" w:rsidRPr="00C075DE" w:rsidRDefault="00B24A15" w:rsidP="003B1347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328" w:type="dxa"/>
            <w:hideMark/>
          </w:tcPr>
          <w:p w14:paraId="1A5B1FDE" w14:textId="77777777" w:rsidR="00B24A15" w:rsidRPr="00C075DE" w:rsidRDefault="00B24A15" w:rsidP="003B1347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C075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(พันสิทธิ)</w:t>
            </w:r>
          </w:p>
        </w:tc>
      </w:tr>
      <w:tr w:rsidR="00B24A15" w:rsidRPr="00C075DE" w14:paraId="3F770208" w14:textId="77777777" w:rsidTr="00B24A15">
        <w:tc>
          <w:tcPr>
            <w:tcW w:w="6120" w:type="dxa"/>
          </w:tcPr>
          <w:p w14:paraId="496FEAD6" w14:textId="052719ED" w:rsidR="00B24A15" w:rsidRPr="00C075DE" w:rsidRDefault="00B24A15" w:rsidP="00AF3B3A">
            <w:pPr>
              <w:pStyle w:val="a"/>
              <w:tabs>
                <w:tab w:val="clear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C075DE">
              <w:rPr>
                <w:rFonts w:asciiTheme="majorBidi" w:hAnsiTheme="majorBidi" w:cstheme="majorBidi"/>
                <w:cs/>
                <w:lang w:val="en-US"/>
              </w:rPr>
              <w:t xml:space="preserve">ณ วันที่ </w:t>
            </w:r>
            <w:r w:rsidR="00845E35" w:rsidRPr="00845E35">
              <w:rPr>
                <w:rFonts w:asciiTheme="majorBidi" w:hAnsiTheme="majorBidi" w:cstheme="majorBidi"/>
                <w:lang w:val="en-US"/>
              </w:rPr>
              <w:t>1</w:t>
            </w:r>
            <w:r w:rsidRPr="00C075DE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C075DE">
              <w:rPr>
                <w:rFonts w:asciiTheme="majorBidi" w:hAnsiTheme="majorBidi" w:cstheme="majorBidi"/>
                <w:cs/>
                <w:lang w:val="en-US"/>
              </w:rPr>
              <w:t xml:space="preserve">มกราคม </w:t>
            </w:r>
          </w:p>
        </w:tc>
        <w:tc>
          <w:tcPr>
            <w:tcW w:w="236" w:type="dxa"/>
            <w:shd w:val="clear" w:color="auto" w:fill="auto"/>
          </w:tcPr>
          <w:p w14:paraId="26B424A8" w14:textId="77777777" w:rsidR="00B24A15" w:rsidRPr="00C075DE" w:rsidRDefault="00B24A15" w:rsidP="00AF3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85"/>
              </w:tabs>
              <w:spacing w:after="0" w:line="240" w:lineRule="auto"/>
              <w:ind w:left="-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7EF1207" w14:textId="1054D1A7" w:rsidR="00B24A15" w:rsidRPr="00C075DE" w:rsidRDefault="00845E35" w:rsidP="00AF3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332"/>
              </w:tabs>
              <w:spacing w:after="0" w:line="240" w:lineRule="auto"/>
              <w:ind w:right="15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45E35">
              <w:rPr>
                <w:rFonts w:ascii="Angsana New" w:hAnsi="Angsana New"/>
                <w:sz w:val="30"/>
                <w:szCs w:val="30"/>
              </w:rPr>
              <w:t>8</w:t>
            </w:r>
            <w:r w:rsidR="00B24A15">
              <w:rPr>
                <w:rFonts w:ascii="Angsana New" w:hAnsi="Angsana New"/>
                <w:sz w:val="30"/>
                <w:szCs w:val="30"/>
              </w:rPr>
              <w:t>.</w:t>
            </w:r>
            <w:r w:rsidRPr="00845E35">
              <w:rPr>
                <w:rFonts w:ascii="Angsana New" w:hAnsi="Angsana New"/>
                <w:sz w:val="30"/>
                <w:szCs w:val="30"/>
              </w:rPr>
              <w:t>09</w:t>
            </w:r>
          </w:p>
        </w:tc>
        <w:tc>
          <w:tcPr>
            <w:tcW w:w="236" w:type="dxa"/>
            <w:shd w:val="clear" w:color="auto" w:fill="auto"/>
          </w:tcPr>
          <w:p w14:paraId="59937DF1" w14:textId="77777777" w:rsidR="00B24A15" w:rsidRPr="00C075DE" w:rsidRDefault="00B24A15" w:rsidP="00AF3B3A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left="-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8" w:type="dxa"/>
            <w:shd w:val="clear" w:color="auto" w:fill="auto"/>
          </w:tcPr>
          <w:p w14:paraId="0A5379DE" w14:textId="3B3A4C0A" w:rsidR="00B24A15" w:rsidRPr="00C075DE" w:rsidRDefault="00845E35" w:rsidP="00B24A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845E35">
              <w:rPr>
                <w:rFonts w:ascii="Angsana New" w:hAnsi="Angsana New"/>
                <w:sz w:val="30"/>
                <w:szCs w:val="30"/>
              </w:rPr>
              <w:t>2</w:t>
            </w:r>
            <w:r w:rsidR="00B24A15">
              <w:rPr>
                <w:rFonts w:ascii="Angsana New" w:hAnsi="Angsana New"/>
                <w:sz w:val="30"/>
                <w:szCs w:val="30"/>
              </w:rPr>
              <w:t>,</w:t>
            </w:r>
            <w:r w:rsidRPr="00845E35">
              <w:rPr>
                <w:rFonts w:ascii="Angsana New" w:hAnsi="Angsana New"/>
                <w:sz w:val="30"/>
                <w:szCs w:val="30"/>
              </w:rPr>
              <w:t>351</w:t>
            </w:r>
          </w:p>
        </w:tc>
      </w:tr>
      <w:tr w:rsidR="00B24A15" w:rsidRPr="00C075DE" w14:paraId="427855B8" w14:textId="77777777" w:rsidTr="00B24A15">
        <w:tc>
          <w:tcPr>
            <w:tcW w:w="6120" w:type="dxa"/>
          </w:tcPr>
          <w:p w14:paraId="68BAACFF" w14:textId="72732C33" w:rsidR="00B24A15" w:rsidRPr="00C075DE" w:rsidRDefault="00B24A15" w:rsidP="00AF3B3A">
            <w:pPr>
              <w:pStyle w:val="a"/>
              <w:tabs>
                <w:tab w:val="clear" w:pos="1080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สิทธิเลือกที่ใช้สิทธิ</w:t>
            </w:r>
          </w:p>
        </w:tc>
        <w:tc>
          <w:tcPr>
            <w:tcW w:w="236" w:type="dxa"/>
            <w:shd w:val="clear" w:color="auto" w:fill="auto"/>
          </w:tcPr>
          <w:p w14:paraId="36A37110" w14:textId="77777777" w:rsidR="00B24A15" w:rsidRPr="00C075DE" w:rsidRDefault="00B24A15" w:rsidP="00AF3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85"/>
              </w:tabs>
              <w:spacing w:after="0" w:line="240" w:lineRule="auto"/>
              <w:ind w:left="-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735539F" w14:textId="75139C66" w:rsidR="00B24A15" w:rsidRPr="00C075DE" w:rsidRDefault="00845E35" w:rsidP="00AF3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332"/>
              </w:tabs>
              <w:spacing w:after="0" w:line="240" w:lineRule="auto"/>
              <w:ind w:right="15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45E35">
              <w:rPr>
                <w:rFonts w:ascii="Angsana New" w:hAnsi="Angsana New"/>
                <w:sz w:val="30"/>
                <w:szCs w:val="30"/>
              </w:rPr>
              <w:t>7</w:t>
            </w:r>
            <w:r w:rsidR="00B24A15">
              <w:rPr>
                <w:rFonts w:ascii="Angsana New" w:hAnsi="Angsana New"/>
                <w:sz w:val="30"/>
                <w:szCs w:val="30"/>
              </w:rPr>
              <w:t>.</w:t>
            </w:r>
            <w:r w:rsidRPr="00845E35">
              <w:rPr>
                <w:rFonts w:ascii="Angsana New" w:hAnsi="Angsana New"/>
                <w:sz w:val="30"/>
                <w:szCs w:val="30"/>
              </w:rPr>
              <w:t>93</w:t>
            </w:r>
          </w:p>
        </w:tc>
        <w:tc>
          <w:tcPr>
            <w:tcW w:w="236" w:type="dxa"/>
            <w:shd w:val="clear" w:color="auto" w:fill="auto"/>
          </w:tcPr>
          <w:p w14:paraId="13D5C851" w14:textId="77777777" w:rsidR="00B24A15" w:rsidRPr="00C075DE" w:rsidRDefault="00B24A15" w:rsidP="00AF3B3A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left="-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8" w:type="dxa"/>
            <w:shd w:val="clear" w:color="auto" w:fill="auto"/>
          </w:tcPr>
          <w:p w14:paraId="0B727ED5" w14:textId="6FED4BEE" w:rsidR="00B24A15" w:rsidRPr="00C075DE" w:rsidRDefault="00B24A15" w:rsidP="00B24A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845E35" w:rsidRPr="00845E35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845E35" w:rsidRPr="00845E35">
              <w:rPr>
                <w:rFonts w:ascii="Angsana New" w:hAnsi="Angsana New"/>
                <w:sz w:val="30"/>
                <w:szCs w:val="30"/>
              </w:rPr>
              <w:t>239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24A15" w:rsidRPr="00C075DE" w14:paraId="36A625F5" w14:textId="77777777" w:rsidTr="00B24A15">
        <w:tc>
          <w:tcPr>
            <w:tcW w:w="6120" w:type="dxa"/>
            <w:hideMark/>
          </w:tcPr>
          <w:p w14:paraId="4A292621" w14:textId="7D9D2BE2" w:rsidR="00B24A15" w:rsidRPr="00C075DE" w:rsidRDefault="00B24A15" w:rsidP="00AF3B3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845E35" w:rsidRPr="00845E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  <w:shd w:val="clear" w:color="auto" w:fill="auto"/>
          </w:tcPr>
          <w:p w14:paraId="60AA7925" w14:textId="77777777" w:rsidR="00B24A15" w:rsidRPr="00C075DE" w:rsidRDefault="00B24A15" w:rsidP="00AF3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6F66E97" w14:textId="458B7EC4" w:rsidR="00B24A15" w:rsidRPr="00C075DE" w:rsidRDefault="00845E35" w:rsidP="00AF3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332"/>
              </w:tabs>
              <w:spacing w:after="0" w:line="240" w:lineRule="auto"/>
              <w:ind w:right="15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45E35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B24A15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845E35">
              <w:rPr>
                <w:rFonts w:ascii="Angsana New" w:hAnsi="Angsana New"/>
                <w:b/>
                <w:bCs/>
                <w:sz w:val="30"/>
                <w:szCs w:val="30"/>
              </w:rPr>
              <w:t>27</w:t>
            </w:r>
          </w:p>
        </w:tc>
        <w:tc>
          <w:tcPr>
            <w:tcW w:w="236" w:type="dxa"/>
            <w:shd w:val="clear" w:color="auto" w:fill="auto"/>
          </w:tcPr>
          <w:p w14:paraId="36FD4AC8" w14:textId="77777777" w:rsidR="00B24A15" w:rsidRPr="00C075DE" w:rsidRDefault="00B24A15" w:rsidP="00AF3B3A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left="-8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E2AAFC7" w14:textId="3D255C7F" w:rsidR="00B24A15" w:rsidRPr="00C075DE" w:rsidRDefault="00845E35" w:rsidP="00B24A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45E35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B24A1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45E35">
              <w:rPr>
                <w:rFonts w:ascii="Angsana New" w:hAnsi="Angsana New"/>
                <w:b/>
                <w:bCs/>
                <w:sz w:val="30"/>
                <w:szCs w:val="30"/>
              </w:rPr>
              <w:t>112</w:t>
            </w:r>
          </w:p>
        </w:tc>
      </w:tr>
    </w:tbl>
    <w:p w14:paraId="6D83CE6D" w14:textId="77777777" w:rsidR="002B5E4A" w:rsidRPr="00C075DE" w:rsidRDefault="002B5E4A" w:rsidP="002B5E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  <w:sectPr w:rsidR="002B5E4A" w:rsidRPr="00C075DE" w:rsidSect="00523735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gNumType w:start="15"/>
          <w:cols w:space="720"/>
          <w:docGrid w:linePitch="245"/>
        </w:sectPr>
      </w:pPr>
    </w:p>
    <w:p w14:paraId="749327C0" w14:textId="77777777" w:rsidR="002354D1" w:rsidRPr="00C075DE" w:rsidRDefault="002354D1" w:rsidP="000E22B4">
      <w:pPr>
        <w:pStyle w:val="Heading1"/>
        <w:numPr>
          <w:ilvl w:val="0"/>
          <w:numId w:val="19"/>
        </w:numPr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C075DE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ส่วนงานดำเนินงาน</w:t>
      </w:r>
      <w:r w:rsidR="00C264DC" w:rsidRPr="00C075DE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และการจำแนกรายได้</w:t>
      </w:r>
    </w:p>
    <w:p w14:paraId="0CABAB17" w14:textId="223119D4" w:rsidR="003B1347" w:rsidRDefault="003B1347" w:rsidP="0053038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tbl>
      <w:tblPr>
        <w:tblW w:w="15204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160"/>
        <w:gridCol w:w="940"/>
        <w:gridCol w:w="236"/>
        <w:gridCol w:w="844"/>
        <w:gridCol w:w="236"/>
        <w:gridCol w:w="772"/>
        <w:gridCol w:w="283"/>
        <w:gridCol w:w="797"/>
        <w:gridCol w:w="236"/>
        <w:gridCol w:w="705"/>
        <w:gridCol w:w="283"/>
        <w:gridCol w:w="797"/>
        <w:gridCol w:w="236"/>
        <w:gridCol w:w="47"/>
        <w:gridCol w:w="887"/>
        <w:gridCol w:w="47"/>
        <w:gridCol w:w="189"/>
        <w:gridCol w:w="47"/>
        <w:gridCol w:w="887"/>
        <w:gridCol w:w="42"/>
        <w:gridCol w:w="7"/>
        <w:gridCol w:w="187"/>
        <w:gridCol w:w="42"/>
        <w:gridCol w:w="7"/>
        <w:gridCol w:w="848"/>
        <w:gridCol w:w="49"/>
        <w:gridCol w:w="187"/>
        <w:gridCol w:w="49"/>
        <w:gridCol w:w="742"/>
        <w:gridCol w:w="44"/>
        <w:gridCol w:w="7"/>
        <w:gridCol w:w="188"/>
        <w:gridCol w:w="44"/>
        <w:gridCol w:w="7"/>
        <w:gridCol w:w="880"/>
        <w:gridCol w:w="50"/>
        <w:gridCol w:w="187"/>
        <w:gridCol w:w="50"/>
        <w:gridCol w:w="958"/>
      </w:tblGrid>
      <w:tr w:rsidR="00E1615A" w:rsidRPr="00B24A15" w14:paraId="787997E6" w14:textId="77777777" w:rsidTr="009B623A">
        <w:trPr>
          <w:tblHeader/>
        </w:trPr>
        <w:tc>
          <w:tcPr>
            <w:tcW w:w="2160" w:type="dxa"/>
            <w:shd w:val="clear" w:color="auto" w:fill="auto"/>
            <w:vAlign w:val="bottom"/>
          </w:tcPr>
          <w:p w14:paraId="23D3C962" w14:textId="77777777" w:rsidR="00E1615A" w:rsidRPr="00B24A15" w:rsidRDefault="00E1615A" w:rsidP="00D33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B24A1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br w:type="page"/>
            </w:r>
          </w:p>
        </w:tc>
        <w:tc>
          <w:tcPr>
            <w:tcW w:w="13044" w:type="dxa"/>
            <w:gridSpan w:val="38"/>
          </w:tcPr>
          <w:p w14:paraId="0EE168AE" w14:textId="77777777" w:rsidR="00E1615A" w:rsidRPr="00B24A15" w:rsidRDefault="00E1615A" w:rsidP="00D33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24A15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</w:tr>
      <w:tr w:rsidR="00E1615A" w:rsidRPr="00B24A15" w14:paraId="126E15B8" w14:textId="77777777" w:rsidTr="009B623A">
        <w:trPr>
          <w:tblHeader/>
        </w:trPr>
        <w:tc>
          <w:tcPr>
            <w:tcW w:w="2160" w:type="dxa"/>
            <w:shd w:val="clear" w:color="auto" w:fill="auto"/>
            <w:vAlign w:val="bottom"/>
          </w:tcPr>
          <w:p w14:paraId="6BC557B3" w14:textId="76E9D0D6" w:rsidR="00E1615A" w:rsidRPr="00B24A15" w:rsidRDefault="009B623A" w:rsidP="009B6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9"/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</w:pPr>
            <w:r w:rsidRPr="00B24A15"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  <w:t>สำหรับงวดสามเดือนสิ้นสุด</w:t>
            </w:r>
          </w:p>
        </w:tc>
        <w:tc>
          <w:tcPr>
            <w:tcW w:w="2020" w:type="dxa"/>
            <w:gridSpan w:val="3"/>
          </w:tcPr>
          <w:p w14:paraId="0CC265B1" w14:textId="77777777" w:rsidR="00E1615A" w:rsidRPr="00B24A15" w:rsidRDefault="00E1615A" w:rsidP="00D33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24A15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เครื่องดื่มเพื่อสุขภาพ</w:t>
            </w:r>
          </w:p>
        </w:tc>
        <w:tc>
          <w:tcPr>
            <w:tcW w:w="236" w:type="dxa"/>
          </w:tcPr>
          <w:p w14:paraId="18C3EDED" w14:textId="77777777" w:rsidR="00E1615A" w:rsidRPr="00B24A15" w:rsidRDefault="00E1615A" w:rsidP="00D33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852" w:type="dxa"/>
            <w:gridSpan w:val="3"/>
          </w:tcPr>
          <w:p w14:paraId="2F8B6089" w14:textId="77777777" w:rsidR="00E1615A" w:rsidRPr="00B24A15" w:rsidRDefault="00E1615A" w:rsidP="00D33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6" w:right="-105"/>
              <w:jc w:val="center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B24A15">
              <w:rPr>
                <w:rFonts w:asciiTheme="majorBidi" w:eastAsia="Calibri" w:hAnsiTheme="majorBidi" w:cstheme="majorBidi"/>
                <w:bCs/>
                <w:color w:val="000000" w:themeColor="text1"/>
                <w:sz w:val="26"/>
                <w:szCs w:val="26"/>
                <w:cs/>
                <w:lang w:val="en-GB"/>
              </w:rPr>
              <w:t>ผลิตภัณฑ์จากมะพร้าว</w:t>
            </w:r>
          </w:p>
        </w:tc>
        <w:tc>
          <w:tcPr>
            <w:tcW w:w="236" w:type="dxa"/>
          </w:tcPr>
          <w:p w14:paraId="11032D88" w14:textId="77777777" w:rsidR="00E1615A" w:rsidRPr="00B24A15" w:rsidRDefault="00E1615A" w:rsidP="00D33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785" w:type="dxa"/>
            <w:gridSpan w:val="3"/>
            <w:shd w:val="clear" w:color="auto" w:fill="auto"/>
          </w:tcPr>
          <w:p w14:paraId="41F67201" w14:textId="77777777" w:rsidR="00E1615A" w:rsidRPr="00B24A15" w:rsidRDefault="00E1615A" w:rsidP="00D33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24A15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ส่วนงานอื่นๆ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268061AA" w14:textId="77777777" w:rsidR="00E1615A" w:rsidRPr="00B24A15" w:rsidRDefault="00E1615A" w:rsidP="00D33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099" w:type="dxa"/>
            <w:gridSpan w:val="6"/>
            <w:shd w:val="clear" w:color="auto" w:fill="auto"/>
          </w:tcPr>
          <w:p w14:paraId="262F6D4F" w14:textId="77777777" w:rsidR="00E1615A" w:rsidRPr="00B24A15" w:rsidRDefault="00E1615A" w:rsidP="00D33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24A15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236" w:type="dxa"/>
            <w:gridSpan w:val="3"/>
          </w:tcPr>
          <w:p w14:paraId="04812C2C" w14:textId="77777777" w:rsidR="00E1615A" w:rsidRPr="00B24A15" w:rsidRDefault="00E1615A" w:rsidP="00D33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926" w:type="dxa"/>
            <w:gridSpan w:val="7"/>
          </w:tcPr>
          <w:p w14:paraId="6A883780" w14:textId="77777777" w:rsidR="00E1615A" w:rsidRPr="00B24A15" w:rsidRDefault="00E1615A" w:rsidP="00D33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24A15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รายการตัดบัญชี</w:t>
            </w:r>
          </w:p>
        </w:tc>
        <w:tc>
          <w:tcPr>
            <w:tcW w:w="239" w:type="dxa"/>
            <w:gridSpan w:val="3"/>
          </w:tcPr>
          <w:p w14:paraId="06C60717" w14:textId="77777777" w:rsidR="00E1615A" w:rsidRPr="00B24A15" w:rsidRDefault="00E1615A" w:rsidP="00D33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132" w:type="dxa"/>
            <w:gridSpan w:val="6"/>
            <w:shd w:val="clear" w:color="auto" w:fill="auto"/>
          </w:tcPr>
          <w:p w14:paraId="760AABCF" w14:textId="77777777" w:rsidR="00E1615A" w:rsidRPr="00B24A15" w:rsidRDefault="00E1615A" w:rsidP="00D33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24A15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</w:tr>
      <w:tr w:rsidR="00BA170C" w:rsidRPr="00B24A15" w14:paraId="5259EE84" w14:textId="77777777" w:rsidTr="009B623A">
        <w:trPr>
          <w:tblHeader/>
        </w:trPr>
        <w:tc>
          <w:tcPr>
            <w:tcW w:w="2160" w:type="dxa"/>
            <w:shd w:val="clear" w:color="auto" w:fill="auto"/>
            <w:vAlign w:val="bottom"/>
          </w:tcPr>
          <w:p w14:paraId="2443EE84" w14:textId="0CCCD2B2" w:rsidR="00BA170C" w:rsidRPr="00B24A15" w:rsidRDefault="009B623A" w:rsidP="00BA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</w:pPr>
            <w:r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</w:rPr>
              <w:t xml:space="preserve">   </w:t>
            </w:r>
            <w:r w:rsidR="00BA170C" w:rsidRPr="00B24A15"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  <w:t>วันที่</w:t>
            </w:r>
            <w:r w:rsidR="00BA170C" w:rsidRPr="00B24A15"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</w:rPr>
              <w:t xml:space="preserve"> </w:t>
            </w:r>
            <w:r w:rsidR="00845E35" w:rsidRPr="00845E35"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</w:rPr>
              <w:t>31</w:t>
            </w:r>
            <w:r w:rsidR="00BA170C" w:rsidRPr="00B24A15"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</w:rPr>
              <w:t xml:space="preserve"> </w:t>
            </w:r>
            <w:r w:rsidR="00BA170C" w:rsidRPr="00B24A15"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  <w:t>มีนาคม</w:t>
            </w:r>
          </w:p>
        </w:tc>
        <w:tc>
          <w:tcPr>
            <w:tcW w:w="940" w:type="dxa"/>
          </w:tcPr>
          <w:p w14:paraId="7B826BC2" w14:textId="650FF7FF" w:rsidR="00BA170C" w:rsidRPr="00B24A15" w:rsidRDefault="00845E35" w:rsidP="00BA17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845E3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2566</w:t>
            </w:r>
          </w:p>
        </w:tc>
        <w:tc>
          <w:tcPr>
            <w:tcW w:w="236" w:type="dxa"/>
          </w:tcPr>
          <w:p w14:paraId="556CE3AB" w14:textId="77777777" w:rsidR="00BA170C" w:rsidRPr="00B24A15" w:rsidRDefault="00BA170C" w:rsidP="00BA17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44" w:type="dxa"/>
          </w:tcPr>
          <w:p w14:paraId="002E6AF1" w14:textId="7F0C40AD" w:rsidR="00BA170C" w:rsidRPr="00B24A15" w:rsidRDefault="00845E35" w:rsidP="00BA17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845E3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2565</w:t>
            </w:r>
          </w:p>
        </w:tc>
        <w:tc>
          <w:tcPr>
            <w:tcW w:w="236" w:type="dxa"/>
          </w:tcPr>
          <w:p w14:paraId="0FC94E16" w14:textId="77777777" w:rsidR="00BA170C" w:rsidRPr="00B24A15" w:rsidRDefault="00BA170C" w:rsidP="00BA17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72" w:type="dxa"/>
          </w:tcPr>
          <w:p w14:paraId="0444A9F5" w14:textId="7C467940" w:rsidR="00BA170C" w:rsidRPr="00B24A15" w:rsidRDefault="00845E35" w:rsidP="00BA17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845E3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2566</w:t>
            </w:r>
          </w:p>
        </w:tc>
        <w:tc>
          <w:tcPr>
            <w:tcW w:w="283" w:type="dxa"/>
          </w:tcPr>
          <w:p w14:paraId="5938D493" w14:textId="77777777" w:rsidR="00BA170C" w:rsidRPr="00B24A15" w:rsidRDefault="00BA170C" w:rsidP="00BA17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7" w:type="dxa"/>
          </w:tcPr>
          <w:p w14:paraId="53166403" w14:textId="2ACC597A" w:rsidR="00BA170C" w:rsidRPr="00B24A15" w:rsidRDefault="00845E35" w:rsidP="00BA17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845E3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2565</w:t>
            </w:r>
          </w:p>
        </w:tc>
        <w:tc>
          <w:tcPr>
            <w:tcW w:w="236" w:type="dxa"/>
          </w:tcPr>
          <w:p w14:paraId="1D07AEDE" w14:textId="77777777" w:rsidR="00BA170C" w:rsidRPr="00B24A15" w:rsidRDefault="00BA170C" w:rsidP="00BA17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05" w:type="dxa"/>
          </w:tcPr>
          <w:p w14:paraId="195C8D68" w14:textId="7493D61C" w:rsidR="00BA170C" w:rsidRPr="00B24A15" w:rsidRDefault="00845E35" w:rsidP="00BA17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845E3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2566</w:t>
            </w:r>
          </w:p>
        </w:tc>
        <w:tc>
          <w:tcPr>
            <w:tcW w:w="283" w:type="dxa"/>
          </w:tcPr>
          <w:p w14:paraId="0EA995F7" w14:textId="77777777" w:rsidR="00BA170C" w:rsidRPr="00B24A15" w:rsidRDefault="00BA170C" w:rsidP="00BA17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7" w:type="dxa"/>
          </w:tcPr>
          <w:p w14:paraId="41AB55F0" w14:textId="5205E502" w:rsidR="00BA170C" w:rsidRPr="00B24A15" w:rsidRDefault="00845E35" w:rsidP="00BA17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845E3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2565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650CBC37" w14:textId="77777777" w:rsidR="00BA170C" w:rsidRPr="00B24A15" w:rsidRDefault="00BA170C" w:rsidP="00BA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34" w:type="dxa"/>
            <w:gridSpan w:val="2"/>
          </w:tcPr>
          <w:p w14:paraId="17DCC081" w14:textId="5C92645D" w:rsidR="00BA170C" w:rsidRPr="00B24A15" w:rsidRDefault="00845E35" w:rsidP="00BA17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845E3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2566</w:t>
            </w:r>
          </w:p>
        </w:tc>
        <w:tc>
          <w:tcPr>
            <w:tcW w:w="236" w:type="dxa"/>
            <w:gridSpan w:val="2"/>
          </w:tcPr>
          <w:p w14:paraId="0AD1C951" w14:textId="77777777" w:rsidR="00BA170C" w:rsidRPr="00B24A15" w:rsidRDefault="00BA170C" w:rsidP="00BA17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36" w:type="dxa"/>
            <w:gridSpan w:val="3"/>
          </w:tcPr>
          <w:p w14:paraId="7AEF74C2" w14:textId="4C0FF995" w:rsidR="00BA170C" w:rsidRPr="00B24A15" w:rsidRDefault="00845E35" w:rsidP="00BA17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845E3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2565</w:t>
            </w:r>
          </w:p>
        </w:tc>
        <w:tc>
          <w:tcPr>
            <w:tcW w:w="236" w:type="dxa"/>
            <w:gridSpan w:val="3"/>
          </w:tcPr>
          <w:p w14:paraId="4F5F2FEF" w14:textId="77777777" w:rsidR="00BA170C" w:rsidRPr="00B24A15" w:rsidRDefault="00BA170C" w:rsidP="00BA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97" w:type="dxa"/>
            <w:gridSpan w:val="2"/>
          </w:tcPr>
          <w:p w14:paraId="60089733" w14:textId="480A86DE" w:rsidR="00BA170C" w:rsidRPr="00B24A15" w:rsidRDefault="00845E35" w:rsidP="00BA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845E3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2566</w:t>
            </w:r>
          </w:p>
        </w:tc>
        <w:tc>
          <w:tcPr>
            <w:tcW w:w="236" w:type="dxa"/>
            <w:gridSpan w:val="2"/>
          </w:tcPr>
          <w:p w14:paraId="449D74A4" w14:textId="77777777" w:rsidR="00BA170C" w:rsidRPr="00B24A15" w:rsidRDefault="00BA170C" w:rsidP="00BA17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3" w:type="dxa"/>
            <w:gridSpan w:val="3"/>
          </w:tcPr>
          <w:p w14:paraId="2F9AADE2" w14:textId="2534AA2D" w:rsidR="00BA170C" w:rsidRPr="00B24A15" w:rsidRDefault="00845E35" w:rsidP="00BA17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845E3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2565</w:t>
            </w:r>
          </w:p>
        </w:tc>
        <w:tc>
          <w:tcPr>
            <w:tcW w:w="239" w:type="dxa"/>
            <w:gridSpan w:val="3"/>
          </w:tcPr>
          <w:p w14:paraId="5C0D743E" w14:textId="77777777" w:rsidR="00BA170C" w:rsidRPr="00B24A15" w:rsidRDefault="00BA170C" w:rsidP="00BA17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30" w:type="dxa"/>
            <w:gridSpan w:val="2"/>
          </w:tcPr>
          <w:p w14:paraId="7DF3DAF8" w14:textId="26CA673D" w:rsidR="00BA170C" w:rsidRPr="00B24A15" w:rsidRDefault="00845E35" w:rsidP="00BA17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845E3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2566</w:t>
            </w:r>
          </w:p>
        </w:tc>
        <w:tc>
          <w:tcPr>
            <w:tcW w:w="237" w:type="dxa"/>
            <w:gridSpan w:val="2"/>
          </w:tcPr>
          <w:p w14:paraId="0F245AA7" w14:textId="77777777" w:rsidR="00BA170C" w:rsidRPr="00B24A15" w:rsidRDefault="00BA170C" w:rsidP="00BA17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58" w:type="dxa"/>
          </w:tcPr>
          <w:p w14:paraId="702EE6D2" w14:textId="703E477B" w:rsidR="00BA170C" w:rsidRPr="00B24A15" w:rsidRDefault="00845E35" w:rsidP="00BA17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845E3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2565</w:t>
            </w:r>
          </w:p>
        </w:tc>
      </w:tr>
      <w:tr w:rsidR="00BA170C" w:rsidRPr="00B24A15" w14:paraId="2E19A83B" w14:textId="77777777" w:rsidTr="009B623A">
        <w:trPr>
          <w:tblHeader/>
        </w:trPr>
        <w:tc>
          <w:tcPr>
            <w:tcW w:w="2160" w:type="dxa"/>
            <w:shd w:val="clear" w:color="auto" w:fill="auto"/>
          </w:tcPr>
          <w:p w14:paraId="5F201671" w14:textId="77777777" w:rsidR="00BA170C" w:rsidRPr="00B24A15" w:rsidRDefault="00BA170C" w:rsidP="00BA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044" w:type="dxa"/>
            <w:gridSpan w:val="38"/>
          </w:tcPr>
          <w:p w14:paraId="6D09DABE" w14:textId="77777777" w:rsidR="00BA170C" w:rsidRPr="00B24A15" w:rsidRDefault="00BA170C" w:rsidP="00BA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i/>
                <w:iCs/>
                <w:color w:val="000000" w:themeColor="text1"/>
                <w:sz w:val="26"/>
                <w:szCs w:val="26"/>
              </w:rPr>
            </w:pPr>
            <w:r w:rsidRPr="00B24A15">
              <w:rPr>
                <w:rFonts w:asciiTheme="majorBidi" w:eastAsia="Calibri" w:hAnsiTheme="majorBidi" w:cstheme="majorBidi"/>
                <w:i/>
                <w:iCs/>
                <w:color w:val="000000" w:themeColor="text1"/>
                <w:sz w:val="26"/>
                <w:szCs w:val="26"/>
                <w:cs/>
              </w:rPr>
              <w:t>(พันบาท)</w:t>
            </w:r>
          </w:p>
        </w:tc>
      </w:tr>
      <w:tr w:rsidR="009B623A" w:rsidRPr="00B24A15" w14:paraId="34DC939A" w14:textId="77777777" w:rsidTr="00904257">
        <w:tc>
          <w:tcPr>
            <w:tcW w:w="3100" w:type="dxa"/>
            <w:gridSpan w:val="2"/>
            <w:shd w:val="clear" w:color="auto" w:fill="auto"/>
            <w:vAlign w:val="bottom"/>
          </w:tcPr>
          <w:p w14:paraId="3EF53978" w14:textId="2194B276" w:rsidR="009B623A" w:rsidRPr="00B24A15" w:rsidRDefault="009B623A" w:rsidP="009B6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B24A15"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  <w:t>ข้อมูลตามส่วนงานดำเนินงาน</w:t>
            </w:r>
          </w:p>
        </w:tc>
        <w:tc>
          <w:tcPr>
            <w:tcW w:w="236" w:type="dxa"/>
          </w:tcPr>
          <w:p w14:paraId="60AA80FD" w14:textId="77777777" w:rsidR="009B623A" w:rsidRPr="00B24A15" w:rsidRDefault="009B623A" w:rsidP="00BA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right="-218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44" w:type="dxa"/>
            <w:shd w:val="clear" w:color="auto" w:fill="auto"/>
          </w:tcPr>
          <w:p w14:paraId="0823664B" w14:textId="77777777" w:rsidR="009B623A" w:rsidRPr="00B24A15" w:rsidRDefault="009B623A" w:rsidP="00BA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22" w:right="-218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</w:tcPr>
          <w:p w14:paraId="511812CD" w14:textId="77777777" w:rsidR="009B623A" w:rsidRPr="00B24A15" w:rsidRDefault="009B623A" w:rsidP="00BA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72" w:type="dxa"/>
          </w:tcPr>
          <w:p w14:paraId="23962E39" w14:textId="77777777" w:rsidR="009B623A" w:rsidRPr="00B24A15" w:rsidRDefault="009B623A" w:rsidP="00BA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16" w:right="-58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83" w:type="dxa"/>
          </w:tcPr>
          <w:p w14:paraId="5377FBD3" w14:textId="77777777" w:rsidR="009B623A" w:rsidRPr="00B24A15" w:rsidRDefault="009B623A" w:rsidP="00BA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7" w:type="dxa"/>
          </w:tcPr>
          <w:p w14:paraId="3D04B38E" w14:textId="77777777" w:rsidR="009B623A" w:rsidRPr="00B24A15" w:rsidRDefault="009B623A" w:rsidP="00BA17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after="0"/>
              <w:ind w:left="-122" w:right="-106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</w:tcPr>
          <w:p w14:paraId="7869299F" w14:textId="77777777" w:rsidR="009B623A" w:rsidRPr="00B24A15" w:rsidRDefault="009B623A" w:rsidP="00BA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05" w:type="dxa"/>
            <w:shd w:val="clear" w:color="auto" w:fill="auto"/>
          </w:tcPr>
          <w:p w14:paraId="756EAD33" w14:textId="77777777" w:rsidR="009B623A" w:rsidRPr="00B24A15" w:rsidRDefault="009B623A" w:rsidP="00BA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31" w:right="-111" w:hanging="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31F761DC" w14:textId="77777777" w:rsidR="009B623A" w:rsidRPr="00B24A15" w:rsidRDefault="009B623A" w:rsidP="00BA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11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7" w:type="dxa"/>
            <w:shd w:val="clear" w:color="auto" w:fill="auto"/>
          </w:tcPr>
          <w:p w14:paraId="7A71F0C9" w14:textId="77777777" w:rsidR="009B623A" w:rsidRPr="00B24A15" w:rsidRDefault="009B623A" w:rsidP="00BA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115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02F543F" w14:textId="77777777" w:rsidR="009B623A" w:rsidRPr="00B24A15" w:rsidRDefault="009B623A" w:rsidP="00BA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shd w:val="clear" w:color="auto" w:fill="auto"/>
          </w:tcPr>
          <w:p w14:paraId="32BFA6DD" w14:textId="77777777" w:rsidR="009B623A" w:rsidRPr="00B24A15" w:rsidRDefault="009B623A" w:rsidP="00BA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121" w:right="-110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7D714C0B" w14:textId="77777777" w:rsidR="009B623A" w:rsidRPr="00B24A15" w:rsidRDefault="009B623A" w:rsidP="00BA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right="-110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shd w:val="clear" w:color="auto" w:fill="auto"/>
          </w:tcPr>
          <w:p w14:paraId="7E7F2F76" w14:textId="77777777" w:rsidR="009B623A" w:rsidRPr="00B24A15" w:rsidRDefault="009B623A" w:rsidP="00BA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76" w:right="-110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  <w:gridSpan w:val="3"/>
          </w:tcPr>
          <w:p w14:paraId="704CD09A" w14:textId="77777777" w:rsidR="009B623A" w:rsidRPr="00B24A15" w:rsidRDefault="009B623A" w:rsidP="00BA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97" w:type="dxa"/>
            <w:gridSpan w:val="3"/>
            <w:shd w:val="clear" w:color="auto" w:fill="auto"/>
          </w:tcPr>
          <w:p w14:paraId="4DEBA532" w14:textId="77777777" w:rsidR="009B623A" w:rsidRPr="00B24A15" w:rsidRDefault="009B623A" w:rsidP="00BA17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after="0"/>
              <w:ind w:right="-33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14:paraId="642D55BD" w14:textId="77777777" w:rsidR="009B623A" w:rsidRPr="00B24A15" w:rsidRDefault="009B623A" w:rsidP="00BA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1" w:type="dxa"/>
            <w:gridSpan w:val="2"/>
          </w:tcPr>
          <w:p w14:paraId="3A3F270D" w14:textId="77777777" w:rsidR="009B623A" w:rsidRPr="00B24A15" w:rsidRDefault="009B623A" w:rsidP="00BA17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9"/>
              </w:tabs>
              <w:spacing w:after="0"/>
              <w:ind w:right="-33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39" w:type="dxa"/>
            <w:gridSpan w:val="3"/>
          </w:tcPr>
          <w:p w14:paraId="23C9ED13" w14:textId="77777777" w:rsidR="009B623A" w:rsidRPr="00B24A15" w:rsidRDefault="009B623A" w:rsidP="00BA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31" w:type="dxa"/>
            <w:gridSpan w:val="3"/>
            <w:shd w:val="clear" w:color="auto" w:fill="auto"/>
          </w:tcPr>
          <w:p w14:paraId="1498B318" w14:textId="77777777" w:rsidR="009B623A" w:rsidRPr="00B24A15" w:rsidRDefault="009B623A" w:rsidP="00BA17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37" w:type="dxa"/>
            <w:gridSpan w:val="2"/>
            <w:shd w:val="clear" w:color="auto" w:fill="auto"/>
          </w:tcPr>
          <w:p w14:paraId="411B543E" w14:textId="77777777" w:rsidR="009B623A" w:rsidRPr="00B24A15" w:rsidRDefault="009B623A" w:rsidP="00BA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14:paraId="507BB506" w14:textId="77777777" w:rsidR="009B623A" w:rsidRPr="00B24A15" w:rsidRDefault="009B623A" w:rsidP="00BA17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BA170C" w:rsidRPr="00B24A15" w14:paraId="3734A734" w14:textId="77777777" w:rsidTr="009B623A">
        <w:tc>
          <w:tcPr>
            <w:tcW w:w="2160" w:type="dxa"/>
            <w:shd w:val="clear" w:color="auto" w:fill="auto"/>
            <w:vAlign w:val="bottom"/>
          </w:tcPr>
          <w:p w14:paraId="0D9AC584" w14:textId="77777777" w:rsidR="00BA170C" w:rsidRPr="00B24A15" w:rsidRDefault="00BA170C" w:rsidP="00BA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B24A1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40" w:type="dxa"/>
          </w:tcPr>
          <w:p w14:paraId="0598187F" w14:textId="194CF06C" w:rsidR="00BA170C" w:rsidRPr="00B24A15" w:rsidRDefault="00845E35" w:rsidP="00BA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5" w:right="-218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845E3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1</w:t>
            </w:r>
            <w:r w:rsidR="00B17B2E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845E3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462</w:t>
            </w:r>
            <w:r w:rsidR="00B17B2E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845E3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447</w:t>
            </w:r>
          </w:p>
        </w:tc>
        <w:tc>
          <w:tcPr>
            <w:tcW w:w="236" w:type="dxa"/>
          </w:tcPr>
          <w:p w14:paraId="36F074D0" w14:textId="77777777" w:rsidR="00BA170C" w:rsidRPr="00B24A15" w:rsidRDefault="00BA170C" w:rsidP="00BA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right="-218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44" w:type="dxa"/>
            <w:shd w:val="clear" w:color="auto" w:fill="auto"/>
          </w:tcPr>
          <w:p w14:paraId="41BE1DA3" w14:textId="3A859EAD" w:rsidR="00BA170C" w:rsidRPr="00B24A15" w:rsidRDefault="00845E35" w:rsidP="00BA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22" w:right="-218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845E3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950</w:t>
            </w:r>
            <w:r w:rsidR="00BA170C" w:rsidRPr="00B24A1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845E3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626</w:t>
            </w:r>
          </w:p>
        </w:tc>
        <w:tc>
          <w:tcPr>
            <w:tcW w:w="236" w:type="dxa"/>
          </w:tcPr>
          <w:p w14:paraId="3583DA65" w14:textId="77777777" w:rsidR="00BA170C" w:rsidRPr="00B24A15" w:rsidRDefault="00BA170C" w:rsidP="00BA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72" w:type="dxa"/>
          </w:tcPr>
          <w:p w14:paraId="1E5E28EA" w14:textId="56EB8407" w:rsidR="00BA170C" w:rsidRPr="00B24A15" w:rsidRDefault="00845E35" w:rsidP="00BA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16" w:right="-58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845E3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53</w:t>
            </w:r>
            <w:r w:rsidR="00F971E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845E3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262</w:t>
            </w:r>
          </w:p>
        </w:tc>
        <w:tc>
          <w:tcPr>
            <w:tcW w:w="283" w:type="dxa"/>
          </w:tcPr>
          <w:p w14:paraId="1D5452C8" w14:textId="77777777" w:rsidR="00BA170C" w:rsidRPr="00B24A15" w:rsidRDefault="00BA170C" w:rsidP="00BA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7" w:type="dxa"/>
          </w:tcPr>
          <w:p w14:paraId="46F877DB" w14:textId="1A011AE8" w:rsidR="00BA170C" w:rsidRPr="00B24A15" w:rsidRDefault="00845E35" w:rsidP="00BA17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after="0"/>
              <w:ind w:left="-122" w:right="-106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845E35">
              <w:rPr>
                <w:rFonts w:asciiTheme="majorBidi" w:eastAsia="Calibri" w:hAnsiTheme="majorBidi" w:cstheme="majorBidi"/>
                <w:color w:val="000000"/>
                <w:sz w:val="26"/>
                <w:szCs w:val="26"/>
              </w:rPr>
              <w:t>61</w:t>
            </w:r>
            <w:r w:rsidR="00BA170C" w:rsidRPr="00B24A15">
              <w:rPr>
                <w:rFonts w:asciiTheme="majorBidi" w:eastAsia="Calibri" w:hAnsiTheme="majorBidi" w:cstheme="majorBidi"/>
                <w:color w:val="000000"/>
                <w:sz w:val="26"/>
                <w:szCs w:val="26"/>
              </w:rPr>
              <w:t>,</w:t>
            </w:r>
            <w:r w:rsidRPr="00845E35">
              <w:rPr>
                <w:rFonts w:asciiTheme="majorBidi" w:eastAsia="Calibri" w:hAnsiTheme="majorBidi" w:cstheme="majorBidi"/>
                <w:color w:val="000000"/>
                <w:sz w:val="26"/>
                <w:szCs w:val="26"/>
              </w:rPr>
              <w:t>025</w:t>
            </w:r>
          </w:p>
        </w:tc>
        <w:tc>
          <w:tcPr>
            <w:tcW w:w="236" w:type="dxa"/>
          </w:tcPr>
          <w:p w14:paraId="451AE50D" w14:textId="77777777" w:rsidR="00BA170C" w:rsidRPr="00B24A15" w:rsidRDefault="00BA170C" w:rsidP="00BA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05" w:type="dxa"/>
            <w:shd w:val="clear" w:color="auto" w:fill="auto"/>
          </w:tcPr>
          <w:p w14:paraId="33D1EB0E" w14:textId="6EA3542E" w:rsidR="00BA170C" w:rsidRPr="00B24A15" w:rsidRDefault="00845E35" w:rsidP="00BA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31" w:right="-111" w:hanging="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845E3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4</w:t>
            </w:r>
            <w:r w:rsidR="00F31D6D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845E3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543</w:t>
            </w:r>
          </w:p>
        </w:tc>
        <w:tc>
          <w:tcPr>
            <w:tcW w:w="283" w:type="dxa"/>
            <w:shd w:val="clear" w:color="auto" w:fill="auto"/>
          </w:tcPr>
          <w:p w14:paraId="17334EEE" w14:textId="77777777" w:rsidR="00BA170C" w:rsidRPr="00B24A15" w:rsidRDefault="00BA170C" w:rsidP="00BA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11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7" w:type="dxa"/>
            <w:shd w:val="clear" w:color="auto" w:fill="auto"/>
          </w:tcPr>
          <w:p w14:paraId="2667C7F2" w14:textId="32494470" w:rsidR="00BA170C" w:rsidRPr="00B24A15" w:rsidRDefault="00845E35" w:rsidP="00BA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115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845E35">
              <w:rPr>
                <w:rFonts w:asciiTheme="majorBidi" w:eastAsia="Calibri" w:hAnsiTheme="majorBidi" w:cstheme="majorBidi"/>
                <w:color w:val="000000"/>
                <w:sz w:val="26"/>
                <w:szCs w:val="26"/>
              </w:rPr>
              <w:t>7</w:t>
            </w:r>
            <w:r w:rsidR="00BA170C" w:rsidRPr="00B24A15">
              <w:rPr>
                <w:rFonts w:asciiTheme="majorBidi" w:eastAsia="Calibri" w:hAnsiTheme="majorBidi" w:cstheme="majorBidi"/>
                <w:color w:val="000000"/>
                <w:sz w:val="26"/>
                <w:szCs w:val="26"/>
              </w:rPr>
              <w:t>,</w:t>
            </w:r>
            <w:r w:rsidRPr="00845E35">
              <w:rPr>
                <w:rFonts w:asciiTheme="majorBidi" w:eastAsia="Calibri" w:hAnsiTheme="majorBidi" w:cstheme="majorBidi"/>
                <w:color w:val="000000"/>
                <w:sz w:val="26"/>
                <w:szCs w:val="26"/>
              </w:rPr>
              <w:t>327</w:t>
            </w:r>
          </w:p>
        </w:tc>
        <w:tc>
          <w:tcPr>
            <w:tcW w:w="236" w:type="dxa"/>
            <w:shd w:val="clear" w:color="auto" w:fill="auto"/>
          </w:tcPr>
          <w:p w14:paraId="766E4D54" w14:textId="77777777" w:rsidR="00BA170C" w:rsidRPr="00B24A15" w:rsidRDefault="00BA170C" w:rsidP="00BA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shd w:val="clear" w:color="auto" w:fill="auto"/>
          </w:tcPr>
          <w:p w14:paraId="0099751F" w14:textId="7601CC56" w:rsidR="00BA170C" w:rsidRPr="00B24A15" w:rsidRDefault="00845E35" w:rsidP="00BA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121" w:right="-110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845E3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1</w:t>
            </w:r>
            <w:r w:rsidR="0085679B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845E3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520</w:t>
            </w:r>
            <w:r w:rsidR="0085679B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845E3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252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1A2EE56E" w14:textId="77777777" w:rsidR="00BA170C" w:rsidRPr="00B24A15" w:rsidRDefault="00BA170C" w:rsidP="00BA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right="-110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shd w:val="clear" w:color="auto" w:fill="auto"/>
          </w:tcPr>
          <w:p w14:paraId="14246529" w14:textId="348C2979" w:rsidR="00BA170C" w:rsidRPr="00B24A15" w:rsidRDefault="00845E35" w:rsidP="00BA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76" w:right="-110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845E35">
              <w:rPr>
                <w:rFonts w:asciiTheme="majorBidi" w:eastAsia="Calibri" w:hAnsiTheme="majorBidi" w:cstheme="majorBidi"/>
                <w:color w:val="000000"/>
                <w:sz w:val="26"/>
                <w:szCs w:val="26"/>
              </w:rPr>
              <w:t>1</w:t>
            </w:r>
            <w:r w:rsidR="00BA170C" w:rsidRPr="00B24A15">
              <w:rPr>
                <w:rFonts w:asciiTheme="majorBidi" w:eastAsia="Calibri" w:hAnsiTheme="majorBidi" w:cstheme="majorBidi"/>
                <w:color w:val="000000"/>
                <w:sz w:val="26"/>
                <w:szCs w:val="26"/>
              </w:rPr>
              <w:t>,</w:t>
            </w:r>
            <w:r w:rsidRPr="00845E35">
              <w:rPr>
                <w:rFonts w:asciiTheme="majorBidi" w:eastAsia="Calibri" w:hAnsiTheme="majorBidi" w:cstheme="majorBidi"/>
                <w:color w:val="000000"/>
                <w:sz w:val="26"/>
                <w:szCs w:val="26"/>
              </w:rPr>
              <w:t>018</w:t>
            </w:r>
            <w:r w:rsidR="00BA170C" w:rsidRPr="00B24A15">
              <w:rPr>
                <w:rFonts w:asciiTheme="majorBidi" w:eastAsia="Calibri" w:hAnsiTheme="majorBidi" w:cstheme="majorBidi"/>
                <w:color w:val="000000"/>
                <w:sz w:val="26"/>
                <w:szCs w:val="26"/>
              </w:rPr>
              <w:t>,</w:t>
            </w:r>
            <w:r w:rsidRPr="00845E35">
              <w:rPr>
                <w:rFonts w:asciiTheme="majorBidi" w:eastAsia="Calibri" w:hAnsiTheme="majorBidi" w:cstheme="majorBidi"/>
                <w:color w:val="000000"/>
                <w:sz w:val="26"/>
                <w:szCs w:val="26"/>
              </w:rPr>
              <w:t>978</w:t>
            </w:r>
          </w:p>
        </w:tc>
        <w:tc>
          <w:tcPr>
            <w:tcW w:w="236" w:type="dxa"/>
            <w:gridSpan w:val="3"/>
          </w:tcPr>
          <w:p w14:paraId="53499DB6" w14:textId="77777777" w:rsidR="00BA170C" w:rsidRPr="00B24A15" w:rsidRDefault="00BA170C" w:rsidP="00BA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97" w:type="dxa"/>
            <w:gridSpan w:val="3"/>
            <w:shd w:val="clear" w:color="auto" w:fill="auto"/>
          </w:tcPr>
          <w:p w14:paraId="4A344012" w14:textId="652420C1" w:rsidR="00BA170C" w:rsidRPr="00B24A15" w:rsidRDefault="002D039F" w:rsidP="00BA17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after="0"/>
              <w:ind w:right="-33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</w:tcPr>
          <w:p w14:paraId="518AD8BE" w14:textId="77777777" w:rsidR="00BA170C" w:rsidRPr="00B24A15" w:rsidRDefault="00BA170C" w:rsidP="00BA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1" w:type="dxa"/>
            <w:gridSpan w:val="2"/>
          </w:tcPr>
          <w:p w14:paraId="56A9C192" w14:textId="2DB4815E" w:rsidR="00BA170C" w:rsidRPr="00B24A15" w:rsidRDefault="00BA170C" w:rsidP="00BA17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9"/>
              </w:tabs>
              <w:spacing w:after="0"/>
              <w:ind w:right="-33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B24A15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9" w:type="dxa"/>
            <w:gridSpan w:val="3"/>
          </w:tcPr>
          <w:p w14:paraId="4973E1FE" w14:textId="77777777" w:rsidR="00BA170C" w:rsidRPr="00B24A15" w:rsidRDefault="00BA170C" w:rsidP="00BA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31" w:type="dxa"/>
            <w:gridSpan w:val="3"/>
            <w:shd w:val="clear" w:color="auto" w:fill="auto"/>
          </w:tcPr>
          <w:p w14:paraId="7DB1B2F3" w14:textId="10D335EE" w:rsidR="00BA170C" w:rsidRPr="00B24A15" w:rsidRDefault="00845E35" w:rsidP="00BA17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845E3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1</w:t>
            </w:r>
            <w:r w:rsidR="0085679B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845E3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520</w:t>
            </w:r>
            <w:r w:rsidR="0085679B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845E3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252</w:t>
            </w:r>
          </w:p>
        </w:tc>
        <w:tc>
          <w:tcPr>
            <w:tcW w:w="237" w:type="dxa"/>
            <w:gridSpan w:val="2"/>
            <w:shd w:val="clear" w:color="auto" w:fill="auto"/>
          </w:tcPr>
          <w:p w14:paraId="252B00C7" w14:textId="77777777" w:rsidR="00BA170C" w:rsidRPr="00B24A15" w:rsidRDefault="00BA170C" w:rsidP="00BA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14:paraId="7DC9865D" w14:textId="5F6AA186" w:rsidR="00BA170C" w:rsidRPr="00B24A15" w:rsidRDefault="00845E35" w:rsidP="00BA17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845E35">
              <w:rPr>
                <w:rFonts w:asciiTheme="majorBidi" w:eastAsia="Calibri" w:hAnsiTheme="majorBidi" w:cstheme="majorBidi"/>
                <w:color w:val="000000"/>
                <w:sz w:val="26"/>
                <w:szCs w:val="26"/>
              </w:rPr>
              <w:t>1</w:t>
            </w:r>
            <w:r w:rsidR="00BA170C" w:rsidRPr="00B24A15">
              <w:rPr>
                <w:rFonts w:asciiTheme="majorBidi" w:eastAsia="Calibri" w:hAnsiTheme="majorBidi" w:cstheme="majorBidi"/>
                <w:color w:val="000000"/>
                <w:sz w:val="26"/>
                <w:szCs w:val="26"/>
              </w:rPr>
              <w:t>,</w:t>
            </w:r>
            <w:r w:rsidRPr="00845E35">
              <w:rPr>
                <w:rFonts w:asciiTheme="majorBidi" w:eastAsia="Calibri" w:hAnsiTheme="majorBidi" w:cstheme="majorBidi"/>
                <w:color w:val="000000"/>
                <w:sz w:val="26"/>
                <w:szCs w:val="26"/>
              </w:rPr>
              <w:t>018</w:t>
            </w:r>
            <w:r w:rsidR="00BA170C" w:rsidRPr="00B24A15">
              <w:rPr>
                <w:rFonts w:asciiTheme="majorBidi" w:eastAsia="Calibri" w:hAnsiTheme="majorBidi" w:cstheme="majorBidi"/>
                <w:color w:val="000000"/>
                <w:sz w:val="26"/>
                <w:szCs w:val="26"/>
              </w:rPr>
              <w:t>,</w:t>
            </w:r>
            <w:r w:rsidRPr="00845E35">
              <w:rPr>
                <w:rFonts w:asciiTheme="majorBidi" w:eastAsia="Calibri" w:hAnsiTheme="majorBidi" w:cstheme="majorBidi"/>
                <w:color w:val="000000"/>
                <w:sz w:val="26"/>
                <w:szCs w:val="26"/>
              </w:rPr>
              <w:t>978</w:t>
            </w:r>
          </w:p>
        </w:tc>
      </w:tr>
      <w:tr w:rsidR="00BA170C" w:rsidRPr="00B24A15" w14:paraId="0D75AC61" w14:textId="77777777" w:rsidTr="009B623A">
        <w:tc>
          <w:tcPr>
            <w:tcW w:w="2160" w:type="dxa"/>
            <w:shd w:val="clear" w:color="auto" w:fill="auto"/>
            <w:vAlign w:val="bottom"/>
          </w:tcPr>
          <w:p w14:paraId="79FF54D2" w14:textId="77777777" w:rsidR="00BA170C" w:rsidRPr="00B24A15" w:rsidRDefault="00BA170C" w:rsidP="00BA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B24A1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536601CF" w14:textId="36D35255" w:rsidR="00BA170C" w:rsidRPr="00B24A15" w:rsidRDefault="00845E35" w:rsidP="00BA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5" w:right="-218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845E3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236" w:type="dxa"/>
          </w:tcPr>
          <w:p w14:paraId="0B60566B" w14:textId="77777777" w:rsidR="00BA170C" w:rsidRPr="00B24A15" w:rsidRDefault="00BA170C" w:rsidP="00BA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right="-218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shd w:val="clear" w:color="auto" w:fill="auto"/>
          </w:tcPr>
          <w:p w14:paraId="09DFEFC9" w14:textId="63CC8E06" w:rsidR="00BA170C" w:rsidRPr="00B24A15" w:rsidRDefault="00845E35" w:rsidP="00BA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240" w:lineRule="auto"/>
              <w:ind w:left="-122" w:right="-218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845E35">
              <w:rPr>
                <w:rFonts w:asciiTheme="majorBidi" w:eastAsia="Calibri" w:hAnsiTheme="majorBidi" w:cstheme="majorBidi"/>
                <w:color w:val="000000"/>
                <w:sz w:val="26"/>
                <w:szCs w:val="26"/>
              </w:rPr>
              <w:t>13</w:t>
            </w:r>
          </w:p>
        </w:tc>
        <w:tc>
          <w:tcPr>
            <w:tcW w:w="236" w:type="dxa"/>
          </w:tcPr>
          <w:p w14:paraId="6EFEAC3C" w14:textId="77777777" w:rsidR="00BA170C" w:rsidRPr="00B24A15" w:rsidRDefault="00BA170C" w:rsidP="00BA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72" w:type="dxa"/>
            <w:tcBorders>
              <w:bottom w:val="single" w:sz="4" w:space="0" w:color="auto"/>
            </w:tcBorders>
          </w:tcPr>
          <w:p w14:paraId="3B227F2B" w14:textId="2A01938D" w:rsidR="00BA170C" w:rsidRPr="00B24A15" w:rsidRDefault="00845E35" w:rsidP="00BA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16" w:right="-58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845E3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14</w:t>
            </w:r>
            <w:r w:rsidR="00F971E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845E3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261</w:t>
            </w:r>
          </w:p>
        </w:tc>
        <w:tc>
          <w:tcPr>
            <w:tcW w:w="283" w:type="dxa"/>
          </w:tcPr>
          <w:p w14:paraId="35757AC0" w14:textId="77777777" w:rsidR="00BA170C" w:rsidRPr="00B24A15" w:rsidRDefault="00BA170C" w:rsidP="00BA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7" w:type="dxa"/>
            <w:tcBorders>
              <w:bottom w:val="single" w:sz="4" w:space="0" w:color="auto"/>
            </w:tcBorders>
          </w:tcPr>
          <w:p w14:paraId="76F2E154" w14:textId="27C85019" w:rsidR="00BA170C" w:rsidRPr="00B24A15" w:rsidRDefault="00845E35" w:rsidP="00BA17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after="0"/>
              <w:ind w:left="-122" w:right="-106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845E35">
              <w:rPr>
                <w:rFonts w:asciiTheme="majorBidi" w:eastAsia="Calibri" w:hAnsiTheme="majorBidi" w:cstheme="majorBidi"/>
                <w:color w:val="000000"/>
                <w:sz w:val="26"/>
                <w:szCs w:val="26"/>
              </w:rPr>
              <w:t>21</w:t>
            </w:r>
            <w:r w:rsidR="00BA170C" w:rsidRPr="00B24A15">
              <w:rPr>
                <w:rFonts w:asciiTheme="majorBidi" w:eastAsia="Calibri" w:hAnsiTheme="majorBidi" w:cstheme="majorBidi"/>
                <w:color w:val="000000"/>
                <w:sz w:val="26"/>
                <w:szCs w:val="26"/>
              </w:rPr>
              <w:t>,</w:t>
            </w:r>
            <w:r w:rsidRPr="00845E35">
              <w:rPr>
                <w:rFonts w:asciiTheme="majorBidi" w:eastAsia="Calibri" w:hAnsiTheme="majorBidi" w:cstheme="majorBidi"/>
                <w:color w:val="000000"/>
                <w:sz w:val="26"/>
                <w:szCs w:val="26"/>
              </w:rPr>
              <w:t>477</w:t>
            </w:r>
          </w:p>
        </w:tc>
        <w:tc>
          <w:tcPr>
            <w:tcW w:w="236" w:type="dxa"/>
          </w:tcPr>
          <w:p w14:paraId="5EBB3B97" w14:textId="77777777" w:rsidR="00BA170C" w:rsidRPr="00B24A15" w:rsidRDefault="00BA170C" w:rsidP="00BA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05" w:type="dxa"/>
            <w:tcBorders>
              <w:bottom w:val="single" w:sz="4" w:space="0" w:color="auto"/>
            </w:tcBorders>
            <w:shd w:val="clear" w:color="auto" w:fill="auto"/>
          </w:tcPr>
          <w:p w14:paraId="4FE9F53C" w14:textId="054DF1DD" w:rsidR="00BA170C" w:rsidRPr="00B24A15" w:rsidRDefault="00F31D6D" w:rsidP="00BA17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8"/>
              </w:tabs>
              <w:spacing w:after="0"/>
              <w:ind w:left="-122" w:right="-106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5D71CF6B" w14:textId="77777777" w:rsidR="00BA170C" w:rsidRPr="00B24A15" w:rsidRDefault="00BA170C" w:rsidP="00BA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11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7" w:type="dxa"/>
            <w:tcBorders>
              <w:bottom w:val="single" w:sz="4" w:space="0" w:color="auto"/>
            </w:tcBorders>
            <w:shd w:val="clear" w:color="auto" w:fill="auto"/>
          </w:tcPr>
          <w:p w14:paraId="722F26CB" w14:textId="75DCAC75" w:rsidR="00BA170C" w:rsidRPr="00B24A15" w:rsidRDefault="00BA170C" w:rsidP="00BA17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after="0"/>
              <w:ind w:right="-115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B24A15">
              <w:rPr>
                <w:rFonts w:asciiTheme="majorBidi" w:eastAsia="Calibr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5F01B4E" w14:textId="77777777" w:rsidR="00BA170C" w:rsidRPr="00B24A15" w:rsidRDefault="00BA170C" w:rsidP="00BA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5445FF" w14:textId="53B4AE40" w:rsidR="00BA170C" w:rsidRPr="00B24A15" w:rsidRDefault="00845E35" w:rsidP="00BA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121" w:right="-110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845E3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14</w:t>
            </w:r>
            <w:r w:rsidR="004D3E66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845E3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263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370E0621" w14:textId="77777777" w:rsidR="00BA170C" w:rsidRPr="00B24A15" w:rsidRDefault="00BA170C" w:rsidP="00BA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right="-110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0DE633" w14:textId="1FFFFF56" w:rsidR="00BA170C" w:rsidRPr="00B24A15" w:rsidRDefault="00845E35" w:rsidP="00BA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76" w:right="-110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845E35">
              <w:rPr>
                <w:rFonts w:asciiTheme="majorBidi" w:eastAsia="Calibri" w:hAnsiTheme="majorBidi" w:cstheme="majorBidi"/>
                <w:color w:val="000000"/>
                <w:sz w:val="26"/>
                <w:szCs w:val="26"/>
              </w:rPr>
              <w:t>21</w:t>
            </w:r>
            <w:r w:rsidR="00BA170C" w:rsidRPr="00B24A15">
              <w:rPr>
                <w:rFonts w:asciiTheme="majorBidi" w:eastAsia="Calibri" w:hAnsiTheme="majorBidi" w:cstheme="majorBidi"/>
                <w:color w:val="000000"/>
                <w:sz w:val="26"/>
                <w:szCs w:val="26"/>
              </w:rPr>
              <w:t>,</w:t>
            </w:r>
            <w:r w:rsidRPr="00845E35">
              <w:rPr>
                <w:rFonts w:asciiTheme="majorBidi" w:eastAsia="Calibri" w:hAnsiTheme="majorBidi" w:cstheme="majorBidi"/>
                <w:color w:val="000000"/>
                <w:sz w:val="26"/>
                <w:szCs w:val="26"/>
              </w:rPr>
              <w:t>490</w:t>
            </w:r>
          </w:p>
        </w:tc>
        <w:tc>
          <w:tcPr>
            <w:tcW w:w="236" w:type="dxa"/>
            <w:gridSpan w:val="3"/>
          </w:tcPr>
          <w:p w14:paraId="2044ED93" w14:textId="77777777" w:rsidR="00BA170C" w:rsidRPr="00B24A15" w:rsidRDefault="00BA170C" w:rsidP="00BA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9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5AD8FA" w14:textId="380D7AFC" w:rsidR="00BA170C" w:rsidRPr="00B24A15" w:rsidRDefault="009751ED" w:rsidP="00BA17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(</w:t>
            </w:r>
            <w:r w:rsidR="00845E35" w:rsidRPr="00845E3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14</w:t>
            </w:r>
            <w:r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845E35" w:rsidRPr="00845E3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263</w:t>
            </w:r>
            <w:r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36" w:type="dxa"/>
            <w:gridSpan w:val="2"/>
          </w:tcPr>
          <w:p w14:paraId="2B42A79E" w14:textId="77777777" w:rsidR="00BA170C" w:rsidRPr="00B24A15" w:rsidRDefault="00BA170C" w:rsidP="00BA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1" w:type="dxa"/>
            <w:gridSpan w:val="2"/>
            <w:tcBorders>
              <w:bottom w:val="single" w:sz="4" w:space="0" w:color="auto"/>
            </w:tcBorders>
          </w:tcPr>
          <w:p w14:paraId="3725261A" w14:textId="238C3064" w:rsidR="00BA170C" w:rsidRPr="00B24A15" w:rsidRDefault="00BA170C" w:rsidP="00BA17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B24A1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845E35" w:rsidRPr="00845E35">
              <w:rPr>
                <w:rFonts w:asciiTheme="majorBidi" w:hAnsiTheme="majorBidi" w:cstheme="majorBidi"/>
                <w:sz w:val="26"/>
                <w:szCs w:val="26"/>
              </w:rPr>
              <w:t>21</w:t>
            </w:r>
            <w:r w:rsidRPr="00B24A1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845E35" w:rsidRPr="00845E35">
              <w:rPr>
                <w:rFonts w:asciiTheme="majorBidi" w:hAnsiTheme="majorBidi" w:cstheme="majorBidi"/>
                <w:sz w:val="26"/>
                <w:szCs w:val="26"/>
              </w:rPr>
              <w:t>490</w:t>
            </w:r>
            <w:r w:rsidRPr="00B24A1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9" w:type="dxa"/>
            <w:gridSpan w:val="3"/>
          </w:tcPr>
          <w:p w14:paraId="273374C9" w14:textId="77777777" w:rsidR="00BA170C" w:rsidRPr="00B24A15" w:rsidRDefault="00BA170C" w:rsidP="00BA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3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C14057A" w14:textId="1DB859B5" w:rsidR="00BA170C" w:rsidRPr="00B24A15" w:rsidRDefault="009D4207" w:rsidP="00BA17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37" w:type="dxa"/>
            <w:gridSpan w:val="2"/>
            <w:shd w:val="clear" w:color="auto" w:fill="auto"/>
          </w:tcPr>
          <w:p w14:paraId="27231DF2" w14:textId="77777777" w:rsidR="00BA170C" w:rsidRPr="00B24A15" w:rsidRDefault="00BA170C" w:rsidP="00BA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4093E0" w14:textId="1661938F" w:rsidR="00BA170C" w:rsidRPr="00B24A15" w:rsidRDefault="00BA170C" w:rsidP="00BA17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B24A15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</w:tr>
      <w:tr w:rsidR="00BA170C" w:rsidRPr="00B24A15" w14:paraId="506E0FC3" w14:textId="77777777" w:rsidTr="009B623A">
        <w:trPr>
          <w:trHeight w:val="355"/>
        </w:trPr>
        <w:tc>
          <w:tcPr>
            <w:tcW w:w="2160" w:type="dxa"/>
            <w:shd w:val="clear" w:color="auto" w:fill="auto"/>
            <w:vAlign w:val="bottom"/>
          </w:tcPr>
          <w:p w14:paraId="7662BAF5" w14:textId="77777777" w:rsidR="00BA170C" w:rsidRPr="00B24A15" w:rsidRDefault="00BA170C" w:rsidP="00BA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B24A15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รวมรายได้</w:t>
            </w: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</w:tcPr>
          <w:p w14:paraId="44AB5246" w14:textId="4D78BCAC" w:rsidR="00BA170C" w:rsidRPr="00B24A15" w:rsidRDefault="00845E35" w:rsidP="00BA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5" w:right="-218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845E35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1</w:t>
            </w:r>
            <w:r w:rsidR="00EB3430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845E35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462</w:t>
            </w:r>
            <w:r w:rsidR="00EB3430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845E35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449</w:t>
            </w:r>
          </w:p>
        </w:tc>
        <w:tc>
          <w:tcPr>
            <w:tcW w:w="236" w:type="dxa"/>
          </w:tcPr>
          <w:p w14:paraId="7B801846" w14:textId="77777777" w:rsidR="00BA170C" w:rsidRPr="00B24A15" w:rsidRDefault="00BA170C" w:rsidP="00BA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right="-218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303541" w14:textId="502C7F1F" w:rsidR="00BA170C" w:rsidRPr="00B24A15" w:rsidRDefault="00845E35" w:rsidP="00BA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240" w:lineRule="auto"/>
              <w:ind w:left="-122" w:right="-218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845E35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950</w:t>
            </w:r>
            <w:r w:rsidR="00BA170C" w:rsidRPr="00B24A15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845E35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639</w:t>
            </w:r>
          </w:p>
        </w:tc>
        <w:tc>
          <w:tcPr>
            <w:tcW w:w="236" w:type="dxa"/>
          </w:tcPr>
          <w:p w14:paraId="6077FA51" w14:textId="77777777" w:rsidR="00BA170C" w:rsidRPr="00B24A15" w:rsidRDefault="00BA170C" w:rsidP="00BA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772" w:type="dxa"/>
            <w:tcBorders>
              <w:top w:val="single" w:sz="4" w:space="0" w:color="auto"/>
              <w:bottom w:val="double" w:sz="4" w:space="0" w:color="auto"/>
            </w:tcBorders>
          </w:tcPr>
          <w:p w14:paraId="75CAF16E" w14:textId="3307BAF9" w:rsidR="00BA170C" w:rsidRPr="00B24A15" w:rsidRDefault="00845E35" w:rsidP="00BA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16" w:right="-58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845E35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67</w:t>
            </w:r>
            <w:r w:rsidR="004614C1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845E35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523</w:t>
            </w:r>
          </w:p>
        </w:tc>
        <w:tc>
          <w:tcPr>
            <w:tcW w:w="283" w:type="dxa"/>
          </w:tcPr>
          <w:p w14:paraId="059CFA68" w14:textId="77777777" w:rsidR="00BA170C" w:rsidRPr="00B24A15" w:rsidRDefault="00BA170C" w:rsidP="00BA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797" w:type="dxa"/>
            <w:tcBorders>
              <w:top w:val="single" w:sz="4" w:space="0" w:color="auto"/>
              <w:bottom w:val="double" w:sz="4" w:space="0" w:color="auto"/>
            </w:tcBorders>
          </w:tcPr>
          <w:p w14:paraId="723F1B8E" w14:textId="43DB3DBA" w:rsidR="00BA170C" w:rsidRPr="00B24A15" w:rsidRDefault="00845E35" w:rsidP="00BA17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after="0"/>
              <w:ind w:left="-122" w:right="-106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845E35">
              <w:rPr>
                <w:rFonts w:asciiTheme="majorBidi" w:eastAsia="Calibri" w:hAnsiTheme="majorBidi" w:cstheme="majorBidi"/>
                <w:b/>
                <w:bCs/>
                <w:color w:val="000000"/>
                <w:sz w:val="26"/>
                <w:szCs w:val="26"/>
              </w:rPr>
              <w:t>82</w:t>
            </w:r>
            <w:r w:rsidR="00BA170C" w:rsidRPr="00B24A15">
              <w:rPr>
                <w:rFonts w:asciiTheme="majorBidi" w:eastAsia="Calibri" w:hAnsiTheme="majorBidi" w:cstheme="majorBidi"/>
                <w:b/>
                <w:bCs/>
                <w:color w:val="000000"/>
                <w:sz w:val="26"/>
                <w:szCs w:val="26"/>
              </w:rPr>
              <w:t>,</w:t>
            </w:r>
            <w:r w:rsidRPr="00845E35">
              <w:rPr>
                <w:rFonts w:asciiTheme="majorBidi" w:eastAsia="Calibri" w:hAnsiTheme="majorBidi" w:cstheme="majorBidi"/>
                <w:b/>
                <w:bCs/>
                <w:color w:val="000000"/>
                <w:sz w:val="26"/>
                <w:szCs w:val="26"/>
              </w:rPr>
              <w:t>502</w:t>
            </w:r>
          </w:p>
        </w:tc>
        <w:tc>
          <w:tcPr>
            <w:tcW w:w="236" w:type="dxa"/>
          </w:tcPr>
          <w:p w14:paraId="7A110421" w14:textId="77777777" w:rsidR="00BA170C" w:rsidRPr="00B24A15" w:rsidRDefault="00BA170C" w:rsidP="00BA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7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D85567" w14:textId="3F59B2BA" w:rsidR="00BA170C" w:rsidRPr="00B24A15" w:rsidRDefault="00845E35" w:rsidP="00BA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31" w:right="-111" w:hanging="2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845E35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4</w:t>
            </w:r>
            <w:r w:rsidR="00F31D6D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845E35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543</w:t>
            </w:r>
          </w:p>
        </w:tc>
        <w:tc>
          <w:tcPr>
            <w:tcW w:w="283" w:type="dxa"/>
            <w:shd w:val="clear" w:color="auto" w:fill="auto"/>
          </w:tcPr>
          <w:p w14:paraId="7B515483" w14:textId="77777777" w:rsidR="00BA170C" w:rsidRPr="00B24A15" w:rsidRDefault="00BA170C" w:rsidP="00BA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11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7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242EC8" w14:textId="6624C837" w:rsidR="00BA170C" w:rsidRPr="00B24A15" w:rsidRDefault="00845E35" w:rsidP="00BA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115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845E35">
              <w:rPr>
                <w:rFonts w:asciiTheme="majorBidi" w:eastAsia="Calibri" w:hAnsiTheme="majorBidi" w:cstheme="majorBidi"/>
                <w:b/>
                <w:bCs/>
                <w:color w:val="000000"/>
                <w:sz w:val="26"/>
                <w:szCs w:val="26"/>
              </w:rPr>
              <w:t>7</w:t>
            </w:r>
            <w:r w:rsidR="00BA170C" w:rsidRPr="00B24A15">
              <w:rPr>
                <w:rFonts w:asciiTheme="majorBidi" w:eastAsia="Calibri" w:hAnsiTheme="majorBidi" w:cstheme="majorBidi"/>
                <w:b/>
                <w:bCs/>
                <w:color w:val="000000"/>
                <w:sz w:val="26"/>
                <w:szCs w:val="26"/>
              </w:rPr>
              <w:t>,</w:t>
            </w:r>
            <w:r w:rsidRPr="00845E35">
              <w:rPr>
                <w:rFonts w:asciiTheme="majorBidi" w:eastAsia="Calibri" w:hAnsiTheme="majorBidi" w:cstheme="majorBidi"/>
                <w:b/>
                <w:bCs/>
                <w:color w:val="000000"/>
                <w:sz w:val="26"/>
                <w:szCs w:val="26"/>
              </w:rPr>
              <w:t>327</w:t>
            </w:r>
          </w:p>
        </w:tc>
        <w:tc>
          <w:tcPr>
            <w:tcW w:w="236" w:type="dxa"/>
            <w:shd w:val="clear" w:color="auto" w:fill="auto"/>
          </w:tcPr>
          <w:p w14:paraId="59239EF9" w14:textId="77777777" w:rsidR="00BA170C" w:rsidRPr="00B24A15" w:rsidRDefault="00BA170C" w:rsidP="00BA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969B16" w14:textId="3EA62095" w:rsidR="00BA170C" w:rsidRPr="00B24A15" w:rsidRDefault="00845E35" w:rsidP="00BA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121" w:right="-110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845E35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1</w:t>
            </w:r>
            <w:r w:rsidR="004B226B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845E35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534</w:t>
            </w:r>
            <w:r w:rsidR="004B226B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845E35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515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1AC872A9" w14:textId="77777777" w:rsidR="00BA170C" w:rsidRPr="00B24A15" w:rsidRDefault="00BA170C" w:rsidP="00BA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right="-110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E384CE" w14:textId="292537DB" w:rsidR="00BA170C" w:rsidRPr="00B24A15" w:rsidRDefault="00845E35" w:rsidP="00BA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76" w:right="-110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845E35">
              <w:rPr>
                <w:rFonts w:asciiTheme="majorBidi" w:eastAsia="Calibri" w:hAnsiTheme="majorBidi" w:cstheme="majorBidi"/>
                <w:b/>
                <w:bCs/>
                <w:color w:val="000000"/>
                <w:sz w:val="26"/>
                <w:szCs w:val="26"/>
              </w:rPr>
              <w:t>1</w:t>
            </w:r>
            <w:r w:rsidR="00BA170C" w:rsidRPr="00B24A15">
              <w:rPr>
                <w:rFonts w:asciiTheme="majorBidi" w:eastAsia="Calibri" w:hAnsiTheme="majorBidi" w:cstheme="majorBidi"/>
                <w:b/>
                <w:bCs/>
                <w:color w:val="000000"/>
                <w:sz w:val="26"/>
                <w:szCs w:val="26"/>
              </w:rPr>
              <w:t>,</w:t>
            </w:r>
            <w:r w:rsidRPr="00845E35">
              <w:rPr>
                <w:rFonts w:asciiTheme="majorBidi" w:eastAsia="Calibri" w:hAnsiTheme="majorBidi" w:cstheme="majorBidi"/>
                <w:b/>
                <w:bCs/>
                <w:color w:val="000000"/>
                <w:sz w:val="26"/>
                <w:szCs w:val="26"/>
              </w:rPr>
              <w:t>040</w:t>
            </w:r>
            <w:r w:rsidR="00BA170C" w:rsidRPr="00B24A15">
              <w:rPr>
                <w:rFonts w:asciiTheme="majorBidi" w:eastAsia="Calibri" w:hAnsiTheme="majorBidi" w:cstheme="majorBidi"/>
                <w:b/>
                <w:bCs/>
                <w:color w:val="000000"/>
                <w:sz w:val="26"/>
                <w:szCs w:val="26"/>
              </w:rPr>
              <w:t>,</w:t>
            </w:r>
            <w:r w:rsidRPr="00845E35">
              <w:rPr>
                <w:rFonts w:asciiTheme="majorBidi" w:eastAsia="Calibri" w:hAnsiTheme="majorBidi" w:cstheme="majorBidi"/>
                <w:b/>
                <w:bCs/>
                <w:color w:val="000000"/>
                <w:sz w:val="26"/>
                <w:szCs w:val="26"/>
              </w:rPr>
              <w:t>468</w:t>
            </w:r>
          </w:p>
        </w:tc>
        <w:tc>
          <w:tcPr>
            <w:tcW w:w="236" w:type="dxa"/>
            <w:gridSpan w:val="3"/>
          </w:tcPr>
          <w:p w14:paraId="316A8A49" w14:textId="77777777" w:rsidR="00BA170C" w:rsidRPr="00B24A15" w:rsidRDefault="00BA170C" w:rsidP="00BA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897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F47D5E1" w14:textId="5E3587CC" w:rsidR="00BA170C" w:rsidRPr="00B24A15" w:rsidRDefault="005F71F0" w:rsidP="00BA17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(</w:t>
            </w:r>
            <w:r w:rsidR="00845E35" w:rsidRPr="00845E35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14</w:t>
            </w:r>
            <w:r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="00845E35" w:rsidRPr="00845E35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263</w:t>
            </w:r>
            <w:r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36" w:type="dxa"/>
            <w:gridSpan w:val="2"/>
          </w:tcPr>
          <w:p w14:paraId="61E4FDE4" w14:textId="77777777" w:rsidR="00BA170C" w:rsidRPr="00B24A15" w:rsidRDefault="00BA170C" w:rsidP="00BA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79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8ECF5E9" w14:textId="175D2C98" w:rsidR="00BA170C" w:rsidRPr="00B24A15" w:rsidRDefault="00BA170C" w:rsidP="00BA17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B24A1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845E35" w:rsidRPr="00845E3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21</w:t>
            </w:r>
            <w:r w:rsidRPr="00B24A1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845E35" w:rsidRPr="00845E3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490</w:t>
            </w:r>
            <w:r w:rsidRPr="00B24A1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39" w:type="dxa"/>
            <w:gridSpan w:val="3"/>
          </w:tcPr>
          <w:p w14:paraId="25A2BC92" w14:textId="77777777" w:rsidR="00BA170C" w:rsidRPr="00B24A15" w:rsidRDefault="00BA170C" w:rsidP="00BA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931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28E71B" w14:textId="53E1D19C" w:rsidR="00BA170C" w:rsidRPr="00B24A15" w:rsidRDefault="00845E35" w:rsidP="00BA17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845E35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1</w:t>
            </w:r>
            <w:r w:rsidR="0085679B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845E35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520</w:t>
            </w:r>
            <w:r w:rsidR="0085679B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845E35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252</w:t>
            </w:r>
          </w:p>
        </w:tc>
        <w:tc>
          <w:tcPr>
            <w:tcW w:w="237" w:type="dxa"/>
            <w:gridSpan w:val="2"/>
            <w:shd w:val="clear" w:color="auto" w:fill="auto"/>
          </w:tcPr>
          <w:p w14:paraId="0F36EE3F" w14:textId="77777777" w:rsidR="00BA170C" w:rsidRPr="00B24A15" w:rsidRDefault="00BA170C" w:rsidP="00BA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5EAF0B" w14:textId="321AAD35" w:rsidR="00BA170C" w:rsidRPr="00B24A15" w:rsidRDefault="00845E35" w:rsidP="00BA17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845E35">
              <w:rPr>
                <w:rFonts w:asciiTheme="majorBidi" w:eastAsia="Calibri" w:hAnsiTheme="majorBidi" w:cstheme="majorBidi"/>
                <w:b/>
                <w:bCs/>
                <w:color w:val="000000"/>
                <w:sz w:val="26"/>
                <w:szCs w:val="26"/>
              </w:rPr>
              <w:t>1</w:t>
            </w:r>
            <w:r w:rsidR="00BA170C" w:rsidRPr="00B24A15">
              <w:rPr>
                <w:rFonts w:asciiTheme="majorBidi" w:eastAsia="Calibri" w:hAnsiTheme="majorBidi" w:cstheme="majorBidi"/>
                <w:b/>
                <w:bCs/>
                <w:color w:val="000000"/>
                <w:sz w:val="26"/>
                <w:szCs w:val="26"/>
              </w:rPr>
              <w:t>,</w:t>
            </w:r>
            <w:r w:rsidRPr="00845E35">
              <w:rPr>
                <w:rFonts w:asciiTheme="majorBidi" w:eastAsia="Calibri" w:hAnsiTheme="majorBidi" w:cstheme="majorBidi"/>
                <w:b/>
                <w:bCs/>
                <w:color w:val="000000"/>
                <w:sz w:val="26"/>
                <w:szCs w:val="26"/>
              </w:rPr>
              <w:t>018</w:t>
            </w:r>
            <w:r w:rsidR="00BA170C" w:rsidRPr="00B24A15">
              <w:rPr>
                <w:rFonts w:asciiTheme="majorBidi" w:eastAsia="Calibri" w:hAnsiTheme="majorBidi" w:cstheme="majorBidi"/>
                <w:b/>
                <w:bCs/>
                <w:color w:val="000000"/>
                <w:sz w:val="26"/>
                <w:szCs w:val="26"/>
              </w:rPr>
              <w:t>,</w:t>
            </w:r>
            <w:r w:rsidRPr="00845E35">
              <w:rPr>
                <w:rFonts w:asciiTheme="majorBidi" w:eastAsia="Calibri" w:hAnsiTheme="majorBidi" w:cstheme="majorBidi"/>
                <w:b/>
                <w:bCs/>
                <w:color w:val="000000"/>
                <w:sz w:val="26"/>
                <w:szCs w:val="26"/>
              </w:rPr>
              <w:t>978</w:t>
            </w:r>
          </w:p>
        </w:tc>
      </w:tr>
      <w:tr w:rsidR="00BA170C" w:rsidRPr="00B24A15" w14:paraId="3AC81726" w14:textId="77777777" w:rsidTr="009B623A">
        <w:tc>
          <w:tcPr>
            <w:tcW w:w="2160" w:type="dxa"/>
            <w:shd w:val="clear" w:color="auto" w:fill="auto"/>
            <w:vAlign w:val="bottom"/>
          </w:tcPr>
          <w:p w14:paraId="295F92B8" w14:textId="77777777" w:rsidR="00BA170C" w:rsidRPr="00B24A15" w:rsidRDefault="00BA170C" w:rsidP="00BA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  <w:shd w:val="clear" w:color="auto" w:fill="auto"/>
          </w:tcPr>
          <w:p w14:paraId="528C5F61" w14:textId="77777777" w:rsidR="00BA170C" w:rsidRPr="00B24A15" w:rsidRDefault="00BA170C" w:rsidP="00BA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5" w:right="-218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6E33F177" w14:textId="77777777" w:rsidR="00BA170C" w:rsidRPr="00B24A15" w:rsidRDefault="00BA170C" w:rsidP="00BA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right="-218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  <w:shd w:val="clear" w:color="auto" w:fill="auto"/>
          </w:tcPr>
          <w:p w14:paraId="59C34B47" w14:textId="77777777" w:rsidR="00BA170C" w:rsidRPr="00B24A15" w:rsidRDefault="00BA170C" w:rsidP="00BA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240" w:lineRule="auto"/>
              <w:ind w:left="-122" w:right="-218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342BD61C" w14:textId="77777777" w:rsidR="00BA170C" w:rsidRPr="00B24A15" w:rsidRDefault="00BA170C" w:rsidP="00BA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C1B88E" w14:textId="77777777" w:rsidR="00BA170C" w:rsidRPr="00B24A15" w:rsidRDefault="00BA170C" w:rsidP="00BA17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 w:line="240" w:lineRule="auto"/>
              <w:ind w:left="-116" w:right="-58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72D1E4E4" w14:textId="77777777" w:rsidR="00BA170C" w:rsidRPr="00B24A15" w:rsidRDefault="00BA170C" w:rsidP="00BA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46FFB4" w14:textId="77777777" w:rsidR="00BA170C" w:rsidRPr="00B24A15" w:rsidRDefault="00BA170C" w:rsidP="00BA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122" w:right="-106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33CC866A" w14:textId="77777777" w:rsidR="00BA170C" w:rsidRPr="00B24A15" w:rsidRDefault="00BA170C" w:rsidP="00BA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  <w:shd w:val="clear" w:color="auto" w:fill="auto"/>
          </w:tcPr>
          <w:p w14:paraId="484D6B3F" w14:textId="77777777" w:rsidR="00BA170C" w:rsidRPr="00B24A15" w:rsidRDefault="00BA170C" w:rsidP="00BA17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  <w:tab w:val="decimal" w:pos="507"/>
              </w:tabs>
              <w:spacing w:after="0" w:line="240" w:lineRule="auto"/>
              <w:ind w:left="-121" w:right="-111" w:hanging="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5D182873" w14:textId="77777777" w:rsidR="00BA170C" w:rsidRPr="00B24A15" w:rsidRDefault="00BA170C" w:rsidP="00BA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11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7" w:type="dxa"/>
            <w:tcBorders>
              <w:top w:val="single" w:sz="4" w:space="0" w:color="auto"/>
            </w:tcBorders>
            <w:shd w:val="clear" w:color="auto" w:fill="auto"/>
          </w:tcPr>
          <w:p w14:paraId="02D4B872" w14:textId="77777777" w:rsidR="00BA170C" w:rsidRPr="00B24A15" w:rsidRDefault="00BA170C" w:rsidP="00BA17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after="0" w:line="240" w:lineRule="auto"/>
              <w:ind w:right="-115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35B499C6" w14:textId="77777777" w:rsidR="00BA170C" w:rsidRPr="00B24A15" w:rsidRDefault="00BA170C" w:rsidP="00BA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C7C08C9" w14:textId="77777777" w:rsidR="00BA170C" w:rsidRPr="00B24A15" w:rsidRDefault="00BA170C" w:rsidP="00BA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121" w:right="-110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6D69FF47" w14:textId="77777777" w:rsidR="00BA170C" w:rsidRPr="00B24A15" w:rsidRDefault="00BA170C" w:rsidP="00BA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right="-110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673352A" w14:textId="77777777" w:rsidR="00BA170C" w:rsidRPr="00B24A15" w:rsidRDefault="00BA170C" w:rsidP="00BA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76" w:right="-110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  <w:gridSpan w:val="3"/>
          </w:tcPr>
          <w:p w14:paraId="5CCB5529" w14:textId="77777777" w:rsidR="00BA170C" w:rsidRPr="00B24A15" w:rsidRDefault="00BA170C" w:rsidP="00BA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97" w:type="dxa"/>
            <w:gridSpan w:val="3"/>
            <w:tcBorders>
              <w:top w:val="double" w:sz="4" w:space="0" w:color="auto"/>
            </w:tcBorders>
            <w:shd w:val="clear" w:color="auto" w:fill="auto"/>
          </w:tcPr>
          <w:p w14:paraId="7F8EFBFA" w14:textId="77777777" w:rsidR="00BA170C" w:rsidRPr="00B24A15" w:rsidRDefault="00BA170C" w:rsidP="00BA17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14:paraId="2B65B037" w14:textId="77777777" w:rsidR="00BA170C" w:rsidRPr="00B24A15" w:rsidRDefault="00BA170C" w:rsidP="00BA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1" w:type="dxa"/>
            <w:gridSpan w:val="2"/>
            <w:tcBorders>
              <w:top w:val="double" w:sz="4" w:space="0" w:color="auto"/>
            </w:tcBorders>
          </w:tcPr>
          <w:p w14:paraId="7725F456" w14:textId="77777777" w:rsidR="00BA170C" w:rsidRPr="00B24A15" w:rsidRDefault="00BA170C" w:rsidP="00BA17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39" w:type="dxa"/>
            <w:gridSpan w:val="3"/>
          </w:tcPr>
          <w:p w14:paraId="061B7697" w14:textId="77777777" w:rsidR="00BA170C" w:rsidRPr="00B24A15" w:rsidRDefault="00BA170C" w:rsidP="00BA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31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6A12F55" w14:textId="77777777" w:rsidR="00BA170C" w:rsidRPr="00B24A15" w:rsidRDefault="00BA170C" w:rsidP="00BA17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37" w:type="dxa"/>
            <w:gridSpan w:val="2"/>
            <w:shd w:val="clear" w:color="auto" w:fill="auto"/>
          </w:tcPr>
          <w:p w14:paraId="50A1BDB9" w14:textId="77777777" w:rsidR="00BA170C" w:rsidRPr="00B24A15" w:rsidRDefault="00BA170C" w:rsidP="00BA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7F846FC" w14:textId="77777777" w:rsidR="00BA170C" w:rsidRPr="00B24A15" w:rsidRDefault="00BA170C" w:rsidP="00BA17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BA170C" w:rsidRPr="00B24A15" w14:paraId="218BDEA6" w14:textId="77777777" w:rsidTr="009B623A">
        <w:tc>
          <w:tcPr>
            <w:tcW w:w="2160" w:type="dxa"/>
            <w:shd w:val="clear" w:color="auto" w:fill="auto"/>
            <w:vAlign w:val="bottom"/>
          </w:tcPr>
          <w:p w14:paraId="292CF256" w14:textId="77777777" w:rsidR="00BA170C" w:rsidRPr="00B24A15" w:rsidRDefault="00BA170C" w:rsidP="00BA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B24A15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  <w:t>การจำแนกรายได้</w:t>
            </w:r>
          </w:p>
        </w:tc>
        <w:tc>
          <w:tcPr>
            <w:tcW w:w="940" w:type="dxa"/>
            <w:shd w:val="clear" w:color="auto" w:fill="auto"/>
          </w:tcPr>
          <w:p w14:paraId="3C598570" w14:textId="77777777" w:rsidR="00BA170C" w:rsidRPr="00B24A15" w:rsidRDefault="00BA170C" w:rsidP="00BA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5" w:right="-218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5160FC5E" w14:textId="77777777" w:rsidR="00BA170C" w:rsidRPr="00B24A15" w:rsidRDefault="00BA170C" w:rsidP="00BA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right="-218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44" w:type="dxa"/>
            <w:shd w:val="clear" w:color="auto" w:fill="auto"/>
          </w:tcPr>
          <w:p w14:paraId="10BE8475" w14:textId="77777777" w:rsidR="00BA170C" w:rsidRPr="00B24A15" w:rsidRDefault="00BA170C" w:rsidP="00BA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240" w:lineRule="auto"/>
              <w:ind w:left="-122" w:right="-218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7EC3BF7" w14:textId="77777777" w:rsidR="00BA170C" w:rsidRPr="00B24A15" w:rsidRDefault="00BA170C" w:rsidP="00BA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72" w:type="dxa"/>
            <w:shd w:val="clear" w:color="auto" w:fill="auto"/>
            <w:vAlign w:val="bottom"/>
          </w:tcPr>
          <w:p w14:paraId="3CC56D2A" w14:textId="77777777" w:rsidR="00BA170C" w:rsidRPr="00B24A15" w:rsidRDefault="00BA170C" w:rsidP="00BA17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 w:line="240" w:lineRule="auto"/>
              <w:ind w:left="-116" w:right="-58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7CF9B69A" w14:textId="77777777" w:rsidR="00BA170C" w:rsidRPr="00B24A15" w:rsidRDefault="00BA170C" w:rsidP="00BA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7" w:type="dxa"/>
            <w:shd w:val="clear" w:color="auto" w:fill="auto"/>
            <w:vAlign w:val="bottom"/>
          </w:tcPr>
          <w:p w14:paraId="12DF23B1" w14:textId="77777777" w:rsidR="00BA170C" w:rsidRPr="00B24A15" w:rsidRDefault="00BA170C" w:rsidP="00BA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122" w:right="-106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568E697" w14:textId="77777777" w:rsidR="00BA170C" w:rsidRPr="00B24A15" w:rsidRDefault="00BA170C" w:rsidP="00BA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05" w:type="dxa"/>
            <w:shd w:val="clear" w:color="auto" w:fill="auto"/>
          </w:tcPr>
          <w:p w14:paraId="7462E58D" w14:textId="77777777" w:rsidR="00BA170C" w:rsidRPr="00B24A15" w:rsidRDefault="00BA170C" w:rsidP="00BA17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  <w:tab w:val="decimal" w:pos="507"/>
              </w:tabs>
              <w:spacing w:after="0" w:line="240" w:lineRule="auto"/>
              <w:ind w:left="-121" w:right="-111" w:hanging="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110D42FE" w14:textId="77777777" w:rsidR="00BA170C" w:rsidRPr="00B24A15" w:rsidRDefault="00BA170C" w:rsidP="00BA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11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7" w:type="dxa"/>
            <w:shd w:val="clear" w:color="auto" w:fill="auto"/>
          </w:tcPr>
          <w:p w14:paraId="44CFCBFC" w14:textId="77777777" w:rsidR="00BA170C" w:rsidRPr="00B24A15" w:rsidRDefault="00BA170C" w:rsidP="00BA17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after="0" w:line="240" w:lineRule="auto"/>
              <w:ind w:right="-115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2D167D9" w14:textId="77777777" w:rsidR="00BA170C" w:rsidRPr="00B24A15" w:rsidRDefault="00BA170C" w:rsidP="00BA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shd w:val="clear" w:color="auto" w:fill="auto"/>
          </w:tcPr>
          <w:p w14:paraId="6689DFD9" w14:textId="77777777" w:rsidR="00BA170C" w:rsidRPr="00B24A15" w:rsidRDefault="00BA170C" w:rsidP="00BA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121" w:right="-110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525D76F3" w14:textId="77777777" w:rsidR="00BA170C" w:rsidRPr="00B24A15" w:rsidRDefault="00BA170C" w:rsidP="00BA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right="-110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shd w:val="clear" w:color="auto" w:fill="auto"/>
          </w:tcPr>
          <w:p w14:paraId="66A9306D" w14:textId="77777777" w:rsidR="00BA170C" w:rsidRPr="00B24A15" w:rsidRDefault="00BA170C" w:rsidP="00BA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76" w:right="-110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  <w:gridSpan w:val="3"/>
          </w:tcPr>
          <w:p w14:paraId="03B3B1DF" w14:textId="77777777" w:rsidR="00BA170C" w:rsidRPr="00B24A15" w:rsidRDefault="00BA170C" w:rsidP="00BA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97" w:type="dxa"/>
            <w:gridSpan w:val="3"/>
            <w:shd w:val="clear" w:color="auto" w:fill="auto"/>
          </w:tcPr>
          <w:p w14:paraId="1FBB7D8C" w14:textId="77777777" w:rsidR="00BA170C" w:rsidRPr="00B24A15" w:rsidRDefault="00BA170C" w:rsidP="00BA17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14:paraId="76CC2CE9" w14:textId="77777777" w:rsidR="00BA170C" w:rsidRPr="00B24A15" w:rsidRDefault="00BA170C" w:rsidP="00BA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1" w:type="dxa"/>
            <w:gridSpan w:val="2"/>
          </w:tcPr>
          <w:p w14:paraId="11E3EAAC" w14:textId="77777777" w:rsidR="00BA170C" w:rsidRPr="00B24A15" w:rsidRDefault="00BA170C" w:rsidP="00BA17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39" w:type="dxa"/>
            <w:gridSpan w:val="3"/>
          </w:tcPr>
          <w:p w14:paraId="6FAE7E0E" w14:textId="77777777" w:rsidR="00BA170C" w:rsidRPr="00B24A15" w:rsidRDefault="00BA170C" w:rsidP="00BA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31" w:type="dxa"/>
            <w:gridSpan w:val="3"/>
            <w:shd w:val="clear" w:color="auto" w:fill="auto"/>
          </w:tcPr>
          <w:p w14:paraId="1426DA6C" w14:textId="77777777" w:rsidR="00BA170C" w:rsidRPr="00B24A15" w:rsidRDefault="00BA170C" w:rsidP="00BA17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37" w:type="dxa"/>
            <w:gridSpan w:val="2"/>
            <w:shd w:val="clear" w:color="auto" w:fill="auto"/>
          </w:tcPr>
          <w:p w14:paraId="3196141D" w14:textId="77777777" w:rsidR="00BA170C" w:rsidRPr="00B24A15" w:rsidRDefault="00BA170C" w:rsidP="00BA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14:paraId="658E5CD2" w14:textId="77777777" w:rsidR="00BA170C" w:rsidRPr="00B24A15" w:rsidRDefault="00BA170C" w:rsidP="00BA17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BA170C" w:rsidRPr="00B24A15" w14:paraId="54376A1F" w14:textId="77777777" w:rsidTr="009B623A">
        <w:tc>
          <w:tcPr>
            <w:tcW w:w="2160" w:type="dxa"/>
            <w:shd w:val="clear" w:color="auto" w:fill="auto"/>
          </w:tcPr>
          <w:p w14:paraId="0DE95189" w14:textId="77777777" w:rsidR="00BA170C" w:rsidRPr="00B24A15" w:rsidRDefault="00BA170C" w:rsidP="00BA170C">
            <w:pPr>
              <w:ind w:left="72" w:right="-115" w:hanging="72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B24A1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ส่วนงานภูมิศาสตร์หลัก</w:t>
            </w:r>
            <w:r w:rsidRPr="00B24A1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940" w:type="dxa"/>
          </w:tcPr>
          <w:p w14:paraId="4AE9B655" w14:textId="77777777" w:rsidR="00BA170C" w:rsidRPr="00B24A15" w:rsidRDefault="00BA170C" w:rsidP="00BA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5" w:right="-218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</w:tcPr>
          <w:p w14:paraId="0304B240" w14:textId="77777777" w:rsidR="00BA170C" w:rsidRPr="00B24A15" w:rsidRDefault="00BA170C" w:rsidP="00BA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right="-218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44" w:type="dxa"/>
          </w:tcPr>
          <w:p w14:paraId="6636ECC8" w14:textId="77777777" w:rsidR="00BA170C" w:rsidRPr="00B24A15" w:rsidRDefault="00BA170C" w:rsidP="00BA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240" w:lineRule="auto"/>
              <w:ind w:left="-122" w:right="-218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</w:tcPr>
          <w:p w14:paraId="6426A2F3" w14:textId="77777777" w:rsidR="00BA170C" w:rsidRPr="00B24A15" w:rsidRDefault="00BA170C" w:rsidP="00BA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72" w:type="dxa"/>
            <w:shd w:val="clear" w:color="auto" w:fill="auto"/>
          </w:tcPr>
          <w:p w14:paraId="39464382" w14:textId="77777777" w:rsidR="00BA170C" w:rsidRPr="00B24A15" w:rsidRDefault="00BA170C" w:rsidP="00BA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16" w:right="-58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57989609" w14:textId="77777777" w:rsidR="00BA170C" w:rsidRPr="00B24A15" w:rsidRDefault="00BA170C" w:rsidP="00BA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7" w:type="dxa"/>
            <w:shd w:val="clear" w:color="auto" w:fill="auto"/>
            <w:vAlign w:val="bottom"/>
          </w:tcPr>
          <w:p w14:paraId="13C0BFDF" w14:textId="77777777" w:rsidR="00BA170C" w:rsidRPr="00B24A15" w:rsidRDefault="00BA170C" w:rsidP="00BA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122" w:right="-106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648D975D" w14:textId="77777777" w:rsidR="00BA170C" w:rsidRPr="00B24A15" w:rsidRDefault="00BA170C" w:rsidP="00BA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05" w:type="dxa"/>
            <w:shd w:val="clear" w:color="auto" w:fill="auto"/>
          </w:tcPr>
          <w:p w14:paraId="26F4C452" w14:textId="77777777" w:rsidR="00BA170C" w:rsidRPr="00B24A15" w:rsidRDefault="00BA170C" w:rsidP="00BA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21" w:right="-111" w:hanging="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171C4918" w14:textId="77777777" w:rsidR="00BA170C" w:rsidRPr="00B24A15" w:rsidRDefault="00BA170C" w:rsidP="00BA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11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7" w:type="dxa"/>
            <w:shd w:val="clear" w:color="auto" w:fill="auto"/>
          </w:tcPr>
          <w:p w14:paraId="332CE640" w14:textId="77777777" w:rsidR="00BA170C" w:rsidRPr="00B24A15" w:rsidRDefault="00BA170C" w:rsidP="00BA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115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5C89F87E" w14:textId="77777777" w:rsidR="00BA170C" w:rsidRPr="00B24A15" w:rsidRDefault="00BA170C" w:rsidP="00BA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shd w:val="clear" w:color="auto" w:fill="auto"/>
          </w:tcPr>
          <w:p w14:paraId="340EF269" w14:textId="77777777" w:rsidR="00BA170C" w:rsidRPr="00B24A15" w:rsidRDefault="00BA170C" w:rsidP="00BA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ind w:left="-121" w:right="-110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3C766A8E" w14:textId="77777777" w:rsidR="00BA170C" w:rsidRPr="00B24A15" w:rsidRDefault="00BA170C" w:rsidP="00BA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right="-110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shd w:val="clear" w:color="auto" w:fill="auto"/>
          </w:tcPr>
          <w:p w14:paraId="25E29D35" w14:textId="77777777" w:rsidR="00BA170C" w:rsidRPr="00B24A15" w:rsidRDefault="00BA170C" w:rsidP="00BA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ind w:left="-76" w:right="-110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  <w:gridSpan w:val="3"/>
          </w:tcPr>
          <w:p w14:paraId="01B5C902" w14:textId="77777777" w:rsidR="00BA170C" w:rsidRPr="00B24A15" w:rsidRDefault="00BA170C" w:rsidP="00BA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97" w:type="dxa"/>
            <w:gridSpan w:val="3"/>
            <w:shd w:val="clear" w:color="auto" w:fill="auto"/>
          </w:tcPr>
          <w:p w14:paraId="35ED0188" w14:textId="77777777" w:rsidR="00BA170C" w:rsidRPr="00B24A15" w:rsidRDefault="00BA170C" w:rsidP="00BA17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14:paraId="606093E6" w14:textId="77777777" w:rsidR="00BA170C" w:rsidRPr="00B24A15" w:rsidRDefault="00BA170C" w:rsidP="00BA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1" w:type="dxa"/>
            <w:gridSpan w:val="2"/>
          </w:tcPr>
          <w:p w14:paraId="7416D90F" w14:textId="77777777" w:rsidR="00BA170C" w:rsidRPr="00B24A15" w:rsidRDefault="00BA170C" w:rsidP="00BA17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39" w:type="dxa"/>
            <w:gridSpan w:val="3"/>
          </w:tcPr>
          <w:p w14:paraId="2B9213FB" w14:textId="77777777" w:rsidR="00BA170C" w:rsidRPr="00B24A15" w:rsidRDefault="00BA170C" w:rsidP="00BA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31" w:type="dxa"/>
            <w:gridSpan w:val="3"/>
            <w:shd w:val="clear" w:color="auto" w:fill="auto"/>
          </w:tcPr>
          <w:p w14:paraId="1E153DA8" w14:textId="77777777" w:rsidR="00BA170C" w:rsidRPr="00B24A15" w:rsidRDefault="00BA170C" w:rsidP="00BA17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37" w:type="dxa"/>
            <w:gridSpan w:val="2"/>
            <w:shd w:val="clear" w:color="auto" w:fill="auto"/>
          </w:tcPr>
          <w:p w14:paraId="2FEB15B9" w14:textId="77777777" w:rsidR="00BA170C" w:rsidRPr="00B24A15" w:rsidRDefault="00BA170C" w:rsidP="00BA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14:paraId="68AD1CD1" w14:textId="77777777" w:rsidR="00BA170C" w:rsidRPr="00B24A15" w:rsidRDefault="00BA170C" w:rsidP="00BA17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CD4EE6" w:rsidRPr="00B24A15" w14:paraId="279C61FD" w14:textId="77777777" w:rsidTr="009B623A">
        <w:tc>
          <w:tcPr>
            <w:tcW w:w="2160" w:type="dxa"/>
            <w:shd w:val="clear" w:color="auto" w:fill="auto"/>
          </w:tcPr>
          <w:p w14:paraId="0191FA80" w14:textId="77777777" w:rsidR="00CD4EE6" w:rsidRPr="00B24A15" w:rsidRDefault="00CD4EE6" w:rsidP="00CD4EE6">
            <w:pPr>
              <w:ind w:left="72" w:right="-115" w:hanging="7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B24A1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อินโดนีเซียและฟิลิปปินส์</w:t>
            </w:r>
          </w:p>
        </w:tc>
        <w:tc>
          <w:tcPr>
            <w:tcW w:w="940" w:type="dxa"/>
          </w:tcPr>
          <w:p w14:paraId="5843C236" w14:textId="201824AC" w:rsidR="00CD4EE6" w:rsidRPr="00B24A15" w:rsidRDefault="00845E35" w:rsidP="00CD4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5" w:right="-218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845E3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419</w:t>
            </w:r>
            <w:r w:rsidR="005E61A9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845E3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824</w:t>
            </w:r>
          </w:p>
        </w:tc>
        <w:tc>
          <w:tcPr>
            <w:tcW w:w="236" w:type="dxa"/>
          </w:tcPr>
          <w:p w14:paraId="3A7E76EC" w14:textId="77777777" w:rsidR="00CD4EE6" w:rsidRPr="00B24A15" w:rsidRDefault="00CD4EE6" w:rsidP="00CD4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right="-218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44" w:type="dxa"/>
            <w:shd w:val="clear" w:color="auto" w:fill="auto"/>
          </w:tcPr>
          <w:p w14:paraId="20A510DB" w14:textId="4495394A" w:rsidR="00CD4EE6" w:rsidRPr="00B24A15" w:rsidRDefault="00845E35" w:rsidP="00CD4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240" w:lineRule="auto"/>
              <w:ind w:left="-122" w:right="-218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845E35">
              <w:rPr>
                <w:rFonts w:asciiTheme="majorBidi" w:eastAsia="Calibri" w:hAnsiTheme="majorBidi" w:cstheme="majorBidi"/>
                <w:color w:val="000000"/>
                <w:sz w:val="26"/>
                <w:szCs w:val="26"/>
              </w:rPr>
              <w:t>265</w:t>
            </w:r>
            <w:r w:rsidR="00CD4EE6" w:rsidRPr="00B24A15">
              <w:rPr>
                <w:rFonts w:asciiTheme="majorBidi" w:eastAsia="Calibri" w:hAnsiTheme="majorBidi" w:cstheme="majorBidi"/>
                <w:color w:val="000000"/>
                <w:sz w:val="26"/>
                <w:szCs w:val="26"/>
              </w:rPr>
              <w:t>,</w:t>
            </w:r>
            <w:r w:rsidRPr="00845E35">
              <w:rPr>
                <w:rFonts w:asciiTheme="majorBidi" w:eastAsia="Calibri" w:hAnsiTheme="majorBidi" w:cstheme="majorBidi"/>
                <w:color w:val="000000"/>
                <w:sz w:val="26"/>
                <w:szCs w:val="26"/>
              </w:rPr>
              <w:t>380</w:t>
            </w:r>
          </w:p>
        </w:tc>
        <w:tc>
          <w:tcPr>
            <w:tcW w:w="236" w:type="dxa"/>
          </w:tcPr>
          <w:p w14:paraId="77846238" w14:textId="77777777" w:rsidR="00CD4EE6" w:rsidRPr="00B24A15" w:rsidRDefault="00CD4EE6" w:rsidP="00CD4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72" w:type="dxa"/>
            <w:shd w:val="clear" w:color="auto" w:fill="auto"/>
          </w:tcPr>
          <w:p w14:paraId="2CB8F52E" w14:textId="26C79D6B" w:rsidR="00CD4EE6" w:rsidRPr="00B24A15" w:rsidRDefault="00975D11" w:rsidP="00CD4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8"/>
              </w:tabs>
              <w:spacing w:after="0"/>
              <w:ind w:left="-122" w:right="-106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4EA2C2D9" w14:textId="77777777" w:rsidR="00CD4EE6" w:rsidRPr="00B24A15" w:rsidRDefault="00CD4EE6" w:rsidP="00CD4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7" w:type="dxa"/>
            <w:shd w:val="clear" w:color="auto" w:fill="auto"/>
          </w:tcPr>
          <w:p w14:paraId="5519D034" w14:textId="4318847C" w:rsidR="00CD4EE6" w:rsidRPr="00B24A15" w:rsidRDefault="00CD4EE6" w:rsidP="00CD4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left="-122" w:right="-106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B24A15">
              <w:rPr>
                <w:rFonts w:asciiTheme="majorBidi" w:eastAsia="Calibr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A553EC5" w14:textId="77777777" w:rsidR="00CD4EE6" w:rsidRPr="00B24A15" w:rsidRDefault="00CD4EE6" w:rsidP="00CD4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05" w:type="dxa"/>
            <w:shd w:val="clear" w:color="auto" w:fill="auto"/>
          </w:tcPr>
          <w:p w14:paraId="1355EA47" w14:textId="258ABE96" w:rsidR="00CD4EE6" w:rsidRPr="00B24A15" w:rsidRDefault="00CD4EE6" w:rsidP="00CD4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8"/>
              </w:tabs>
              <w:spacing w:after="0"/>
              <w:ind w:left="-122" w:right="-106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B24A15">
              <w:rPr>
                <w:rFonts w:asciiTheme="majorBidi" w:eastAsia="Calibr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6209700C" w14:textId="77777777" w:rsidR="00CD4EE6" w:rsidRPr="00B24A15" w:rsidRDefault="00CD4EE6" w:rsidP="00CD4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11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7" w:type="dxa"/>
            <w:shd w:val="clear" w:color="auto" w:fill="auto"/>
          </w:tcPr>
          <w:p w14:paraId="1F1C566D" w14:textId="0CDD34E9" w:rsidR="00CD4EE6" w:rsidRPr="00B24A15" w:rsidRDefault="00CD4EE6" w:rsidP="00CD4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after="0"/>
              <w:ind w:right="-115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B24A15">
              <w:rPr>
                <w:rFonts w:asciiTheme="majorBidi" w:eastAsia="Calibr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D2C53D0" w14:textId="77777777" w:rsidR="00CD4EE6" w:rsidRPr="00B24A15" w:rsidRDefault="00CD4EE6" w:rsidP="00CD4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shd w:val="clear" w:color="auto" w:fill="auto"/>
          </w:tcPr>
          <w:p w14:paraId="48981F97" w14:textId="142D740E" w:rsidR="00CD4EE6" w:rsidRPr="00B24A15" w:rsidRDefault="00845E35" w:rsidP="00CD4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121" w:right="-110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845E3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419</w:t>
            </w:r>
            <w:r w:rsidR="00CF106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845E3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824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0F00B335" w14:textId="77777777" w:rsidR="00CD4EE6" w:rsidRPr="00B24A15" w:rsidRDefault="00CD4EE6" w:rsidP="00CD4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 w:line="240" w:lineRule="auto"/>
              <w:ind w:right="-110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shd w:val="clear" w:color="auto" w:fill="auto"/>
          </w:tcPr>
          <w:p w14:paraId="28E7B971" w14:textId="720F39C7" w:rsidR="00CD4EE6" w:rsidRPr="00B24A15" w:rsidRDefault="00845E35" w:rsidP="00CD4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76" w:right="-110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845E35">
              <w:rPr>
                <w:rFonts w:asciiTheme="majorBidi" w:eastAsia="Calibri" w:hAnsiTheme="majorBidi" w:cstheme="majorBidi"/>
                <w:color w:val="000000"/>
                <w:sz w:val="26"/>
                <w:szCs w:val="26"/>
              </w:rPr>
              <w:t>265</w:t>
            </w:r>
            <w:r w:rsidR="00CD4EE6" w:rsidRPr="00B24A15">
              <w:rPr>
                <w:rFonts w:asciiTheme="majorBidi" w:eastAsia="Calibri" w:hAnsiTheme="majorBidi" w:cstheme="majorBidi"/>
                <w:color w:val="000000"/>
                <w:sz w:val="26"/>
                <w:szCs w:val="26"/>
              </w:rPr>
              <w:t>,</w:t>
            </w:r>
            <w:r w:rsidRPr="00845E35">
              <w:rPr>
                <w:rFonts w:asciiTheme="majorBidi" w:eastAsia="Calibri" w:hAnsiTheme="majorBidi" w:cstheme="majorBidi"/>
                <w:color w:val="000000"/>
                <w:sz w:val="26"/>
                <w:szCs w:val="26"/>
              </w:rPr>
              <w:t>380</w:t>
            </w:r>
          </w:p>
        </w:tc>
        <w:tc>
          <w:tcPr>
            <w:tcW w:w="236" w:type="dxa"/>
            <w:gridSpan w:val="3"/>
          </w:tcPr>
          <w:p w14:paraId="5CC1FEF0" w14:textId="77777777" w:rsidR="00CD4EE6" w:rsidRPr="00B24A15" w:rsidRDefault="00CD4EE6" w:rsidP="00CD4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97" w:type="dxa"/>
            <w:gridSpan w:val="3"/>
            <w:shd w:val="clear" w:color="auto" w:fill="auto"/>
          </w:tcPr>
          <w:p w14:paraId="195E23B1" w14:textId="76D404B9" w:rsidR="00CD4EE6" w:rsidRPr="00B24A15" w:rsidRDefault="009751ED" w:rsidP="00CD4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after="0"/>
              <w:ind w:right="-33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</w:tcPr>
          <w:p w14:paraId="4B8C035C" w14:textId="77777777" w:rsidR="00CD4EE6" w:rsidRPr="00B24A15" w:rsidRDefault="00CD4EE6" w:rsidP="00CD4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1" w:type="dxa"/>
            <w:gridSpan w:val="2"/>
          </w:tcPr>
          <w:p w14:paraId="5569B3E4" w14:textId="5FA0117D" w:rsidR="00CD4EE6" w:rsidRPr="00B24A15" w:rsidRDefault="00CD4EE6" w:rsidP="00CD4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9"/>
              </w:tabs>
              <w:spacing w:after="0"/>
              <w:ind w:right="-33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B24A15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9" w:type="dxa"/>
            <w:gridSpan w:val="3"/>
          </w:tcPr>
          <w:p w14:paraId="53271901" w14:textId="77777777" w:rsidR="00CD4EE6" w:rsidRPr="00B24A15" w:rsidRDefault="00CD4EE6" w:rsidP="00CD4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31" w:type="dxa"/>
            <w:gridSpan w:val="3"/>
            <w:shd w:val="clear" w:color="auto" w:fill="auto"/>
            <w:vAlign w:val="bottom"/>
          </w:tcPr>
          <w:p w14:paraId="1DF719C6" w14:textId="12FF22EC" w:rsidR="00CD4EE6" w:rsidRPr="00B24A15" w:rsidRDefault="00845E35" w:rsidP="00CD4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845E3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419</w:t>
            </w:r>
            <w:r w:rsidR="0034061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845E3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824</w:t>
            </w:r>
          </w:p>
        </w:tc>
        <w:tc>
          <w:tcPr>
            <w:tcW w:w="237" w:type="dxa"/>
            <w:gridSpan w:val="2"/>
            <w:shd w:val="clear" w:color="auto" w:fill="auto"/>
          </w:tcPr>
          <w:p w14:paraId="2BA495AD" w14:textId="77777777" w:rsidR="00CD4EE6" w:rsidRPr="00B24A15" w:rsidRDefault="00CD4EE6" w:rsidP="00CD4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14:paraId="640ED208" w14:textId="6A2E55D1" w:rsidR="00CD4EE6" w:rsidRPr="00B24A15" w:rsidRDefault="00845E35" w:rsidP="00CD4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845E35">
              <w:rPr>
                <w:rFonts w:asciiTheme="majorBidi" w:eastAsia="Calibri" w:hAnsiTheme="majorBidi" w:cstheme="majorBidi"/>
                <w:color w:val="000000"/>
                <w:sz w:val="26"/>
                <w:szCs w:val="26"/>
              </w:rPr>
              <w:t>265</w:t>
            </w:r>
            <w:r w:rsidR="00CD4EE6" w:rsidRPr="00B24A15">
              <w:rPr>
                <w:rFonts w:asciiTheme="majorBidi" w:eastAsia="Calibri" w:hAnsiTheme="majorBidi" w:cstheme="majorBidi"/>
                <w:color w:val="000000"/>
                <w:sz w:val="26"/>
                <w:szCs w:val="26"/>
              </w:rPr>
              <w:t>,</w:t>
            </w:r>
            <w:r w:rsidRPr="00845E35">
              <w:rPr>
                <w:rFonts w:asciiTheme="majorBidi" w:eastAsia="Calibri" w:hAnsiTheme="majorBidi" w:cstheme="majorBidi"/>
                <w:color w:val="000000"/>
                <w:sz w:val="26"/>
                <w:szCs w:val="26"/>
              </w:rPr>
              <w:t>380</w:t>
            </w:r>
          </w:p>
        </w:tc>
      </w:tr>
      <w:tr w:rsidR="00CD4EE6" w:rsidRPr="00B24A15" w14:paraId="45846536" w14:textId="77777777" w:rsidTr="009B623A">
        <w:tc>
          <w:tcPr>
            <w:tcW w:w="2160" w:type="dxa"/>
            <w:shd w:val="clear" w:color="auto" w:fill="auto"/>
          </w:tcPr>
          <w:p w14:paraId="6CEF0C30" w14:textId="77777777" w:rsidR="00CD4EE6" w:rsidRPr="00B24A15" w:rsidRDefault="00CD4EE6" w:rsidP="00CD4EE6">
            <w:pPr>
              <w:ind w:left="72" w:right="-115" w:hanging="7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eastAsia="en-GB" w:bidi="ar-SA"/>
              </w:rPr>
            </w:pPr>
            <w:r w:rsidRPr="00B24A1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ไทย</w:t>
            </w:r>
          </w:p>
        </w:tc>
        <w:tc>
          <w:tcPr>
            <w:tcW w:w="940" w:type="dxa"/>
          </w:tcPr>
          <w:p w14:paraId="29B380FB" w14:textId="60C88D94" w:rsidR="00CD4EE6" w:rsidRPr="00B24A15" w:rsidRDefault="00845E35" w:rsidP="00CD4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5" w:right="-218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845E3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246</w:t>
            </w:r>
            <w:r w:rsidR="005E61A9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845E3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335</w:t>
            </w:r>
          </w:p>
        </w:tc>
        <w:tc>
          <w:tcPr>
            <w:tcW w:w="236" w:type="dxa"/>
          </w:tcPr>
          <w:p w14:paraId="6667D441" w14:textId="77777777" w:rsidR="00CD4EE6" w:rsidRPr="00B24A15" w:rsidRDefault="00CD4EE6" w:rsidP="00CD4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right="-218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44" w:type="dxa"/>
            <w:shd w:val="clear" w:color="auto" w:fill="auto"/>
          </w:tcPr>
          <w:p w14:paraId="3846AEDC" w14:textId="08C4B557" w:rsidR="00CD4EE6" w:rsidRPr="00B24A15" w:rsidRDefault="00845E35" w:rsidP="00CD4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240" w:lineRule="auto"/>
              <w:ind w:left="-122" w:right="-218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845E35">
              <w:rPr>
                <w:rFonts w:asciiTheme="majorBidi" w:eastAsia="Calibri" w:hAnsiTheme="majorBidi" w:cstheme="majorBidi"/>
                <w:color w:val="000000"/>
                <w:sz w:val="26"/>
                <w:szCs w:val="26"/>
              </w:rPr>
              <w:t>208</w:t>
            </w:r>
            <w:r w:rsidR="00CD4EE6" w:rsidRPr="00B24A15">
              <w:rPr>
                <w:rFonts w:asciiTheme="majorBidi" w:eastAsia="Calibri" w:hAnsiTheme="majorBidi" w:cstheme="majorBidi"/>
                <w:color w:val="000000"/>
                <w:sz w:val="26"/>
                <w:szCs w:val="26"/>
              </w:rPr>
              <w:t>,</w:t>
            </w:r>
            <w:r w:rsidRPr="00845E35">
              <w:rPr>
                <w:rFonts w:asciiTheme="majorBidi" w:eastAsia="Calibri" w:hAnsiTheme="majorBidi" w:cstheme="majorBidi"/>
                <w:color w:val="000000"/>
                <w:sz w:val="26"/>
                <w:szCs w:val="26"/>
              </w:rPr>
              <w:t>016</w:t>
            </w:r>
          </w:p>
        </w:tc>
        <w:tc>
          <w:tcPr>
            <w:tcW w:w="236" w:type="dxa"/>
          </w:tcPr>
          <w:p w14:paraId="0AAF0152" w14:textId="77777777" w:rsidR="00CD4EE6" w:rsidRPr="00B24A15" w:rsidRDefault="00CD4EE6" w:rsidP="00CD4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72" w:type="dxa"/>
            <w:shd w:val="clear" w:color="auto" w:fill="auto"/>
          </w:tcPr>
          <w:p w14:paraId="76D260A1" w14:textId="6F0EA054" w:rsidR="00CD4EE6" w:rsidRPr="00B24A15" w:rsidRDefault="00845E35" w:rsidP="00CD4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16" w:right="-58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845E3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55</w:t>
            </w:r>
            <w:r w:rsidR="00975D11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845E3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487</w:t>
            </w:r>
          </w:p>
        </w:tc>
        <w:tc>
          <w:tcPr>
            <w:tcW w:w="283" w:type="dxa"/>
            <w:shd w:val="clear" w:color="auto" w:fill="auto"/>
          </w:tcPr>
          <w:p w14:paraId="7FD20961" w14:textId="77777777" w:rsidR="00CD4EE6" w:rsidRPr="00B24A15" w:rsidRDefault="00CD4EE6" w:rsidP="00CD4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7" w:type="dxa"/>
            <w:shd w:val="clear" w:color="auto" w:fill="auto"/>
            <w:vAlign w:val="bottom"/>
          </w:tcPr>
          <w:p w14:paraId="37BEC90C" w14:textId="1DEC0740" w:rsidR="00CD4EE6" w:rsidRPr="00B24A15" w:rsidRDefault="00845E35" w:rsidP="00CD4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after="0"/>
              <w:ind w:left="-122" w:right="-106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845E35">
              <w:rPr>
                <w:rFonts w:asciiTheme="majorBidi" w:eastAsia="Calibri" w:hAnsiTheme="majorBidi" w:cstheme="majorBidi"/>
                <w:color w:val="000000"/>
                <w:sz w:val="26"/>
                <w:szCs w:val="26"/>
              </w:rPr>
              <w:t>64</w:t>
            </w:r>
            <w:r w:rsidR="00CD4EE6" w:rsidRPr="00B24A15">
              <w:rPr>
                <w:rFonts w:asciiTheme="majorBidi" w:eastAsia="Calibri" w:hAnsiTheme="majorBidi" w:cstheme="majorBidi"/>
                <w:color w:val="000000"/>
                <w:sz w:val="26"/>
                <w:szCs w:val="26"/>
              </w:rPr>
              <w:t>,</w:t>
            </w:r>
            <w:r w:rsidRPr="00845E35">
              <w:rPr>
                <w:rFonts w:asciiTheme="majorBidi" w:eastAsia="Calibri" w:hAnsiTheme="majorBidi" w:cstheme="majorBidi"/>
                <w:color w:val="000000"/>
                <w:sz w:val="26"/>
                <w:szCs w:val="26"/>
              </w:rPr>
              <w:t>282</w:t>
            </w:r>
          </w:p>
        </w:tc>
        <w:tc>
          <w:tcPr>
            <w:tcW w:w="236" w:type="dxa"/>
            <w:shd w:val="clear" w:color="auto" w:fill="auto"/>
          </w:tcPr>
          <w:p w14:paraId="2D33A01C" w14:textId="77777777" w:rsidR="00CD4EE6" w:rsidRPr="00B24A15" w:rsidRDefault="00CD4EE6" w:rsidP="00CD4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05" w:type="dxa"/>
            <w:shd w:val="clear" w:color="auto" w:fill="auto"/>
          </w:tcPr>
          <w:p w14:paraId="30922857" w14:textId="56BE347E" w:rsidR="00CD4EE6" w:rsidRPr="00B24A15" w:rsidRDefault="00CD4EE6" w:rsidP="00CD4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8"/>
              </w:tabs>
              <w:spacing w:after="0"/>
              <w:ind w:left="-122" w:right="-106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B24A15">
              <w:rPr>
                <w:rFonts w:asciiTheme="majorBidi" w:eastAsia="Calibr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72226719" w14:textId="77777777" w:rsidR="00CD4EE6" w:rsidRPr="00B24A15" w:rsidRDefault="00CD4EE6" w:rsidP="00CD4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11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7" w:type="dxa"/>
            <w:shd w:val="clear" w:color="auto" w:fill="auto"/>
          </w:tcPr>
          <w:p w14:paraId="2CDA0D97" w14:textId="42CF6654" w:rsidR="00CD4EE6" w:rsidRPr="00B24A15" w:rsidRDefault="00CD4EE6" w:rsidP="00CD4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after="0"/>
              <w:ind w:right="-115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B24A15">
              <w:rPr>
                <w:rFonts w:asciiTheme="majorBidi" w:eastAsia="Calibr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44815B9" w14:textId="77777777" w:rsidR="00CD4EE6" w:rsidRPr="00B24A15" w:rsidRDefault="00CD4EE6" w:rsidP="00CD4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shd w:val="clear" w:color="auto" w:fill="auto"/>
          </w:tcPr>
          <w:p w14:paraId="1C763912" w14:textId="39F0AFC9" w:rsidR="00CD4EE6" w:rsidRPr="00B24A15" w:rsidRDefault="00845E35" w:rsidP="00CD4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121" w:right="-110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845E3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301</w:t>
            </w:r>
            <w:r w:rsidR="00CF106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845E3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822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7E78195D" w14:textId="77777777" w:rsidR="00CD4EE6" w:rsidRPr="00B24A15" w:rsidRDefault="00CD4EE6" w:rsidP="00CD4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right="-110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shd w:val="clear" w:color="auto" w:fill="auto"/>
          </w:tcPr>
          <w:p w14:paraId="6071FCF8" w14:textId="40F01A23" w:rsidR="00CD4EE6" w:rsidRPr="00B24A15" w:rsidRDefault="00845E35" w:rsidP="00CD4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76" w:right="-110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845E35">
              <w:rPr>
                <w:rFonts w:asciiTheme="majorBidi" w:eastAsia="Calibri" w:hAnsiTheme="majorBidi" w:cstheme="majorBidi"/>
                <w:color w:val="000000"/>
                <w:sz w:val="26"/>
                <w:szCs w:val="26"/>
              </w:rPr>
              <w:t>272</w:t>
            </w:r>
            <w:r w:rsidR="00CD4EE6" w:rsidRPr="00B24A15">
              <w:rPr>
                <w:rFonts w:asciiTheme="majorBidi" w:eastAsia="Calibri" w:hAnsiTheme="majorBidi" w:cstheme="majorBidi"/>
                <w:color w:val="000000"/>
                <w:sz w:val="26"/>
                <w:szCs w:val="26"/>
              </w:rPr>
              <w:t>,</w:t>
            </w:r>
            <w:r w:rsidRPr="00845E35">
              <w:rPr>
                <w:rFonts w:asciiTheme="majorBidi" w:eastAsia="Calibri" w:hAnsiTheme="majorBidi" w:cstheme="majorBidi"/>
                <w:color w:val="000000"/>
                <w:sz w:val="26"/>
                <w:szCs w:val="26"/>
              </w:rPr>
              <w:t>298</w:t>
            </w:r>
          </w:p>
        </w:tc>
        <w:tc>
          <w:tcPr>
            <w:tcW w:w="236" w:type="dxa"/>
            <w:gridSpan w:val="3"/>
          </w:tcPr>
          <w:p w14:paraId="10029D6C" w14:textId="77777777" w:rsidR="00CD4EE6" w:rsidRPr="00B24A15" w:rsidRDefault="00CD4EE6" w:rsidP="00CD4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97" w:type="dxa"/>
            <w:gridSpan w:val="3"/>
            <w:shd w:val="clear" w:color="auto" w:fill="auto"/>
          </w:tcPr>
          <w:p w14:paraId="4F5DFE37" w14:textId="279C64A1" w:rsidR="00CD4EE6" w:rsidRPr="00B24A15" w:rsidRDefault="009751ED" w:rsidP="00CD4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(</w:t>
            </w:r>
            <w:r w:rsidR="00845E35" w:rsidRPr="00845E3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14</w:t>
            </w:r>
            <w:r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845E35" w:rsidRPr="00845E3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263</w:t>
            </w:r>
            <w:r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36" w:type="dxa"/>
            <w:gridSpan w:val="2"/>
          </w:tcPr>
          <w:p w14:paraId="63EE76D8" w14:textId="77777777" w:rsidR="00CD4EE6" w:rsidRPr="00B24A15" w:rsidRDefault="00CD4EE6" w:rsidP="00CD4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1" w:type="dxa"/>
            <w:gridSpan w:val="2"/>
          </w:tcPr>
          <w:p w14:paraId="4E5227C4" w14:textId="44E747AC" w:rsidR="00CD4EE6" w:rsidRPr="00B24A15" w:rsidRDefault="00CD4EE6" w:rsidP="00CD4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spacing w:after="0"/>
              <w:ind w:left="-145" w:right="-33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B24A15">
              <w:rPr>
                <w:rFonts w:asciiTheme="majorBidi" w:eastAsia="Calibri" w:hAnsiTheme="majorBidi" w:cstheme="majorBidi"/>
                <w:color w:val="000000"/>
                <w:sz w:val="26"/>
                <w:szCs w:val="26"/>
              </w:rPr>
              <w:t>(</w:t>
            </w:r>
            <w:r w:rsidR="00845E35" w:rsidRPr="00845E35">
              <w:rPr>
                <w:rFonts w:asciiTheme="majorBidi" w:eastAsia="Calibri" w:hAnsiTheme="majorBidi" w:cstheme="majorBidi"/>
                <w:color w:val="000000"/>
                <w:sz w:val="26"/>
                <w:szCs w:val="26"/>
              </w:rPr>
              <w:t>21</w:t>
            </w:r>
            <w:r w:rsidRPr="00B24A15">
              <w:rPr>
                <w:rFonts w:asciiTheme="majorBidi" w:eastAsia="Calibri" w:hAnsiTheme="majorBidi" w:cstheme="majorBidi"/>
                <w:color w:val="000000"/>
                <w:sz w:val="26"/>
                <w:szCs w:val="26"/>
              </w:rPr>
              <w:t>,</w:t>
            </w:r>
            <w:r w:rsidR="00845E35" w:rsidRPr="00845E35">
              <w:rPr>
                <w:rFonts w:asciiTheme="majorBidi" w:eastAsia="Calibri" w:hAnsiTheme="majorBidi" w:cstheme="majorBidi"/>
                <w:color w:val="000000"/>
                <w:sz w:val="26"/>
                <w:szCs w:val="26"/>
              </w:rPr>
              <w:t>490</w:t>
            </w:r>
            <w:r w:rsidRPr="00B24A15">
              <w:rPr>
                <w:rFonts w:asciiTheme="majorBidi" w:eastAsia="Calibri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239" w:type="dxa"/>
            <w:gridSpan w:val="3"/>
          </w:tcPr>
          <w:p w14:paraId="40CC683D" w14:textId="77777777" w:rsidR="00CD4EE6" w:rsidRPr="00B24A15" w:rsidRDefault="00CD4EE6" w:rsidP="00CD4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31" w:type="dxa"/>
            <w:gridSpan w:val="3"/>
            <w:shd w:val="clear" w:color="auto" w:fill="auto"/>
          </w:tcPr>
          <w:p w14:paraId="7CC7C46C" w14:textId="079DCCE9" w:rsidR="00CD4EE6" w:rsidRPr="00B24A15" w:rsidRDefault="00845E35" w:rsidP="00CD4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845E3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287</w:t>
            </w:r>
            <w:r w:rsidR="0034061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845E3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559</w:t>
            </w:r>
          </w:p>
        </w:tc>
        <w:tc>
          <w:tcPr>
            <w:tcW w:w="237" w:type="dxa"/>
            <w:gridSpan w:val="2"/>
            <w:shd w:val="clear" w:color="auto" w:fill="auto"/>
          </w:tcPr>
          <w:p w14:paraId="16C76264" w14:textId="77777777" w:rsidR="00CD4EE6" w:rsidRPr="00B24A15" w:rsidRDefault="00CD4EE6" w:rsidP="00CD4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14:paraId="7A16533E" w14:textId="0B83BCF3" w:rsidR="00CD4EE6" w:rsidRPr="00B24A15" w:rsidRDefault="00845E35" w:rsidP="00CD4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845E35">
              <w:rPr>
                <w:rFonts w:asciiTheme="majorBidi" w:eastAsia="Calibri" w:hAnsiTheme="majorBidi" w:cstheme="majorBidi"/>
                <w:color w:val="000000"/>
                <w:sz w:val="26"/>
                <w:szCs w:val="26"/>
              </w:rPr>
              <w:t>250</w:t>
            </w:r>
            <w:r w:rsidR="00CD4EE6" w:rsidRPr="00B24A15">
              <w:rPr>
                <w:rFonts w:asciiTheme="majorBidi" w:eastAsia="Calibri" w:hAnsiTheme="majorBidi" w:cstheme="majorBidi"/>
                <w:color w:val="000000"/>
                <w:sz w:val="26"/>
                <w:szCs w:val="26"/>
              </w:rPr>
              <w:t>,</w:t>
            </w:r>
            <w:r w:rsidRPr="00845E35">
              <w:rPr>
                <w:rFonts w:asciiTheme="majorBidi" w:eastAsia="Calibri" w:hAnsiTheme="majorBidi" w:cstheme="majorBidi"/>
                <w:color w:val="000000"/>
                <w:sz w:val="26"/>
                <w:szCs w:val="26"/>
              </w:rPr>
              <w:t>808</w:t>
            </w:r>
          </w:p>
        </w:tc>
      </w:tr>
      <w:tr w:rsidR="00CD4EE6" w:rsidRPr="00B24A15" w14:paraId="13B43183" w14:textId="77777777" w:rsidTr="009B623A">
        <w:tc>
          <w:tcPr>
            <w:tcW w:w="2160" w:type="dxa"/>
            <w:shd w:val="clear" w:color="auto" w:fill="auto"/>
          </w:tcPr>
          <w:p w14:paraId="38BD3E0C" w14:textId="77777777" w:rsidR="00CD4EE6" w:rsidRPr="00B24A15" w:rsidRDefault="00CD4EE6" w:rsidP="00CD4EE6">
            <w:pPr>
              <w:ind w:left="72" w:right="-115" w:hanging="7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B24A1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เกาหลี</w:t>
            </w:r>
          </w:p>
        </w:tc>
        <w:tc>
          <w:tcPr>
            <w:tcW w:w="940" w:type="dxa"/>
          </w:tcPr>
          <w:p w14:paraId="4F0235F0" w14:textId="2034D979" w:rsidR="00CD4EE6" w:rsidRPr="00B24A15" w:rsidRDefault="00845E35" w:rsidP="00CD4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5" w:right="-218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845E3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136</w:t>
            </w:r>
            <w:r w:rsidR="00CD4EE6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845E3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622</w:t>
            </w:r>
          </w:p>
        </w:tc>
        <w:tc>
          <w:tcPr>
            <w:tcW w:w="236" w:type="dxa"/>
          </w:tcPr>
          <w:p w14:paraId="22DC2164" w14:textId="77777777" w:rsidR="00CD4EE6" w:rsidRPr="00B24A15" w:rsidRDefault="00CD4EE6" w:rsidP="00CD4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right="-218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44" w:type="dxa"/>
            <w:shd w:val="clear" w:color="auto" w:fill="auto"/>
          </w:tcPr>
          <w:p w14:paraId="71F9ADB3" w14:textId="3DE26B73" w:rsidR="00CD4EE6" w:rsidRPr="00B24A15" w:rsidRDefault="00845E35" w:rsidP="00CD4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240" w:lineRule="auto"/>
              <w:ind w:left="-122" w:right="-218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845E35">
              <w:rPr>
                <w:rFonts w:asciiTheme="majorBidi" w:eastAsia="Calibri" w:hAnsiTheme="majorBidi" w:cstheme="majorBidi"/>
                <w:color w:val="000000"/>
                <w:sz w:val="26"/>
                <w:szCs w:val="26"/>
              </w:rPr>
              <w:t>100</w:t>
            </w:r>
            <w:r w:rsidR="00CD4EE6" w:rsidRPr="00B24A15">
              <w:rPr>
                <w:rFonts w:asciiTheme="majorBidi" w:eastAsia="Calibri" w:hAnsiTheme="majorBidi" w:cstheme="majorBidi"/>
                <w:color w:val="000000"/>
                <w:sz w:val="26"/>
                <w:szCs w:val="26"/>
              </w:rPr>
              <w:t>,</w:t>
            </w:r>
            <w:r w:rsidRPr="00845E35">
              <w:rPr>
                <w:rFonts w:asciiTheme="majorBidi" w:eastAsia="Calibri" w:hAnsiTheme="majorBidi" w:cstheme="majorBidi"/>
                <w:color w:val="000000"/>
                <w:sz w:val="26"/>
                <w:szCs w:val="26"/>
              </w:rPr>
              <w:t>988</w:t>
            </w:r>
          </w:p>
        </w:tc>
        <w:tc>
          <w:tcPr>
            <w:tcW w:w="236" w:type="dxa"/>
          </w:tcPr>
          <w:p w14:paraId="1289AAF5" w14:textId="77777777" w:rsidR="00CD4EE6" w:rsidRPr="00B24A15" w:rsidRDefault="00CD4EE6" w:rsidP="00CD4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72" w:type="dxa"/>
            <w:shd w:val="clear" w:color="auto" w:fill="auto"/>
          </w:tcPr>
          <w:p w14:paraId="46704774" w14:textId="123A4991" w:rsidR="00CD4EE6" w:rsidRPr="00B24A15" w:rsidRDefault="002D039F" w:rsidP="00CD4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8"/>
              </w:tabs>
              <w:spacing w:after="0"/>
              <w:ind w:left="-122" w:right="-106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5C720DCC" w14:textId="77777777" w:rsidR="00CD4EE6" w:rsidRPr="00B24A15" w:rsidRDefault="00CD4EE6" w:rsidP="00CD4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7" w:type="dxa"/>
            <w:shd w:val="clear" w:color="auto" w:fill="auto"/>
          </w:tcPr>
          <w:p w14:paraId="1E883117" w14:textId="6373D64F" w:rsidR="00CD4EE6" w:rsidRPr="00B24A15" w:rsidRDefault="00CD4EE6" w:rsidP="00CD4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left="-122" w:right="-106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B24A15">
              <w:rPr>
                <w:rFonts w:asciiTheme="majorBidi" w:eastAsia="Calibr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9CFFAFF" w14:textId="77777777" w:rsidR="00CD4EE6" w:rsidRPr="00B24A15" w:rsidRDefault="00CD4EE6" w:rsidP="00CD4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05" w:type="dxa"/>
            <w:shd w:val="clear" w:color="auto" w:fill="auto"/>
          </w:tcPr>
          <w:p w14:paraId="6ADCF8F4" w14:textId="59F0A1DC" w:rsidR="00CD4EE6" w:rsidRPr="00B24A15" w:rsidRDefault="00CD4EE6" w:rsidP="00CD4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8"/>
              </w:tabs>
              <w:spacing w:after="0"/>
              <w:ind w:left="-122" w:right="-106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B24A15">
              <w:rPr>
                <w:rFonts w:asciiTheme="majorBidi" w:eastAsia="Calibr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3A478D32" w14:textId="77777777" w:rsidR="00CD4EE6" w:rsidRPr="00B24A15" w:rsidRDefault="00CD4EE6" w:rsidP="00CD4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11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7" w:type="dxa"/>
            <w:shd w:val="clear" w:color="auto" w:fill="auto"/>
          </w:tcPr>
          <w:p w14:paraId="66008802" w14:textId="6825AED5" w:rsidR="00CD4EE6" w:rsidRPr="00B24A15" w:rsidRDefault="00CD4EE6" w:rsidP="00CD4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after="0"/>
              <w:ind w:right="-115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B24A15">
              <w:rPr>
                <w:rFonts w:asciiTheme="majorBidi" w:eastAsia="Calibr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D6EB48E" w14:textId="77777777" w:rsidR="00CD4EE6" w:rsidRPr="00B24A15" w:rsidRDefault="00CD4EE6" w:rsidP="00CD4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shd w:val="clear" w:color="auto" w:fill="auto"/>
          </w:tcPr>
          <w:p w14:paraId="5B1180C7" w14:textId="5CEF008B" w:rsidR="00CD4EE6" w:rsidRPr="00B24A15" w:rsidRDefault="00845E35" w:rsidP="00CD4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121" w:right="-110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845E3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136</w:t>
            </w:r>
            <w:r w:rsidR="00CF106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845E3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622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4986404A" w14:textId="77777777" w:rsidR="00CD4EE6" w:rsidRPr="00B24A15" w:rsidRDefault="00CD4EE6" w:rsidP="00CD4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 w:line="240" w:lineRule="auto"/>
              <w:ind w:right="-110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shd w:val="clear" w:color="auto" w:fill="auto"/>
          </w:tcPr>
          <w:p w14:paraId="3E5D233C" w14:textId="7E0F846F" w:rsidR="00CD4EE6" w:rsidRPr="00B24A15" w:rsidRDefault="00845E35" w:rsidP="00CD4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76" w:right="-110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845E35">
              <w:rPr>
                <w:rFonts w:asciiTheme="majorBidi" w:eastAsia="Calibri" w:hAnsiTheme="majorBidi" w:cstheme="majorBidi"/>
                <w:color w:val="000000"/>
                <w:sz w:val="26"/>
                <w:szCs w:val="26"/>
              </w:rPr>
              <w:t>100</w:t>
            </w:r>
            <w:r w:rsidR="00CD4EE6" w:rsidRPr="00B24A15">
              <w:rPr>
                <w:rFonts w:asciiTheme="majorBidi" w:eastAsia="Calibri" w:hAnsiTheme="majorBidi" w:cstheme="majorBidi"/>
                <w:color w:val="000000"/>
                <w:sz w:val="26"/>
                <w:szCs w:val="26"/>
              </w:rPr>
              <w:t>,</w:t>
            </w:r>
            <w:r w:rsidRPr="00845E35">
              <w:rPr>
                <w:rFonts w:asciiTheme="majorBidi" w:eastAsia="Calibri" w:hAnsiTheme="majorBidi" w:cstheme="majorBidi"/>
                <w:color w:val="000000"/>
                <w:sz w:val="26"/>
                <w:szCs w:val="26"/>
              </w:rPr>
              <w:t>988</w:t>
            </w:r>
          </w:p>
        </w:tc>
        <w:tc>
          <w:tcPr>
            <w:tcW w:w="236" w:type="dxa"/>
            <w:gridSpan w:val="3"/>
          </w:tcPr>
          <w:p w14:paraId="161D9229" w14:textId="77777777" w:rsidR="00CD4EE6" w:rsidRPr="00B24A15" w:rsidRDefault="00CD4EE6" w:rsidP="00CD4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97" w:type="dxa"/>
            <w:gridSpan w:val="3"/>
            <w:shd w:val="clear" w:color="auto" w:fill="auto"/>
          </w:tcPr>
          <w:p w14:paraId="077CEED0" w14:textId="0E9B7404" w:rsidR="00CD4EE6" w:rsidRPr="00B24A15" w:rsidRDefault="009751ED" w:rsidP="00CD4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after="0"/>
              <w:ind w:right="-33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</w:tcPr>
          <w:p w14:paraId="5EE252B7" w14:textId="77777777" w:rsidR="00CD4EE6" w:rsidRPr="00B24A15" w:rsidRDefault="00CD4EE6" w:rsidP="00CD4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1" w:type="dxa"/>
            <w:gridSpan w:val="2"/>
          </w:tcPr>
          <w:p w14:paraId="2B8C1651" w14:textId="6528C20A" w:rsidR="00CD4EE6" w:rsidRPr="00B24A15" w:rsidRDefault="00CD4EE6" w:rsidP="00CD4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9"/>
              </w:tabs>
              <w:spacing w:after="0"/>
              <w:ind w:right="-33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B24A15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9" w:type="dxa"/>
            <w:gridSpan w:val="3"/>
          </w:tcPr>
          <w:p w14:paraId="3840E11E" w14:textId="77777777" w:rsidR="00CD4EE6" w:rsidRPr="00B24A15" w:rsidRDefault="00CD4EE6" w:rsidP="00CD4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31" w:type="dxa"/>
            <w:gridSpan w:val="3"/>
            <w:shd w:val="clear" w:color="auto" w:fill="auto"/>
            <w:vAlign w:val="bottom"/>
          </w:tcPr>
          <w:p w14:paraId="2C08FE83" w14:textId="784E8BFA" w:rsidR="00CD4EE6" w:rsidRPr="00B24A15" w:rsidRDefault="00845E35" w:rsidP="00CD4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845E3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136</w:t>
            </w:r>
            <w:r w:rsidR="0034061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845E3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622</w:t>
            </w:r>
          </w:p>
        </w:tc>
        <w:tc>
          <w:tcPr>
            <w:tcW w:w="237" w:type="dxa"/>
            <w:gridSpan w:val="2"/>
            <w:shd w:val="clear" w:color="auto" w:fill="auto"/>
          </w:tcPr>
          <w:p w14:paraId="7018AD6C" w14:textId="77777777" w:rsidR="00CD4EE6" w:rsidRPr="00B24A15" w:rsidRDefault="00CD4EE6" w:rsidP="00CD4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14:paraId="7DC1ED29" w14:textId="43DE9E73" w:rsidR="00CD4EE6" w:rsidRPr="00B24A15" w:rsidRDefault="00845E35" w:rsidP="00CD4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845E35">
              <w:rPr>
                <w:rFonts w:asciiTheme="majorBidi" w:eastAsia="Calibri" w:hAnsiTheme="majorBidi" w:cstheme="majorBidi"/>
                <w:color w:val="000000"/>
                <w:sz w:val="26"/>
                <w:szCs w:val="26"/>
              </w:rPr>
              <w:t>100</w:t>
            </w:r>
            <w:r w:rsidR="00CD4EE6" w:rsidRPr="00B24A15">
              <w:rPr>
                <w:rFonts w:asciiTheme="majorBidi" w:eastAsia="Calibri" w:hAnsiTheme="majorBidi" w:cstheme="majorBidi"/>
                <w:color w:val="000000"/>
                <w:sz w:val="26"/>
                <w:szCs w:val="26"/>
              </w:rPr>
              <w:t>,</w:t>
            </w:r>
            <w:r w:rsidRPr="00845E35">
              <w:rPr>
                <w:rFonts w:asciiTheme="majorBidi" w:eastAsia="Calibri" w:hAnsiTheme="majorBidi" w:cstheme="majorBidi"/>
                <w:color w:val="000000"/>
                <w:sz w:val="26"/>
                <w:szCs w:val="26"/>
              </w:rPr>
              <w:t>988</w:t>
            </w:r>
          </w:p>
        </w:tc>
      </w:tr>
      <w:tr w:rsidR="00CD4EE6" w:rsidRPr="00B24A15" w14:paraId="17C2EF2D" w14:textId="77777777" w:rsidTr="009B623A">
        <w:tc>
          <w:tcPr>
            <w:tcW w:w="2160" w:type="dxa"/>
            <w:shd w:val="clear" w:color="auto" w:fill="auto"/>
          </w:tcPr>
          <w:p w14:paraId="02DC2C8F" w14:textId="77777777" w:rsidR="00CD4EE6" w:rsidRPr="00B24A15" w:rsidRDefault="00CD4EE6" w:rsidP="00CD4EE6">
            <w:pPr>
              <w:ind w:left="72" w:right="-115" w:hanging="7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B24A1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ประเทศอื่นๆ</w:t>
            </w: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53A625BE" w14:textId="6FBD6F4E" w:rsidR="00CD4EE6" w:rsidRPr="00B24A15" w:rsidRDefault="00845E35" w:rsidP="00CD4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5" w:right="-218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845E3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659</w:t>
            </w:r>
            <w:r w:rsidR="00CD4EE6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845E3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668</w:t>
            </w:r>
          </w:p>
        </w:tc>
        <w:tc>
          <w:tcPr>
            <w:tcW w:w="236" w:type="dxa"/>
          </w:tcPr>
          <w:p w14:paraId="2802C1EB" w14:textId="77777777" w:rsidR="00CD4EE6" w:rsidRPr="00B24A15" w:rsidRDefault="00CD4EE6" w:rsidP="00CD4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right="-218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shd w:val="clear" w:color="auto" w:fill="auto"/>
          </w:tcPr>
          <w:p w14:paraId="0CD62153" w14:textId="648E58CE" w:rsidR="00CD4EE6" w:rsidRPr="00B24A15" w:rsidRDefault="00845E35" w:rsidP="00CD4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240" w:lineRule="auto"/>
              <w:ind w:left="-122" w:right="-218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845E35">
              <w:rPr>
                <w:rFonts w:asciiTheme="majorBidi" w:eastAsia="Calibri" w:hAnsiTheme="majorBidi" w:cstheme="majorBidi"/>
                <w:color w:val="000000"/>
                <w:sz w:val="26"/>
                <w:szCs w:val="26"/>
              </w:rPr>
              <w:t>376</w:t>
            </w:r>
            <w:r w:rsidR="00CD4EE6" w:rsidRPr="00B24A15">
              <w:rPr>
                <w:rFonts w:asciiTheme="majorBidi" w:eastAsia="Calibri" w:hAnsiTheme="majorBidi" w:cstheme="majorBidi"/>
                <w:color w:val="000000"/>
                <w:sz w:val="26"/>
                <w:szCs w:val="26"/>
              </w:rPr>
              <w:t>,</w:t>
            </w:r>
            <w:r w:rsidRPr="00845E35">
              <w:rPr>
                <w:rFonts w:asciiTheme="majorBidi" w:eastAsia="Calibri" w:hAnsiTheme="majorBidi" w:cstheme="majorBidi"/>
                <w:color w:val="000000"/>
                <w:sz w:val="26"/>
                <w:szCs w:val="26"/>
              </w:rPr>
              <w:t>255</w:t>
            </w:r>
          </w:p>
        </w:tc>
        <w:tc>
          <w:tcPr>
            <w:tcW w:w="236" w:type="dxa"/>
          </w:tcPr>
          <w:p w14:paraId="0DC93589" w14:textId="77777777" w:rsidR="00CD4EE6" w:rsidRPr="00B24A15" w:rsidRDefault="00CD4EE6" w:rsidP="00CD4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72" w:type="dxa"/>
            <w:tcBorders>
              <w:bottom w:val="single" w:sz="4" w:space="0" w:color="auto"/>
            </w:tcBorders>
            <w:shd w:val="clear" w:color="auto" w:fill="auto"/>
          </w:tcPr>
          <w:p w14:paraId="7B178E13" w14:textId="7A50C8DA" w:rsidR="00CD4EE6" w:rsidRPr="00B24A15" w:rsidRDefault="00845E35" w:rsidP="00CD4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16" w:right="-58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845E3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12</w:t>
            </w:r>
            <w:r w:rsidR="002D039F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845E3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036</w:t>
            </w:r>
          </w:p>
        </w:tc>
        <w:tc>
          <w:tcPr>
            <w:tcW w:w="283" w:type="dxa"/>
            <w:shd w:val="clear" w:color="auto" w:fill="auto"/>
          </w:tcPr>
          <w:p w14:paraId="51B26FC7" w14:textId="77777777" w:rsidR="00CD4EE6" w:rsidRPr="00B24A15" w:rsidRDefault="00CD4EE6" w:rsidP="00CD4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7" w:type="dxa"/>
            <w:tcBorders>
              <w:bottom w:val="single" w:sz="4" w:space="0" w:color="auto"/>
            </w:tcBorders>
            <w:shd w:val="clear" w:color="auto" w:fill="auto"/>
          </w:tcPr>
          <w:p w14:paraId="45770F51" w14:textId="646DCA73" w:rsidR="00CD4EE6" w:rsidRPr="00B24A15" w:rsidRDefault="00845E35" w:rsidP="00CD4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after="0"/>
              <w:ind w:left="-122" w:right="-106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845E35">
              <w:rPr>
                <w:rFonts w:asciiTheme="majorBidi" w:eastAsia="Calibri" w:hAnsiTheme="majorBidi" w:cstheme="majorBidi"/>
                <w:color w:val="000000"/>
                <w:sz w:val="26"/>
                <w:szCs w:val="26"/>
              </w:rPr>
              <w:t>18</w:t>
            </w:r>
            <w:r w:rsidR="00CD4EE6" w:rsidRPr="00B24A15">
              <w:rPr>
                <w:rFonts w:asciiTheme="majorBidi" w:eastAsia="Calibri" w:hAnsiTheme="majorBidi" w:cstheme="majorBidi"/>
                <w:color w:val="000000"/>
                <w:sz w:val="26"/>
                <w:szCs w:val="26"/>
              </w:rPr>
              <w:t>,</w:t>
            </w:r>
            <w:r w:rsidRPr="00845E35">
              <w:rPr>
                <w:rFonts w:asciiTheme="majorBidi" w:eastAsia="Calibri" w:hAnsiTheme="majorBidi" w:cstheme="majorBidi"/>
                <w:color w:val="000000"/>
                <w:sz w:val="26"/>
                <w:szCs w:val="26"/>
              </w:rPr>
              <w:t>220</w:t>
            </w:r>
          </w:p>
        </w:tc>
        <w:tc>
          <w:tcPr>
            <w:tcW w:w="236" w:type="dxa"/>
            <w:shd w:val="clear" w:color="auto" w:fill="auto"/>
          </w:tcPr>
          <w:p w14:paraId="03937118" w14:textId="77777777" w:rsidR="00CD4EE6" w:rsidRPr="00B24A15" w:rsidRDefault="00CD4EE6" w:rsidP="00CD4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05" w:type="dxa"/>
            <w:tcBorders>
              <w:bottom w:val="single" w:sz="4" w:space="0" w:color="auto"/>
            </w:tcBorders>
            <w:shd w:val="clear" w:color="auto" w:fill="auto"/>
          </w:tcPr>
          <w:p w14:paraId="4A6650F4" w14:textId="2073D287" w:rsidR="00CD4EE6" w:rsidRPr="00B24A15" w:rsidRDefault="00845E35" w:rsidP="00CD4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31" w:right="-111" w:hanging="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845E3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4</w:t>
            </w:r>
            <w:r w:rsidR="00CD4EE6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845E3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543</w:t>
            </w:r>
          </w:p>
        </w:tc>
        <w:tc>
          <w:tcPr>
            <w:tcW w:w="283" w:type="dxa"/>
            <w:shd w:val="clear" w:color="auto" w:fill="auto"/>
          </w:tcPr>
          <w:p w14:paraId="523C7310" w14:textId="77777777" w:rsidR="00CD4EE6" w:rsidRPr="00B24A15" w:rsidRDefault="00CD4EE6" w:rsidP="00CD4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11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7" w:type="dxa"/>
            <w:tcBorders>
              <w:bottom w:val="single" w:sz="4" w:space="0" w:color="auto"/>
            </w:tcBorders>
            <w:shd w:val="clear" w:color="auto" w:fill="auto"/>
          </w:tcPr>
          <w:p w14:paraId="7416FF28" w14:textId="3F721E5A" w:rsidR="00CD4EE6" w:rsidRPr="00B24A15" w:rsidRDefault="00845E35" w:rsidP="00CD4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115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845E35">
              <w:rPr>
                <w:rFonts w:asciiTheme="majorBidi" w:eastAsia="Calibri" w:hAnsiTheme="majorBidi" w:cstheme="majorBidi"/>
                <w:color w:val="000000"/>
                <w:sz w:val="26"/>
                <w:szCs w:val="26"/>
              </w:rPr>
              <w:t>7</w:t>
            </w:r>
            <w:r w:rsidR="00CD4EE6" w:rsidRPr="00B24A15">
              <w:rPr>
                <w:rFonts w:asciiTheme="majorBidi" w:eastAsia="Calibri" w:hAnsiTheme="majorBidi" w:cstheme="majorBidi"/>
                <w:color w:val="000000"/>
                <w:sz w:val="26"/>
                <w:szCs w:val="26"/>
              </w:rPr>
              <w:t>,</w:t>
            </w:r>
            <w:r w:rsidRPr="00845E35">
              <w:rPr>
                <w:rFonts w:asciiTheme="majorBidi" w:eastAsia="Calibri" w:hAnsiTheme="majorBidi" w:cstheme="majorBidi"/>
                <w:color w:val="000000"/>
                <w:sz w:val="26"/>
                <w:szCs w:val="26"/>
              </w:rPr>
              <w:t>327</w:t>
            </w:r>
          </w:p>
        </w:tc>
        <w:tc>
          <w:tcPr>
            <w:tcW w:w="236" w:type="dxa"/>
            <w:shd w:val="clear" w:color="auto" w:fill="auto"/>
          </w:tcPr>
          <w:p w14:paraId="31479346" w14:textId="77777777" w:rsidR="00CD4EE6" w:rsidRPr="00B24A15" w:rsidRDefault="00CD4EE6" w:rsidP="00CD4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E9B415" w14:textId="4356D388" w:rsidR="00CD4EE6" w:rsidRPr="00B24A15" w:rsidRDefault="00845E35" w:rsidP="00CD4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ind w:left="-121" w:right="-110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45E3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676</w:t>
            </w:r>
            <w:r w:rsidR="00CF106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845E3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247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1DAE4054" w14:textId="77777777" w:rsidR="00CD4EE6" w:rsidRPr="00B24A15" w:rsidRDefault="00CD4EE6" w:rsidP="00CD4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right="-110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0E6A0EB" w14:textId="0F17A570" w:rsidR="00CD4EE6" w:rsidRPr="00B24A15" w:rsidRDefault="00845E35" w:rsidP="00CD4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ind w:left="-76" w:right="-110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845E35">
              <w:rPr>
                <w:rFonts w:asciiTheme="majorBidi" w:eastAsia="Calibri" w:hAnsiTheme="majorBidi" w:cstheme="majorBidi"/>
                <w:color w:val="000000"/>
                <w:sz w:val="26"/>
                <w:szCs w:val="26"/>
              </w:rPr>
              <w:t>401</w:t>
            </w:r>
            <w:r w:rsidR="00CD4EE6" w:rsidRPr="00B24A15">
              <w:rPr>
                <w:rFonts w:asciiTheme="majorBidi" w:eastAsia="Calibri" w:hAnsiTheme="majorBidi" w:cstheme="majorBidi"/>
                <w:color w:val="000000"/>
                <w:sz w:val="26"/>
                <w:szCs w:val="26"/>
              </w:rPr>
              <w:t>,</w:t>
            </w:r>
            <w:r w:rsidRPr="00845E35">
              <w:rPr>
                <w:rFonts w:asciiTheme="majorBidi" w:eastAsia="Calibri" w:hAnsiTheme="majorBidi" w:cstheme="majorBidi"/>
                <w:color w:val="000000"/>
                <w:sz w:val="26"/>
                <w:szCs w:val="26"/>
              </w:rPr>
              <w:t>802</w:t>
            </w:r>
          </w:p>
        </w:tc>
        <w:tc>
          <w:tcPr>
            <w:tcW w:w="236" w:type="dxa"/>
            <w:gridSpan w:val="3"/>
          </w:tcPr>
          <w:p w14:paraId="6AB83F5F" w14:textId="77777777" w:rsidR="00CD4EE6" w:rsidRPr="00B24A15" w:rsidRDefault="00CD4EE6" w:rsidP="00CD4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963FDD9" w14:textId="7CBE78B8" w:rsidR="00CD4EE6" w:rsidRPr="00B24A15" w:rsidRDefault="009751ED" w:rsidP="00CD4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after="0"/>
              <w:ind w:right="-33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</w:tcPr>
          <w:p w14:paraId="4C0E3B9B" w14:textId="77777777" w:rsidR="00CD4EE6" w:rsidRPr="00B24A15" w:rsidRDefault="00CD4EE6" w:rsidP="00CD4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1" w:type="dxa"/>
            <w:gridSpan w:val="2"/>
            <w:tcBorders>
              <w:bottom w:val="single" w:sz="4" w:space="0" w:color="auto"/>
            </w:tcBorders>
          </w:tcPr>
          <w:p w14:paraId="591197FA" w14:textId="533B7553" w:rsidR="00CD4EE6" w:rsidRPr="00B24A15" w:rsidRDefault="00CD4EE6" w:rsidP="00CD4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9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B24A15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9" w:type="dxa"/>
            <w:gridSpan w:val="3"/>
          </w:tcPr>
          <w:p w14:paraId="13003687" w14:textId="77777777" w:rsidR="00CD4EE6" w:rsidRPr="00B24A15" w:rsidRDefault="00CD4EE6" w:rsidP="00CD4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31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389151" w14:textId="1D72F2C7" w:rsidR="00CD4EE6" w:rsidRPr="00B24A15" w:rsidRDefault="00845E35" w:rsidP="00CD4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845E3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676</w:t>
            </w:r>
            <w:r w:rsidR="0034061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845E3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247</w:t>
            </w:r>
          </w:p>
        </w:tc>
        <w:tc>
          <w:tcPr>
            <w:tcW w:w="237" w:type="dxa"/>
            <w:gridSpan w:val="2"/>
            <w:shd w:val="clear" w:color="auto" w:fill="auto"/>
          </w:tcPr>
          <w:p w14:paraId="372B93B6" w14:textId="77777777" w:rsidR="00CD4EE6" w:rsidRPr="00B24A15" w:rsidRDefault="00CD4EE6" w:rsidP="00CD4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DCE8B4E" w14:textId="401C8436" w:rsidR="00CD4EE6" w:rsidRPr="00B24A15" w:rsidRDefault="00845E35" w:rsidP="00CD4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845E35">
              <w:rPr>
                <w:rFonts w:asciiTheme="majorBidi" w:eastAsia="Calibri" w:hAnsiTheme="majorBidi" w:cstheme="majorBidi"/>
                <w:color w:val="000000"/>
                <w:sz w:val="26"/>
                <w:szCs w:val="26"/>
              </w:rPr>
              <w:t>401</w:t>
            </w:r>
            <w:r w:rsidR="00CD4EE6" w:rsidRPr="00B24A15">
              <w:rPr>
                <w:rFonts w:asciiTheme="majorBidi" w:eastAsia="Calibri" w:hAnsiTheme="majorBidi" w:cstheme="majorBidi"/>
                <w:color w:val="000000"/>
                <w:sz w:val="26"/>
                <w:szCs w:val="26"/>
              </w:rPr>
              <w:t>,</w:t>
            </w:r>
            <w:r w:rsidRPr="00845E35">
              <w:rPr>
                <w:rFonts w:asciiTheme="majorBidi" w:eastAsia="Calibri" w:hAnsiTheme="majorBidi" w:cstheme="majorBidi"/>
                <w:color w:val="000000"/>
                <w:sz w:val="26"/>
                <w:szCs w:val="26"/>
              </w:rPr>
              <w:t>802</w:t>
            </w:r>
          </w:p>
        </w:tc>
      </w:tr>
      <w:tr w:rsidR="004614C1" w:rsidRPr="00B24A15" w14:paraId="3D6B21BD" w14:textId="77777777" w:rsidTr="009B623A">
        <w:tc>
          <w:tcPr>
            <w:tcW w:w="2160" w:type="dxa"/>
            <w:shd w:val="clear" w:color="auto" w:fill="auto"/>
          </w:tcPr>
          <w:p w14:paraId="2C5E61E6" w14:textId="77777777" w:rsidR="004614C1" w:rsidRPr="00B24A15" w:rsidRDefault="004614C1" w:rsidP="004614C1">
            <w:pPr>
              <w:ind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eastAsia="en-GB" w:bidi="ar-SA"/>
              </w:rPr>
            </w:pPr>
            <w:r w:rsidRPr="00B24A1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รวมรายได้</w:t>
            </w: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</w:tcPr>
          <w:p w14:paraId="3BDE7225" w14:textId="02959194" w:rsidR="004614C1" w:rsidRPr="00B24A15" w:rsidRDefault="00845E35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5" w:right="-218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845E35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1</w:t>
            </w:r>
            <w:r w:rsidR="004614C1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845E35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462</w:t>
            </w:r>
            <w:r w:rsidR="004614C1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845E35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449</w:t>
            </w:r>
          </w:p>
        </w:tc>
        <w:tc>
          <w:tcPr>
            <w:tcW w:w="236" w:type="dxa"/>
          </w:tcPr>
          <w:p w14:paraId="5FCDDB1E" w14:textId="77777777" w:rsidR="004614C1" w:rsidRPr="00B24A15" w:rsidRDefault="004614C1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right="-218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5BFA64" w14:textId="141AF26E" w:rsidR="004614C1" w:rsidRPr="00B24A15" w:rsidRDefault="00845E35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240" w:lineRule="auto"/>
              <w:ind w:left="-122" w:right="-218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845E35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950</w:t>
            </w:r>
            <w:r w:rsidR="004614C1" w:rsidRPr="00B24A15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845E35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639</w:t>
            </w:r>
          </w:p>
        </w:tc>
        <w:tc>
          <w:tcPr>
            <w:tcW w:w="236" w:type="dxa"/>
          </w:tcPr>
          <w:p w14:paraId="1EA1CF22" w14:textId="77777777" w:rsidR="004614C1" w:rsidRPr="00B24A15" w:rsidRDefault="004614C1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7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94081E" w14:textId="54AED9F1" w:rsidR="004614C1" w:rsidRPr="00B24A15" w:rsidRDefault="00845E35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16" w:right="-58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845E35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67</w:t>
            </w:r>
            <w:r w:rsidR="004614C1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845E35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523</w:t>
            </w:r>
          </w:p>
        </w:tc>
        <w:tc>
          <w:tcPr>
            <w:tcW w:w="283" w:type="dxa"/>
            <w:shd w:val="clear" w:color="auto" w:fill="auto"/>
          </w:tcPr>
          <w:p w14:paraId="0A084CA8" w14:textId="77777777" w:rsidR="004614C1" w:rsidRPr="00B24A15" w:rsidRDefault="004614C1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7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716FC4" w14:textId="6EE71932" w:rsidR="004614C1" w:rsidRPr="00B24A15" w:rsidRDefault="00845E35" w:rsidP="00461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after="0"/>
              <w:ind w:left="-122" w:right="-106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845E35">
              <w:rPr>
                <w:rFonts w:asciiTheme="majorBidi" w:eastAsia="Calibri" w:hAnsiTheme="majorBidi" w:cstheme="majorBidi"/>
                <w:b/>
                <w:bCs/>
                <w:color w:val="000000"/>
                <w:sz w:val="26"/>
                <w:szCs w:val="26"/>
              </w:rPr>
              <w:t>82</w:t>
            </w:r>
            <w:r w:rsidR="004614C1" w:rsidRPr="00B24A15">
              <w:rPr>
                <w:rFonts w:asciiTheme="majorBidi" w:eastAsia="Calibri" w:hAnsiTheme="majorBidi" w:cstheme="majorBidi"/>
                <w:b/>
                <w:bCs/>
                <w:color w:val="000000"/>
                <w:sz w:val="26"/>
                <w:szCs w:val="26"/>
              </w:rPr>
              <w:t>,</w:t>
            </w:r>
            <w:r w:rsidRPr="00845E35">
              <w:rPr>
                <w:rFonts w:asciiTheme="majorBidi" w:eastAsia="Calibri" w:hAnsiTheme="majorBidi" w:cstheme="majorBidi"/>
                <w:b/>
                <w:bCs/>
                <w:color w:val="000000"/>
                <w:sz w:val="26"/>
                <w:szCs w:val="26"/>
              </w:rPr>
              <w:t>502</w:t>
            </w:r>
          </w:p>
        </w:tc>
        <w:tc>
          <w:tcPr>
            <w:tcW w:w="236" w:type="dxa"/>
            <w:shd w:val="clear" w:color="auto" w:fill="auto"/>
          </w:tcPr>
          <w:p w14:paraId="49D9AEE2" w14:textId="77777777" w:rsidR="004614C1" w:rsidRPr="00B24A15" w:rsidRDefault="004614C1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7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16F788" w14:textId="4D24348D" w:rsidR="004614C1" w:rsidRPr="00B24A15" w:rsidRDefault="00845E35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31" w:right="-111" w:hanging="2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845E35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4</w:t>
            </w:r>
            <w:r w:rsidR="004614C1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845E35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543</w:t>
            </w:r>
          </w:p>
        </w:tc>
        <w:tc>
          <w:tcPr>
            <w:tcW w:w="283" w:type="dxa"/>
            <w:shd w:val="clear" w:color="auto" w:fill="auto"/>
          </w:tcPr>
          <w:p w14:paraId="6F22F7AB" w14:textId="77777777" w:rsidR="004614C1" w:rsidRPr="00B24A15" w:rsidRDefault="004614C1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11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7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843E1A" w14:textId="500B0898" w:rsidR="004614C1" w:rsidRPr="00B24A15" w:rsidRDefault="00845E35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115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845E35">
              <w:rPr>
                <w:rFonts w:asciiTheme="majorBidi" w:eastAsia="Calibri" w:hAnsiTheme="majorBidi" w:cstheme="majorBidi"/>
                <w:b/>
                <w:bCs/>
                <w:color w:val="000000"/>
                <w:sz w:val="26"/>
                <w:szCs w:val="26"/>
              </w:rPr>
              <w:t>7</w:t>
            </w:r>
            <w:r w:rsidR="004614C1" w:rsidRPr="00B24A15">
              <w:rPr>
                <w:rFonts w:asciiTheme="majorBidi" w:eastAsia="Calibri" w:hAnsiTheme="majorBidi" w:cstheme="majorBidi"/>
                <w:b/>
                <w:bCs/>
                <w:color w:val="000000"/>
                <w:sz w:val="26"/>
                <w:szCs w:val="26"/>
              </w:rPr>
              <w:t>,</w:t>
            </w:r>
            <w:r w:rsidRPr="00845E35">
              <w:rPr>
                <w:rFonts w:asciiTheme="majorBidi" w:eastAsia="Calibri" w:hAnsiTheme="majorBidi" w:cstheme="majorBidi"/>
                <w:b/>
                <w:bCs/>
                <w:color w:val="000000"/>
                <w:sz w:val="26"/>
                <w:szCs w:val="26"/>
              </w:rPr>
              <w:t>327</w:t>
            </w:r>
          </w:p>
        </w:tc>
        <w:tc>
          <w:tcPr>
            <w:tcW w:w="236" w:type="dxa"/>
            <w:shd w:val="clear" w:color="auto" w:fill="auto"/>
          </w:tcPr>
          <w:p w14:paraId="0B4F4357" w14:textId="77777777" w:rsidR="004614C1" w:rsidRPr="00B24A15" w:rsidRDefault="004614C1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D7168D" w14:textId="4BDDCAE9" w:rsidR="004614C1" w:rsidRPr="00B24A15" w:rsidRDefault="00845E35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ind w:left="-121" w:right="-110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845E35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1</w:t>
            </w:r>
            <w:r w:rsidR="004B226B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845E35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534</w:t>
            </w:r>
            <w:r w:rsidR="004B226B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845E35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515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28891709" w14:textId="77777777" w:rsidR="004614C1" w:rsidRPr="00B24A15" w:rsidRDefault="004614C1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right="-110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4578D5" w14:textId="547BAB12" w:rsidR="004614C1" w:rsidRPr="00B24A15" w:rsidRDefault="00845E35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ind w:left="-76" w:right="-110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845E35">
              <w:rPr>
                <w:rFonts w:asciiTheme="majorBidi" w:eastAsia="Calibri" w:hAnsiTheme="majorBidi" w:cstheme="majorBidi"/>
                <w:b/>
                <w:bCs/>
                <w:color w:val="000000"/>
                <w:sz w:val="26"/>
                <w:szCs w:val="26"/>
              </w:rPr>
              <w:t>1</w:t>
            </w:r>
            <w:r w:rsidR="004614C1" w:rsidRPr="00B24A15">
              <w:rPr>
                <w:rFonts w:asciiTheme="majorBidi" w:eastAsia="Calibri" w:hAnsiTheme="majorBidi" w:cstheme="majorBidi"/>
                <w:b/>
                <w:bCs/>
                <w:color w:val="000000"/>
                <w:sz w:val="26"/>
                <w:szCs w:val="26"/>
              </w:rPr>
              <w:t>,</w:t>
            </w:r>
            <w:r w:rsidRPr="00845E35">
              <w:rPr>
                <w:rFonts w:asciiTheme="majorBidi" w:eastAsia="Calibri" w:hAnsiTheme="majorBidi" w:cstheme="majorBidi"/>
                <w:b/>
                <w:bCs/>
                <w:color w:val="000000"/>
                <w:sz w:val="26"/>
                <w:szCs w:val="26"/>
              </w:rPr>
              <w:t>040</w:t>
            </w:r>
            <w:r w:rsidR="004614C1" w:rsidRPr="00B24A15">
              <w:rPr>
                <w:rFonts w:asciiTheme="majorBidi" w:eastAsia="Calibri" w:hAnsiTheme="majorBidi" w:cstheme="majorBidi"/>
                <w:b/>
                <w:bCs/>
                <w:color w:val="000000"/>
                <w:sz w:val="26"/>
                <w:szCs w:val="26"/>
              </w:rPr>
              <w:t>,</w:t>
            </w:r>
            <w:r w:rsidRPr="00845E35">
              <w:rPr>
                <w:rFonts w:asciiTheme="majorBidi" w:eastAsia="Calibri" w:hAnsiTheme="majorBidi" w:cstheme="majorBidi"/>
                <w:b/>
                <w:bCs/>
                <w:color w:val="000000"/>
                <w:sz w:val="26"/>
                <w:szCs w:val="26"/>
              </w:rPr>
              <w:t>468</w:t>
            </w:r>
          </w:p>
        </w:tc>
        <w:tc>
          <w:tcPr>
            <w:tcW w:w="236" w:type="dxa"/>
            <w:gridSpan w:val="3"/>
          </w:tcPr>
          <w:p w14:paraId="3A393E93" w14:textId="77777777" w:rsidR="004614C1" w:rsidRPr="00B24A15" w:rsidRDefault="004614C1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897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2253E9" w14:textId="44472852" w:rsidR="004614C1" w:rsidRPr="00B24A15" w:rsidRDefault="005F71F0" w:rsidP="00461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(</w:t>
            </w:r>
            <w:r w:rsidR="00845E35" w:rsidRPr="00845E35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14</w:t>
            </w:r>
            <w:r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="00845E35" w:rsidRPr="00845E35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263</w:t>
            </w:r>
            <w:r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36" w:type="dxa"/>
            <w:gridSpan w:val="2"/>
          </w:tcPr>
          <w:p w14:paraId="5CF9E88F" w14:textId="77777777" w:rsidR="004614C1" w:rsidRPr="00B24A15" w:rsidRDefault="004614C1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79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A5BAAC2" w14:textId="061368E6" w:rsidR="004614C1" w:rsidRPr="00B24A15" w:rsidRDefault="004614C1" w:rsidP="00461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B24A1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845E35" w:rsidRPr="00845E3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21</w:t>
            </w:r>
            <w:r w:rsidRPr="00B24A1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845E35" w:rsidRPr="00845E3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490</w:t>
            </w:r>
            <w:r w:rsidRPr="00B24A1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39" w:type="dxa"/>
            <w:gridSpan w:val="3"/>
          </w:tcPr>
          <w:p w14:paraId="29B2DB80" w14:textId="77777777" w:rsidR="004614C1" w:rsidRPr="00B24A15" w:rsidRDefault="004614C1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931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9B7D43" w14:textId="12226EB3" w:rsidR="004614C1" w:rsidRPr="00B24A15" w:rsidRDefault="00845E35" w:rsidP="00461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845E35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1</w:t>
            </w:r>
            <w:r w:rsidR="0085679B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845E35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520</w:t>
            </w:r>
            <w:r w:rsidR="0085679B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845E35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252</w:t>
            </w:r>
          </w:p>
        </w:tc>
        <w:tc>
          <w:tcPr>
            <w:tcW w:w="237" w:type="dxa"/>
            <w:gridSpan w:val="2"/>
            <w:shd w:val="clear" w:color="auto" w:fill="auto"/>
          </w:tcPr>
          <w:p w14:paraId="61216348" w14:textId="77777777" w:rsidR="004614C1" w:rsidRPr="00B24A15" w:rsidRDefault="004614C1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EAA93B" w14:textId="2A63E4ED" w:rsidR="004614C1" w:rsidRPr="00B24A15" w:rsidRDefault="00845E35" w:rsidP="00461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845E35">
              <w:rPr>
                <w:rFonts w:asciiTheme="majorBidi" w:eastAsia="Calibri" w:hAnsiTheme="majorBidi" w:cstheme="majorBidi"/>
                <w:b/>
                <w:bCs/>
                <w:color w:val="000000"/>
                <w:sz w:val="26"/>
                <w:szCs w:val="26"/>
              </w:rPr>
              <w:t>1</w:t>
            </w:r>
            <w:r w:rsidR="004614C1" w:rsidRPr="00B24A15">
              <w:rPr>
                <w:rFonts w:asciiTheme="majorBidi" w:eastAsia="Calibri" w:hAnsiTheme="majorBidi" w:cstheme="majorBidi"/>
                <w:b/>
                <w:bCs/>
                <w:color w:val="000000"/>
                <w:sz w:val="26"/>
                <w:szCs w:val="26"/>
              </w:rPr>
              <w:t>,</w:t>
            </w:r>
            <w:r w:rsidRPr="00845E35">
              <w:rPr>
                <w:rFonts w:asciiTheme="majorBidi" w:eastAsia="Calibri" w:hAnsiTheme="majorBidi" w:cstheme="majorBidi"/>
                <w:b/>
                <w:bCs/>
                <w:color w:val="000000"/>
                <w:sz w:val="26"/>
                <w:szCs w:val="26"/>
              </w:rPr>
              <w:t>018</w:t>
            </w:r>
            <w:r w:rsidR="004614C1" w:rsidRPr="00B24A15">
              <w:rPr>
                <w:rFonts w:asciiTheme="majorBidi" w:eastAsia="Calibri" w:hAnsiTheme="majorBidi" w:cstheme="majorBidi"/>
                <w:b/>
                <w:bCs/>
                <w:color w:val="000000"/>
                <w:sz w:val="26"/>
                <w:szCs w:val="26"/>
              </w:rPr>
              <w:t>,</w:t>
            </w:r>
            <w:r w:rsidRPr="00845E35">
              <w:rPr>
                <w:rFonts w:asciiTheme="majorBidi" w:eastAsia="Calibri" w:hAnsiTheme="majorBidi" w:cstheme="majorBidi"/>
                <w:b/>
                <w:bCs/>
                <w:color w:val="000000"/>
                <w:sz w:val="26"/>
                <w:szCs w:val="26"/>
              </w:rPr>
              <w:t>978</w:t>
            </w:r>
          </w:p>
        </w:tc>
      </w:tr>
      <w:tr w:rsidR="004614C1" w:rsidRPr="00B24A15" w14:paraId="60011152" w14:textId="77777777" w:rsidTr="009B623A">
        <w:tc>
          <w:tcPr>
            <w:tcW w:w="2160" w:type="dxa"/>
            <w:shd w:val="clear" w:color="auto" w:fill="auto"/>
            <w:vAlign w:val="bottom"/>
          </w:tcPr>
          <w:p w14:paraId="51FA1950" w14:textId="77777777" w:rsidR="004614C1" w:rsidRPr="00B24A15" w:rsidRDefault="004614C1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02AA011C" w14:textId="77777777" w:rsidR="004614C1" w:rsidRPr="00B24A15" w:rsidRDefault="004614C1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left="-75" w:right="-218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</w:tcPr>
          <w:p w14:paraId="4EF949FD" w14:textId="77777777" w:rsidR="004614C1" w:rsidRPr="00B24A15" w:rsidRDefault="004614C1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right="-218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</w:tcPr>
          <w:p w14:paraId="4C985F4E" w14:textId="77777777" w:rsidR="004614C1" w:rsidRPr="00B24A15" w:rsidRDefault="004614C1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22" w:right="-218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</w:tcPr>
          <w:p w14:paraId="0C8D0F80" w14:textId="77777777" w:rsidR="004614C1" w:rsidRPr="00B24A15" w:rsidRDefault="004614C1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772" w:type="dxa"/>
            <w:tcBorders>
              <w:top w:val="single" w:sz="4" w:space="0" w:color="auto"/>
            </w:tcBorders>
            <w:shd w:val="clear" w:color="auto" w:fill="auto"/>
          </w:tcPr>
          <w:p w14:paraId="1A986503" w14:textId="77777777" w:rsidR="004614C1" w:rsidRPr="00B24A15" w:rsidRDefault="004614C1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16" w:right="-58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6367F0D1" w14:textId="77777777" w:rsidR="004614C1" w:rsidRPr="00B24A15" w:rsidRDefault="004614C1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797" w:type="dxa"/>
            <w:tcBorders>
              <w:top w:val="single" w:sz="4" w:space="0" w:color="auto"/>
            </w:tcBorders>
            <w:shd w:val="clear" w:color="auto" w:fill="auto"/>
          </w:tcPr>
          <w:p w14:paraId="258E5BC4" w14:textId="77777777" w:rsidR="004614C1" w:rsidRPr="00B24A15" w:rsidRDefault="004614C1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61633FE0" w14:textId="77777777" w:rsidR="004614C1" w:rsidRPr="00B24A15" w:rsidRDefault="004614C1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  <w:shd w:val="clear" w:color="auto" w:fill="auto"/>
          </w:tcPr>
          <w:p w14:paraId="37964DC4" w14:textId="77777777" w:rsidR="004614C1" w:rsidRPr="00B24A15" w:rsidRDefault="004614C1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21" w:right="-111" w:hanging="2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1C32266E" w14:textId="77777777" w:rsidR="004614C1" w:rsidRPr="00B24A15" w:rsidRDefault="004614C1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11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7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F915B7" w14:textId="77777777" w:rsidR="004614C1" w:rsidRPr="00B24A15" w:rsidRDefault="004614C1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11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50C2D975" w14:textId="77777777" w:rsidR="004614C1" w:rsidRPr="00B24A15" w:rsidRDefault="004614C1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E1D3E62" w14:textId="77777777" w:rsidR="004614C1" w:rsidRPr="00B24A15" w:rsidRDefault="004614C1" w:rsidP="004614C1">
            <w:pPr>
              <w:tabs>
                <w:tab w:val="clear" w:pos="680"/>
                <w:tab w:val="left" w:pos="540"/>
              </w:tabs>
              <w:ind w:left="-121" w:right="-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22EF307C" w14:textId="77777777" w:rsidR="004614C1" w:rsidRPr="00B24A15" w:rsidRDefault="004614C1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23DAB0" w14:textId="77777777" w:rsidR="004614C1" w:rsidRPr="00B24A15" w:rsidRDefault="004614C1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76" w:right="-16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  <w:gridSpan w:val="3"/>
          </w:tcPr>
          <w:p w14:paraId="73898360" w14:textId="77777777" w:rsidR="004614C1" w:rsidRPr="00B24A15" w:rsidRDefault="004614C1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897" w:type="dxa"/>
            <w:gridSpan w:val="3"/>
            <w:tcBorders>
              <w:top w:val="double" w:sz="4" w:space="0" w:color="auto"/>
            </w:tcBorders>
            <w:shd w:val="clear" w:color="auto" w:fill="auto"/>
          </w:tcPr>
          <w:p w14:paraId="7D81FA39" w14:textId="77777777" w:rsidR="004614C1" w:rsidRPr="00B24A15" w:rsidRDefault="004614C1" w:rsidP="00461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14:paraId="7E6962C0" w14:textId="77777777" w:rsidR="004614C1" w:rsidRPr="00B24A15" w:rsidRDefault="004614C1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791" w:type="dxa"/>
            <w:gridSpan w:val="2"/>
            <w:tcBorders>
              <w:top w:val="double" w:sz="4" w:space="0" w:color="auto"/>
            </w:tcBorders>
          </w:tcPr>
          <w:p w14:paraId="2BFE5E4E" w14:textId="77777777" w:rsidR="004614C1" w:rsidRPr="00B24A15" w:rsidRDefault="004614C1" w:rsidP="00461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39" w:type="dxa"/>
            <w:gridSpan w:val="3"/>
          </w:tcPr>
          <w:p w14:paraId="5874A83B" w14:textId="77777777" w:rsidR="004614C1" w:rsidRPr="00B24A15" w:rsidRDefault="004614C1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931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E66CDBB" w14:textId="77777777" w:rsidR="004614C1" w:rsidRPr="00B24A15" w:rsidRDefault="004614C1" w:rsidP="00461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37" w:type="dxa"/>
            <w:gridSpan w:val="2"/>
            <w:shd w:val="clear" w:color="auto" w:fill="auto"/>
          </w:tcPr>
          <w:p w14:paraId="18EF40CC" w14:textId="77777777" w:rsidR="004614C1" w:rsidRPr="00B24A15" w:rsidRDefault="004614C1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D959EFD" w14:textId="77777777" w:rsidR="004614C1" w:rsidRPr="00B24A15" w:rsidRDefault="004614C1" w:rsidP="00461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4614C1" w:rsidRPr="00B24A15" w14:paraId="6EA1D903" w14:textId="77777777" w:rsidTr="009B623A">
        <w:tc>
          <w:tcPr>
            <w:tcW w:w="2160" w:type="dxa"/>
            <w:shd w:val="clear" w:color="auto" w:fill="auto"/>
            <w:vAlign w:val="bottom"/>
          </w:tcPr>
          <w:p w14:paraId="24026696" w14:textId="77777777" w:rsidR="004614C1" w:rsidRPr="00B24A15" w:rsidRDefault="004614C1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940" w:type="dxa"/>
          </w:tcPr>
          <w:p w14:paraId="0B263C45" w14:textId="77777777" w:rsidR="004614C1" w:rsidRPr="00B24A15" w:rsidRDefault="004614C1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left="-75" w:right="-218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</w:tcPr>
          <w:p w14:paraId="54E2EA3F" w14:textId="77777777" w:rsidR="004614C1" w:rsidRPr="00B24A15" w:rsidRDefault="004614C1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right="-218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844" w:type="dxa"/>
          </w:tcPr>
          <w:p w14:paraId="20416228" w14:textId="77777777" w:rsidR="004614C1" w:rsidRPr="00B24A15" w:rsidRDefault="004614C1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22" w:right="-218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</w:tcPr>
          <w:p w14:paraId="075F6842" w14:textId="77777777" w:rsidR="004614C1" w:rsidRPr="00B24A15" w:rsidRDefault="004614C1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772" w:type="dxa"/>
            <w:shd w:val="clear" w:color="auto" w:fill="auto"/>
          </w:tcPr>
          <w:p w14:paraId="722F69A4" w14:textId="77777777" w:rsidR="004614C1" w:rsidRPr="00B24A15" w:rsidRDefault="004614C1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16" w:right="-58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1FF4A53A" w14:textId="77777777" w:rsidR="004614C1" w:rsidRPr="00B24A15" w:rsidRDefault="004614C1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797" w:type="dxa"/>
            <w:shd w:val="clear" w:color="auto" w:fill="auto"/>
          </w:tcPr>
          <w:p w14:paraId="0773643C" w14:textId="77777777" w:rsidR="004614C1" w:rsidRPr="00B24A15" w:rsidRDefault="004614C1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0D9142E" w14:textId="77777777" w:rsidR="004614C1" w:rsidRPr="00B24A15" w:rsidRDefault="004614C1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705" w:type="dxa"/>
            <w:shd w:val="clear" w:color="auto" w:fill="auto"/>
          </w:tcPr>
          <w:p w14:paraId="52E8265D" w14:textId="77777777" w:rsidR="004614C1" w:rsidRPr="00B24A15" w:rsidRDefault="004614C1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21" w:right="-111" w:hanging="2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2F14AF27" w14:textId="77777777" w:rsidR="004614C1" w:rsidRPr="00B24A15" w:rsidRDefault="004614C1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11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797" w:type="dxa"/>
            <w:shd w:val="clear" w:color="auto" w:fill="auto"/>
            <w:vAlign w:val="bottom"/>
          </w:tcPr>
          <w:p w14:paraId="47903E30" w14:textId="77777777" w:rsidR="004614C1" w:rsidRPr="00B24A15" w:rsidRDefault="004614C1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11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3AE9B2C" w14:textId="77777777" w:rsidR="004614C1" w:rsidRPr="00B24A15" w:rsidRDefault="004614C1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shd w:val="clear" w:color="auto" w:fill="auto"/>
          </w:tcPr>
          <w:p w14:paraId="5C839164" w14:textId="77777777" w:rsidR="004614C1" w:rsidRPr="00B24A15" w:rsidRDefault="004614C1" w:rsidP="004614C1">
            <w:pPr>
              <w:tabs>
                <w:tab w:val="clear" w:pos="680"/>
                <w:tab w:val="left" w:pos="540"/>
              </w:tabs>
              <w:ind w:left="-121" w:right="-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3E6DA230" w14:textId="77777777" w:rsidR="004614C1" w:rsidRPr="00B24A15" w:rsidRDefault="004614C1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shd w:val="clear" w:color="auto" w:fill="auto"/>
            <w:vAlign w:val="bottom"/>
          </w:tcPr>
          <w:p w14:paraId="0EF3E4C1" w14:textId="77777777" w:rsidR="004614C1" w:rsidRPr="00B24A15" w:rsidRDefault="004614C1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76" w:right="-16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  <w:gridSpan w:val="3"/>
          </w:tcPr>
          <w:p w14:paraId="3D9B875F" w14:textId="77777777" w:rsidR="004614C1" w:rsidRPr="00B24A15" w:rsidRDefault="004614C1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897" w:type="dxa"/>
            <w:gridSpan w:val="3"/>
            <w:shd w:val="clear" w:color="auto" w:fill="auto"/>
          </w:tcPr>
          <w:p w14:paraId="12A51763" w14:textId="77777777" w:rsidR="004614C1" w:rsidRPr="00B24A15" w:rsidRDefault="004614C1" w:rsidP="00461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14:paraId="627EFC91" w14:textId="77777777" w:rsidR="004614C1" w:rsidRPr="00B24A15" w:rsidRDefault="004614C1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791" w:type="dxa"/>
            <w:gridSpan w:val="2"/>
          </w:tcPr>
          <w:p w14:paraId="3CAC2B15" w14:textId="77777777" w:rsidR="004614C1" w:rsidRPr="00B24A15" w:rsidRDefault="004614C1" w:rsidP="00461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39" w:type="dxa"/>
            <w:gridSpan w:val="3"/>
          </w:tcPr>
          <w:p w14:paraId="33FD8764" w14:textId="77777777" w:rsidR="004614C1" w:rsidRPr="00B24A15" w:rsidRDefault="004614C1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931" w:type="dxa"/>
            <w:gridSpan w:val="3"/>
            <w:shd w:val="clear" w:color="auto" w:fill="auto"/>
          </w:tcPr>
          <w:p w14:paraId="203FDB1A" w14:textId="77777777" w:rsidR="004614C1" w:rsidRPr="00B24A15" w:rsidRDefault="004614C1" w:rsidP="00461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37" w:type="dxa"/>
            <w:gridSpan w:val="2"/>
            <w:shd w:val="clear" w:color="auto" w:fill="auto"/>
          </w:tcPr>
          <w:p w14:paraId="4CC52AC5" w14:textId="77777777" w:rsidR="004614C1" w:rsidRPr="00B24A15" w:rsidRDefault="004614C1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14:paraId="4306957E" w14:textId="77777777" w:rsidR="004614C1" w:rsidRPr="00B24A15" w:rsidRDefault="004614C1" w:rsidP="00461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4614C1" w:rsidRPr="00B24A15" w14:paraId="1A5F0976" w14:textId="77777777" w:rsidTr="009B623A">
        <w:tc>
          <w:tcPr>
            <w:tcW w:w="2160" w:type="dxa"/>
            <w:shd w:val="clear" w:color="auto" w:fill="auto"/>
            <w:vAlign w:val="bottom"/>
          </w:tcPr>
          <w:p w14:paraId="09C3482B" w14:textId="77777777" w:rsidR="004614C1" w:rsidRPr="00B24A15" w:rsidRDefault="004614C1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940" w:type="dxa"/>
          </w:tcPr>
          <w:p w14:paraId="23B45F4E" w14:textId="77777777" w:rsidR="004614C1" w:rsidRPr="00B24A15" w:rsidRDefault="004614C1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left="-75" w:right="-218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</w:tcPr>
          <w:p w14:paraId="59B90A54" w14:textId="77777777" w:rsidR="004614C1" w:rsidRPr="00B24A15" w:rsidRDefault="004614C1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right="-218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844" w:type="dxa"/>
          </w:tcPr>
          <w:p w14:paraId="2ACE0DEF" w14:textId="77777777" w:rsidR="004614C1" w:rsidRPr="00B24A15" w:rsidRDefault="004614C1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22" w:right="-218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</w:tcPr>
          <w:p w14:paraId="3DF9665C" w14:textId="77777777" w:rsidR="004614C1" w:rsidRPr="00B24A15" w:rsidRDefault="004614C1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772" w:type="dxa"/>
            <w:shd w:val="clear" w:color="auto" w:fill="auto"/>
          </w:tcPr>
          <w:p w14:paraId="23D8BDC7" w14:textId="77777777" w:rsidR="004614C1" w:rsidRPr="00B24A15" w:rsidRDefault="004614C1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16" w:right="-58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4CF5336A" w14:textId="77777777" w:rsidR="004614C1" w:rsidRPr="00B24A15" w:rsidRDefault="004614C1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797" w:type="dxa"/>
            <w:shd w:val="clear" w:color="auto" w:fill="auto"/>
          </w:tcPr>
          <w:p w14:paraId="75C24538" w14:textId="77777777" w:rsidR="004614C1" w:rsidRPr="00B24A15" w:rsidRDefault="004614C1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38E65BC6" w14:textId="77777777" w:rsidR="004614C1" w:rsidRPr="00B24A15" w:rsidRDefault="004614C1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705" w:type="dxa"/>
            <w:shd w:val="clear" w:color="auto" w:fill="auto"/>
          </w:tcPr>
          <w:p w14:paraId="785B7A17" w14:textId="77777777" w:rsidR="004614C1" w:rsidRPr="00B24A15" w:rsidRDefault="004614C1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21" w:right="-111" w:hanging="2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6867C947" w14:textId="77777777" w:rsidR="004614C1" w:rsidRPr="00B24A15" w:rsidRDefault="004614C1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11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797" w:type="dxa"/>
            <w:shd w:val="clear" w:color="auto" w:fill="auto"/>
            <w:vAlign w:val="bottom"/>
          </w:tcPr>
          <w:p w14:paraId="70A18B9F" w14:textId="77777777" w:rsidR="004614C1" w:rsidRPr="00B24A15" w:rsidRDefault="004614C1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11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0764302" w14:textId="77777777" w:rsidR="004614C1" w:rsidRPr="00B24A15" w:rsidRDefault="004614C1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shd w:val="clear" w:color="auto" w:fill="auto"/>
          </w:tcPr>
          <w:p w14:paraId="53F55B19" w14:textId="77777777" w:rsidR="004614C1" w:rsidRPr="00B24A15" w:rsidRDefault="004614C1" w:rsidP="004614C1">
            <w:pPr>
              <w:tabs>
                <w:tab w:val="clear" w:pos="680"/>
                <w:tab w:val="left" w:pos="540"/>
              </w:tabs>
              <w:ind w:left="-121" w:right="-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06B4B0D8" w14:textId="77777777" w:rsidR="004614C1" w:rsidRPr="00B24A15" w:rsidRDefault="004614C1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shd w:val="clear" w:color="auto" w:fill="auto"/>
            <w:vAlign w:val="bottom"/>
          </w:tcPr>
          <w:p w14:paraId="5CF0F67B" w14:textId="77777777" w:rsidR="004614C1" w:rsidRPr="00B24A15" w:rsidRDefault="004614C1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76" w:right="-16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  <w:gridSpan w:val="3"/>
          </w:tcPr>
          <w:p w14:paraId="232CA660" w14:textId="77777777" w:rsidR="004614C1" w:rsidRPr="00B24A15" w:rsidRDefault="004614C1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897" w:type="dxa"/>
            <w:gridSpan w:val="3"/>
            <w:shd w:val="clear" w:color="auto" w:fill="auto"/>
          </w:tcPr>
          <w:p w14:paraId="02F7749D" w14:textId="77777777" w:rsidR="004614C1" w:rsidRPr="00B24A15" w:rsidRDefault="004614C1" w:rsidP="00461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14:paraId="6A41664D" w14:textId="77777777" w:rsidR="004614C1" w:rsidRPr="00B24A15" w:rsidRDefault="004614C1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791" w:type="dxa"/>
            <w:gridSpan w:val="2"/>
          </w:tcPr>
          <w:p w14:paraId="69FE8BD0" w14:textId="77777777" w:rsidR="004614C1" w:rsidRPr="00B24A15" w:rsidRDefault="004614C1" w:rsidP="00461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39" w:type="dxa"/>
            <w:gridSpan w:val="3"/>
          </w:tcPr>
          <w:p w14:paraId="6546945C" w14:textId="77777777" w:rsidR="004614C1" w:rsidRPr="00B24A15" w:rsidRDefault="004614C1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931" w:type="dxa"/>
            <w:gridSpan w:val="3"/>
            <w:shd w:val="clear" w:color="auto" w:fill="auto"/>
          </w:tcPr>
          <w:p w14:paraId="5FB6798B" w14:textId="77777777" w:rsidR="004614C1" w:rsidRPr="00B24A15" w:rsidRDefault="004614C1" w:rsidP="00461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37" w:type="dxa"/>
            <w:gridSpan w:val="2"/>
            <w:shd w:val="clear" w:color="auto" w:fill="auto"/>
          </w:tcPr>
          <w:p w14:paraId="7661A774" w14:textId="77777777" w:rsidR="004614C1" w:rsidRPr="00B24A15" w:rsidRDefault="004614C1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14:paraId="1B6204CE" w14:textId="77777777" w:rsidR="004614C1" w:rsidRPr="00B24A15" w:rsidRDefault="004614C1" w:rsidP="00461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9B623A" w:rsidRPr="00B24A15" w14:paraId="0AD3098E" w14:textId="77777777" w:rsidTr="009B623A">
        <w:tc>
          <w:tcPr>
            <w:tcW w:w="2160" w:type="dxa"/>
            <w:shd w:val="clear" w:color="auto" w:fill="auto"/>
            <w:vAlign w:val="bottom"/>
          </w:tcPr>
          <w:p w14:paraId="7F3C72D7" w14:textId="77777777" w:rsidR="009B623A" w:rsidRPr="00B24A15" w:rsidRDefault="009B623A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940" w:type="dxa"/>
          </w:tcPr>
          <w:p w14:paraId="4D0E9FC2" w14:textId="77777777" w:rsidR="009B623A" w:rsidRPr="00B24A15" w:rsidRDefault="009B623A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left="-75" w:right="-218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</w:tcPr>
          <w:p w14:paraId="4513C6D8" w14:textId="77777777" w:rsidR="009B623A" w:rsidRPr="00B24A15" w:rsidRDefault="009B623A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right="-218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844" w:type="dxa"/>
          </w:tcPr>
          <w:p w14:paraId="22C01F7E" w14:textId="77777777" w:rsidR="009B623A" w:rsidRPr="00B24A15" w:rsidRDefault="009B623A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22" w:right="-218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</w:tcPr>
          <w:p w14:paraId="3F84E224" w14:textId="77777777" w:rsidR="009B623A" w:rsidRPr="00B24A15" w:rsidRDefault="009B623A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772" w:type="dxa"/>
            <w:shd w:val="clear" w:color="auto" w:fill="auto"/>
          </w:tcPr>
          <w:p w14:paraId="67E44FD9" w14:textId="77777777" w:rsidR="009B623A" w:rsidRPr="00B24A15" w:rsidRDefault="009B623A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16" w:right="-58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3CD830B1" w14:textId="77777777" w:rsidR="009B623A" w:rsidRPr="00B24A15" w:rsidRDefault="009B623A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797" w:type="dxa"/>
            <w:shd w:val="clear" w:color="auto" w:fill="auto"/>
          </w:tcPr>
          <w:p w14:paraId="4CD0CF9D" w14:textId="77777777" w:rsidR="009B623A" w:rsidRPr="00B24A15" w:rsidRDefault="009B623A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1B9A7A9" w14:textId="77777777" w:rsidR="009B623A" w:rsidRPr="00B24A15" w:rsidRDefault="009B623A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705" w:type="dxa"/>
            <w:shd w:val="clear" w:color="auto" w:fill="auto"/>
          </w:tcPr>
          <w:p w14:paraId="4A61A7E8" w14:textId="77777777" w:rsidR="009B623A" w:rsidRPr="00B24A15" w:rsidRDefault="009B623A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21" w:right="-111" w:hanging="2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1F733AE3" w14:textId="77777777" w:rsidR="009B623A" w:rsidRPr="00B24A15" w:rsidRDefault="009B623A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11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797" w:type="dxa"/>
            <w:shd w:val="clear" w:color="auto" w:fill="auto"/>
            <w:vAlign w:val="bottom"/>
          </w:tcPr>
          <w:p w14:paraId="22A6EB83" w14:textId="77777777" w:rsidR="009B623A" w:rsidRPr="00B24A15" w:rsidRDefault="009B623A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11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8A5BA48" w14:textId="77777777" w:rsidR="009B623A" w:rsidRPr="00B24A15" w:rsidRDefault="009B623A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shd w:val="clear" w:color="auto" w:fill="auto"/>
          </w:tcPr>
          <w:p w14:paraId="08E8571E" w14:textId="77777777" w:rsidR="009B623A" w:rsidRPr="00B24A15" w:rsidRDefault="009B623A" w:rsidP="004614C1">
            <w:pPr>
              <w:tabs>
                <w:tab w:val="clear" w:pos="680"/>
                <w:tab w:val="left" w:pos="540"/>
              </w:tabs>
              <w:ind w:left="-121" w:right="-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5462D038" w14:textId="77777777" w:rsidR="009B623A" w:rsidRPr="00B24A15" w:rsidRDefault="009B623A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shd w:val="clear" w:color="auto" w:fill="auto"/>
            <w:vAlign w:val="bottom"/>
          </w:tcPr>
          <w:p w14:paraId="6DDAE8A1" w14:textId="77777777" w:rsidR="009B623A" w:rsidRPr="00B24A15" w:rsidRDefault="009B623A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76" w:right="-16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  <w:gridSpan w:val="3"/>
          </w:tcPr>
          <w:p w14:paraId="021B6519" w14:textId="77777777" w:rsidR="009B623A" w:rsidRPr="00B24A15" w:rsidRDefault="009B623A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897" w:type="dxa"/>
            <w:gridSpan w:val="3"/>
            <w:shd w:val="clear" w:color="auto" w:fill="auto"/>
          </w:tcPr>
          <w:p w14:paraId="70022641" w14:textId="77777777" w:rsidR="009B623A" w:rsidRPr="00B24A15" w:rsidRDefault="009B623A" w:rsidP="00461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14:paraId="1D8271F8" w14:textId="77777777" w:rsidR="009B623A" w:rsidRPr="00B24A15" w:rsidRDefault="009B623A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791" w:type="dxa"/>
            <w:gridSpan w:val="2"/>
          </w:tcPr>
          <w:p w14:paraId="305B064B" w14:textId="77777777" w:rsidR="009B623A" w:rsidRPr="00B24A15" w:rsidRDefault="009B623A" w:rsidP="00461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39" w:type="dxa"/>
            <w:gridSpan w:val="3"/>
          </w:tcPr>
          <w:p w14:paraId="2F0D44DD" w14:textId="77777777" w:rsidR="009B623A" w:rsidRPr="00B24A15" w:rsidRDefault="009B623A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931" w:type="dxa"/>
            <w:gridSpan w:val="3"/>
            <w:shd w:val="clear" w:color="auto" w:fill="auto"/>
          </w:tcPr>
          <w:p w14:paraId="2B178F0E" w14:textId="77777777" w:rsidR="009B623A" w:rsidRPr="00B24A15" w:rsidRDefault="009B623A" w:rsidP="00461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37" w:type="dxa"/>
            <w:gridSpan w:val="2"/>
            <w:shd w:val="clear" w:color="auto" w:fill="auto"/>
          </w:tcPr>
          <w:p w14:paraId="41D7CB7A" w14:textId="77777777" w:rsidR="009B623A" w:rsidRPr="00B24A15" w:rsidRDefault="009B623A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14:paraId="0EA5D46D" w14:textId="77777777" w:rsidR="009B623A" w:rsidRPr="00B24A15" w:rsidRDefault="009B623A" w:rsidP="00461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4614C1" w:rsidRPr="00B24A15" w14:paraId="773CA384" w14:textId="77777777" w:rsidTr="009B623A">
        <w:tc>
          <w:tcPr>
            <w:tcW w:w="2160" w:type="dxa"/>
            <w:shd w:val="clear" w:color="auto" w:fill="auto"/>
          </w:tcPr>
          <w:p w14:paraId="520F4AEA" w14:textId="77777777" w:rsidR="004614C1" w:rsidRPr="00B24A15" w:rsidRDefault="004614C1" w:rsidP="004614C1">
            <w:pPr>
              <w:spacing w:line="240" w:lineRule="auto"/>
              <w:ind w:left="72" w:right="-115" w:hanging="72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B24A1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lastRenderedPageBreak/>
              <w:t>ประเภทของสินค้า</w:t>
            </w:r>
          </w:p>
        </w:tc>
        <w:tc>
          <w:tcPr>
            <w:tcW w:w="940" w:type="dxa"/>
          </w:tcPr>
          <w:p w14:paraId="2FB9D28B" w14:textId="77777777" w:rsidR="004614C1" w:rsidRPr="00B24A15" w:rsidRDefault="004614C1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left="-75" w:right="-218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</w:tcPr>
          <w:p w14:paraId="06CEE8AE" w14:textId="77777777" w:rsidR="004614C1" w:rsidRPr="00B24A15" w:rsidRDefault="004614C1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right="-218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844" w:type="dxa"/>
          </w:tcPr>
          <w:p w14:paraId="4AC107F1" w14:textId="77777777" w:rsidR="004614C1" w:rsidRPr="00B24A15" w:rsidRDefault="004614C1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22" w:right="-218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</w:tcPr>
          <w:p w14:paraId="6A5A933F" w14:textId="77777777" w:rsidR="004614C1" w:rsidRPr="00B24A15" w:rsidRDefault="004614C1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772" w:type="dxa"/>
            <w:shd w:val="clear" w:color="auto" w:fill="auto"/>
          </w:tcPr>
          <w:p w14:paraId="2FCFCAE7" w14:textId="77777777" w:rsidR="004614C1" w:rsidRPr="00B24A15" w:rsidRDefault="004614C1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16" w:right="-58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51A7D2CA" w14:textId="77777777" w:rsidR="004614C1" w:rsidRPr="00B24A15" w:rsidRDefault="004614C1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797" w:type="dxa"/>
            <w:shd w:val="clear" w:color="auto" w:fill="auto"/>
          </w:tcPr>
          <w:p w14:paraId="2E4E652D" w14:textId="77777777" w:rsidR="004614C1" w:rsidRPr="00B24A15" w:rsidRDefault="004614C1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08C485E" w14:textId="77777777" w:rsidR="004614C1" w:rsidRPr="00B24A15" w:rsidRDefault="004614C1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705" w:type="dxa"/>
            <w:shd w:val="clear" w:color="auto" w:fill="auto"/>
          </w:tcPr>
          <w:p w14:paraId="70C0E987" w14:textId="77777777" w:rsidR="004614C1" w:rsidRPr="00B24A15" w:rsidRDefault="004614C1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21" w:right="-111" w:hanging="2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33CBE6C4" w14:textId="77777777" w:rsidR="004614C1" w:rsidRPr="00B24A15" w:rsidRDefault="004614C1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11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797" w:type="dxa"/>
            <w:shd w:val="clear" w:color="auto" w:fill="auto"/>
            <w:vAlign w:val="bottom"/>
          </w:tcPr>
          <w:p w14:paraId="3060B775" w14:textId="77777777" w:rsidR="004614C1" w:rsidRPr="00B24A15" w:rsidRDefault="004614C1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11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96ADD92" w14:textId="77777777" w:rsidR="004614C1" w:rsidRPr="00B24A15" w:rsidRDefault="004614C1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shd w:val="clear" w:color="auto" w:fill="auto"/>
          </w:tcPr>
          <w:p w14:paraId="63C2EA40" w14:textId="77777777" w:rsidR="004614C1" w:rsidRPr="00B24A15" w:rsidRDefault="004614C1" w:rsidP="004614C1">
            <w:pPr>
              <w:tabs>
                <w:tab w:val="clear" w:pos="680"/>
                <w:tab w:val="left" w:pos="540"/>
              </w:tabs>
              <w:spacing w:line="240" w:lineRule="auto"/>
              <w:ind w:left="-121" w:right="-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47A18CA4" w14:textId="77777777" w:rsidR="004614C1" w:rsidRPr="00B24A15" w:rsidRDefault="004614C1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shd w:val="clear" w:color="auto" w:fill="auto"/>
            <w:vAlign w:val="bottom"/>
          </w:tcPr>
          <w:p w14:paraId="1B9D3EEE" w14:textId="77777777" w:rsidR="004614C1" w:rsidRPr="00B24A15" w:rsidRDefault="004614C1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left="-76" w:right="-16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  <w:gridSpan w:val="3"/>
          </w:tcPr>
          <w:p w14:paraId="7A83F1A5" w14:textId="77777777" w:rsidR="004614C1" w:rsidRPr="00B24A15" w:rsidRDefault="004614C1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897" w:type="dxa"/>
            <w:gridSpan w:val="3"/>
            <w:shd w:val="clear" w:color="auto" w:fill="auto"/>
          </w:tcPr>
          <w:p w14:paraId="32DA4832" w14:textId="77777777" w:rsidR="004614C1" w:rsidRPr="00B24A15" w:rsidRDefault="004614C1" w:rsidP="00461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14:paraId="7B106660" w14:textId="77777777" w:rsidR="004614C1" w:rsidRPr="00B24A15" w:rsidRDefault="004614C1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791" w:type="dxa"/>
            <w:gridSpan w:val="2"/>
          </w:tcPr>
          <w:p w14:paraId="3F346444" w14:textId="77777777" w:rsidR="004614C1" w:rsidRPr="00B24A15" w:rsidRDefault="004614C1" w:rsidP="00461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39" w:type="dxa"/>
            <w:gridSpan w:val="3"/>
          </w:tcPr>
          <w:p w14:paraId="57F7540D" w14:textId="77777777" w:rsidR="004614C1" w:rsidRPr="00B24A15" w:rsidRDefault="004614C1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931" w:type="dxa"/>
            <w:gridSpan w:val="3"/>
            <w:shd w:val="clear" w:color="auto" w:fill="auto"/>
          </w:tcPr>
          <w:p w14:paraId="46605E46" w14:textId="77777777" w:rsidR="004614C1" w:rsidRPr="00B24A15" w:rsidRDefault="004614C1" w:rsidP="00461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37" w:type="dxa"/>
            <w:gridSpan w:val="2"/>
            <w:shd w:val="clear" w:color="auto" w:fill="auto"/>
          </w:tcPr>
          <w:p w14:paraId="7A0D7E51" w14:textId="77777777" w:rsidR="004614C1" w:rsidRPr="00B24A15" w:rsidRDefault="004614C1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14:paraId="72B3CFED" w14:textId="77777777" w:rsidR="004614C1" w:rsidRPr="00B24A15" w:rsidRDefault="004614C1" w:rsidP="00461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4614C1" w:rsidRPr="00B24A15" w14:paraId="54913D41" w14:textId="77777777" w:rsidTr="009B623A">
        <w:tc>
          <w:tcPr>
            <w:tcW w:w="2160" w:type="dxa"/>
            <w:shd w:val="clear" w:color="auto" w:fill="auto"/>
          </w:tcPr>
          <w:p w14:paraId="6C59F8DC" w14:textId="77777777" w:rsidR="004614C1" w:rsidRPr="00B24A15" w:rsidRDefault="004614C1" w:rsidP="004614C1">
            <w:pPr>
              <w:spacing w:line="240" w:lineRule="auto"/>
              <w:ind w:left="72" w:right="-115" w:hanging="7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B24A1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ผลิตภัณฑ์น้ำ</w:t>
            </w:r>
          </w:p>
        </w:tc>
        <w:tc>
          <w:tcPr>
            <w:tcW w:w="940" w:type="dxa"/>
          </w:tcPr>
          <w:p w14:paraId="52ACFE24" w14:textId="4D91D303" w:rsidR="004614C1" w:rsidRPr="00B24A15" w:rsidRDefault="00845E35" w:rsidP="00FF7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75" w:right="-218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845E3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1</w:t>
            </w:r>
            <w:r w:rsidR="004614C1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845E3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344</w:t>
            </w:r>
            <w:r w:rsidR="004614C1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845E3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239</w:t>
            </w:r>
          </w:p>
        </w:tc>
        <w:tc>
          <w:tcPr>
            <w:tcW w:w="236" w:type="dxa"/>
          </w:tcPr>
          <w:p w14:paraId="519E8C69" w14:textId="77777777" w:rsidR="004614C1" w:rsidRPr="00B24A15" w:rsidRDefault="004614C1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right="-218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44" w:type="dxa"/>
          </w:tcPr>
          <w:p w14:paraId="4A7D701C" w14:textId="10D2DCE4" w:rsidR="004614C1" w:rsidRPr="00B24A15" w:rsidRDefault="00845E35" w:rsidP="00FF7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75" w:right="-218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FF7CE0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862</w:t>
            </w:r>
            <w:r w:rsidR="004614C1" w:rsidRPr="00FF7CE0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FF7CE0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366</w:t>
            </w:r>
          </w:p>
        </w:tc>
        <w:tc>
          <w:tcPr>
            <w:tcW w:w="236" w:type="dxa"/>
          </w:tcPr>
          <w:p w14:paraId="4942C574" w14:textId="77777777" w:rsidR="004614C1" w:rsidRPr="00B24A15" w:rsidRDefault="004614C1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72" w:type="dxa"/>
            <w:shd w:val="clear" w:color="auto" w:fill="auto"/>
          </w:tcPr>
          <w:p w14:paraId="219DC078" w14:textId="103F56CE" w:rsidR="004614C1" w:rsidRPr="00B24A15" w:rsidRDefault="00845E35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16" w:right="-58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845E3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50</w:t>
            </w:r>
            <w:r w:rsidR="002B528A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845E3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121</w:t>
            </w:r>
          </w:p>
        </w:tc>
        <w:tc>
          <w:tcPr>
            <w:tcW w:w="283" w:type="dxa"/>
            <w:shd w:val="clear" w:color="auto" w:fill="auto"/>
          </w:tcPr>
          <w:p w14:paraId="3BED8074" w14:textId="77777777" w:rsidR="004614C1" w:rsidRPr="00B24A15" w:rsidRDefault="004614C1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7" w:type="dxa"/>
            <w:shd w:val="clear" w:color="auto" w:fill="auto"/>
            <w:vAlign w:val="bottom"/>
          </w:tcPr>
          <w:p w14:paraId="2165B936" w14:textId="761C435C" w:rsidR="004614C1" w:rsidRPr="00B24A15" w:rsidRDefault="00845E35" w:rsidP="00461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after="0" w:line="240" w:lineRule="auto"/>
              <w:ind w:left="-122" w:right="-106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845E35">
              <w:rPr>
                <w:rFonts w:asciiTheme="majorBidi" w:eastAsia="Calibri" w:hAnsiTheme="majorBidi" w:cstheme="majorBidi"/>
                <w:color w:val="000000"/>
                <w:sz w:val="26"/>
                <w:szCs w:val="26"/>
              </w:rPr>
              <w:t>68</w:t>
            </w:r>
            <w:r w:rsidR="004614C1" w:rsidRPr="00B24A15">
              <w:rPr>
                <w:rFonts w:asciiTheme="majorBidi" w:eastAsia="Calibri" w:hAnsiTheme="majorBidi" w:cstheme="majorBidi"/>
                <w:color w:val="000000"/>
                <w:sz w:val="26"/>
                <w:szCs w:val="26"/>
              </w:rPr>
              <w:t>,</w:t>
            </w:r>
            <w:r w:rsidRPr="00845E35">
              <w:rPr>
                <w:rFonts w:asciiTheme="majorBidi" w:eastAsia="Calibri" w:hAnsiTheme="majorBidi" w:cstheme="majorBidi"/>
                <w:color w:val="000000"/>
                <w:sz w:val="26"/>
                <w:szCs w:val="26"/>
              </w:rPr>
              <w:t>031</w:t>
            </w:r>
          </w:p>
        </w:tc>
        <w:tc>
          <w:tcPr>
            <w:tcW w:w="236" w:type="dxa"/>
            <w:shd w:val="clear" w:color="auto" w:fill="auto"/>
          </w:tcPr>
          <w:p w14:paraId="567F02A4" w14:textId="77777777" w:rsidR="004614C1" w:rsidRPr="00B24A15" w:rsidRDefault="004614C1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05" w:type="dxa"/>
            <w:shd w:val="clear" w:color="auto" w:fill="auto"/>
          </w:tcPr>
          <w:p w14:paraId="619525FE" w14:textId="22E21B6E" w:rsidR="004614C1" w:rsidRPr="00B24A15" w:rsidRDefault="00845E35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31" w:right="-111" w:hanging="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845E3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4</w:t>
            </w:r>
            <w:r w:rsidR="004614C1" w:rsidRPr="00CD4EE6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845E3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543</w:t>
            </w:r>
          </w:p>
        </w:tc>
        <w:tc>
          <w:tcPr>
            <w:tcW w:w="283" w:type="dxa"/>
            <w:shd w:val="clear" w:color="auto" w:fill="auto"/>
          </w:tcPr>
          <w:p w14:paraId="31DF6800" w14:textId="77777777" w:rsidR="004614C1" w:rsidRPr="00B24A15" w:rsidRDefault="004614C1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11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7" w:type="dxa"/>
            <w:shd w:val="clear" w:color="auto" w:fill="auto"/>
          </w:tcPr>
          <w:p w14:paraId="62A5A2F6" w14:textId="0319CFCE" w:rsidR="004614C1" w:rsidRPr="00B24A15" w:rsidRDefault="00845E35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-111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845E35">
              <w:rPr>
                <w:rFonts w:asciiTheme="majorBidi" w:eastAsia="Calibri" w:hAnsiTheme="majorBidi" w:cstheme="majorBidi"/>
                <w:color w:val="000000"/>
                <w:sz w:val="26"/>
                <w:szCs w:val="26"/>
              </w:rPr>
              <w:t>7</w:t>
            </w:r>
            <w:r w:rsidR="004614C1" w:rsidRPr="00B24A15">
              <w:rPr>
                <w:rFonts w:asciiTheme="majorBidi" w:eastAsia="Calibri" w:hAnsiTheme="majorBidi" w:cstheme="majorBidi"/>
                <w:color w:val="000000"/>
                <w:sz w:val="26"/>
                <w:szCs w:val="26"/>
              </w:rPr>
              <w:t>,</w:t>
            </w:r>
            <w:r w:rsidRPr="00845E35">
              <w:rPr>
                <w:rFonts w:asciiTheme="majorBidi" w:eastAsia="Calibri" w:hAnsiTheme="majorBidi" w:cstheme="majorBidi"/>
                <w:color w:val="000000"/>
                <w:sz w:val="26"/>
                <w:szCs w:val="26"/>
              </w:rPr>
              <w:t>327</w:t>
            </w:r>
          </w:p>
        </w:tc>
        <w:tc>
          <w:tcPr>
            <w:tcW w:w="236" w:type="dxa"/>
            <w:shd w:val="clear" w:color="auto" w:fill="auto"/>
          </w:tcPr>
          <w:p w14:paraId="0769A4D7" w14:textId="77777777" w:rsidR="004614C1" w:rsidRPr="00B24A15" w:rsidRDefault="004614C1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shd w:val="clear" w:color="auto" w:fill="auto"/>
          </w:tcPr>
          <w:p w14:paraId="7AE58E0A" w14:textId="510FEFE0" w:rsidR="004614C1" w:rsidRPr="00B24A15" w:rsidRDefault="00845E35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121" w:right="-93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45E3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</w:t>
            </w:r>
            <w:r w:rsidR="004E3E8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845E3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398</w:t>
            </w:r>
            <w:r w:rsidR="004E3E8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845E3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903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53870FD7" w14:textId="77777777" w:rsidR="004614C1" w:rsidRPr="00B24A15" w:rsidRDefault="004614C1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right="-93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shd w:val="clear" w:color="auto" w:fill="auto"/>
          </w:tcPr>
          <w:p w14:paraId="7F778ED5" w14:textId="1908D2CF" w:rsidR="004614C1" w:rsidRPr="00B24A15" w:rsidRDefault="00845E35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76" w:right="-93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845E35">
              <w:rPr>
                <w:rFonts w:asciiTheme="majorBidi" w:eastAsia="Calibri" w:hAnsiTheme="majorBidi" w:cstheme="majorBidi"/>
                <w:color w:val="000000"/>
                <w:sz w:val="26"/>
                <w:szCs w:val="26"/>
              </w:rPr>
              <w:t>937</w:t>
            </w:r>
            <w:r w:rsidR="004614C1" w:rsidRPr="00B24A15">
              <w:rPr>
                <w:rFonts w:asciiTheme="majorBidi" w:eastAsia="Calibri" w:hAnsiTheme="majorBidi" w:cstheme="majorBidi"/>
                <w:color w:val="000000"/>
                <w:sz w:val="26"/>
                <w:szCs w:val="26"/>
              </w:rPr>
              <w:t>,</w:t>
            </w:r>
            <w:r w:rsidRPr="00845E35">
              <w:rPr>
                <w:rFonts w:asciiTheme="majorBidi" w:eastAsia="Calibri" w:hAnsiTheme="majorBidi" w:cstheme="majorBidi"/>
                <w:color w:val="000000"/>
                <w:sz w:val="26"/>
                <w:szCs w:val="26"/>
              </w:rPr>
              <w:t>724</w:t>
            </w:r>
          </w:p>
        </w:tc>
        <w:tc>
          <w:tcPr>
            <w:tcW w:w="236" w:type="dxa"/>
            <w:gridSpan w:val="3"/>
          </w:tcPr>
          <w:p w14:paraId="28AF7884" w14:textId="77777777" w:rsidR="004614C1" w:rsidRPr="00B24A15" w:rsidRDefault="004614C1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97" w:type="dxa"/>
            <w:gridSpan w:val="3"/>
            <w:shd w:val="clear" w:color="auto" w:fill="auto"/>
            <w:vAlign w:val="bottom"/>
          </w:tcPr>
          <w:p w14:paraId="6EAF3299" w14:textId="63E8A987" w:rsidR="004614C1" w:rsidRPr="00B24A15" w:rsidRDefault="00E91F57" w:rsidP="00461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(</w:t>
            </w:r>
            <w:r w:rsidR="00845E35" w:rsidRPr="00845E3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4</w:t>
            </w:r>
            <w:r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845E35" w:rsidRPr="00845E3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830</w:t>
            </w:r>
            <w:r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36" w:type="dxa"/>
            <w:gridSpan w:val="2"/>
          </w:tcPr>
          <w:p w14:paraId="5234FED5" w14:textId="77777777" w:rsidR="004614C1" w:rsidRPr="00B24A15" w:rsidRDefault="004614C1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1" w:type="dxa"/>
            <w:gridSpan w:val="2"/>
          </w:tcPr>
          <w:p w14:paraId="562116E8" w14:textId="3F99EA45" w:rsidR="004614C1" w:rsidRPr="00B24A15" w:rsidRDefault="004614C1" w:rsidP="00461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B24A15">
              <w:rPr>
                <w:rFonts w:asciiTheme="majorBidi" w:eastAsia="Calibri" w:hAnsiTheme="majorBidi" w:cstheme="majorBidi"/>
                <w:color w:val="000000"/>
                <w:sz w:val="26"/>
                <w:szCs w:val="26"/>
              </w:rPr>
              <w:t>(</w:t>
            </w:r>
            <w:r w:rsidR="00845E35" w:rsidRPr="00845E35">
              <w:rPr>
                <w:rFonts w:asciiTheme="majorBidi" w:eastAsia="Calibri" w:hAnsiTheme="majorBidi" w:cstheme="majorBidi"/>
                <w:color w:val="000000"/>
                <w:sz w:val="26"/>
                <w:szCs w:val="26"/>
              </w:rPr>
              <w:t>13</w:t>
            </w:r>
            <w:r w:rsidRPr="00B24A15">
              <w:rPr>
                <w:rFonts w:asciiTheme="majorBidi" w:eastAsia="Calibri" w:hAnsiTheme="majorBidi" w:cstheme="majorBidi"/>
                <w:color w:val="000000"/>
                <w:sz w:val="26"/>
                <w:szCs w:val="26"/>
              </w:rPr>
              <w:t>,</w:t>
            </w:r>
            <w:r w:rsidR="00845E35" w:rsidRPr="00845E35">
              <w:rPr>
                <w:rFonts w:asciiTheme="majorBidi" w:eastAsia="Calibri" w:hAnsiTheme="majorBidi" w:cstheme="majorBidi"/>
                <w:color w:val="000000"/>
                <w:sz w:val="26"/>
                <w:szCs w:val="26"/>
              </w:rPr>
              <w:t>888</w:t>
            </w:r>
            <w:r w:rsidRPr="00B24A15">
              <w:rPr>
                <w:rFonts w:asciiTheme="majorBidi" w:eastAsia="Calibri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239" w:type="dxa"/>
            <w:gridSpan w:val="3"/>
          </w:tcPr>
          <w:p w14:paraId="4E78A0D7" w14:textId="77777777" w:rsidR="004614C1" w:rsidRPr="00B24A15" w:rsidRDefault="004614C1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31" w:type="dxa"/>
            <w:gridSpan w:val="3"/>
            <w:shd w:val="clear" w:color="auto" w:fill="auto"/>
          </w:tcPr>
          <w:p w14:paraId="04BF3ACA" w14:textId="53E74F22" w:rsidR="004614C1" w:rsidRPr="00B24A15" w:rsidRDefault="00845E35" w:rsidP="00461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845E3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1</w:t>
            </w:r>
            <w:r w:rsidR="00814C3F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845E3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394</w:t>
            </w:r>
            <w:r w:rsidR="00814C3F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845E3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073</w:t>
            </w:r>
          </w:p>
        </w:tc>
        <w:tc>
          <w:tcPr>
            <w:tcW w:w="237" w:type="dxa"/>
            <w:gridSpan w:val="2"/>
            <w:shd w:val="clear" w:color="auto" w:fill="auto"/>
          </w:tcPr>
          <w:p w14:paraId="373F1354" w14:textId="77777777" w:rsidR="004614C1" w:rsidRPr="00B24A15" w:rsidRDefault="004614C1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14:paraId="09D53CFC" w14:textId="34FBC8DE" w:rsidR="004614C1" w:rsidRPr="00B24A15" w:rsidRDefault="00845E35" w:rsidP="00461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58" w:right="-144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845E35">
              <w:rPr>
                <w:rFonts w:asciiTheme="majorBidi" w:eastAsia="Calibri" w:hAnsiTheme="majorBidi" w:cstheme="majorBidi"/>
                <w:color w:val="000000"/>
                <w:sz w:val="26"/>
                <w:szCs w:val="26"/>
              </w:rPr>
              <w:t>923</w:t>
            </w:r>
            <w:r w:rsidR="004614C1" w:rsidRPr="00B24A15">
              <w:rPr>
                <w:rFonts w:asciiTheme="majorBidi" w:eastAsia="Calibri" w:hAnsiTheme="majorBidi" w:cstheme="majorBidi"/>
                <w:color w:val="000000"/>
                <w:sz w:val="26"/>
                <w:szCs w:val="26"/>
              </w:rPr>
              <w:t>,</w:t>
            </w:r>
            <w:r w:rsidRPr="00845E35">
              <w:rPr>
                <w:rFonts w:asciiTheme="majorBidi" w:eastAsia="Calibri" w:hAnsiTheme="majorBidi" w:cstheme="majorBidi"/>
                <w:color w:val="000000"/>
                <w:sz w:val="26"/>
                <w:szCs w:val="26"/>
              </w:rPr>
              <w:t>836</w:t>
            </w:r>
          </w:p>
        </w:tc>
      </w:tr>
      <w:tr w:rsidR="004614C1" w:rsidRPr="00B24A15" w14:paraId="273B71BC" w14:textId="77777777" w:rsidTr="009B623A">
        <w:tc>
          <w:tcPr>
            <w:tcW w:w="2160" w:type="dxa"/>
            <w:shd w:val="clear" w:color="auto" w:fill="auto"/>
          </w:tcPr>
          <w:p w14:paraId="62E7B8CF" w14:textId="77777777" w:rsidR="004614C1" w:rsidRPr="00B24A15" w:rsidRDefault="004614C1" w:rsidP="004614C1">
            <w:pPr>
              <w:spacing w:line="240" w:lineRule="auto"/>
              <w:ind w:left="72" w:right="-115" w:hanging="7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B24A15"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  <w:t>อาหารเพื่อสุขภาพ</w:t>
            </w:r>
          </w:p>
        </w:tc>
        <w:tc>
          <w:tcPr>
            <w:tcW w:w="940" w:type="dxa"/>
          </w:tcPr>
          <w:p w14:paraId="6EA9C100" w14:textId="4314D2B2" w:rsidR="004614C1" w:rsidRPr="00B24A15" w:rsidRDefault="00845E35" w:rsidP="00FF7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75" w:right="-218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845E3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43</w:t>
            </w:r>
            <w:r w:rsidR="004614C1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845E3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475</w:t>
            </w:r>
          </w:p>
        </w:tc>
        <w:tc>
          <w:tcPr>
            <w:tcW w:w="236" w:type="dxa"/>
          </w:tcPr>
          <w:p w14:paraId="015E1B1C" w14:textId="77777777" w:rsidR="004614C1" w:rsidRPr="00B24A15" w:rsidRDefault="004614C1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right="-218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44" w:type="dxa"/>
          </w:tcPr>
          <w:p w14:paraId="1242A943" w14:textId="5A1203D3" w:rsidR="004614C1" w:rsidRPr="00B24A15" w:rsidRDefault="00845E35" w:rsidP="00FF7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75" w:right="-218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FF7CE0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28</w:t>
            </w:r>
            <w:r w:rsidR="004614C1" w:rsidRPr="00FF7CE0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FF7CE0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111</w:t>
            </w:r>
          </w:p>
        </w:tc>
        <w:tc>
          <w:tcPr>
            <w:tcW w:w="236" w:type="dxa"/>
          </w:tcPr>
          <w:p w14:paraId="226429A3" w14:textId="77777777" w:rsidR="004614C1" w:rsidRPr="00B24A15" w:rsidRDefault="004614C1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72" w:type="dxa"/>
            <w:shd w:val="clear" w:color="auto" w:fill="auto"/>
          </w:tcPr>
          <w:p w14:paraId="779E1D54" w14:textId="7F5DA79F" w:rsidR="004614C1" w:rsidRPr="00B24A15" w:rsidRDefault="002B528A" w:rsidP="00461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9"/>
              </w:tabs>
              <w:spacing w:after="0" w:line="240" w:lineRule="auto"/>
              <w:ind w:right="-111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07D8102D" w14:textId="77777777" w:rsidR="004614C1" w:rsidRPr="00B24A15" w:rsidRDefault="004614C1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7" w:type="dxa"/>
            <w:shd w:val="clear" w:color="auto" w:fill="auto"/>
            <w:vAlign w:val="bottom"/>
          </w:tcPr>
          <w:p w14:paraId="06F13264" w14:textId="4E3ECCCA" w:rsidR="004614C1" w:rsidRPr="00B24A15" w:rsidRDefault="004614C1" w:rsidP="00461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9"/>
              </w:tabs>
              <w:spacing w:after="0" w:line="240" w:lineRule="auto"/>
              <w:ind w:right="-111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B24A15">
              <w:rPr>
                <w:rFonts w:asciiTheme="majorBidi" w:eastAsia="Calibr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E26E7F6" w14:textId="77777777" w:rsidR="004614C1" w:rsidRPr="00B24A15" w:rsidRDefault="004614C1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05" w:type="dxa"/>
            <w:shd w:val="clear" w:color="auto" w:fill="auto"/>
          </w:tcPr>
          <w:p w14:paraId="659DCD10" w14:textId="3C3A1186" w:rsidR="004614C1" w:rsidRPr="00B24A15" w:rsidRDefault="004614C1" w:rsidP="00461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8"/>
              </w:tabs>
              <w:spacing w:after="0" w:line="240" w:lineRule="auto"/>
              <w:ind w:left="-122" w:right="-106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B24A15">
              <w:rPr>
                <w:rFonts w:asciiTheme="majorBidi" w:eastAsia="Calibr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71D0D306" w14:textId="77777777" w:rsidR="004614C1" w:rsidRPr="00B24A15" w:rsidRDefault="004614C1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11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7" w:type="dxa"/>
            <w:shd w:val="clear" w:color="auto" w:fill="auto"/>
          </w:tcPr>
          <w:p w14:paraId="733C82D0" w14:textId="5C9FFCEE" w:rsidR="004614C1" w:rsidRPr="00B24A15" w:rsidRDefault="004614C1" w:rsidP="00461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9"/>
              </w:tabs>
              <w:spacing w:after="0" w:line="240" w:lineRule="auto"/>
              <w:ind w:right="-111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B24A15">
              <w:rPr>
                <w:rFonts w:asciiTheme="majorBidi" w:eastAsia="Calibr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3736CA8" w14:textId="77777777" w:rsidR="004614C1" w:rsidRPr="00B24A15" w:rsidRDefault="004614C1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shd w:val="clear" w:color="auto" w:fill="auto"/>
          </w:tcPr>
          <w:p w14:paraId="2E1C560E" w14:textId="0E7DB9A4" w:rsidR="004614C1" w:rsidRPr="00B24A15" w:rsidRDefault="00845E35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121" w:right="-93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45E3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43</w:t>
            </w:r>
            <w:r w:rsidR="0086481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845E3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475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101E15A8" w14:textId="77777777" w:rsidR="004614C1" w:rsidRPr="00B24A15" w:rsidRDefault="004614C1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right="-93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shd w:val="clear" w:color="auto" w:fill="auto"/>
          </w:tcPr>
          <w:p w14:paraId="6D3174D7" w14:textId="59A5B613" w:rsidR="004614C1" w:rsidRPr="00B24A15" w:rsidRDefault="00845E35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76" w:right="-93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45E35">
              <w:rPr>
                <w:rFonts w:asciiTheme="majorBidi" w:eastAsia="Calibri" w:hAnsiTheme="majorBidi" w:cstheme="majorBidi"/>
                <w:color w:val="000000"/>
                <w:sz w:val="26"/>
                <w:szCs w:val="26"/>
              </w:rPr>
              <w:t>28</w:t>
            </w:r>
            <w:r w:rsidR="004614C1" w:rsidRPr="00B24A15">
              <w:rPr>
                <w:rFonts w:asciiTheme="majorBidi" w:eastAsia="Calibri" w:hAnsiTheme="majorBidi" w:cstheme="majorBidi"/>
                <w:color w:val="000000"/>
                <w:sz w:val="26"/>
                <w:szCs w:val="26"/>
              </w:rPr>
              <w:t>,</w:t>
            </w:r>
            <w:r w:rsidRPr="00845E35">
              <w:rPr>
                <w:rFonts w:asciiTheme="majorBidi" w:eastAsia="Calibri" w:hAnsiTheme="majorBidi" w:cstheme="majorBidi"/>
                <w:color w:val="000000"/>
                <w:sz w:val="26"/>
                <w:szCs w:val="26"/>
              </w:rPr>
              <w:t>111</w:t>
            </w:r>
          </w:p>
        </w:tc>
        <w:tc>
          <w:tcPr>
            <w:tcW w:w="236" w:type="dxa"/>
            <w:gridSpan w:val="3"/>
          </w:tcPr>
          <w:p w14:paraId="1D5C5FC2" w14:textId="77777777" w:rsidR="004614C1" w:rsidRPr="00B24A15" w:rsidRDefault="004614C1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97" w:type="dxa"/>
            <w:gridSpan w:val="3"/>
            <w:shd w:val="clear" w:color="auto" w:fill="auto"/>
            <w:vAlign w:val="bottom"/>
          </w:tcPr>
          <w:p w14:paraId="7BD24E7E" w14:textId="1DBCA95C" w:rsidR="004614C1" w:rsidRPr="00B24A15" w:rsidRDefault="00E91F57" w:rsidP="00461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9"/>
              </w:tabs>
              <w:spacing w:after="0" w:line="240" w:lineRule="auto"/>
              <w:ind w:right="-111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</w:tcPr>
          <w:p w14:paraId="4E1A40BE" w14:textId="77777777" w:rsidR="004614C1" w:rsidRPr="00B24A15" w:rsidRDefault="004614C1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1" w:type="dxa"/>
            <w:gridSpan w:val="2"/>
          </w:tcPr>
          <w:p w14:paraId="6032945C" w14:textId="3CEAA724" w:rsidR="004614C1" w:rsidRPr="00B24A15" w:rsidRDefault="004614C1" w:rsidP="00461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9"/>
              </w:tabs>
              <w:spacing w:after="0" w:line="240" w:lineRule="auto"/>
              <w:ind w:right="-111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B24A15">
              <w:rPr>
                <w:rFonts w:asciiTheme="majorBidi" w:eastAsia="Calibr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9" w:type="dxa"/>
            <w:gridSpan w:val="3"/>
          </w:tcPr>
          <w:p w14:paraId="0F727760" w14:textId="77777777" w:rsidR="004614C1" w:rsidRPr="00B24A15" w:rsidRDefault="004614C1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31" w:type="dxa"/>
            <w:gridSpan w:val="3"/>
            <w:shd w:val="clear" w:color="auto" w:fill="auto"/>
          </w:tcPr>
          <w:p w14:paraId="355A4B35" w14:textId="3CB09141" w:rsidR="004614C1" w:rsidRPr="00B24A15" w:rsidRDefault="00845E35" w:rsidP="00461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845E3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43</w:t>
            </w:r>
            <w:r w:rsidR="00814C3F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845E3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475</w:t>
            </w:r>
          </w:p>
        </w:tc>
        <w:tc>
          <w:tcPr>
            <w:tcW w:w="237" w:type="dxa"/>
            <w:gridSpan w:val="2"/>
            <w:shd w:val="clear" w:color="auto" w:fill="auto"/>
          </w:tcPr>
          <w:p w14:paraId="640405F8" w14:textId="77777777" w:rsidR="004614C1" w:rsidRPr="00B24A15" w:rsidRDefault="004614C1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14:paraId="0965F382" w14:textId="4D6EB348" w:rsidR="004614C1" w:rsidRPr="00B24A15" w:rsidRDefault="00845E35" w:rsidP="00461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58" w:right="-144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845E35">
              <w:rPr>
                <w:rFonts w:asciiTheme="majorBidi" w:eastAsia="Calibri" w:hAnsiTheme="majorBidi" w:cstheme="majorBidi"/>
                <w:color w:val="000000"/>
                <w:sz w:val="26"/>
                <w:szCs w:val="26"/>
              </w:rPr>
              <w:t>28</w:t>
            </w:r>
            <w:r w:rsidR="004614C1" w:rsidRPr="00B24A15">
              <w:rPr>
                <w:rFonts w:asciiTheme="majorBidi" w:eastAsia="Calibri" w:hAnsiTheme="majorBidi" w:cstheme="majorBidi"/>
                <w:color w:val="000000"/>
                <w:sz w:val="26"/>
                <w:szCs w:val="26"/>
              </w:rPr>
              <w:t>,</w:t>
            </w:r>
            <w:r w:rsidRPr="00845E35">
              <w:rPr>
                <w:rFonts w:asciiTheme="majorBidi" w:eastAsia="Calibri" w:hAnsiTheme="majorBidi" w:cstheme="majorBidi"/>
                <w:color w:val="000000"/>
                <w:sz w:val="26"/>
                <w:szCs w:val="26"/>
              </w:rPr>
              <w:t>111</w:t>
            </w:r>
          </w:p>
        </w:tc>
      </w:tr>
      <w:tr w:rsidR="004614C1" w:rsidRPr="00B24A15" w14:paraId="790CA069" w14:textId="77777777" w:rsidTr="009B623A">
        <w:tc>
          <w:tcPr>
            <w:tcW w:w="2160" w:type="dxa"/>
            <w:shd w:val="clear" w:color="auto" w:fill="auto"/>
          </w:tcPr>
          <w:p w14:paraId="2E86F2EB" w14:textId="77777777" w:rsidR="004614C1" w:rsidRPr="00B24A15" w:rsidRDefault="004614C1" w:rsidP="004614C1">
            <w:pPr>
              <w:spacing w:line="240" w:lineRule="auto"/>
              <w:ind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eastAsia="en-GB" w:bidi="ar-SA"/>
              </w:rPr>
            </w:pPr>
            <w:r w:rsidRPr="00B24A1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อื่นๆ</w:t>
            </w: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0A21EF00" w14:textId="69FFE0E8" w:rsidR="004614C1" w:rsidRPr="00B24A15" w:rsidRDefault="00845E35" w:rsidP="00FF7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75" w:right="-218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845E3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74</w:t>
            </w:r>
            <w:r w:rsidR="004614C1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845E3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735</w:t>
            </w:r>
          </w:p>
        </w:tc>
        <w:tc>
          <w:tcPr>
            <w:tcW w:w="236" w:type="dxa"/>
          </w:tcPr>
          <w:p w14:paraId="52DA8D5E" w14:textId="77777777" w:rsidR="004614C1" w:rsidRPr="00B24A15" w:rsidRDefault="004614C1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right="-218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256E3C19" w14:textId="009A999E" w:rsidR="004614C1" w:rsidRPr="00B24A15" w:rsidRDefault="00845E35" w:rsidP="00FF7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75" w:right="-218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FF7CE0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60</w:t>
            </w:r>
            <w:r w:rsidR="004614C1" w:rsidRPr="00FF7CE0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FF7CE0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162</w:t>
            </w:r>
          </w:p>
        </w:tc>
        <w:tc>
          <w:tcPr>
            <w:tcW w:w="236" w:type="dxa"/>
          </w:tcPr>
          <w:p w14:paraId="1104429B" w14:textId="77777777" w:rsidR="004614C1" w:rsidRPr="00B24A15" w:rsidRDefault="004614C1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72" w:type="dxa"/>
            <w:tcBorders>
              <w:bottom w:val="single" w:sz="4" w:space="0" w:color="auto"/>
            </w:tcBorders>
            <w:shd w:val="clear" w:color="auto" w:fill="auto"/>
          </w:tcPr>
          <w:p w14:paraId="6B7BFEA3" w14:textId="521E059C" w:rsidR="004614C1" w:rsidRPr="00B24A15" w:rsidRDefault="00845E35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16" w:right="-58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845E3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17</w:t>
            </w:r>
            <w:r w:rsidR="002B528A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845E3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402</w:t>
            </w:r>
          </w:p>
        </w:tc>
        <w:tc>
          <w:tcPr>
            <w:tcW w:w="283" w:type="dxa"/>
            <w:shd w:val="clear" w:color="auto" w:fill="auto"/>
          </w:tcPr>
          <w:p w14:paraId="0EE49440" w14:textId="77777777" w:rsidR="004614C1" w:rsidRPr="00B24A15" w:rsidRDefault="004614C1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18176A" w14:textId="357BFA06" w:rsidR="004614C1" w:rsidRPr="00B24A15" w:rsidRDefault="00845E35" w:rsidP="00461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after="0" w:line="240" w:lineRule="auto"/>
              <w:ind w:left="-122" w:right="-106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845E35">
              <w:rPr>
                <w:rFonts w:asciiTheme="majorBidi" w:eastAsia="Calibri" w:hAnsiTheme="majorBidi" w:cstheme="majorBidi"/>
                <w:color w:val="000000"/>
                <w:sz w:val="26"/>
                <w:szCs w:val="26"/>
              </w:rPr>
              <w:t>14</w:t>
            </w:r>
            <w:r w:rsidR="004614C1" w:rsidRPr="00B24A15">
              <w:rPr>
                <w:rFonts w:asciiTheme="majorBidi" w:eastAsia="Calibri" w:hAnsiTheme="majorBidi" w:cstheme="majorBidi"/>
                <w:color w:val="000000"/>
                <w:sz w:val="26"/>
                <w:szCs w:val="26"/>
              </w:rPr>
              <w:t>,</w:t>
            </w:r>
            <w:r w:rsidRPr="00845E35">
              <w:rPr>
                <w:rFonts w:asciiTheme="majorBidi" w:eastAsia="Calibri" w:hAnsiTheme="majorBidi" w:cstheme="majorBidi"/>
                <w:color w:val="000000"/>
                <w:sz w:val="26"/>
                <w:szCs w:val="26"/>
              </w:rPr>
              <w:t>471</w:t>
            </w:r>
          </w:p>
        </w:tc>
        <w:tc>
          <w:tcPr>
            <w:tcW w:w="236" w:type="dxa"/>
            <w:shd w:val="clear" w:color="auto" w:fill="auto"/>
          </w:tcPr>
          <w:p w14:paraId="2147383E" w14:textId="77777777" w:rsidR="004614C1" w:rsidRPr="00B24A15" w:rsidRDefault="004614C1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05" w:type="dxa"/>
            <w:tcBorders>
              <w:bottom w:val="single" w:sz="4" w:space="0" w:color="auto"/>
            </w:tcBorders>
            <w:shd w:val="clear" w:color="auto" w:fill="auto"/>
          </w:tcPr>
          <w:p w14:paraId="44456A61" w14:textId="1ABF1228" w:rsidR="004614C1" w:rsidRPr="00B24A15" w:rsidRDefault="004614C1" w:rsidP="00461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8"/>
              </w:tabs>
              <w:spacing w:after="0" w:line="240" w:lineRule="auto"/>
              <w:ind w:left="-122" w:right="-106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B24A15">
              <w:rPr>
                <w:rFonts w:asciiTheme="majorBidi" w:eastAsia="Calibr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360EEC7F" w14:textId="77777777" w:rsidR="004614C1" w:rsidRPr="00B24A15" w:rsidRDefault="004614C1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11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7" w:type="dxa"/>
            <w:tcBorders>
              <w:bottom w:val="single" w:sz="4" w:space="0" w:color="auto"/>
            </w:tcBorders>
            <w:shd w:val="clear" w:color="auto" w:fill="auto"/>
          </w:tcPr>
          <w:p w14:paraId="75939522" w14:textId="0CCAAB30" w:rsidR="004614C1" w:rsidRPr="00B24A15" w:rsidRDefault="004614C1" w:rsidP="00461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9"/>
              </w:tabs>
              <w:spacing w:after="0" w:line="240" w:lineRule="auto"/>
              <w:ind w:right="-111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B24A15">
              <w:rPr>
                <w:rFonts w:asciiTheme="majorBidi" w:eastAsia="Calibr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9CD20C1" w14:textId="77777777" w:rsidR="004614C1" w:rsidRPr="00B24A15" w:rsidRDefault="004614C1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D6E5911" w14:textId="07CEF989" w:rsidR="004614C1" w:rsidRPr="00B24A15" w:rsidRDefault="00845E35" w:rsidP="00FF7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121" w:right="-93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845E3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92</w:t>
            </w:r>
            <w:r w:rsidR="0086481B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845E3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137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5D5BA98E" w14:textId="77777777" w:rsidR="004614C1" w:rsidRPr="00B24A15" w:rsidRDefault="004614C1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right="-93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0849843" w14:textId="2AEF22E6" w:rsidR="004614C1" w:rsidRPr="00B24A15" w:rsidRDefault="00845E35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76" w:right="-93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845E35">
              <w:rPr>
                <w:rFonts w:asciiTheme="majorBidi" w:eastAsia="Calibri" w:hAnsiTheme="majorBidi" w:cstheme="majorBidi"/>
                <w:color w:val="000000"/>
                <w:sz w:val="26"/>
                <w:szCs w:val="26"/>
              </w:rPr>
              <w:t>74</w:t>
            </w:r>
            <w:r w:rsidR="004614C1" w:rsidRPr="00B24A15">
              <w:rPr>
                <w:rFonts w:asciiTheme="majorBidi" w:eastAsia="Calibri" w:hAnsiTheme="majorBidi" w:cstheme="majorBidi"/>
                <w:color w:val="000000"/>
                <w:sz w:val="26"/>
                <w:szCs w:val="26"/>
              </w:rPr>
              <w:t>,</w:t>
            </w:r>
            <w:r w:rsidRPr="00845E35">
              <w:rPr>
                <w:rFonts w:asciiTheme="majorBidi" w:eastAsia="Calibri" w:hAnsiTheme="majorBidi" w:cstheme="majorBidi"/>
                <w:color w:val="000000"/>
                <w:sz w:val="26"/>
                <w:szCs w:val="26"/>
              </w:rPr>
              <w:t>633</w:t>
            </w:r>
          </w:p>
        </w:tc>
        <w:tc>
          <w:tcPr>
            <w:tcW w:w="236" w:type="dxa"/>
            <w:gridSpan w:val="3"/>
          </w:tcPr>
          <w:p w14:paraId="19D1F67E" w14:textId="77777777" w:rsidR="004614C1" w:rsidRPr="00B24A15" w:rsidRDefault="004614C1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6EA036F" w14:textId="1986867A" w:rsidR="004614C1" w:rsidRPr="00B24A15" w:rsidRDefault="00E91F57" w:rsidP="00461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(</w:t>
            </w:r>
            <w:r w:rsidR="00845E35" w:rsidRPr="00845E3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9</w:t>
            </w:r>
            <w:r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845E35" w:rsidRPr="00845E3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433</w:t>
            </w:r>
            <w:r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36" w:type="dxa"/>
            <w:gridSpan w:val="2"/>
          </w:tcPr>
          <w:p w14:paraId="7A9293FC" w14:textId="77777777" w:rsidR="004614C1" w:rsidRPr="00B24A15" w:rsidRDefault="004614C1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1" w:type="dxa"/>
            <w:gridSpan w:val="2"/>
            <w:tcBorders>
              <w:bottom w:val="single" w:sz="4" w:space="0" w:color="auto"/>
            </w:tcBorders>
          </w:tcPr>
          <w:p w14:paraId="64442281" w14:textId="20567D11" w:rsidR="004614C1" w:rsidRPr="00B24A15" w:rsidRDefault="004614C1" w:rsidP="00461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B24A15">
              <w:rPr>
                <w:rFonts w:asciiTheme="majorBidi" w:eastAsia="Calibri" w:hAnsiTheme="majorBidi" w:cstheme="majorBidi"/>
                <w:color w:val="000000"/>
                <w:sz w:val="26"/>
                <w:szCs w:val="26"/>
              </w:rPr>
              <w:t>(</w:t>
            </w:r>
            <w:r w:rsidR="00845E35" w:rsidRPr="00845E35">
              <w:rPr>
                <w:rFonts w:asciiTheme="majorBidi" w:eastAsia="Calibri" w:hAnsiTheme="majorBidi" w:cstheme="majorBidi"/>
                <w:color w:val="000000"/>
                <w:sz w:val="26"/>
                <w:szCs w:val="26"/>
              </w:rPr>
              <w:t>7</w:t>
            </w:r>
            <w:r w:rsidRPr="00B24A15">
              <w:rPr>
                <w:rFonts w:asciiTheme="majorBidi" w:eastAsia="Calibri" w:hAnsiTheme="majorBidi" w:cstheme="majorBidi"/>
                <w:color w:val="000000"/>
                <w:sz w:val="26"/>
                <w:szCs w:val="26"/>
              </w:rPr>
              <w:t>,</w:t>
            </w:r>
            <w:r w:rsidR="00845E35" w:rsidRPr="00845E35">
              <w:rPr>
                <w:rFonts w:asciiTheme="majorBidi" w:eastAsia="Calibri" w:hAnsiTheme="majorBidi" w:cstheme="majorBidi"/>
                <w:color w:val="000000"/>
                <w:sz w:val="26"/>
                <w:szCs w:val="26"/>
              </w:rPr>
              <w:t>602</w:t>
            </w:r>
            <w:r w:rsidRPr="00B24A15">
              <w:rPr>
                <w:rFonts w:asciiTheme="majorBidi" w:eastAsia="Calibri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239" w:type="dxa"/>
            <w:gridSpan w:val="3"/>
          </w:tcPr>
          <w:p w14:paraId="24ECA7B9" w14:textId="77777777" w:rsidR="004614C1" w:rsidRPr="00B24A15" w:rsidRDefault="004614C1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3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5EB3D86" w14:textId="090F7EAC" w:rsidR="004614C1" w:rsidRPr="00B24A15" w:rsidRDefault="00845E35" w:rsidP="00461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845E3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82</w:t>
            </w:r>
            <w:r w:rsidR="00C37FCE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845E3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704</w:t>
            </w:r>
          </w:p>
        </w:tc>
        <w:tc>
          <w:tcPr>
            <w:tcW w:w="237" w:type="dxa"/>
            <w:gridSpan w:val="2"/>
            <w:shd w:val="clear" w:color="auto" w:fill="auto"/>
          </w:tcPr>
          <w:p w14:paraId="4CA404F0" w14:textId="77777777" w:rsidR="004614C1" w:rsidRPr="00B24A15" w:rsidRDefault="004614C1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B5E3B10" w14:textId="309B3387" w:rsidR="004614C1" w:rsidRPr="00B24A15" w:rsidRDefault="00845E35" w:rsidP="00461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58" w:right="-144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845E35">
              <w:rPr>
                <w:rFonts w:asciiTheme="majorBidi" w:eastAsia="Calibri" w:hAnsiTheme="majorBidi" w:cstheme="majorBidi"/>
                <w:color w:val="000000"/>
                <w:sz w:val="26"/>
                <w:szCs w:val="26"/>
              </w:rPr>
              <w:t>67</w:t>
            </w:r>
            <w:r w:rsidR="004614C1" w:rsidRPr="00B24A15">
              <w:rPr>
                <w:rFonts w:asciiTheme="majorBidi" w:eastAsia="Calibri" w:hAnsiTheme="majorBidi" w:cstheme="majorBidi"/>
                <w:color w:val="000000"/>
                <w:sz w:val="26"/>
                <w:szCs w:val="26"/>
              </w:rPr>
              <w:t>,</w:t>
            </w:r>
            <w:r w:rsidRPr="00845E35">
              <w:rPr>
                <w:rFonts w:asciiTheme="majorBidi" w:eastAsia="Calibri" w:hAnsiTheme="majorBidi" w:cstheme="majorBidi"/>
                <w:color w:val="000000"/>
                <w:sz w:val="26"/>
                <w:szCs w:val="26"/>
              </w:rPr>
              <w:t>031</w:t>
            </w:r>
          </w:p>
        </w:tc>
      </w:tr>
      <w:tr w:rsidR="004614C1" w:rsidRPr="00B24A15" w14:paraId="5B853C90" w14:textId="77777777" w:rsidTr="009B623A">
        <w:tc>
          <w:tcPr>
            <w:tcW w:w="2160" w:type="dxa"/>
            <w:shd w:val="clear" w:color="auto" w:fill="auto"/>
          </w:tcPr>
          <w:p w14:paraId="7472E6E9" w14:textId="77777777" w:rsidR="004614C1" w:rsidRPr="00B24A15" w:rsidRDefault="004614C1" w:rsidP="004614C1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eastAsia="en-GB" w:bidi="ar-SA"/>
              </w:rPr>
            </w:pPr>
            <w:r w:rsidRPr="00B24A1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รวมรายได้</w:t>
            </w: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</w:tcPr>
          <w:p w14:paraId="771161C4" w14:textId="6749A59A" w:rsidR="004614C1" w:rsidRPr="00B24A15" w:rsidRDefault="00845E35" w:rsidP="00FF7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75" w:right="-218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845E35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1</w:t>
            </w:r>
            <w:r w:rsidR="004614C1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845E35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462</w:t>
            </w:r>
            <w:r w:rsidR="004614C1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845E35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449</w:t>
            </w:r>
          </w:p>
        </w:tc>
        <w:tc>
          <w:tcPr>
            <w:tcW w:w="236" w:type="dxa"/>
          </w:tcPr>
          <w:p w14:paraId="70E09669" w14:textId="77777777" w:rsidR="004614C1" w:rsidRPr="00B24A15" w:rsidRDefault="004614C1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right="-218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72F71DDF" w14:textId="00470D6C" w:rsidR="004614C1" w:rsidRPr="00B24A15" w:rsidRDefault="00845E35" w:rsidP="00FF7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75" w:right="-218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845E35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950</w:t>
            </w:r>
            <w:r w:rsidR="004614C1" w:rsidRPr="00B24A15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845E35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639</w:t>
            </w:r>
          </w:p>
        </w:tc>
        <w:tc>
          <w:tcPr>
            <w:tcW w:w="236" w:type="dxa"/>
          </w:tcPr>
          <w:p w14:paraId="0D41EB3A" w14:textId="77777777" w:rsidR="004614C1" w:rsidRPr="00B24A15" w:rsidRDefault="004614C1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7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E9C33F" w14:textId="27ECBE76" w:rsidR="004614C1" w:rsidRPr="00B24A15" w:rsidRDefault="00845E35" w:rsidP="00FF7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16" w:right="-58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845E35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67</w:t>
            </w:r>
            <w:r w:rsidR="004614C1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845E35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523</w:t>
            </w:r>
          </w:p>
        </w:tc>
        <w:tc>
          <w:tcPr>
            <w:tcW w:w="283" w:type="dxa"/>
            <w:shd w:val="clear" w:color="auto" w:fill="auto"/>
          </w:tcPr>
          <w:p w14:paraId="06F4240D" w14:textId="77777777" w:rsidR="004614C1" w:rsidRPr="00B24A15" w:rsidRDefault="004614C1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7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17CA3B" w14:textId="3F28FCD4" w:rsidR="004614C1" w:rsidRPr="00B24A15" w:rsidRDefault="00845E35" w:rsidP="00461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after="0" w:line="240" w:lineRule="auto"/>
              <w:ind w:left="-122" w:right="-106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845E35">
              <w:rPr>
                <w:rFonts w:asciiTheme="majorBidi" w:eastAsia="Calibri" w:hAnsiTheme="majorBidi" w:cstheme="majorBidi"/>
                <w:b/>
                <w:bCs/>
                <w:color w:val="000000"/>
                <w:sz w:val="26"/>
                <w:szCs w:val="26"/>
              </w:rPr>
              <w:t>82</w:t>
            </w:r>
            <w:r w:rsidR="004614C1" w:rsidRPr="00B24A15">
              <w:rPr>
                <w:rFonts w:asciiTheme="majorBidi" w:eastAsia="Calibri" w:hAnsiTheme="majorBidi" w:cstheme="majorBidi"/>
                <w:b/>
                <w:bCs/>
                <w:color w:val="000000"/>
                <w:sz w:val="26"/>
                <w:szCs w:val="26"/>
              </w:rPr>
              <w:t>,</w:t>
            </w:r>
            <w:r w:rsidRPr="00845E35">
              <w:rPr>
                <w:rFonts w:asciiTheme="majorBidi" w:eastAsia="Calibri" w:hAnsiTheme="majorBidi" w:cstheme="majorBidi"/>
                <w:b/>
                <w:bCs/>
                <w:color w:val="000000"/>
                <w:sz w:val="26"/>
                <w:szCs w:val="26"/>
              </w:rPr>
              <w:t>502</w:t>
            </w:r>
          </w:p>
        </w:tc>
        <w:tc>
          <w:tcPr>
            <w:tcW w:w="236" w:type="dxa"/>
            <w:shd w:val="clear" w:color="auto" w:fill="auto"/>
          </w:tcPr>
          <w:p w14:paraId="2EB62C86" w14:textId="77777777" w:rsidR="004614C1" w:rsidRPr="00B24A15" w:rsidRDefault="004614C1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7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D6EA85" w14:textId="7D6A8E03" w:rsidR="004614C1" w:rsidRPr="00B24A15" w:rsidRDefault="00845E35" w:rsidP="00FF7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31" w:right="-111" w:hanging="2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845E35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4</w:t>
            </w:r>
            <w:r w:rsidR="004614C1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845E35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543</w:t>
            </w:r>
          </w:p>
        </w:tc>
        <w:tc>
          <w:tcPr>
            <w:tcW w:w="283" w:type="dxa"/>
            <w:shd w:val="clear" w:color="auto" w:fill="auto"/>
          </w:tcPr>
          <w:p w14:paraId="58EFC1FD" w14:textId="77777777" w:rsidR="004614C1" w:rsidRPr="00B24A15" w:rsidRDefault="004614C1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11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7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F1E04E" w14:textId="67A83527" w:rsidR="004614C1" w:rsidRPr="00B24A15" w:rsidRDefault="00845E35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-111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845E35">
              <w:rPr>
                <w:rFonts w:asciiTheme="majorBidi" w:eastAsia="Calibri" w:hAnsiTheme="majorBidi" w:cstheme="majorBidi"/>
                <w:b/>
                <w:bCs/>
                <w:color w:val="000000"/>
                <w:sz w:val="26"/>
                <w:szCs w:val="26"/>
              </w:rPr>
              <w:t>7</w:t>
            </w:r>
            <w:r w:rsidR="004614C1" w:rsidRPr="00B24A15">
              <w:rPr>
                <w:rFonts w:asciiTheme="majorBidi" w:eastAsia="Calibri" w:hAnsiTheme="majorBidi" w:cstheme="majorBidi"/>
                <w:b/>
                <w:bCs/>
                <w:color w:val="000000"/>
                <w:sz w:val="26"/>
                <w:szCs w:val="26"/>
              </w:rPr>
              <w:t>,</w:t>
            </w:r>
            <w:r w:rsidRPr="00845E35">
              <w:rPr>
                <w:rFonts w:asciiTheme="majorBidi" w:eastAsia="Calibri" w:hAnsiTheme="majorBidi" w:cstheme="majorBidi"/>
                <w:b/>
                <w:bCs/>
                <w:color w:val="000000"/>
                <w:sz w:val="26"/>
                <w:szCs w:val="26"/>
              </w:rPr>
              <w:t>327</w:t>
            </w:r>
          </w:p>
        </w:tc>
        <w:tc>
          <w:tcPr>
            <w:tcW w:w="236" w:type="dxa"/>
            <w:shd w:val="clear" w:color="auto" w:fill="auto"/>
          </w:tcPr>
          <w:p w14:paraId="5A36B832" w14:textId="77777777" w:rsidR="004614C1" w:rsidRPr="00B24A15" w:rsidRDefault="004614C1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454849" w14:textId="6D042F2A" w:rsidR="004614C1" w:rsidRPr="00B24A15" w:rsidRDefault="00845E35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121" w:right="-93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845E35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1</w:t>
            </w:r>
            <w:r w:rsidR="004B226B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845E35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534</w:t>
            </w:r>
            <w:r w:rsidR="004B226B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845E35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515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7CF2C998" w14:textId="77777777" w:rsidR="004614C1" w:rsidRPr="00B24A15" w:rsidRDefault="004614C1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right="-93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2CCB74" w14:textId="79330CA8" w:rsidR="004614C1" w:rsidRPr="00B24A15" w:rsidRDefault="00845E35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76" w:right="-93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845E35">
              <w:rPr>
                <w:rFonts w:asciiTheme="majorBidi" w:eastAsia="Calibri" w:hAnsiTheme="majorBidi" w:cstheme="majorBidi"/>
                <w:b/>
                <w:bCs/>
                <w:color w:val="000000"/>
                <w:sz w:val="26"/>
                <w:szCs w:val="26"/>
              </w:rPr>
              <w:t>1</w:t>
            </w:r>
            <w:r w:rsidR="004614C1" w:rsidRPr="00B24A15">
              <w:rPr>
                <w:rFonts w:asciiTheme="majorBidi" w:eastAsia="Calibri" w:hAnsiTheme="majorBidi" w:cstheme="majorBidi"/>
                <w:b/>
                <w:bCs/>
                <w:color w:val="000000"/>
                <w:sz w:val="26"/>
                <w:szCs w:val="26"/>
              </w:rPr>
              <w:t>,</w:t>
            </w:r>
            <w:r w:rsidRPr="00845E35">
              <w:rPr>
                <w:rFonts w:asciiTheme="majorBidi" w:eastAsia="Calibri" w:hAnsiTheme="majorBidi" w:cstheme="majorBidi"/>
                <w:b/>
                <w:bCs/>
                <w:color w:val="000000"/>
                <w:sz w:val="26"/>
                <w:szCs w:val="26"/>
              </w:rPr>
              <w:t>040</w:t>
            </w:r>
            <w:r w:rsidR="004614C1" w:rsidRPr="00B24A15">
              <w:rPr>
                <w:rFonts w:asciiTheme="majorBidi" w:eastAsia="Calibri" w:hAnsiTheme="majorBidi" w:cstheme="majorBidi"/>
                <w:b/>
                <w:bCs/>
                <w:color w:val="000000"/>
                <w:sz w:val="26"/>
                <w:szCs w:val="26"/>
              </w:rPr>
              <w:t>,</w:t>
            </w:r>
            <w:r w:rsidRPr="00845E35">
              <w:rPr>
                <w:rFonts w:asciiTheme="majorBidi" w:eastAsia="Calibri" w:hAnsiTheme="majorBidi" w:cstheme="majorBidi"/>
                <w:b/>
                <w:bCs/>
                <w:color w:val="000000"/>
                <w:sz w:val="26"/>
                <w:szCs w:val="26"/>
              </w:rPr>
              <w:t>468</w:t>
            </w:r>
          </w:p>
        </w:tc>
        <w:tc>
          <w:tcPr>
            <w:tcW w:w="236" w:type="dxa"/>
            <w:gridSpan w:val="3"/>
          </w:tcPr>
          <w:p w14:paraId="1685CCFA" w14:textId="77777777" w:rsidR="004614C1" w:rsidRPr="00B24A15" w:rsidRDefault="004614C1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897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155043" w14:textId="2812870D" w:rsidR="004614C1" w:rsidRPr="00B24A15" w:rsidRDefault="005F71F0" w:rsidP="00461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(</w:t>
            </w:r>
            <w:r w:rsidR="00845E35" w:rsidRPr="00845E35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14</w:t>
            </w:r>
            <w:r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="00845E35" w:rsidRPr="00845E35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263</w:t>
            </w:r>
            <w:r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36" w:type="dxa"/>
            <w:gridSpan w:val="2"/>
          </w:tcPr>
          <w:p w14:paraId="1AB4F215" w14:textId="77777777" w:rsidR="004614C1" w:rsidRPr="00B24A15" w:rsidRDefault="004614C1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79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AB7DE01" w14:textId="1A80CA3A" w:rsidR="004614C1" w:rsidRPr="00B24A15" w:rsidRDefault="004614C1" w:rsidP="00461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24A15">
              <w:rPr>
                <w:rFonts w:asciiTheme="majorBidi" w:eastAsia="Calibri" w:hAnsiTheme="majorBidi" w:cstheme="majorBidi"/>
                <w:b/>
                <w:bCs/>
                <w:color w:val="000000"/>
                <w:sz w:val="26"/>
                <w:szCs w:val="26"/>
              </w:rPr>
              <w:t>(</w:t>
            </w:r>
            <w:r w:rsidR="00845E35" w:rsidRPr="00845E35">
              <w:rPr>
                <w:rFonts w:asciiTheme="majorBidi" w:eastAsia="Calibri" w:hAnsiTheme="majorBidi" w:cstheme="majorBidi"/>
                <w:b/>
                <w:bCs/>
                <w:color w:val="000000"/>
                <w:sz w:val="26"/>
                <w:szCs w:val="26"/>
              </w:rPr>
              <w:t>21</w:t>
            </w:r>
            <w:r w:rsidRPr="00B24A15">
              <w:rPr>
                <w:rFonts w:asciiTheme="majorBidi" w:eastAsia="Calibri" w:hAnsiTheme="majorBidi" w:cstheme="majorBidi"/>
                <w:b/>
                <w:bCs/>
                <w:color w:val="000000"/>
                <w:sz w:val="26"/>
                <w:szCs w:val="26"/>
              </w:rPr>
              <w:t>,</w:t>
            </w:r>
            <w:r w:rsidR="00845E35" w:rsidRPr="00845E35">
              <w:rPr>
                <w:rFonts w:asciiTheme="majorBidi" w:eastAsia="Calibri" w:hAnsiTheme="majorBidi" w:cstheme="majorBidi"/>
                <w:b/>
                <w:bCs/>
                <w:color w:val="000000"/>
                <w:sz w:val="26"/>
                <w:szCs w:val="26"/>
              </w:rPr>
              <w:t>490</w:t>
            </w:r>
            <w:r w:rsidRPr="00B24A15">
              <w:rPr>
                <w:rFonts w:asciiTheme="majorBidi" w:eastAsia="Calibri" w:hAnsiTheme="majorBidi" w:cstheme="majorBidi"/>
                <w:b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239" w:type="dxa"/>
            <w:gridSpan w:val="3"/>
          </w:tcPr>
          <w:p w14:paraId="6ACCA60D" w14:textId="77777777" w:rsidR="004614C1" w:rsidRPr="00B24A15" w:rsidRDefault="004614C1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931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0B2AD2" w14:textId="6411C2C5" w:rsidR="004614C1" w:rsidRPr="00B24A15" w:rsidRDefault="00845E35" w:rsidP="00461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845E35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1</w:t>
            </w:r>
            <w:r w:rsidR="0085679B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845E35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520</w:t>
            </w:r>
            <w:r w:rsidR="0085679B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845E35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252</w:t>
            </w:r>
          </w:p>
        </w:tc>
        <w:tc>
          <w:tcPr>
            <w:tcW w:w="237" w:type="dxa"/>
            <w:gridSpan w:val="2"/>
            <w:shd w:val="clear" w:color="auto" w:fill="auto"/>
          </w:tcPr>
          <w:p w14:paraId="6F769BEB" w14:textId="77777777" w:rsidR="004614C1" w:rsidRPr="00B24A15" w:rsidRDefault="004614C1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487A36" w14:textId="3D9485C4" w:rsidR="004614C1" w:rsidRPr="00B24A15" w:rsidRDefault="00845E35" w:rsidP="00461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58" w:right="-144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845E35">
              <w:rPr>
                <w:rFonts w:asciiTheme="majorBidi" w:eastAsia="Calibri" w:hAnsiTheme="majorBidi" w:cstheme="majorBidi"/>
                <w:b/>
                <w:bCs/>
                <w:color w:val="000000"/>
                <w:sz w:val="26"/>
                <w:szCs w:val="26"/>
              </w:rPr>
              <w:t>1</w:t>
            </w:r>
            <w:r w:rsidR="004614C1" w:rsidRPr="00B24A15">
              <w:rPr>
                <w:rFonts w:asciiTheme="majorBidi" w:eastAsia="Calibri" w:hAnsiTheme="majorBidi" w:cstheme="majorBidi"/>
                <w:b/>
                <w:bCs/>
                <w:color w:val="000000"/>
                <w:sz w:val="26"/>
                <w:szCs w:val="26"/>
              </w:rPr>
              <w:t>,</w:t>
            </w:r>
            <w:r w:rsidRPr="00845E35">
              <w:rPr>
                <w:rFonts w:asciiTheme="majorBidi" w:eastAsia="Calibri" w:hAnsiTheme="majorBidi" w:cstheme="majorBidi"/>
                <w:b/>
                <w:bCs/>
                <w:color w:val="000000"/>
                <w:sz w:val="26"/>
                <w:szCs w:val="26"/>
              </w:rPr>
              <w:t>018</w:t>
            </w:r>
            <w:r w:rsidR="004614C1" w:rsidRPr="00B24A15">
              <w:rPr>
                <w:rFonts w:asciiTheme="majorBidi" w:eastAsia="Calibri" w:hAnsiTheme="majorBidi" w:cstheme="majorBidi"/>
                <w:b/>
                <w:bCs/>
                <w:color w:val="000000"/>
                <w:sz w:val="26"/>
                <w:szCs w:val="26"/>
              </w:rPr>
              <w:t>,</w:t>
            </w:r>
            <w:r w:rsidRPr="00845E35">
              <w:rPr>
                <w:rFonts w:asciiTheme="majorBidi" w:eastAsia="Calibri" w:hAnsiTheme="majorBidi" w:cstheme="majorBidi"/>
                <w:b/>
                <w:bCs/>
                <w:color w:val="000000"/>
                <w:sz w:val="26"/>
                <w:szCs w:val="26"/>
              </w:rPr>
              <w:t>978</w:t>
            </w:r>
          </w:p>
        </w:tc>
      </w:tr>
      <w:tr w:rsidR="004614C1" w:rsidRPr="00B24A15" w14:paraId="7C1F9661" w14:textId="77777777" w:rsidTr="009B623A">
        <w:tc>
          <w:tcPr>
            <w:tcW w:w="2160" w:type="dxa"/>
            <w:shd w:val="clear" w:color="auto" w:fill="auto"/>
            <w:vAlign w:val="bottom"/>
          </w:tcPr>
          <w:p w14:paraId="21713D13" w14:textId="77777777" w:rsidR="004614C1" w:rsidRPr="00B24A15" w:rsidRDefault="004614C1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940" w:type="dxa"/>
            <w:tcBorders>
              <w:top w:val="double" w:sz="4" w:space="0" w:color="auto"/>
            </w:tcBorders>
          </w:tcPr>
          <w:p w14:paraId="1040D6CD" w14:textId="77777777" w:rsidR="004614C1" w:rsidRPr="00B24A15" w:rsidRDefault="004614C1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5" w:right="-218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</w:tcPr>
          <w:p w14:paraId="227D223C" w14:textId="77777777" w:rsidR="004614C1" w:rsidRPr="00B24A15" w:rsidRDefault="004614C1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right="-218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</w:tcPr>
          <w:p w14:paraId="35970E45" w14:textId="77777777" w:rsidR="004614C1" w:rsidRPr="00B24A15" w:rsidRDefault="004614C1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22" w:right="-218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</w:tcPr>
          <w:p w14:paraId="7F0B48ED" w14:textId="77777777" w:rsidR="004614C1" w:rsidRPr="00B24A15" w:rsidRDefault="004614C1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772" w:type="dxa"/>
            <w:tcBorders>
              <w:top w:val="double" w:sz="4" w:space="0" w:color="auto"/>
            </w:tcBorders>
            <w:shd w:val="clear" w:color="auto" w:fill="auto"/>
          </w:tcPr>
          <w:p w14:paraId="6EF9A075" w14:textId="77777777" w:rsidR="004614C1" w:rsidRPr="00B24A15" w:rsidRDefault="004614C1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16" w:right="-58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798DAC26" w14:textId="77777777" w:rsidR="004614C1" w:rsidRPr="00B24A15" w:rsidRDefault="004614C1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79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B12338D" w14:textId="77777777" w:rsidR="004614C1" w:rsidRPr="00B24A15" w:rsidRDefault="004614C1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122" w:right="-106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4508AE8" w14:textId="77777777" w:rsidR="004614C1" w:rsidRPr="00B24A15" w:rsidRDefault="004614C1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705" w:type="dxa"/>
            <w:tcBorders>
              <w:top w:val="double" w:sz="4" w:space="0" w:color="auto"/>
            </w:tcBorders>
            <w:shd w:val="clear" w:color="auto" w:fill="auto"/>
          </w:tcPr>
          <w:p w14:paraId="70EDA239" w14:textId="77777777" w:rsidR="004614C1" w:rsidRPr="00B24A15" w:rsidRDefault="004614C1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21" w:right="-111" w:hanging="2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67754A88" w14:textId="77777777" w:rsidR="004614C1" w:rsidRPr="00B24A15" w:rsidRDefault="004614C1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11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797" w:type="dxa"/>
            <w:tcBorders>
              <w:top w:val="double" w:sz="4" w:space="0" w:color="auto"/>
            </w:tcBorders>
            <w:shd w:val="clear" w:color="auto" w:fill="auto"/>
          </w:tcPr>
          <w:p w14:paraId="19B93DEB" w14:textId="77777777" w:rsidR="004614C1" w:rsidRPr="00B24A15" w:rsidRDefault="004614C1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-111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289132B" w14:textId="77777777" w:rsidR="004614C1" w:rsidRPr="00B24A15" w:rsidRDefault="004614C1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0FB15EAC" w14:textId="77777777" w:rsidR="004614C1" w:rsidRPr="00B24A15" w:rsidRDefault="004614C1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121" w:right="-93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22899E50" w14:textId="77777777" w:rsidR="004614C1" w:rsidRPr="00B24A15" w:rsidRDefault="004614C1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right="-93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148B34E3" w14:textId="77777777" w:rsidR="004614C1" w:rsidRPr="00B24A15" w:rsidRDefault="004614C1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76" w:right="-93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  <w:gridSpan w:val="3"/>
          </w:tcPr>
          <w:p w14:paraId="3B78A96E" w14:textId="77777777" w:rsidR="004614C1" w:rsidRPr="00B24A15" w:rsidRDefault="004614C1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897" w:type="dxa"/>
            <w:gridSpan w:val="3"/>
            <w:tcBorders>
              <w:top w:val="double" w:sz="4" w:space="0" w:color="auto"/>
            </w:tcBorders>
            <w:shd w:val="clear" w:color="auto" w:fill="auto"/>
          </w:tcPr>
          <w:p w14:paraId="1F08A6F2" w14:textId="77777777" w:rsidR="004614C1" w:rsidRPr="00B24A15" w:rsidRDefault="004614C1" w:rsidP="00461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14:paraId="29F95E6B" w14:textId="77777777" w:rsidR="004614C1" w:rsidRPr="00B24A15" w:rsidRDefault="004614C1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791" w:type="dxa"/>
            <w:gridSpan w:val="2"/>
            <w:tcBorders>
              <w:top w:val="double" w:sz="4" w:space="0" w:color="auto"/>
            </w:tcBorders>
          </w:tcPr>
          <w:p w14:paraId="5EA7F3CE" w14:textId="77777777" w:rsidR="004614C1" w:rsidRPr="00B24A15" w:rsidRDefault="004614C1" w:rsidP="00461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39" w:type="dxa"/>
            <w:gridSpan w:val="3"/>
          </w:tcPr>
          <w:p w14:paraId="6C4103DE" w14:textId="77777777" w:rsidR="004614C1" w:rsidRPr="00B24A15" w:rsidRDefault="004614C1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931" w:type="dxa"/>
            <w:gridSpan w:val="3"/>
            <w:tcBorders>
              <w:top w:val="double" w:sz="4" w:space="0" w:color="auto"/>
            </w:tcBorders>
            <w:shd w:val="clear" w:color="auto" w:fill="auto"/>
          </w:tcPr>
          <w:p w14:paraId="153E5A48" w14:textId="77777777" w:rsidR="004614C1" w:rsidRPr="00B24A15" w:rsidRDefault="004614C1" w:rsidP="00461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37" w:type="dxa"/>
            <w:gridSpan w:val="2"/>
            <w:shd w:val="clear" w:color="auto" w:fill="auto"/>
          </w:tcPr>
          <w:p w14:paraId="141A2EBC" w14:textId="77777777" w:rsidR="004614C1" w:rsidRPr="00B24A15" w:rsidRDefault="004614C1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4B7FAD13" w14:textId="77777777" w:rsidR="004614C1" w:rsidRPr="00B24A15" w:rsidRDefault="004614C1" w:rsidP="00461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58" w:right="-144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4614C1" w:rsidRPr="00B24A15" w14:paraId="033C9E99" w14:textId="77777777" w:rsidTr="009B623A">
        <w:tc>
          <w:tcPr>
            <w:tcW w:w="2160" w:type="dxa"/>
            <w:shd w:val="clear" w:color="auto" w:fill="auto"/>
            <w:vAlign w:val="bottom"/>
          </w:tcPr>
          <w:p w14:paraId="25C88A20" w14:textId="18527326" w:rsidR="004614C1" w:rsidRPr="00B24A15" w:rsidRDefault="004614C1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8" w:right="-108" w:hanging="16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B24A1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ส่วนแบ่งกำไร (ขาดทุน) จาก</w:t>
            </w:r>
            <w:r w:rsidRPr="00B24A1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br/>
              <w:t>เงินลงทุนในบริษัทร่วม และการร่วมค้า</w:t>
            </w:r>
          </w:p>
        </w:tc>
        <w:tc>
          <w:tcPr>
            <w:tcW w:w="940" w:type="dxa"/>
          </w:tcPr>
          <w:p w14:paraId="7F80980F" w14:textId="77777777" w:rsidR="004614C1" w:rsidRDefault="004614C1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75" w:right="-218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  <w:p w14:paraId="387B04CE" w14:textId="77777777" w:rsidR="004614C1" w:rsidRDefault="004614C1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75" w:right="-218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  <w:p w14:paraId="38206E2B" w14:textId="79944F0F" w:rsidR="004614C1" w:rsidRPr="00B24A15" w:rsidRDefault="004614C1" w:rsidP="00FF7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75" w:right="-218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(</w:t>
            </w:r>
            <w:r w:rsidR="00845E35" w:rsidRPr="00845E3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589</w:t>
            </w:r>
            <w:r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4F2F4342" w14:textId="77777777" w:rsidR="004614C1" w:rsidRPr="00B24A15" w:rsidRDefault="004614C1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right="-218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44" w:type="dxa"/>
          </w:tcPr>
          <w:p w14:paraId="03AFACAF" w14:textId="77777777" w:rsidR="004614C1" w:rsidRPr="00B24A15" w:rsidRDefault="004614C1" w:rsidP="00461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  <w:p w14:paraId="7A38C9C6" w14:textId="77777777" w:rsidR="004614C1" w:rsidRPr="00B24A15" w:rsidRDefault="004614C1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ind w:left="-122" w:right="-218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  <w:p w14:paraId="60E6FDE6" w14:textId="489504A6" w:rsidR="004614C1" w:rsidRPr="00B24A15" w:rsidRDefault="004614C1" w:rsidP="00FF7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75" w:right="-218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B24A1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(</w:t>
            </w:r>
            <w:r w:rsidR="00845E35" w:rsidRPr="00845E3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25</w:t>
            </w:r>
            <w:r w:rsidR="00B34C5B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6</w:t>
            </w:r>
            <w:r w:rsidRPr="00B24A1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18A737C6" w14:textId="77777777" w:rsidR="004614C1" w:rsidRPr="00B24A15" w:rsidRDefault="004614C1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72" w:type="dxa"/>
          </w:tcPr>
          <w:p w14:paraId="6FEEBCD5" w14:textId="77777777" w:rsidR="004614C1" w:rsidRDefault="004614C1" w:rsidP="00461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3"/>
              </w:tabs>
              <w:spacing w:after="0" w:line="240" w:lineRule="auto"/>
              <w:ind w:left="-122" w:right="-106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  <w:p w14:paraId="07CB97F9" w14:textId="77777777" w:rsidR="004614C1" w:rsidRDefault="004614C1" w:rsidP="00461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3"/>
              </w:tabs>
              <w:spacing w:after="0" w:line="240" w:lineRule="auto"/>
              <w:ind w:left="-122" w:right="-106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  <w:p w14:paraId="1DF87D01" w14:textId="2891DC50" w:rsidR="004614C1" w:rsidRPr="00B24A15" w:rsidRDefault="004614C1" w:rsidP="00461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3"/>
              </w:tabs>
              <w:spacing w:after="0" w:line="240" w:lineRule="auto"/>
              <w:ind w:left="-122" w:right="-106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60E05079" w14:textId="77777777" w:rsidR="004614C1" w:rsidRPr="00B24A15" w:rsidRDefault="004614C1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7" w:type="dxa"/>
            <w:vAlign w:val="bottom"/>
          </w:tcPr>
          <w:p w14:paraId="6EBA0AC8" w14:textId="7190D5E4" w:rsidR="004614C1" w:rsidRPr="00B24A15" w:rsidRDefault="004614C1" w:rsidP="00461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3"/>
              </w:tabs>
              <w:spacing w:after="0" w:line="240" w:lineRule="auto"/>
              <w:ind w:left="-122" w:right="-106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B24A15">
              <w:rPr>
                <w:rFonts w:asciiTheme="majorBidi" w:eastAsia="Calibr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23C86B3" w14:textId="77777777" w:rsidR="004614C1" w:rsidRPr="00B24A15" w:rsidRDefault="004614C1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05" w:type="dxa"/>
            <w:shd w:val="clear" w:color="auto" w:fill="auto"/>
          </w:tcPr>
          <w:p w14:paraId="3C1B7922" w14:textId="77777777" w:rsidR="004614C1" w:rsidRDefault="004614C1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31" w:right="-111" w:hanging="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  <w:p w14:paraId="5C12CCF8" w14:textId="77777777" w:rsidR="004614C1" w:rsidRDefault="004614C1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31" w:right="-111" w:hanging="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  <w:p w14:paraId="3BEB0AD6" w14:textId="1CEB4E9D" w:rsidR="004614C1" w:rsidRPr="00B24A15" w:rsidRDefault="00845E35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31" w:right="-111" w:hanging="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845E3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83</w:t>
            </w:r>
          </w:p>
        </w:tc>
        <w:tc>
          <w:tcPr>
            <w:tcW w:w="283" w:type="dxa"/>
            <w:shd w:val="clear" w:color="auto" w:fill="auto"/>
          </w:tcPr>
          <w:p w14:paraId="430B8F01" w14:textId="77777777" w:rsidR="004614C1" w:rsidRPr="00B24A15" w:rsidRDefault="004614C1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11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7" w:type="dxa"/>
            <w:shd w:val="clear" w:color="auto" w:fill="auto"/>
          </w:tcPr>
          <w:p w14:paraId="33A21FF6" w14:textId="77777777" w:rsidR="004614C1" w:rsidRPr="00B24A15" w:rsidRDefault="004614C1" w:rsidP="00461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after="0" w:line="240" w:lineRule="auto"/>
              <w:ind w:right="-18"/>
              <w:rPr>
                <w:rFonts w:asciiTheme="majorBidi" w:eastAsia="Calibri" w:hAnsiTheme="majorBidi" w:cstheme="majorBidi"/>
                <w:color w:val="000000"/>
                <w:sz w:val="26"/>
                <w:szCs w:val="26"/>
              </w:rPr>
            </w:pPr>
          </w:p>
          <w:p w14:paraId="3C8A7B3F" w14:textId="77777777" w:rsidR="004614C1" w:rsidRPr="00B24A15" w:rsidRDefault="004614C1" w:rsidP="00461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 w:line="240" w:lineRule="auto"/>
              <w:ind w:right="-111"/>
              <w:rPr>
                <w:rFonts w:asciiTheme="majorBidi" w:eastAsia="Calibri" w:hAnsiTheme="majorBidi" w:cstheme="majorBidi"/>
                <w:color w:val="000000"/>
                <w:sz w:val="26"/>
                <w:szCs w:val="26"/>
              </w:rPr>
            </w:pPr>
          </w:p>
          <w:p w14:paraId="3BD293C9" w14:textId="0D31E04F" w:rsidR="004614C1" w:rsidRPr="00B24A15" w:rsidRDefault="00845E35" w:rsidP="00461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 w:line="240" w:lineRule="auto"/>
              <w:ind w:right="-111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845E35">
              <w:rPr>
                <w:rFonts w:asciiTheme="majorBidi" w:eastAsia="Calibri" w:hAnsiTheme="majorBidi" w:cstheme="majorBidi"/>
                <w:color w:val="000000"/>
                <w:sz w:val="26"/>
                <w:szCs w:val="26"/>
              </w:rPr>
              <w:t>1</w:t>
            </w:r>
            <w:r w:rsidR="004614C1" w:rsidRPr="00B24A15">
              <w:rPr>
                <w:rFonts w:asciiTheme="majorBidi" w:eastAsia="Calibri" w:hAnsiTheme="majorBidi" w:cstheme="majorBidi"/>
                <w:color w:val="000000"/>
                <w:sz w:val="26"/>
                <w:szCs w:val="26"/>
              </w:rPr>
              <w:t>,</w:t>
            </w:r>
            <w:r w:rsidRPr="00845E35">
              <w:rPr>
                <w:rFonts w:asciiTheme="majorBidi" w:eastAsia="Calibri" w:hAnsiTheme="majorBidi" w:cstheme="majorBidi"/>
                <w:color w:val="000000"/>
                <w:sz w:val="26"/>
                <w:szCs w:val="26"/>
              </w:rPr>
              <w:t>07</w:t>
            </w:r>
            <w:r w:rsidR="00B34C5B">
              <w:rPr>
                <w:rFonts w:asciiTheme="majorBidi" w:eastAsia="Calibri" w:hAnsiTheme="majorBidi" w:cstheme="majorBidi"/>
                <w:color w:val="000000"/>
                <w:sz w:val="26"/>
                <w:szCs w:val="26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187C5B5E" w14:textId="77777777" w:rsidR="004614C1" w:rsidRPr="00B24A15" w:rsidRDefault="004614C1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shd w:val="clear" w:color="auto" w:fill="auto"/>
          </w:tcPr>
          <w:p w14:paraId="20326ECA" w14:textId="77777777" w:rsidR="004614C1" w:rsidRDefault="004614C1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121" w:right="-93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  <w:p w14:paraId="716AC871" w14:textId="77777777" w:rsidR="004614C1" w:rsidRDefault="004614C1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121" w:right="-93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  <w:p w14:paraId="5AE46B2B" w14:textId="7AC8B19C" w:rsidR="004614C1" w:rsidRPr="00B24A15" w:rsidRDefault="004614C1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121" w:right="-93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(</w:t>
            </w:r>
            <w:r w:rsidR="00845E35" w:rsidRPr="00845E3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506</w:t>
            </w:r>
            <w:r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07F02ECF" w14:textId="77777777" w:rsidR="004614C1" w:rsidRPr="00B24A15" w:rsidRDefault="004614C1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right="-93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shd w:val="clear" w:color="auto" w:fill="auto"/>
          </w:tcPr>
          <w:p w14:paraId="51EC2B0F" w14:textId="77777777" w:rsidR="004614C1" w:rsidRPr="00B24A15" w:rsidRDefault="004614C1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/>
              <w:jc w:val="right"/>
              <w:rPr>
                <w:rFonts w:asciiTheme="majorBidi" w:eastAsia="Calibri" w:hAnsiTheme="majorBidi" w:cstheme="majorBidi"/>
                <w:color w:val="000000"/>
                <w:sz w:val="26"/>
                <w:szCs w:val="26"/>
              </w:rPr>
            </w:pPr>
          </w:p>
          <w:p w14:paraId="783031E8" w14:textId="77777777" w:rsidR="004614C1" w:rsidRPr="00B24A15" w:rsidRDefault="004614C1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76" w:right="-93"/>
              <w:rPr>
                <w:rFonts w:asciiTheme="majorBidi" w:eastAsia="Calibri" w:hAnsiTheme="majorBidi" w:cstheme="majorBidi"/>
                <w:color w:val="000000"/>
                <w:sz w:val="26"/>
                <w:szCs w:val="26"/>
              </w:rPr>
            </w:pPr>
          </w:p>
          <w:p w14:paraId="58BCFF2E" w14:textId="79D98520" w:rsidR="004614C1" w:rsidRPr="00B24A15" w:rsidRDefault="00845E35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76" w:right="-93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845E35">
              <w:rPr>
                <w:rFonts w:asciiTheme="majorBidi" w:eastAsia="Calibri" w:hAnsiTheme="majorBidi" w:cstheme="majorBidi"/>
                <w:color w:val="000000"/>
                <w:sz w:val="26"/>
                <w:szCs w:val="26"/>
              </w:rPr>
              <w:t>815</w:t>
            </w:r>
          </w:p>
        </w:tc>
        <w:tc>
          <w:tcPr>
            <w:tcW w:w="236" w:type="dxa"/>
            <w:gridSpan w:val="3"/>
          </w:tcPr>
          <w:p w14:paraId="65966BAA" w14:textId="77777777" w:rsidR="004614C1" w:rsidRPr="00B24A15" w:rsidRDefault="004614C1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97" w:type="dxa"/>
            <w:gridSpan w:val="3"/>
            <w:shd w:val="clear" w:color="auto" w:fill="auto"/>
          </w:tcPr>
          <w:p w14:paraId="5D4A8FB7" w14:textId="77777777" w:rsidR="004614C1" w:rsidRDefault="004614C1" w:rsidP="00461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3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  <w:p w14:paraId="70C87E9C" w14:textId="77777777" w:rsidR="004614C1" w:rsidRDefault="004614C1" w:rsidP="00461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3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  <w:p w14:paraId="4F4114D2" w14:textId="56AE2D2B" w:rsidR="004614C1" w:rsidRPr="00B24A15" w:rsidRDefault="004614C1" w:rsidP="00461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3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</w:tcPr>
          <w:p w14:paraId="0EC896BB" w14:textId="77777777" w:rsidR="004614C1" w:rsidRPr="00B24A15" w:rsidRDefault="004614C1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0"/>
              <w:jc w:val="right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1" w:type="dxa"/>
            <w:gridSpan w:val="2"/>
          </w:tcPr>
          <w:p w14:paraId="6F4F6B8E" w14:textId="77777777" w:rsidR="004614C1" w:rsidRPr="00B24A15" w:rsidRDefault="004614C1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ind w:left="-100" w:right="68"/>
              <w:rPr>
                <w:rFonts w:asciiTheme="majorBidi" w:eastAsia="Calibri" w:hAnsiTheme="majorBidi" w:cstheme="majorBidi"/>
                <w:color w:val="000000"/>
                <w:sz w:val="26"/>
                <w:szCs w:val="26"/>
              </w:rPr>
            </w:pPr>
          </w:p>
          <w:p w14:paraId="033ED526" w14:textId="77777777" w:rsidR="004614C1" w:rsidRPr="00B24A15" w:rsidRDefault="004614C1" w:rsidP="00461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/>
                <w:sz w:val="26"/>
                <w:szCs w:val="26"/>
              </w:rPr>
            </w:pPr>
          </w:p>
          <w:p w14:paraId="21FB18E9" w14:textId="5A68D84C" w:rsidR="004614C1" w:rsidRPr="00B24A15" w:rsidRDefault="004614C1" w:rsidP="00461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B24A15">
              <w:rPr>
                <w:rFonts w:asciiTheme="majorBidi" w:eastAsia="Calibr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9" w:type="dxa"/>
            <w:gridSpan w:val="3"/>
          </w:tcPr>
          <w:p w14:paraId="38F773DE" w14:textId="77777777" w:rsidR="004614C1" w:rsidRPr="00B24A15" w:rsidRDefault="004614C1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0"/>
              <w:jc w:val="right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31" w:type="dxa"/>
            <w:gridSpan w:val="3"/>
            <w:shd w:val="clear" w:color="auto" w:fill="auto"/>
          </w:tcPr>
          <w:p w14:paraId="5224B95F" w14:textId="77777777" w:rsidR="004614C1" w:rsidRDefault="004614C1" w:rsidP="00461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  <w:p w14:paraId="19F060C5" w14:textId="77777777" w:rsidR="004614C1" w:rsidRDefault="004614C1" w:rsidP="00461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  <w:p w14:paraId="09EF44D0" w14:textId="7B53253E" w:rsidR="004614C1" w:rsidRPr="00B24A15" w:rsidRDefault="004614C1" w:rsidP="00461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(</w:t>
            </w:r>
            <w:r w:rsidR="00845E35" w:rsidRPr="00845E3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506</w:t>
            </w:r>
            <w:r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37" w:type="dxa"/>
            <w:gridSpan w:val="2"/>
            <w:shd w:val="clear" w:color="auto" w:fill="auto"/>
          </w:tcPr>
          <w:p w14:paraId="3B2F82B4" w14:textId="77777777" w:rsidR="004614C1" w:rsidRPr="00B24A15" w:rsidRDefault="004614C1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14:paraId="78E998C2" w14:textId="77777777" w:rsidR="004614C1" w:rsidRPr="00B24A15" w:rsidRDefault="004614C1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  <w:p w14:paraId="0E31C3F5" w14:textId="77777777" w:rsidR="004614C1" w:rsidRPr="00B24A15" w:rsidRDefault="004614C1" w:rsidP="00461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58" w:right="-144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  <w:p w14:paraId="6C3D358F" w14:textId="1283658E" w:rsidR="004614C1" w:rsidRPr="00B24A15" w:rsidRDefault="00845E35" w:rsidP="00461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58" w:right="-144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845E3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815</w:t>
            </w:r>
          </w:p>
        </w:tc>
      </w:tr>
      <w:tr w:rsidR="004614C1" w:rsidRPr="00B24A15" w14:paraId="29C784A6" w14:textId="77777777" w:rsidTr="009B623A">
        <w:tc>
          <w:tcPr>
            <w:tcW w:w="2160" w:type="dxa"/>
            <w:shd w:val="clear" w:color="auto" w:fill="auto"/>
            <w:vAlign w:val="bottom"/>
          </w:tcPr>
          <w:p w14:paraId="479CF992" w14:textId="77777777" w:rsidR="004614C1" w:rsidRPr="00B24A15" w:rsidRDefault="004614C1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8" w:right="-108" w:hanging="16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24A1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กำไร (ขาดทุน) ตามส่วนงาน ก่อนหักภาษีเงินได้</w:t>
            </w:r>
          </w:p>
        </w:tc>
        <w:tc>
          <w:tcPr>
            <w:tcW w:w="940" w:type="dxa"/>
          </w:tcPr>
          <w:p w14:paraId="6E157301" w14:textId="77777777" w:rsidR="004614C1" w:rsidRDefault="004614C1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22" w:right="-216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  <w:p w14:paraId="0403CD57" w14:textId="11080946" w:rsidR="004614C1" w:rsidRPr="00B24A15" w:rsidRDefault="00845E35" w:rsidP="00FF7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75" w:right="-2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45E3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358</w:t>
            </w:r>
            <w:r w:rsidR="004614C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845E3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45</w:t>
            </w:r>
            <w:r w:rsidR="003367D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236" w:type="dxa"/>
          </w:tcPr>
          <w:p w14:paraId="20E92AB2" w14:textId="77777777" w:rsidR="004614C1" w:rsidRPr="00B24A15" w:rsidRDefault="004614C1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65"/>
              </w:tabs>
              <w:spacing w:line="240" w:lineRule="auto"/>
              <w:ind w:right="-2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44" w:type="dxa"/>
          </w:tcPr>
          <w:p w14:paraId="5C07328F" w14:textId="77777777" w:rsidR="004614C1" w:rsidRPr="00B24A15" w:rsidRDefault="004614C1" w:rsidP="00461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  <w:p w14:paraId="22B9A4FC" w14:textId="34C986F9" w:rsidR="004614C1" w:rsidRPr="00B24A15" w:rsidRDefault="00845E35" w:rsidP="00FF7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75" w:right="-2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45E3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186</w:t>
            </w:r>
            <w:r w:rsidR="004614C1" w:rsidRPr="00B24A1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845E3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627</w:t>
            </w:r>
          </w:p>
        </w:tc>
        <w:tc>
          <w:tcPr>
            <w:tcW w:w="236" w:type="dxa"/>
          </w:tcPr>
          <w:p w14:paraId="46FB1331" w14:textId="77777777" w:rsidR="004614C1" w:rsidRPr="00B24A15" w:rsidRDefault="004614C1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72" w:type="dxa"/>
          </w:tcPr>
          <w:p w14:paraId="4DA38F5A" w14:textId="77777777" w:rsidR="004614C1" w:rsidRDefault="004614C1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16" w:right="-58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  <w:p w14:paraId="3388B8AB" w14:textId="56D40F08" w:rsidR="004614C1" w:rsidRPr="00B24A15" w:rsidRDefault="004614C1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16" w:right="-58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(</w:t>
            </w:r>
            <w:r w:rsidR="00845E35" w:rsidRPr="00845E3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27</w:t>
            </w:r>
            <w:r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845E35" w:rsidRPr="00845E3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236</w:t>
            </w:r>
            <w:r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83" w:type="dxa"/>
          </w:tcPr>
          <w:p w14:paraId="1F2148D2" w14:textId="77777777" w:rsidR="004614C1" w:rsidRPr="00B24A15" w:rsidRDefault="004614C1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44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7" w:type="dxa"/>
          </w:tcPr>
          <w:p w14:paraId="7B016950" w14:textId="77777777" w:rsidR="004614C1" w:rsidRPr="00B24A15" w:rsidRDefault="004614C1" w:rsidP="00461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6"/>
                <w:szCs w:val="26"/>
              </w:rPr>
            </w:pPr>
          </w:p>
          <w:p w14:paraId="477C0E5C" w14:textId="233147B9" w:rsidR="004614C1" w:rsidRPr="00B24A15" w:rsidRDefault="00845E35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22" w:right="-106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845E35">
              <w:rPr>
                <w:rFonts w:asciiTheme="majorBidi" w:eastAsia="Calibri" w:hAnsiTheme="majorBidi" w:cstheme="majorBidi"/>
                <w:color w:val="000000"/>
                <w:sz w:val="26"/>
                <w:szCs w:val="26"/>
              </w:rPr>
              <w:t>5</w:t>
            </w:r>
            <w:r w:rsidR="004614C1" w:rsidRPr="00B24A15">
              <w:rPr>
                <w:rFonts w:asciiTheme="majorBidi" w:eastAsia="Calibri" w:hAnsiTheme="majorBidi" w:cstheme="majorBidi"/>
                <w:color w:val="000000"/>
                <w:sz w:val="26"/>
                <w:szCs w:val="26"/>
              </w:rPr>
              <w:t>,</w:t>
            </w:r>
            <w:r w:rsidRPr="00845E35">
              <w:rPr>
                <w:rFonts w:asciiTheme="majorBidi" w:eastAsia="Calibri" w:hAnsiTheme="majorBidi" w:cstheme="majorBidi"/>
                <w:color w:val="000000"/>
                <w:sz w:val="26"/>
                <w:szCs w:val="26"/>
              </w:rPr>
              <w:t>778</w:t>
            </w:r>
          </w:p>
        </w:tc>
        <w:tc>
          <w:tcPr>
            <w:tcW w:w="236" w:type="dxa"/>
          </w:tcPr>
          <w:p w14:paraId="7D3FCCAA" w14:textId="77777777" w:rsidR="004614C1" w:rsidRPr="00B24A15" w:rsidRDefault="004614C1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05" w:type="dxa"/>
            <w:shd w:val="clear" w:color="auto" w:fill="auto"/>
          </w:tcPr>
          <w:p w14:paraId="5C049283" w14:textId="77777777" w:rsidR="004614C1" w:rsidRDefault="004614C1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240" w:lineRule="auto"/>
              <w:ind w:left="-131" w:right="-111" w:hanging="2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  <w:p w14:paraId="51DD9B3C" w14:textId="77194DCD" w:rsidR="004614C1" w:rsidRPr="00B24A15" w:rsidRDefault="004614C1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240" w:lineRule="auto"/>
              <w:ind w:left="-131" w:right="-111" w:hanging="2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</w:t>
            </w:r>
            <w:r w:rsidR="00845E35" w:rsidRPr="00845E3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845E35" w:rsidRPr="00845E3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186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3D99364C" w14:textId="77777777" w:rsidR="004614C1" w:rsidRPr="00B24A15" w:rsidRDefault="004614C1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11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7" w:type="dxa"/>
            <w:shd w:val="clear" w:color="auto" w:fill="auto"/>
          </w:tcPr>
          <w:p w14:paraId="2468D601" w14:textId="77777777" w:rsidR="004614C1" w:rsidRPr="00B24A15" w:rsidRDefault="004614C1" w:rsidP="00461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 w:line="240" w:lineRule="auto"/>
              <w:ind w:right="-110"/>
              <w:jc w:val="both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  <w:p w14:paraId="4EB3AD01" w14:textId="22AEEEED" w:rsidR="004614C1" w:rsidRPr="00B24A15" w:rsidRDefault="00845E35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-111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845E3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1</w:t>
            </w:r>
            <w:r w:rsidR="004614C1" w:rsidRPr="00B24A1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845E3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210</w:t>
            </w:r>
          </w:p>
        </w:tc>
        <w:tc>
          <w:tcPr>
            <w:tcW w:w="236" w:type="dxa"/>
            <w:shd w:val="clear" w:color="auto" w:fill="auto"/>
          </w:tcPr>
          <w:p w14:paraId="5E00CF29" w14:textId="77777777" w:rsidR="004614C1" w:rsidRPr="00B24A15" w:rsidRDefault="004614C1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shd w:val="clear" w:color="auto" w:fill="auto"/>
          </w:tcPr>
          <w:p w14:paraId="63C81733" w14:textId="77777777" w:rsidR="004614C1" w:rsidRDefault="004614C1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121" w:right="-93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  <w:p w14:paraId="1DCB0D5B" w14:textId="670720D9" w:rsidR="004614C1" w:rsidRPr="00B24A15" w:rsidRDefault="00845E35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121" w:right="-93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45E3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330</w:t>
            </w:r>
            <w:r w:rsidR="004614C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845E3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03</w:t>
            </w:r>
            <w:r w:rsidR="003367D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11CC1E73" w14:textId="77777777" w:rsidR="004614C1" w:rsidRPr="00B24A15" w:rsidRDefault="004614C1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right="-93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shd w:val="clear" w:color="auto" w:fill="auto"/>
          </w:tcPr>
          <w:p w14:paraId="0A82BCEC" w14:textId="77777777" w:rsidR="004614C1" w:rsidRPr="00B24A15" w:rsidRDefault="004614C1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/>
              <w:jc w:val="right"/>
              <w:rPr>
                <w:rFonts w:asciiTheme="majorBidi" w:eastAsia="Calibri" w:hAnsiTheme="majorBidi" w:cstheme="majorBidi"/>
                <w:color w:val="000000"/>
                <w:sz w:val="26"/>
                <w:szCs w:val="26"/>
              </w:rPr>
            </w:pPr>
          </w:p>
          <w:p w14:paraId="737834AE" w14:textId="18D73685" w:rsidR="004614C1" w:rsidRPr="00B24A15" w:rsidRDefault="00845E35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76" w:right="-93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845E35">
              <w:rPr>
                <w:rFonts w:asciiTheme="majorBidi" w:eastAsia="Calibri" w:hAnsiTheme="majorBidi" w:cstheme="majorBidi"/>
                <w:color w:val="000000"/>
                <w:sz w:val="26"/>
                <w:szCs w:val="26"/>
              </w:rPr>
              <w:t>193</w:t>
            </w:r>
            <w:r w:rsidR="004614C1" w:rsidRPr="00B24A15">
              <w:rPr>
                <w:rFonts w:asciiTheme="majorBidi" w:eastAsia="Calibri" w:hAnsiTheme="majorBidi" w:cstheme="majorBidi"/>
                <w:color w:val="000000"/>
                <w:sz w:val="26"/>
                <w:szCs w:val="26"/>
              </w:rPr>
              <w:t>,</w:t>
            </w:r>
            <w:r w:rsidRPr="00845E35">
              <w:rPr>
                <w:rFonts w:asciiTheme="majorBidi" w:eastAsia="Calibri" w:hAnsiTheme="majorBidi" w:cstheme="majorBidi"/>
                <w:color w:val="000000"/>
                <w:sz w:val="26"/>
                <w:szCs w:val="26"/>
              </w:rPr>
              <w:t>615</w:t>
            </w:r>
          </w:p>
        </w:tc>
        <w:tc>
          <w:tcPr>
            <w:tcW w:w="236" w:type="dxa"/>
            <w:gridSpan w:val="3"/>
          </w:tcPr>
          <w:p w14:paraId="6589E9A0" w14:textId="77777777" w:rsidR="004614C1" w:rsidRPr="00B24A15" w:rsidRDefault="004614C1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97" w:type="dxa"/>
            <w:gridSpan w:val="3"/>
            <w:shd w:val="clear" w:color="auto" w:fill="auto"/>
          </w:tcPr>
          <w:p w14:paraId="07821170" w14:textId="77777777" w:rsidR="004614C1" w:rsidRDefault="004614C1" w:rsidP="00461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  <w:p w14:paraId="524DD517" w14:textId="68CFB587" w:rsidR="004614C1" w:rsidRPr="00B24A15" w:rsidRDefault="00845E35" w:rsidP="00461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845E3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33</w:t>
            </w:r>
            <w:r w:rsidR="003367D1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36" w:type="dxa"/>
            <w:gridSpan w:val="2"/>
          </w:tcPr>
          <w:p w14:paraId="0EF4A568" w14:textId="77777777" w:rsidR="004614C1" w:rsidRPr="00B24A15" w:rsidRDefault="004614C1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1" w:type="dxa"/>
            <w:gridSpan w:val="2"/>
          </w:tcPr>
          <w:p w14:paraId="6779EF1D" w14:textId="77777777" w:rsidR="004614C1" w:rsidRPr="00B24A15" w:rsidRDefault="004614C1" w:rsidP="004614C1">
            <w:pPr>
              <w:tabs>
                <w:tab w:val="clear" w:pos="227"/>
                <w:tab w:val="clear" w:pos="454"/>
                <w:tab w:val="clear" w:pos="680"/>
              </w:tabs>
              <w:ind w:left="-1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D816E81" w14:textId="3BF4E5B1" w:rsidR="004614C1" w:rsidRPr="00B24A15" w:rsidRDefault="00845E35" w:rsidP="00461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845E35">
              <w:rPr>
                <w:rFonts w:asciiTheme="majorBidi" w:hAnsiTheme="majorBidi" w:cstheme="majorBidi"/>
                <w:sz w:val="26"/>
                <w:szCs w:val="26"/>
              </w:rPr>
              <w:t>115</w:t>
            </w:r>
          </w:p>
        </w:tc>
        <w:tc>
          <w:tcPr>
            <w:tcW w:w="239" w:type="dxa"/>
            <w:gridSpan w:val="3"/>
          </w:tcPr>
          <w:p w14:paraId="0979187E" w14:textId="77777777" w:rsidR="004614C1" w:rsidRPr="00B24A15" w:rsidRDefault="004614C1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31" w:type="dxa"/>
            <w:gridSpan w:val="3"/>
            <w:shd w:val="clear" w:color="auto" w:fill="auto"/>
          </w:tcPr>
          <w:p w14:paraId="09BA9C1E" w14:textId="77777777" w:rsidR="004614C1" w:rsidRDefault="004614C1" w:rsidP="00461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  <w:p w14:paraId="6581D606" w14:textId="135F310A" w:rsidR="004614C1" w:rsidRPr="00B24A15" w:rsidRDefault="00845E35" w:rsidP="00461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845E3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330</w:t>
            </w:r>
            <w:r w:rsidR="004614C1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845E3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36</w:t>
            </w:r>
            <w:r w:rsidR="00B237D2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237" w:type="dxa"/>
            <w:gridSpan w:val="2"/>
            <w:shd w:val="clear" w:color="auto" w:fill="auto"/>
          </w:tcPr>
          <w:p w14:paraId="40FC8211" w14:textId="77777777" w:rsidR="004614C1" w:rsidRPr="00B24A15" w:rsidRDefault="004614C1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14:paraId="4AD65932" w14:textId="77777777" w:rsidR="004614C1" w:rsidRPr="00B24A15" w:rsidRDefault="004614C1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eastAsia="Calibri" w:hAnsiTheme="majorBidi" w:cstheme="majorBidi"/>
                <w:color w:val="000000"/>
                <w:sz w:val="26"/>
                <w:szCs w:val="26"/>
              </w:rPr>
            </w:pPr>
          </w:p>
          <w:p w14:paraId="26B285E6" w14:textId="7D69AD67" w:rsidR="004614C1" w:rsidRPr="00B24A15" w:rsidRDefault="00845E35" w:rsidP="00461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58" w:right="-144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845E35">
              <w:rPr>
                <w:rFonts w:asciiTheme="majorBidi" w:eastAsia="Calibri" w:hAnsiTheme="majorBidi" w:cstheme="majorBidi"/>
                <w:color w:val="000000"/>
                <w:sz w:val="26"/>
                <w:szCs w:val="26"/>
              </w:rPr>
              <w:t>193</w:t>
            </w:r>
            <w:r w:rsidR="004614C1" w:rsidRPr="00B24A15">
              <w:rPr>
                <w:rFonts w:asciiTheme="majorBidi" w:eastAsia="Calibri" w:hAnsiTheme="majorBidi" w:cstheme="majorBidi"/>
                <w:color w:val="000000"/>
                <w:sz w:val="26"/>
                <w:szCs w:val="26"/>
              </w:rPr>
              <w:t>,</w:t>
            </w:r>
            <w:r w:rsidRPr="00845E35">
              <w:rPr>
                <w:rFonts w:asciiTheme="majorBidi" w:eastAsia="Calibri" w:hAnsiTheme="majorBidi" w:cstheme="majorBidi"/>
                <w:color w:val="000000"/>
                <w:sz w:val="26"/>
                <w:szCs w:val="26"/>
              </w:rPr>
              <w:t>730</w:t>
            </w:r>
          </w:p>
        </w:tc>
      </w:tr>
      <w:tr w:rsidR="004614C1" w:rsidRPr="00B24A15" w14:paraId="75F1E1F9" w14:textId="77777777" w:rsidTr="009B623A">
        <w:tc>
          <w:tcPr>
            <w:tcW w:w="2160" w:type="dxa"/>
            <w:shd w:val="clear" w:color="auto" w:fill="auto"/>
            <w:vAlign w:val="bottom"/>
          </w:tcPr>
          <w:p w14:paraId="6638A1B4" w14:textId="77777777" w:rsidR="004614C1" w:rsidRPr="00B24A15" w:rsidRDefault="004614C1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940" w:type="dxa"/>
          </w:tcPr>
          <w:p w14:paraId="25A06895" w14:textId="77777777" w:rsidR="004614C1" w:rsidRPr="00B24A15" w:rsidRDefault="004614C1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75" w:right="-2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</w:tcPr>
          <w:p w14:paraId="15D8EF14" w14:textId="77777777" w:rsidR="004614C1" w:rsidRPr="00B24A15" w:rsidRDefault="004614C1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65"/>
              </w:tabs>
              <w:spacing w:line="240" w:lineRule="auto"/>
              <w:ind w:right="-2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44" w:type="dxa"/>
          </w:tcPr>
          <w:p w14:paraId="3E5888AA" w14:textId="77777777" w:rsidR="004614C1" w:rsidRPr="00B24A15" w:rsidRDefault="004614C1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ind w:left="-122" w:right="-2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</w:tcPr>
          <w:p w14:paraId="657FB6A6" w14:textId="77777777" w:rsidR="004614C1" w:rsidRPr="00B24A15" w:rsidRDefault="004614C1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72" w:type="dxa"/>
          </w:tcPr>
          <w:p w14:paraId="6F8EF6C9" w14:textId="77777777" w:rsidR="004614C1" w:rsidRPr="00B24A15" w:rsidRDefault="004614C1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16" w:right="-58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83" w:type="dxa"/>
          </w:tcPr>
          <w:p w14:paraId="5A9E8038" w14:textId="77777777" w:rsidR="004614C1" w:rsidRPr="00B24A15" w:rsidRDefault="004614C1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44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7" w:type="dxa"/>
          </w:tcPr>
          <w:p w14:paraId="0DA9C049" w14:textId="77777777" w:rsidR="004614C1" w:rsidRPr="00B24A15" w:rsidRDefault="004614C1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122" w:right="-106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</w:tcPr>
          <w:p w14:paraId="44425F20" w14:textId="77777777" w:rsidR="004614C1" w:rsidRPr="00B24A15" w:rsidRDefault="004614C1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05" w:type="dxa"/>
            <w:shd w:val="clear" w:color="auto" w:fill="auto"/>
          </w:tcPr>
          <w:p w14:paraId="414827B7" w14:textId="77777777" w:rsidR="004614C1" w:rsidRPr="00B24A15" w:rsidRDefault="004614C1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240" w:lineRule="auto"/>
              <w:ind w:left="-121" w:right="-111" w:hanging="2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08287033" w14:textId="77777777" w:rsidR="004614C1" w:rsidRPr="00B24A15" w:rsidRDefault="004614C1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11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7" w:type="dxa"/>
            <w:shd w:val="clear" w:color="auto" w:fill="auto"/>
          </w:tcPr>
          <w:p w14:paraId="12650A67" w14:textId="77777777" w:rsidR="004614C1" w:rsidRPr="00B24A15" w:rsidRDefault="004614C1" w:rsidP="004614C1">
            <w:pPr>
              <w:pStyle w:val="acctmergecolhdg"/>
              <w:tabs>
                <w:tab w:val="decimal" w:pos="584"/>
              </w:tabs>
              <w:spacing w:line="240" w:lineRule="auto"/>
              <w:ind w:right="-111"/>
              <w:jc w:val="left"/>
              <w:rPr>
                <w:rFonts w:asciiTheme="majorBidi" w:eastAsia="Calibri" w:hAnsiTheme="majorBidi" w:cstheme="majorBidi"/>
                <w:b w:val="0"/>
                <w:color w:val="000000" w:themeColor="text1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494CDBE5" w14:textId="77777777" w:rsidR="004614C1" w:rsidRPr="00B24A15" w:rsidRDefault="004614C1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shd w:val="clear" w:color="auto" w:fill="auto"/>
          </w:tcPr>
          <w:p w14:paraId="249CCF2A" w14:textId="77777777" w:rsidR="004614C1" w:rsidRPr="00B24A15" w:rsidRDefault="004614C1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121" w:right="-93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2EC4321C" w14:textId="77777777" w:rsidR="004614C1" w:rsidRPr="00B24A15" w:rsidRDefault="004614C1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right="-93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shd w:val="clear" w:color="auto" w:fill="auto"/>
          </w:tcPr>
          <w:p w14:paraId="37C32A53" w14:textId="77777777" w:rsidR="004614C1" w:rsidRPr="00B24A15" w:rsidRDefault="004614C1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76" w:right="-93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  <w:gridSpan w:val="3"/>
          </w:tcPr>
          <w:p w14:paraId="553B76F0" w14:textId="77777777" w:rsidR="004614C1" w:rsidRPr="00B24A15" w:rsidRDefault="004614C1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97" w:type="dxa"/>
            <w:gridSpan w:val="3"/>
            <w:shd w:val="clear" w:color="auto" w:fill="auto"/>
          </w:tcPr>
          <w:p w14:paraId="654EA549" w14:textId="77777777" w:rsidR="004614C1" w:rsidRPr="00B24A15" w:rsidRDefault="004614C1" w:rsidP="00461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14:paraId="1527C208" w14:textId="77777777" w:rsidR="004614C1" w:rsidRPr="00B24A15" w:rsidRDefault="004614C1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1" w:type="dxa"/>
            <w:gridSpan w:val="2"/>
          </w:tcPr>
          <w:p w14:paraId="314B5E96" w14:textId="77777777" w:rsidR="004614C1" w:rsidRPr="00B24A15" w:rsidRDefault="004614C1" w:rsidP="00461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39" w:type="dxa"/>
            <w:gridSpan w:val="3"/>
          </w:tcPr>
          <w:p w14:paraId="33786461" w14:textId="77777777" w:rsidR="004614C1" w:rsidRPr="00B24A15" w:rsidRDefault="004614C1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31" w:type="dxa"/>
            <w:gridSpan w:val="3"/>
            <w:shd w:val="clear" w:color="auto" w:fill="auto"/>
          </w:tcPr>
          <w:p w14:paraId="2CAFA672" w14:textId="77777777" w:rsidR="004614C1" w:rsidRPr="00B24A15" w:rsidRDefault="004614C1" w:rsidP="00461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37" w:type="dxa"/>
            <w:gridSpan w:val="2"/>
            <w:shd w:val="clear" w:color="auto" w:fill="auto"/>
          </w:tcPr>
          <w:p w14:paraId="699128A5" w14:textId="77777777" w:rsidR="004614C1" w:rsidRPr="00B24A15" w:rsidRDefault="004614C1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14:paraId="00D13BDB" w14:textId="77777777" w:rsidR="004614C1" w:rsidRPr="00B24A15" w:rsidRDefault="004614C1" w:rsidP="00461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58" w:right="-144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4614C1" w:rsidRPr="00B24A15" w14:paraId="31219C61" w14:textId="77777777" w:rsidTr="009B623A">
        <w:tc>
          <w:tcPr>
            <w:tcW w:w="2160" w:type="dxa"/>
            <w:shd w:val="clear" w:color="auto" w:fill="auto"/>
          </w:tcPr>
          <w:p w14:paraId="5B770E1C" w14:textId="27921362" w:rsidR="004614C1" w:rsidRPr="00B24A15" w:rsidRDefault="004614C1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</w:pPr>
            <w:r w:rsidRPr="00B24A1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  <w:cs/>
              </w:rPr>
              <w:t>สินทรัพย์ส่วนงาน ณ</w:t>
            </w:r>
            <w:r w:rsidRPr="00B24A1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Pr="00B24A1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  <w:cs/>
              </w:rPr>
              <w:t xml:space="preserve">วันที่ </w:t>
            </w:r>
            <w:r w:rsidRPr="00B24A1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  <w:cs/>
              </w:rPr>
              <w:br/>
              <w:t xml:space="preserve">   </w:t>
            </w:r>
            <w:r w:rsidR="00845E35" w:rsidRPr="00845E3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31</w:t>
            </w:r>
            <w:r w:rsidRPr="00B24A1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Pr="00B24A1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  <w:cs/>
              </w:rPr>
              <w:t xml:space="preserve">มีนาคม / </w:t>
            </w:r>
            <w:r w:rsidR="00845E35" w:rsidRPr="00845E3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31</w:t>
            </w:r>
            <w:r w:rsidRPr="00B24A1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Pr="00B24A1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40" w:type="dxa"/>
          </w:tcPr>
          <w:p w14:paraId="0EC6B8E0" w14:textId="77777777" w:rsidR="004614C1" w:rsidRDefault="004614C1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22" w:right="-216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  <w:p w14:paraId="20DF12DE" w14:textId="7EBD4DB5" w:rsidR="004614C1" w:rsidRPr="00B24A15" w:rsidRDefault="00B237D2" w:rsidP="00FF7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75" w:right="-2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4,980,273</w:t>
            </w:r>
          </w:p>
        </w:tc>
        <w:tc>
          <w:tcPr>
            <w:tcW w:w="236" w:type="dxa"/>
          </w:tcPr>
          <w:p w14:paraId="28E3862C" w14:textId="77777777" w:rsidR="004614C1" w:rsidRPr="00B24A15" w:rsidRDefault="004614C1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65"/>
              </w:tabs>
              <w:spacing w:line="240" w:lineRule="auto"/>
              <w:ind w:right="-2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44" w:type="dxa"/>
          </w:tcPr>
          <w:p w14:paraId="56B8824D" w14:textId="77777777" w:rsidR="004614C1" w:rsidRPr="00B24A15" w:rsidRDefault="004614C1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ind w:left="-122" w:right="-218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  <w:p w14:paraId="61FAEA3E" w14:textId="5DF9832F" w:rsidR="004614C1" w:rsidRPr="00B24A15" w:rsidRDefault="00845E35" w:rsidP="00FF7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75" w:right="-2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45E3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4</w:t>
            </w:r>
            <w:r w:rsidR="004614C1" w:rsidRPr="00B24A1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845E3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491</w:t>
            </w:r>
            <w:r w:rsidR="004614C1" w:rsidRPr="00B24A1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845E3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165</w:t>
            </w:r>
          </w:p>
        </w:tc>
        <w:tc>
          <w:tcPr>
            <w:tcW w:w="236" w:type="dxa"/>
            <w:vAlign w:val="bottom"/>
          </w:tcPr>
          <w:p w14:paraId="71F92F6D" w14:textId="77777777" w:rsidR="004614C1" w:rsidRPr="00B24A15" w:rsidRDefault="004614C1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537161BD" w14:textId="54459699" w:rsidR="004614C1" w:rsidRPr="00B24A15" w:rsidRDefault="00B237D2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16" w:right="-58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256,001</w:t>
            </w:r>
          </w:p>
        </w:tc>
        <w:tc>
          <w:tcPr>
            <w:tcW w:w="283" w:type="dxa"/>
            <w:vAlign w:val="bottom"/>
          </w:tcPr>
          <w:p w14:paraId="3FBF6BE6" w14:textId="77777777" w:rsidR="004614C1" w:rsidRPr="00B24A15" w:rsidRDefault="004614C1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44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7" w:type="dxa"/>
            <w:vAlign w:val="bottom"/>
          </w:tcPr>
          <w:p w14:paraId="334F1EE0" w14:textId="22F459C2" w:rsidR="004614C1" w:rsidRPr="00B24A15" w:rsidRDefault="00845E35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22" w:right="-106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845E3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279</w:t>
            </w:r>
            <w:r w:rsidR="004614C1" w:rsidRPr="00B24A1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845E3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313</w:t>
            </w:r>
          </w:p>
        </w:tc>
        <w:tc>
          <w:tcPr>
            <w:tcW w:w="236" w:type="dxa"/>
            <w:vAlign w:val="bottom"/>
          </w:tcPr>
          <w:p w14:paraId="7D605196" w14:textId="77777777" w:rsidR="004614C1" w:rsidRPr="00B24A15" w:rsidRDefault="004614C1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05" w:type="dxa"/>
            <w:shd w:val="clear" w:color="auto" w:fill="auto"/>
            <w:vAlign w:val="bottom"/>
          </w:tcPr>
          <w:p w14:paraId="34D2FD96" w14:textId="0B872864" w:rsidR="004614C1" w:rsidRPr="00B24A15" w:rsidRDefault="00B237D2" w:rsidP="00236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31" w:right="-111" w:hanging="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258,542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D573AA3" w14:textId="77777777" w:rsidR="004614C1" w:rsidRPr="00B24A15" w:rsidRDefault="004614C1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11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7" w:type="dxa"/>
            <w:shd w:val="clear" w:color="auto" w:fill="auto"/>
          </w:tcPr>
          <w:p w14:paraId="56B56229" w14:textId="77777777" w:rsidR="004614C1" w:rsidRPr="00B24A15" w:rsidRDefault="004614C1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16" w:right="-111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  <w:p w14:paraId="311F918D" w14:textId="688E874C" w:rsidR="004614C1" w:rsidRPr="00B24A15" w:rsidRDefault="00845E35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16" w:right="-111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845E3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254</w:t>
            </w:r>
            <w:r w:rsidR="004614C1" w:rsidRPr="00B24A1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845E3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753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31F8EF6" w14:textId="77777777" w:rsidR="004614C1" w:rsidRPr="00B24A15" w:rsidRDefault="004614C1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shd w:val="clear" w:color="auto" w:fill="auto"/>
            <w:vAlign w:val="bottom"/>
          </w:tcPr>
          <w:p w14:paraId="2E8EC011" w14:textId="5C6E223D" w:rsidR="004614C1" w:rsidRPr="00B24A15" w:rsidRDefault="00B237D2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121" w:right="-93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5,494,816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356B0FFD" w14:textId="77777777" w:rsidR="004614C1" w:rsidRPr="00B24A15" w:rsidRDefault="004614C1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right="-93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shd w:val="clear" w:color="auto" w:fill="auto"/>
          </w:tcPr>
          <w:p w14:paraId="1E54E840" w14:textId="77777777" w:rsidR="004614C1" w:rsidRPr="00B24A15" w:rsidRDefault="004614C1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76" w:right="-93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  <w:p w14:paraId="2E24BE29" w14:textId="74C77E15" w:rsidR="004614C1" w:rsidRPr="00B24A15" w:rsidRDefault="00845E35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76" w:right="-93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845E3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5</w:t>
            </w:r>
            <w:r w:rsidR="004614C1" w:rsidRPr="00B24A1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845E3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025</w:t>
            </w:r>
            <w:r w:rsidR="004614C1" w:rsidRPr="00B24A1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845E3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231</w:t>
            </w:r>
          </w:p>
        </w:tc>
        <w:tc>
          <w:tcPr>
            <w:tcW w:w="236" w:type="dxa"/>
            <w:gridSpan w:val="3"/>
            <w:vAlign w:val="bottom"/>
          </w:tcPr>
          <w:p w14:paraId="529FFE10" w14:textId="77777777" w:rsidR="004614C1" w:rsidRPr="00B24A15" w:rsidRDefault="004614C1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97" w:type="dxa"/>
            <w:gridSpan w:val="3"/>
            <w:shd w:val="clear" w:color="auto" w:fill="auto"/>
            <w:vAlign w:val="bottom"/>
          </w:tcPr>
          <w:p w14:paraId="36C04037" w14:textId="77A7227F" w:rsidR="004614C1" w:rsidRPr="00B24A15" w:rsidRDefault="004614C1" w:rsidP="00B237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(</w:t>
            </w:r>
            <w:r w:rsidR="00B237D2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462,</w:t>
            </w:r>
            <w:r w:rsidR="003367D1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500</w:t>
            </w:r>
            <w:r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36" w:type="dxa"/>
            <w:gridSpan w:val="2"/>
            <w:vAlign w:val="bottom"/>
          </w:tcPr>
          <w:p w14:paraId="086C513B" w14:textId="77777777" w:rsidR="004614C1" w:rsidRPr="00B24A15" w:rsidRDefault="004614C1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1" w:type="dxa"/>
            <w:gridSpan w:val="2"/>
          </w:tcPr>
          <w:p w14:paraId="262B8360" w14:textId="77777777" w:rsidR="004614C1" w:rsidRPr="00B24A15" w:rsidRDefault="004614C1" w:rsidP="00461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  <w:p w14:paraId="27352461" w14:textId="54A2DE54" w:rsidR="004614C1" w:rsidRPr="00B24A15" w:rsidRDefault="004614C1" w:rsidP="00461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B24A1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(</w:t>
            </w:r>
            <w:r w:rsidR="00845E35" w:rsidRPr="00845E3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463</w:t>
            </w:r>
            <w:r w:rsidRPr="00B24A1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845E35" w:rsidRPr="00845E3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904</w:t>
            </w:r>
            <w:r w:rsidRPr="00B24A1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39" w:type="dxa"/>
            <w:gridSpan w:val="3"/>
            <w:vAlign w:val="bottom"/>
          </w:tcPr>
          <w:p w14:paraId="3CC170DC" w14:textId="77777777" w:rsidR="004614C1" w:rsidRPr="00B24A15" w:rsidRDefault="004614C1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31" w:type="dxa"/>
            <w:gridSpan w:val="3"/>
            <w:shd w:val="clear" w:color="auto" w:fill="auto"/>
            <w:vAlign w:val="bottom"/>
          </w:tcPr>
          <w:p w14:paraId="59BC7AA7" w14:textId="0CC1FF4B" w:rsidR="004614C1" w:rsidRPr="00B24A15" w:rsidRDefault="00B237D2" w:rsidP="00461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5,032,</w:t>
            </w:r>
            <w:r w:rsidR="003367D1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316</w:t>
            </w:r>
          </w:p>
        </w:tc>
        <w:tc>
          <w:tcPr>
            <w:tcW w:w="237" w:type="dxa"/>
            <w:gridSpan w:val="2"/>
            <w:shd w:val="clear" w:color="auto" w:fill="auto"/>
            <w:vAlign w:val="bottom"/>
          </w:tcPr>
          <w:p w14:paraId="2EBA2E2A" w14:textId="77777777" w:rsidR="004614C1" w:rsidRPr="00B24A15" w:rsidRDefault="004614C1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14:paraId="542685D2" w14:textId="77777777" w:rsidR="004614C1" w:rsidRPr="00B24A15" w:rsidRDefault="004614C1" w:rsidP="00461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58" w:right="-144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  <w:p w14:paraId="3A5A3149" w14:textId="3184BA99" w:rsidR="004614C1" w:rsidRPr="00B24A15" w:rsidRDefault="00845E35" w:rsidP="00461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58" w:right="-144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845E3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4</w:t>
            </w:r>
            <w:r w:rsidR="004614C1" w:rsidRPr="00B24A1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845E3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561</w:t>
            </w:r>
            <w:r w:rsidR="004614C1" w:rsidRPr="00B24A1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845E3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327</w:t>
            </w:r>
          </w:p>
        </w:tc>
      </w:tr>
      <w:tr w:rsidR="004614C1" w:rsidRPr="00B24A15" w14:paraId="6C2979AA" w14:textId="77777777" w:rsidTr="009B623A">
        <w:tc>
          <w:tcPr>
            <w:tcW w:w="2160" w:type="dxa"/>
            <w:shd w:val="clear" w:color="auto" w:fill="auto"/>
          </w:tcPr>
          <w:p w14:paraId="71790D6D" w14:textId="7703459F" w:rsidR="004614C1" w:rsidRPr="00B24A15" w:rsidRDefault="004614C1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</w:pPr>
            <w:r w:rsidRPr="00B24A1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  <w:cs/>
              </w:rPr>
              <w:t>หนี้สินส่วนงาน ณ วันที่</w:t>
            </w:r>
            <w:r w:rsidRPr="00B24A1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Pr="00B24A1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  <w:cs/>
              </w:rPr>
              <w:br/>
              <w:t xml:space="preserve">   </w:t>
            </w:r>
            <w:r w:rsidR="00845E35" w:rsidRPr="00845E3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31</w:t>
            </w:r>
            <w:r w:rsidRPr="00B24A1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Pr="00B24A1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  <w:cs/>
              </w:rPr>
              <w:t xml:space="preserve">มีนาคม / </w:t>
            </w:r>
            <w:r w:rsidR="00845E35" w:rsidRPr="00845E3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31</w:t>
            </w:r>
            <w:r w:rsidRPr="00B24A1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Pr="00B24A1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40" w:type="dxa"/>
          </w:tcPr>
          <w:p w14:paraId="1C1790CE" w14:textId="77777777" w:rsidR="004614C1" w:rsidRDefault="004614C1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22" w:right="-216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  <w:p w14:paraId="77E20DFB" w14:textId="734F474A" w:rsidR="004614C1" w:rsidRPr="00B24A15" w:rsidRDefault="00B237D2" w:rsidP="00FF7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75" w:right="-2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1,357,241</w:t>
            </w:r>
          </w:p>
        </w:tc>
        <w:tc>
          <w:tcPr>
            <w:tcW w:w="236" w:type="dxa"/>
          </w:tcPr>
          <w:p w14:paraId="363F4288" w14:textId="77777777" w:rsidR="004614C1" w:rsidRPr="00B24A15" w:rsidRDefault="004614C1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65"/>
              </w:tabs>
              <w:spacing w:line="240" w:lineRule="auto"/>
              <w:ind w:right="-2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44" w:type="dxa"/>
          </w:tcPr>
          <w:p w14:paraId="6F955E2B" w14:textId="77777777" w:rsidR="004614C1" w:rsidRPr="00B24A15" w:rsidRDefault="004614C1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ind w:left="-122" w:right="-218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  <w:p w14:paraId="6C559A51" w14:textId="318025E7" w:rsidR="004614C1" w:rsidRPr="00B24A15" w:rsidRDefault="00845E35" w:rsidP="00FF7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75" w:right="-2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45E3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1</w:t>
            </w:r>
            <w:r w:rsidR="004614C1" w:rsidRPr="00B24A1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845E3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156</w:t>
            </w:r>
            <w:r w:rsidR="004614C1" w:rsidRPr="00B24A1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845E3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145</w:t>
            </w:r>
          </w:p>
        </w:tc>
        <w:tc>
          <w:tcPr>
            <w:tcW w:w="236" w:type="dxa"/>
            <w:vAlign w:val="bottom"/>
          </w:tcPr>
          <w:p w14:paraId="2B0E1195" w14:textId="77777777" w:rsidR="004614C1" w:rsidRPr="00B24A15" w:rsidRDefault="004614C1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0F22EF10" w14:textId="5F882C85" w:rsidR="004614C1" w:rsidRPr="00B24A15" w:rsidRDefault="00B237D2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16" w:right="-58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66,975</w:t>
            </w:r>
          </w:p>
        </w:tc>
        <w:tc>
          <w:tcPr>
            <w:tcW w:w="283" w:type="dxa"/>
            <w:vAlign w:val="bottom"/>
          </w:tcPr>
          <w:p w14:paraId="4A39EEB0" w14:textId="77777777" w:rsidR="004614C1" w:rsidRPr="00B24A15" w:rsidRDefault="004614C1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44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7" w:type="dxa"/>
            <w:vAlign w:val="bottom"/>
          </w:tcPr>
          <w:p w14:paraId="66C4F179" w14:textId="0EFD8461" w:rsidR="004614C1" w:rsidRPr="00B24A15" w:rsidRDefault="00845E35" w:rsidP="00461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after="0" w:line="240" w:lineRule="auto"/>
              <w:ind w:left="-122" w:right="-106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845E3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66</w:t>
            </w:r>
            <w:r w:rsidR="004614C1" w:rsidRPr="00B24A1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845E3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690</w:t>
            </w:r>
          </w:p>
        </w:tc>
        <w:tc>
          <w:tcPr>
            <w:tcW w:w="236" w:type="dxa"/>
            <w:vAlign w:val="bottom"/>
          </w:tcPr>
          <w:p w14:paraId="2C70AF89" w14:textId="77777777" w:rsidR="004614C1" w:rsidRPr="00B24A15" w:rsidRDefault="004614C1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05" w:type="dxa"/>
            <w:shd w:val="clear" w:color="auto" w:fill="auto"/>
            <w:vAlign w:val="bottom"/>
          </w:tcPr>
          <w:p w14:paraId="0F966A86" w14:textId="2D082028" w:rsidR="004614C1" w:rsidRPr="00B24A15" w:rsidRDefault="00B237D2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240" w:lineRule="auto"/>
              <w:ind w:left="-131" w:right="-111" w:hanging="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44,120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8814091" w14:textId="77777777" w:rsidR="004614C1" w:rsidRPr="00B24A15" w:rsidRDefault="004614C1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11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7" w:type="dxa"/>
            <w:shd w:val="clear" w:color="auto" w:fill="auto"/>
          </w:tcPr>
          <w:p w14:paraId="2B608E9C" w14:textId="77777777" w:rsidR="004614C1" w:rsidRPr="00B24A15" w:rsidRDefault="004614C1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16" w:right="-111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  <w:p w14:paraId="7FBA5C46" w14:textId="694BC60F" w:rsidR="004614C1" w:rsidRPr="00B24A15" w:rsidRDefault="00845E35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16" w:right="-111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845E3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45</w:t>
            </w:r>
            <w:r w:rsidR="004614C1" w:rsidRPr="00B24A1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845E3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289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B72D46E" w14:textId="77777777" w:rsidR="004614C1" w:rsidRPr="00B24A15" w:rsidRDefault="004614C1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shd w:val="clear" w:color="auto" w:fill="auto"/>
            <w:vAlign w:val="bottom"/>
          </w:tcPr>
          <w:p w14:paraId="5B918803" w14:textId="7B3403C5" w:rsidR="004614C1" w:rsidRPr="00B24A15" w:rsidRDefault="00B237D2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121" w:right="-93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1,468,336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791BB287" w14:textId="77777777" w:rsidR="004614C1" w:rsidRPr="00B24A15" w:rsidRDefault="004614C1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right="-93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shd w:val="clear" w:color="auto" w:fill="auto"/>
          </w:tcPr>
          <w:p w14:paraId="2C837D01" w14:textId="77777777" w:rsidR="004614C1" w:rsidRPr="00B24A15" w:rsidRDefault="004614C1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76" w:right="-93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  <w:p w14:paraId="3BEE1564" w14:textId="6F141072" w:rsidR="004614C1" w:rsidRPr="00B24A15" w:rsidRDefault="00845E35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76" w:right="-93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845E3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1</w:t>
            </w:r>
            <w:r w:rsidR="004614C1" w:rsidRPr="00B24A1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845E3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268</w:t>
            </w:r>
            <w:r w:rsidR="004614C1" w:rsidRPr="00B24A1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845E3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124</w:t>
            </w:r>
          </w:p>
        </w:tc>
        <w:tc>
          <w:tcPr>
            <w:tcW w:w="236" w:type="dxa"/>
            <w:gridSpan w:val="3"/>
            <w:vAlign w:val="bottom"/>
          </w:tcPr>
          <w:p w14:paraId="37B76D81" w14:textId="77777777" w:rsidR="004614C1" w:rsidRPr="00B24A15" w:rsidRDefault="004614C1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97" w:type="dxa"/>
            <w:gridSpan w:val="3"/>
            <w:shd w:val="clear" w:color="auto" w:fill="auto"/>
            <w:vAlign w:val="bottom"/>
          </w:tcPr>
          <w:p w14:paraId="367580BE" w14:textId="52D31BAD" w:rsidR="004614C1" w:rsidRPr="00B24A15" w:rsidRDefault="00B237D2" w:rsidP="00B237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(58,</w:t>
            </w:r>
            <w:r w:rsidR="003367D1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776</w:t>
            </w:r>
            <w:r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36" w:type="dxa"/>
            <w:gridSpan w:val="2"/>
            <w:vAlign w:val="bottom"/>
          </w:tcPr>
          <w:p w14:paraId="54D8BD48" w14:textId="77777777" w:rsidR="004614C1" w:rsidRPr="00B24A15" w:rsidRDefault="004614C1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1" w:type="dxa"/>
            <w:gridSpan w:val="2"/>
          </w:tcPr>
          <w:p w14:paraId="50EA86C7" w14:textId="77777777" w:rsidR="004614C1" w:rsidRPr="00B24A15" w:rsidRDefault="004614C1" w:rsidP="00461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  <w:p w14:paraId="1C6B24E3" w14:textId="637B87AA" w:rsidR="004614C1" w:rsidRPr="00B24A15" w:rsidRDefault="004614C1" w:rsidP="00461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B24A1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(</w:t>
            </w:r>
            <w:r w:rsidR="00845E35" w:rsidRPr="00845E3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66</w:t>
            </w:r>
            <w:r w:rsidRPr="00B24A1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845E35" w:rsidRPr="00845E3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851</w:t>
            </w:r>
            <w:r w:rsidRPr="00B24A1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39" w:type="dxa"/>
            <w:gridSpan w:val="3"/>
            <w:vAlign w:val="bottom"/>
          </w:tcPr>
          <w:p w14:paraId="5572C785" w14:textId="77777777" w:rsidR="004614C1" w:rsidRPr="00B24A15" w:rsidRDefault="004614C1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31" w:type="dxa"/>
            <w:gridSpan w:val="3"/>
            <w:shd w:val="clear" w:color="auto" w:fill="auto"/>
            <w:vAlign w:val="bottom"/>
          </w:tcPr>
          <w:p w14:paraId="211C328D" w14:textId="7F44FED0" w:rsidR="004614C1" w:rsidRPr="00B24A15" w:rsidRDefault="00B237D2" w:rsidP="00461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1,409,</w:t>
            </w:r>
            <w:r w:rsidR="003367D1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560</w:t>
            </w:r>
          </w:p>
        </w:tc>
        <w:tc>
          <w:tcPr>
            <w:tcW w:w="237" w:type="dxa"/>
            <w:gridSpan w:val="2"/>
            <w:shd w:val="clear" w:color="auto" w:fill="auto"/>
            <w:vAlign w:val="bottom"/>
          </w:tcPr>
          <w:p w14:paraId="51CC0358" w14:textId="77777777" w:rsidR="004614C1" w:rsidRPr="00B24A15" w:rsidRDefault="004614C1" w:rsidP="0046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14:paraId="3D03E060" w14:textId="77777777" w:rsidR="004614C1" w:rsidRPr="00B24A15" w:rsidRDefault="004614C1" w:rsidP="00461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58" w:right="-144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  <w:p w14:paraId="65A453A3" w14:textId="5DC7AAF2" w:rsidR="004614C1" w:rsidRPr="00B24A15" w:rsidRDefault="00845E35" w:rsidP="00461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58" w:right="-144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845E3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1</w:t>
            </w:r>
            <w:r w:rsidR="004614C1" w:rsidRPr="00B24A1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845E3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201</w:t>
            </w:r>
            <w:r w:rsidR="004614C1" w:rsidRPr="00B24A1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845E3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273</w:t>
            </w:r>
          </w:p>
        </w:tc>
      </w:tr>
    </w:tbl>
    <w:p w14:paraId="7BA27E4A" w14:textId="77777777" w:rsidR="00E1615A" w:rsidRPr="00C075DE" w:rsidRDefault="00E1615A" w:rsidP="0053038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01B6ADB6" w14:textId="77777777" w:rsidR="008E3155" w:rsidRPr="00C075DE" w:rsidRDefault="008E3155" w:rsidP="002B5E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sectPr w:rsidR="008E3155" w:rsidRPr="00C075DE" w:rsidSect="00E1615A">
          <w:headerReference w:type="default" r:id="rId10"/>
          <w:footerReference w:type="default" r:id="rId11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917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787"/>
        <w:gridCol w:w="1604"/>
        <w:gridCol w:w="262"/>
        <w:gridCol w:w="1526"/>
      </w:tblGrid>
      <w:tr w:rsidR="005B7549" w:rsidRPr="00C075DE" w14:paraId="3215F324" w14:textId="77777777" w:rsidTr="00D773ED">
        <w:trPr>
          <w:tblHeader/>
        </w:trPr>
        <w:tc>
          <w:tcPr>
            <w:tcW w:w="5787" w:type="dxa"/>
            <w:shd w:val="clear" w:color="auto" w:fill="auto"/>
            <w:vAlign w:val="bottom"/>
          </w:tcPr>
          <w:p w14:paraId="5CEC9E24" w14:textId="77777777" w:rsidR="005B7549" w:rsidRPr="00C075DE" w:rsidRDefault="005B7549" w:rsidP="00B04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3392" w:type="dxa"/>
            <w:gridSpan w:val="3"/>
          </w:tcPr>
          <w:p w14:paraId="7C7BBD31" w14:textId="77777777" w:rsidR="005B7549" w:rsidRPr="00C075DE" w:rsidRDefault="005B7549" w:rsidP="00B04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C075DE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B7549" w:rsidRPr="00C075DE" w14:paraId="5B9DE6E3" w14:textId="77777777" w:rsidTr="00D773ED">
        <w:trPr>
          <w:trHeight w:val="227"/>
          <w:tblHeader/>
        </w:trPr>
        <w:tc>
          <w:tcPr>
            <w:tcW w:w="5787" w:type="dxa"/>
            <w:shd w:val="clear" w:color="auto" w:fill="auto"/>
            <w:vAlign w:val="bottom"/>
          </w:tcPr>
          <w:p w14:paraId="0F1D8D1D" w14:textId="77777777" w:rsidR="005B7549" w:rsidRPr="00C075DE" w:rsidRDefault="005B7549" w:rsidP="00B04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3392" w:type="dxa"/>
            <w:gridSpan w:val="3"/>
          </w:tcPr>
          <w:p w14:paraId="7BBB4DA0" w14:textId="77777777" w:rsidR="005B7549" w:rsidRPr="00C075DE" w:rsidRDefault="005B7549" w:rsidP="00B04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C075DE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ส่วนงานที่รายงาน</w:t>
            </w:r>
          </w:p>
        </w:tc>
      </w:tr>
      <w:tr w:rsidR="0055546D" w:rsidRPr="00C075DE" w14:paraId="78B15EAB" w14:textId="77777777" w:rsidTr="00D773ED">
        <w:trPr>
          <w:tblHeader/>
        </w:trPr>
        <w:tc>
          <w:tcPr>
            <w:tcW w:w="5787" w:type="dxa"/>
            <w:shd w:val="clear" w:color="auto" w:fill="auto"/>
            <w:vAlign w:val="bottom"/>
          </w:tcPr>
          <w:p w14:paraId="53AF84BB" w14:textId="670D14ED" w:rsidR="0055546D" w:rsidRPr="00C075DE" w:rsidRDefault="0055546D" w:rsidP="00555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bidi="ar-SA"/>
              </w:rPr>
            </w:pPr>
            <w:r w:rsidRPr="00C075DE"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</w:t>
            </w:r>
            <w:r w:rsidR="0015798D">
              <w:rPr>
                <w:rFonts w:asciiTheme="majorBidi" w:eastAsia="Calibr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ดสาม</w:t>
            </w:r>
            <w:r w:rsidRPr="00C075DE"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เดือนสิ้นสุดวันที่ </w:t>
            </w:r>
            <w:r w:rsidR="00845E35" w:rsidRPr="00845E35"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>31</w:t>
            </w:r>
            <w:r w:rsidR="0015798D"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="0015798D">
              <w:rPr>
                <w:rFonts w:asciiTheme="majorBidi" w:eastAsia="Calibr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1604" w:type="dxa"/>
          </w:tcPr>
          <w:p w14:paraId="0F83D3DA" w14:textId="4E9FE844" w:rsidR="0055546D" w:rsidRPr="00C075DE" w:rsidRDefault="00845E35" w:rsidP="005554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845E35">
              <w:rPr>
                <w:rFonts w:asciiTheme="majorBidi" w:eastAsia="Calibr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62" w:type="dxa"/>
          </w:tcPr>
          <w:p w14:paraId="4F630479" w14:textId="77777777" w:rsidR="0055546D" w:rsidRPr="00C075DE" w:rsidRDefault="0055546D" w:rsidP="005554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526" w:type="dxa"/>
          </w:tcPr>
          <w:p w14:paraId="24AF6B3A" w14:textId="3FA3723D" w:rsidR="0055546D" w:rsidRPr="00C075DE" w:rsidRDefault="00845E35" w:rsidP="005554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845E35">
              <w:rPr>
                <w:rFonts w:asciiTheme="majorBidi" w:eastAsia="Calibri" w:hAnsiTheme="majorBidi" w:cstheme="majorBidi"/>
                <w:sz w:val="30"/>
                <w:szCs w:val="30"/>
              </w:rPr>
              <w:t>2565</w:t>
            </w:r>
          </w:p>
        </w:tc>
      </w:tr>
      <w:tr w:rsidR="0055546D" w:rsidRPr="00C075DE" w14:paraId="14B656BD" w14:textId="77777777" w:rsidTr="00D773ED">
        <w:trPr>
          <w:tblHeader/>
        </w:trPr>
        <w:tc>
          <w:tcPr>
            <w:tcW w:w="5787" w:type="dxa"/>
            <w:shd w:val="clear" w:color="auto" w:fill="auto"/>
            <w:vAlign w:val="bottom"/>
          </w:tcPr>
          <w:p w14:paraId="4789B4B7" w14:textId="77777777" w:rsidR="0055546D" w:rsidRPr="00C075DE" w:rsidRDefault="0055546D" w:rsidP="00555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3392" w:type="dxa"/>
            <w:gridSpan w:val="3"/>
          </w:tcPr>
          <w:p w14:paraId="08E6AE38" w14:textId="77777777" w:rsidR="0055546D" w:rsidRPr="00C075DE" w:rsidRDefault="0055546D" w:rsidP="005554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</w:rPr>
            </w:pPr>
            <w:r w:rsidRPr="00C075DE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</w:rPr>
              <w:t>(</w:t>
            </w:r>
            <w:r w:rsidRPr="00C075DE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C075DE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55546D" w:rsidRPr="00C075DE" w14:paraId="498D5249" w14:textId="77777777" w:rsidTr="00D773ED">
        <w:tc>
          <w:tcPr>
            <w:tcW w:w="5787" w:type="dxa"/>
            <w:shd w:val="clear" w:color="auto" w:fill="auto"/>
          </w:tcPr>
          <w:p w14:paraId="322A5393" w14:textId="77777777" w:rsidR="0055546D" w:rsidRPr="00C075DE" w:rsidRDefault="0055546D" w:rsidP="0055546D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C075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1604" w:type="dxa"/>
          </w:tcPr>
          <w:p w14:paraId="1CD4E9BF" w14:textId="77777777" w:rsidR="0055546D" w:rsidRPr="00C075DE" w:rsidRDefault="0055546D" w:rsidP="005554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</w:tcPr>
          <w:p w14:paraId="2F1818D5" w14:textId="77777777" w:rsidR="0055546D" w:rsidRPr="00C075DE" w:rsidRDefault="0055546D" w:rsidP="005554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526" w:type="dxa"/>
          </w:tcPr>
          <w:p w14:paraId="4A7D720E" w14:textId="77777777" w:rsidR="0055546D" w:rsidRPr="00C075DE" w:rsidRDefault="0055546D" w:rsidP="005554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</w:tr>
      <w:tr w:rsidR="0055546D" w:rsidRPr="00C075DE" w14:paraId="72D5EBB3" w14:textId="77777777" w:rsidTr="00D773ED">
        <w:tc>
          <w:tcPr>
            <w:tcW w:w="5787" w:type="dxa"/>
            <w:shd w:val="clear" w:color="auto" w:fill="auto"/>
          </w:tcPr>
          <w:p w14:paraId="4D9A9422" w14:textId="77777777" w:rsidR="0055546D" w:rsidRPr="00C075DE" w:rsidRDefault="0055546D" w:rsidP="0055546D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ส่วนงานภูมิศาสตร์หลัก</w:t>
            </w: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 xml:space="preserve"> </w:t>
            </w:r>
          </w:p>
        </w:tc>
        <w:tc>
          <w:tcPr>
            <w:tcW w:w="1604" w:type="dxa"/>
          </w:tcPr>
          <w:p w14:paraId="3E31BF7B" w14:textId="77777777" w:rsidR="0055546D" w:rsidRPr="00C075DE" w:rsidRDefault="0055546D" w:rsidP="00555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62" w:type="dxa"/>
          </w:tcPr>
          <w:p w14:paraId="158BB770" w14:textId="77777777" w:rsidR="0055546D" w:rsidRPr="00C075DE" w:rsidRDefault="0055546D" w:rsidP="00555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26" w:type="dxa"/>
          </w:tcPr>
          <w:p w14:paraId="2C0910CA" w14:textId="77777777" w:rsidR="0055546D" w:rsidRPr="00C075DE" w:rsidRDefault="0055546D" w:rsidP="00555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15798D" w:rsidRPr="00C075DE" w14:paraId="7A401C32" w14:textId="77777777" w:rsidTr="00D3314A">
        <w:tc>
          <w:tcPr>
            <w:tcW w:w="5787" w:type="dxa"/>
            <w:shd w:val="clear" w:color="auto" w:fill="auto"/>
          </w:tcPr>
          <w:p w14:paraId="77B0BD97" w14:textId="77777777" w:rsidR="0015798D" w:rsidRPr="00C075DE" w:rsidRDefault="0015798D" w:rsidP="0015798D">
            <w:pPr>
              <w:ind w:left="72" w:right="-115" w:hanging="72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อินโดนีเซียและฟิลิปปินส์</w:t>
            </w:r>
          </w:p>
        </w:tc>
        <w:tc>
          <w:tcPr>
            <w:tcW w:w="1604" w:type="dxa"/>
          </w:tcPr>
          <w:p w14:paraId="52663C7F" w14:textId="0A153896" w:rsidR="0015798D" w:rsidRPr="00C075DE" w:rsidRDefault="00845E35" w:rsidP="00157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 w:rsidRPr="00845E35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419</w:t>
            </w:r>
            <w:r w:rsidR="002154CD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,</w:t>
            </w:r>
            <w:r w:rsidRPr="00845E35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824</w:t>
            </w:r>
          </w:p>
        </w:tc>
        <w:tc>
          <w:tcPr>
            <w:tcW w:w="262" w:type="dxa"/>
          </w:tcPr>
          <w:p w14:paraId="372BB8EB" w14:textId="77777777" w:rsidR="0015798D" w:rsidRPr="00C075DE" w:rsidRDefault="0015798D" w:rsidP="0015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26" w:type="dxa"/>
          </w:tcPr>
          <w:p w14:paraId="2361CE9D" w14:textId="3AB2DD66" w:rsidR="0015798D" w:rsidRPr="00C075DE" w:rsidRDefault="00845E35" w:rsidP="00157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 w:rsidRPr="00845E35">
              <w:rPr>
                <w:rFonts w:ascii="Angsana New" w:eastAsia="Calibri" w:hAnsi="Angsana New"/>
                <w:color w:val="000000"/>
                <w:sz w:val="30"/>
                <w:szCs w:val="30"/>
              </w:rPr>
              <w:t>265</w:t>
            </w:r>
            <w:r w:rsidR="0015798D">
              <w:rPr>
                <w:rFonts w:ascii="Angsana New" w:eastAsia="Calibri" w:hAnsi="Angsana New"/>
                <w:color w:val="000000"/>
                <w:sz w:val="30"/>
                <w:szCs w:val="30"/>
              </w:rPr>
              <w:t>,</w:t>
            </w:r>
            <w:r w:rsidRPr="00845E35">
              <w:rPr>
                <w:rFonts w:ascii="Angsana New" w:eastAsia="Calibri" w:hAnsi="Angsana New"/>
                <w:color w:val="000000"/>
                <w:sz w:val="30"/>
                <w:szCs w:val="30"/>
              </w:rPr>
              <w:t>380</w:t>
            </w:r>
          </w:p>
        </w:tc>
      </w:tr>
      <w:tr w:rsidR="0015798D" w:rsidRPr="00C075DE" w14:paraId="135C5074" w14:textId="77777777" w:rsidTr="00D773ED">
        <w:tc>
          <w:tcPr>
            <w:tcW w:w="5787" w:type="dxa"/>
            <w:shd w:val="clear" w:color="auto" w:fill="auto"/>
          </w:tcPr>
          <w:p w14:paraId="13C01576" w14:textId="77777777" w:rsidR="0015798D" w:rsidRPr="00C075DE" w:rsidRDefault="0015798D" w:rsidP="0015798D">
            <w:pPr>
              <w:ind w:left="72" w:right="-115" w:hanging="72"/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ไทย</w:t>
            </w:r>
          </w:p>
        </w:tc>
        <w:tc>
          <w:tcPr>
            <w:tcW w:w="1604" w:type="dxa"/>
          </w:tcPr>
          <w:p w14:paraId="4B0404D7" w14:textId="6EA2452F" w:rsidR="0015798D" w:rsidRPr="00C075DE" w:rsidRDefault="00845E35" w:rsidP="00157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 w:rsidRPr="00845E35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246</w:t>
            </w:r>
            <w:r w:rsidR="00D535A7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,</w:t>
            </w:r>
            <w:r w:rsidRPr="00845E35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335</w:t>
            </w:r>
          </w:p>
        </w:tc>
        <w:tc>
          <w:tcPr>
            <w:tcW w:w="262" w:type="dxa"/>
          </w:tcPr>
          <w:p w14:paraId="743A960D" w14:textId="77777777" w:rsidR="0015798D" w:rsidRPr="00C075DE" w:rsidRDefault="0015798D" w:rsidP="0015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26" w:type="dxa"/>
          </w:tcPr>
          <w:p w14:paraId="069B6AC9" w14:textId="2992F047" w:rsidR="0015798D" w:rsidRPr="00C075DE" w:rsidRDefault="00845E35" w:rsidP="00157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 w:rsidRPr="00845E35">
              <w:rPr>
                <w:rFonts w:ascii="Angsana New" w:eastAsia="Calibri" w:hAnsi="Angsana New"/>
                <w:color w:val="000000"/>
                <w:sz w:val="30"/>
                <w:szCs w:val="30"/>
              </w:rPr>
              <w:t>208</w:t>
            </w:r>
            <w:r w:rsidR="0015798D">
              <w:rPr>
                <w:rFonts w:ascii="Angsana New" w:eastAsia="Calibri" w:hAnsi="Angsana New"/>
                <w:color w:val="000000"/>
                <w:sz w:val="30"/>
                <w:szCs w:val="30"/>
              </w:rPr>
              <w:t>,</w:t>
            </w:r>
            <w:r w:rsidRPr="00845E35">
              <w:rPr>
                <w:rFonts w:ascii="Angsana New" w:eastAsia="Calibri" w:hAnsi="Angsana New"/>
                <w:color w:val="000000"/>
                <w:sz w:val="30"/>
                <w:szCs w:val="30"/>
              </w:rPr>
              <w:t>016</w:t>
            </w:r>
          </w:p>
        </w:tc>
      </w:tr>
      <w:tr w:rsidR="0015798D" w:rsidRPr="00C075DE" w14:paraId="37F53C7C" w14:textId="77777777" w:rsidTr="00D773ED">
        <w:tc>
          <w:tcPr>
            <w:tcW w:w="5787" w:type="dxa"/>
            <w:shd w:val="clear" w:color="auto" w:fill="auto"/>
          </w:tcPr>
          <w:p w14:paraId="322B5F65" w14:textId="64710821" w:rsidR="0015798D" w:rsidRPr="00C075DE" w:rsidRDefault="0015798D" w:rsidP="0015798D">
            <w:pPr>
              <w:ind w:left="72" w:right="-115" w:hanging="72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เกาหลี</w:t>
            </w:r>
          </w:p>
        </w:tc>
        <w:tc>
          <w:tcPr>
            <w:tcW w:w="1604" w:type="dxa"/>
          </w:tcPr>
          <w:p w14:paraId="44F77ACF" w14:textId="53C224BB" w:rsidR="0015798D" w:rsidRPr="00C075DE" w:rsidRDefault="00845E35" w:rsidP="00157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 w:rsidRPr="00845E35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136</w:t>
            </w:r>
            <w:r w:rsidR="00D535A7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,</w:t>
            </w:r>
            <w:r w:rsidRPr="00845E35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622</w:t>
            </w:r>
          </w:p>
        </w:tc>
        <w:tc>
          <w:tcPr>
            <w:tcW w:w="262" w:type="dxa"/>
          </w:tcPr>
          <w:p w14:paraId="652F3E39" w14:textId="77777777" w:rsidR="0015798D" w:rsidRPr="00C075DE" w:rsidRDefault="0015798D" w:rsidP="0015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26" w:type="dxa"/>
            <w:shd w:val="clear" w:color="auto" w:fill="auto"/>
          </w:tcPr>
          <w:p w14:paraId="6073078B" w14:textId="0CAE0C83" w:rsidR="0015798D" w:rsidRPr="00C075DE" w:rsidRDefault="00845E35" w:rsidP="00157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 w:rsidRPr="00845E35">
              <w:rPr>
                <w:rFonts w:ascii="Angsana New" w:eastAsia="Calibri" w:hAnsi="Angsana New"/>
                <w:color w:val="000000"/>
                <w:sz w:val="30"/>
                <w:szCs w:val="30"/>
              </w:rPr>
              <w:t>100</w:t>
            </w:r>
            <w:r w:rsidR="0015798D">
              <w:rPr>
                <w:rFonts w:ascii="Angsana New" w:eastAsia="Calibri" w:hAnsi="Angsana New"/>
                <w:color w:val="000000"/>
                <w:sz w:val="30"/>
                <w:szCs w:val="30"/>
              </w:rPr>
              <w:t>,</w:t>
            </w:r>
            <w:r w:rsidRPr="00845E35">
              <w:rPr>
                <w:rFonts w:ascii="Angsana New" w:eastAsia="Calibri" w:hAnsi="Angsana New"/>
                <w:color w:val="000000"/>
                <w:sz w:val="30"/>
                <w:szCs w:val="30"/>
              </w:rPr>
              <w:t>988</w:t>
            </w:r>
          </w:p>
        </w:tc>
      </w:tr>
      <w:tr w:rsidR="0015798D" w:rsidRPr="00C075DE" w14:paraId="1ABF8A1C" w14:textId="77777777" w:rsidTr="00D773ED">
        <w:tc>
          <w:tcPr>
            <w:tcW w:w="5787" w:type="dxa"/>
            <w:shd w:val="clear" w:color="auto" w:fill="auto"/>
          </w:tcPr>
          <w:p w14:paraId="14A5C417" w14:textId="77777777" w:rsidR="0015798D" w:rsidRPr="00C075DE" w:rsidRDefault="0015798D" w:rsidP="0015798D">
            <w:pPr>
              <w:ind w:left="72" w:right="-115" w:hanging="72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ประเทศอื่นๆ</w:t>
            </w:r>
          </w:p>
        </w:tc>
        <w:tc>
          <w:tcPr>
            <w:tcW w:w="1604" w:type="dxa"/>
            <w:tcBorders>
              <w:bottom w:val="single" w:sz="4" w:space="0" w:color="auto"/>
            </w:tcBorders>
          </w:tcPr>
          <w:p w14:paraId="36607375" w14:textId="28A239DA" w:rsidR="0015798D" w:rsidRPr="00C075DE" w:rsidRDefault="00845E35" w:rsidP="00157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 w:rsidRPr="00845E35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659</w:t>
            </w:r>
            <w:r w:rsidR="00D535A7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,</w:t>
            </w:r>
            <w:r w:rsidRPr="00845E35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668</w:t>
            </w:r>
          </w:p>
        </w:tc>
        <w:tc>
          <w:tcPr>
            <w:tcW w:w="262" w:type="dxa"/>
          </w:tcPr>
          <w:p w14:paraId="2D3A25D3" w14:textId="77777777" w:rsidR="0015798D" w:rsidRPr="00C075DE" w:rsidRDefault="0015798D" w:rsidP="0015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</w:tcPr>
          <w:p w14:paraId="2AC9CCB8" w14:textId="2A899344" w:rsidR="0015798D" w:rsidRPr="00C075DE" w:rsidRDefault="00845E35" w:rsidP="00157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 w:rsidRPr="00845E35">
              <w:rPr>
                <w:rFonts w:ascii="Angsana New" w:eastAsia="Calibri" w:hAnsi="Angsana New"/>
                <w:color w:val="000000"/>
                <w:sz w:val="30"/>
                <w:szCs w:val="30"/>
              </w:rPr>
              <w:t>376</w:t>
            </w:r>
            <w:r w:rsidR="0015798D">
              <w:rPr>
                <w:rFonts w:ascii="Angsana New" w:eastAsia="Calibri" w:hAnsi="Angsana New"/>
                <w:color w:val="000000"/>
                <w:sz w:val="30"/>
                <w:szCs w:val="30"/>
              </w:rPr>
              <w:t>,</w:t>
            </w:r>
            <w:r w:rsidRPr="00845E35">
              <w:rPr>
                <w:rFonts w:ascii="Angsana New" w:eastAsia="Calibri" w:hAnsi="Angsana New"/>
                <w:color w:val="000000"/>
                <w:sz w:val="30"/>
                <w:szCs w:val="30"/>
              </w:rPr>
              <w:t>255</w:t>
            </w:r>
          </w:p>
        </w:tc>
      </w:tr>
      <w:tr w:rsidR="0015798D" w:rsidRPr="00C075DE" w14:paraId="7E96FA3C" w14:textId="77777777" w:rsidTr="00D773ED">
        <w:tc>
          <w:tcPr>
            <w:tcW w:w="5787" w:type="dxa"/>
            <w:shd w:val="clear" w:color="auto" w:fill="auto"/>
          </w:tcPr>
          <w:p w14:paraId="412210CA" w14:textId="77777777" w:rsidR="0015798D" w:rsidRPr="00C075DE" w:rsidRDefault="0015798D" w:rsidP="0015798D">
            <w:pPr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ar-SA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รวมรายได้</w:t>
            </w:r>
          </w:p>
        </w:tc>
        <w:tc>
          <w:tcPr>
            <w:tcW w:w="1604" w:type="dxa"/>
            <w:tcBorders>
              <w:top w:val="single" w:sz="4" w:space="0" w:color="auto"/>
              <w:bottom w:val="double" w:sz="4" w:space="0" w:color="auto"/>
            </w:tcBorders>
          </w:tcPr>
          <w:p w14:paraId="52EAED33" w14:textId="6B9EA169" w:rsidR="0015798D" w:rsidRPr="00C075DE" w:rsidRDefault="00845E35" w:rsidP="00157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845E35"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  <w:t>1</w:t>
            </w:r>
            <w:r w:rsidR="00D535A7"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845E35"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  <w:t>462</w:t>
            </w:r>
            <w:r w:rsidR="00D535A7"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845E35"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  <w:t>449</w:t>
            </w:r>
          </w:p>
        </w:tc>
        <w:tc>
          <w:tcPr>
            <w:tcW w:w="262" w:type="dxa"/>
          </w:tcPr>
          <w:p w14:paraId="199A92E0" w14:textId="77777777" w:rsidR="0015798D" w:rsidRPr="00C075DE" w:rsidRDefault="0015798D" w:rsidP="0015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014A94" w14:textId="3A1901C3" w:rsidR="0015798D" w:rsidRPr="00C075DE" w:rsidRDefault="00845E35" w:rsidP="00157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845E35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950</w:t>
            </w:r>
            <w:r w:rsidR="0015798D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845E35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639</w:t>
            </w:r>
          </w:p>
        </w:tc>
      </w:tr>
      <w:tr w:rsidR="0015798D" w:rsidRPr="00C075DE" w14:paraId="188E5B61" w14:textId="77777777" w:rsidTr="00D773ED">
        <w:tc>
          <w:tcPr>
            <w:tcW w:w="5787" w:type="dxa"/>
            <w:shd w:val="clear" w:color="auto" w:fill="auto"/>
          </w:tcPr>
          <w:p w14:paraId="675F077E" w14:textId="77777777" w:rsidR="0015798D" w:rsidRPr="00C075DE" w:rsidRDefault="0015798D" w:rsidP="0015798D">
            <w:pPr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604" w:type="dxa"/>
            <w:tcBorders>
              <w:top w:val="single" w:sz="4" w:space="0" w:color="auto"/>
            </w:tcBorders>
          </w:tcPr>
          <w:p w14:paraId="43AF4F01" w14:textId="77777777" w:rsidR="0015798D" w:rsidRPr="00C075DE" w:rsidRDefault="0015798D" w:rsidP="00157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62" w:type="dxa"/>
          </w:tcPr>
          <w:p w14:paraId="3776B839" w14:textId="77777777" w:rsidR="0015798D" w:rsidRPr="00C075DE" w:rsidRDefault="0015798D" w:rsidP="0015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auto"/>
          </w:tcPr>
          <w:p w14:paraId="60863AE5" w14:textId="77777777" w:rsidR="0015798D" w:rsidRPr="00C075DE" w:rsidRDefault="0015798D" w:rsidP="00157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15798D" w:rsidRPr="00C075DE" w14:paraId="001B7F20" w14:textId="77777777" w:rsidTr="00D773ED">
        <w:tc>
          <w:tcPr>
            <w:tcW w:w="5787" w:type="dxa"/>
            <w:shd w:val="clear" w:color="auto" w:fill="auto"/>
          </w:tcPr>
          <w:p w14:paraId="35A865DA" w14:textId="77777777" w:rsidR="0015798D" w:rsidRPr="00C075DE" w:rsidRDefault="0015798D" w:rsidP="0015798D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ประเภทของสินค้า</w:t>
            </w:r>
          </w:p>
        </w:tc>
        <w:tc>
          <w:tcPr>
            <w:tcW w:w="1604" w:type="dxa"/>
          </w:tcPr>
          <w:p w14:paraId="18582F25" w14:textId="77777777" w:rsidR="0015798D" w:rsidRPr="00C075DE" w:rsidRDefault="0015798D" w:rsidP="0015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62" w:type="dxa"/>
          </w:tcPr>
          <w:p w14:paraId="0A1554D8" w14:textId="77777777" w:rsidR="0015798D" w:rsidRPr="00C075DE" w:rsidRDefault="0015798D" w:rsidP="0015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26" w:type="dxa"/>
          </w:tcPr>
          <w:p w14:paraId="6F6490FF" w14:textId="77777777" w:rsidR="0015798D" w:rsidRPr="00C075DE" w:rsidRDefault="0015798D" w:rsidP="0015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E520B5" w:rsidRPr="00C075DE" w14:paraId="7EAA2DB0" w14:textId="77777777" w:rsidTr="00D773ED">
        <w:tc>
          <w:tcPr>
            <w:tcW w:w="5787" w:type="dxa"/>
            <w:shd w:val="clear" w:color="auto" w:fill="auto"/>
          </w:tcPr>
          <w:p w14:paraId="39E8A519" w14:textId="77777777" w:rsidR="00E520B5" w:rsidRPr="00C075DE" w:rsidRDefault="00E520B5" w:rsidP="00E520B5">
            <w:pPr>
              <w:ind w:left="72" w:right="-115" w:hanging="72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ผลิตภัณฑ์น้ำ</w:t>
            </w:r>
          </w:p>
        </w:tc>
        <w:tc>
          <w:tcPr>
            <w:tcW w:w="1604" w:type="dxa"/>
          </w:tcPr>
          <w:p w14:paraId="2D128BF2" w14:textId="0940E5FC" w:rsidR="00E520B5" w:rsidRPr="00A87DD2" w:rsidRDefault="00845E35" w:rsidP="00A87D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 w:rsidRPr="00845E35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1</w:t>
            </w:r>
            <w:r w:rsidR="00E520B5" w:rsidRPr="00A87DD2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,</w:t>
            </w:r>
            <w:r w:rsidRPr="00845E35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344</w:t>
            </w:r>
            <w:r w:rsidR="00E520B5" w:rsidRPr="00A87DD2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,</w:t>
            </w:r>
            <w:r w:rsidRPr="00845E35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239</w:t>
            </w:r>
          </w:p>
        </w:tc>
        <w:tc>
          <w:tcPr>
            <w:tcW w:w="262" w:type="dxa"/>
          </w:tcPr>
          <w:p w14:paraId="3B8F9F4D" w14:textId="77777777" w:rsidR="00E520B5" w:rsidRPr="00C075DE" w:rsidRDefault="00E520B5" w:rsidP="00E52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26" w:type="dxa"/>
          </w:tcPr>
          <w:p w14:paraId="0FDF2564" w14:textId="7E31F611" w:rsidR="00E520B5" w:rsidRPr="00C075DE" w:rsidRDefault="00845E35" w:rsidP="00E520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 w:rsidRPr="00845E35">
              <w:rPr>
                <w:rFonts w:ascii="Angsana New" w:eastAsia="Calibri" w:hAnsi="Angsana New"/>
                <w:color w:val="000000"/>
                <w:sz w:val="30"/>
                <w:szCs w:val="30"/>
              </w:rPr>
              <w:t>862</w:t>
            </w:r>
            <w:r w:rsidR="00E520B5">
              <w:rPr>
                <w:rFonts w:ascii="Angsana New" w:eastAsia="Calibri" w:hAnsi="Angsana New"/>
                <w:color w:val="000000"/>
                <w:sz w:val="30"/>
                <w:szCs w:val="30"/>
              </w:rPr>
              <w:t>,</w:t>
            </w:r>
            <w:r w:rsidRPr="00845E35">
              <w:rPr>
                <w:rFonts w:ascii="Angsana New" w:eastAsia="Calibri" w:hAnsi="Angsana New"/>
                <w:color w:val="000000"/>
                <w:sz w:val="30"/>
                <w:szCs w:val="30"/>
              </w:rPr>
              <w:t>366</w:t>
            </w:r>
          </w:p>
        </w:tc>
      </w:tr>
      <w:tr w:rsidR="00E520B5" w:rsidRPr="00C075DE" w14:paraId="14C9A07C" w14:textId="77777777" w:rsidTr="00D773ED">
        <w:tc>
          <w:tcPr>
            <w:tcW w:w="5787" w:type="dxa"/>
            <w:shd w:val="clear" w:color="auto" w:fill="auto"/>
          </w:tcPr>
          <w:p w14:paraId="107355D3" w14:textId="609A942B" w:rsidR="00E520B5" w:rsidRPr="00C075DE" w:rsidRDefault="00E520B5" w:rsidP="00E520B5">
            <w:pPr>
              <w:ind w:left="72" w:right="-115" w:hanging="72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อาหารเพื่อสุขภาพ</w:t>
            </w:r>
          </w:p>
        </w:tc>
        <w:tc>
          <w:tcPr>
            <w:tcW w:w="1604" w:type="dxa"/>
          </w:tcPr>
          <w:p w14:paraId="33B049C2" w14:textId="7DCAA9BD" w:rsidR="00E520B5" w:rsidRPr="00A87DD2" w:rsidRDefault="00845E35" w:rsidP="00A87D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 w:rsidRPr="00845E35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43</w:t>
            </w:r>
            <w:r w:rsidR="00E520B5" w:rsidRPr="00A87DD2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,</w:t>
            </w:r>
            <w:r w:rsidRPr="00845E35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475</w:t>
            </w:r>
          </w:p>
        </w:tc>
        <w:tc>
          <w:tcPr>
            <w:tcW w:w="262" w:type="dxa"/>
          </w:tcPr>
          <w:p w14:paraId="0D0A639B" w14:textId="77777777" w:rsidR="00E520B5" w:rsidRPr="00C075DE" w:rsidRDefault="00E520B5" w:rsidP="00E52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26" w:type="dxa"/>
          </w:tcPr>
          <w:p w14:paraId="629BF9C3" w14:textId="3EAF5070" w:rsidR="00E520B5" w:rsidRPr="00C075DE" w:rsidRDefault="00845E35" w:rsidP="00E520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 w:rsidRPr="00845E35">
              <w:rPr>
                <w:rFonts w:ascii="Angsana New" w:eastAsia="Calibri" w:hAnsi="Angsana New"/>
                <w:color w:val="000000"/>
                <w:sz w:val="30"/>
                <w:szCs w:val="30"/>
              </w:rPr>
              <w:t>28</w:t>
            </w:r>
            <w:r w:rsidR="00E520B5">
              <w:rPr>
                <w:rFonts w:ascii="Angsana New" w:eastAsia="Calibri" w:hAnsi="Angsana New"/>
                <w:color w:val="000000"/>
                <w:sz w:val="30"/>
                <w:szCs w:val="30"/>
              </w:rPr>
              <w:t>,</w:t>
            </w:r>
            <w:r w:rsidRPr="00845E35">
              <w:rPr>
                <w:rFonts w:ascii="Angsana New" w:eastAsia="Calibri" w:hAnsi="Angsana New"/>
                <w:color w:val="000000"/>
                <w:sz w:val="30"/>
                <w:szCs w:val="30"/>
              </w:rPr>
              <w:t>111</w:t>
            </w:r>
          </w:p>
        </w:tc>
      </w:tr>
      <w:tr w:rsidR="00E520B5" w:rsidRPr="00C075DE" w14:paraId="564AEFC5" w14:textId="77777777" w:rsidTr="00D773ED">
        <w:tc>
          <w:tcPr>
            <w:tcW w:w="5787" w:type="dxa"/>
            <w:shd w:val="clear" w:color="auto" w:fill="auto"/>
          </w:tcPr>
          <w:p w14:paraId="61A7BA43" w14:textId="77777777" w:rsidR="00E520B5" w:rsidRPr="00C075DE" w:rsidRDefault="00E520B5" w:rsidP="00E520B5">
            <w:pPr>
              <w:ind w:right="-115"/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อื่นๆ</w:t>
            </w:r>
          </w:p>
        </w:tc>
        <w:tc>
          <w:tcPr>
            <w:tcW w:w="1604" w:type="dxa"/>
            <w:tcBorders>
              <w:bottom w:val="single" w:sz="4" w:space="0" w:color="auto"/>
            </w:tcBorders>
          </w:tcPr>
          <w:p w14:paraId="7AA189F5" w14:textId="367C4610" w:rsidR="00E520B5" w:rsidRPr="00A87DD2" w:rsidRDefault="00845E35" w:rsidP="00A87D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 w:rsidRPr="00845E35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74</w:t>
            </w:r>
            <w:r w:rsidR="00E520B5" w:rsidRPr="00A87DD2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,</w:t>
            </w:r>
            <w:r w:rsidRPr="00845E35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735</w:t>
            </w:r>
          </w:p>
        </w:tc>
        <w:tc>
          <w:tcPr>
            <w:tcW w:w="262" w:type="dxa"/>
          </w:tcPr>
          <w:p w14:paraId="2236723E" w14:textId="77777777" w:rsidR="00E520B5" w:rsidRPr="00C075DE" w:rsidRDefault="00E520B5" w:rsidP="00E52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</w:tcPr>
          <w:p w14:paraId="1DC98047" w14:textId="66430CC7" w:rsidR="00E520B5" w:rsidRPr="00C075DE" w:rsidRDefault="00845E35" w:rsidP="00E520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 w:rsidRPr="00845E35">
              <w:rPr>
                <w:rFonts w:ascii="Angsana New" w:eastAsia="Calibri" w:hAnsi="Angsana New"/>
                <w:color w:val="000000"/>
                <w:sz w:val="30"/>
                <w:szCs w:val="30"/>
              </w:rPr>
              <w:t>60</w:t>
            </w:r>
            <w:r w:rsidR="00E520B5">
              <w:rPr>
                <w:rFonts w:ascii="Angsana New" w:eastAsia="Calibri" w:hAnsi="Angsana New"/>
                <w:color w:val="000000"/>
                <w:sz w:val="30"/>
                <w:szCs w:val="30"/>
              </w:rPr>
              <w:t>,</w:t>
            </w:r>
            <w:r w:rsidRPr="00845E35">
              <w:rPr>
                <w:rFonts w:ascii="Angsana New" w:eastAsia="Calibri" w:hAnsi="Angsana New"/>
                <w:color w:val="000000"/>
                <w:sz w:val="30"/>
                <w:szCs w:val="30"/>
              </w:rPr>
              <w:t>162</w:t>
            </w:r>
          </w:p>
        </w:tc>
      </w:tr>
      <w:tr w:rsidR="00E520B5" w:rsidRPr="00C075DE" w14:paraId="0741624B" w14:textId="77777777" w:rsidTr="00D773ED">
        <w:tc>
          <w:tcPr>
            <w:tcW w:w="5787" w:type="dxa"/>
            <w:shd w:val="clear" w:color="auto" w:fill="auto"/>
          </w:tcPr>
          <w:p w14:paraId="13DD3974" w14:textId="77777777" w:rsidR="00E520B5" w:rsidRPr="00C075DE" w:rsidRDefault="00E520B5" w:rsidP="00E520B5">
            <w:pPr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ar-SA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รวมรายได้</w:t>
            </w:r>
          </w:p>
        </w:tc>
        <w:tc>
          <w:tcPr>
            <w:tcW w:w="1604" w:type="dxa"/>
            <w:tcBorders>
              <w:top w:val="single" w:sz="4" w:space="0" w:color="auto"/>
              <w:bottom w:val="double" w:sz="4" w:space="0" w:color="auto"/>
            </w:tcBorders>
          </w:tcPr>
          <w:p w14:paraId="28F1C54C" w14:textId="005713C6" w:rsidR="00E520B5" w:rsidRPr="00A87DD2" w:rsidRDefault="00845E35" w:rsidP="00A87D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  <w:r w:rsidRPr="00845E35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1</w:t>
            </w:r>
            <w:r w:rsidR="00E520B5" w:rsidRPr="00A87DD2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845E35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462</w:t>
            </w:r>
            <w:r w:rsidR="00E520B5" w:rsidRPr="00A87DD2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845E35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449</w:t>
            </w:r>
          </w:p>
        </w:tc>
        <w:tc>
          <w:tcPr>
            <w:tcW w:w="262" w:type="dxa"/>
          </w:tcPr>
          <w:p w14:paraId="5E2ACA40" w14:textId="77777777" w:rsidR="00E520B5" w:rsidRPr="00C075DE" w:rsidRDefault="00E520B5" w:rsidP="00E52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double" w:sz="4" w:space="0" w:color="auto"/>
            </w:tcBorders>
          </w:tcPr>
          <w:p w14:paraId="2A9DEAB1" w14:textId="159A9237" w:rsidR="00E520B5" w:rsidRPr="00C075DE" w:rsidRDefault="00845E35" w:rsidP="00E520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845E35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950</w:t>
            </w:r>
            <w:r w:rsidR="00E520B5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845E35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639</w:t>
            </w:r>
          </w:p>
        </w:tc>
      </w:tr>
    </w:tbl>
    <w:p w14:paraId="69AF609B" w14:textId="2D6B2C89" w:rsidR="00544B8D" w:rsidRPr="00C075DE" w:rsidRDefault="00544B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14:paraId="5366A8D7" w14:textId="67E8D139" w:rsidR="00760FB7" w:rsidRPr="00C075DE" w:rsidRDefault="005B3B34" w:rsidP="000E22B4">
      <w:pPr>
        <w:pStyle w:val="Heading1"/>
        <w:numPr>
          <w:ilvl w:val="0"/>
          <w:numId w:val="19"/>
        </w:numPr>
        <w:ind w:left="540" w:hanging="540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C075DE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เครื่องมือทางการเงิน</w:t>
      </w:r>
    </w:p>
    <w:p w14:paraId="2468130E" w14:textId="77777777" w:rsidR="00EC5A78" w:rsidRPr="00C075DE" w:rsidRDefault="00EC5A78" w:rsidP="005742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7AFB67C" w14:textId="77777777" w:rsidR="00CE4BA0" w:rsidRPr="00C075DE" w:rsidRDefault="00CE4BA0" w:rsidP="005742E3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075D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3AF887F1" w14:textId="77777777" w:rsidR="00CE4BA0" w:rsidRPr="00C075DE" w:rsidRDefault="00CE4BA0" w:rsidP="005742E3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B83FAAB" w14:textId="04234AB6" w:rsidR="005A4AB0" w:rsidRPr="00C075DE" w:rsidRDefault="005A4AB0" w:rsidP="005742E3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C075DE">
        <w:rPr>
          <w:rFonts w:asciiTheme="majorBidi" w:hAnsiTheme="majorBidi" w:cstheme="majorBidi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</w:t>
      </w:r>
      <w:r w:rsidR="0019483B" w:rsidRPr="00C075DE">
        <w:rPr>
          <w:rFonts w:asciiTheme="majorBidi" w:hAnsiTheme="majorBidi" w:cstheme="majorBidi"/>
          <w:sz w:val="30"/>
          <w:szCs w:val="30"/>
          <w:cs/>
          <w:lang w:bidi="th-TH"/>
        </w:rPr>
        <w:t>มูลค่ายุติธรรมสำหรับสินทรัพย์ทางการเงินและหนี้สินทางการเงินที่</w:t>
      </w:r>
      <w:r w:rsidR="0019483B" w:rsidRPr="00C075DE">
        <w:rPr>
          <w:rFonts w:asciiTheme="majorBidi" w:hAnsiTheme="majorBidi" w:cstheme="majorBidi"/>
          <w:sz w:val="30"/>
          <w:szCs w:val="30"/>
          <w:cs/>
        </w:rPr>
        <w:t>วัดมูลค่าด้วยราคาทุนตัดจำหน่าย</w:t>
      </w:r>
      <w:r w:rsidR="0019483B" w:rsidRPr="00C075DE">
        <w:rPr>
          <w:rFonts w:asciiTheme="majorBidi" w:hAnsiTheme="majorBidi" w:cstheme="majorBidi"/>
          <w:sz w:val="30"/>
          <w:szCs w:val="30"/>
          <w:cs/>
          <w:lang w:bidi="th-TH"/>
        </w:rPr>
        <w:t>หากมูลค่าตามบัญชีใกล้เคียงกับมูลค่ายุติธรรมอย่างสมเหตุสมผล</w:t>
      </w:r>
    </w:p>
    <w:p w14:paraId="3504A690" w14:textId="77777777" w:rsidR="00C2704B" w:rsidRPr="00C075DE" w:rsidRDefault="00535B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  <w:sectPr w:rsidR="00C2704B" w:rsidRPr="00C075DE" w:rsidSect="00C16CB3">
          <w:headerReference w:type="default" r:id="rId12"/>
          <w:footerReference w:type="default" r:id="rId13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  <w:r w:rsidRPr="00C075DE">
        <w:rPr>
          <w:rFonts w:asciiTheme="majorBidi" w:hAnsiTheme="majorBidi" w:cstheme="majorBidi"/>
          <w:b/>
          <w:bCs/>
          <w:i/>
          <w:iCs/>
          <w:sz w:val="30"/>
          <w:szCs w:val="30"/>
        </w:rPr>
        <w:br w:type="page"/>
      </w:r>
    </w:p>
    <w:tbl>
      <w:tblPr>
        <w:tblW w:w="140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630"/>
        <w:gridCol w:w="1350"/>
        <w:gridCol w:w="236"/>
        <w:gridCol w:w="1294"/>
        <w:gridCol w:w="236"/>
        <w:gridCol w:w="1204"/>
        <w:gridCol w:w="236"/>
        <w:gridCol w:w="1114"/>
        <w:gridCol w:w="236"/>
        <w:gridCol w:w="1204"/>
        <w:gridCol w:w="236"/>
        <w:gridCol w:w="1024"/>
        <w:gridCol w:w="236"/>
        <w:gridCol w:w="1204"/>
      </w:tblGrid>
      <w:tr w:rsidR="00F8129B" w:rsidRPr="0087049C" w14:paraId="24080FAA" w14:textId="77777777" w:rsidTr="00563993">
        <w:trPr>
          <w:trHeight w:val="261"/>
          <w:tblHeader/>
        </w:trPr>
        <w:tc>
          <w:tcPr>
            <w:tcW w:w="3600" w:type="dxa"/>
            <w:shd w:val="clear" w:color="auto" w:fill="auto"/>
            <w:vAlign w:val="bottom"/>
          </w:tcPr>
          <w:p w14:paraId="0AC95878" w14:textId="77777777" w:rsidR="00F8129B" w:rsidRPr="0087049C" w:rsidRDefault="00F8129B" w:rsidP="00312199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630" w:type="dxa"/>
            <w:vAlign w:val="bottom"/>
          </w:tcPr>
          <w:p w14:paraId="6953A1D3" w14:textId="77777777" w:rsidR="00F8129B" w:rsidRPr="0087049C" w:rsidRDefault="00F8129B" w:rsidP="00312199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cs/>
                <w:lang w:val="en-US" w:bidi="th-TH"/>
              </w:rPr>
            </w:pPr>
          </w:p>
        </w:tc>
        <w:tc>
          <w:tcPr>
            <w:tcW w:w="9810" w:type="dxa"/>
            <w:gridSpan w:val="13"/>
            <w:vAlign w:val="bottom"/>
          </w:tcPr>
          <w:p w14:paraId="4873F843" w14:textId="77777777" w:rsidR="00F8129B" w:rsidRPr="0087049C" w:rsidRDefault="00F8129B" w:rsidP="0031219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F8129B" w:rsidRPr="0087049C" w14:paraId="5A7930E5" w14:textId="77777777" w:rsidTr="00563993">
        <w:trPr>
          <w:trHeight w:val="261"/>
          <w:tblHeader/>
        </w:trPr>
        <w:tc>
          <w:tcPr>
            <w:tcW w:w="3600" w:type="dxa"/>
            <w:shd w:val="clear" w:color="auto" w:fill="auto"/>
            <w:vAlign w:val="bottom"/>
          </w:tcPr>
          <w:p w14:paraId="644DA0C2" w14:textId="77777777" w:rsidR="00F8129B" w:rsidRPr="0087049C" w:rsidRDefault="00F8129B" w:rsidP="00312199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630" w:type="dxa"/>
            <w:vAlign w:val="bottom"/>
          </w:tcPr>
          <w:p w14:paraId="111D0E91" w14:textId="77777777" w:rsidR="00F8129B" w:rsidRPr="0087049C" w:rsidRDefault="00F8129B" w:rsidP="00312199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cs/>
                <w:lang w:val="en-US" w:bidi="th-TH"/>
              </w:rPr>
            </w:pPr>
          </w:p>
        </w:tc>
        <w:tc>
          <w:tcPr>
            <w:tcW w:w="4320" w:type="dxa"/>
            <w:gridSpan w:val="5"/>
            <w:vAlign w:val="bottom"/>
          </w:tcPr>
          <w:p w14:paraId="22C48D38" w14:textId="77777777" w:rsidR="00F8129B" w:rsidRPr="0087049C" w:rsidRDefault="00F8129B" w:rsidP="0031219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696A6E30" w14:textId="77777777" w:rsidR="00F8129B" w:rsidRPr="0087049C" w:rsidRDefault="00F8129B" w:rsidP="0031219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254" w:type="dxa"/>
            <w:gridSpan w:val="7"/>
            <w:vAlign w:val="bottom"/>
          </w:tcPr>
          <w:p w14:paraId="33122744" w14:textId="77777777" w:rsidR="00F8129B" w:rsidRPr="0087049C" w:rsidRDefault="00F8129B" w:rsidP="0031219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F8129B" w:rsidRPr="0087049C" w14:paraId="6EDA47B7" w14:textId="77777777" w:rsidTr="00563993">
        <w:trPr>
          <w:trHeight w:val="261"/>
          <w:tblHeader/>
        </w:trPr>
        <w:tc>
          <w:tcPr>
            <w:tcW w:w="3600" w:type="dxa"/>
            <w:shd w:val="clear" w:color="auto" w:fill="auto"/>
            <w:vAlign w:val="bottom"/>
          </w:tcPr>
          <w:p w14:paraId="7655AF2F" w14:textId="53F6C3CC" w:rsidR="00F8129B" w:rsidRPr="0087049C" w:rsidRDefault="00F8129B" w:rsidP="00312199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14:paraId="502E90CA" w14:textId="7ADF9894" w:rsidR="00F8129B" w:rsidRPr="0087049C" w:rsidRDefault="00F8129B" w:rsidP="00312199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257572D2" w14:textId="77777777" w:rsidR="00F8129B" w:rsidRPr="0087049C" w:rsidRDefault="00F8129B" w:rsidP="00312199">
            <w:pPr>
              <w:pStyle w:val="acctfourfigures"/>
              <w:tabs>
                <w:tab w:val="clear" w:pos="765"/>
              </w:tabs>
              <w:spacing w:line="240" w:lineRule="atLeast"/>
              <w:ind w:left="-114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br/>
              <w:t>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25C2A92C" w14:textId="77777777" w:rsidR="00F8129B" w:rsidRPr="0087049C" w:rsidRDefault="00F8129B" w:rsidP="0031219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37E0D061" w14:textId="77777777" w:rsidR="00F8129B" w:rsidRPr="0087049C" w:rsidRDefault="00F8129B" w:rsidP="00312199">
            <w:pPr>
              <w:pStyle w:val="acctfourfigures"/>
              <w:tabs>
                <w:tab w:val="clear" w:pos="765"/>
              </w:tabs>
              <w:spacing w:line="240" w:lineRule="atLeast"/>
              <w:ind w:left="-170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6A6F972" w14:textId="77777777" w:rsidR="00F8129B" w:rsidRPr="0087049C" w:rsidRDefault="00F8129B" w:rsidP="00312199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0EBC6CF3" w14:textId="77777777" w:rsidR="00F8129B" w:rsidRPr="0087049C" w:rsidRDefault="00F8129B" w:rsidP="0031219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6DAC5448" w14:textId="77777777" w:rsidR="00F8129B" w:rsidRPr="0087049C" w:rsidRDefault="00F8129B" w:rsidP="0031219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072A3C3B" w14:textId="1A039731" w:rsidR="00F8129B" w:rsidRPr="0087049C" w:rsidRDefault="00F8129B" w:rsidP="0031219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45E35" w:rsidRPr="00845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14:paraId="7A555076" w14:textId="77777777" w:rsidR="00F8129B" w:rsidRPr="0087049C" w:rsidRDefault="00F8129B" w:rsidP="0031219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04" w:type="dxa"/>
            <w:vAlign w:val="bottom"/>
          </w:tcPr>
          <w:p w14:paraId="35FCC570" w14:textId="05F45767" w:rsidR="00F8129B" w:rsidRPr="0087049C" w:rsidRDefault="00F8129B" w:rsidP="0031219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45E35" w:rsidRPr="00845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14:paraId="3D2F3C38" w14:textId="77777777" w:rsidR="00F8129B" w:rsidRPr="0087049C" w:rsidRDefault="00F8129B" w:rsidP="00312199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4" w:type="dxa"/>
            <w:vAlign w:val="bottom"/>
          </w:tcPr>
          <w:p w14:paraId="582604B6" w14:textId="63CBD491" w:rsidR="00F8129B" w:rsidRPr="0087049C" w:rsidRDefault="00F8129B" w:rsidP="00312199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45E35" w:rsidRPr="00845E35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458FA830" w14:textId="77777777" w:rsidR="00F8129B" w:rsidRPr="0087049C" w:rsidRDefault="00F8129B" w:rsidP="0031219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33340CC2" w14:textId="77777777" w:rsidR="00F8129B" w:rsidRPr="0087049C" w:rsidRDefault="00F8129B" w:rsidP="0031219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F8129B" w:rsidRPr="0087049C" w14:paraId="65C808A7" w14:textId="77777777" w:rsidTr="00563993">
        <w:trPr>
          <w:trHeight w:val="261"/>
          <w:tblHeader/>
        </w:trPr>
        <w:tc>
          <w:tcPr>
            <w:tcW w:w="3600" w:type="dxa"/>
            <w:shd w:val="clear" w:color="auto" w:fill="auto"/>
            <w:vAlign w:val="bottom"/>
          </w:tcPr>
          <w:p w14:paraId="46FE1E22" w14:textId="77777777" w:rsidR="00F8129B" w:rsidRPr="0087049C" w:rsidRDefault="00F8129B" w:rsidP="00312199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0" w:type="dxa"/>
            <w:vAlign w:val="bottom"/>
          </w:tcPr>
          <w:p w14:paraId="1DD6D280" w14:textId="77777777" w:rsidR="00F8129B" w:rsidRPr="0087049C" w:rsidRDefault="00F8129B" w:rsidP="00312199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810" w:type="dxa"/>
            <w:gridSpan w:val="13"/>
            <w:vAlign w:val="bottom"/>
          </w:tcPr>
          <w:p w14:paraId="55562B4D" w14:textId="77777777" w:rsidR="00F8129B" w:rsidRPr="0087049C" w:rsidRDefault="00F8129B" w:rsidP="0031219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F8129B" w:rsidRPr="0087049C" w14:paraId="7B58C16C" w14:textId="77777777" w:rsidTr="00563993">
        <w:trPr>
          <w:trHeight w:val="261"/>
        </w:trPr>
        <w:tc>
          <w:tcPr>
            <w:tcW w:w="3600" w:type="dxa"/>
            <w:shd w:val="clear" w:color="auto" w:fill="auto"/>
          </w:tcPr>
          <w:p w14:paraId="4600ED26" w14:textId="3903A9E5" w:rsidR="00F8129B" w:rsidRPr="0087049C" w:rsidRDefault="00F8129B" w:rsidP="0031219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845E35" w:rsidRPr="00845E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="00845E35" w:rsidRPr="00845E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630" w:type="dxa"/>
          </w:tcPr>
          <w:p w14:paraId="2C9695A9" w14:textId="77777777" w:rsidR="00F8129B" w:rsidRPr="0087049C" w:rsidRDefault="00F8129B" w:rsidP="0031219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27F8397B" w14:textId="77777777" w:rsidR="00F8129B" w:rsidRPr="0087049C" w:rsidRDefault="00F8129B" w:rsidP="0031219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78C1E94A" w14:textId="77777777" w:rsidR="00F8129B" w:rsidRPr="0087049C" w:rsidRDefault="00F8129B" w:rsidP="0031219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94" w:type="dxa"/>
            <w:shd w:val="clear" w:color="auto" w:fill="auto"/>
          </w:tcPr>
          <w:p w14:paraId="421FB245" w14:textId="77777777" w:rsidR="00F8129B" w:rsidRPr="0087049C" w:rsidRDefault="00F8129B" w:rsidP="003121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  <w:shd w:val="clear" w:color="auto" w:fill="auto"/>
          </w:tcPr>
          <w:p w14:paraId="5506DA9B" w14:textId="77777777" w:rsidR="00F8129B" w:rsidRPr="0087049C" w:rsidRDefault="00F8129B" w:rsidP="003121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  <w:shd w:val="clear" w:color="auto" w:fill="auto"/>
          </w:tcPr>
          <w:p w14:paraId="02FD4879" w14:textId="77777777" w:rsidR="00F8129B" w:rsidRPr="0087049C" w:rsidRDefault="00F8129B" w:rsidP="003121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49D20D78" w14:textId="77777777" w:rsidR="00F8129B" w:rsidRPr="0087049C" w:rsidRDefault="00F8129B" w:rsidP="003121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14" w:type="dxa"/>
          </w:tcPr>
          <w:p w14:paraId="1A5B8153" w14:textId="77777777" w:rsidR="00F8129B" w:rsidRPr="0087049C" w:rsidRDefault="00F8129B" w:rsidP="003121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437D17A2" w14:textId="77777777" w:rsidR="00F8129B" w:rsidRPr="0087049C" w:rsidRDefault="00F8129B" w:rsidP="003121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</w:tcPr>
          <w:p w14:paraId="31006A75" w14:textId="77777777" w:rsidR="00F8129B" w:rsidRPr="0087049C" w:rsidRDefault="00F8129B" w:rsidP="003121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7800E4B7" w14:textId="77777777" w:rsidR="00F8129B" w:rsidRPr="0087049C" w:rsidRDefault="00F8129B" w:rsidP="003121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24" w:type="dxa"/>
          </w:tcPr>
          <w:p w14:paraId="555334FE" w14:textId="77777777" w:rsidR="00F8129B" w:rsidRPr="0087049C" w:rsidRDefault="00F8129B" w:rsidP="003121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7424DF7E" w14:textId="77777777" w:rsidR="00F8129B" w:rsidRPr="0087049C" w:rsidRDefault="00F8129B" w:rsidP="003121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  <w:shd w:val="clear" w:color="auto" w:fill="auto"/>
          </w:tcPr>
          <w:p w14:paraId="459EE234" w14:textId="77777777" w:rsidR="00F8129B" w:rsidRPr="0087049C" w:rsidRDefault="00F8129B" w:rsidP="003121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</w:tr>
      <w:tr w:rsidR="00F8129B" w:rsidRPr="0087049C" w14:paraId="3B92B65F" w14:textId="77777777" w:rsidTr="00563993">
        <w:trPr>
          <w:trHeight w:val="261"/>
        </w:trPr>
        <w:tc>
          <w:tcPr>
            <w:tcW w:w="3600" w:type="dxa"/>
            <w:shd w:val="clear" w:color="auto" w:fill="auto"/>
          </w:tcPr>
          <w:p w14:paraId="170158F4" w14:textId="77777777" w:rsidR="00F8129B" w:rsidRPr="0087049C" w:rsidRDefault="00F8129B" w:rsidP="0031219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630" w:type="dxa"/>
          </w:tcPr>
          <w:p w14:paraId="29BE40EA" w14:textId="77777777" w:rsidR="00F8129B" w:rsidRPr="0087049C" w:rsidRDefault="00F8129B" w:rsidP="0031219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02CD144C" w14:textId="77777777" w:rsidR="00F8129B" w:rsidRPr="0087049C" w:rsidRDefault="00F8129B" w:rsidP="0031219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10905F6F" w14:textId="77777777" w:rsidR="00F8129B" w:rsidRPr="0087049C" w:rsidRDefault="00F8129B" w:rsidP="0031219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94" w:type="dxa"/>
            <w:shd w:val="clear" w:color="auto" w:fill="auto"/>
          </w:tcPr>
          <w:p w14:paraId="0DA9E52B" w14:textId="77777777" w:rsidR="00F8129B" w:rsidRPr="0087049C" w:rsidRDefault="00F8129B" w:rsidP="003121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  <w:shd w:val="clear" w:color="auto" w:fill="auto"/>
          </w:tcPr>
          <w:p w14:paraId="49C963CF" w14:textId="77777777" w:rsidR="00F8129B" w:rsidRPr="0087049C" w:rsidRDefault="00F8129B" w:rsidP="003121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  <w:shd w:val="clear" w:color="auto" w:fill="auto"/>
          </w:tcPr>
          <w:p w14:paraId="4E06D716" w14:textId="77777777" w:rsidR="00F8129B" w:rsidRPr="0087049C" w:rsidRDefault="00F8129B" w:rsidP="003121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77764D7E" w14:textId="77777777" w:rsidR="00F8129B" w:rsidRPr="0087049C" w:rsidRDefault="00F8129B" w:rsidP="003121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14" w:type="dxa"/>
          </w:tcPr>
          <w:p w14:paraId="1087C733" w14:textId="77777777" w:rsidR="00F8129B" w:rsidRPr="0087049C" w:rsidRDefault="00F8129B" w:rsidP="003121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43F19CB6" w14:textId="77777777" w:rsidR="00F8129B" w:rsidRPr="0087049C" w:rsidRDefault="00F8129B" w:rsidP="003121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</w:tcPr>
          <w:p w14:paraId="2715B9E6" w14:textId="77777777" w:rsidR="00F8129B" w:rsidRPr="0087049C" w:rsidRDefault="00F8129B" w:rsidP="003121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078986D9" w14:textId="77777777" w:rsidR="00F8129B" w:rsidRPr="0087049C" w:rsidRDefault="00F8129B" w:rsidP="003121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24" w:type="dxa"/>
          </w:tcPr>
          <w:p w14:paraId="4206E196" w14:textId="77777777" w:rsidR="00F8129B" w:rsidRPr="0087049C" w:rsidRDefault="00F8129B" w:rsidP="003121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1D091E85" w14:textId="77777777" w:rsidR="00F8129B" w:rsidRPr="0087049C" w:rsidRDefault="00F8129B" w:rsidP="003121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  <w:shd w:val="clear" w:color="auto" w:fill="auto"/>
          </w:tcPr>
          <w:p w14:paraId="01E4A4CB" w14:textId="77777777" w:rsidR="00F8129B" w:rsidRPr="0087049C" w:rsidRDefault="00F8129B" w:rsidP="003121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</w:tr>
      <w:tr w:rsidR="00F8129B" w:rsidRPr="0087049C" w14:paraId="01CFD9AA" w14:textId="77777777" w:rsidTr="00563993">
        <w:trPr>
          <w:trHeight w:val="261"/>
        </w:trPr>
        <w:tc>
          <w:tcPr>
            <w:tcW w:w="3600" w:type="dxa"/>
            <w:shd w:val="clear" w:color="auto" w:fill="auto"/>
          </w:tcPr>
          <w:p w14:paraId="066B1DF4" w14:textId="77777777" w:rsidR="00F8129B" w:rsidRPr="0087049C" w:rsidRDefault="00F8129B" w:rsidP="00312199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630" w:type="dxa"/>
          </w:tcPr>
          <w:p w14:paraId="5668D00A" w14:textId="77777777" w:rsidR="00F8129B" w:rsidRPr="0087049C" w:rsidRDefault="00F8129B" w:rsidP="0031219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0E01E488" w14:textId="77777777" w:rsidR="00F8129B" w:rsidRPr="00126F05" w:rsidRDefault="00F8129B" w:rsidP="0031219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79A8E129" w14:textId="77777777" w:rsidR="00F8129B" w:rsidRPr="0087049C" w:rsidRDefault="00F8129B" w:rsidP="0031219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5ED2E518" w14:textId="77777777" w:rsidR="00F8129B" w:rsidRPr="0087049C" w:rsidRDefault="00F8129B" w:rsidP="00312199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BABA5A8" w14:textId="77777777" w:rsidR="00F8129B" w:rsidRPr="0087049C" w:rsidRDefault="00F8129B" w:rsidP="0031219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62FEF300" w14:textId="77777777" w:rsidR="00F8129B" w:rsidRPr="0087049C" w:rsidRDefault="00F8129B" w:rsidP="0031219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9BD2016" w14:textId="77777777" w:rsidR="00F8129B" w:rsidRPr="0087049C" w:rsidRDefault="00F8129B" w:rsidP="003121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784EB13" w14:textId="77777777" w:rsidR="00F8129B" w:rsidRPr="0087049C" w:rsidRDefault="00F8129B" w:rsidP="0031219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13AEDC6" w14:textId="77777777" w:rsidR="00F8129B" w:rsidRPr="0087049C" w:rsidRDefault="00F8129B" w:rsidP="003121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CC0B5C6" w14:textId="77777777" w:rsidR="00F8129B" w:rsidRPr="0087049C" w:rsidRDefault="00F8129B" w:rsidP="0031219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80A3588" w14:textId="77777777" w:rsidR="00F8129B" w:rsidRPr="0087049C" w:rsidRDefault="00F8129B" w:rsidP="0031219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3AB4A2FC" w14:textId="77777777" w:rsidR="00F8129B" w:rsidRPr="0087049C" w:rsidRDefault="00F8129B" w:rsidP="0031219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EDD6BB3" w14:textId="77777777" w:rsidR="00F8129B" w:rsidRPr="0087049C" w:rsidRDefault="00F8129B" w:rsidP="003121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4F7976D0" w14:textId="77777777" w:rsidR="00F8129B" w:rsidRPr="0087049C" w:rsidRDefault="00F8129B" w:rsidP="0031219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C333F" w:rsidRPr="0087049C" w14:paraId="742728E8" w14:textId="77777777" w:rsidTr="00563993">
        <w:trPr>
          <w:trHeight w:val="261"/>
        </w:trPr>
        <w:tc>
          <w:tcPr>
            <w:tcW w:w="3600" w:type="dxa"/>
            <w:shd w:val="clear" w:color="auto" w:fill="auto"/>
          </w:tcPr>
          <w:p w14:paraId="1DDE08E8" w14:textId="77777777" w:rsidR="009C333F" w:rsidRPr="0087049C" w:rsidRDefault="009C333F" w:rsidP="009C333F">
            <w:pPr>
              <w:ind w:left="166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630" w:type="dxa"/>
          </w:tcPr>
          <w:p w14:paraId="6A085DF5" w14:textId="77777777" w:rsidR="009C333F" w:rsidRPr="0087049C" w:rsidRDefault="009C333F" w:rsidP="009C333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5E098141" w14:textId="10EE3A70" w:rsidR="009C333F" w:rsidRPr="0087049C" w:rsidRDefault="00845E35" w:rsidP="009C333F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9C333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45E3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935</w:t>
            </w:r>
            <w:r w:rsidR="009C333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45E3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162</w:t>
            </w:r>
          </w:p>
        </w:tc>
        <w:tc>
          <w:tcPr>
            <w:tcW w:w="236" w:type="dxa"/>
          </w:tcPr>
          <w:p w14:paraId="2DB0811E" w14:textId="77777777" w:rsidR="009C333F" w:rsidRPr="0087049C" w:rsidRDefault="009C333F" w:rsidP="009C333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675621F4" w14:textId="31DA48E1" w:rsidR="009C333F" w:rsidRPr="0087049C" w:rsidRDefault="00845E35" w:rsidP="009C333F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</w:t>
            </w:r>
            <w:r w:rsidR="009C333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45E3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872</w:t>
            </w:r>
          </w:p>
        </w:tc>
        <w:tc>
          <w:tcPr>
            <w:tcW w:w="236" w:type="dxa"/>
            <w:shd w:val="clear" w:color="auto" w:fill="auto"/>
          </w:tcPr>
          <w:p w14:paraId="6E618779" w14:textId="77777777" w:rsidR="009C333F" w:rsidRPr="0087049C" w:rsidRDefault="009C333F" w:rsidP="009C333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2E971422" w14:textId="338E3126" w:rsidR="009C333F" w:rsidRPr="0087049C" w:rsidRDefault="00845E35" w:rsidP="009C333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9C333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45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002</w:t>
            </w:r>
            <w:r w:rsidR="009C333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45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034</w:t>
            </w:r>
          </w:p>
        </w:tc>
        <w:tc>
          <w:tcPr>
            <w:tcW w:w="236" w:type="dxa"/>
          </w:tcPr>
          <w:p w14:paraId="74EC3AD5" w14:textId="77777777" w:rsidR="009C333F" w:rsidRPr="0087049C" w:rsidRDefault="009C333F" w:rsidP="009C333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2599FF75" w14:textId="45934400" w:rsidR="009C333F" w:rsidRPr="00090485" w:rsidRDefault="00845E35" w:rsidP="009C333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</w:t>
            </w:r>
            <w:r w:rsidR="00135537" w:rsidRPr="0013553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45E3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349</w:t>
            </w:r>
          </w:p>
        </w:tc>
        <w:tc>
          <w:tcPr>
            <w:tcW w:w="236" w:type="dxa"/>
          </w:tcPr>
          <w:p w14:paraId="1FE9EB92" w14:textId="77777777" w:rsidR="009C333F" w:rsidRPr="0087049C" w:rsidRDefault="009C333F" w:rsidP="009C333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6BFEFF20" w14:textId="6DD977A7" w:rsidR="009C333F" w:rsidRPr="0087049C" w:rsidRDefault="00845E35" w:rsidP="009C333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9C333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45E3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935</w:t>
            </w:r>
            <w:r w:rsidR="009C333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45E3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162</w:t>
            </w:r>
          </w:p>
        </w:tc>
        <w:tc>
          <w:tcPr>
            <w:tcW w:w="236" w:type="dxa"/>
          </w:tcPr>
          <w:p w14:paraId="308E6C95" w14:textId="77777777" w:rsidR="009C333F" w:rsidRPr="0087049C" w:rsidRDefault="009C333F" w:rsidP="009C333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62E850A4" w14:textId="09D6AD1A" w:rsidR="009C333F" w:rsidRPr="0087049C" w:rsidRDefault="009C333F" w:rsidP="009C333F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56A8C7B" w14:textId="77777777" w:rsidR="009C333F" w:rsidRPr="0087049C" w:rsidRDefault="009C333F" w:rsidP="009C333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639C098C" w14:textId="736C8E92" w:rsidR="009C333F" w:rsidRPr="0087049C" w:rsidRDefault="00845E35" w:rsidP="009C333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C166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45E3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002</w:t>
            </w:r>
            <w:r w:rsidR="00C166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45E3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511</w:t>
            </w:r>
          </w:p>
        </w:tc>
      </w:tr>
      <w:tr w:rsidR="009C333F" w:rsidRPr="0087049C" w14:paraId="497313F2" w14:textId="77777777" w:rsidTr="00563993">
        <w:trPr>
          <w:trHeight w:val="261"/>
        </w:trPr>
        <w:tc>
          <w:tcPr>
            <w:tcW w:w="3600" w:type="dxa"/>
            <w:shd w:val="clear" w:color="auto" w:fill="auto"/>
          </w:tcPr>
          <w:p w14:paraId="1D593F73" w14:textId="77777777" w:rsidR="009C333F" w:rsidRDefault="009C333F" w:rsidP="009C333F">
            <w:pPr>
              <w:ind w:left="166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สินทรัพย์</w:t>
            </w:r>
            <w:r w:rsidRPr="00F275D7">
              <w:rPr>
                <w:rFonts w:asciiTheme="majorBidi" w:hAnsiTheme="majorBidi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630" w:type="dxa"/>
          </w:tcPr>
          <w:p w14:paraId="03E3D94D" w14:textId="77777777" w:rsidR="009C333F" w:rsidRPr="0087049C" w:rsidRDefault="009C333F" w:rsidP="009C333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57140D21" w14:textId="310BEA50" w:rsidR="009C333F" w:rsidRPr="007911F7" w:rsidRDefault="00845E35" w:rsidP="009C333F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9C33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845E3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329</w:t>
            </w:r>
          </w:p>
        </w:tc>
        <w:tc>
          <w:tcPr>
            <w:tcW w:w="236" w:type="dxa"/>
          </w:tcPr>
          <w:p w14:paraId="374880A2" w14:textId="77777777" w:rsidR="009C333F" w:rsidRPr="0087049C" w:rsidRDefault="009C333F" w:rsidP="009C333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737B91ED" w14:textId="1036E6A0" w:rsidR="009C333F" w:rsidRDefault="009C333F" w:rsidP="009C333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69A3173" w14:textId="77777777" w:rsidR="009C333F" w:rsidRPr="0087049C" w:rsidRDefault="009C333F" w:rsidP="009C333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4467E876" w14:textId="06A00CE5" w:rsidR="009C333F" w:rsidRDefault="00845E35" w:rsidP="009C333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9C333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45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329</w:t>
            </w:r>
          </w:p>
        </w:tc>
        <w:tc>
          <w:tcPr>
            <w:tcW w:w="236" w:type="dxa"/>
          </w:tcPr>
          <w:p w14:paraId="614DCEFB" w14:textId="77777777" w:rsidR="009C333F" w:rsidRPr="0087049C" w:rsidRDefault="009C333F" w:rsidP="009C333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10A6468" w14:textId="31F9F1CD" w:rsidR="009C333F" w:rsidRDefault="009C333F" w:rsidP="009C333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14:paraId="06BA8881" w14:textId="77777777" w:rsidR="009C333F" w:rsidRPr="0087049C" w:rsidRDefault="009C333F" w:rsidP="009C333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D138279" w14:textId="489A17CC" w:rsidR="009C333F" w:rsidRDefault="00845E35" w:rsidP="009C333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9C333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45E3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329</w:t>
            </w:r>
          </w:p>
        </w:tc>
        <w:tc>
          <w:tcPr>
            <w:tcW w:w="236" w:type="dxa"/>
          </w:tcPr>
          <w:p w14:paraId="3081377C" w14:textId="77777777" w:rsidR="009C333F" w:rsidRPr="0087049C" w:rsidRDefault="009C333F" w:rsidP="009C333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683A51D5" w14:textId="0BBB7812" w:rsidR="009C333F" w:rsidRDefault="009C333F" w:rsidP="009C333F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06244A7" w14:textId="77777777" w:rsidR="009C333F" w:rsidRPr="0087049C" w:rsidRDefault="009C333F" w:rsidP="009C333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74F08033" w14:textId="5B17AFB2" w:rsidR="009C333F" w:rsidRDefault="00845E35" w:rsidP="009C333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9C333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45E3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329</w:t>
            </w:r>
          </w:p>
        </w:tc>
      </w:tr>
      <w:tr w:rsidR="009C333F" w:rsidRPr="0087049C" w14:paraId="5D9C05DF" w14:textId="77777777" w:rsidTr="00563993">
        <w:trPr>
          <w:trHeight w:val="261"/>
        </w:trPr>
        <w:tc>
          <w:tcPr>
            <w:tcW w:w="3600" w:type="dxa"/>
            <w:shd w:val="clear" w:color="auto" w:fill="auto"/>
          </w:tcPr>
          <w:p w14:paraId="5ED108A6" w14:textId="77777777" w:rsidR="009C333F" w:rsidRPr="0087049C" w:rsidRDefault="009C333F" w:rsidP="009C333F">
            <w:pPr>
              <w:ind w:left="161"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630" w:type="dxa"/>
          </w:tcPr>
          <w:p w14:paraId="1445AB10" w14:textId="77777777" w:rsidR="009C333F" w:rsidRPr="0087049C" w:rsidRDefault="009C333F" w:rsidP="009C333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FC047B9" w14:textId="1FD2A5FB" w:rsidR="009C333F" w:rsidRPr="007911F7" w:rsidRDefault="00845E35" w:rsidP="009C333F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45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9C33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45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938</w:t>
            </w:r>
            <w:r w:rsidR="009C33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45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49</w:t>
            </w:r>
            <w:r w:rsidRPr="00845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36" w:type="dxa"/>
          </w:tcPr>
          <w:p w14:paraId="1E8C65EA" w14:textId="77777777" w:rsidR="009C333F" w:rsidRPr="0087049C" w:rsidRDefault="009C333F" w:rsidP="009C333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2E9675" w14:textId="5CC556F9" w:rsidR="009C333F" w:rsidRPr="0087049C" w:rsidRDefault="00845E35" w:rsidP="009C333F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45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66</w:t>
            </w:r>
            <w:r w:rsidR="009C333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845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872</w:t>
            </w:r>
          </w:p>
        </w:tc>
        <w:tc>
          <w:tcPr>
            <w:tcW w:w="236" w:type="dxa"/>
            <w:shd w:val="clear" w:color="auto" w:fill="auto"/>
          </w:tcPr>
          <w:p w14:paraId="154EAED1" w14:textId="77777777" w:rsidR="009C333F" w:rsidRPr="0087049C" w:rsidRDefault="009C333F" w:rsidP="009C333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955721" w14:textId="6E9E1F6B" w:rsidR="009C333F" w:rsidRPr="0087049C" w:rsidRDefault="00845E35" w:rsidP="009C333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9C33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45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005</w:t>
            </w:r>
            <w:r w:rsidR="009C33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45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363</w:t>
            </w:r>
          </w:p>
        </w:tc>
        <w:tc>
          <w:tcPr>
            <w:tcW w:w="236" w:type="dxa"/>
          </w:tcPr>
          <w:p w14:paraId="2A3C403E" w14:textId="77777777" w:rsidR="009C333F" w:rsidRPr="0087049C" w:rsidRDefault="009C333F" w:rsidP="009C333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6479474A" w14:textId="77777777" w:rsidR="009C333F" w:rsidRPr="0087049C" w:rsidRDefault="009C333F" w:rsidP="009C333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1BB0C7A3" w14:textId="77777777" w:rsidR="009C333F" w:rsidRPr="0087049C" w:rsidRDefault="009C333F" w:rsidP="009C333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67E78550" w14:textId="77777777" w:rsidR="009C333F" w:rsidRPr="0087049C" w:rsidRDefault="009C333F" w:rsidP="009C333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7F24ABE" w14:textId="77777777" w:rsidR="009C333F" w:rsidRPr="0087049C" w:rsidRDefault="009C333F" w:rsidP="009C333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652A3E74" w14:textId="77777777" w:rsidR="009C333F" w:rsidRPr="0087049C" w:rsidRDefault="009C333F" w:rsidP="009C333F">
            <w:pPr>
              <w:pStyle w:val="acctfourfigures"/>
              <w:tabs>
                <w:tab w:val="clear" w:pos="765"/>
                <w:tab w:val="decimal" w:pos="552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0AAC368" w14:textId="77777777" w:rsidR="009C333F" w:rsidRPr="0087049C" w:rsidRDefault="009C333F" w:rsidP="009C333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52172966" w14:textId="77777777" w:rsidR="009C333F" w:rsidRPr="0087049C" w:rsidRDefault="009C333F" w:rsidP="009C333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C333F" w:rsidRPr="00F8129B" w14:paraId="35050859" w14:textId="77777777" w:rsidTr="00563993">
        <w:trPr>
          <w:trHeight w:val="261"/>
        </w:trPr>
        <w:tc>
          <w:tcPr>
            <w:tcW w:w="3600" w:type="dxa"/>
            <w:shd w:val="clear" w:color="auto" w:fill="auto"/>
          </w:tcPr>
          <w:p w14:paraId="459A115B" w14:textId="77777777" w:rsidR="009C333F" w:rsidRPr="00F8129B" w:rsidRDefault="009C333F" w:rsidP="009C333F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  <w:lang w:val="en-GB"/>
              </w:rPr>
            </w:pPr>
          </w:p>
        </w:tc>
        <w:tc>
          <w:tcPr>
            <w:tcW w:w="630" w:type="dxa"/>
          </w:tcPr>
          <w:p w14:paraId="4298A5A0" w14:textId="77777777" w:rsidR="009C333F" w:rsidRPr="00F8129B" w:rsidRDefault="009C333F" w:rsidP="009C333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  <w:highlight w:val="cyan"/>
                <w:lang w:val="en-US"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7516D598" w14:textId="77777777" w:rsidR="009C333F" w:rsidRPr="00F8129B" w:rsidRDefault="009C333F" w:rsidP="009C333F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080D2CB2" w14:textId="77777777" w:rsidR="009C333F" w:rsidRPr="00F8129B" w:rsidRDefault="009C333F" w:rsidP="009C333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shd w:val="clear" w:color="auto" w:fill="auto"/>
          </w:tcPr>
          <w:p w14:paraId="7C786188" w14:textId="77777777" w:rsidR="009C333F" w:rsidRPr="00F8129B" w:rsidRDefault="009C333F" w:rsidP="009C333F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31429971" w14:textId="77777777" w:rsidR="009C333F" w:rsidRPr="00F8129B" w:rsidRDefault="009C333F" w:rsidP="009C333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shd w:val="clear" w:color="auto" w:fill="auto"/>
          </w:tcPr>
          <w:p w14:paraId="6305416A" w14:textId="77777777" w:rsidR="009C333F" w:rsidRPr="00F8129B" w:rsidRDefault="009C333F" w:rsidP="009C333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5BAB76A4" w14:textId="77777777" w:rsidR="009C333F" w:rsidRPr="00F8129B" w:rsidRDefault="009C333F" w:rsidP="009C333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14" w:type="dxa"/>
          </w:tcPr>
          <w:p w14:paraId="5BF36A70" w14:textId="77777777" w:rsidR="009C333F" w:rsidRPr="00F8129B" w:rsidRDefault="009C333F" w:rsidP="009C333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24472401" w14:textId="77777777" w:rsidR="009C333F" w:rsidRPr="00F8129B" w:rsidRDefault="009C333F" w:rsidP="009C333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04" w:type="dxa"/>
          </w:tcPr>
          <w:p w14:paraId="583D019E" w14:textId="77777777" w:rsidR="009C333F" w:rsidRPr="00F8129B" w:rsidRDefault="009C333F" w:rsidP="009C333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377400A3" w14:textId="77777777" w:rsidR="009C333F" w:rsidRPr="00F8129B" w:rsidRDefault="009C333F" w:rsidP="009C333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24" w:type="dxa"/>
          </w:tcPr>
          <w:p w14:paraId="784938D0" w14:textId="77777777" w:rsidR="009C333F" w:rsidRPr="00F8129B" w:rsidRDefault="009C333F" w:rsidP="009C333F">
            <w:pPr>
              <w:pStyle w:val="acctfourfigures"/>
              <w:tabs>
                <w:tab w:val="clear" w:pos="765"/>
                <w:tab w:val="decimal" w:pos="552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2C158E55" w14:textId="77777777" w:rsidR="009C333F" w:rsidRPr="00F8129B" w:rsidRDefault="009C333F" w:rsidP="009C333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04" w:type="dxa"/>
            <w:shd w:val="clear" w:color="auto" w:fill="auto"/>
          </w:tcPr>
          <w:p w14:paraId="520215A4" w14:textId="77777777" w:rsidR="009C333F" w:rsidRPr="00F8129B" w:rsidRDefault="009C333F" w:rsidP="009C333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9C333F" w:rsidRPr="0087049C" w14:paraId="338958D9" w14:textId="77777777" w:rsidTr="00563993">
        <w:trPr>
          <w:trHeight w:val="261"/>
        </w:trPr>
        <w:tc>
          <w:tcPr>
            <w:tcW w:w="3600" w:type="dxa"/>
            <w:shd w:val="clear" w:color="auto" w:fill="auto"/>
          </w:tcPr>
          <w:p w14:paraId="1D1E1B05" w14:textId="38CD3BE2" w:rsidR="009C333F" w:rsidRPr="0087049C" w:rsidRDefault="009C333F" w:rsidP="009C333F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630" w:type="dxa"/>
          </w:tcPr>
          <w:p w14:paraId="26FF5CBE" w14:textId="77777777" w:rsidR="009C333F" w:rsidRPr="0087049C" w:rsidRDefault="009C333F" w:rsidP="009C333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2D95BB44" w14:textId="77777777" w:rsidR="009C333F" w:rsidRPr="0087049C" w:rsidRDefault="009C333F" w:rsidP="009C333F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43DFC2A" w14:textId="77777777" w:rsidR="009C333F" w:rsidRPr="0087049C" w:rsidRDefault="009C333F" w:rsidP="009C333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38FFB6A4" w14:textId="77777777" w:rsidR="009C333F" w:rsidRPr="0087049C" w:rsidRDefault="009C333F" w:rsidP="009C333F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50E942F" w14:textId="77777777" w:rsidR="009C333F" w:rsidRPr="0087049C" w:rsidRDefault="009C333F" w:rsidP="009C333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5B57AA69" w14:textId="77777777" w:rsidR="009C333F" w:rsidRPr="0087049C" w:rsidRDefault="009C333F" w:rsidP="009C333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D316818" w14:textId="77777777" w:rsidR="009C333F" w:rsidRPr="0087049C" w:rsidRDefault="009C333F" w:rsidP="009C333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B733469" w14:textId="77777777" w:rsidR="009C333F" w:rsidRPr="0087049C" w:rsidRDefault="009C333F" w:rsidP="009C333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DAE9C3B" w14:textId="77777777" w:rsidR="009C333F" w:rsidRPr="0087049C" w:rsidRDefault="009C333F" w:rsidP="009C333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7EAC2F1D" w14:textId="77777777" w:rsidR="009C333F" w:rsidRPr="0087049C" w:rsidRDefault="009C333F" w:rsidP="009C333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E9867C5" w14:textId="77777777" w:rsidR="009C333F" w:rsidRPr="0087049C" w:rsidRDefault="009C333F" w:rsidP="009C333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27D1AA57" w14:textId="77777777" w:rsidR="009C333F" w:rsidRPr="0087049C" w:rsidRDefault="009C333F" w:rsidP="009C333F">
            <w:pPr>
              <w:pStyle w:val="acctfourfigures"/>
              <w:tabs>
                <w:tab w:val="clear" w:pos="765"/>
                <w:tab w:val="decimal" w:pos="552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18080CE" w14:textId="77777777" w:rsidR="009C333F" w:rsidRPr="0087049C" w:rsidRDefault="009C333F" w:rsidP="009C333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29DA3754" w14:textId="77777777" w:rsidR="009C333F" w:rsidRPr="0087049C" w:rsidRDefault="009C333F" w:rsidP="009C333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16111" w:rsidRPr="0087049C" w14:paraId="4E2697B4" w14:textId="77777777" w:rsidTr="00563993">
        <w:trPr>
          <w:trHeight w:val="261"/>
        </w:trPr>
        <w:tc>
          <w:tcPr>
            <w:tcW w:w="3600" w:type="dxa"/>
            <w:shd w:val="clear" w:color="auto" w:fill="auto"/>
          </w:tcPr>
          <w:p w14:paraId="372253AD" w14:textId="2E3B6806" w:rsidR="00616111" w:rsidRPr="0087049C" w:rsidRDefault="00616111" w:rsidP="00616111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630" w:type="dxa"/>
          </w:tcPr>
          <w:p w14:paraId="3AF0DB54" w14:textId="77777777" w:rsidR="00616111" w:rsidRPr="003F0633" w:rsidRDefault="00616111" w:rsidP="0061611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451B0A4B" w14:textId="58ED9A0A" w:rsidR="00616111" w:rsidRPr="0087049C" w:rsidRDefault="00616111" w:rsidP="0061611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3966C4D9" w14:textId="77777777" w:rsidR="00616111" w:rsidRPr="0087049C" w:rsidRDefault="00616111" w:rsidP="0061611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369A9E5C" w14:textId="021E213C" w:rsidR="00616111" w:rsidRPr="0087049C" w:rsidRDefault="00616111" w:rsidP="00616111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4BA0DFB" w14:textId="77777777" w:rsidR="00616111" w:rsidRPr="0087049C" w:rsidRDefault="00616111" w:rsidP="0061611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50B738DD" w14:textId="1BAE2069" w:rsidR="00616111" w:rsidRPr="0087049C" w:rsidRDefault="00616111" w:rsidP="0061611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00D5898" w14:textId="77777777" w:rsidR="00616111" w:rsidRPr="0087049C" w:rsidRDefault="00616111" w:rsidP="0061611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B0C7EAF" w14:textId="1D1076E6" w:rsidR="00616111" w:rsidRPr="00336BC5" w:rsidRDefault="00616111" w:rsidP="00616111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6964D3A4" w14:textId="77777777" w:rsidR="00616111" w:rsidRPr="0087049C" w:rsidRDefault="00616111" w:rsidP="0061611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C183323" w14:textId="73519D67" w:rsidR="00616111" w:rsidRPr="0087049C" w:rsidRDefault="00616111" w:rsidP="0061611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76EA985" w14:textId="77777777" w:rsidR="00616111" w:rsidRPr="0087049C" w:rsidRDefault="00616111" w:rsidP="0061611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5B6A2B0E" w14:textId="0C2B470E" w:rsidR="00616111" w:rsidRPr="0087049C" w:rsidRDefault="00616111" w:rsidP="00616111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302ACD4" w14:textId="77777777" w:rsidR="00616111" w:rsidRPr="0087049C" w:rsidRDefault="00616111" w:rsidP="0061611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68ACF457" w14:textId="347F213F" w:rsidR="00616111" w:rsidRPr="0087049C" w:rsidRDefault="00616111" w:rsidP="0061611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237D2" w:rsidRPr="0087049C" w14:paraId="003503B1" w14:textId="77777777" w:rsidTr="00563993">
        <w:trPr>
          <w:trHeight w:val="261"/>
        </w:trPr>
        <w:tc>
          <w:tcPr>
            <w:tcW w:w="3600" w:type="dxa"/>
            <w:shd w:val="clear" w:color="auto" w:fill="auto"/>
          </w:tcPr>
          <w:p w14:paraId="2787C8E5" w14:textId="43A53596" w:rsidR="00B237D2" w:rsidRDefault="00B237D2" w:rsidP="00616111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630" w:type="dxa"/>
          </w:tcPr>
          <w:p w14:paraId="1F32C0C0" w14:textId="332593D6" w:rsidR="00B237D2" w:rsidRPr="003F0633" w:rsidRDefault="00B237D2" w:rsidP="0061611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79194B21" w14:textId="5ECE8087" w:rsidR="00B237D2" w:rsidRDefault="00B237D2" w:rsidP="0061611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5A6438D5" w14:textId="77777777" w:rsidR="00B237D2" w:rsidRPr="0087049C" w:rsidRDefault="00B237D2" w:rsidP="0061611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51E5295B" w14:textId="7F50EE2F" w:rsidR="00B237D2" w:rsidRPr="00845E35" w:rsidRDefault="00B237D2" w:rsidP="00616111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5F706A10" w14:textId="77777777" w:rsidR="00B237D2" w:rsidRPr="0087049C" w:rsidRDefault="00B237D2" w:rsidP="0061611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76A1D821" w14:textId="6DFF89A8" w:rsidR="00B237D2" w:rsidRPr="00845E35" w:rsidRDefault="00B237D2" w:rsidP="0061611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39ED4E8B" w14:textId="77777777" w:rsidR="00B237D2" w:rsidRPr="0087049C" w:rsidRDefault="00B237D2" w:rsidP="0061611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FEAFB58" w14:textId="0F9F5153" w:rsidR="00B237D2" w:rsidRDefault="00B237D2" w:rsidP="00616111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54B9386F" w14:textId="77777777" w:rsidR="00B237D2" w:rsidRPr="0087049C" w:rsidRDefault="00B237D2" w:rsidP="0061611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60B6CF84" w14:textId="180B96A7" w:rsidR="00B237D2" w:rsidRPr="00845E35" w:rsidRDefault="00B237D2" w:rsidP="0061611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043E8F2" w14:textId="77777777" w:rsidR="00B237D2" w:rsidRPr="0087049C" w:rsidRDefault="00B237D2" w:rsidP="0061611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284C7EA2" w14:textId="37A03485" w:rsidR="00B237D2" w:rsidRDefault="00B237D2" w:rsidP="00616111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9A2C3DA" w14:textId="77777777" w:rsidR="00B237D2" w:rsidRPr="0087049C" w:rsidRDefault="00B237D2" w:rsidP="0061611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1440421D" w14:textId="3812785C" w:rsidR="00B237D2" w:rsidRPr="00845E35" w:rsidRDefault="00B237D2" w:rsidP="0061611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</w:tbl>
    <w:p w14:paraId="19212B3F" w14:textId="45CBE29A" w:rsidR="00F8129B" w:rsidRDefault="00F8129B"/>
    <w:tbl>
      <w:tblPr>
        <w:tblW w:w="140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630"/>
        <w:gridCol w:w="1350"/>
        <w:gridCol w:w="236"/>
        <w:gridCol w:w="1294"/>
        <w:gridCol w:w="236"/>
        <w:gridCol w:w="1204"/>
        <w:gridCol w:w="236"/>
        <w:gridCol w:w="1114"/>
        <w:gridCol w:w="236"/>
        <w:gridCol w:w="1204"/>
        <w:gridCol w:w="236"/>
        <w:gridCol w:w="1024"/>
        <w:gridCol w:w="236"/>
        <w:gridCol w:w="1204"/>
      </w:tblGrid>
      <w:tr w:rsidR="00F8129B" w:rsidRPr="0087049C" w14:paraId="6A4F5779" w14:textId="77777777" w:rsidTr="00563993">
        <w:trPr>
          <w:trHeight w:val="261"/>
          <w:tblHeader/>
        </w:trPr>
        <w:tc>
          <w:tcPr>
            <w:tcW w:w="3600" w:type="dxa"/>
            <w:shd w:val="clear" w:color="auto" w:fill="auto"/>
            <w:vAlign w:val="bottom"/>
          </w:tcPr>
          <w:p w14:paraId="3EE315D7" w14:textId="77777777" w:rsidR="00F8129B" w:rsidRPr="0087049C" w:rsidRDefault="00F8129B" w:rsidP="00312199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630" w:type="dxa"/>
            <w:vAlign w:val="bottom"/>
          </w:tcPr>
          <w:p w14:paraId="28C9AFCD" w14:textId="77777777" w:rsidR="00F8129B" w:rsidRPr="0087049C" w:rsidRDefault="00F8129B" w:rsidP="00312199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cs/>
                <w:lang w:val="en-US" w:bidi="th-TH"/>
              </w:rPr>
            </w:pPr>
          </w:p>
        </w:tc>
        <w:tc>
          <w:tcPr>
            <w:tcW w:w="9810" w:type="dxa"/>
            <w:gridSpan w:val="13"/>
            <w:vAlign w:val="bottom"/>
          </w:tcPr>
          <w:p w14:paraId="5C6A0504" w14:textId="77777777" w:rsidR="00F8129B" w:rsidRPr="0087049C" w:rsidRDefault="00F8129B" w:rsidP="0031219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F8129B" w:rsidRPr="0087049C" w14:paraId="611CA88A" w14:textId="77777777" w:rsidTr="00563993">
        <w:trPr>
          <w:trHeight w:val="261"/>
          <w:tblHeader/>
        </w:trPr>
        <w:tc>
          <w:tcPr>
            <w:tcW w:w="3600" w:type="dxa"/>
            <w:shd w:val="clear" w:color="auto" w:fill="auto"/>
            <w:vAlign w:val="bottom"/>
          </w:tcPr>
          <w:p w14:paraId="00DBA1D1" w14:textId="77777777" w:rsidR="00F8129B" w:rsidRPr="0087049C" w:rsidRDefault="00F8129B" w:rsidP="00312199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630" w:type="dxa"/>
            <w:vAlign w:val="bottom"/>
          </w:tcPr>
          <w:p w14:paraId="04DB6EC6" w14:textId="77777777" w:rsidR="00F8129B" w:rsidRPr="0087049C" w:rsidRDefault="00F8129B" w:rsidP="00312199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cs/>
                <w:lang w:val="en-US" w:bidi="th-TH"/>
              </w:rPr>
            </w:pPr>
          </w:p>
        </w:tc>
        <w:tc>
          <w:tcPr>
            <w:tcW w:w="4320" w:type="dxa"/>
            <w:gridSpan w:val="5"/>
            <w:vAlign w:val="bottom"/>
          </w:tcPr>
          <w:p w14:paraId="71355CF9" w14:textId="77777777" w:rsidR="00F8129B" w:rsidRPr="0087049C" w:rsidRDefault="00F8129B" w:rsidP="0031219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273CA6E4" w14:textId="77777777" w:rsidR="00F8129B" w:rsidRPr="0087049C" w:rsidRDefault="00F8129B" w:rsidP="0031219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254" w:type="dxa"/>
            <w:gridSpan w:val="7"/>
            <w:vAlign w:val="bottom"/>
          </w:tcPr>
          <w:p w14:paraId="5CDB38BE" w14:textId="77777777" w:rsidR="00F8129B" w:rsidRPr="0087049C" w:rsidRDefault="00F8129B" w:rsidP="0031219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F8129B" w:rsidRPr="0087049C" w14:paraId="445708A1" w14:textId="77777777" w:rsidTr="00563993">
        <w:trPr>
          <w:trHeight w:val="261"/>
          <w:tblHeader/>
        </w:trPr>
        <w:tc>
          <w:tcPr>
            <w:tcW w:w="3600" w:type="dxa"/>
            <w:shd w:val="clear" w:color="auto" w:fill="auto"/>
            <w:vAlign w:val="bottom"/>
          </w:tcPr>
          <w:p w14:paraId="237A95F8" w14:textId="4B4518BE" w:rsidR="00F8129B" w:rsidRPr="0087049C" w:rsidRDefault="00F8129B" w:rsidP="00312199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14:paraId="30D80AC9" w14:textId="6EED5C13" w:rsidR="00F8129B" w:rsidRPr="0087049C" w:rsidRDefault="00F8129B" w:rsidP="00312199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6B2283A1" w14:textId="77777777" w:rsidR="00F8129B" w:rsidRPr="0087049C" w:rsidRDefault="00F8129B" w:rsidP="00312199">
            <w:pPr>
              <w:pStyle w:val="acctfourfigures"/>
              <w:tabs>
                <w:tab w:val="clear" w:pos="765"/>
              </w:tabs>
              <w:spacing w:line="240" w:lineRule="atLeast"/>
              <w:ind w:left="-114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br/>
              <w:t>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2620A3B0" w14:textId="77777777" w:rsidR="00F8129B" w:rsidRPr="0087049C" w:rsidRDefault="00F8129B" w:rsidP="0031219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4D345581" w14:textId="77777777" w:rsidR="00F8129B" w:rsidRPr="0087049C" w:rsidRDefault="00F8129B" w:rsidP="00312199">
            <w:pPr>
              <w:pStyle w:val="acctfourfigures"/>
              <w:tabs>
                <w:tab w:val="clear" w:pos="765"/>
              </w:tabs>
              <w:spacing w:line="240" w:lineRule="atLeast"/>
              <w:ind w:left="-170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BC10309" w14:textId="77777777" w:rsidR="00F8129B" w:rsidRPr="0087049C" w:rsidRDefault="00F8129B" w:rsidP="00312199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669E73EB" w14:textId="77777777" w:rsidR="00F8129B" w:rsidRPr="0087049C" w:rsidRDefault="00F8129B" w:rsidP="0031219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67D1DDC1" w14:textId="77777777" w:rsidR="00F8129B" w:rsidRPr="0087049C" w:rsidRDefault="00F8129B" w:rsidP="0031219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793517B7" w14:textId="024055AB" w:rsidR="00F8129B" w:rsidRPr="0087049C" w:rsidRDefault="00F8129B" w:rsidP="0031219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45E35" w:rsidRPr="00845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14:paraId="04DBC92F" w14:textId="77777777" w:rsidR="00F8129B" w:rsidRPr="0087049C" w:rsidRDefault="00F8129B" w:rsidP="0031219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04" w:type="dxa"/>
            <w:vAlign w:val="bottom"/>
          </w:tcPr>
          <w:p w14:paraId="7EC1D3BB" w14:textId="5961918F" w:rsidR="00F8129B" w:rsidRPr="0087049C" w:rsidRDefault="00F8129B" w:rsidP="0031219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45E35" w:rsidRPr="00845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14:paraId="6CE4ADF5" w14:textId="77777777" w:rsidR="00F8129B" w:rsidRPr="0087049C" w:rsidRDefault="00F8129B" w:rsidP="00312199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4" w:type="dxa"/>
            <w:vAlign w:val="bottom"/>
          </w:tcPr>
          <w:p w14:paraId="1BF2881E" w14:textId="69D9DBF7" w:rsidR="00F8129B" w:rsidRPr="0087049C" w:rsidRDefault="00F8129B" w:rsidP="00312199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45E35" w:rsidRPr="00845E35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425CA0F8" w14:textId="77777777" w:rsidR="00F8129B" w:rsidRPr="0087049C" w:rsidRDefault="00F8129B" w:rsidP="0031219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76981B2A" w14:textId="77777777" w:rsidR="00F8129B" w:rsidRPr="0087049C" w:rsidRDefault="00F8129B" w:rsidP="0031219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F8129B" w:rsidRPr="0087049C" w14:paraId="6A9A796A" w14:textId="77777777" w:rsidTr="00563993">
        <w:trPr>
          <w:trHeight w:val="261"/>
          <w:tblHeader/>
        </w:trPr>
        <w:tc>
          <w:tcPr>
            <w:tcW w:w="3600" w:type="dxa"/>
            <w:shd w:val="clear" w:color="auto" w:fill="auto"/>
            <w:vAlign w:val="bottom"/>
          </w:tcPr>
          <w:p w14:paraId="59F2D164" w14:textId="77777777" w:rsidR="00F8129B" w:rsidRPr="0087049C" w:rsidRDefault="00F8129B" w:rsidP="00312199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0" w:type="dxa"/>
            <w:vAlign w:val="bottom"/>
          </w:tcPr>
          <w:p w14:paraId="5357DF6A" w14:textId="77777777" w:rsidR="00F8129B" w:rsidRPr="0087049C" w:rsidRDefault="00F8129B" w:rsidP="00312199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810" w:type="dxa"/>
            <w:gridSpan w:val="13"/>
            <w:vAlign w:val="bottom"/>
          </w:tcPr>
          <w:p w14:paraId="6D22C989" w14:textId="77777777" w:rsidR="00F8129B" w:rsidRPr="0087049C" w:rsidRDefault="00F8129B" w:rsidP="0031219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F8129B" w:rsidRPr="0087049C" w14:paraId="34DA3751" w14:textId="77777777" w:rsidTr="00563993">
        <w:trPr>
          <w:trHeight w:val="261"/>
        </w:trPr>
        <w:tc>
          <w:tcPr>
            <w:tcW w:w="3600" w:type="dxa"/>
            <w:shd w:val="clear" w:color="auto" w:fill="auto"/>
          </w:tcPr>
          <w:p w14:paraId="4330C008" w14:textId="774F7C72" w:rsidR="00F8129B" w:rsidRPr="0087049C" w:rsidRDefault="00F8129B" w:rsidP="0031219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845E35" w:rsidRPr="00845E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845E35" w:rsidRPr="00845E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630" w:type="dxa"/>
          </w:tcPr>
          <w:p w14:paraId="4043DBA8" w14:textId="77777777" w:rsidR="00F8129B" w:rsidRPr="0087049C" w:rsidRDefault="00F8129B" w:rsidP="0031219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064E9354" w14:textId="77777777" w:rsidR="00F8129B" w:rsidRPr="0087049C" w:rsidRDefault="00F8129B" w:rsidP="0031219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0F76A215" w14:textId="77777777" w:rsidR="00F8129B" w:rsidRPr="0087049C" w:rsidRDefault="00F8129B" w:rsidP="0031219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94" w:type="dxa"/>
            <w:shd w:val="clear" w:color="auto" w:fill="auto"/>
          </w:tcPr>
          <w:p w14:paraId="5534CBAE" w14:textId="77777777" w:rsidR="00F8129B" w:rsidRPr="0087049C" w:rsidRDefault="00F8129B" w:rsidP="003121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  <w:shd w:val="clear" w:color="auto" w:fill="auto"/>
          </w:tcPr>
          <w:p w14:paraId="6576BA0F" w14:textId="77777777" w:rsidR="00F8129B" w:rsidRPr="0087049C" w:rsidRDefault="00F8129B" w:rsidP="003121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  <w:shd w:val="clear" w:color="auto" w:fill="auto"/>
          </w:tcPr>
          <w:p w14:paraId="16CCC837" w14:textId="77777777" w:rsidR="00F8129B" w:rsidRPr="0087049C" w:rsidRDefault="00F8129B" w:rsidP="003121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492995A2" w14:textId="77777777" w:rsidR="00F8129B" w:rsidRPr="0087049C" w:rsidRDefault="00F8129B" w:rsidP="003121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14" w:type="dxa"/>
          </w:tcPr>
          <w:p w14:paraId="5B5E55C5" w14:textId="77777777" w:rsidR="00F8129B" w:rsidRPr="0087049C" w:rsidRDefault="00F8129B" w:rsidP="003121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4D0D5250" w14:textId="77777777" w:rsidR="00F8129B" w:rsidRPr="0087049C" w:rsidRDefault="00F8129B" w:rsidP="003121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</w:tcPr>
          <w:p w14:paraId="131BA88C" w14:textId="77777777" w:rsidR="00F8129B" w:rsidRPr="0087049C" w:rsidRDefault="00F8129B" w:rsidP="003121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271DC267" w14:textId="77777777" w:rsidR="00F8129B" w:rsidRPr="0087049C" w:rsidRDefault="00F8129B" w:rsidP="003121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24" w:type="dxa"/>
          </w:tcPr>
          <w:p w14:paraId="3BB79E18" w14:textId="77777777" w:rsidR="00F8129B" w:rsidRPr="0087049C" w:rsidRDefault="00F8129B" w:rsidP="003121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0E38CCCC" w14:textId="77777777" w:rsidR="00F8129B" w:rsidRPr="0087049C" w:rsidRDefault="00F8129B" w:rsidP="003121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  <w:shd w:val="clear" w:color="auto" w:fill="auto"/>
          </w:tcPr>
          <w:p w14:paraId="34156BED" w14:textId="77777777" w:rsidR="00F8129B" w:rsidRPr="0087049C" w:rsidRDefault="00F8129B" w:rsidP="003121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</w:tr>
      <w:tr w:rsidR="00F8129B" w:rsidRPr="0087049C" w14:paraId="2829E13B" w14:textId="77777777" w:rsidTr="00563993">
        <w:trPr>
          <w:trHeight w:val="261"/>
        </w:trPr>
        <w:tc>
          <w:tcPr>
            <w:tcW w:w="3600" w:type="dxa"/>
            <w:shd w:val="clear" w:color="auto" w:fill="auto"/>
          </w:tcPr>
          <w:p w14:paraId="3288FE8F" w14:textId="77777777" w:rsidR="00F8129B" w:rsidRPr="0087049C" w:rsidRDefault="00F8129B" w:rsidP="0031219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630" w:type="dxa"/>
          </w:tcPr>
          <w:p w14:paraId="4C9A8F83" w14:textId="77777777" w:rsidR="00F8129B" w:rsidRPr="0087049C" w:rsidRDefault="00F8129B" w:rsidP="0031219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60806D14" w14:textId="77777777" w:rsidR="00F8129B" w:rsidRPr="0087049C" w:rsidRDefault="00F8129B" w:rsidP="0031219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39E585F6" w14:textId="77777777" w:rsidR="00F8129B" w:rsidRPr="0087049C" w:rsidRDefault="00F8129B" w:rsidP="0031219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94" w:type="dxa"/>
            <w:shd w:val="clear" w:color="auto" w:fill="auto"/>
          </w:tcPr>
          <w:p w14:paraId="35510536" w14:textId="77777777" w:rsidR="00F8129B" w:rsidRPr="0087049C" w:rsidRDefault="00F8129B" w:rsidP="003121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  <w:shd w:val="clear" w:color="auto" w:fill="auto"/>
          </w:tcPr>
          <w:p w14:paraId="0041B01A" w14:textId="77777777" w:rsidR="00F8129B" w:rsidRPr="0087049C" w:rsidRDefault="00F8129B" w:rsidP="003121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  <w:shd w:val="clear" w:color="auto" w:fill="auto"/>
          </w:tcPr>
          <w:p w14:paraId="730D93DC" w14:textId="77777777" w:rsidR="00F8129B" w:rsidRPr="0087049C" w:rsidRDefault="00F8129B" w:rsidP="003121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6AEE4486" w14:textId="77777777" w:rsidR="00F8129B" w:rsidRPr="0087049C" w:rsidRDefault="00F8129B" w:rsidP="003121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14" w:type="dxa"/>
          </w:tcPr>
          <w:p w14:paraId="51C7BC98" w14:textId="77777777" w:rsidR="00F8129B" w:rsidRPr="0087049C" w:rsidRDefault="00F8129B" w:rsidP="003121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769AED0E" w14:textId="77777777" w:rsidR="00F8129B" w:rsidRPr="0087049C" w:rsidRDefault="00F8129B" w:rsidP="003121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</w:tcPr>
          <w:p w14:paraId="30852A1F" w14:textId="77777777" w:rsidR="00F8129B" w:rsidRPr="0087049C" w:rsidRDefault="00F8129B" w:rsidP="003121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7FADC0CC" w14:textId="77777777" w:rsidR="00F8129B" w:rsidRPr="0087049C" w:rsidRDefault="00F8129B" w:rsidP="003121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24" w:type="dxa"/>
          </w:tcPr>
          <w:p w14:paraId="47CA54A2" w14:textId="77777777" w:rsidR="00F8129B" w:rsidRPr="0087049C" w:rsidRDefault="00F8129B" w:rsidP="003121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381DB4E0" w14:textId="77777777" w:rsidR="00F8129B" w:rsidRPr="0087049C" w:rsidRDefault="00F8129B" w:rsidP="003121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  <w:shd w:val="clear" w:color="auto" w:fill="auto"/>
          </w:tcPr>
          <w:p w14:paraId="66B0D009" w14:textId="77777777" w:rsidR="00F8129B" w:rsidRPr="0087049C" w:rsidRDefault="00F8129B" w:rsidP="003121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</w:tr>
      <w:tr w:rsidR="00F8129B" w:rsidRPr="0087049C" w14:paraId="149A9435" w14:textId="77777777" w:rsidTr="00563993">
        <w:trPr>
          <w:trHeight w:val="261"/>
        </w:trPr>
        <w:tc>
          <w:tcPr>
            <w:tcW w:w="3600" w:type="dxa"/>
            <w:shd w:val="clear" w:color="auto" w:fill="auto"/>
          </w:tcPr>
          <w:p w14:paraId="69B266DA" w14:textId="77777777" w:rsidR="00F8129B" w:rsidRPr="0087049C" w:rsidRDefault="00F8129B" w:rsidP="00312199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630" w:type="dxa"/>
          </w:tcPr>
          <w:p w14:paraId="7C20B1E7" w14:textId="77777777" w:rsidR="00F8129B" w:rsidRPr="0087049C" w:rsidRDefault="00F8129B" w:rsidP="0031219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0D55DCAA" w14:textId="77777777" w:rsidR="00F8129B" w:rsidRPr="00126F05" w:rsidRDefault="00F8129B" w:rsidP="0031219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31FF0F0B" w14:textId="77777777" w:rsidR="00F8129B" w:rsidRPr="0087049C" w:rsidRDefault="00F8129B" w:rsidP="0031219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20F0F60F" w14:textId="77777777" w:rsidR="00F8129B" w:rsidRPr="0087049C" w:rsidRDefault="00F8129B" w:rsidP="00312199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71C67DA" w14:textId="77777777" w:rsidR="00F8129B" w:rsidRPr="0087049C" w:rsidRDefault="00F8129B" w:rsidP="0031219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77C8FE31" w14:textId="77777777" w:rsidR="00F8129B" w:rsidRPr="0087049C" w:rsidRDefault="00F8129B" w:rsidP="0031219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4CCA27F" w14:textId="77777777" w:rsidR="00F8129B" w:rsidRPr="0087049C" w:rsidRDefault="00F8129B" w:rsidP="003121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6982D659" w14:textId="77777777" w:rsidR="00F8129B" w:rsidRPr="0087049C" w:rsidRDefault="00F8129B" w:rsidP="0031219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B660A0B" w14:textId="77777777" w:rsidR="00F8129B" w:rsidRPr="0087049C" w:rsidRDefault="00F8129B" w:rsidP="003121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749C2F8B" w14:textId="77777777" w:rsidR="00F8129B" w:rsidRPr="0087049C" w:rsidRDefault="00F8129B" w:rsidP="0031219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6D8E8C0" w14:textId="77777777" w:rsidR="00F8129B" w:rsidRPr="0087049C" w:rsidRDefault="00F8129B" w:rsidP="0031219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6A65CDF6" w14:textId="77777777" w:rsidR="00F8129B" w:rsidRPr="0087049C" w:rsidRDefault="00F8129B" w:rsidP="0031219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E9B49C1" w14:textId="77777777" w:rsidR="00F8129B" w:rsidRPr="0087049C" w:rsidRDefault="00F8129B" w:rsidP="003121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066966D4" w14:textId="77777777" w:rsidR="00F8129B" w:rsidRPr="0087049C" w:rsidRDefault="00F8129B" w:rsidP="0031219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8129B" w:rsidRPr="0087049C" w14:paraId="0C38DEB9" w14:textId="77777777" w:rsidTr="00563993">
        <w:trPr>
          <w:trHeight w:val="261"/>
        </w:trPr>
        <w:tc>
          <w:tcPr>
            <w:tcW w:w="3600" w:type="dxa"/>
            <w:shd w:val="clear" w:color="auto" w:fill="auto"/>
          </w:tcPr>
          <w:p w14:paraId="093469C8" w14:textId="77777777" w:rsidR="00F8129B" w:rsidRPr="0087049C" w:rsidRDefault="00F8129B" w:rsidP="00312199">
            <w:pPr>
              <w:ind w:left="166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630" w:type="dxa"/>
          </w:tcPr>
          <w:p w14:paraId="3ACADDCC" w14:textId="77777777" w:rsidR="00F8129B" w:rsidRPr="0087049C" w:rsidRDefault="00F8129B" w:rsidP="0031219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13ABA12C" w14:textId="1171C5B6" w:rsidR="00F8129B" w:rsidRPr="0087049C" w:rsidRDefault="00845E35" w:rsidP="00312199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F8129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845E3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829</w:t>
            </w:r>
            <w:r w:rsidR="00F8129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845E3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719</w:t>
            </w:r>
          </w:p>
        </w:tc>
        <w:tc>
          <w:tcPr>
            <w:tcW w:w="236" w:type="dxa"/>
          </w:tcPr>
          <w:p w14:paraId="3A52C218" w14:textId="77777777" w:rsidR="00F8129B" w:rsidRPr="0087049C" w:rsidRDefault="00F8129B" w:rsidP="0031219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13ECD389" w14:textId="62333F5D" w:rsidR="00F8129B" w:rsidRPr="0087049C" w:rsidRDefault="00845E35" w:rsidP="00312199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</w:t>
            </w:r>
            <w:r w:rsidR="00F8129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45E3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752</w:t>
            </w:r>
          </w:p>
        </w:tc>
        <w:tc>
          <w:tcPr>
            <w:tcW w:w="236" w:type="dxa"/>
            <w:shd w:val="clear" w:color="auto" w:fill="auto"/>
          </w:tcPr>
          <w:p w14:paraId="7F7BE6D0" w14:textId="77777777" w:rsidR="00F8129B" w:rsidRPr="0087049C" w:rsidRDefault="00F8129B" w:rsidP="0031219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4F52B4AB" w14:textId="138BF915" w:rsidR="00F8129B" w:rsidRPr="0087049C" w:rsidRDefault="00845E35" w:rsidP="0031219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F8129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45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896</w:t>
            </w:r>
            <w:r w:rsidR="00F8129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45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471</w:t>
            </w:r>
          </w:p>
        </w:tc>
        <w:tc>
          <w:tcPr>
            <w:tcW w:w="236" w:type="dxa"/>
          </w:tcPr>
          <w:p w14:paraId="32E9EEBF" w14:textId="77777777" w:rsidR="00F8129B" w:rsidRPr="0087049C" w:rsidRDefault="00F8129B" w:rsidP="003121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378DB12" w14:textId="438D1368" w:rsidR="00F8129B" w:rsidRPr="0087049C" w:rsidRDefault="00845E35" w:rsidP="0031219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</w:t>
            </w:r>
            <w:r w:rsidR="00F8129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845E3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975</w:t>
            </w:r>
          </w:p>
        </w:tc>
        <w:tc>
          <w:tcPr>
            <w:tcW w:w="236" w:type="dxa"/>
          </w:tcPr>
          <w:p w14:paraId="5E791887" w14:textId="77777777" w:rsidR="00F8129B" w:rsidRPr="0087049C" w:rsidRDefault="00F8129B" w:rsidP="003121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66AEEED3" w14:textId="23768935" w:rsidR="00F8129B" w:rsidRPr="0087049C" w:rsidRDefault="00845E35" w:rsidP="0031219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F8129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45E3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829</w:t>
            </w:r>
            <w:r w:rsidR="00F8129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45E3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719</w:t>
            </w:r>
          </w:p>
        </w:tc>
        <w:tc>
          <w:tcPr>
            <w:tcW w:w="236" w:type="dxa"/>
          </w:tcPr>
          <w:p w14:paraId="600CF130" w14:textId="77777777" w:rsidR="00F8129B" w:rsidRPr="0087049C" w:rsidRDefault="00F8129B" w:rsidP="0031219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6B8DA4CA" w14:textId="77777777" w:rsidR="00F8129B" w:rsidRPr="0087049C" w:rsidRDefault="00F8129B" w:rsidP="00312199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3F7B7DE" w14:textId="77777777" w:rsidR="00F8129B" w:rsidRPr="0087049C" w:rsidRDefault="00F8129B" w:rsidP="003121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41559B70" w14:textId="05FDEF9C" w:rsidR="00F8129B" w:rsidRPr="0087049C" w:rsidRDefault="00845E35" w:rsidP="0031219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F8129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45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896</w:t>
            </w:r>
            <w:r w:rsidR="00F8129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45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694</w:t>
            </w:r>
          </w:p>
        </w:tc>
      </w:tr>
      <w:tr w:rsidR="00F8129B" w:rsidRPr="0087049C" w14:paraId="2709377A" w14:textId="77777777" w:rsidTr="00563993">
        <w:trPr>
          <w:trHeight w:val="261"/>
        </w:trPr>
        <w:tc>
          <w:tcPr>
            <w:tcW w:w="3600" w:type="dxa"/>
            <w:shd w:val="clear" w:color="auto" w:fill="auto"/>
          </w:tcPr>
          <w:p w14:paraId="7CC51A2C" w14:textId="77777777" w:rsidR="00F8129B" w:rsidRDefault="00F8129B" w:rsidP="00312199">
            <w:pPr>
              <w:ind w:left="166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สินทรัพย์</w:t>
            </w:r>
            <w:r w:rsidRPr="00F275D7">
              <w:rPr>
                <w:rFonts w:asciiTheme="majorBidi" w:hAnsiTheme="majorBidi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630" w:type="dxa"/>
          </w:tcPr>
          <w:p w14:paraId="308A0851" w14:textId="77777777" w:rsidR="00F8129B" w:rsidRPr="0087049C" w:rsidRDefault="00F8129B" w:rsidP="0031219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3A6DC87E" w14:textId="1F8F222F" w:rsidR="00F8129B" w:rsidRDefault="00845E35" w:rsidP="00312199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F8129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845E3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499</w:t>
            </w:r>
          </w:p>
        </w:tc>
        <w:tc>
          <w:tcPr>
            <w:tcW w:w="236" w:type="dxa"/>
          </w:tcPr>
          <w:p w14:paraId="20B1650A" w14:textId="77777777" w:rsidR="00F8129B" w:rsidRPr="0087049C" w:rsidRDefault="00F8129B" w:rsidP="0031219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507DED40" w14:textId="77777777" w:rsidR="00F8129B" w:rsidRDefault="00F8129B" w:rsidP="0031219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A038812" w14:textId="77777777" w:rsidR="00F8129B" w:rsidRPr="0087049C" w:rsidRDefault="00F8129B" w:rsidP="0031219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4487C985" w14:textId="70B39BF5" w:rsidR="00F8129B" w:rsidRDefault="00845E35" w:rsidP="0031219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F8129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45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499</w:t>
            </w:r>
          </w:p>
        </w:tc>
        <w:tc>
          <w:tcPr>
            <w:tcW w:w="236" w:type="dxa"/>
          </w:tcPr>
          <w:p w14:paraId="284AC8E3" w14:textId="77777777" w:rsidR="00F8129B" w:rsidRPr="0087049C" w:rsidRDefault="00F8129B" w:rsidP="003121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8097093" w14:textId="77777777" w:rsidR="00F8129B" w:rsidRDefault="00F8129B" w:rsidP="00312199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14:paraId="7D309582" w14:textId="77777777" w:rsidR="00F8129B" w:rsidRPr="0087049C" w:rsidRDefault="00F8129B" w:rsidP="003121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4BE4A1D3" w14:textId="39605D0B" w:rsidR="00F8129B" w:rsidRDefault="00845E35" w:rsidP="0031219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F8129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45E3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499</w:t>
            </w:r>
          </w:p>
        </w:tc>
        <w:tc>
          <w:tcPr>
            <w:tcW w:w="236" w:type="dxa"/>
          </w:tcPr>
          <w:p w14:paraId="1D20F066" w14:textId="77777777" w:rsidR="00F8129B" w:rsidRPr="0087049C" w:rsidRDefault="00F8129B" w:rsidP="0031219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13B33D3E" w14:textId="77777777" w:rsidR="00F8129B" w:rsidRDefault="00F8129B" w:rsidP="00312199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14:paraId="5E41323D" w14:textId="77777777" w:rsidR="00F8129B" w:rsidRPr="0087049C" w:rsidRDefault="00F8129B" w:rsidP="003121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06312947" w14:textId="5DDE010D" w:rsidR="00F8129B" w:rsidRDefault="00845E35" w:rsidP="0031219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F8129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45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499</w:t>
            </w:r>
          </w:p>
        </w:tc>
      </w:tr>
      <w:tr w:rsidR="00F8129B" w:rsidRPr="0087049C" w14:paraId="421A87BA" w14:textId="77777777" w:rsidTr="00563993">
        <w:trPr>
          <w:trHeight w:val="261"/>
        </w:trPr>
        <w:tc>
          <w:tcPr>
            <w:tcW w:w="3600" w:type="dxa"/>
            <w:shd w:val="clear" w:color="auto" w:fill="auto"/>
          </w:tcPr>
          <w:p w14:paraId="27A1FD04" w14:textId="77777777" w:rsidR="00F8129B" w:rsidRPr="0087049C" w:rsidRDefault="00F8129B" w:rsidP="00312199">
            <w:pPr>
              <w:ind w:left="161"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630" w:type="dxa"/>
          </w:tcPr>
          <w:p w14:paraId="0C74570D" w14:textId="77777777" w:rsidR="00F8129B" w:rsidRPr="0087049C" w:rsidRDefault="00F8129B" w:rsidP="0031219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63C43F8" w14:textId="457C6DA5" w:rsidR="00F8129B" w:rsidRPr="0087049C" w:rsidRDefault="00845E35" w:rsidP="00312199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F812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45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832</w:t>
            </w:r>
            <w:r w:rsidR="00F812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45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218</w:t>
            </w:r>
          </w:p>
        </w:tc>
        <w:tc>
          <w:tcPr>
            <w:tcW w:w="236" w:type="dxa"/>
          </w:tcPr>
          <w:p w14:paraId="31086E6A" w14:textId="77777777" w:rsidR="00F8129B" w:rsidRPr="0087049C" w:rsidRDefault="00F8129B" w:rsidP="0031219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80B2DF" w14:textId="6BFD1AD8" w:rsidR="00F8129B" w:rsidRPr="0087049C" w:rsidRDefault="00845E35" w:rsidP="00312199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45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66</w:t>
            </w:r>
            <w:r w:rsidR="00F8129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845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752</w:t>
            </w:r>
          </w:p>
        </w:tc>
        <w:tc>
          <w:tcPr>
            <w:tcW w:w="236" w:type="dxa"/>
            <w:shd w:val="clear" w:color="auto" w:fill="auto"/>
          </w:tcPr>
          <w:p w14:paraId="035AF11A" w14:textId="77777777" w:rsidR="00F8129B" w:rsidRPr="0087049C" w:rsidRDefault="00F8129B" w:rsidP="0031219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E02EFD" w14:textId="74F42CCB" w:rsidR="00F8129B" w:rsidRPr="0087049C" w:rsidRDefault="00845E35" w:rsidP="0031219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F812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45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898</w:t>
            </w:r>
            <w:r w:rsidR="00F812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45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970</w:t>
            </w:r>
          </w:p>
        </w:tc>
        <w:tc>
          <w:tcPr>
            <w:tcW w:w="236" w:type="dxa"/>
          </w:tcPr>
          <w:p w14:paraId="7D7770C1" w14:textId="77777777" w:rsidR="00F8129B" w:rsidRPr="0087049C" w:rsidRDefault="00F8129B" w:rsidP="003121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6A2D9BF0" w14:textId="77777777" w:rsidR="00F8129B" w:rsidRPr="0087049C" w:rsidRDefault="00F8129B" w:rsidP="0031219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72C441E4" w14:textId="77777777" w:rsidR="00F8129B" w:rsidRPr="0087049C" w:rsidRDefault="00F8129B" w:rsidP="003121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6E20C3C2" w14:textId="77777777" w:rsidR="00F8129B" w:rsidRPr="0087049C" w:rsidRDefault="00F8129B" w:rsidP="0031219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A02D419" w14:textId="77777777" w:rsidR="00F8129B" w:rsidRPr="0087049C" w:rsidRDefault="00F8129B" w:rsidP="0031219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598FAF34" w14:textId="77777777" w:rsidR="00F8129B" w:rsidRPr="0087049C" w:rsidRDefault="00F8129B" w:rsidP="00312199">
            <w:pPr>
              <w:pStyle w:val="acctfourfigures"/>
              <w:tabs>
                <w:tab w:val="clear" w:pos="765"/>
                <w:tab w:val="decimal" w:pos="552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8413BEC" w14:textId="77777777" w:rsidR="00F8129B" w:rsidRPr="0087049C" w:rsidRDefault="00F8129B" w:rsidP="003121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79A4CB5C" w14:textId="77777777" w:rsidR="00F8129B" w:rsidRPr="0087049C" w:rsidRDefault="00F8129B" w:rsidP="0031219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8129B" w:rsidRPr="00F8129B" w14:paraId="30DA2490" w14:textId="77777777" w:rsidTr="00563993">
        <w:trPr>
          <w:trHeight w:val="261"/>
        </w:trPr>
        <w:tc>
          <w:tcPr>
            <w:tcW w:w="3600" w:type="dxa"/>
            <w:shd w:val="clear" w:color="auto" w:fill="auto"/>
          </w:tcPr>
          <w:p w14:paraId="0ED5B56D" w14:textId="77777777" w:rsidR="00F8129B" w:rsidRPr="00F8129B" w:rsidRDefault="00F8129B" w:rsidP="0031219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  <w:lang w:val="en-GB"/>
              </w:rPr>
            </w:pPr>
          </w:p>
        </w:tc>
        <w:tc>
          <w:tcPr>
            <w:tcW w:w="630" w:type="dxa"/>
          </w:tcPr>
          <w:p w14:paraId="379DDBAF" w14:textId="77777777" w:rsidR="00F8129B" w:rsidRPr="00F8129B" w:rsidRDefault="00F8129B" w:rsidP="0031219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  <w:highlight w:val="cyan"/>
                <w:lang w:val="en-US"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3E018E2F" w14:textId="77777777" w:rsidR="00F8129B" w:rsidRPr="00F8129B" w:rsidRDefault="00F8129B" w:rsidP="0031219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5CB87119" w14:textId="77777777" w:rsidR="00F8129B" w:rsidRPr="00F8129B" w:rsidRDefault="00F8129B" w:rsidP="0031219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shd w:val="clear" w:color="auto" w:fill="auto"/>
          </w:tcPr>
          <w:p w14:paraId="2AD7A59F" w14:textId="77777777" w:rsidR="00F8129B" w:rsidRPr="00F8129B" w:rsidRDefault="00F8129B" w:rsidP="00312199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2DF9A0ED" w14:textId="77777777" w:rsidR="00F8129B" w:rsidRPr="00F8129B" w:rsidRDefault="00F8129B" w:rsidP="0031219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shd w:val="clear" w:color="auto" w:fill="auto"/>
          </w:tcPr>
          <w:p w14:paraId="5C9F679B" w14:textId="77777777" w:rsidR="00F8129B" w:rsidRPr="00F8129B" w:rsidRDefault="00F8129B" w:rsidP="0031219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6A569865" w14:textId="77777777" w:rsidR="00F8129B" w:rsidRPr="00F8129B" w:rsidRDefault="00F8129B" w:rsidP="003121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14" w:type="dxa"/>
          </w:tcPr>
          <w:p w14:paraId="17215AE6" w14:textId="77777777" w:rsidR="00F8129B" w:rsidRPr="00F8129B" w:rsidRDefault="00F8129B" w:rsidP="0031219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75A8D4DC" w14:textId="77777777" w:rsidR="00F8129B" w:rsidRPr="00F8129B" w:rsidRDefault="00F8129B" w:rsidP="003121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04" w:type="dxa"/>
          </w:tcPr>
          <w:p w14:paraId="68FAFBAC" w14:textId="77777777" w:rsidR="00F8129B" w:rsidRPr="00F8129B" w:rsidRDefault="00F8129B" w:rsidP="0031219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7F95EA25" w14:textId="77777777" w:rsidR="00F8129B" w:rsidRPr="00F8129B" w:rsidRDefault="00F8129B" w:rsidP="0031219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24" w:type="dxa"/>
          </w:tcPr>
          <w:p w14:paraId="35448687" w14:textId="77777777" w:rsidR="00F8129B" w:rsidRPr="00F8129B" w:rsidRDefault="00F8129B" w:rsidP="00312199">
            <w:pPr>
              <w:pStyle w:val="acctfourfigures"/>
              <w:tabs>
                <w:tab w:val="clear" w:pos="765"/>
                <w:tab w:val="decimal" w:pos="552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20E9B0E7" w14:textId="77777777" w:rsidR="00F8129B" w:rsidRPr="00F8129B" w:rsidRDefault="00F8129B" w:rsidP="003121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04" w:type="dxa"/>
            <w:shd w:val="clear" w:color="auto" w:fill="auto"/>
          </w:tcPr>
          <w:p w14:paraId="403448D0" w14:textId="77777777" w:rsidR="00F8129B" w:rsidRPr="00F8129B" w:rsidRDefault="00F8129B" w:rsidP="0031219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F8129B" w:rsidRPr="0087049C" w14:paraId="77591CAF" w14:textId="77777777" w:rsidTr="00563993">
        <w:trPr>
          <w:trHeight w:val="261"/>
        </w:trPr>
        <w:tc>
          <w:tcPr>
            <w:tcW w:w="3600" w:type="dxa"/>
            <w:shd w:val="clear" w:color="auto" w:fill="auto"/>
          </w:tcPr>
          <w:p w14:paraId="3BB9695A" w14:textId="340581DA" w:rsidR="00F8129B" w:rsidRPr="0087049C" w:rsidRDefault="00F8129B" w:rsidP="0031219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630" w:type="dxa"/>
          </w:tcPr>
          <w:p w14:paraId="530B6EA5" w14:textId="77777777" w:rsidR="00F8129B" w:rsidRPr="0087049C" w:rsidRDefault="00F8129B" w:rsidP="0031219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78A09EAF" w14:textId="77777777" w:rsidR="00F8129B" w:rsidRPr="0087049C" w:rsidRDefault="00F8129B" w:rsidP="0031219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4F48B3F" w14:textId="77777777" w:rsidR="00F8129B" w:rsidRPr="0087049C" w:rsidRDefault="00F8129B" w:rsidP="0031219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748ECA79" w14:textId="77777777" w:rsidR="00F8129B" w:rsidRPr="0087049C" w:rsidRDefault="00F8129B" w:rsidP="00312199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4FA74F3" w14:textId="77777777" w:rsidR="00F8129B" w:rsidRPr="0087049C" w:rsidRDefault="00F8129B" w:rsidP="0031219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376564D2" w14:textId="77777777" w:rsidR="00F8129B" w:rsidRPr="0087049C" w:rsidRDefault="00F8129B" w:rsidP="0031219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7D99E43" w14:textId="77777777" w:rsidR="00F8129B" w:rsidRPr="0087049C" w:rsidRDefault="00F8129B" w:rsidP="003121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2993F3E" w14:textId="77777777" w:rsidR="00F8129B" w:rsidRPr="0087049C" w:rsidRDefault="00F8129B" w:rsidP="0031219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C1BEB44" w14:textId="77777777" w:rsidR="00F8129B" w:rsidRPr="0087049C" w:rsidRDefault="00F8129B" w:rsidP="003121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661D5CF4" w14:textId="77777777" w:rsidR="00F8129B" w:rsidRPr="0087049C" w:rsidRDefault="00F8129B" w:rsidP="0031219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F83F7E7" w14:textId="77777777" w:rsidR="00F8129B" w:rsidRPr="0087049C" w:rsidRDefault="00F8129B" w:rsidP="0031219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54CA04AD" w14:textId="77777777" w:rsidR="00F8129B" w:rsidRPr="0087049C" w:rsidRDefault="00F8129B" w:rsidP="00312199">
            <w:pPr>
              <w:pStyle w:val="acctfourfigures"/>
              <w:tabs>
                <w:tab w:val="clear" w:pos="765"/>
                <w:tab w:val="decimal" w:pos="552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5223DAF" w14:textId="77777777" w:rsidR="00F8129B" w:rsidRPr="0087049C" w:rsidRDefault="00F8129B" w:rsidP="003121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6DA53E6F" w14:textId="77777777" w:rsidR="00F8129B" w:rsidRPr="0087049C" w:rsidRDefault="00F8129B" w:rsidP="0031219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8129B" w:rsidRPr="0087049C" w14:paraId="75B2EF36" w14:textId="77777777" w:rsidTr="00563993">
        <w:trPr>
          <w:trHeight w:val="261"/>
        </w:trPr>
        <w:tc>
          <w:tcPr>
            <w:tcW w:w="3600" w:type="dxa"/>
            <w:shd w:val="clear" w:color="auto" w:fill="auto"/>
          </w:tcPr>
          <w:p w14:paraId="30AE6939" w14:textId="560D53A6" w:rsidR="00F8129B" w:rsidRPr="0087049C" w:rsidRDefault="00F8129B" w:rsidP="00312199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630" w:type="dxa"/>
          </w:tcPr>
          <w:p w14:paraId="2E078F18" w14:textId="77777777" w:rsidR="00F8129B" w:rsidRPr="003F0633" w:rsidRDefault="00F8129B" w:rsidP="0031219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730947F5" w14:textId="51557243" w:rsidR="00F8129B" w:rsidRPr="0087049C" w:rsidRDefault="00F8129B" w:rsidP="0031219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461A83B4" w14:textId="77777777" w:rsidR="00F8129B" w:rsidRPr="0087049C" w:rsidRDefault="00F8129B" w:rsidP="0031219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023B7A6B" w14:textId="19CC6543" w:rsidR="00F8129B" w:rsidRPr="0087049C" w:rsidRDefault="00F8129B" w:rsidP="00312199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ED40F2C" w14:textId="77777777" w:rsidR="00F8129B" w:rsidRPr="0087049C" w:rsidRDefault="00F8129B" w:rsidP="0031219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6856DC95" w14:textId="2D1BAD19" w:rsidR="00F8129B" w:rsidRPr="0087049C" w:rsidRDefault="00F8129B" w:rsidP="0031219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759298D" w14:textId="77777777" w:rsidR="00F8129B" w:rsidRPr="0087049C" w:rsidRDefault="00F8129B" w:rsidP="003121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629BF5DD" w14:textId="69BDB027" w:rsidR="00F8129B" w:rsidRPr="00336BC5" w:rsidRDefault="00F8129B" w:rsidP="00312199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143411DA" w14:textId="77777777" w:rsidR="00F8129B" w:rsidRPr="0087049C" w:rsidRDefault="00F8129B" w:rsidP="003121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C9DA79F" w14:textId="6E81198A" w:rsidR="00F8129B" w:rsidRPr="0087049C" w:rsidRDefault="00F8129B" w:rsidP="0031219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73446EB" w14:textId="77777777" w:rsidR="00F8129B" w:rsidRPr="0087049C" w:rsidRDefault="00F8129B" w:rsidP="0031219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6B917C23" w14:textId="615E020A" w:rsidR="00F8129B" w:rsidRPr="0087049C" w:rsidRDefault="00F8129B" w:rsidP="00312199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7543197" w14:textId="77777777" w:rsidR="00F8129B" w:rsidRPr="0087049C" w:rsidRDefault="00F8129B" w:rsidP="003121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03FF56D6" w14:textId="5253512D" w:rsidR="00F8129B" w:rsidRPr="0087049C" w:rsidRDefault="00F8129B" w:rsidP="0031219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8129B" w:rsidRPr="0087049C" w14:paraId="753C547E" w14:textId="77777777" w:rsidTr="00563993">
        <w:trPr>
          <w:trHeight w:val="261"/>
        </w:trPr>
        <w:tc>
          <w:tcPr>
            <w:tcW w:w="3600" w:type="dxa"/>
            <w:shd w:val="clear" w:color="auto" w:fill="auto"/>
          </w:tcPr>
          <w:p w14:paraId="6C8FCF8B" w14:textId="0F301FD8" w:rsidR="00F8129B" w:rsidRPr="0087049C" w:rsidRDefault="00F8129B" w:rsidP="00312199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630" w:type="dxa"/>
          </w:tcPr>
          <w:p w14:paraId="6419FB1C" w14:textId="78DB4698" w:rsidR="00F8129B" w:rsidRPr="0087049C" w:rsidRDefault="00F8129B" w:rsidP="0031219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53C34580" w14:textId="60A01890" w:rsidR="00F8129B" w:rsidRPr="0087049C" w:rsidRDefault="00F8129B" w:rsidP="0031219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054E21A9" w14:textId="77777777" w:rsidR="00F8129B" w:rsidRPr="0087049C" w:rsidRDefault="00F8129B" w:rsidP="0031219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216E01ED" w14:textId="4175D603" w:rsidR="00F8129B" w:rsidRPr="0087049C" w:rsidRDefault="00F8129B" w:rsidP="00312199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44C970D" w14:textId="77777777" w:rsidR="00F8129B" w:rsidRPr="0087049C" w:rsidRDefault="00F8129B" w:rsidP="0031219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594B78CE" w14:textId="438431C3" w:rsidR="00F8129B" w:rsidRPr="0087049C" w:rsidRDefault="00F8129B" w:rsidP="0031219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F6661AF" w14:textId="77777777" w:rsidR="00F8129B" w:rsidRPr="0087049C" w:rsidRDefault="00F8129B" w:rsidP="003121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5BE5129" w14:textId="4C430E30" w:rsidR="00F8129B" w:rsidRPr="00336BC5" w:rsidRDefault="00F8129B" w:rsidP="00312199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013C82E4" w14:textId="77777777" w:rsidR="00F8129B" w:rsidRPr="0087049C" w:rsidRDefault="00F8129B" w:rsidP="003121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9761503" w14:textId="7230914C" w:rsidR="00F8129B" w:rsidRPr="0087049C" w:rsidRDefault="00F8129B" w:rsidP="0031219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1210BFB4" w14:textId="77777777" w:rsidR="00F8129B" w:rsidRPr="0087049C" w:rsidRDefault="00F8129B" w:rsidP="0031219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2797106E" w14:textId="65651702" w:rsidR="00F8129B" w:rsidRPr="0087049C" w:rsidRDefault="00F8129B" w:rsidP="00312199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95E1859" w14:textId="77777777" w:rsidR="00F8129B" w:rsidRPr="0087049C" w:rsidRDefault="00F8129B" w:rsidP="003121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59D9025B" w14:textId="584EE2F1" w:rsidR="00F8129B" w:rsidRPr="0087049C" w:rsidRDefault="00F8129B" w:rsidP="0031219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39C1102D" w14:textId="77777777" w:rsidR="00F8129B" w:rsidRDefault="00F8129B"/>
    <w:p w14:paraId="31805564" w14:textId="77777777" w:rsidR="006B5823" w:rsidRPr="00C075DE" w:rsidRDefault="006B5823">
      <w:pPr>
        <w:rPr>
          <w:rFonts w:asciiTheme="majorBidi" w:hAnsiTheme="majorBidi" w:cstheme="majorBidi"/>
        </w:rPr>
      </w:pPr>
      <w:r w:rsidRPr="00C075DE">
        <w:rPr>
          <w:rFonts w:asciiTheme="majorBidi" w:hAnsiTheme="majorBidi" w:cstheme="majorBidi"/>
        </w:rPr>
        <w:br w:type="page"/>
      </w:r>
    </w:p>
    <w:tbl>
      <w:tblPr>
        <w:tblW w:w="140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630"/>
        <w:gridCol w:w="1350"/>
        <w:gridCol w:w="236"/>
        <w:gridCol w:w="1294"/>
        <w:gridCol w:w="236"/>
        <w:gridCol w:w="1204"/>
        <w:gridCol w:w="236"/>
        <w:gridCol w:w="1114"/>
        <w:gridCol w:w="236"/>
        <w:gridCol w:w="1204"/>
        <w:gridCol w:w="236"/>
        <w:gridCol w:w="1024"/>
        <w:gridCol w:w="236"/>
        <w:gridCol w:w="1204"/>
      </w:tblGrid>
      <w:tr w:rsidR="00F8129B" w:rsidRPr="0087049C" w14:paraId="355393BF" w14:textId="77777777" w:rsidTr="00563993">
        <w:trPr>
          <w:trHeight w:val="261"/>
          <w:tblHeader/>
        </w:trPr>
        <w:tc>
          <w:tcPr>
            <w:tcW w:w="3600" w:type="dxa"/>
            <w:shd w:val="clear" w:color="auto" w:fill="auto"/>
            <w:vAlign w:val="bottom"/>
          </w:tcPr>
          <w:p w14:paraId="521C3A57" w14:textId="77777777" w:rsidR="00F8129B" w:rsidRPr="0087049C" w:rsidRDefault="00F8129B" w:rsidP="00312199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630" w:type="dxa"/>
            <w:vAlign w:val="bottom"/>
          </w:tcPr>
          <w:p w14:paraId="1FF70029" w14:textId="77777777" w:rsidR="00F8129B" w:rsidRPr="0087049C" w:rsidRDefault="00F8129B" w:rsidP="00312199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cs/>
                <w:lang w:val="en-US" w:bidi="th-TH"/>
              </w:rPr>
            </w:pPr>
          </w:p>
        </w:tc>
        <w:tc>
          <w:tcPr>
            <w:tcW w:w="9810" w:type="dxa"/>
            <w:gridSpan w:val="13"/>
            <w:vAlign w:val="bottom"/>
          </w:tcPr>
          <w:p w14:paraId="61CDF597" w14:textId="77777777" w:rsidR="00F8129B" w:rsidRPr="0087049C" w:rsidRDefault="00F8129B" w:rsidP="0031219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F8129B" w:rsidRPr="0087049C" w14:paraId="25F9AE36" w14:textId="77777777" w:rsidTr="00563993">
        <w:trPr>
          <w:trHeight w:val="261"/>
          <w:tblHeader/>
        </w:trPr>
        <w:tc>
          <w:tcPr>
            <w:tcW w:w="3600" w:type="dxa"/>
            <w:shd w:val="clear" w:color="auto" w:fill="auto"/>
            <w:vAlign w:val="bottom"/>
          </w:tcPr>
          <w:p w14:paraId="6257E3D2" w14:textId="77777777" w:rsidR="00F8129B" w:rsidRPr="0087049C" w:rsidRDefault="00F8129B" w:rsidP="00312199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630" w:type="dxa"/>
            <w:vAlign w:val="bottom"/>
          </w:tcPr>
          <w:p w14:paraId="60CBDC88" w14:textId="77777777" w:rsidR="00F8129B" w:rsidRPr="0087049C" w:rsidRDefault="00F8129B" w:rsidP="00312199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cs/>
                <w:lang w:val="en-US" w:bidi="th-TH"/>
              </w:rPr>
            </w:pPr>
          </w:p>
        </w:tc>
        <w:tc>
          <w:tcPr>
            <w:tcW w:w="4320" w:type="dxa"/>
            <w:gridSpan w:val="5"/>
            <w:vAlign w:val="bottom"/>
          </w:tcPr>
          <w:p w14:paraId="07D8472B" w14:textId="77777777" w:rsidR="00F8129B" w:rsidRPr="0087049C" w:rsidRDefault="00F8129B" w:rsidP="0031219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0F2EF678" w14:textId="77777777" w:rsidR="00F8129B" w:rsidRPr="0087049C" w:rsidRDefault="00F8129B" w:rsidP="0031219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254" w:type="dxa"/>
            <w:gridSpan w:val="7"/>
            <w:vAlign w:val="bottom"/>
          </w:tcPr>
          <w:p w14:paraId="17B215C4" w14:textId="77777777" w:rsidR="00F8129B" w:rsidRPr="0087049C" w:rsidRDefault="00F8129B" w:rsidP="0031219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F8129B" w:rsidRPr="0087049C" w14:paraId="6A824144" w14:textId="77777777" w:rsidTr="00563993">
        <w:trPr>
          <w:trHeight w:val="261"/>
          <w:tblHeader/>
        </w:trPr>
        <w:tc>
          <w:tcPr>
            <w:tcW w:w="3600" w:type="dxa"/>
            <w:shd w:val="clear" w:color="auto" w:fill="auto"/>
            <w:vAlign w:val="bottom"/>
          </w:tcPr>
          <w:p w14:paraId="769D1552" w14:textId="4A02B0D0" w:rsidR="00F8129B" w:rsidRPr="0087049C" w:rsidRDefault="00F8129B" w:rsidP="00312199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14:paraId="0347E47A" w14:textId="22F23DEA" w:rsidR="00F8129B" w:rsidRPr="0087049C" w:rsidRDefault="00F8129B" w:rsidP="00312199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7814CF32" w14:textId="77777777" w:rsidR="00F8129B" w:rsidRPr="0087049C" w:rsidRDefault="00F8129B" w:rsidP="00312199">
            <w:pPr>
              <w:pStyle w:val="acctfourfigures"/>
              <w:tabs>
                <w:tab w:val="clear" w:pos="765"/>
              </w:tabs>
              <w:spacing w:line="240" w:lineRule="atLeast"/>
              <w:ind w:left="-114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br/>
              <w:t>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515D97D1" w14:textId="77777777" w:rsidR="00F8129B" w:rsidRPr="0087049C" w:rsidRDefault="00F8129B" w:rsidP="0031219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0E961800" w14:textId="77777777" w:rsidR="00F8129B" w:rsidRPr="0087049C" w:rsidRDefault="00F8129B" w:rsidP="00312199">
            <w:pPr>
              <w:pStyle w:val="acctfourfigures"/>
              <w:tabs>
                <w:tab w:val="clear" w:pos="765"/>
              </w:tabs>
              <w:spacing w:line="240" w:lineRule="atLeast"/>
              <w:ind w:left="-170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F238122" w14:textId="77777777" w:rsidR="00F8129B" w:rsidRPr="0087049C" w:rsidRDefault="00F8129B" w:rsidP="00312199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001DB39F" w14:textId="77777777" w:rsidR="00F8129B" w:rsidRPr="0087049C" w:rsidRDefault="00F8129B" w:rsidP="0031219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0E808C11" w14:textId="77777777" w:rsidR="00F8129B" w:rsidRPr="0087049C" w:rsidRDefault="00F8129B" w:rsidP="0031219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748A2F95" w14:textId="46EFFFD5" w:rsidR="00F8129B" w:rsidRPr="0087049C" w:rsidRDefault="00F8129B" w:rsidP="0031219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45E35" w:rsidRPr="00845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14:paraId="7450534E" w14:textId="77777777" w:rsidR="00F8129B" w:rsidRPr="0087049C" w:rsidRDefault="00F8129B" w:rsidP="0031219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04" w:type="dxa"/>
            <w:vAlign w:val="bottom"/>
          </w:tcPr>
          <w:p w14:paraId="4898C435" w14:textId="5AFC31BC" w:rsidR="00F8129B" w:rsidRPr="0087049C" w:rsidRDefault="00F8129B" w:rsidP="0031219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45E35" w:rsidRPr="00845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14:paraId="27ABFC3F" w14:textId="77777777" w:rsidR="00F8129B" w:rsidRPr="0087049C" w:rsidRDefault="00F8129B" w:rsidP="00312199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4" w:type="dxa"/>
            <w:vAlign w:val="bottom"/>
          </w:tcPr>
          <w:p w14:paraId="0BF8D24F" w14:textId="4E8D00F8" w:rsidR="00F8129B" w:rsidRPr="0087049C" w:rsidRDefault="00F8129B" w:rsidP="00312199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45E35" w:rsidRPr="00845E35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63A8D6DF" w14:textId="77777777" w:rsidR="00F8129B" w:rsidRPr="0087049C" w:rsidRDefault="00F8129B" w:rsidP="0031219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5F480F5D" w14:textId="77777777" w:rsidR="00F8129B" w:rsidRPr="0087049C" w:rsidRDefault="00F8129B" w:rsidP="0031219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F8129B" w:rsidRPr="0087049C" w14:paraId="7A005633" w14:textId="77777777" w:rsidTr="00563993">
        <w:trPr>
          <w:trHeight w:val="261"/>
          <w:tblHeader/>
        </w:trPr>
        <w:tc>
          <w:tcPr>
            <w:tcW w:w="3600" w:type="dxa"/>
            <w:shd w:val="clear" w:color="auto" w:fill="auto"/>
            <w:vAlign w:val="bottom"/>
          </w:tcPr>
          <w:p w14:paraId="220ECFC8" w14:textId="77777777" w:rsidR="00F8129B" w:rsidRPr="0087049C" w:rsidRDefault="00F8129B" w:rsidP="00312199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0" w:type="dxa"/>
            <w:vAlign w:val="bottom"/>
          </w:tcPr>
          <w:p w14:paraId="2D45EBB9" w14:textId="77777777" w:rsidR="00F8129B" w:rsidRPr="0087049C" w:rsidRDefault="00F8129B" w:rsidP="00312199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810" w:type="dxa"/>
            <w:gridSpan w:val="13"/>
            <w:vAlign w:val="bottom"/>
          </w:tcPr>
          <w:p w14:paraId="6E70D74B" w14:textId="77777777" w:rsidR="00F8129B" w:rsidRPr="0087049C" w:rsidRDefault="00F8129B" w:rsidP="0031219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F8129B" w:rsidRPr="0087049C" w14:paraId="6DA27FA6" w14:textId="77777777" w:rsidTr="00563993">
        <w:trPr>
          <w:trHeight w:val="261"/>
        </w:trPr>
        <w:tc>
          <w:tcPr>
            <w:tcW w:w="3600" w:type="dxa"/>
            <w:shd w:val="clear" w:color="auto" w:fill="auto"/>
          </w:tcPr>
          <w:p w14:paraId="79F7C967" w14:textId="7C146514" w:rsidR="00F8129B" w:rsidRPr="0087049C" w:rsidRDefault="00F8129B" w:rsidP="0031219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845E35" w:rsidRPr="00845E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="00845E35" w:rsidRPr="00845E3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>25</w:t>
            </w:r>
            <w:r w:rsidR="00845E35" w:rsidRPr="00845E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66</w:t>
            </w:r>
          </w:p>
        </w:tc>
        <w:tc>
          <w:tcPr>
            <w:tcW w:w="630" w:type="dxa"/>
          </w:tcPr>
          <w:p w14:paraId="31F65D65" w14:textId="77777777" w:rsidR="00F8129B" w:rsidRPr="0087049C" w:rsidRDefault="00F8129B" w:rsidP="0031219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5369B199" w14:textId="77777777" w:rsidR="00F8129B" w:rsidRPr="0087049C" w:rsidRDefault="00F8129B" w:rsidP="0031219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18CF267B" w14:textId="77777777" w:rsidR="00F8129B" w:rsidRPr="0087049C" w:rsidRDefault="00F8129B" w:rsidP="0031219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94" w:type="dxa"/>
            <w:shd w:val="clear" w:color="auto" w:fill="auto"/>
          </w:tcPr>
          <w:p w14:paraId="5E0405BD" w14:textId="77777777" w:rsidR="00F8129B" w:rsidRPr="0087049C" w:rsidRDefault="00F8129B" w:rsidP="003121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  <w:shd w:val="clear" w:color="auto" w:fill="auto"/>
          </w:tcPr>
          <w:p w14:paraId="5B5D0152" w14:textId="77777777" w:rsidR="00F8129B" w:rsidRPr="0087049C" w:rsidRDefault="00F8129B" w:rsidP="003121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  <w:shd w:val="clear" w:color="auto" w:fill="auto"/>
          </w:tcPr>
          <w:p w14:paraId="1A088294" w14:textId="77777777" w:rsidR="00F8129B" w:rsidRPr="0087049C" w:rsidRDefault="00F8129B" w:rsidP="003121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53862ECC" w14:textId="77777777" w:rsidR="00F8129B" w:rsidRPr="0087049C" w:rsidRDefault="00F8129B" w:rsidP="003121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14" w:type="dxa"/>
          </w:tcPr>
          <w:p w14:paraId="5DBE2971" w14:textId="77777777" w:rsidR="00F8129B" w:rsidRPr="0087049C" w:rsidRDefault="00F8129B" w:rsidP="003121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6348AC04" w14:textId="77777777" w:rsidR="00F8129B" w:rsidRPr="0087049C" w:rsidRDefault="00F8129B" w:rsidP="003121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</w:tcPr>
          <w:p w14:paraId="75FBF8BB" w14:textId="77777777" w:rsidR="00F8129B" w:rsidRPr="0087049C" w:rsidRDefault="00F8129B" w:rsidP="003121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5E82119F" w14:textId="77777777" w:rsidR="00F8129B" w:rsidRPr="0087049C" w:rsidRDefault="00F8129B" w:rsidP="003121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24" w:type="dxa"/>
          </w:tcPr>
          <w:p w14:paraId="3EEAEBFC" w14:textId="77777777" w:rsidR="00F8129B" w:rsidRPr="0087049C" w:rsidRDefault="00F8129B" w:rsidP="003121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556BF99D" w14:textId="77777777" w:rsidR="00F8129B" w:rsidRPr="0087049C" w:rsidRDefault="00F8129B" w:rsidP="003121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  <w:shd w:val="clear" w:color="auto" w:fill="auto"/>
          </w:tcPr>
          <w:p w14:paraId="2A53D86C" w14:textId="77777777" w:rsidR="00F8129B" w:rsidRPr="0087049C" w:rsidRDefault="00F8129B" w:rsidP="003121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</w:tr>
      <w:tr w:rsidR="00F8129B" w:rsidRPr="0087049C" w14:paraId="3A7B1322" w14:textId="77777777" w:rsidTr="00563993">
        <w:trPr>
          <w:trHeight w:val="261"/>
        </w:trPr>
        <w:tc>
          <w:tcPr>
            <w:tcW w:w="3600" w:type="dxa"/>
            <w:shd w:val="clear" w:color="auto" w:fill="auto"/>
          </w:tcPr>
          <w:p w14:paraId="0E07EA09" w14:textId="77777777" w:rsidR="00F8129B" w:rsidRPr="0087049C" w:rsidRDefault="00F8129B" w:rsidP="0031219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630" w:type="dxa"/>
          </w:tcPr>
          <w:p w14:paraId="60AA0FF1" w14:textId="77777777" w:rsidR="00F8129B" w:rsidRPr="0087049C" w:rsidRDefault="00F8129B" w:rsidP="0031219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773284FC" w14:textId="77777777" w:rsidR="00F8129B" w:rsidRPr="0087049C" w:rsidRDefault="00F8129B" w:rsidP="0031219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6824C216" w14:textId="77777777" w:rsidR="00F8129B" w:rsidRPr="0087049C" w:rsidRDefault="00F8129B" w:rsidP="0031219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94" w:type="dxa"/>
            <w:shd w:val="clear" w:color="auto" w:fill="auto"/>
          </w:tcPr>
          <w:p w14:paraId="6536C0A6" w14:textId="77777777" w:rsidR="00F8129B" w:rsidRPr="0087049C" w:rsidRDefault="00F8129B" w:rsidP="003121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  <w:shd w:val="clear" w:color="auto" w:fill="auto"/>
          </w:tcPr>
          <w:p w14:paraId="00898769" w14:textId="77777777" w:rsidR="00F8129B" w:rsidRPr="0087049C" w:rsidRDefault="00F8129B" w:rsidP="003121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  <w:shd w:val="clear" w:color="auto" w:fill="auto"/>
          </w:tcPr>
          <w:p w14:paraId="371C7839" w14:textId="77777777" w:rsidR="00F8129B" w:rsidRPr="0087049C" w:rsidRDefault="00F8129B" w:rsidP="003121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5A3CFB92" w14:textId="77777777" w:rsidR="00F8129B" w:rsidRPr="0087049C" w:rsidRDefault="00F8129B" w:rsidP="003121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14" w:type="dxa"/>
          </w:tcPr>
          <w:p w14:paraId="708C05AD" w14:textId="77777777" w:rsidR="00F8129B" w:rsidRPr="0087049C" w:rsidRDefault="00F8129B" w:rsidP="003121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46C29E6E" w14:textId="77777777" w:rsidR="00F8129B" w:rsidRPr="0087049C" w:rsidRDefault="00F8129B" w:rsidP="003121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</w:tcPr>
          <w:p w14:paraId="3344C10C" w14:textId="77777777" w:rsidR="00F8129B" w:rsidRPr="0087049C" w:rsidRDefault="00F8129B" w:rsidP="003121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6FAEB017" w14:textId="77777777" w:rsidR="00F8129B" w:rsidRPr="0087049C" w:rsidRDefault="00F8129B" w:rsidP="003121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24" w:type="dxa"/>
          </w:tcPr>
          <w:p w14:paraId="1BA64E2E" w14:textId="77777777" w:rsidR="00F8129B" w:rsidRPr="0087049C" w:rsidRDefault="00F8129B" w:rsidP="003121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5611FCDF" w14:textId="77777777" w:rsidR="00F8129B" w:rsidRPr="0087049C" w:rsidRDefault="00F8129B" w:rsidP="003121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  <w:shd w:val="clear" w:color="auto" w:fill="auto"/>
          </w:tcPr>
          <w:p w14:paraId="0B1EDFC4" w14:textId="77777777" w:rsidR="00F8129B" w:rsidRPr="0087049C" w:rsidRDefault="00F8129B" w:rsidP="003121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</w:tr>
      <w:tr w:rsidR="00F8129B" w:rsidRPr="0087049C" w14:paraId="1B88C0FA" w14:textId="77777777" w:rsidTr="00563993">
        <w:trPr>
          <w:trHeight w:val="261"/>
        </w:trPr>
        <w:tc>
          <w:tcPr>
            <w:tcW w:w="3600" w:type="dxa"/>
            <w:shd w:val="clear" w:color="auto" w:fill="auto"/>
          </w:tcPr>
          <w:p w14:paraId="29BE9BCE" w14:textId="77777777" w:rsidR="00F8129B" w:rsidRPr="0087049C" w:rsidRDefault="00F8129B" w:rsidP="00312199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630" w:type="dxa"/>
          </w:tcPr>
          <w:p w14:paraId="106BEE34" w14:textId="77777777" w:rsidR="00F8129B" w:rsidRPr="0087049C" w:rsidRDefault="00F8129B" w:rsidP="0031219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179DF57E" w14:textId="77777777" w:rsidR="00F8129B" w:rsidRPr="00336BC5" w:rsidRDefault="00F8129B" w:rsidP="0031219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21DFA9E2" w14:textId="77777777" w:rsidR="00F8129B" w:rsidRPr="0087049C" w:rsidRDefault="00F8129B" w:rsidP="0031219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1C85050A" w14:textId="77777777" w:rsidR="00F8129B" w:rsidRPr="0087049C" w:rsidRDefault="00F8129B" w:rsidP="00312199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61F247A" w14:textId="77777777" w:rsidR="00F8129B" w:rsidRPr="0087049C" w:rsidRDefault="00F8129B" w:rsidP="0031219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63C73FF9" w14:textId="77777777" w:rsidR="00F8129B" w:rsidRPr="0087049C" w:rsidRDefault="00F8129B" w:rsidP="0031219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DEE239F" w14:textId="77777777" w:rsidR="00F8129B" w:rsidRPr="0087049C" w:rsidRDefault="00F8129B" w:rsidP="003121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63D987BE" w14:textId="77777777" w:rsidR="00F8129B" w:rsidRPr="0087049C" w:rsidRDefault="00F8129B" w:rsidP="0031219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B395CF7" w14:textId="77777777" w:rsidR="00F8129B" w:rsidRPr="0087049C" w:rsidRDefault="00F8129B" w:rsidP="003121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2B03A82" w14:textId="77777777" w:rsidR="00F8129B" w:rsidRPr="0087049C" w:rsidRDefault="00F8129B" w:rsidP="0031219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DC171B4" w14:textId="77777777" w:rsidR="00F8129B" w:rsidRPr="0087049C" w:rsidRDefault="00F8129B" w:rsidP="0031219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1133F67D" w14:textId="77777777" w:rsidR="00F8129B" w:rsidRPr="0087049C" w:rsidRDefault="00F8129B" w:rsidP="0031219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183C2B3" w14:textId="77777777" w:rsidR="00F8129B" w:rsidRPr="0087049C" w:rsidRDefault="00F8129B" w:rsidP="003121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06D103BB" w14:textId="77777777" w:rsidR="00F8129B" w:rsidRPr="0087049C" w:rsidRDefault="00F8129B" w:rsidP="0031219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35537" w:rsidRPr="0087049C" w14:paraId="3F362EDB" w14:textId="77777777" w:rsidTr="00563993">
        <w:trPr>
          <w:trHeight w:val="261"/>
        </w:trPr>
        <w:tc>
          <w:tcPr>
            <w:tcW w:w="3600" w:type="dxa"/>
            <w:shd w:val="clear" w:color="auto" w:fill="auto"/>
          </w:tcPr>
          <w:p w14:paraId="685FF875" w14:textId="77777777" w:rsidR="00135537" w:rsidRPr="0087049C" w:rsidRDefault="00135537" w:rsidP="00135537">
            <w:pPr>
              <w:ind w:left="166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</w:t>
            </w:r>
            <w:r w:rsidRPr="005C49EF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630" w:type="dxa"/>
          </w:tcPr>
          <w:p w14:paraId="44CB7ED7" w14:textId="77777777" w:rsidR="00135537" w:rsidRPr="0087049C" w:rsidRDefault="00135537" w:rsidP="0013553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4DCDCBE1" w14:textId="24257FE6" w:rsidR="00135537" w:rsidRPr="0087049C" w:rsidRDefault="00845E35" w:rsidP="00135537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13553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45E3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935</w:t>
            </w:r>
            <w:r w:rsidR="0013553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45E3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162</w:t>
            </w:r>
          </w:p>
        </w:tc>
        <w:tc>
          <w:tcPr>
            <w:tcW w:w="236" w:type="dxa"/>
          </w:tcPr>
          <w:p w14:paraId="6B136568" w14:textId="77777777" w:rsidR="00135537" w:rsidRPr="0087049C" w:rsidRDefault="00135537" w:rsidP="0013553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62262B7C" w14:textId="67F6D5CD" w:rsidR="00135537" w:rsidRPr="0087049C" w:rsidRDefault="00845E35" w:rsidP="00135537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</w:t>
            </w:r>
            <w:r w:rsidR="0013553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45E3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872</w:t>
            </w:r>
          </w:p>
        </w:tc>
        <w:tc>
          <w:tcPr>
            <w:tcW w:w="236" w:type="dxa"/>
            <w:shd w:val="clear" w:color="auto" w:fill="auto"/>
          </w:tcPr>
          <w:p w14:paraId="6D5F12AE" w14:textId="77777777" w:rsidR="00135537" w:rsidRPr="0087049C" w:rsidRDefault="00135537" w:rsidP="0013553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735C86DB" w14:textId="7E22BC28" w:rsidR="00135537" w:rsidRPr="0087049C" w:rsidRDefault="00845E35" w:rsidP="00135537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13553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45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002</w:t>
            </w:r>
            <w:r w:rsidR="0013553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45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034</w:t>
            </w:r>
          </w:p>
        </w:tc>
        <w:tc>
          <w:tcPr>
            <w:tcW w:w="236" w:type="dxa"/>
          </w:tcPr>
          <w:p w14:paraId="3FAE8442" w14:textId="77777777" w:rsidR="00135537" w:rsidRPr="0087049C" w:rsidRDefault="00135537" w:rsidP="0013553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2514A5D4" w14:textId="4EC043D1" w:rsidR="00135537" w:rsidRPr="0087049C" w:rsidRDefault="00845E35" w:rsidP="0013553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</w:t>
            </w:r>
            <w:r w:rsidR="00135537" w:rsidRPr="0013553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45E3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349</w:t>
            </w:r>
          </w:p>
        </w:tc>
        <w:tc>
          <w:tcPr>
            <w:tcW w:w="236" w:type="dxa"/>
          </w:tcPr>
          <w:p w14:paraId="242A854B" w14:textId="77777777" w:rsidR="00135537" w:rsidRPr="0087049C" w:rsidRDefault="00135537" w:rsidP="0013553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E484878" w14:textId="4C7C2571" w:rsidR="00135537" w:rsidRPr="0087049C" w:rsidRDefault="00845E35" w:rsidP="00135537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13553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45E3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935</w:t>
            </w:r>
            <w:r w:rsidR="0013553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45E3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162</w:t>
            </w:r>
          </w:p>
        </w:tc>
        <w:tc>
          <w:tcPr>
            <w:tcW w:w="236" w:type="dxa"/>
          </w:tcPr>
          <w:p w14:paraId="0610DC3E" w14:textId="77777777" w:rsidR="00135537" w:rsidRPr="0087049C" w:rsidRDefault="00135537" w:rsidP="0013553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4FDDF649" w14:textId="48DF0A41" w:rsidR="00135537" w:rsidRPr="0087049C" w:rsidRDefault="00135537" w:rsidP="00135537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13E3E77" w14:textId="77777777" w:rsidR="00135537" w:rsidRPr="0087049C" w:rsidRDefault="00135537" w:rsidP="0013553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1BEF1CF2" w14:textId="59D83C5B" w:rsidR="00135537" w:rsidRPr="0087049C" w:rsidRDefault="00845E35" w:rsidP="00135537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C166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45E3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002</w:t>
            </w:r>
            <w:r w:rsidR="00C166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45E3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511</w:t>
            </w:r>
          </w:p>
        </w:tc>
      </w:tr>
      <w:tr w:rsidR="002A1329" w:rsidRPr="0087049C" w14:paraId="0AC09FC9" w14:textId="77777777" w:rsidTr="00563993">
        <w:trPr>
          <w:trHeight w:val="261"/>
        </w:trPr>
        <w:tc>
          <w:tcPr>
            <w:tcW w:w="3600" w:type="dxa"/>
            <w:shd w:val="clear" w:color="auto" w:fill="auto"/>
          </w:tcPr>
          <w:p w14:paraId="1CB05137" w14:textId="77777777" w:rsidR="002A1329" w:rsidRPr="0087049C" w:rsidRDefault="002A1329" w:rsidP="002A1329">
            <w:pPr>
              <w:ind w:left="161"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สินทรัพย์</w:t>
            </w:r>
            <w:r w:rsidRPr="00F275D7">
              <w:rPr>
                <w:rFonts w:asciiTheme="majorBidi" w:hAnsiTheme="majorBidi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630" w:type="dxa"/>
          </w:tcPr>
          <w:p w14:paraId="332873A9" w14:textId="77777777" w:rsidR="002A1329" w:rsidRPr="0087049C" w:rsidRDefault="002A1329" w:rsidP="002A132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1E9FB94" w14:textId="333811F2" w:rsidR="002A1329" w:rsidRDefault="00845E35" w:rsidP="002A1329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2A132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845E3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329</w:t>
            </w:r>
          </w:p>
        </w:tc>
        <w:tc>
          <w:tcPr>
            <w:tcW w:w="236" w:type="dxa"/>
          </w:tcPr>
          <w:p w14:paraId="786526CB" w14:textId="77777777" w:rsidR="002A1329" w:rsidRPr="0087049C" w:rsidRDefault="002A1329" w:rsidP="002A132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14:paraId="5B8E2544" w14:textId="2BF86C96" w:rsidR="002A1329" w:rsidRDefault="002A1329" w:rsidP="002A132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73894B7" w14:textId="77777777" w:rsidR="002A1329" w:rsidRPr="0087049C" w:rsidRDefault="002A1329" w:rsidP="002A132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</w:tcPr>
          <w:p w14:paraId="50AE29B7" w14:textId="0F99EE88" w:rsidR="002A1329" w:rsidRDefault="00845E35" w:rsidP="002A132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2A132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45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329</w:t>
            </w:r>
          </w:p>
        </w:tc>
        <w:tc>
          <w:tcPr>
            <w:tcW w:w="236" w:type="dxa"/>
          </w:tcPr>
          <w:p w14:paraId="4483276C" w14:textId="77777777" w:rsidR="002A1329" w:rsidRPr="0087049C" w:rsidRDefault="002A1329" w:rsidP="002A132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68C412F" w14:textId="2593F96D" w:rsidR="002A1329" w:rsidRPr="0087049C" w:rsidRDefault="002A1329" w:rsidP="002A1329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14:paraId="7DAD97F0" w14:textId="77777777" w:rsidR="002A1329" w:rsidRPr="0087049C" w:rsidRDefault="002A1329" w:rsidP="002A132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7AAD9BD" w14:textId="5715C241" w:rsidR="002A1329" w:rsidRPr="0087049C" w:rsidRDefault="00845E35" w:rsidP="002A132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2A132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45E3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329</w:t>
            </w:r>
          </w:p>
        </w:tc>
        <w:tc>
          <w:tcPr>
            <w:tcW w:w="236" w:type="dxa"/>
          </w:tcPr>
          <w:p w14:paraId="406FCB67" w14:textId="77777777" w:rsidR="002A1329" w:rsidRPr="0087049C" w:rsidRDefault="002A1329" w:rsidP="002A132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1BDAFA8C" w14:textId="4C2342FF" w:rsidR="002A1329" w:rsidRPr="0087049C" w:rsidRDefault="002A1329" w:rsidP="002A1329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ACA9551" w14:textId="77777777" w:rsidR="002A1329" w:rsidRPr="0087049C" w:rsidRDefault="002A1329" w:rsidP="002A132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08CF10B5" w14:textId="7B9C1A58" w:rsidR="002A1329" w:rsidRPr="0087049C" w:rsidRDefault="00845E35" w:rsidP="002A132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2A132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45E3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329</w:t>
            </w:r>
          </w:p>
        </w:tc>
      </w:tr>
      <w:tr w:rsidR="002A1329" w:rsidRPr="0087049C" w14:paraId="70B573B9" w14:textId="77777777" w:rsidTr="00563993">
        <w:trPr>
          <w:trHeight w:val="261"/>
        </w:trPr>
        <w:tc>
          <w:tcPr>
            <w:tcW w:w="3600" w:type="dxa"/>
            <w:shd w:val="clear" w:color="auto" w:fill="auto"/>
          </w:tcPr>
          <w:p w14:paraId="1ABEA60F" w14:textId="77777777" w:rsidR="002A1329" w:rsidRPr="0087049C" w:rsidRDefault="002A1329" w:rsidP="002A1329">
            <w:pPr>
              <w:ind w:left="161"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630" w:type="dxa"/>
          </w:tcPr>
          <w:p w14:paraId="1EF53E3B" w14:textId="77777777" w:rsidR="002A1329" w:rsidRPr="0087049C" w:rsidRDefault="002A1329" w:rsidP="002A132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1611A6D" w14:textId="7856C89B" w:rsidR="002A1329" w:rsidRPr="002A30D4" w:rsidRDefault="00845E35" w:rsidP="002A1329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45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2A13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45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938</w:t>
            </w:r>
            <w:r w:rsidR="002A13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45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49</w:t>
            </w:r>
            <w:r w:rsidRPr="00845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36" w:type="dxa"/>
          </w:tcPr>
          <w:p w14:paraId="453F9BE4" w14:textId="77777777" w:rsidR="002A1329" w:rsidRPr="0087049C" w:rsidRDefault="002A1329" w:rsidP="002A132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4C60EE" w14:textId="6DEA78FD" w:rsidR="002A1329" w:rsidRPr="00C06079" w:rsidRDefault="00845E35" w:rsidP="002A1329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45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66</w:t>
            </w:r>
            <w:r w:rsidR="002A132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845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872</w:t>
            </w:r>
          </w:p>
        </w:tc>
        <w:tc>
          <w:tcPr>
            <w:tcW w:w="236" w:type="dxa"/>
            <w:shd w:val="clear" w:color="auto" w:fill="auto"/>
          </w:tcPr>
          <w:p w14:paraId="712F61E6" w14:textId="77777777" w:rsidR="002A1329" w:rsidRPr="0087049C" w:rsidRDefault="002A1329" w:rsidP="002A132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CBB3C8" w14:textId="43D2A26C" w:rsidR="002A1329" w:rsidRPr="0087049C" w:rsidRDefault="00845E35" w:rsidP="002A132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2A13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45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005</w:t>
            </w:r>
            <w:r w:rsidR="002A13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45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363</w:t>
            </w:r>
          </w:p>
        </w:tc>
        <w:tc>
          <w:tcPr>
            <w:tcW w:w="236" w:type="dxa"/>
          </w:tcPr>
          <w:p w14:paraId="3EBCE9FB" w14:textId="77777777" w:rsidR="002A1329" w:rsidRPr="0087049C" w:rsidRDefault="002A1329" w:rsidP="002A132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069125B" w14:textId="77777777" w:rsidR="002A1329" w:rsidRPr="0087049C" w:rsidRDefault="002A1329" w:rsidP="002A132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09F2148A" w14:textId="77777777" w:rsidR="002A1329" w:rsidRPr="0087049C" w:rsidRDefault="002A1329" w:rsidP="002A132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70A9FC4" w14:textId="77777777" w:rsidR="002A1329" w:rsidRPr="0087049C" w:rsidRDefault="002A1329" w:rsidP="002A132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D9FED6E" w14:textId="77777777" w:rsidR="002A1329" w:rsidRPr="0087049C" w:rsidRDefault="002A1329" w:rsidP="002A132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5B647CE3" w14:textId="77777777" w:rsidR="002A1329" w:rsidRPr="0087049C" w:rsidRDefault="002A1329" w:rsidP="002A1329">
            <w:pPr>
              <w:pStyle w:val="acctfourfigures"/>
              <w:tabs>
                <w:tab w:val="clear" w:pos="765"/>
                <w:tab w:val="decimal" w:pos="552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917E7D5" w14:textId="77777777" w:rsidR="002A1329" w:rsidRPr="0087049C" w:rsidRDefault="002A1329" w:rsidP="002A132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6525A846" w14:textId="77777777" w:rsidR="002A1329" w:rsidRPr="0087049C" w:rsidRDefault="002A1329" w:rsidP="002A132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7DB33B7D" w14:textId="42AD5F33" w:rsidR="00F8129B" w:rsidRDefault="00F8129B"/>
    <w:tbl>
      <w:tblPr>
        <w:tblW w:w="140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630"/>
        <w:gridCol w:w="1350"/>
        <w:gridCol w:w="236"/>
        <w:gridCol w:w="1294"/>
        <w:gridCol w:w="236"/>
        <w:gridCol w:w="1204"/>
        <w:gridCol w:w="236"/>
        <w:gridCol w:w="1114"/>
        <w:gridCol w:w="236"/>
        <w:gridCol w:w="1204"/>
        <w:gridCol w:w="236"/>
        <w:gridCol w:w="1024"/>
        <w:gridCol w:w="236"/>
        <w:gridCol w:w="1204"/>
      </w:tblGrid>
      <w:tr w:rsidR="00F8129B" w:rsidRPr="0087049C" w14:paraId="41D15B63" w14:textId="77777777" w:rsidTr="00563993">
        <w:trPr>
          <w:trHeight w:val="261"/>
          <w:tblHeader/>
        </w:trPr>
        <w:tc>
          <w:tcPr>
            <w:tcW w:w="3600" w:type="dxa"/>
            <w:shd w:val="clear" w:color="auto" w:fill="auto"/>
            <w:vAlign w:val="bottom"/>
          </w:tcPr>
          <w:p w14:paraId="15D776C0" w14:textId="77777777" w:rsidR="00F8129B" w:rsidRPr="0087049C" w:rsidRDefault="00F8129B" w:rsidP="00312199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630" w:type="dxa"/>
            <w:vAlign w:val="bottom"/>
          </w:tcPr>
          <w:p w14:paraId="05F35F79" w14:textId="77777777" w:rsidR="00F8129B" w:rsidRPr="0087049C" w:rsidRDefault="00F8129B" w:rsidP="00312199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cs/>
                <w:lang w:val="en-US" w:bidi="th-TH"/>
              </w:rPr>
            </w:pPr>
          </w:p>
        </w:tc>
        <w:tc>
          <w:tcPr>
            <w:tcW w:w="9810" w:type="dxa"/>
            <w:gridSpan w:val="13"/>
            <w:vAlign w:val="bottom"/>
          </w:tcPr>
          <w:p w14:paraId="64A24F84" w14:textId="77777777" w:rsidR="00F8129B" w:rsidRPr="0087049C" w:rsidRDefault="00F8129B" w:rsidP="0031219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F8129B" w:rsidRPr="0087049C" w14:paraId="4EC24DA9" w14:textId="77777777" w:rsidTr="00563993">
        <w:trPr>
          <w:trHeight w:val="261"/>
          <w:tblHeader/>
        </w:trPr>
        <w:tc>
          <w:tcPr>
            <w:tcW w:w="3600" w:type="dxa"/>
            <w:shd w:val="clear" w:color="auto" w:fill="auto"/>
            <w:vAlign w:val="bottom"/>
          </w:tcPr>
          <w:p w14:paraId="17ABB60A" w14:textId="77777777" w:rsidR="00F8129B" w:rsidRPr="0087049C" w:rsidRDefault="00F8129B" w:rsidP="00312199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630" w:type="dxa"/>
            <w:vAlign w:val="bottom"/>
          </w:tcPr>
          <w:p w14:paraId="317365A4" w14:textId="77777777" w:rsidR="00F8129B" w:rsidRPr="0087049C" w:rsidRDefault="00F8129B" w:rsidP="00312199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cs/>
                <w:lang w:val="en-US" w:bidi="th-TH"/>
              </w:rPr>
            </w:pPr>
          </w:p>
        </w:tc>
        <w:tc>
          <w:tcPr>
            <w:tcW w:w="4320" w:type="dxa"/>
            <w:gridSpan w:val="5"/>
            <w:vAlign w:val="bottom"/>
          </w:tcPr>
          <w:p w14:paraId="330F0D69" w14:textId="77777777" w:rsidR="00F8129B" w:rsidRPr="0087049C" w:rsidRDefault="00F8129B" w:rsidP="0031219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63823DE6" w14:textId="77777777" w:rsidR="00F8129B" w:rsidRPr="0087049C" w:rsidRDefault="00F8129B" w:rsidP="0031219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254" w:type="dxa"/>
            <w:gridSpan w:val="7"/>
            <w:vAlign w:val="bottom"/>
          </w:tcPr>
          <w:p w14:paraId="168D88B5" w14:textId="77777777" w:rsidR="00F8129B" w:rsidRPr="0087049C" w:rsidRDefault="00F8129B" w:rsidP="0031219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F8129B" w:rsidRPr="0087049C" w14:paraId="5FC10242" w14:textId="77777777" w:rsidTr="00563993">
        <w:trPr>
          <w:trHeight w:val="261"/>
          <w:tblHeader/>
        </w:trPr>
        <w:tc>
          <w:tcPr>
            <w:tcW w:w="3600" w:type="dxa"/>
            <w:shd w:val="clear" w:color="auto" w:fill="auto"/>
            <w:vAlign w:val="bottom"/>
          </w:tcPr>
          <w:p w14:paraId="0F2A384B" w14:textId="10AEDDA9" w:rsidR="00F8129B" w:rsidRPr="0087049C" w:rsidRDefault="00F8129B" w:rsidP="00312199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14:paraId="61BE5E4D" w14:textId="22C46F46" w:rsidR="00F8129B" w:rsidRPr="0087049C" w:rsidRDefault="00F8129B" w:rsidP="00312199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5F348DA2" w14:textId="77777777" w:rsidR="00F8129B" w:rsidRPr="0087049C" w:rsidRDefault="00F8129B" w:rsidP="00312199">
            <w:pPr>
              <w:pStyle w:val="acctfourfigures"/>
              <w:tabs>
                <w:tab w:val="clear" w:pos="765"/>
              </w:tabs>
              <w:spacing w:line="240" w:lineRule="atLeast"/>
              <w:ind w:left="-114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br/>
              <w:t>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7E2A5BA3" w14:textId="77777777" w:rsidR="00F8129B" w:rsidRPr="0087049C" w:rsidRDefault="00F8129B" w:rsidP="0031219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3A0A699C" w14:textId="77777777" w:rsidR="00F8129B" w:rsidRPr="0087049C" w:rsidRDefault="00F8129B" w:rsidP="00312199">
            <w:pPr>
              <w:pStyle w:val="acctfourfigures"/>
              <w:tabs>
                <w:tab w:val="clear" w:pos="765"/>
              </w:tabs>
              <w:spacing w:line="240" w:lineRule="atLeast"/>
              <w:ind w:left="-170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C826701" w14:textId="77777777" w:rsidR="00F8129B" w:rsidRPr="0087049C" w:rsidRDefault="00F8129B" w:rsidP="00312199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71B66954" w14:textId="77777777" w:rsidR="00F8129B" w:rsidRPr="0087049C" w:rsidRDefault="00F8129B" w:rsidP="0031219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7DF39ECB" w14:textId="77777777" w:rsidR="00F8129B" w:rsidRPr="0087049C" w:rsidRDefault="00F8129B" w:rsidP="0031219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061FC584" w14:textId="3CBC40AB" w:rsidR="00F8129B" w:rsidRPr="0087049C" w:rsidRDefault="00F8129B" w:rsidP="0031219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45E35" w:rsidRPr="00845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14:paraId="0BE8FE7F" w14:textId="77777777" w:rsidR="00F8129B" w:rsidRPr="0087049C" w:rsidRDefault="00F8129B" w:rsidP="0031219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04" w:type="dxa"/>
            <w:vAlign w:val="bottom"/>
          </w:tcPr>
          <w:p w14:paraId="047801B1" w14:textId="44A1E40D" w:rsidR="00F8129B" w:rsidRPr="0087049C" w:rsidRDefault="00F8129B" w:rsidP="0031219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45E35" w:rsidRPr="00845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14:paraId="0AE59595" w14:textId="77777777" w:rsidR="00F8129B" w:rsidRPr="0087049C" w:rsidRDefault="00F8129B" w:rsidP="00312199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4" w:type="dxa"/>
            <w:vAlign w:val="bottom"/>
          </w:tcPr>
          <w:p w14:paraId="24A82409" w14:textId="61D7264A" w:rsidR="00F8129B" w:rsidRPr="0087049C" w:rsidRDefault="00F8129B" w:rsidP="00312199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45E35" w:rsidRPr="00845E35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617B3BDE" w14:textId="77777777" w:rsidR="00F8129B" w:rsidRPr="0087049C" w:rsidRDefault="00F8129B" w:rsidP="0031219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4FB4A23E" w14:textId="77777777" w:rsidR="00F8129B" w:rsidRPr="0087049C" w:rsidRDefault="00F8129B" w:rsidP="0031219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F8129B" w:rsidRPr="0087049C" w14:paraId="7E0722CF" w14:textId="77777777" w:rsidTr="00563993">
        <w:trPr>
          <w:trHeight w:val="261"/>
          <w:tblHeader/>
        </w:trPr>
        <w:tc>
          <w:tcPr>
            <w:tcW w:w="3600" w:type="dxa"/>
            <w:shd w:val="clear" w:color="auto" w:fill="auto"/>
            <w:vAlign w:val="bottom"/>
          </w:tcPr>
          <w:p w14:paraId="0A8080BC" w14:textId="77777777" w:rsidR="00F8129B" w:rsidRPr="0087049C" w:rsidRDefault="00F8129B" w:rsidP="00312199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0" w:type="dxa"/>
            <w:vAlign w:val="bottom"/>
          </w:tcPr>
          <w:p w14:paraId="7ED76F34" w14:textId="77777777" w:rsidR="00F8129B" w:rsidRPr="0087049C" w:rsidRDefault="00F8129B" w:rsidP="00312199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810" w:type="dxa"/>
            <w:gridSpan w:val="13"/>
            <w:vAlign w:val="bottom"/>
          </w:tcPr>
          <w:p w14:paraId="29D225F6" w14:textId="77777777" w:rsidR="00F8129B" w:rsidRPr="0087049C" w:rsidRDefault="00F8129B" w:rsidP="0031219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F8129B" w:rsidRPr="0087049C" w14:paraId="6360DD6B" w14:textId="77777777" w:rsidTr="00563993">
        <w:trPr>
          <w:trHeight w:val="261"/>
        </w:trPr>
        <w:tc>
          <w:tcPr>
            <w:tcW w:w="3600" w:type="dxa"/>
            <w:shd w:val="clear" w:color="auto" w:fill="auto"/>
          </w:tcPr>
          <w:p w14:paraId="72CF543C" w14:textId="646E7BC1" w:rsidR="00F8129B" w:rsidRPr="0087049C" w:rsidRDefault="00F8129B" w:rsidP="0031219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845E35" w:rsidRPr="00845E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845E35" w:rsidRPr="00845E3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>256</w:t>
            </w:r>
            <w:r w:rsidR="00845E35" w:rsidRPr="00845E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630" w:type="dxa"/>
          </w:tcPr>
          <w:p w14:paraId="16DF7783" w14:textId="77777777" w:rsidR="00F8129B" w:rsidRPr="0087049C" w:rsidRDefault="00F8129B" w:rsidP="0031219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15F89DDB" w14:textId="77777777" w:rsidR="00F8129B" w:rsidRPr="0087049C" w:rsidRDefault="00F8129B" w:rsidP="0031219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7DCC960C" w14:textId="77777777" w:rsidR="00F8129B" w:rsidRPr="0087049C" w:rsidRDefault="00F8129B" w:rsidP="0031219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94" w:type="dxa"/>
            <w:shd w:val="clear" w:color="auto" w:fill="auto"/>
          </w:tcPr>
          <w:p w14:paraId="2CA5531B" w14:textId="77777777" w:rsidR="00F8129B" w:rsidRPr="0087049C" w:rsidRDefault="00F8129B" w:rsidP="003121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  <w:shd w:val="clear" w:color="auto" w:fill="auto"/>
          </w:tcPr>
          <w:p w14:paraId="5D71F951" w14:textId="77777777" w:rsidR="00F8129B" w:rsidRPr="0087049C" w:rsidRDefault="00F8129B" w:rsidP="003121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  <w:shd w:val="clear" w:color="auto" w:fill="auto"/>
          </w:tcPr>
          <w:p w14:paraId="78766F57" w14:textId="77777777" w:rsidR="00F8129B" w:rsidRPr="0087049C" w:rsidRDefault="00F8129B" w:rsidP="003121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729A516A" w14:textId="77777777" w:rsidR="00F8129B" w:rsidRPr="0087049C" w:rsidRDefault="00F8129B" w:rsidP="003121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14" w:type="dxa"/>
          </w:tcPr>
          <w:p w14:paraId="2532569B" w14:textId="77777777" w:rsidR="00F8129B" w:rsidRPr="0087049C" w:rsidRDefault="00F8129B" w:rsidP="003121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17313EF8" w14:textId="77777777" w:rsidR="00F8129B" w:rsidRPr="0087049C" w:rsidRDefault="00F8129B" w:rsidP="003121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</w:tcPr>
          <w:p w14:paraId="57496E95" w14:textId="77777777" w:rsidR="00F8129B" w:rsidRPr="0087049C" w:rsidRDefault="00F8129B" w:rsidP="003121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372436B3" w14:textId="77777777" w:rsidR="00F8129B" w:rsidRPr="0087049C" w:rsidRDefault="00F8129B" w:rsidP="003121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24" w:type="dxa"/>
          </w:tcPr>
          <w:p w14:paraId="03535270" w14:textId="77777777" w:rsidR="00F8129B" w:rsidRPr="0087049C" w:rsidRDefault="00F8129B" w:rsidP="003121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2E8E4B42" w14:textId="77777777" w:rsidR="00F8129B" w:rsidRPr="0087049C" w:rsidRDefault="00F8129B" w:rsidP="003121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  <w:shd w:val="clear" w:color="auto" w:fill="auto"/>
          </w:tcPr>
          <w:p w14:paraId="23EA0224" w14:textId="77777777" w:rsidR="00F8129B" w:rsidRPr="0087049C" w:rsidRDefault="00F8129B" w:rsidP="003121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</w:tr>
      <w:tr w:rsidR="00F8129B" w:rsidRPr="0087049C" w14:paraId="16B4A718" w14:textId="77777777" w:rsidTr="00563993">
        <w:trPr>
          <w:trHeight w:val="261"/>
        </w:trPr>
        <w:tc>
          <w:tcPr>
            <w:tcW w:w="3600" w:type="dxa"/>
            <w:shd w:val="clear" w:color="auto" w:fill="auto"/>
          </w:tcPr>
          <w:p w14:paraId="161B3082" w14:textId="77777777" w:rsidR="00F8129B" w:rsidRPr="0087049C" w:rsidRDefault="00F8129B" w:rsidP="0031219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630" w:type="dxa"/>
          </w:tcPr>
          <w:p w14:paraId="2C20AE84" w14:textId="77777777" w:rsidR="00F8129B" w:rsidRPr="0087049C" w:rsidRDefault="00F8129B" w:rsidP="0031219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7CD3B5C5" w14:textId="77777777" w:rsidR="00F8129B" w:rsidRPr="0087049C" w:rsidRDefault="00F8129B" w:rsidP="0031219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60F15321" w14:textId="77777777" w:rsidR="00F8129B" w:rsidRPr="0087049C" w:rsidRDefault="00F8129B" w:rsidP="0031219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94" w:type="dxa"/>
            <w:shd w:val="clear" w:color="auto" w:fill="auto"/>
          </w:tcPr>
          <w:p w14:paraId="250F0FE7" w14:textId="77777777" w:rsidR="00F8129B" w:rsidRPr="0087049C" w:rsidRDefault="00F8129B" w:rsidP="003121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  <w:shd w:val="clear" w:color="auto" w:fill="auto"/>
          </w:tcPr>
          <w:p w14:paraId="4DE1CE82" w14:textId="77777777" w:rsidR="00F8129B" w:rsidRPr="0087049C" w:rsidRDefault="00F8129B" w:rsidP="003121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  <w:shd w:val="clear" w:color="auto" w:fill="auto"/>
          </w:tcPr>
          <w:p w14:paraId="6ABC36E7" w14:textId="77777777" w:rsidR="00F8129B" w:rsidRPr="0087049C" w:rsidRDefault="00F8129B" w:rsidP="003121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5193286A" w14:textId="77777777" w:rsidR="00F8129B" w:rsidRPr="0087049C" w:rsidRDefault="00F8129B" w:rsidP="003121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14" w:type="dxa"/>
          </w:tcPr>
          <w:p w14:paraId="158244F3" w14:textId="77777777" w:rsidR="00F8129B" w:rsidRPr="0087049C" w:rsidRDefault="00F8129B" w:rsidP="003121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419BDAF8" w14:textId="77777777" w:rsidR="00F8129B" w:rsidRPr="0087049C" w:rsidRDefault="00F8129B" w:rsidP="003121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</w:tcPr>
          <w:p w14:paraId="132C3AE2" w14:textId="77777777" w:rsidR="00F8129B" w:rsidRPr="0087049C" w:rsidRDefault="00F8129B" w:rsidP="003121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22DB9AF6" w14:textId="77777777" w:rsidR="00F8129B" w:rsidRPr="0087049C" w:rsidRDefault="00F8129B" w:rsidP="003121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24" w:type="dxa"/>
          </w:tcPr>
          <w:p w14:paraId="5DD4A54F" w14:textId="77777777" w:rsidR="00F8129B" w:rsidRPr="0087049C" w:rsidRDefault="00F8129B" w:rsidP="003121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41D6AEA7" w14:textId="77777777" w:rsidR="00F8129B" w:rsidRPr="0087049C" w:rsidRDefault="00F8129B" w:rsidP="003121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  <w:shd w:val="clear" w:color="auto" w:fill="auto"/>
          </w:tcPr>
          <w:p w14:paraId="63F7062C" w14:textId="77777777" w:rsidR="00F8129B" w:rsidRPr="0087049C" w:rsidRDefault="00F8129B" w:rsidP="003121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</w:tr>
      <w:tr w:rsidR="00F8129B" w:rsidRPr="0087049C" w14:paraId="705D3889" w14:textId="77777777" w:rsidTr="00563993">
        <w:trPr>
          <w:trHeight w:val="261"/>
        </w:trPr>
        <w:tc>
          <w:tcPr>
            <w:tcW w:w="3600" w:type="dxa"/>
            <w:shd w:val="clear" w:color="auto" w:fill="auto"/>
          </w:tcPr>
          <w:p w14:paraId="42B395C5" w14:textId="77777777" w:rsidR="00F8129B" w:rsidRPr="0087049C" w:rsidRDefault="00F8129B" w:rsidP="00312199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630" w:type="dxa"/>
          </w:tcPr>
          <w:p w14:paraId="7E858B6B" w14:textId="77777777" w:rsidR="00F8129B" w:rsidRPr="0087049C" w:rsidRDefault="00F8129B" w:rsidP="0031219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64427471" w14:textId="77777777" w:rsidR="00F8129B" w:rsidRPr="00336BC5" w:rsidRDefault="00F8129B" w:rsidP="0031219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6479F488" w14:textId="77777777" w:rsidR="00F8129B" w:rsidRPr="0087049C" w:rsidRDefault="00F8129B" w:rsidP="0031219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35A6EB4F" w14:textId="77777777" w:rsidR="00F8129B" w:rsidRPr="0087049C" w:rsidRDefault="00F8129B" w:rsidP="00312199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F9E10BC" w14:textId="77777777" w:rsidR="00F8129B" w:rsidRPr="0087049C" w:rsidRDefault="00F8129B" w:rsidP="0031219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4DF4F0BC" w14:textId="77777777" w:rsidR="00F8129B" w:rsidRPr="0087049C" w:rsidRDefault="00F8129B" w:rsidP="0031219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8C4407A" w14:textId="77777777" w:rsidR="00F8129B" w:rsidRPr="0087049C" w:rsidRDefault="00F8129B" w:rsidP="003121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BEA5C8B" w14:textId="77777777" w:rsidR="00F8129B" w:rsidRPr="0087049C" w:rsidRDefault="00F8129B" w:rsidP="0031219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8ECFA44" w14:textId="77777777" w:rsidR="00F8129B" w:rsidRPr="0087049C" w:rsidRDefault="00F8129B" w:rsidP="003121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1649DE45" w14:textId="77777777" w:rsidR="00F8129B" w:rsidRPr="0087049C" w:rsidRDefault="00F8129B" w:rsidP="0031219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AE0AF32" w14:textId="77777777" w:rsidR="00F8129B" w:rsidRPr="0087049C" w:rsidRDefault="00F8129B" w:rsidP="0031219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08ADD880" w14:textId="77777777" w:rsidR="00F8129B" w:rsidRPr="0087049C" w:rsidRDefault="00F8129B" w:rsidP="0031219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05756FB" w14:textId="77777777" w:rsidR="00F8129B" w:rsidRPr="0087049C" w:rsidRDefault="00F8129B" w:rsidP="003121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01B0A2AB" w14:textId="77777777" w:rsidR="00F8129B" w:rsidRPr="0087049C" w:rsidRDefault="00F8129B" w:rsidP="0031219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8129B" w:rsidRPr="0087049C" w14:paraId="1327A1A4" w14:textId="77777777" w:rsidTr="00563993">
        <w:trPr>
          <w:trHeight w:val="261"/>
        </w:trPr>
        <w:tc>
          <w:tcPr>
            <w:tcW w:w="3600" w:type="dxa"/>
            <w:shd w:val="clear" w:color="auto" w:fill="auto"/>
          </w:tcPr>
          <w:p w14:paraId="434EC560" w14:textId="77777777" w:rsidR="00F8129B" w:rsidRPr="0087049C" w:rsidRDefault="00F8129B" w:rsidP="00312199">
            <w:pPr>
              <w:ind w:left="166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</w:t>
            </w:r>
            <w:r w:rsidRPr="005C49EF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630" w:type="dxa"/>
          </w:tcPr>
          <w:p w14:paraId="3FF6CA1E" w14:textId="77777777" w:rsidR="00F8129B" w:rsidRPr="0087049C" w:rsidRDefault="00F8129B" w:rsidP="0031219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79B4BD5B" w14:textId="4A246A3E" w:rsidR="00F8129B" w:rsidRPr="0087049C" w:rsidRDefault="00845E35" w:rsidP="00312199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F8129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845E3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829</w:t>
            </w:r>
            <w:r w:rsidR="00F8129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845E3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719</w:t>
            </w:r>
          </w:p>
        </w:tc>
        <w:tc>
          <w:tcPr>
            <w:tcW w:w="236" w:type="dxa"/>
          </w:tcPr>
          <w:p w14:paraId="25D151CF" w14:textId="77777777" w:rsidR="00F8129B" w:rsidRPr="0087049C" w:rsidRDefault="00F8129B" w:rsidP="0031219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6A3C2E84" w14:textId="5510C14D" w:rsidR="00F8129B" w:rsidRPr="0087049C" w:rsidRDefault="00845E35" w:rsidP="00312199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</w:t>
            </w:r>
            <w:r w:rsidR="00F8129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45E3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752</w:t>
            </w:r>
          </w:p>
        </w:tc>
        <w:tc>
          <w:tcPr>
            <w:tcW w:w="236" w:type="dxa"/>
            <w:shd w:val="clear" w:color="auto" w:fill="auto"/>
          </w:tcPr>
          <w:p w14:paraId="21D16043" w14:textId="77777777" w:rsidR="00F8129B" w:rsidRPr="0087049C" w:rsidRDefault="00F8129B" w:rsidP="0031219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7866A9CD" w14:textId="692EFCC6" w:rsidR="00F8129B" w:rsidRPr="0087049C" w:rsidRDefault="00845E35" w:rsidP="0031219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F8129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45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896</w:t>
            </w:r>
            <w:r w:rsidR="00F8129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45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471</w:t>
            </w:r>
          </w:p>
        </w:tc>
        <w:tc>
          <w:tcPr>
            <w:tcW w:w="236" w:type="dxa"/>
          </w:tcPr>
          <w:p w14:paraId="158D17E9" w14:textId="77777777" w:rsidR="00F8129B" w:rsidRPr="0087049C" w:rsidRDefault="00F8129B" w:rsidP="003121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60DAF1A0" w14:textId="195ABE68" w:rsidR="00F8129B" w:rsidRPr="0087049C" w:rsidRDefault="00845E35" w:rsidP="0031219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</w:t>
            </w:r>
            <w:r w:rsidR="00F8129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845E3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975</w:t>
            </w:r>
          </w:p>
        </w:tc>
        <w:tc>
          <w:tcPr>
            <w:tcW w:w="236" w:type="dxa"/>
          </w:tcPr>
          <w:p w14:paraId="4A7478DE" w14:textId="77777777" w:rsidR="00F8129B" w:rsidRPr="0087049C" w:rsidRDefault="00F8129B" w:rsidP="003121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714DAC25" w14:textId="44E835DD" w:rsidR="00F8129B" w:rsidRPr="0087049C" w:rsidRDefault="00845E35" w:rsidP="0031219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F8129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45E3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829</w:t>
            </w:r>
            <w:r w:rsidR="00F8129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45E3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719</w:t>
            </w:r>
          </w:p>
        </w:tc>
        <w:tc>
          <w:tcPr>
            <w:tcW w:w="236" w:type="dxa"/>
          </w:tcPr>
          <w:p w14:paraId="4BD1FCEE" w14:textId="77777777" w:rsidR="00F8129B" w:rsidRPr="0087049C" w:rsidRDefault="00F8129B" w:rsidP="0031219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51E1091B" w14:textId="77777777" w:rsidR="00F8129B" w:rsidRPr="0087049C" w:rsidRDefault="00F8129B" w:rsidP="00312199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127380F" w14:textId="77777777" w:rsidR="00F8129B" w:rsidRPr="0087049C" w:rsidRDefault="00F8129B" w:rsidP="003121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189E7CD4" w14:textId="22A24A97" w:rsidR="00F8129B" w:rsidRPr="0087049C" w:rsidRDefault="00845E35" w:rsidP="0031219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F8129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45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896</w:t>
            </w:r>
            <w:r w:rsidR="00F8129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45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694</w:t>
            </w:r>
          </w:p>
        </w:tc>
      </w:tr>
      <w:tr w:rsidR="00F8129B" w:rsidRPr="0087049C" w14:paraId="35FB82FB" w14:textId="77777777" w:rsidTr="00563993">
        <w:trPr>
          <w:trHeight w:val="261"/>
        </w:trPr>
        <w:tc>
          <w:tcPr>
            <w:tcW w:w="3600" w:type="dxa"/>
            <w:shd w:val="clear" w:color="auto" w:fill="auto"/>
          </w:tcPr>
          <w:p w14:paraId="7270D522" w14:textId="77777777" w:rsidR="00F8129B" w:rsidRPr="0087049C" w:rsidRDefault="00F8129B" w:rsidP="00312199">
            <w:pPr>
              <w:ind w:left="161"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สินทรัพย์</w:t>
            </w:r>
            <w:r w:rsidRPr="00F275D7">
              <w:rPr>
                <w:rFonts w:asciiTheme="majorBidi" w:hAnsiTheme="majorBidi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630" w:type="dxa"/>
          </w:tcPr>
          <w:p w14:paraId="6DAD8145" w14:textId="77777777" w:rsidR="00F8129B" w:rsidRPr="0087049C" w:rsidRDefault="00F8129B" w:rsidP="0031219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4452117" w14:textId="33F360CB" w:rsidR="00F8129B" w:rsidRDefault="00845E35" w:rsidP="00312199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F8129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845E3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499</w:t>
            </w:r>
          </w:p>
        </w:tc>
        <w:tc>
          <w:tcPr>
            <w:tcW w:w="236" w:type="dxa"/>
          </w:tcPr>
          <w:p w14:paraId="5B132DEB" w14:textId="77777777" w:rsidR="00F8129B" w:rsidRPr="0087049C" w:rsidRDefault="00F8129B" w:rsidP="0031219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14:paraId="09D583EA" w14:textId="77777777" w:rsidR="00F8129B" w:rsidRDefault="00F8129B" w:rsidP="0031219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F325EEE" w14:textId="77777777" w:rsidR="00F8129B" w:rsidRPr="0087049C" w:rsidRDefault="00F8129B" w:rsidP="0031219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</w:tcPr>
          <w:p w14:paraId="2A70AFC5" w14:textId="3AE1BD60" w:rsidR="00F8129B" w:rsidRDefault="00845E35" w:rsidP="0031219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F8129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45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499</w:t>
            </w:r>
          </w:p>
        </w:tc>
        <w:tc>
          <w:tcPr>
            <w:tcW w:w="236" w:type="dxa"/>
          </w:tcPr>
          <w:p w14:paraId="4013F434" w14:textId="77777777" w:rsidR="00F8129B" w:rsidRPr="0087049C" w:rsidRDefault="00F8129B" w:rsidP="003121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88C4E59" w14:textId="77777777" w:rsidR="00F8129B" w:rsidRPr="0087049C" w:rsidRDefault="00F8129B" w:rsidP="00312199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9A695E9" w14:textId="77777777" w:rsidR="00F8129B" w:rsidRPr="0087049C" w:rsidRDefault="00F8129B" w:rsidP="003121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6D1BC80" w14:textId="521F7518" w:rsidR="00F8129B" w:rsidRPr="0087049C" w:rsidRDefault="00845E35" w:rsidP="0031219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F8129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45E3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499</w:t>
            </w:r>
          </w:p>
        </w:tc>
        <w:tc>
          <w:tcPr>
            <w:tcW w:w="236" w:type="dxa"/>
          </w:tcPr>
          <w:p w14:paraId="57393E75" w14:textId="77777777" w:rsidR="00F8129B" w:rsidRPr="0087049C" w:rsidRDefault="00F8129B" w:rsidP="0031219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4A1E050A" w14:textId="77777777" w:rsidR="00F8129B" w:rsidRPr="0087049C" w:rsidRDefault="00F8129B" w:rsidP="00312199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CB4381B" w14:textId="77777777" w:rsidR="00F8129B" w:rsidRPr="0087049C" w:rsidRDefault="00F8129B" w:rsidP="003121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28D95E18" w14:textId="2EF17DFE" w:rsidR="00F8129B" w:rsidRPr="0087049C" w:rsidRDefault="00845E35" w:rsidP="0031219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F8129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45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499</w:t>
            </w:r>
          </w:p>
        </w:tc>
      </w:tr>
      <w:tr w:rsidR="00F8129B" w:rsidRPr="0087049C" w14:paraId="4FBA05D4" w14:textId="77777777" w:rsidTr="00563993">
        <w:trPr>
          <w:trHeight w:val="261"/>
        </w:trPr>
        <w:tc>
          <w:tcPr>
            <w:tcW w:w="3600" w:type="dxa"/>
            <w:shd w:val="clear" w:color="auto" w:fill="auto"/>
          </w:tcPr>
          <w:p w14:paraId="0CDC9CDF" w14:textId="77777777" w:rsidR="00F8129B" w:rsidRPr="0087049C" w:rsidRDefault="00F8129B" w:rsidP="00312199">
            <w:pPr>
              <w:ind w:left="161"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630" w:type="dxa"/>
          </w:tcPr>
          <w:p w14:paraId="067AC7A5" w14:textId="77777777" w:rsidR="00F8129B" w:rsidRPr="0087049C" w:rsidRDefault="00F8129B" w:rsidP="0031219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F49B3FF" w14:textId="4456E0AA" w:rsidR="00F8129B" w:rsidRPr="0087049C" w:rsidRDefault="00845E35" w:rsidP="00312199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F812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45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832</w:t>
            </w:r>
            <w:r w:rsidR="00F812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45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218</w:t>
            </w:r>
          </w:p>
        </w:tc>
        <w:tc>
          <w:tcPr>
            <w:tcW w:w="236" w:type="dxa"/>
          </w:tcPr>
          <w:p w14:paraId="398B1A2D" w14:textId="77777777" w:rsidR="00F8129B" w:rsidRPr="0087049C" w:rsidRDefault="00F8129B" w:rsidP="0031219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77F057" w14:textId="5441FE38" w:rsidR="00F8129B" w:rsidRPr="00C06079" w:rsidRDefault="00845E35" w:rsidP="00312199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45E35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66</w:t>
            </w:r>
            <w:r w:rsidR="00F8129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845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752</w:t>
            </w:r>
          </w:p>
        </w:tc>
        <w:tc>
          <w:tcPr>
            <w:tcW w:w="236" w:type="dxa"/>
            <w:shd w:val="clear" w:color="auto" w:fill="auto"/>
          </w:tcPr>
          <w:p w14:paraId="1C4BF1BB" w14:textId="77777777" w:rsidR="00F8129B" w:rsidRPr="0087049C" w:rsidRDefault="00F8129B" w:rsidP="0031219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854849" w14:textId="667F9BC1" w:rsidR="00F8129B" w:rsidRPr="0087049C" w:rsidRDefault="00845E35" w:rsidP="0031219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F812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45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898</w:t>
            </w:r>
            <w:r w:rsidR="00F812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45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970</w:t>
            </w:r>
          </w:p>
        </w:tc>
        <w:tc>
          <w:tcPr>
            <w:tcW w:w="236" w:type="dxa"/>
          </w:tcPr>
          <w:p w14:paraId="1C32D896" w14:textId="77777777" w:rsidR="00F8129B" w:rsidRPr="0087049C" w:rsidRDefault="00F8129B" w:rsidP="003121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65ABB194" w14:textId="77777777" w:rsidR="00F8129B" w:rsidRPr="0087049C" w:rsidRDefault="00F8129B" w:rsidP="0031219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06C878B9" w14:textId="77777777" w:rsidR="00F8129B" w:rsidRPr="0087049C" w:rsidRDefault="00F8129B" w:rsidP="003121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3CC11A5" w14:textId="77777777" w:rsidR="00F8129B" w:rsidRPr="0087049C" w:rsidRDefault="00F8129B" w:rsidP="0031219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6CDC8DF" w14:textId="77777777" w:rsidR="00F8129B" w:rsidRPr="0087049C" w:rsidRDefault="00F8129B" w:rsidP="0031219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2F9FFC5D" w14:textId="77777777" w:rsidR="00F8129B" w:rsidRPr="0087049C" w:rsidRDefault="00F8129B" w:rsidP="00312199">
            <w:pPr>
              <w:pStyle w:val="acctfourfigures"/>
              <w:tabs>
                <w:tab w:val="clear" w:pos="765"/>
                <w:tab w:val="decimal" w:pos="552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7A13E19" w14:textId="77777777" w:rsidR="00F8129B" w:rsidRPr="0087049C" w:rsidRDefault="00F8129B" w:rsidP="003121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6FD81567" w14:textId="77777777" w:rsidR="00F8129B" w:rsidRPr="0087049C" w:rsidRDefault="00F8129B" w:rsidP="0031219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102A0C4F" w14:textId="77777777" w:rsidR="00F8129B" w:rsidRDefault="00F8129B"/>
    <w:p w14:paraId="264C3614" w14:textId="54C35CE1" w:rsidR="00F8129B" w:rsidRDefault="00F8129B"/>
    <w:p w14:paraId="65CF05BE" w14:textId="77777777" w:rsidR="00F8129B" w:rsidRDefault="00F8129B"/>
    <w:p w14:paraId="04322EBE" w14:textId="70B05BCB" w:rsidR="000F72D8" w:rsidRPr="00563993" w:rsidRDefault="000F72D8" w:rsidP="005639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  <w:sectPr w:rsidR="000F72D8" w:rsidRPr="00563993" w:rsidSect="003A4CE0">
          <w:headerReference w:type="default" r:id="rId14"/>
          <w:footerReference w:type="default" r:id="rId15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  <w:r>
        <w:rPr>
          <w:rFonts w:asciiTheme="majorBidi" w:hAnsiTheme="majorBidi" w:cstheme="majorBidi"/>
        </w:rPr>
        <w:br w:type="page"/>
      </w:r>
    </w:p>
    <w:p w14:paraId="4AB52931" w14:textId="77777777" w:rsidR="00B95E95" w:rsidRPr="00A647A6" w:rsidRDefault="00B95E95" w:rsidP="00B95E95">
      <w:pPr>
        <w:tabs>
          <w:tab w:val="clear" w:pos="454"/>
          <w:tab w:val="clear" w:pos="907"/>
        </w:tabs>
        <w:ind w:left="540"/>
        <w:rPr>
          <w:rFonts w:ascii="Angsana New" w:hAnsi="Angsana New"/>
          <w:b/>
          <w:bCs/>
          <w:i/>
          <w:iCs/>
          <w:sz w:val="30"/>
          <w:szCs w:val="30"/>
          <w:lang w:val="en-GB"/>
        </w:rPr>
      </w:pPr>
      <w:r w:rsidRPr="00A647A6"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  <w:lastRenderedPageBreak/>
        <w:t>รายการเคลื่อนไหวของตราสารหนี้ที่อยู่ในความต้องการของตลาด</w:t>
      </w:r>
    </w:p>
    <w:p w14:paraId="22FA13CB" w14:textId="77777777" w:rsidR="00B95E95" w:rsidRPr="002A6525" w:rsidRDefault="00B95E95" w:rsidP="00B95E95">
      <w:pPr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22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85"/>
        <w:gridCol w:w="1085"/>
        <w:gridCol w:w="248"/>
        <w:gridCol w:w="1135"/>
        <w:gridCol w:w="238"/>
        <w:gridCol w:w="1111"/>
        <w:gridCol w:w="236"/>
        <w:gridCol w:w="1073"/>
        <w:gridCol w:w="236"/>
        <w:gridCol w:w="1073"/>
      </w:tblGrid>
      <w:tr w:rsidR="00B95E95" w:rsidRPr="002A6525" w14:paraId="4297E52C" w14:textId="77777777" w:rsidTr="00B95E95">
        <w:trPr>
          <w:tblHeader/>
        </w:trPr>
        <w:tc>
          <w:tcPr>
            <w:tcW w:w="2785" w:type="dxa"/>
          </w:tcPr>
          <w:p w14:paraId="6ED62829" w14:textId="77777777" w:rsidR="00B95E95" w:rsidRPr="002A6525" w:rsidRDefault="00B95E95" w:rsidP="008C7895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0" w:type="dxa"/>
            <w:gridSpan w:val="9"/>
            <w:hideMark/>
          </w:tcPr>
          <w:p w14:paraId="28CFAFCC" w14:textId="77777777" w:rsidR="00B95E95" w:rsidRPr="002A6525" w:rsidRDefault="00B95E95" w:rsidP="008C7895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6525">
              <w:rPr>
                <w:rFonts w:asciiTheme="majorBidi" w:eastAsia="AngsanaNew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งบการเงินรวม</w:t>
            </w:r>
            <w:r>
              <w:rPr>
                <w:rFonts w:asciiTheme="majorBidi" w:eastAsia="AngsanaNew" w:hAnsiTheme="majorBidi" w:cstheme="majorBidi"/>
                <w:b/>
                <w:bCs/>
                <w:sz w:val="30"/>
                <w:szCs w:val="30"/>
                <w:lang w:eastAsia="en-GB"/>
              </w:rPr>
              <w:t xml:space="preserve"> / </w:t>
            </w:r>
            <w:r w:rsidRPr="007B1A7B">
              <w:rPr>
                <w:rFonts w:ascii="Angsana New" w:eastAsia="AngsanaNew" w:hAnsi="Angsana New"/>
                <w:b/>
                <w:bCs/>
                <w:sz w:val="29"/>
                <w:szCs w:val="29"/>
                <w:cs/>
                <w:lang w:eastAsia="en-GB"/>
              </w:rPr>
              <w:t>งบการเงินเฉพาะกิจการ</w:t>
            </w:r>
          </w:p>
        </w:tc>
      </w:tr>
      <w:tr w:rsidR="00B95E95" w:rsidRPr="002A6525" w14:paraId="22269225" w14:textId="77777777" w:rsidTr="00B95E95">
        <w:trPr>
          <w:tblHeader/>
        </w:trPr>
        <w:tc>
          <w:tcPr>
            <w:tcW w:w="2785" w:type="dxa"/>
            <w:vAlign w:val="bottom"/>
            <w:hideMark/>
          </w:tcPr>
          <w:p w14:paraId="583FAE70" w14:textId="77777777" w:rsidR="00B95E95" w:rsidRPr="002A6525" w:rsidRDefault="00B95E95" w:rsidP="008C7895">
            <w:pPr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A652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ตราสารหนี้ที่อยู่ในความต้องการของตลาด</w:t>
            </w:r>
          </w:p>
        </w:tc>
        <w:tc>
          <w:tcPr>
            <w:tcW w:w="1085" w:type="dxa"/>
            <w:vAlign w:val="bottom"/>
            <w:hideMark/>
          </w:tcPr>
          <w:p w14:paraId="1E13D648" w14:textId="77777777" w:rsidR="00B95E95" w:rsidRPr="002A6525" w:rsidRDefault="00B95E95" w:rsidP="008C7895">
            <w:pPr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6525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7A104897" w14:textId="77777777" w:rsidR="00B95E95" w:rsidRPr="002A6525" w:rsidRDefault="00B95E95" w:rsidP="008C7895">
            <w:pPr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6525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2A6525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48" w:type="dxa"/>
            <w:vAlign w:val="bottom"/>
          </w:tcPr>
          <w:p w14:paraId="5DBDD126" w14:textId="77777777" w:rsidR="00B95E95" w:rsidRPr="002A6525" w:rsidRDefault="00B95E95" w:rsidP="008C7895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35" w:type="dxa"/>
            <w:vAlign w:val="bottom"/>
            <w:hideMark/>
          </w:tcPr>
          <w:p w14:paraId="560D883A" w14:textId="77777777" w:rsidR="00B95E95" w:rsidRPr="002A6525" w:rsidRDefault="00B95E95" w:rsidP="008C789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6525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</w:p>
        </w:tc>
        <w:tc>
          <w:tcPr>
            <w:tcW w:w="238" w:type="dxa"/>
            <w:vAlign w:val="bottom"/>
          </w:tcPr>
          <w:p w14:paraId="603008B6" w14:textId="77777777" w:rsidR="00B95E95" w:rsidRPr="002A6525" w:rsidRDefault="00B95E95" w:rsidP="008C7895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11" w:type="dxa"/>
            <w:vAlign w:val="bottom"/>
            <w:hideMark/>
          </w:tcPr>
          <w:p w14:paraId="2DCB20AF" w14:textId="77777777" w:rsidR="00B95E95" w:rsidRPr="002A6525" w:rsidRDefault="00B95E95" w:rsidP="008C789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6525">
              <w:rPr>
                <w:rFonts w:asciiTheme="majorBidi" w:hAnsiTheme="majorBidi" w:cstheme="majorBidi"/>
                <w:sz w:val="30"/>
                <w:szCs w:val="30"/>
                <w:cs/>
              </w:rPr>
              <w:t>ขาย</w:t>
            </w:r>
          </w:p>
        </w:tc>
        <w:tc>
          <w:tcPr>
            <w:tcW w:w="236" w:type="dxa"/>
            <w:vAlign w:val="bottom"/>
          </w:tcPr>
          <w:p w14:paraId="64B1A8FF" w14:textId="77777777" w:rsidR="00B95E95" w:rsidRPr="002A6525" w:rsidRDefault="00B95E95" w:rsidP="008C7895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73" w:type="dxa"/>
            <w:vAlign w:val="bottom"/>
            <w:hideMark/>
          </w:tcPr>
          <w:p w14:paraId="0EAD2D29" w14:textId="77777777" w:rsidR="00B95E95" w:rsidRPr="002A6525" w:rsidRDefault="00B95E95" w:rsidP="008C7895">
            <w:pPr>
              <w:ind w:left="-83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6525">
              <w:rPr>
                <w:rFonts w:asciiTheme="majorBidi" w:hAnsiTheme="majorBidi" w:cstheme="majorBidi"/>
                <w:sz w:val="30"/>
                <w:szCs w:val="30"/>
                <w:cs/>
              </w:rPr>
              <w:t>ปรับปรุงมูลค่ายุติธรรม</w:t>
            </w:r>
          </w:p>
        </w:tc>
        <w:tc>
          <w:tcPr>
            <w:tcW w:w="236" w:type="dxa"/>
            <w:vAlign w:val="bottom"/>
          </w:tcPr>
          <w:p w14:paraId="24AA2E4D" w14:textId="77777777" w:rsidR="00B95E95" w:rsidRPr="002A6525" w:rsidRDefault="00B95E95" w:rsidP="008C7895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73" w:type="dxa"/>
            <w:vAlign w:val="bottom"/>
            <w:hideMark/>
          </w:tcPr>
          <w:p w14:paraId="2FBF007D" w14:textId="77777777" w:rsidR="00B95E95" w:rsidRPr="002A6525" w:rsidRDefault="00B95E95" w:rsidP="008C7895">
            <w:pPr>
              <w:ind w:left="-100" w:right="-1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6525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4D827DF2" w14:textId="77777777" w:rsidR="00B95E95" w:rsidRPr="002A6525" w:rsidRDefault="00B95E95" w:rsidP="008C7895">
            <w:pPr>
              <w:ind w:left="-100" w:right="-1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6525">
              <w:rPr>
                <w:rFonts w:asciiTheme="majorBidi" w:eastAsia="Calibr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eastAsia="Calibri" w:hAnsiTheme="majorBidi" w:cstheme="majorBidi"/>
                <w:sz w:val="30"/>
                <w:szCs w:val="30"/>
              </w:rPr>
              <w:t>1</w:t>
            </w:r>
            <w:r w:rsidRPr="002A6525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</w:tr>
      <w:tr w:rsidR="00B95E95" w:rsidRPr="002A6525" w14:paraId="2C974431" w14:textId="77777777" w:rsidTr="00B95E95">
        <w:trPr>
          <w:tblHeader/>
        </w:trPr>
        <w:tc>
          <w:tcPr>
            <w:tcW w:w="2785" w:type="dxa"/>
          </w:tcPr>
          <w:p w14:paraId="3CC15821" w14:textId="77777777" w:rsidR="00B95E95" w:rsidRPr="002A6525" w:rsidRDefault="00B95E95" w:rsidP="008C7895">
            <w:pPr>
              <w:jc w:val="both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6430" w:type="dxa"/>
            <w:gridSpan w:val="9"/>
            <w:vAlign w:val="bottom"/>
            <w:hideMark/>
          </w:tcPr>
          <w:p w14:paraId="605EB6CA" w14:textId="77777777" w:rsidR="00B95E95" w:rsidRPr="002A6525" w:rsidRDefault="00B95E95" w:rsidP="008C789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A652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2A652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2A652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B95E95" w:rsidRPr="002A6525" w14:paraId="3B2E2218" w14:textId="77777777" w:rsidTr="00B95E95">
        <w:tc>
          <w:tcPr>
            <w:tcW w:w="2785" w:type="dxa"/>
            <w:hideMark/>
          </w:tcPr>
          <w:p w14:paraId="421FD95A" w14:textId="77777777" w:rsidR="00B95E95" w:rsidRPr="002A6525" w:rsidRDefault="00B95E95" w:rsidP="008C7895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A652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085" w:type="dxa"/>
          </w:tcPr>
          <w:p w14:paraId="5AE22B75" w14:textId="77777777" w:rsidR="00B95E95" w:rsidRPr="002A6525" w:rsidRDefault="00B95E95" w:rsidP="008C789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</w:tcPr>
          <w:p w14:paraId="31AA1892" w14:textId="77777777" w:rsidR="00B95E95" w:rsidRPr="002A6525" w:rsidRDefault="00B95E95" w:rsidP="008C7895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657D768C" w14:textId="77777777" w:rsidR="00B95E95" w:rsidRPr="002A6525" w:rsidRDefault="00B95E95" w:rsidP="008C789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1939CD13" w14:textId="77777777" w:rsidR="00B95E95" w:rsidRPr="002A6525" w:rsidRDefault="00B95E95" w:rsidP="008C7895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</w:tcPr>
          <w:p w14:paraId="597D212D" w14:textId="77777777" w:rsidR="00B95E95" w:rsidRPr="002A6525" w:rsidRDefault="00B95E95" w:rsidP="008C789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06E9BEE" w14:textId="77777777" w:rsidR="00B95E95" w:rsidRPr="002A6525" w:rsidRDefault="00B95E95" w:rsidP="008C7895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</w:tcPr>
          <w:p w14:paraId="1E60D879" w14:textId="77777777" w:rsidR="00B95E95" w:rsidRPr="002A6525" w:rsidRDefault="00B95E95" w:rsidP="008C789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45D59BA" w14:textId="77777777" w:rsidR="00B95E95" w:rsidRPr="002A6525" w:rsidRDefault="00B95E95" w:rsidP="008C7895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</w:tcPr>
          <w:p w14:paraId="0C47D7CA" w14:textId="77777777" w:rsidR="00B95E95" w:rsidRPr="002A6525" w:rsidRDefault="00B95E95" w:rsidP="008C789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95E95" w:rsidRPr="002A6525" w14:paraId="50107762" w14:textId="77777777" w:rsidTr="00B95E95">
        <w:tc>
          <w:tcPr>
            <w:tcW w:w="2785" w:type="dxa"/>
            <w:hideMark/>
          </w:tcPr>
          <w:p w14:paraId="73DED805" w14:textId="77777777" w:rsidR="00B95E95" w:rsidRPr="002A6525" w:rsidRDefault="00B95E95" w:rsidP="008C7895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A652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</w:t>
            </w:r>
          </w:p>
        </w:tc>
        <w:tc>
          <w:tcPr>
            <w:tcW w:w="1085" w:type="dxa"/>
          </w:tcPr>
          <w:p w14:paraId="471227D6" w14:textId="77777777" w:rsidR="00B95E95" w:rsidRPr="002A6525" w:rsidRDefault="00B95E95" w:rsidP="008C7895">
            <w:pPr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48" w:type="dxa"/>
          </w:tcPr>
          <w:p w14:paraId="1E8F0580" w14:textId="77777777" w:rsidR="00B95E95" w:rsidRPr="002A6525" w:rsidRDefault="00B95E95" w:rsidP="008C7895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6FD2C149" w14:textId="77777777" w:rsidR="00B95E95" w:rsidRPr="002A6525" w:rsidRDefault="00B95E95" w:rsidP="008C789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034DF9CC" w14:textId="77777777" w:rsidR="00B95E95" w:rsidRPr="002A6525" w:rsidRDefault="00B95E95" w:rsidP="008C7895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</w:tcPr>
          <w:p w14:paraId="6174A65A" w14:textId="77777777" w:rsidR="00B95E95" w:rsidRPr="002A6525" w:rsidRDefault="00B95E95" w:rsidP="008C789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31EC115" w14:textId="77777777" w:rsidR="00B95E95" w:rsidRPr="002A6525" w:rsidRDefault="00B95E95" w:rsidP="008C7895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</w:tcPr>
          <w:p w14:paraId="5DE2332B" w14:textId="77777777" w:rsidR="00B95E95" w:rsidRPr="002A6525" w:rsidRDefault="00B95E95" w:rsidP="008C789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9D1F214" w14:textId="77777777" w:rsidR="00B95E95" w:rsidRPr="002A6525" w:rsidRDefault="00B95E95" w:rsidP="008C7895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</w:tcPr>
          <w:p w14:paraId="1640D3F7" w14:textId="77777777" w:rsidR="00B95E95" w:rsidRPr="002A6525" w:rsidRDefault="00B95E95" w:rsidP="008C789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95E95" w:rsidRPr="002A6525" w14:paraId="030CC70D" w14:textId="77777777" w:rsidTr="00B95E95">
        <w:tc>
          <w:tcPr>
            <w:tcW w:w="2785" w:type="dxa"/>
          </w:tcPr>
          <w:p w14:paraId="22C0BD79" w14:textId="77777777" w:rsidR="00B95E95" w:rsidRPr="002A6525" w:rsidRDefault="00B95E95" w:rsidP="008C7895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A6525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ตราสารหนี้ที่วัดมูลค่าด้วย</w:t>
            </w:r>
          </w:p>
        </w:tc>
        <w:tc>
          <w:tcPr>
            <w:tcW w:w="1085" w:type="dxa"/>
          </w:tcPr>
          <w:p w14:paraId="5731A0C0" w14:textId="77777777" w:rsidR="00B95E95" w:rsidRPr="002A6525" w:rsidRDefault="00B95E95" w:rsidP="008C7895">
            <w:pPr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48" w:type="dxa"/>
          </w:tcPr>
          <w:p w14:paraId="25F0BEC4" w14:textId="77777777" w:rsidR="00B95E95" w:rsidRPr="002A6525" w:rsidRDefault="00B95E95" w:rsidP="008C7895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1FD336F4" w14:textId="77777777" w:rsidR="00B95E95" w:rsidRPr="002A6525" w:rsidRDefault="00B95E95" w:rsidP="008C789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04EFE8A4" w14:textId="77777777" w:rsidR="00B95E95" w:rsidRPr="002A6525" w:rsidRDefault="00B95E95" w:rsidP="008C7895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</w:tcPr>
          <w:p w14:paraId="02BC7F53" w14:textId="77777777" w:rsidR="00B95E95" w:rsidRPr="002A6525" w:rsidRDefault="00B95E95" w:rsidP="008C789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46D38EB" w14:textId="77777777" w:rsidR="00B95E95" w:rsidRPr="002A6525" w:rsidRDefault="00B95E95" w:rsidP="008C7895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</w:tcPr>
          <w:p w14:paraId="3D2D57D4" w14:textId="77777777" w:rsidR="00B95E95" w:rsidRPr="002A6525" w:rsidRDefault="00B95E95" w:rsidP="008C789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F8F434D" w14:textId="77777777" w:rsidR="00B95E95" w:rsidRPr="002A6525" w:rsidRDefault="00B95E95" w:rsidP="008C7895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</w:tcPr>
          <w:p w14:paraId="061587F0" w14:textId="77777777" w:rsidR="00B95E95" w:rsidRPr="002A6525" w:rsidRDefault="00B95E95" w:rsidP="008C789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95E95" w:rsidRPr="002A6525" w14:paraId="02D95877" w14:textId="77777777" w:rsidTr="00B95E95">
        <w:tc>
          <w:tcPr>
            <w:tcW w:w="2785" w:type="dxa"/>
            <w:hideMark/>
          </w:tcPr>
          <w:p w14:paraId="1C3CEE6E" w14:textId="77777777" w:rsidR="00B95E95" w:rsidRPr="002A6525" w:rsidRDefault="00B95E95" w:rsidP="008C7895">
            <w:pPr>
              <w:pStyle w:val="ListParagraph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246" w:hanging="246"/>
              <w:rPr>
                <w:rFonts w:asciiTheme="majorBidi" w:hAnsiTheme="majorBidi" w:cstheme="majorBidi"/>
                <w:sz w:val="30"/>
                <w:szCs w:val="30"/>
              </w:rPr>
            </w:pPr>
            <w:r w:rsidRPr="002A6525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มูลค่ายุติธรรมผ่านกำไร</w:t>
            </w:r>
            <w:r w:rsidRPr="002A6525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2A6525">
              <w:rPr>
                <w:rFonts w:asciiTheme="majorBidi" w:hAnsiTheme="majorBidi" w:cstheme="majorBidi"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1085" w:type="dxa"/>
            <w:vAlign w:val="bottom"/>
          </w:tcPr>
          <w:p w14:paraId="6893A7FC" w14:textId="77777777" w:rsidR="00B95E95" w:rsidRPr="002A6525" w:rsidRDefault="00B95E95" w:rsidP="00B95E9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652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1,829,719</w:t>
            </w:r>
          </w:p>
        </w:tc>
        <w:tc>
          <w:tcPr>
            <w:tcW w:w="248" w:type="dxa"/>
            <w:vAlign w:val="bottom"/>
          </w:tcPr>
          <w:p w14:paraId="03A05DF8" w14:textId="77777777" w:rsidR="00B95E95" w:rsidRPr="002A6525" w:rsidRDefault="00B95E95" w:rsidP="008C7895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14:paraId="3A41AA64" w14:textId="77777777" w:rsidR="00B95E95" w:rsidRPr="002A6525" w:rsidRDefault="00B95E95" w:rsidP="008C789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913</w:t>
            </w:r>
            <w:r w:rsidRPr="002A652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931</w:t>
            </w:r>
          </w:p>
        </w:tc>
        <w:tc>
          <w:tcPr>
            <w:tcW w:w="238" w:type="dxa"/>
            <w:vAlign w:val="bottom"/>
          </w:tcPr>
          <w:p w14:paraId="04329A1F" w14:textId="77777777" w:rsidR="00B95E95" w:rsidRPr="002A6525" w:rsidRDefault="00B95E95" w:rsidP="008C7895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1" w:type="dxa"/>
            <w:vAlign w:val="bottom"/>
          </w:tcPr>
          <w:p w14:paraId="244F37EF" w14:textId="77777777" w:rsidR="00B95E95" w:rsidRPr="002A6525" w:rsidRDefault="00B95E95" w:rsidP="00B95E95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43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652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813</w:t>
            </w:r>
            <w:r w:rsidRPr="002A652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931</w:t>
            </w:r>
            <w:r w:rsidRPr="002A652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0E2186CC" w14:textId="77777777" w:rsidR="00B95E95" w:rsidRPr="002A6525" w:rsidRDefault="00B95E95" w:rsidP="008C7895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vAlign w:val="bottom"/>
          </w:tcPr>
          <w:p w14:paraId="373CF1B6" w14:textId="77777777" w:rsidR="00B95E95" w:rsidRPr="002A6525" w:rsidRDefault="00B95E95" w:rsidP="008C7895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43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5,443</w:t>
            </w:r>
          </w:p>
        </w:tc>
        <w:tc>
          <w:tcPr>
            <w:tcW w:w="236" w:type="dxa"/>
            <w:vAlign w:val="bottom"/>
          </w:tcPr>
          <w:p w14:paraId="3811B666" w14:textId="77777777" w:rsidR="00B95E95" w:rsidRPr="002A6525" w:rsidRDefault="00B95E95" w:rsidP="008C7895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vAlign w:val="bottom"/>
          </w:tcPr>
          <w:p w14:paraId="1A8F3462" w14:textId="77777777" w:rsidR="00B95E95" w:rsidRPr="002A6525" w:rsidRDefault="00B95E95" w:rsidP="008C7895">
            <w:pPr>
              <w:tabs>
                <w:tab w:val="decimal" w:pos="880"/>
              </w:tabs>
              <w:ind w:right="-100" w:firstLine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652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1,935,162</w:t>
            </w:r>
          </w:p>
        </w:tc>
      </w:tr>
      <w:tr w:rsidR="00B95E95" w:rsidRPr="002A6525" w14:paraId="38D29AC8" w14:textId="77777777" w:rsidTr="00B95E95">
        <w:tc>
          <w:tcPr>
            <w:tcW w:w="2785" w:type="dxa"/>
          </w:tcPr>
          <w:p w14:paraId="67237DEF" w14:textId="77777777" w:rsidR="00B95E95" w:rsidRPr="002A6525" w:rsidRDefault="00B95E95" w:rsidP="008C7895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7A31636" w14:textId="77777777" w:rsidR="00B95E95" w:rsidRPr="002A6525" w:rsidRDefault="00B95E95" w:rsidP="008C7895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  <w:vAlign w:val="bottom"/>
          </w:tcPr>
          <w:p w14:paraId="2698050A" w14:textId="77777777" w:rsidR="00B95E95" w:rsidRPr="002A6525" w:rsidRDefault="00B95E95" w:rsidP="008C7895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10607EE" w14:textId="77777777" w:rsidR="00B95E95" w:rsidRPr="002A6525" w:rsidRDefault="00B95E95" w:rsidP="008C7895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4F6B113F" w14:textId="77777777" w:rsidR="00B95E95" w:rsidRPr="002A6525" w:rsidRDefault="00B95E95" w:rsidP="008C7895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9818B48" w14:textId="77777777" w:rsidR="00B95E95" w:rsidRPr="002A6525" w:rsidRDefault="00B95E95" w:rsidP="008C7895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9C92A7D" w14:textId="77777777" w:rsidR="00B95E95" w:rsidRPr="002A6525" w:rsidRDefault="00B95E95" w:rsidP="008C7895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56FD561" w14:textId="77777777" w:rsidR="00B95E95" w:rsidRPr="002A6525" w:rsidRDefault="00B95E95" w:rsidP="008C7895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E59A727" w14:textId="77777777" w:rsidR="00B95E95" w:rsidRPr="002A6525" w:rsidRDefault="00B95E95" w:rsidP="008C7895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06E76DB" w14:textId="77777777" w:rsidR="00B95E95" w:rsidRPr="002A6525" w:rsidRDefault="00B95E95" w:rsidP="008C7895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95E95" w:rsidRPr="002A6525" w14:paraId="0A770103" w14:textId="77777777" w:rsidTr="00B95E95">
        <w:tc>
          <w:tcPr>
            <w:tcW w:w="2785" w:type="dxa"/>
          </w:tcPr>
          <w:p w14:paraId="0288C1BA" w14:textId="77777777" w:rsidR="00B95E95" w:rsidRPr="002A6525" w:rsidRDefault="00B95E95" w:rsidP="008C7895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A652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085" w:type="dxa"/>
            <w:tcBorders>
              <w:left w:val="nil"/>
              <w:right w:val="nil"/>
            </w:tcBorders>
          </w:tcPr>
          <w:p w14:paraId="537CB298" w14:textId="77777777" w:rsidR="00B95E95" w:rsidRPr="002A6525" w:rsidRDefault="00B95E95" w:rsidP="008C7895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</w:tcPr>
          <w:p w14:paraId="71DC49A2" w14:textId="77777777" w:rsidR="00B95E95" w:rsidRPr="002A6525" w:rsidRDefault="00B95E95" w:rsidP="008C7895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left w:val="nil"/>
              <w:right w:val="nil"/>
            </w:tcBorders>
          </w:tcPr>
          <w:p w14:paraId="2B01C995" w14:textId="77777777" w:rsidR="00B95E95" w:rsidRPr="002A6525" w:rsidRDefault="00B95E95" w:rsidP="008C7895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7E9F2B2C" w14:textId="77777777" w:rsidR="00B95E95" w:rsidRPr="002A6525" w:rsidRDefault="00B95E95" w:rsidP="008C7895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  <w:tcBorders>
              <w:left w:val="nil"/>
              <w:right w:val="nil"/>
            </w:tcBorders>
          </w:tcPr>
          <w:p w14:paraId="3B483337" w14:textId="77777777" w:rsidR="00B95E95" w:rsidRPr="002A6525" w:rsidRDefault="00B95E95" w:rsidP="008C7895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BE1A51D" w14:textId="77777777" w:rsidR="00B95E95" w:rsidRPr="002A6525" w:rsidRDefault="00B95E95" w:rsidP="008C7895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tcBorders>
              <w:left w:val="nil"/>
              <w:right w:val="nil"/>
            </w:tcBorders>
          </w:tcPr>
          <w:p w14:paraId="7A882518" w14:textId="77777777" w:rsidR="00B95E95" w:rsidRPr="002A6525" w:rsidRDefault="00B95E95" w:rsidP="008C7895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4040892" w14:textId="77777777" w:rsidR="00B95E95" w:rsidRPr="002A6525" w:rsidRDefault="00B95E95" w:rsidP="008C7895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tcBorders>
              <w:left w:val="nil"/>
              <w:right w:val="nil"/>
            </w:tcBorders>
          </w:tcPr>
          <w:p w14:paraId="39C9B6CF" w14:textId="77777777" w:rsidR="00B95E95" w:rsidRPr="002A6525" w:rsidRDefault="00B95E95" w:rsidP="008C7895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95E95" w:rsidRPr="002A6525" w14:paraId="0B392871" w14:textId="77777777" w:rsidTr="00B95E95">
        <w:tc>
          <w:tcPr>
            <w:tcW w:w="2785" w:type="dxa"/>
          </w:tcPr>
          <w:p w14:paraId="126E9374" w14:textId="77777777" w:rsidR="00B95E95" w:rsidRPr="002A6525" w:rsidRDefault="00B95E95" w:rsidP="008C7895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A652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</w:t>
            </w:r>
          </w:p>
        </w:tc>
        <w:tc>
          <w:tcPr>
            <w:tcW w:w="1085" w:type="dxa"/>
            <w:tcBorders>
              <w:left w:val="nil"/>
              <w:bottom w:val="nil"/>
              <w:right w:val="nil"/>
            </w:tcBorders>
          </w:tcPr>
          <w:p w14:paraId="371B87EE" w14:textId="77777777" w:rsidR="00B95E95" w:rsidRPr="002A6525" w:rsidRDefault="00B95E95" w:rsidP="008C7895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</w:tcPr>
          <w:p w14:paraId="363A978B" w14:textId="77777777" w:rsidR="00B95E95" w:rsidRPr="002A6525" w:rsidRDefault="00B95E95" w:rsidP="008C7895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left w:val="nil"/>
              <w:bottom w:val="nil"/>
              <w:right w:val="nil"/>
            </w:tcBorders>
          </w:tcPr>
          <w:p w14:paraId="00D4806C" w14:textId="77777777" w:rsidR="00B95E95" w:rsidRPr="002A6525" w:rsidRDefault="00B95E95" w:rsidP="008C7895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734F694D" w14:textId="77777777" w:rsidR="00B95E95" w:rsidRPr="002A6525" w:rsidRDefault="00B95E95" w:rsidP="008C7895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  <w:tcBorders>
              <w:left w:val="nil"/>
              <w:bottom w:val="nil"/>
              <w:right w:val="nil"/>
            </w:tcBorders>
          </w:tcPr>
          <w:p w14:paraId="4887A669" w14:textId="77777777" w:rsidR="00B95E95" w:rsidRPr="002A6525" w:rsidRDefault="00B95E95" w:rsidP="008C7895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707DDB1" w14:textId="77777777" w:rsidR="00B95E95" w:rsidRPr="002A6525" w:rsidRDefault="00B95E95" w:rsidP="008C7895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tcBorders>
              <w:left w:val="nil"/>
              <w:bottom w:val="nil"/>
              <w:right w:val="nil"/>
            </w:tcBorders>
          </w:tcPr>
          <w:p w14:paraId="23D09716" w14:textId="77777777" w:rsidR="00B95E95" w:rsidRPr="002A6525" w:rsidRDefault="00B95E95" w:rsidP="008C7895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440DAEC" w14:textId="77777777" w:rsidR="00B95E95" w:rsidRPr="002A6525" w:rsidRDefault="00B95E95" w:rsidP="008C7895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tcBorders>
              <w:left w:val="nil"/>
              <w:bottom w:val="nil"/>
              <w:right w:val="nil"/>
            </w:tcBorders>
          </w:tcPr>
          <w:p w14:paraId="171B3E7E" w14:textId="77777777" w:rsidR="00B95E95" w:rsidRPr="002A6525" w:rsidRDefault="00B95E95" w:rsidP="008C7895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95E95" w:rsidRPr="002A6525" w14:paraId="14E16B71" w14:textId="77777777" w:rsidTr="00B95E95">
        <w:tc>
          <w:tcPr>
            <w:tcW w:w="2785" w:type="dxa"/>
          </w:tcPr>
          <w:p w14:paraId="2AD12129" w14:textId="77777777" w:rsidR="00B95E95" w:rsidRPr="002A6525" w:rsidRDefault="00B95E95" w:rsidP="008C7895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A6525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ตราสารหนี้ที่วัดมูลค่าด้วย</w:t>
            </w:r>
          </w:p>
        </w:tc>
        <w:tc>
          <w:tcPr>
            <w:tcW w:w="1085" w:type="dxa"/>
            <w:tcBorders>
              <w:left w:val="nil"/>
              <w:right w:val="nil"/>
            </w:tcBorders>
          </w:tcPr>
          <w:p w14:paraId="33F1FEE2" w14:textId="77777777" w:rsidR="00B95E95" w:rsidRPr="002A6525" w:rsidRDefault="00B95E95" w:rsidP="008C7895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</w:tcPr>
          <w:p w14:paraId="65CBE789" w14:textId="77777777" w:rsidR="00B95E95" w:rsidRPr="002A6525" w:rsidRDefault="00B95E95" w:rsidP="008C7895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left w:val="nil"/>
              <w:right w:val="nil"/>
            </w:tcBorders>
          </w:tcPr>
          <w:p w14:paraId="5A7E5EE4" w14:textId="77777777" w:rsidR="00B95E95" w:rsidRPr="002A6525" w:rsidRDefault="00B95E95" w:rsidP="008C7895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3D0B2ECA" w14:textId="77777777" w:rsidR="00B95E95" w:rsidRPr="002A6525" w:rsidRDefault="00B95E95" w:rsidP="008C7895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  <w:tcBorders>
              <w:left w:val="nil"/>
              <w:right w:val="nil"/>
            </w:tcBorders>
          </w:tcPr>
          <w:p w14:paraId="710ECCAD" w14:textId="77777777" w:rsidR="00B95E95" w:rsidRPr="002A6525" w:rsidRDefault="00B95E95" w:rsidP="008C7895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FCF0C1F" w14:textId="77777777" w:rsidR="00B95E95" w:rsidRPr="002A6525" w:rsidRDefault="00B95E95" w:rsidP="008C7895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tcBorders>
              <w:left w:val="nil"/>
              <w:right w:val="nil"/>
            </w:tcBorders>
          </w:tcPr>
          <w:p w14:paraId="2510E418" w14:textId="77777777" w:rsidR="00B95E95" w:rsidRPr="002A6525" w:rsidRDefault="00B95E95" w:rsidP="008C7895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40B369A" w14:textId="77777777" w:rsidR="00B95E95" w:rsidRPr="002A6525" w:rsidRDefault="00B95E95" w:rsidP="008C7895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tcBorders>
              <w:left w:val="nil"/>
              <w:right w:val="nil"/>
            </w:tcBorders>
          </w:tcPr>
          <w:p w14:paraId="0D3A692C" w14:textId="77777777" w:rsidR="00B95E95" w:rsidRPr="002A6525" w:rsidRDefault="00B95E95" w:rsidP="008C7895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95E95" w:rsidRPr="002A6525" w14:paraId="58D6B10E" w14:textId="77777777" w:rsidTr="00B95E95">
        <w:tc>
          <w:tcPr>
            <w:tcW w:w="2785" w:type="dxa"/>
          </w:tcPr>
          <w:p w14:paraId="26E39935" w14:textId="77777777" w:rsidR="00B95E95" w:rsidRPr="002A6525" w:rsidRDefault="00B95E95" w:rsidP="008C7895">
            <w:pPr>
              <w:ind w:left="246" w:hanging="24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6525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2A6525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2A6525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มูลค่ายุติธรรมผ่านกำไร</w:t>
            </w:r>
            <w:r w:rsidRPr="002A6525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2A6525">
              <w:rPr>
                <w:rFonts w:asciiTheme="majorBidi" w:hAnsiTheme="majorBidi" w:cstheme="majorBidi"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1085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47940DA" w14:textId="77777777" w:rsidR="00B95E95" w:rsidRPr="002A6525" w:rsidRDefault="00B95E95" w:rsidP="00B95E9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1,371</w:t>
            </w:r>
            <w:r w:rsidRPr="002A652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06</w:t>
            </w:r>
          </w:p>
        </w:tc>
        <w:tc>
          <w:tcPr>
            <w:tcW w:w="248" w:type="dxa"/>
            <w:vAlign w:val="bottom"/>
          </w:tcPr>
          <w:p w14:paraId="3AB9A052" w14:textId="77777777" w:rsidR="00B95E95" w:rsidRPr="002A6525" w:rsidRDefault="00B95E95" w:rsidP="008C7895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E483B4F" w14:textId="77777777" w:rsidR="00B95E95" w:rsidRPr="002A6525" w:rsidRDefault="00B95E95" w:rsidP="008C789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 w:rsidRPr="002A652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</w:t>
            </w:r>
            <w:r w:rsidRPr="002A652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733</w:t>
            </w:r>
          </w:p>
        </w:tc>
        <w:tc>
          <w:tcPr>
            <w:tcW w:w="238" w:type="dxa"/>
            <w:vAlign w:val="bottom"/>
          </w:tcPr>
          <w:p w14:paraId="34183784" w14:textId="77777777" w:rsidR="00B95E95" w:rsidRPr="002A6525" w:rsidRDefault="00B95E95" w:rsidP="008C7895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016997F" w14:textId="77777777" w:rsidR="00B95E95" w:rsidRPr="002A6525" w:rsidRDefault="00B95E95" w:rsidP="00B95E95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43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2A652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1,102</w:t>
            </w:r>
            <w:r w:rsidRPr="002A652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633</w:t>
            </w:r>
            <w:r w:rsidRPr="002A652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1E0B6F1C" w14:textId="77777777" w:rsidR="00B95E95" w:rsidRPr="002A6525" w:rsidRDefault="00B95E95" w:rsidP="008C7895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7B25412" w14:textId="77777777" w:rsidR="00B95E95" w:rsidRPr="002A6525" w:rsidRDefault="00B95E95" w:rsidP="008C7895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43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2A652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337</w:t>
            </w:r>
          </w:p>
        </w:tc>
        <w:tc>
          <w:tcPr>
            <w:tcW w:w="236" w:type="dxa"/>
            <w:vAlign w:val="bottom"/>
          </w:tcPr>
          <w:p w14:paraId="4F501AA5" w14:textId="77777777" w:rsidR="00B95E95" w:rsidRPr="002A6525" w:rsidRDefault="00B95E95" w:rsidP="008C7895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F1AF931" w14:textId="77777777" w:rsidR="00B95E95" w:rsidRPr="002A6525" w:rsidRDefault="00B95E95" w:rsidP="008C7895">
            <w:pPr>
              <w:tabs>
                <w:tab w:val="decimal" w:pos="880"/>
              </w:tabs>
              <w:ind w:right="-100" w:firstLine="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1,622</w:t>
            </w:r>
            <w:r w:rsidRPr="002A652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543</w:t>
            </w:r>
          </w:p>
        </w:tc>
      </w:tr>
    </w:tbl>
    <w:p w14:paraId="401202B6" w14:textId="0BFEF34D" w:rsidR="002A6525" w:rsidRDefault="002A6525" w:rsidP="002A6525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  <w:lang w:val="en-GB"/>
        </w:rPr>
      </w:pPr>
    </w:p>
    <w:p w14:paraId="136FE26F" w14:textId="40768411" w:rsidR="005B3B34" w:rsidRPr="00C075DE" w:rsidRDefault="005B3B34" w:rsidP="000E22B4">
      <w:pPr>
        <w:pStyle w:val="Heading1"/>
        <w:numPr>
          <w:ilvl w:val="0"/>
          <w:numId w:val="19"/>
        </w:numPr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C075DE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ภาระผูกพันกับบุคคลหรือกิจการที่ไม่เกี่ยวข้องกัน</w:t>
      </w:r>
    </w:p>
    <w:p w14:paraId="25B2FA94" w14:textId="42E29766" w:rsidR="00296496" w:rsidRPr="000E09B2" w:rsidRDefault="00296496" w:rsidP="000E09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620"/>
        <w:gridCol w:w="270"/>
        <w:gridCol w:w="1620"/>
      </w:tblGrid>
      <w:tr w:rsidR="00696308" w:rsidRPr="00C075DE" w14:paraId="639D4D08" w14:textId="77777777" w:rsidTr="00E26368">
        <w:trPr>
          <w:tblHeader/>
        </w:trPr>
        <w:tc>
          <w:tcPr>
            <w:tcW w:w="5670" w:type="dxa"/>
            <w:shd w:val="clear" w:color="auto" w:fill="auto"/>
          </w:tcPr>
          <w:p w14:paraId="0700383D" w14:textId="77777777" w:rsidR="00696308" w:rsidRPr="00C075DE" w:rsidRDefault="00696308" w:rsidP="00E2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29194F4D" w14:textId="091F6B24" w:rsidR="00696308" w:rsidRPr="00C075DE" w:rsidRDefault="00696308" w:rsidP="00E2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845E35" w:rsidRPr="00845E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="00F8129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F8129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="00845E35" w:rsidRPr="00845E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620" w:type="dxa"/>
            <w:shd w:val="clear" w:color="auto" w:fill="auto"/>
          </w:tcPr>
          <w:p w14:paraId="4B040B92" w14:textId="77777777" w:rsidR="00696308" w:rsidRPr="00C075DE" w:rsidRDefault="00696308" w:rsidP="00E26368">
            <w:pPr>
              <w:tabs>
                <w:tab w:val="clear" w:pos="907"/>
              </w:tabs>
              <w:spacing w:line="240" w:lineRule="auto"/>
              <w:ind w:left="-81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53CCEA1" w14:textId="77777777" w:rsidR="00696308" w:rsidRPr="00C075DE" w:rsidRDefault="00696308" w:rsidP="00E26368">
            <w:pPr>
              <w:tabs>
                <w:tab w:val="clear" w:pos="907"/>
              </w:tabs>
              <w:spacing w:line="240" w:lineRule="auto"/>
              <w:ind w:left="-81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38CFFA96" w14:textId="77777777" w:rsidR="00696308" w:rsidRPr="00C075DE" w:rsidRDefault="00696308" w:rsidP="00E26368">
            <w:pPr>
              <w:tabs>
                <w:tab w:val="clear" w:pos="907"/>
                <w:tab w:val="decimal" w:pos="1062"/>
              </w:tabs>
              <w:spacing w:line="240" w:lineRule="auto"/>
              <w:ind w:left="-81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1DCD2F53" w14:textId="77777777" w:rsidR="00696308" w:rsidRPr="00C075DE" w:rsidRDefault="00696308" w:rsidP="00E26368">
            <w:pPr>
              <w:tabs>
                <w:tab w:val="clear" w:pos="907"/>
              </w:tabs>
              <w:spacing w:line="240" w:lineRule="auto"/>
              <w:ind w:left="-81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  <w:t>เฉพาะกิจการ</w:t>
            </w:r>
          </w:p>
        </w:tc>
      </w:tr>
      <w:tr w:rsidR="00696308" w:rsidRPr="00C075DE" w14:paraId="07C1C160" w14:textId="77777777" w:rsidTr="00E26368">
        <w:trPr>
          <w:tblHeader/>
        </w:trPr>
        <w:tc>
          <w:tcPr>
            <w:tcW w:w="5670" w:type="dxa"/>
            <w:shd w:val="clear" w:color="auto" w:fill="auto"/>
          </w:tcPr>
          <w:p w14:paraId="24A1097E" w14:textId="77777777" w:rsidR="00696308" w:rsidRPr="00C075DE" w:rsidRDefault="00696308" w:rsidP="00E2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510" w:type="dxa"/>
            <w:gridSpan w:val="3"/>
            <w:shd w:val="clear" w:color="auto" w:fill="auto"/>
          </w:tcPr>
          <w:p w14:paraId="50F5FB97" w14:textId="77777777" w:rsidR="00696308" w:rsidRPr="00C075DE" w:rsidRDefault="00696308" w:rsidP="00E263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96308" w:rsidRPr="00C075DE" w14:paraId="2B7B5D3B" w14:textId="77777777" w:rsidTr="00E26368">
        <w:tc>
          <w:tcPr>
            <w:tcW w:w="5670" w:type="dxa"/>
            <w:shd w:val="clear" w:color="auto" w:fill="auto"/>
          </w:tcPr>
          <w:p w14:paraId="2F243A78" w14:textId="77777777" w:rsidR="00696308" w:rsidRPr="00C075DE" w:rsidRDefault="00696308" w:rsidP="00E2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620" w:type="dxa"/>
            <w:shd w:val="clear" w:color="auto" w:fill="auto"/>
          </w:tcPr>
          <w:p w14:paraId="1BE3E915" w14:textId="77777777" w:rsidR="00696308" w:rsidRPr="00C075DE" w:rsidRDefault="00696308" w:rsidP="00E26368">
            <w:pPr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1719C27" w14:textId="77777777" w:rsidR="00696308" w:rsidRPr="00C075DE" w:rsidRDefault="00696308" w:rsidP="00E2636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4E804F9F" w14:textId="77777777" w:rsidR="00696308" w:rsidRPr="00C075DE" w:rsidRDefault="00696308" w:rsidP="00E2636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12CEC" w:rsidRPr="00C075DE" w14:paraId="4237B8C9" w14:textId="77777777" w:rsidTr="00E26368">
        <w:tc>
          <w:tcPr>
            <w:tcW w:w="5670" w:type="dxa"/>
            <w:shd w:val="clear" w:color="auto" w:fill="auto"/>
          </w:tcPr>
          <w:p w14:paraId="36B46B70" w14:textId="77777777" w:rsidR="00312CEC" w:rsidRPr="00C075DE" w:rsidRDefault="00312CEC" w:rsidP="00312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</w:t>
            </w:r>
            <w:r w:rsidRPr="00C075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</w:t>
            </w:r>
            <w:r w:rsidRPr="00C075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และสิ่งปลูกสร้างอื่น</w:t>
            </w:r>
          </w:p>
        </w:tc>
        <w:tc>
          <w:tcPr>
            <w:tcW w:w="1620" w:type="dxa"/>
            <w:shd w:val="clear" w:color="auto" w:fill="auto"/>
          </w:tcPr>
          <w:p w14:paraId="428A7AB5" w14:textId="0C558F61" w:rsidR="00312CEC" w:rsidRPr="00C075DE" w:rsidRDefault="00845E35" w:rsidP="00586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</w:rPr>
              <w:t>606</w:t>
            </w:r>
            <w:r w:rsidR="00B60DA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45E35">
              <w:rPr>
                <w:rFonts w:asciiTheme="majorBidi" w:hAnsiTheme="majorBidi" w:cstheme="majorBidi"/>
                <w:sz w:val="30"/>
                <w:szCs w:val="30"/>
              </w:rPr>
              <w:t>761</w:t>
            </w:r>
          </w:p>
        </w:tc>
        <w:tc>
          <w:tcPr>
            <w:tcW w:w="270" w:type="dxa"/>
            <w:shd w:val="clear" w:color="auto" w:fill="auto"/>
          </w:tcPr>
          <w:p w14:paraId="5592557C" w14:textId="77777777" w:rsidR="00312CEC" w:rsidRPr="00C075DE" w:rsidRDefault="00312CEC" w:rsidP="00312CEC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shd w:val="clear" w:color="auto" w:fill="auto"/>
          </w:tcPr>
          <w:p w14:paraId="69E646D1" w14:textId="0BC4E3F7" w:rsidR="00312CEC" w:rsidRPr="00C075DE" w:rsidRDefault="00845E35" w:rsidP="00312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</w:rPr>
              <w:t>606</w:t>
            </w:r>
            <w:r w:rsidR="00B60DA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45E35">
              <w:rPr>
                <w:rFonts w:asciiTheme="majorBidi" w:hAnsiTheme="majorBidi" w:cstheme="majorBidi"/>
                <w:sz w:val="30"/>
                <w:szCs w:val="30"/>
              </w:rPr>
              <w:t>541</w:t>
            </w:r>
          </w:p>
        </w:tc>
      </w:tr>
      <w:tr w:rsidR="00312CEC" w:rsidRPr="00C075DE" w14:paraId="4A9FDC9D" w14:textId="77777777" w:rsidTr="00E26368">
        <w:tc>
          <w:tcPr>
            <w:tcW w:w="5670" w:type="dxa"/>
            <w:shd w:val="clear" w:color="auto" w:fill="auto"/>
          </w:tcPr>
          <w:p w14:paraId="6EB8D055" w14:textId="77777777" w:rsidR="00312CEC" w:rsidRPr="00C075DE" w:rsidRDefault="00312CEC" w:rsidP="00312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1D3A80" w14:textId="082B82E0" w:rsidR="00312CEC" w:rsidRPr="00C075DE" w:rsidRDefault="00845E35" w:rsidP="00312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606</w:t>
            </w:r>
            <w:r w:rsidR="00B60D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45E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761</w:t>
            </w:r>
          </w:p>
        </w:tc>
        <w:tc>
          <w:tcPr>
            <w:tcW w:w="270" w:type="dxa"/>
            <w:shd w:val="clear" w:color="auto" w:fill="auto"/>
          </w:tcPr>
          <w:p w14:paraId="535A1073" w14:textId="77777777" w:rsidR="00312CEC" w:rsidRPr="00C075DE" w:rsidRDefault="00312CEC" w:rsidP="00312CEC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35DE59" w14:textId="1C84D4A4" w:rsidR="00312CEC" w:rsidRPr="00C075DE" w:rsidRDefault="00845E35" w:rsidP="00312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606</w:t>
            </w:r>
            <w:r w:rsidR="00B60D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45E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541</w:t>
            </w:r>
          </w:p>
        </w:tc>
      </w:tr>
      <w:tr w:rsidR="00312CEC" w:rsidRPr="00C075DE" w14:paraId="53266F95" w14:textId="77777777" w:rsidTr="00E26368">
        <w:tblPrEx>
          <w:tblLook w:val="01E0" w:firstRow="1" w:lastRow="1" w:firstColumn="1" w:lastColumn="1" w:noHBand="0" w:noVBand="0"/>
        </w:tblPrEx>
        <w:tc>
          <w:tcPr>
            <w:tcW w:w="5670" w:type="dxa"/>
            <w:shd w:val="clear" w:color="auto" w:fill="auto"/>
          </w:tcPr>
          <w:p w14:paraId="71DF5C88" w14:textId="77777777" w:rsidR="00312CEC" w:rsidRPr="00C075DE" w:rsidRDefault="00312CEC" w:rsidP="00312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620" w:type="dxa"/>
            <w:shd w:val="clear" w:color="auto" w:fill="auto"/>
          </w:tcPr>
          <w:p w14:paraId="20EDC405" w14:textId="77777777" w:rsidR="00312CEC" w:rsidRPr="00C075DE" w:rsidRDefault="00312CEC" w:rsidP="00312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C85BBF9" w14:textId="77777777" w:rsidR="00312CEC" w:rsidRPr="00C075DE" w:rsidRDefault="00312CEC" w:rsidP="00312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620" w:type="dxa"/>
            <w:shd w:val="clear" w:color="auto" w:fill="auto"/>
          </w:tcPr>
          <w:p w14:paraId="1189163A" w14:textId="77777777" w:rsidR="00312CEC" w:rsidRPr="00C075DE" w:rsidRDefault="00312CEC" w:rsidP="00312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95E95" w:rsidRPr="00C075DE" w14:paraId="66ACD65A" w14:textId="77777777" w:rsidTr="00E26368">
        <w:tc>
          <w:tcPr>
            <w:tcW w:w="5670" w:type="dxa"/>
            <w:shd w:val="clear" w:color="auto" w:fill="auto"/>
          </w:tcPr>
          <w:p w14:paraId="1D8F5A94" w14:textId="77777777" w:rsidR="00B95E95" w:rsidRPr="00C075DE" w:rsidRDefault="00B95E95" w:rsidP="00312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1F929724" w14:textId="77777777" w:rsidR="00B95E95" w:rsidRPr="00C075DE" w:rsidRDefault="00B95E95" w:rsidP="00312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5BCFC78" w14:textId="77777777" w:rsidR="00B95E95" w:rsidRPr="00C075DE" w:rsidRDefault="00B95E95" w:rsidP="00312CEC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4E2E70DE" w14:textId="77777777" w:rsidR="00B95E95" w:rsidRPr="00C075DE" w:rsidRDefault="00B95E95" w:rsidP="00312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95E95" w:rsidRPr="00C075DE" w14:paraId="1AE25BE8" w14:textId="77777777" w:rsidTr="00E26368">
        <w:tc>
          <w:tcPr>
            <w:tcW w:w="5670" w:type="dxa"/>
            <w:shd w:val="clear" w:color="auto" w:fill="auto"/>
          </w:tcPr>
          <w:p w14:paraId="0FA83582" w14:textId="77777777" w:rsidR="00B95E95" w:rsidRPr="00C075DE" w:rsidRDefault="00B95E95" w:rsidP="00312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4319648A" w14:textId="77777777" w:rsidR="00B95E95" w:rsidRPr="00C075DE" w:rsidRDefault="00B95E95" w:rsidP="00312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032D155" w14:textId="77777777" w:rsidR="00B95E95" w:rsidRPr="00C075DE" w:rsidRDefault="00B95E95" w:rsidP="00312CEC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7895837D" w14:textId="77777777" w:rsidR="00B95E95" w:rsidRPr="00C075DE" w:rsidRDefault="00B95E95" w:rsidP="00312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95E95" w:rsidRPr="00C075DE" w14:paraId="6DF9CFE6" w14:textId="77777777" w:rsidTr="00E26368">
        <w:tc>
          <w:tcPr>
            <w:tcW w:w="5670" w:type="dxa"/>
            <w:shd w:val="clear" w:color="auto" w:fill="auto"/>
          </w:tcPr>
          <w:p w14:paraId="78EC92BE" w14:textId="77777777" w:rsidR="00B95E95" w:rsidRPr="00C075DE" w:rsidRDefault="00B95E95" w:rsidP="00312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26C67D75" w14:textId="77777777" w:rsidR="00B95E95" w:rsidRPr="00C075DE" w:rsidRDefault="00B95E95" w:rsidP="00312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7C7C3DA" w14:textId="77777777" w:rsidR="00B95E95" w:rsidRPr="00C075DE" w:rsidRDefault="00B95E95" w:rsidP="00312CEC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35B14D93" w14:textId="77777777" w:rsidR="00B95E95" w:rsidRPr="00C075DE" w:rsidRDefault="00B95E95" w:rsidP="00312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12CEC" w:rsidRPr="00C075DE" w14:paraId="44ED7A69" w14:textId="77777777" w:rsidTr="00E26368">
        <w:tc>
          <w:tcPr>
            <w:tcW w:w="5670" w:type="dxa"/>
            <w:shd w:val="clear" w:color="auto" w:fill="auto"/>
          </w:tcPr>
          <w:p w14:paraId="04939008" w14:textId="31423870" w:rsidR="00312CEC" w:rsidRPr="00C075DE" w:rsidRDefault="00312CEC" w:rsidP="00312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ภาระผูกพันอื่นๆ</w:t>
            </w:r>
          </w:p>
        </w:tc>
        <w:tc>
          <w:tcPr>
            <w:tcW w:w="1620" w:type="dxa"/>
            <w:shd w:val="clear" w:color="auto" w:fill="auto"/>
          </w:tcPr>
          <w:p w14:paraId="2C0941C6" w14:textId="77777777" w:rsidR="00312CEC" w:rsidRPr="00C075DE" w:rsidRDefault="00312CEC" w:rsidP="00312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A2D0B9D" w14:textId="77777777" w:rsidR="00312CEC" w:rsidRPr="00C075DE" w:rsidRDefault="00312CEC" w:rsidP="00312CEC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2D237934" w14:textId="77777777" w:rsidR="00312CEC" w:rsidRPr="00C075DE" w:rsidRDefault="00312CEC" w:rsidP="00312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12CEC" w:rsidRPr="00C075DE" w14:paraId="6B595C3B" w14:textId="77777777" w:rsidTr="00E26368">
        <w:tc>
          <w:tcPr>
            <w:tcW w:w="5670" w:type="dxa"/>
            <w:shd w:val="clear" w:color="auto" w:fill="auto"/>
          </w:tcPr>
          <w:p w14:paraId="657DE2A9" w14:textId="77777777" w:rsidR="00312CEC" w:rsidRPr="00A14E0E" w:rsidRDefault="00312CEC" w:rsidP="00312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4E0E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1620" w:type="dxa"/>
            <w:shd w:val="clear" w:color="auto" w:fill="auto"/>
          </w:tcPr>
          <w:p w14:paraId="296D6967" w14:textId="6CFF706A" w:rsidR="00312CEC" w:rsidRPr="00A14E0E" w:rsidRDefault="00A14E0E" w:rsidP="00312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14E0E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E13EE7" w:rsidRPr="00A14E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14E0E">
              <w:rPr>
                <w:rFonts w:asciiTheme="majorBidi" w:hAnsiTheme="majorBidi" w:cstheme="majorBidi"/>
                <w:sz w:val="30"/>
                <w:szCs w:val="30"/>
              </w:rPr>
              <w:t>982</w:t>
            </w:r>
          </w:p>
        </w:tc>
        <w:tc>
          <w:tcPr>
            <w:tcW w:w="270" w:type="dxa"/>
            <w:shd w:val="clear" w:color="auto" w:fill="auto"/>
          </w:tcPr>
          <w:p w14:paraId="65715F7F" w14:textId="77777777" w:rsidR="00312CEC" w:rsidRPr="00A14E0E" w:rsidRDefault="00312CEC" w:rsidP="00312CEC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49696520" w14:textId="42BB3912" w:rsidR="00312CEC" w:rsidRPr="00A14E0E" w:rsidRDefault="00A14E0E" w:rsidP="00312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14E0E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B60DAE" w:rsidRPr="00A14E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14E0E">
              <w:rPr>
                <w:rFonts w:asciiTheme="majorBidi" w:hAnsiTheme="majorBidi" w:cstheme="majorBidi"/>
                <w:sz w:val="30"/>
                <w:szCs w:val="30"/>
              </w:rPr>
              <w:t>451</w:t>
            </w:r>
          </w:p>
        </w:tc>
      </w:tr>
      <w:tr w:rsidR="003F7104" w:rsidRPr="00C075DE" w14:paraId="4AF6C7C3" w14:textId="77777777" w:rsidTr="00E26368">
        <w:tc>
          <w:tcPr>
            <w:tcW w:w="5670" w:type="dxa"/>
            <w:shd w:val="clear" w:color="auto" w:fill="auto"/>
          </w:tcPr>
          <w:p w14:paraId="27F89E21" w14:textId="5C730F47" w:rsidR="003F7104" w:rsidRPr="00C075DE" w:rsidRDefault="003F7104" w:rsidP="00312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บริการ</w:t>
            </w:r>
          </w:p>
        </w:tc>
        <w:tc>
          <w:tcPr>
            <w:tcW w:w="1620" w:type="dxa"/>
            <w:shd w:val="clear" w:color="auto" w:fill="auto"/>
          </w:tcPr>
          <w:p w14:paraId="07D72D09" w14:textId="539C6769" w:rsidR="003F7104" w:rsidRPr="00845E35" w:rsidRDefault="00A14E0E" w:rsidP="00312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6,112</w:t>
            </w:r>
          </w:p>
        </w:tc>
        <w:tc>
          <w:tcPr>
            <w:tcW w:w="270" w:type="dxa"/>
            <w:shd w:val="clear" w:color="auto" w:fill="auto"/>
          </w:tcPr>
          <w:p w14:paraId="64E76BF6" w14:textId="77777777" w:rsidR="003F7104" w:rsidRPr="00C075DE" w:rsidRDefault="003F7104" w:rsidP="00312CEC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1D25B754" w14:textId="015774B7" w:rsidR="003F7104" w:rsidRPr="00845E35" w:rsidRDefault="00A14E0E" w:rsidP="00312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3,946</w:t>
            </w:r>
          </w:p>
        </w:tc>
      </w:tr>
      <w:tr w:rsidR="00312CEC" w:rsidRPr="00C075DE" w14:paraId="2080D52C" w14:textId="77777777" w:rsidTr="00E26368">
        <w:tc>
          <w:tcPr>
            <w:tcW w:w="5670" w:type="dxa"/>
            <w:shd w:val="clear" w:color="auto" w:fill="auto"/>
          </w:tcPr>
          <w:p w14:paraId="5E343AF1" w14:textId="77777777" w:rsidR="00312CEC" w:rsidRPr="00C075DE" w:rsidRDefault="00312CEC" w:rsidP="00312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หนังสือค้ำประกันจากสถาบันการเงิน</w:t>
            </w:r>
          </w:p>
        </w:tc>
        <w:tc>
          <w:tcPr>
            <w:tcW w:w="1620" w:type="dxa"/>
            <w:shd w:val="clear" w:color="auto" w:fill="auto"/>
          </w:tcPr>
          <w:p w14:paraId="14C624F7" w14:textId="212A55EB" w:rsidR="00312CEC" w:rsidRPr="00C075DE" w:rsidRDefault="00845E35" w:rsidP="00312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45E35">
              <w:rPr>
                <w:rFonts w:asciiTheme="majorBidi" w:hAnsiTheme="majorBidi" w:cstheme="majorBidi" w:hint="cs"/>
                <w:sz w:val="30"/>
                <w:szCs w:val="30"/>
              </w:rPr>
              <w:t>10</w:t>
            </w:r>
            <w:r w:rsidR="00B7794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45E35">
              <w:rPr>
                <w:rFonts w:asciiTheme="majorBidi" w:hAnsiTheme="majorBidi" w:cstheme="majorBidi"/>
                <w:sz w:val="30"/>
                <w:szCs w:val="30"/>
              </w:rPr>
              <w:t>616</w:t>
            </w:r>
          </w:p>
        </w:tc>
        <w:tc>
          <w:tcPr>
            <w:tcW w:w="270" w:type="dxa"/>
            <w:shd w:val="clear" w:color="auto" w:fill="auto"/>
          </w:tcPr>
          <w:p w14:paraId="1084E369" w14:textId="77777777" w:rsidR="00312CEC" w:rsidRPr="00C075DE" w:rsidRDefault="00312CEC" w:rsidP="00312CEC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5514F827" w14:textId="7992D957" w:rsidR="00312CEC" w:rsidRPr="00C075DE" w:rsidRDefault="00845E35" w:rsidP="00312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45E35">
              <w:rPr>
                <w:rFonts w:asciiTheme="majorBidi" w:hAnsiTheme="majorBidi" w:cstheme="majorBidi" w:hint="cs"/>
                <w:sz w:val="30"/>
                <w:szCs w:val="30"/>
              </w:rPr>
              <w:t>10</w:t>
            </w:r>
            <w:r w:rsidR="005473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45E35">
              <w:rPr>
                <w:rFonts w:asciiTheme="majorBidi" w:hAnsiTheme="majorBidi" w:cstheme="majorBidi"/>
                <w:sz w:val="30"/>
                <w:szCs w:val="30"/>
              </w:rPr>
              <w:t>616</w:t>
            </w:r>
          </w:p>
        </w:tc>
      </w:tr>
      <w:tr w:rsidR="00312CEC" w:rsidRPr="00C075DE" w14:paraId="7BD161EA" w14:textId="77777777" w:rsidTr="00E26368">
        <w:tc>
          <w:tcPr>
            <w:tcW w:w="5670" w:type="dxa"/>
            <w:shd w:val="clear" w:color="auto" w:fill="auto"/>
            <w:vAlign w:val="bottom"/>
          </w:tcPr>
          <w:p w14:paraId="097ECD22" w14:textId="77777777" w:rsidR="00312CEC" w:rsidRPr="00C075DE" w:rsidRDefault="00312CEC" w:rsidP="00312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904427" w14:textId="765CB73D" w:rsidR="00312CEC" w:rsidRPr="00C075DE" w:rsidRDefault="00845E35" w:rsidP="00312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</w:t>
            </w:r>
            <w:r w:rsidR="00E13EE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45E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710</w:t>
            </w:r>
          </w:p>
        </w:tc>
        <w:tc>
          <w:tcPr>
            <w:tcW w:w="270" w:type="dxa"/>
            <w:shd w:val="clear" w:color="auto" w:fill="auto"/>
          </w:tcPr>
          <w:p w14:paraId="19936BDB" w14:textId="77777777" w:rsidR="00312CEC" w:rsidRPr="00C075DE" w:rsidRDefault="00312CEC" w:rsidP="00312CEC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9D6250" w14:textId="7A319834" w:rsidR="00312CEC" w:rsidRPr="00C075DE" w:rsidRDefault="00845E35" w:rsidP="00312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</w:t>
            </w:r>
            <w:r w:rsidR="00B779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45E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013</w:t>
            </w:r>
          </w:p>
        </w:tc>
      </w:tr>
    </w:tbl>
    <w:p w14:paraId="04AD318E" w14:textId="1F1A3EB8" w:rsidR="000E09B2" w:rsidRDefault="000E09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bookmarkStart w:id="0" w:name="_Hlk71895588"/>
    </w:p>
    <w:p w14:paraId="42A0FFC4" w14:textId="26401D35" w:rsidR="002A6180" w:rsidRPr="009B3D5F" w:rsidRDefault="00696308" w:rsidP="002A6180">
      <w:pPr>
        <w:pStyle w:val="Heading1"/>
        <w:numPr>
          <w:ilvl w:val="0"/>
          <w:numId w:val="19"/>
        </w:numPr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9B3D5F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เหตุการณ์ภายหลังรอบระยะเวลารายงาน</w:t>
      </w:r>
    </w:p>
    <w:bookmarkEnd w:id="0"/>
    <w:p w14:paraId="42814196" w14:textId="1FFA56A1" w:rsidR="009B3D5F" w:rsidRDefault="009B3D5F" w:rsidP="002A61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53465242" w14:textId="796847FE" w:rsidR="00A17487" w:rsidRDefault="00A17487" w:rsidP="00C10574">
      <w:pPr>
        <w:pStyle w:val="ListParagraph"/>
        <w:numPr>
          <w:ilvl w:val="0"/>
          <w:numId w:val="4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4"/>
          <w:sz w:val="30"/>
          <w:szCs w:val="30"/>
        </w:rPr>
      </w:pPr>
      <w:r w:rsidRPr="00EA3C9B">
        <w:rPr>
          <w:rFonts w:ascii="Angsana New" w:hAnsi="Angsana New" w:hint="cs"/>
          <w:spacing w:val="-4"/>
          <w:sz w:val="30"/>
          <w:szCs w:val="30"/>
          <w:cs/>
        </w:rPr>
        <w:t>ในการประชุมสามัญประจำปีของผู้ถือหุ้นของบริษัท</w:t>
      </w:r>
      <w:r w:rsidRPr="00EA3C9B">
        <w:rPr>
          <w:rFonts w:ascii="Angsana New" w:hAnsi="Angsana New"/>
          <w:spacing w:val="-4"/>
          <w:sz w:val="30"/>
          <w:szCs w:val="30"/>
          <w:cs/>
        </w:rPr>
        <w:t>เมื่</w:t>
      </w:r>
      <w:r w:rsidRPr="00EA3C9B">
        <w:rPr>
          <w:rFonts w:ascii="Angsana New" w:hAnsi="Angsana New" w:hint="cs"/>
          <w:spacing w:val="-4"/>
          <w:sz w:val="30"/>
          <w:szCs w:val="30"/>
          <w:cs/>
        </w:rPr>
        <w:t>อ</w:t>
      </w:r>
      <w:r w:rsidRPr="00EA3C9B">
        <w:rPr>
          <w:rFonts w:ascii="Angsana New" w:hAnsi="Angsana New"/>
          <w:spacing w:val="-4"/>
          <w:sz w:val="30"/>
          <w:szCs w:val="30"/>
          <w:cs/>
        </w:rPr>
        <w:t xml:space="preserve">วันที่ </w:t>
      </w:r>
      <w:r>
        <w:rPr>
          <w:rFonts w:ascii="Angsana New" w:hAnsi="Angsana New"/>
          <w:spacing w:val="-4"/>
          <w:sz w:val="30"/>
          <w:szCs w:val="30"/>
        </w:rPr>
        <w:t>27</w:t>
      </w:r>
      <w:r w:rsidRPr="00EA3C9B">
        <w:rPr>
          <w:rFonts w:ascii="Angsana New" w:hAnsi="Angsana New" w:hint="cs"/>
          <w:spacing w:val="-4"/>
          <w:sz w:val="30"/>
          <w:szCs w:val="30"/>
          <w:cs/>
        </w:rPr>
        <w:t xml:space="preserve"> เมษายน </w:t>
      </w:r>
      <w:r w:rsidRPr="00EA3C9B">
        <w:rPr>
          <w:rFonts w:ascii="Angsana New" w:hAnsi="Angsana New"/>
          <w:spacing w:val="-4"/>
          <w:sz w:val="30"/>
          <w:szCs w:val="30"/>
        </w:rPr>
        <w:t>256</w:t>
      </w:r>
      <w:r>
        <w:rPr>
          <w:rFonts w:ascii="Angsana New" w:hAnsi="Angsana New"/>
          <w:spacing w:val="-4"/>
          <w:sz w:val="30"/>
          <w:szCs w:val="30"/>
        </w:rPr>
        <w:t>6</w:t>
      </w:r>
      <w:r w:rsidRPr="00EA3C9B">
        <w:rPr>
          <w:rFonts w:ascii="Angsana New" w:hAnsi="Angsana New" w:hint="cs"/>
          <w:spacing w:val="-4"/>
          <w:sz w:val="30"/>
          <w:szCs w:val="30"/>
          <w:cs/>
        </w:rPr>
        <w:t xml:space="preserve"> ผู้ถือหุ้น</w:t>
      </w:r>
      <w:r w:rsidRPr="00EA3C9B">
        <w:rPr>
          <w:rFonts w:ascii="Angsana New" w:hAnsi="Angsana New"/>
          <w:spacing w:val="-4"/>
          <w:sz w:val="30"/>
          <w:szCs w:val="30"/>
          <w:cs/>
        </w:rPr>
        <w:t>ได้</w:t>
      </w:r>
      <w:r w:rsidRPr="00EA3C9B">
        <w:rPr>
          <w:rFonts w:ascii="Angsana New" w:hAnsi="Angsana New" w:hint="cs"/>
          <w:spacing w:val="-4"/>
          <w:sz w:val="30"/>
          <w:szCs w:val="30"/>
          <w:cs/>
        </w:rPr>
        <w:t>มีมติ</w:t>
      </w:r>
      <w:r>
        <w:rPr>
          <w:rFonts w:ascii="Angsana New" w:hAnsi="Angsana New" w:hint="cs"/>
          <w:spacing w:val="-4"/>
          <w:sz w:val="30"/>
          <w:szCs w:val="30"/>
          <w:cs/>
        </w:rPr>
        <w:t>อนุมัติดังต่อไปนี้</w:t>
      </w:r>
    </w:p>
    <w:p w14:paraId="0277CAA9" w14:textId="46913399" w:rsidR="00E47591" w:rsidRDefault="00A17487" w:rsidP="00C10574">
      <w:pPr>
        <w:pStyle w:val="ListParagraph"/>
        <w:numPr>
          <w:ilvl w:val="1"/>
          <w:numId w:val="4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 w:hanging="450"/>
        <w:jc w:val="thaiDistribute"/>
        <w:rPr>
          <w:rFonts w:ascii="Angsana New" w:hAnsi="Angsana New"/>
          <w:spacing w:val="-4"/>
          <w:sz w:val="30"/>
          <w:szCs w:val="30"/>
        </w:rPr>
      </w:pPr>
      <w:r w:rsidRPr="00EA3C9B">
        <w:rPr>
          <w:rFonts w:ascii="Angsana New" w:hAnsi="Angsana New"/>
          <w:spacing w:val="-4"/>
          <w:sz w:val="30"/>
          <w:szCs w:val="30"/>
          <w:cs/>
        </w:rPr>
        <w:t xml:space="preserve">การจ่ายเงินปันผลประจำปี </w:t>
      </w:r>
      <w:r>
        <w:rPr>
          <w:rFonts w:ascii="Angsana New" w:hAnsi="Angsana New"/>
          <w:spacing w:val="-4"/>
          <w:sz w:val="30"/>
          <w:szCs w:val="30"/>
        </w:rPr>
        <w:t>2565</w:t>
      </w:r>
      <w:r w:rsidRPr="00EA3C9B">
        <w:rPr>
          <w:rFonts w:ascii="Angsana New" w:hAnsi="Angsana New"/>
          <w:spacing w:val="-4"/>
          <w:sz w:val="30"/>
          <w:szCs w:val="30"/>
        </w:rPr>
        <w:t xml:space="preserve">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ในอัตราหุ้นละ </w:t>
      </w:r>
      <w:r>
        <w:rPr>
          <w:rFonts w:ascii="Angsana New" w:hAnsi="Angsana New"/>
          <w:spacing w:val="-4"/>
          <w:sz w:val="30"/>
          <w:szCs w:val="30"/>
        </w:rPr>
        <w:t>1.65</w:t>
      </w:r>
      <w:r w:rsidRPr="00EA3C9B">
        <w:rPr>
          <w:rFonts w:ascii="Angsana New" w:hAnsi="Angsana New"/>
          <w:spacing w:val="-4"/>
          <w:sz w:val="30"/>
          <w:szCs w:val="30"/>
        </w:rPr>
        <w:t xml:space="preserve"> </w:t>
      </w:r>
      <w:r w:rsidRPr="00EA3C9B">
        <w:rPr>
          <w:rFonts w:ascii="Angsana New" w:hAnsi="Angsana New" w:hint="cs"/>
          <w:spacing w:val="-4"/>
          <w:sz w:val="30"/>
          <w:szCs w:val="30"/>
          <w:cs/>
        </w:rPr>
        <w:t xml:space="preserve">บาท รวมเป็นเงินทั้งสิ้น </w:t>
      </w:r>
      <w:r>
        <w:rPr>
          <w:rFonts w:ascii="Angsana New" w:hAnsi="Angsana New"/>
          <w:spacing w:val="-4"/>
          <w:sz w:val="30"/>
          <w:szCs w:val="30"/>
        </w:rPr>
        <w:t>508.68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EA3C9B">
        <w:rPr>
          <w:rFonts w:ascii="Angsana New" w:hAnsi="Angsana New" w:hint="cs"/>
          <w:spacing w:val="-4"/>
          <w:sz w:val="30"/>
          <w:szCs w:val="30"/>
          <w:cs/>
        </w:rPr>
        <w:t>ล้านบาท</w:t>
      </w:r>
      <w:r w:rsidRPr="00EA3C9B">
        <w:rPr>
          <w:rFonts w:ascii="Angsana New" w:hAnsi="Angsana New"/>
          <w:spacing w:val="-4"/>
          <w:sz w:val="30"/>
          <w:szCs w:val="30"/>
        </w:rPr>
        <w:t xml:space="preserve"> </w:t>
      </w:r>
      <w:r w:rsidRPr="00EA3C9B">
        <w:rPr>
          <w:rFonts w:ascii="Angsana New" w:hAnsi="Angsana New" w:hint="cs"/>
          <w:spacing w:val="-4"/>
          <w:sz w:val="30"/>
          <w:szCs w:val="30"/>
          <w:cs/>
        </w:rPr>
        <w:t>เงินปันผลดังกล่าวมีกำหนดการจ่ายให้แก่ผู้ถือหุ้นในเดือน</w:t>
      </w:r>
      <w:r>
        <w:rPr>
          <w:rFonts w:ascii="Angsana New" w:hAnsi="Angsana New" w:hint="cs"/>
          <w:spacing w:val="-4"/>
          <w:sz w:val="30"/>
          <w:szCs w:val="30"/>
          <w:cs/>
        </w:rPr>
        <w:t>พฤษภาคม</w:t>
      </w:r>
      <w:r>
        <w:rPr>
          <w:rFonts w:ascii="Angsana New" w:hAnsi="Angsana New"/>
          <w:spacing w:val="-4"/>
          <w:sz w:val="30"/>
          <w:szCs w:val="30"/>
        </w:rPr>
        <w:t xml:space="preserve"> 2566</w:t>
      </w:r>
    </w:p>
    <w:p w14:paraId="4853D605" w14:textId="1BDF023F" w:rsidR="00A17487" w:rsidRPr="000F72D8" w:rsidRDefault="00A17487" w:rsidP="00C10574">
      <w:pPr>
        <w:pStyle w:val="ListParagraph"/>
        <w:numPr>
          <w:ilvl w:val="1"/>
          <w:numId w:val="4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 w:hanging="450"/>
        <w:jc w:val="thaiDistribute"/>
        <w:rPr>
          <w:rFonts w:ascii="Angsana New" w:hAnsi="Angsana New"/>
          <w:spacing w:val="-4"/>
          <w:sz w:val="30"/>
          <w:szCs w:val="30"/>
        </w:rPr>
      </w:pPr>
      <w:r w:rsidRPr="00E47591">
        <w:rPr>
          <w:rFonts w:ascii="Angsana New" w:hAnsi="Angsana New"/>
          <w:spacing w:val="-4"/>
          <w:sz w:val="30"/>
          <w:szCs w:val="30"/>
          <w:cs/>
        </w:rPr>
        <w:t xml:space="preserve">การลดทุนจดทะเบียนของบริษัทจากเดิมจำนวน </w:t>
      </w:r>
      <w:r w:rsidRPr="00E47591">
        <w:rPr>
          <w:rFonts w:ascii="Angsana New" w:hAnsi="Angsana New"/>
          <w:spacing w:val="-4"/>
          <w:sz w:val="30"/>
          <w:szCs w:val="30"/>
        </w:rPr>
        <w:t>308</w:t>
      </w:r>
      <w:r w:rsidRPr="00E47591">
        <w:rPr>
          <w:rFonts w:ascii="Angsana New" w:hAnsi="Angsana New"/>
          <w:spacing w:val="-4"/>
          <w:sz w:val="30"/>
          <w:szCs w:val="30"/>
          <w:cs/>
        </w:rPr>
        <w:t>,</w:t>
      </w:r>
      <w:r w:rsidRPr="00E47591">
        <w:rPr>
          <w:rFonts w:ascii="Angsana New" w:hAnsi="Angsana New"/>
          <w:spacing w:val="-4"/>
          <w:sz w:val="30"/>
          <w:szCs w:val="30"/>
        </w:rPr>
        <w:t>438</w:t>
      </w:r>
      <w:r w:rsidRPr="00E47591">
        <w:rPr>
          <w:rFonts w:ascii="Angsana New" w:hAnsi="Angsana New"/>
          <w:spacing w:val="-4"/>
          <w:sz w:val="30"/>
          <w:szCs w:val="30"/>
          <w:cs/>
        </w:rPr>
        <w:t>,</w:t>
      </w:r>
      <w:r w:rsidRPr="00E47591">
        <w:rPr>
          <w:rFonts w:ascii="Angsana New" w:hAnsi="Angsana New"/>
          <w:spacing w:val="-4"/>
          <w:sz w:val="30"/>
          <w:szCs w:val="30"/>
        </w:rPr>
        <w:t>080</w:t>
      </w:r>
      <w:r w:rsidRPr="00E47591">
        <w:rPr>
          <w:rFonts w:ascii="Angsana New" w:hAnsi="Angsana New"/>
          <w:spacing w:val="-4"/>
          <w:sz w:val="30"/>
          <w:szCs w:val="30"/>
          <w:cs/>
        </w:rPr>
        <w:t xml:space="preserve"> หุ้น มูลค่าหุ้นละ </w:t>
      </w:r>
      <w:r w:rsidRPr="00E47591">
        <w:rPr>
          <w:rFonts w:ascii="Angsana New" w:hAnsi="Angsana New"/>
          <w:spacing w:val="-4"/>
          <w:sz w:val="30"/>
          <w:szCs w:val="30"/>
        </w:rPr>
        <w:t>1</w:t>
      </w:r>
      <w:r w:rsidRPr="00E47591">
        <w:rPr>
          <w:rFonts w:ascii="Angsana New" w:hAnsi="Angsana New"/>
          <w:spacing w:val="-4"/>
          <w:sz w:val="30"/>
          <w:szCs w:val="30"/>
          <w:cs/>
        </w:rPr>
        <w:t xml:space="preserve"> บาท เป็นทุนจดทะเบียนใหม่จำนวน </w:t>
      </w:r>
      <w:r w:rsidRPr="00E47591">
        <w:rPr>
          <w:rFonts w:ascii="Angsana New" w:hAnsi="Angsana New"/>
          <w:spacing w:val="-4"/>
          <w:sz w:val="30"/>
          <w:szCs w:val="30"/>
        </w:rPr>
        <w:t>308</w:t>
      </w:r>
      <w:r w:rsidRPr="00E47591">
        <w:rPr>
          <w:rFonts w:ascii="Angsana New" w:hAnsi="Angsana New"/>
          <w:spacing w:val="-4"/>
          <w:sz w:val="30"/>
          <w:szCs w:val="30"/>
          <w:cs/>
        </w:rPr>
        <w:t>,</w:t>
      </w:r>
      <w:r w:rsidRPr="00E47591">
        <w:rPr>
          <w:rFonts w:ascii="Angsana New" w:hAnsi="Angsana New"/>
          <w:spacing w:val="-4"/>
          <w:sz w:val="30"/>
          <w:szCs w:val="30"/>
        </w:rPr>
        <w:t>289</w:t>
      </w:r>
      <w:r w:rsidRPr="00E47591">
        <w:rPr>
          <w:rFonts w:ascii="Angsana New" w:hAnsi="Angsana New"/>
          <w:spacing w:val="-4"/>
          <w:sz w:val="30"/>
          <w:szCs w:val="30"/>
          <w:cs/>
        </w:rPr>
        <w:t>,</w:t>
      </w:r>
      <w:r w:rsidRPr="00E47591">
        <w:rPr>
          <w:rFonts w:ascii="Angsana New" w:hAnsi="Angsana New"/>
          <w:spacing w:val="-4"/>
          <w:sz w:val="30"/>
          <w:szCs w:val="30"/>
        </w:rPr>
        <w:t>080</w:t>
      </w:r>
      <w:r w:rsidRPr="00E47591">
        <w:rPr>
          <w:rFonts w:ascii="Angsana New" w:hAnsi="Angsana New"/>
          <w:spacing w:val="-4"/>
          <w:sz w:val="30"/>
          <w:szCs w:val="30"/>
          <w:cs/>
        </w:rPr>
        <w:t xml:space="preserve"> หุ้น มูลค่าหุ้นละ </w:t>
      </w:r>
      <w:r w:rsidRPr="00E47591">
        <w:rPr>
          <w:rFonts w:ascii="Angsana New" w:hAnsi="Angsana New"/>
          <w:spacing w:val="-4"/>
          <w:sz w:val="30"/>
          <w:szCs w:val="30"/>
        </w:rPr>
        <w:t>1</w:t>
      </w:r>
      <w:r w:rsidRPr="00E47591">
        <w:rPr>
          <w:rFonts w:ascii="Angsana New" w:hAnsi="Angsana New"/>
          <w:spacing w:val="-4"/>
          <w:sz w:val="30"/>
          <w:szCs w:val="30"/>
          <w:cs/>
        </w:rPr>
        <w:t xml:space="preserve"> บาท เพื่อยกเลิกหุ้นสามัญจดทะเบียนที่คงเหลือ</w:t>
      </w:r>
      <w:r w:rsidRPr="00E47591">
        <w:rPr>
          <w:rFonts w:ascii="Angsana New" w:eastAsia="SimSun" w:hAnsi="Angsana New"/>
          <w:spacing w:val="-4"/>
          <w:sz w:val="30"/>
          <w:szCs w:val="30"/>
          <w:cs/>
          <w:lang w:val="en-GB"/>
        </w:rPr>
        <w:t>จากการรองรับการใช้สิทธิของใบ</w:t>
      </w:r>
      <w:r w:rsidRPr="00E47591">
        <w:rPr>
          <w:rFonts w:ascii="Angsana New" w:eastAsia="SimSun" w:hAnsi="Angsana New" w:hint="cs"/>
          <w:spacing w:val="-4"/>
          <w:sz w:val="30"/>
          <w:szCs w:val="30"/>
          <w:cs/>
          <w:lang w:val="en-GB"/>
        </w:rPr>
        <w:t>สำคัญ</w:t>
      </w:r>
      <w:r w:rsidRPr="00E47591">
        <w:rPr>
          <w:rFonts w:ascii="Angsana New" w:eastAsia="SimSun" w:hAnsi="Angsana New"/>
          <w:spacing w:val="-4"/>
          <w:sz w:val="30"/>
          <w:szCs w:val="30"/>
          <w:cs/>
          <w:lang w:val="en-GB"/>
        </w:rPr>
        <w:t>แสดงสิทธิ</w:t>
      </w:r>
      <w:r w:rsidRPr="00E47591">
        <w:rPr>
          <w:rFonts w:ascii="Angsana New" w:eastAsia="SimSun" w:hAnsi="Angsana New" w:hint="cs"/>
          <w:spacing w:val="-4"/>
          <w:sz w:val="30"/>
          <w:szCs w:val="30"/>
          <w:cs/>
          <w:lang w:val="en-GB"/>
        </w:rPr>
        <w:t>ที่จะซื้อ</w:t>
      </w:r>
      <w:r w:rsidRPr="00E47591">
        <w:rPr>
          <w:rFonts w:ascii="Angsana New" w:eastAsia="SimSun" w:hAnsi="Angsana New"/>
          <w:spacing w:val="-4"/>
          <w:sz w:val="30"/>
          <w:szCs w:val="30"/>
          <w:cs/>
          <w:lang w:val="en-GB"/>
        </w:rPr>
        <w:t>หุ้นสามัญเดิม</w:t>
      </w:r>
      <w:r w:rsidRPr="00E47591">
        <w:rPr>
          <w:rFonts w:ascii="Angsana New" w:hAnsi="Angsana New"/>
          <w:spacing w:val="-4"/>
          <w:sz w:val="30"/>
          <w:szCs w:val="30"/>
          <w:cs/>
        </w:rPr>
        <w:t xml:space="preserve"> จำนวน </w:t>
      </w:r>
      <w:r w:rsidRPr="00E47591">
        <w:rPr>
          <w:rFonts w:ascii="Angsana New" w:hAnsi="Angsana New"/>
          <w:spacing w:val="-4"/>
          <w:sz w:val="30"/>
          <w:szCs w:val="30"/>
        </w:rPr>
        <w:t>149,000</w:t>
      </w:r>
      <w:r w:rsidRPr="00E47591">
        <w:rPr>
          <w:rFonts w:ascii="Angsana New" w:hAnsi="Angsana New"/>
          <w:spacing w:val="-4"/>
          <w:sz w:val="30"/>
          <w:szCs w:val="30"/>
          <w:cs/>
        </w:rPr>
        <w:t xml:space="preserve"> หุ้น มูลค่าหุ้นละ </w:t>
      </w:r>
      <w:r w:rsidRPr="00E47591">
        <w:rPr>
          <w:rFonts w:ascii="Angsana New" w:hAnsi="Angsana New"/>
          <w:spacing w:val="-4"/>
          <w:sz w:val="30"/>
          <w:szCs w:val="30"/>
        </w:rPr>
        <w:t>1</w:t>
      </w:r>
      <w:r w:rsidRPr="00E47591">
        <w:rPr>
          <w:rFonts w:ascii="Angsana New" w:hAnsi="Angsana New"/>
          <w:spacing w:val="-4"/>
          <w:sz w:val="30"/>
          <w:szCs w:val="30"/>
          <w:cs/>
        </w:rPr>
        <w:t xml:space="preserve"> บาท</w:t>
      </w:r>
      <w:r w:rsidRPr="00E47591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E47591" w:rsidRPr="00E47591">
        <w:rPr>
          <w:rFonts w:ascii="Angsana New" w:hAnsi="Angsana New"/>
          <w:sz w:val="30"/>
          <w:szCs w:val="30"/>
          <w:cs/>
        </w:rPr>
        <w:t>ทั้งนี้บริษัทได้จดทะเบียนการเปลี่ยนแปลงทุน</w:t>
      </w:r>
      <w:r w:rsidR="00E47591" w:rsidRPr="000F72D8">
        <w:rPr>
          <w:rFonts w:ascii="Angsana New" w:hAnsi="Angsana New"/>
          <w:sz w:val="30"/>
          <w:szCs w:val="30"/>
          <w:cs/>
        </w:rPr>
        <w:t xml:space="preserve">ดังกล่าวต่อกระทรวงพาณิชย์เมื่อวันที่ </w:t>
      </w:r>
      <w:r w:rsidR="000F72D8" w:rsidRPr="000F72D8">
        <w:rPr>
          <w:rFonts w:ascii="Angsana New" w:hAnsi="Angsana New"/>
          <w:sz w:val="30"/>
          <w:szCs w:val="30"/>
        </w:rPr>
        <w:t>3</w:t>
      </w:r>
      <w:r w:rsidR="006E060F" w:rsidRPr="000F72D8">
        <w:rPr>
          <w:rFonts w:ascii="Angsana New" w:hAnsi="Angsana New"/>
          <w:sz w:val="30"/>
          <w:szCs w:val="30"/>
        </w:rPr>
        <w:t xml:space="preserve"> </w:t>
      </w:r>
      <w:r w:rsidR="006E060F" w:rsidRPr="000F72D8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E47591" w:rsidRPr="000F72D8">
        <w:rPr>
          <w:rFonts w:ascii="Angsana New" w:hAnsi="Angsana New"/>
          <w:sz w:val="30"/>
          <w:szCs w:val="30"/>
        </w:rPr>
        <w:t>2566</w:t>
      </w:r>
    </w:p>
    <w:p w14:paraId="04164568" w14:textId="77777777" w:rsidR="00E47591" w:rsidRPr="00E47591" w:rsidRDefault="00E47591" w:rsidP="00E47591">
      <w:pPr>
        <w:pStyle w:val="ListParagraph"/>
        <w:rPr>
          <w:rFonts w:ascii="Angsana New" w:hAnsi="Angsana New"/>
          <w:spacing w:val="-4"/>
          <w:sz w:val="30"/>
          <w:szCs w:val="30"/>
        </w:rPr>
      </w:pPr>
    </w:p>
    <w:p w14:paraId="4EF8FCA3" w14:textId="26F4A523" w:rsidR="00E47591" w:rsidRPr="00976B82" w:rsidRDefault="00E47591" w:rsidP="00C10574">
      <w:pPr>
        <w:pStyle w:val="ListParagraph"/>
        <w:numPr>
          <w:ilvl w:val="0"/>
          <w:numId w:val="4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/>
          <w:sz w:val="30"/>
          <w:szCs w:val="30"/>
        </w:rPr>
      </w:pPr>
      <w:r w:rsidRPr="00EA3C9B">
        <w:rPr>
          <w:rFonts w:ascii="Angsana New" w:hAnsi="Angsana New" w:hint="cs"/>
          <w:spacing w:val="-4"/>
          <w:sz w:val="30"/>
          <w:szCs w:val="30"/>
          <w:cs/>
        </w:rPr>
        <w:t>ในการ</w:t>
      </w:r>
      <w:r w:rsidRPr="00F06E0F">
        <w:rPr>
          <w:rFonts w:asciiTheme="majorBidi" w:hAnsiTheme="majorBidi"/>
          <w:sz w:val="30"/>
          <w:szCs w:val="30"/>
          <w:cs/>
        </w:rPr>
        <w:t xml:space="preserve">ประชุมคณะกรรมการบริษัท </w:t>
      </w:r>
      <w:r w:rsidRPr="00EA3C9B">
        <w:rPr>
          <w:rFonts w:ascii="Angsana New" w:hAnsi="Angsana New"/>
          <w:spacing w:val="-4"/>
          <w:sz w:val="30"/>
          <w:szCs w:val="30"/>
          <w:cs/>
        </w:rPr>
        <w:t>เมื่</w:t>
      </w:r>
      <w:r w:rsidRPr="00EA3C9B">
        <w:rPr>
          <w:rFonts w:ascii="Angsana New" w:hAnsi="Angsana New" w:hint="cs"/>
          <w:spacing w:val="-4"/>
          <w:sz w:val="30"/>
          <w:szCs w:val="30"/>
          <w:cs/>
        </w:rPr>
        <w:t>อ</w:t>
      </w:r>
      <w:r w:rsidRPr="00EA3C9B">
        <w:rPr>
          <w:rFonts w:ascii="Angsana New" w:hAnsi="Angsana New"/>
          <w:spacing w:val="-4"/>
          <w:sz w:val="30"/>
          <w:szCs w:val="30"/>
          <w:cs/>
        </w:rPr>
        <w:t xml:space="preserve">วันที่ </w:t>
      </w:r>
      <w:r>
        <w:rPr>
          <w:rFonts w:ascii="Angsana New" w:hAnsi="Angsana New"/>
          <w:spacing w:val="-4"/>
          <w:sz w:val="30"/>
          <w:szCs w:val="30"/>
        </w:rPr>
        <w:t>27</w:t>
      </w:r>
      <w:r w:rsidRPr="00EA3C9B">
        <w:rPr>
          <w:rFonts w:ascii="Angsana New" w:hAnsi="Angsana New" w:hint="cs"/>
          <w:spacing w:val="-4"/>
          <w:sz w:val="30"/>
          <w:szCs w:val="30"/>
          <w:cs/>
        </w:rPr>
        <w:t xml:space="preserve"> เมษายน </w:t>
      </w:r>
      <w:r w:rsidRPr="00EA3C9B">
        <w:rPr>
          <w:rFonts w:ascii="Angsana New" w:hAnsi="Angsana New"/>
          <w:spacing w:val="-4"/>
          <w:sz w:val="30"/>
          <w:szCs w:val="30"/>
        </w:rPr>
        <w:t>256</w:t>
      </w:r>
      <w:r>
        <w:rPr>
          <w:rFonts w:ascii="Angsana New" w:hAnsi="Angsana New"/>
          <w:spacing w:val="-4"/>
          <w:sz w:val="30"/>
          <w:szCs w:val="30"/>
        </w:rPr>
        <w:t>6</w:t>
      </w:r>
      <w:r w:rsidRPr="00EA3C9B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-4"/>
          <w:sz w:val="30"/>
          <w:szCs w:val="30"/>
          <w:cs/>
        </w:rPr>
        <w:t>ที่ประชุม</w:t>
      </w:r>
      <w:r w:rsidRPr="00EA3C9B">
        <w:rPr>
          <w:rFonts w:ascii="Angsana New" w:hAnsi="Angsana New" w:hint="cs"/>
          <w:spacing w:val="-4"/>
          <w:sz w:val="30"/>
          <w:szCs w:val="30"/>
          <w:cs/>
        </w:rPr>
        <w:t>มีมติ</w:t>
      </w:r>
      <w:r w:rsidRPr="00E47591">
        <w:rPr>
          <w:rFonts w:asciiTheme="majorBidi" w:hAnsiTheme="majorBidi" w:hint="cs"/>
          <w:sz w:val="30"/>
          <w:szCs w:val="30"/>
          <w:cs/>
        </w:rPr>
        <w:t>อนุมัติ</w:t>
      </w:r>
      <w:r w:rsidRPr="00E47591">
        <w:rPr>
          <w:rFonts w:asciiTheme="majorBidi" w:hAnsiTheme="majorBidi"/>
          <w:sz w:val="30"/>
          <w:szCs w:val="30"/>
          <w:cs/>
        </w:rPr>
        <w:t>โครงการสะสมหุ้น</w:t>
      </w:r>
      <w:r>
        <w:rPr>
          <w:rFonts w:asciiTheme="majorBidi" w:hAnsiTheme="majorBidi" w:hint="cs"/>
          <w:sz w:val="30"/>
          <w:szCs w:val="30"/>
          <w:cs/>
        </w:rPr>
        <w:t>สำหรับ</w:t>
      </w:r>
      <w:r w:rsidRPr="00E47591">
        <w:rPr>
          <w:rFonts w:asciiTheme="majorBidi" w:hAnsiTheme="majorBidi"/>
          <w:sz w:val="30"/>
          <w:szCs w:val="30"/>
          <w:cs/>
        </w:rPr>
        <w:t xml:space="preserve">พนักงาน </w:t>
      </w:r>
      <w:r w:rsidRPr="00E47591">
        <w:rPr>
          <w:rFonts w:asciiTheme="majorBidi" w:hAnsiTheme="majorBidi"/>
          <w:sz w:val="30"/>
          <w:szCs w:val="30"/>
        </w:rPr>
        <w:t xml:space="preserve">(EJIP) </w:t>
      </w:r>
      <w:r w:rsidRPr="00E47591">
        <w:rPr>
          <w:rFonts w:asciiTheme="majorBidi" w:hAnsiTheme="majorBidi"/>
          <w:sz w:val="30"/>
          <w:szCs w:val="30"/>
          <w:cs/>
        </w:rPr>
        <w:t>ให้</w:t>
      </w:r>
      <w:r w:rsidRPr="00E47591">
        <w:rPr>
          <w:rFonts w:asciiTheme="majorBidi" w:hAnsiTheme="majorBidi" w:hint="cs"/>
          <w:sz w:val="30"/>
          <w:szCs w:val="30"/>
          <w:cs/>
        </w:rPr>
        <w:t>กับ</w:t>
      </w:r>
      <w:r w:rsidRPr="00E47591">
        <w:rPr>
          <w:rFonts w:asciiTheme="majorBidi" w:hAnsiTheme="majorBidi"/>
          <w:sz w:val="30"/>
          <w:szCs w:val="30"/>
          <w:cs/>
        </w:rPr>
        <w:t>ผู้บริหารและพนักงานที่เข้าเงื่อนไข</w:t>
      </w:r>
      <w:r w:rsidRPr="00E47591">
        <w:rPr>
          <w:rFonts w:asciiTheme="majorBidi" w:hAnsiTheme="majorBidi"/>
          <w:sz w:val="30"/>
          <w:szCs w:val="30"/>
        </w:rPr>
        <w:t xml:space="preserve"> </w:t>
      </w:r>
      <w:r w:rsidRPr="00E47591">
        <w:rPr>
          <w:rFonts w:asciiTheme="majorBidi" w:hAnsiTheme="majorBidi"/>
          <w:sz w:val="30"/>
          <w:szCs w:val="30"/>
          <w:cs/>
        </w:rPr>
        <w:t>อายุ</w:t>
      </w:r>
      <w:r w:rsidRPr="00E47591">
        <w:rPr>
          <w:rFonts w:asciiTheme="majorBidi" w:hAnsiTheme="majorBidi" w:hint="cs"/>
          <w:sz w:val="30"/>
          <w:szCs w:val="30"/>
          <w:cs/>
        </w:rPr>
        <w:t>โครงการ</w:t>
      </w:r>
      <w:r w:rsidRPr="00E47591">
        <w:rPr>
          <w:rFonts w:asciiTheme="majorBidi" w:hAnsiTheme="majorBidi"/>
          <w:sz w:val="30"/>
          <w:szCs w:val="30"/>
          <w:cs/>
        </w:rPr>
        <w:t xml:space="preserve"> </w:t>
      </w:r>
      <w:r w:rsidRPr="00E47591">
        <w:rPr>
          <w:rFonts w:asciiTheme="majorBidi" w:hAnsiTheme="majorBidi"/>
          <w:sz w:val="30"/>
          <w:szCs w:val="30"/>
        </w:rPr>
        <w:t>3</w:t>
      </w:r>
      <w:r w:rsidRPr="00E47591">
        <w:rPr>
          <w:rFonts w:asciiTheme="majorBidi" w:hAnsiTheme="majorBidi"/>
          <w:sz w:val="30"/>
          <w:szCs w:val="30"/>
          <w:cs/>
        </w:rPr>
        <w:t xml:space="preserve"> ปี </w:t>
      </w:r>
      <w:r w:rsidRPr="00E47591">
        <w:rPr>
          <w:rFonts w:asciiTheme="majorBidi" w:hAnsiTheme="majorBidi" w:hint="cs"/>
          <w:sz w:val="30"/>
          <w:szCs w:val="30"/>
          <w:cs/>
        </w:rPr>
        <w:t>โดยมีระยะเวลา</w:t>
      </w:r>
      <w:r w:rsidRPr="00976B82">
        <w:rPr>
          <w:rFonts w:asciiTheme="majorBidi" w:hAnsiTheme="majorBidi" w:hint="cs"/>
          <w:sz w:val="30"/>
          <w:szCs w:val="30"/>
          <w:cs/>
        </w:rPr>
        <w:t xml:space="preserve">จ่ายเงินสมทบ </w:t>
      </w:r>
      <w:r w:rsidRPr="00976B82">
        <w:rPr>
          <w:rFonts w:asciiTheme="majorBidi" w:hAnsiTheme="majorBidi"/>
          <w:sz w:val="30"/>
          <w:szCs w:val="30"/>
        </w:rPr>
        <w:t xml:space="preserve">1 </w:t>
      </w:r>
      <w:r w:rsidRPr="00976B82">
        <w:rPr>
          <w:rFonts w:asciiTheme="majorBidi" w:hAnsiTheme="majorBidi" w:hint="cs"/>
          <w:sz w:val="30"/>
          <w:szCs w:val="30"/>
          <w:cs/>
        </w:rPr>
        <w:t xml:space="preserve">ปี </w:t>
      </w:r>
      <w:r w:rsidRPr="00976B82">
        <w:rPr>
          <w:rFonts w:asciiTheme="majorBidi" w:hAnsiTheme="majorBidi"/>
          <w:sz w:val="30"/>
          <w:szCs w:val="30"/>
          <w:cs/>
        </w:rPr>
        <w:t xml:space="preserve">ทั้งนี้ </w:t>
      </w:r>
      <w:r w:rsidR="00976B82" w:rsidRPr="00976B82">
        <w:rPr>
          <w:rFonts w:asciiTheme="majorBidi" w:hAnsiTheme="majorBidi"/>
          <w:sz w:val="30"/>
          <w:szCs w:val="30"/>
          <w:cs/>
        </w:rPr>
        <w:t>บริษัทจะหักเงินเดือนผู้เข้าร่วมโครงการในอัตราไม่เกินร้อยละ</w:t>
      </w:r>
      <w:r w:rsidR="00976B82">
        <w:rPr>
          <w:rFonts w:asciiTheme="majorBidi" w:hAnsiTheme="majorBidi"/>
          <w:sz w:val="30"/>
          <w:szCs w:val="30"/>
        </w:rPr>
        <w:t xml:space="preserve"> 10</w:t>
      </w:r>
      <w:r w:rsidR="00976B82" w:rsidRPr="00976B82">
        <w:rPr>
          <w:rFonts w:asciiTheme="majorBidi" w:hAnsiTheme="majorBidi"/>
          <w:sz w:val="30"/>
          <w:szCs w:val="30"/>
        </w:rPr>
        <w:t xml:space="preserve">% </w:t>
      </w:r>
      <w:r w:rsidR="00976B82" w:rsidRPr="00976B82">
        <w:rPr>
          <w:rFonts w:asciiTheme="majorBidi" w:hAnsiTheme="majorBidi"/>
          <w:sz w:val="30"/>
          <w:szCs w:val="30"/>
          <w:cs/>
        </w:rPr>
        <w:t xml:space="preserve">ของเงินเดือนในแต่ละเดือน จนกว่าจะสิ้นสุดระยะเวลาจ่ายเงินสมทบของโครงการ โดยจะคิดเป็นร้อยละ </w:t>
      </w:r>
      <w:r w:rsidR="00976B82" w:rsidRPr="00976B82">
        <w:rPr>
          <w:rFonts w:asciiTheme="majorBidi" w:hAnsiTheme="majorBidi"/>
          <w:sz w:val="30"/>
          <w:szCs w:val="30"/>
        </w:rPr>
        <w:t xml:space="preserve">15 </w:t>
      </w:r>
      <w:r w:rsidR="00976B82" w:rsidRPr="00976B82">
        <w:rPr>
          <w:rFonts w:asciiTheme="majorBidi" w:hAnsiTheme="majorBidi"/>
          <w:sz w:val="30"/>
          <w:szCs w:val="30"/>
          <w:cs/>
        </w:rPr>
        <w:t xml:space="preserve">ของเงินสมทบของโครงการ และบริษัทจะจ่ายสมทบเพิ่มเติมอีกร้อยละ </w:t>
      </w:r>
      <w:r w:rsidR="00976B82" w:rsidRPr="00976B82">
        <w:rPr>
          <w:rFonts w:asciiTheme="majorBidi" w:hAnsiTheme="majorBidi"/>
          <w:sz w:val="30"/>
          <w:szCs w:val="30"/>
        </w:rPr>
        <w:t xml:space="preserve">85 </w:t>
      </w:r>
      <w:r w:rsidR="00976B82" w:rsidRPr="00976B82">
        <w:rPr>
          <w:rFonts w:asciiTheme="majorBidi" w:hAnsiTheme="majorBidi"/>
          <w:sz w:val="30"/>
          <w:szCs w:val="30"/>
          <w:cs/>
        </w:rPr>
        <w:t>ของเงินสมทบของโครงการในทุกเดือน</w:t>
      </w:r>
    </w:p>
    <w:p w14:paraId="1F1502B9" w14:textId="77777777" w:rsidR="00E47591" w:rsidRPr="00E47591" w:rsidRDefault="00E47591" w:rsidP="00E4759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</w:p>
    <w:sectPr w:rsidR="00E47591" w:rsidRPr="00E47591" w:rsidSect="00C16CB3"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2B135B" w14:textId="77777777" w:rsidR="0067158A" w:rsidRDefault="0067158A">
      <w:r>
        <w:separator/>
      </w:r>
    </w:p>
  </w:endnote>
  <w:endnote w:type="continuationSeparator" w:id="0">
    <w:p w14:paraId="3F24BB67" w14:textId="77777777" w:rsidR="0067158A" w:rsidRDefault="0067158A">
      <w:r>
        <w:continuationSeparator/>
      </w:r>
    </w:p>
  </w:endnote>
  <w:endnote w:type="continuationNotice" w:id="1">
    <w:p w14:paraId="5E3B8C18" w14:textId="77777777" w:rsidR="0067158A" w:rsidRDefault="0067158A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0262E8" w14:textId="785073A6" w:rsidR="000C6A9E" w:rsidRPr="00106206" w:rsidRDefault="000C6A9E" w:rsidP="00106206">
    <w:pPr>
      <w:pStyle w:val="Footer"/>
      <w:jc w:val="center"/>
      <w:rPr>
        <w:rFonts w:ascii="Angsana New" w:hAnsi="Angsana New"/>
        <w:sz w:val="30"/>
        <w:szCs w:val="30"/>
      </w:rPr>
    </w:pPr>
    <w:r w:rsidRPr="00424EB8">
      <w:rPr>
        <w:rFonts w:ascii="Angsana New" w:hAnsi="Angsana New"/>
        <w:sz w:val="30"/>
        <w:szCs w:val="30"/>
      </w:rPr>
      <w:fldChar w:fldCharType="begin"/>
    </w:r>
    <w:r w:rsidRPr="00424EB8">
      <w:rPr>
        <w:rFonts w:ascii="Angsana New" w:hAnsi="Angsana New"/>
        <w:sz w:val="30"/>
        <w:szCs w:val="30"/>
      </w:rPr>
      <w:instrText xml:space="preserve"> PAGE   \* MERGEFORMAT </w:instrText>
    </w:r>
    <w:r w:rsidRPr="00424EB8">
      <w:rPr>
        <w:rFonts w:ascii="Angsana New" w:hAnsi="Angsana New"/>
        <w:sz w:val="30"/>
        <w:szCs w:val="30"/>
      </w:rPr>
      <w:fldChar w:fldCharType="separate"/>
    </w:r>
    <w:r w:rsidR="00845E35" w:rsidRPr="00845E35">
      <w:rPr>
        <w:rFonts w:ascii="Angsana New" w:hAnsi="Angsana New"/>
        <w:noProof/>
        <w:sz w:val="30"/>
        <w:szCs w:val="30"/>
      </w:rPr>
      <w:t>2</w:t>
    </w:r>
    <w:r w:rsidRPr="00424EB8">
      <w:rPr>
        <w:rFonts w:ascii="Angsana New" w:hAnsi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11A85" w14:textId="3CB4CC41" w:rsidR="008B2D40" w:rsidRPr="00106206" w:rsidRDefault="008B2D40" w:rsidP="00106206">
    <w:pPr>
      <w:pStyle w:val="Footer"/>
      <w:jc w:val="center"/>
      <w:rPr>
        <w:rFonts w:ascii="Angsana New" w:hAnsi="Angsana New"/>
        <w:sz w:val="30"/>
        <w:szCs w:val="30"/>
      </w:rPr>
    </w:pPr>
    <w:r w:rsidRPr="00424EB8">
      <w:rPr>
        <w:rFonts w:ascii="Angsana New" w:hAnsi="Angsana New"/>
        <w:sz w:val="30"/>
        <w:szCs w:val="30"/>
      </w:rPr>
      <w:fldChar w:fldCharType="begin"/>
    </w:r>
    <w:r w:rsidRPr="00424EB8">
      <w:rPr>
        <w:rFonts w:ascii="Angsana New" w:hAnsi="Angsana New"/>
        <w:sz w:val="30"/>
        <w:szCs w:val="30"/>
      </w:rPr>
      <w:instrText xml:space="preserve"> PAGE   \* MERGEFORMAT </w:instrText>
    </w:r>
    <w:r w:rsidRPr="00424EB8">
      <w:rPr>
        <w:rFonts w:ascii="Angsana New" w:hAnsi="Angsana New"/>
        <w:sz w:val="30"/>
        <w:szCs w:val="30"/>
      </w:rPr>
      <w:fldChar w:fldCharType="separate"/>
    </w:r>
    <w:r w:rsidR="00845E35" w:rsidRPr="00845E35">
      <w:rPr>
        <w:rFonts w:ascii="Angsana New" w:hAnsi="Angsana New"/>
        <w:noProof/>
        <w:sz w:val="30"/>
        <w:szCs w:val="30"/>
      </w:rPr>
      <w:t>2</w:t>
    </w:r>
    <w:r w:rsidRPr="00424EB8">
      <w:rPr>
        <w:rFonts w:ascii="Angsana New" w:hAnsi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D841D7" w14:textId="2AA855DD" w:rsidR="008B2D40" w:rsidRPr="00106206" w:rsidRDefault="008B2D40" w:rsidP="00106206">
    <w:pPr>
      <w:pStyle w:val="Footer"/>
      <w:jc w:val="center"/>
      <w:rPr>
        <w:rFonts w:ascii="Angsana New" w:hAnsi="Angsana New"/>
        <w:sz w:val="30"/>
        <w:szCs w:val="30"/>
      </w:rPr>
    </w:pPr>
    <w:r w:rsidRPr="00424EB8">
      <w:rPr>
        <w:rFonts w:ascii="Angsana New" w:hAnsi="Angsana New"/>
        <w:sz w:val="30"/>
        <w:szCs w:val="30"/>
      </w:rPr>
      <w:fldChar w:fldCharType="begin"/>
    </w:r>
    <w:r w:rsidRPr="00424EB8">
      <w:rPr>
        <w:rFonts w:ascii="Angsana New" w:hAnsi="Angsana New"/>
        <w:sz w:val="30"/>
        <w:szCs w:val="30"/>
      </w:rPr>
      <w:instrText xml:space="preserve"> PAGE   \* MERGEFORMAT </w:instrText>
    </w:r>
    <w:r w:rsidRPr="00424EB8">
      <w:rPr>
        <w:rFonts w:ascii="Angsana New" w:hAnsi="Angsana New"/>
        <w:sz w:val="30"/>
        <w:szCs w:val="30"/>
      </w:rPr>
      <w:fldChar w:fldCharType="separate"/>
    </w:r>
    <w:r w:rsidR="00845E35" w:rsidRPr="00845E35">
      <w:rPr>
        <w:rFonts w:ascii="Angsana New" w:hAnsi="Angsana New"/>
        <w:noProof/>
        <w:sz w:val="30"/>
        <w:szCs w:val="30"/>
      </w:rPr>
      <w:t>2</w:t>
    </w:r>
    <w:r w:rsidRPr="00424EB8">
      <w:rPr>
        <w:rFonts w:ascii="Angsana New" w:hAnsi="Angsana New"/>
        <w:noProof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918CBF" w14:textId="18BBD8B3" w:rsidR="00784CD2" w:rsidRPr="00106206" w:rsidRDefault="00784CD2" w:rsidP="00106206">
    <w:pPr>
      <w:pStyle w:val="Footer"/>
      <w:jc w:val="center"/>
      <w:rPr>
        <w:rFonts w:ascii="Angsana New" w:hAnsi="Angsana New"/>
        <w:sz w:val="30"/>
        <w:szCs w:val="30"/>
      </w:rPr>
    </w:pPr>
    <w:r w:rsidRPr="00424EB8">
      <w:rPr>
        <w:rFonts w:ascii="Angsana New" w:hAnsi="Angsana New"/>
        <w:sz w:val="30"/>
        <w:szCs w:val="30"/>
      </w:rPr>
      <w:fldChar w:fldCharType="begin"/>
    </w:r>
    <w:r w:rsidRPr="00424EB8">
      <w:rPr>
        <w:rFonts w:ascii="Angsana New" w:hAnsi="Angsana New"/>
        <w:sz w:val="30"/>
        <w:szCs w:val="30"/>
      </w:rPr>
      <w:instrText xml:space="preserve"> PAGE   \* MERGEFORMAT </w:instrText>
    </w:r>
    <w:r w:rsidRPr="00424EB8">
      <w:rPr>
        <w:rFonts w:ascii="Angsana New" w:hAnsi="Angsana New"/>
        <w:sz w:val="30"/>
        <w:szCs w:val="30"/>
      </w:rPr>
      <w:fldChar w:fldCharType="separate"/>
    </w:r>
    <w:r w:rsidR="00845E35" w:rsidRPr="00845E35">
      <w:rPr>
        <w:rFonts w:ascii="Angsana New" w:hAnsi="Angsana New"/>
        <w:noProof/>
        <w:sz w:val="30"/>
        <w:szCs w:val="30"/>
      </w:rPr>
      <w:t>2</w:t>
    </w:r>
    <w:r w:rsidRPr="00424EB8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53A4FD" w14:textId="77777777" w:rsidR="0067158A" w:rsidRDefault="0067158A">
      <w:r>
        <w:separator/>
      </w:r>
    </w:p>
  </w:footnote>
  <w:footnote w:type="continuationSeparator" w:id="0">
    <w:p w14:paraId="0E456DB3" w14:textId="77777777" w:rsidR="0067158A" w:rsidRDefault="0067158A">
      <w:r>
        <w:continuationSeparator/>
      </w:r>
    </w:p>
  </w:footnote>
  <w:footnote w:type="continuationNotice" w:id="1">
    <w:p w14:paraId="1F7B081D" w14:textId="77777777" w:rsidR="0067158A" w:rsidRDefault="0067158A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3E3562" w14:textId="77777777" w:rsidR="000C6A9E" w:rsidRPr="00E37E72" w:rsidRDefault="000C6A9E" w:rsidP="00BD6A2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E37E72">
      <w:rPr>
        <w:rFonts w:ascii="Angsana New" w:hAnsi="Angsana New"/>
        <w:b/>
        <w:bCs/>
        <w:sz w:val="32"/>
        <w:szCs w:val="32"/>
        <w:cs/>
      </w:rPr>
      <w:t>บริษัท เซ็ปเป้ จำกัด (มหาชน) และบริษัทย่อย</w:t>
    </w:r>
  </w:p>
  <w:p w14:paraId="3B92BEE7" w14:textId="77777777" w:rsidR="000C6A9E" w:rsidRDefault="000C6A9E" w:rsidP="00BD6A2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6522"/>
      </w:tabs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</w:t>
    </w:r>
    <w:r>
      <w:rPr>
        <w:rFonts w:ascii="Angsana New" w:hAnsi="Angsana New" w:hint="cs"/>
        <w:b/>
        <w:bCs/>
        <w:sz w:val="32"/>
        <w:szCs w:val="32"/>
        <w:cs/>
      </w:rPr>
      <w:t>มายเหตุประกอบงบการเงินระหว่างกาลแบบย่อ</w:t>
    </w:r>
  </w:p>
  <w:p w14:paraId="69C9C8FA" w14:textId="5A64FE88" w:rsidR="000C6A9E" w:rsidRPr="00276E2F" w:rsidRDefault="000C6A9E" w:rsidP="003B1347">
    <w:pPr>
      <w:pStyle w:val="acctmainheading"/>
      <w:spacing w:after="0" w:line="240" w:lineRule="atLeast"/>
      <w:rPr>
        <w:rFonts w:ascii="Angsana New" w:hAnsi="Angsana New"/>
        <w:bCs/>
        <w:sz w:val="32"/>
        <w:szCs w:val="32"/>
        <w:lang w:val="en-US" w:bidi="th-TH"/>
      </w:rPr>
    </w:pPr>
    <w:r w:rsidRPr="00276E2F">
      <w:rPr>
        <w:rFonts w:ascii="Angsana New" w:hAnsi="Angsana New"/>
        <w:bCs/>
        <w:sz w:val="32"/>
        <w:szCs w:val="32"/>
        <w:cs/>
        <w:lang w:val="en-US" w:bidi="th-TH"/>
      </w:rPr>
      <w:t xml:space="preserve">สำหรับงวดสามเดือนสิ้นสุดวันที่ </w:t>
    </w:r>
    <w:r w:rsidR="00845E35" w:rsidRPr="00845E35">
      <w:rPr>
        <w:rFonts w:ascii="Angsana New" w:hAnsi="Angsana New"/>
        <w:bCs/>
        <w:sz w:val="32"/>
        <w:szCs w:val="32"/>
        <w:lang w:val="en-US" w:bidi="th-TH"/>
      </w:rPr>
      <w:t>31</w:t>
    </w:r>
    <w:r w:rsidR="00523735" w:rsidRPr="00276E2F">
      <w:rPr>
        <w:rFonts w:ascii="Angsana New" w:hAnsi="Angsana New"/>
        <w:bCs/>
        <w:sz w:val="32"/>
        <w:szCs w:val="32"/>
        <w:lang w:val="en-US" w:bidi="th-TH"/>
      </w:rPr>
      <w:t xml:space="preserve"> </w:t>
    </w:r>
    <w:r w:rsidR="00523735" w:rsidRPr="00276E2F">
      <w:rPr>
        <w:rFonts w:ascii="Angsana New" w:hAnsi="Angsana New" w:hint="cs"/>
        <w:bCs/>
        <w:sz w:val="32"/>
        <w:szCs w:val="32"/>
        <w:cs/>
        <w:lang w:val="en-US" w:bidi="th-TH"/>
      </w:rPr>
      <w:t>มีนาคม</w:t>
    </w:r>
    <w:r w:rsidR="00276E2F">
      <w:rPr>
        <w:rFonts w:ascii="Angsana New" w:hAnsi="Angsana New"/>
        <w:bCs/>
        <w:sz w:val="32"/>
        <w:szCs w:val="32"/>
        <w:lang w:val="en-US" w:bidi="th-TH"/>
      </w:rPr>
      <w:t xml:space="preserve"> </w:t>
    </w:r>
    <w:r w:rsidR="00845E35" w:rsidRPr="00845E35">
      <w:rPr>
        <w:rFonts w:ascii="Angsana New" w:hAnsi="Angsana New"/>
        <w:bCs/>
        <w:sz w:val="32"/>
        <w:szCs w:val="32"/>
        <w:lang w:val="en-US" w:bidi="th-TH"/>
      </w:rPr>
      <w:t>25</w:t>
    </w:r>
    <w:r w:rsidR="00845E35" w:rsidRPr="00845E35">
      <w:rPr>
        <w:rFonts w:ascii="Angsana New" w:hAnsi="Angsana New" w:hint="cs"/>
        <w:bCs/>
        <w:sz w:val="32"/>
        <w:szCs w:val="32"/>
        <w:lang w:val="en-US" w:bidi="th-TH"/>
      </w:rPr>
      <w:t>6</w:t>
    </w:r>
    <w:r w:rsidR="00845E35" w:rsidRPr="00845E35">
      <w:rPr>
        <w:rFonts w:ascii="Angsana New" w:hAnsi="Angsana New"/>
        <w:bCs/>
        <w:sz w:val="32"/>
        <w:szCs w:val="32"/>
        <w:lang w:val="en-US" w:bidi="th-TH"/>
      </w:rPr>
      <w:t>6</w:t>
    </w:r>
    <w:r w:rsidRPr="00276E2F">
      <w:rPr>
        <w:rFonts w:ascii="Angsana New" w:hAnsi="Angsana New" w:hint="cs"/>
        <w:bCs/>
        <w:sz w:val="32"/>
        <w:szCs w:val="32"/>
        <w:cs/>
        <w:lang w:val="en-US" w:bidi="th-TH"/>
      </w:rPr>
      <w:t xml:space="preserve"> </w:t>
    </w:r>
    <w:r w:rsidRPr="00276E2F">
      <w:rPr>
        <w:rFonts w:ascii="Angsana New" w:hAnsi="Angsana New"/>
        <w:bCs/>
        <w:sz w:val="32"/>
        <w:szCs w:val="32"/>
        <w:lang w:val="en-US" w:bidi="th-TH"/>
      </w:rPr>
      <w:t>(</w:t>
    </w:r>
    <w:r w:rsidRPr="00276E2F">
      <w:rPr>
        <w:rFonts w:ascii="Angsana New" w:hAnsi="Angsana New"/>
        <w:bCs/>
        <w:sz w:val="32"/>
        <w:szCs w:val="32"/>
        <w:cs/>
        <w:lang w:val="en-US" w:bidi="th-TH"/>
      </w:rPr>
      <w:t>ไม่ได้ตรวจสอบ</w:t>
    </w:r>
    <w:r w:rsidRPr="00276E2F">
      <w:rPr>
        <w:rFonts w:ascii="Angsana New" w:hAnsi="Angsana New"/>
        <w:bCs/>
        <w:sz w:val="32"/>
        <w:szCs w:val="32"/>
        <w:lang w:val="en-US" w:bidi="th-TH"/>
      </w:rPr>
      <w:t>)</w:t>
    </w:r>
  </w:p>
  <w:p w14:paraId="647E396F" w14:textId="77777777" w:rsidR="000C6A9E" w:rsidRPr="003B1347" w:rsidRDefault="000C6A9E" w:rsidP="00314E8E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454010" w14:textId="77777777" w:rsidR="000C6A9E" w:rsidRPr="00E37E72" w:rsidRDefault="000C6A9E" w:rsidP="00BD6A2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E37E72">
      <w:rPr>
        <w:rFonts w:ascii="Angsana New" w:hAnsi="Angsana New"/>
        <w:b/>
        <w:bCs/>
        <w:sz w:val="32"/>
        <w:szCs w:val="32"/>
        <w:cs/>
      </w:rPr>
      <w:t>บริษัท เซ็ปเป้ จำกัด (มหาชน) และบริษัทย่อย</w:t>
    </w:r>
  </w:p>
  <w:p w14:paraId="13B7AEEF" w14:textId="77777777" w:rsidR="000C6A9E" w:rsidRDefault="000C6A9E" w:rsidP="00BD6A2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6522"/>
      </w:tabs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</w:t>
    </w:r>
    <w:r>
      <w:rPr>
        <w:rFonts w:ascii="Angsana New" w:hAnsi="Angsana New" w:hint="cs"/>
        <w:b/>
        <w:bCs/>
        <w:sz w:val="32"/>
        <w:szCs w:val="32"/>
        <w:cs/>
      </w:rPr>
      <w:t>มายเหตุประกอบงบการเงินระหว่างกาลแบบย่อ</w:t>
    </w:r>
  </w:p>
  <w:p w14:paraId="08BEC9E4" w14:textId="458E389E" w:rsidR="000C6A9E" w:rsidRPr="00B24A15" w:rsidRDefault="00AF3B3A" w:rsidP="004A6C24">
    <w:pPr>
      <w:pStyle w:val="acctmainheading"/>
      <w:spacing w:after="0" w:line="240" w:lineRule="atLeast"/>
      <w:rPr>
        <w:rFonts w:ascii="Angsana New" w:hAnsi="Angsana New"/>
        <w:bCs/>
        <w:sz w:val="32"/>
        <w:szCs w:val="32"/>
        <w:lang w:val="en-US" w:bidi="th-TH"/>
      </w:rPr>
    </w:pPr>
    <w:r w:rsidRPr="00B24A15">
      <w:rPr>
        <w:rFonts w:ascii="Angsana New" w:hAnsi="Angsana New"/>
        <w:bCs/>
        <w:sz w:val="32"/>
        <w:szCs w:val="32"/>
        <w:cs/>
        <w:lang w:val="en-US" w:bidi="th-TH"/>
      </w:rPr>
      <w:t xml:space="preserve">สำหรับงวดสามเดือนสิ้นสุดวันที่ </w:t>
    </w:r>
    <w:r w:rsidR="00845E35" w:rsidRPr="00845E35">
      <w:rPr>
        <w:rFonts w:ascii="Angsana New" w:hAnsi="Angsana New"/>
        <w:bCs/>
        <w:sz w:val="32"/>
        <w:szCs w:val="32"/>
        <w:lang w:val="en-US" w:bidi="th-TH"/>
      </w:rPr>
      <w:t>31</w:t>
    </w:r>
    <w:r w:rsidRPr="00B24A15">
      <w:rPr>
        <w:rFonts w:ascii="Angsana New" w:hAnsi="Angsana New"/>
        <w:bCs/>
        <w:sz w:val="32"/>
        <w:szCs w:val="32"/>
        <w:lang w:val="en-US" w:bidi="th-TH"/>
      </w:rPr>
      <w:t xml:space="preserve"> </w:t>
    </w:r>
    <w:r w:rsidRPr="00B24A15">
      <w:rPr>
        <w:rFonts w:ascii="Angsana New" w:hAnsi="Angsana New" w:hint="cs"/>
        <w:bCs/>
        <w:sz w:val="32"/>
        <w:szCs w:val="32"/>
        <w:cs/>
        <w:lang w:val="en-US" w:bidi="th-TH"/>
      </w:rPr>
      <w:t xml:space="preserve">มีนาคม </w:t>
    </w:r>
    <w:r w:rsidR="00845E35" w:rsidRPr="00845E35">
      <w:rPr>
        <w:rFonts w:ascii="Angsana New" w:hAnsi="Angsana New"/>
        <w:bCs/>
        <w:sz w:val="32"/>
        <w:szCs w:val="32"/>
        <w:lang w:val="en-US" w:bidi="th-TH"/>
      </w:rPr>
      <w:t>25</w:t>
    </w:r>
    <w:r w:rsidR="00845E35" w:rsidRPr="00845E35">
      <w:rPr>
        <w:rFonts w:ascii="Angsana New" w:hAnsi="Angsana New" w:hint="cs"/>
        <w:bCs/>
        <w:sz w:val="32"/>
        <w:szCs w:val="32"/>
        <w:lang w:val="en-US" w:bidi="th-TH"/>
      </w:rPr>
      <w:t>6</w:t>
    </w:r>
    <w:r w:rsidR="00845E35" w:rsidRPr="00845E35">
      <w:rPr>
        <w:rFonts w:ascii="Angsana New" w:hAnsi="Angsana New"/>
        <w:bCs/>
        <w:sz w:val="32"/>
        <w:szCs w:val="32"/>
        <w:lang w:val="en-US" w:bidi="th-TH"/>
      </w:rPr>
      <w:t>6</w:t>
    </w:r>
    <w:r w:rsidRPr="00B24A15">
      <w:rPr>
        <w:rFonts w:ascii="Angsana New" w:hAnsi="Angsana New" w:hint="cs"/>
        <w:bCs/>
        <w:sz w:val="32"/>
        <w:szCs w:val="32"/>
        <w:cs/>
        <w:lang w:val="en-US" w:bidi="th-TH"/>
      </w:rPr>
      <w:t xml:space="preserve"> </w:t>
    </w:r>
    <w:r w:rsidRPr="00B24A15">
      <w:rPr>
        <w:rFonts w:ascii="Angsana New" w:hAnsi="Angsana New"/>
        <w:bCs/>
        <w:sz w:val="32"/>
        <w:szCs w:val="32"/>
        <w:lang w:val="en-US" w:bidi="th-TH"/>
      </w:rPr>
      <w:t>(</w:t>
    </w:r>
    <w:r w:rsidRPr="00B24A15">
      <w:rPr>
        <w:rFonts w:ascii="Angsana New" w:hAnsi="Angsana New"/>
        <w:bCs/>
        <w:sz w:val="32"/>
        <w:szCs w:val="32"/>
        <w:cs/>
        <w:lang w:val="en-US" w:bidi="th-TH"/>
      </w:rPr>
      <w:t>ไม่ได้ตรวจสอบ</w:t>
    </w:r>
    <w:r w:rsidRPr="00B24A15">
      <w:rPr>
        <w:rFonts w:ascii="Angsana New" w:hAnsi="Angsana New"/>
        <w:bCs/>
        <w:sz w:val="32"/>
        <w:szCs w:val="32"/>
        <w:lang w:val="en-US" w:bidi="th-TH"/>
      </w:rPr>
      <w:t>)</w:t>
    </w:r>
  </w:p>
  <w:p w14:paraId="1A53D2BF" w14:textId="77777777" w:rsidR="000C6A9E" w:rsidRPr="00BD6A29" w:rsidRDefault="000C6A9E" w:rsidP="00314E8E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BAAAF2" w14:textId="77777777" w:rsidR="008B2D40" w:rsidRPr="00E37E72" w:rsidRDefault="008B2D40" w:rsidP="00BD6A2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E37E72">
      <w:rPr>
        <w:rFonts w:ascii="Angsana New" w:hAnsi="Angsana New"/>
        <w:b/>
        <w:bCs/>
        <w:sz w:val="32"/>
        <w:szCs w:val="32"/>
        <w:cs/>
      </w:rPr>
      <w:t>บริษัท เซ็ปเป้ จำกัด (มหาชน) และบริษัทย่อย</w:t>
    </w:r>
  </w:p>
  <w:p w14:paraId="053CC575" w14:textId="77777777" w:rsidR="008B2D40" w:rsidRDefault="008B2D40" w:rsidP="00BD6A2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6522"/>
      </w:tabs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</w:t>
    </w:r>
    <w:r>
      <w:rPr>
        <w:rFonts w:ascii="Angsana New" w:hAnsi="Angsana New" w:hint="cs"/>
        <w:b/>
        <w:bCs/>
        <w:sz w:val="32"/>
        <w:szCs w:val="32"/>
        <w:cs/>
      </w:rPr>
      <w:t>มายเหตุประกอบงบการเงินระหว่างกาลแบบย่อ</w:t>
    </w:r>
  </w:p>
  <w:p w14:paraId="076FCE2F" w14:textId="73753BF4" w:rsidR="008B2D40" w:rsidRDefault="00AF3B3A" w:rsidP="004A6C24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233EBF"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สำหรับงวดสาม</w:t>
    </w:r>
    <w:r w:rsidRPr="001E2D32">
      <w:rPr>
        <w:rFonts w:ascii="Angsana New" w:hAnsi="Angsana New"/>
        <w:bCs/>
        <w:sz w:val="32"/>
        <w:szCs w:val="32"/>
        <w:cs/>
        <w:lang w:val="en-US" w:bidi="th-TH"/>
      </w:rPr>
      <w:t xml:space="preserve">เดือนสิ้นสุดวันที่ </w:t>
    </w:r>
    <w:r w:rsidR="00845E35" w:rsidRPr="00845E35">
      <w:rPr>
        <w:rFonts w:ascii="Angsana New" w:hAnsi="Angsana New"/>
        <w:bCs/>
        <w:sz w:val="32"/>
        <w:szCs w:val="32"/>
        <w:lang w:val="en-US" w:bidi="th-TH"/>
      </w:rPr>
      <w:t>31</w:t>
    </w:r>
    <w:r w:rsidRPr="001E2D32">
      <w:rPr>
        <w:rFonts w:ascii="Angsana New" w:hAnsi="Angsana New"/>
        <w:bCs/>
        <w:sz w:val="32"/>
        <w:szCs w:val="32"/>
        <w:lang w:val="en-US" w:bidi="th-TH"/>
      </w:rPr>
      <w:t xml:space="preserve"> </w:t>
    </w:r>
    <w:r w:rsidRPr="001E2D32">
      <w:rPr>
        <w:rFonts w:ascii="Angsana New" w:hAnsi="Angsana New" w:hint="cs"/>
        <w:bCs/>
        <w:sz w:val="32"/>
        <w:szCs w:val="32"/>
        <w:cs/>
        <w:lang w:val="en-US" w:bidi="th-TH"/>
      </w:rPr>
      <w:t xml:space="preserve">มีนาคม </w:t>
    </w:r>
    <w:r w:rsidR="00845E35" w:rsidRPr="00845E35">
      <w:rPr>
        <w:rFonts w:ascii="Angsana New" w:hAnsi="Angsana New"/>
        <w:bCs/>
        <w:sz w:val="32"/>
        <w:szCs w:val="32"/>
        <w:lang w:val="en-US" w:bidi="th-TH"/>
      </w:rPr>
      <w:t>25</w:t>
    </w:r>
    <w:r w:rsidR="00845E35" w:rsidRPr="00845E35">
      <w:rPr>
        <w:rFonts w:ascii="Angsana New" w:hAnsi="Angsana New" w:hint="cs"/>
        <w:bCs/>
        <w:sz w:val="32"/>
        <w:szCs w:val="32"/>
        <w:lang w:val="en-US" w:bidi="th-TH"/>
      </w:rPr>
      <w:t>6</w:t>
    </w:r>
    <w:r w:rsidR="00845E35" w:rsidRPr="00845E35">
      <w:rPr>
        <w:rFonts w:ascii="Angsana New" w:hAnsi="Angsana New"/>
        <w:bCs/>
        <w:sz w:val="32"/>
        <w:szCs w:val="32"/>
        <w:lang w:val="en-US" w:bidi="th-TH"/>
      </w:rPr>
      <w:t>6</w:t>
    </w:r>
    <w:r w:rsidRPr="001E2D32">
      <w:rPr>
        <w:rFonts w:ascii="Angsana New" w:hAnsi="Angsana New" w:hint="cs"/>
        <w:bCs/>
        <w:sz w:val="32"/>
        <w:szCs w:val="32"/>
        <w:cs/>
        <w:lang w:val="en-US" w:bidi="th-TH"/>
      </w:rPr>
      <w:t xml:space="preserve"> </w:t>
    </w:r>
    <w:r w:rsidRPr="001E2D32">
      <w:rPr>
        <w:rFonts w:ascii="Angsana New" w:hAnsi="Angsana New"/>
        <w:bCs/>
        <w:sz w:val="32"/>
        <w:szCs w:val="32"/>
        <w:lang w:val="en-US" w:bidi="th-TH"/>
      </w:rPr>
      <w:t>(</w:t>
    </w:r>
    <w:r w:rsidRPr="001E2D32">
      <w:rPr>
        <w:rFonts w:ascii="Angsana New" w:hAnsi="Angsana New"/>
        <w:bCs/>
        <w:sz w:val="32"/>
        <w:szCs w:val="32"/>
        <w:cs/>
        <w:lang w:val="en-US" w:bidi="th-TH"/>
      </w:rPr>
      <w:t>ไม่ได้ตรวจสอบ</w:t>
    </w:r>
    <w:r w:rsidRPr="002206DA">
      <w:rPr>
        <w:rFonts w:ascii="Angsana New" w:hAnsi="Angsana New"/>
        <w:sz w:val="32"/>
        <w:szCs w:val="32"/>
        <w:lang w:bidi="th-TH"/>
      </w:rPr>
      <w:t>)</w:t>
    </w:r>
  </w:p>
  <w:p w14:paraId="674588C9" w14:textId="77777777" w:rsidR="008B2D40" w:rsidRPr="00BD6A29" w:rsidRDefault="008B2D40" w:rsidP="00314E8E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60835F" w14:textId="77777777" w:rsidR="00784CD2" w:rsidRPr="00E37E72" w:rsidRDefault="00784CD2" w:rsidP="00BD6A2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E37E72">
      <w:rPr>
        <w:rFonts w:ascii="Angsana New" w:hAnsi="Angsana New"/>
        <w:b/>
        <w:bCs/>
        <w:sz w:val="32"/>
        <w:szCs w:val="32"/>
        <w:cs/>
      </w:rPr>
      <w:t>บริษัท เซ็ปเป้ จำกัด (มหาชน) และบริษัทย่อย</w:t>
    </w:r>
  </w:p>
  <w:p w14:paraId="509CAACD" w14:textId="77777777" w:rsidR="00784CD2" w:rsidRDefault="00784CD2" w:rsidP="00BD6A2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6522"/>
      </w:tabs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</w:t>
    </w:r>
    <w:r>
      <w:rPr>
        <w:rFonts w:ascii="Angsana New" w:hAnsi="Angsana New" w:hint="cs"/>
        <w:b/>
        <w:bCs/>
        <w:sz w:val="32"/>
        <w:szCs w:val="32"/>
        <w:cs/>
      </w:rPr>
      <w:t>มายเหตุประกอบงบการเงินระหว่างกาลแบบย่อ</w:t>
    </w:r>
  </w:p>
  <w:p w14:paraId="25516BC4" w14:textId="6B873E17" w:rsidR="00784CD2" w:rsidRDefault="00F8129B" w:rsidP="004A6C24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233EBF"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สำหรับงวดสามเดือน</w:t>
    </w:r>
    <w:r w:rsidRPr="001E2D32">
      <w:rPr>
        <w:rFonts w:ascii="Angsana New" w:hAnsi="Angsana New"/>
        <w:bCs/>
        <w:sz w:val="32"/>
        <w:szCs w:val="32"/>
        <w:cs/>
        <w:lang w:val="en-US" w:bidi="th-TH"/>
      </w:rPr>
      <w:t xml:space="preserve">สิ้นสุดวันที่ </w:t>
    </w:r>
    <w:r w:rsidR="00845E35" w:rsidRPr="00845E35">
      <w:rPr>
        <w:rFonts w:ascii="Angsana New" w:hAnsi="Angsana New"/>
        <w:bCs/>
        <w:sz w:val="32"/>
        <w:szCs w:val="32"/>
        <w:lang w:val="en-US" w:bidi="th-TH"/>
      </w:rPr>
      <w:t>31</w:t>
    </w:r>
    <w:r w:rsidRPr="001E2D32">
      <w:rPr>
        <w:rFonts w:ascii="Angsana New" w:hAnsi="Angsana New"/>
        <w:bCs/>
        <w:sz w:val="32"/>
        <w:szCs w:val="32"/>
        <w:lang w:val="en-US" w:bidi="th-TH"/>
      </w:rPr>
      <w:t xml:space="preserve"> </w:t>
    </w:r>
    <w:r w:rsidRPr="001E2D32">
      <w:rPr>
        <w:rFonts w:ascii="Angsana New" w:hAnsi="Angsana New" w:hint="cs"/>
        <w:bCs/>
        <w:sz w:val="32"/>
        <w:szCs w:val="32"/>
        <w:cs/>
        <w:lang w:val="en-US" w:bidi="th-TH"/>
      </w:rPr>
      <w:t xml:space="preserve">มีนาคม </w:t>
    </w:r>
    <w:r w:rsidR="00845E35" w:rsidRPr="00845E35">
      <w:rPr>
        <w:rFonts w:ascii="Angsana New" w:hAnsi="Angsana New"/>
        <w:bCs/>
        <w:sz w:val="32"/>
        <w:szCs w:val="32"/>
        <w:lang w:val="en-US" w:bidi="th-TH"/>
      </w:rPr>
      <w:t>25</w:t>
    </w:r>
    <w:r w:rsidR="00845E35" w:rsidRPr="00845E35">
      <w:rPr>
        <w:rFonts w:ascii="Angsana New" w:hAnsi="Angsana New" w:hint="cs"/>
        <w:bCs/>
        <w:sz w:val="32"/>
        <w:szCs w:val="32"/>
        <w:lang w:val="en-US" w:bidi="th-TH"/>
      </w:rPr>
      <w:t>6</w:t>
    </w:r>
    <w:r w:rsidR="00845E35" w:rsidRPr="00845E35">
      <w:rPr>
        <w:rFonts w:ascii="Angsana New" w:hAnsi="Angsana New"/>
        <w:bCs/>
        <w:sz w:val="32"/>
        <w:szCs w:val="32"/>
        <w:lang w:val="en-US" w:bidi="th-TH"/>
      </w:rPr>
      <w:t>6</w:t>
    </w:r>
    <w:r w:rsidRPr="001E2D32">
      <w:rPr>
        <w:rFonts w:ascii="Angsana New" w:hAnsi="Angsana New" w:hint="cs"/>
        <w:bCs/>
        <w:sz w:val="32"/>
        <w:szCs w:val="32"/>
        <w:cs/>
        <w:lang w:val="en-US" w:bidi="th-TH"/>
      </w:rPr>
      <w:t xml:space="preserve"> </w:t>
    </w:r>
    <w:r w:rsidRPr="001E2D32">
      <w:rPr>
        <w:rFonts w:ascii="Angsana New" w:hAnsi="Angsana New"/>
        <w:bCs/>
        <w:sz w:val="32"/>
        <w:szCs w:val="32"/>
        <w:lang w:val="en-US" w:bidi="th-TH"/>
      </w:rPr>
      <w:t>(</w:t>
    </w:r>
    <w:r w:rsidRPr="001E2D32">
      <w:rPr>
        <w:rFonts w:ascii="Angsana New" w:hAnsi="Angsana New"/>
        <w:bCs/>
        <w:sz w:val="32"/>
        <w:szCs w:val="32"/>
        <w:cs/>
        <w:lang w:val="en-US" w:bidi="th-TH"/>
      </w:rPr>
      <w:t>ไม่ได้ตรวจสอบ</w:t>
    </w:r>
    <w:r w:rsidRPr="002206DA">
      <w:rPr>
        <w:rFonts w:ascii="Angsana New" w:hAnsi="Angsana New"/>
        <w:sz w:val="32"/>
        <w:szCs w:val="32"/>
        <w:lang w:bidi="th-TH"/>
      </w:rPr>
      <w:t>)</w:t>
    </w:r>
  </w:p>
  <w:p w14:paraId="3FA00A41" w14:textId="77777777" w:rsidR="00784CD2" w:rsidRPr="00BD6A29" w:rsidRDefault="00784CD2" w:rsidP="00314E8E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10FCF2B2"/>
    <w:lvl w:ilvl="0">
      <w:start w:val="1"/>
      <w:numFmt w:val="bullet"/>
      <w:pStyle w:val="ListBullet2"/>
      <w:lvlText w:val="-"/>
      <w:lvlJc w:val="left"/>
      <w:pPr>
        <w:tabs>
          <w:tab w:val="num" w:pos="907"/>
        </w:tabs>
        <w:ind w:left="907" w:hanging="340"/>
      </w:pPr>
      <w:rPr>
        <w:rFonts w:ascii="9999999" w:hAnsi="9999999" w:cs="Courier New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1623E6B"/>
    <w:multiLevelType w:val="hybridMultilevel"/>
    <w:tmpl w:val="911A3650"/>
    <w:lvl w:ilvl="0" w:tplc="5A5AAC96">
      <w:start w:val="1"/>
      <w:numFmt w:val="thaiLetters"/>
      <w:lvlText w:val="%1.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0C374935"/>
    <w:multiLevelType w:val="hybridMultilevel"/>
    <w:tmpl w:val="D8BACEBE"/>
    <w:lvl w:ilvl="0" w:tplc="D4321F7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5" w15:restartNumberingAfterBreak="0">
    <w:nsid w:val="12590E8B"/>
    <w:multiLevelType w:val="hybridMultilevel"/>
    <w:tmpl w:val="B19678F8"/>
    <w:lvl w:ilvl="0" w:tplc="6A3A96E0">
      <w:start w:val="1"/>
      <w:numFmt w:val="thaiLetters"/>
      <w:lvlText w:val="%1)"/>
      <w:lvlJc w:val="left"/>
      <w:pPr>
        <w:ind w:left="90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1767781D"/>
    <w:multiLevelType w:val="multilevel"/>
    <w:tmpl w:val="B5CAAE98"/>
    <w:lvl w:ilvl="0">
      <w:start w:val="1"/>
      <w:numFmt w:val="thaiLetters"/>
      <w:lvlText w:val="(%1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 w:val="0"/>
        <w:bCs w:val="0"/>
        <w:i/>
        <w:i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7" w15:restartNumberingAfterBreak="0">
    <w:nsid w:val="188438B1"/>
    <w:multiLevelType w:val="multilevel"/>
    <w:tmpl w:val="C7E05F82"/>
    <w:lvl w:ilvl="0">
      <w:start w:val="1"/>
      <w:numFmt w:val="decimal"/>
      <w:lvlText w:val="%1"/>
      <w:lvlJc w:val="left"/>
      <w:pPr>
        <w:tabs>
          <w:tab w:val="num" w:pos="790"/>
        </w:tabs>
        <w:ind w:left="79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520"/>
        </w:tabs>
        <w:ind w:left="5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8" w15:restartNumberingAfterBreak="0">
    <w:nsid w:val="1C1C0EB8"/>
    <w:multiLevelType w:val="hybridMultilevel"/>
    <w:tmpl w:val="985C8A58"/>
    <w:lvl w:ilvl="0" w:tplc="D58E4E12">
      <w:start w:val="1"/>
      <w:numFmt w:val="decimal"/>
      <w:lvlText w:val="(%1)"/>
      <w:lvlJc w:val="left"/>
      <w:pPr>
        <w:ind w:left="1260" w:hanging="360"/>
      </w:pPr>
      <w:rPr>
        <w:rFonts w:ascii="Angsana New" w:hAnsi="Angsana New" w:cs="Angsana New" w:hint="cs"/>
        <w:b w:val="0"/>
        <w:bCs w:val="0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1C5B73EE"/>
    <w:multiLevelType w:val="multilevel"/>
    <w:tmpl w:val="7C94CD7E"/>
    <w:lvl w:ilvl="0">
      <w:start w:val="1"/>
      <w:numFmt w:val="thaiLetters"/>
      <w:lvlText w:val="%1)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0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1" w15:restartNumberingAfterBreak="0">
    <w:nsid w:val="29684018"/>
    <w:multiLevelType w:val="multilevel"/>
    <w:tmpl w:val="0BF0756A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60" w:hanging="1440"/>
      </w:pPr>
      <w:rPr>
        <w:rFonts w:hint="default"/>
      </w:rPr>
    </w:lvl>
  </w:abstractNum>
  <w:abstractNum w:abstractNumId="22" w15:restartNumberingAfterBreak="0">
    <w:nsid w:val="32774048"/>
    <w:multiLevelType w:val="hybridMultilevel"/>
    <w:tmpl w:val="23A83516"/>
    <w:lvl w:ilvl="0" w:tplc="CEB82552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DF22F01"/>
    <w:multiLevelType w:val="hybridMultilevel"/>
    <w:tmpl w:val="DD3CDD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28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4F4C6004"/>
    <w:multiLevelType w:val="hybridMultilevel"/>
    <w:tmpl w:val="66B48E5E"/>
    <w:lvl w:ilvl="0" w:tplc="F96095B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FAE1571"/>
    <w:multiLevelType w:val="multilevel"/>
    <w:tmpl w:val="DD2EE22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cs"/>
        <w:b w:val="0"/>
        <w:bCs w:val="0"/>
        <w:i/>
        <w:i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2" w15:restartNumberingAfterBreak="0">
    <w:nsid w:val="4FCB52DD"/>
    <w:multiLevelType w:val="hybridMultilevel"/>
    <w:tmpl w:val="7F266FD6"/>
    <w:lvl w:ilvl="0" w:tplc="2B9EA2FC">
      <w:start w:val="3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 w15:restartNumberingAfterBreak="0">
    <w:nsid w:val="52BB05EE"/>
    <w:multiLevelType w:val="hybridMultilevel"/>
    <w:tmpl w:val="4FE80E4C"/>
    <w:lvl w:ilvl="0" w:tplc="A2B8E4DC">
      <w:start w:val="1"/>
      <w:numFmt w:val="decimal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3564219"/>
    <w:multiLevelType w:val="hybridMultilevel"/>
    <w:tmpl w:val="190E9A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3F52BBE"/>
    <w:multiLevelType w:val="hybridMultilevel"/>
    <w:tmpl w:val="881CFC46"/>
    <w:lvl w:ilvl="0" w:tplc="3C829DA0">
      <w:start w:val="1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5460C9"/>
    <w:multiLevelType w:val="multilevel"/>
    <w:tmpl w:val="17F6886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thaiLetters"/>
      <w:lvlText w:val="%2)"/>
      <w:lvlJc w:val="left"/>
      <w:pPr>
        <w:tabs>
          <w:tab w:val="num" w:pos="680"/>
        </w:tabs>
        <w:ind w:left="680" w:hanging="340"/>
      </w:pPr>
      <w:rPr>
        <w:rFonts w:ascii="Angsana New" w:hAnsi="Angsana New" w:cs="Angsana New" w:hint="cs"/>
        <w:b w:val="0"/>
        <w:bCs w:val="0"/>
        <w:i w:val="0"/>
        <w:iCs w:val="0"/>
        <w:sz w:val="30"/>
        <w:szCs w:val="30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7" w15:restartNumberingAfterBreak="0">
    <w:nsid w:val="665C1C30"/>
    <w:multiLevelType w:val="hybridMultilevel"/>
    <w:tmpl w:val="228CD8CC"/>
    <w:lvl w:ilvl="0" w:tplc="466852A6">
      <w:start w:val="1"/>
      <w:numFmt w:val="thaiLetters"/>
      <w:lvlText w:val="%1."/>
      <w:lvlJc w:val="left"/>
      <w:pPr>
        <w:ind w:left="720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9" w15:restartNumberingAfterBreak="0">
    <w:nsid w:val="6A8E26A3"/>
    <w:multiLevelType w:val="singleLevel"/>
    <w:tmpl w:val="6B0899CC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40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1" w15:restartNumberingAfterBreak="0">
    <w:nsid w:val="74732469"/>
    <w:multiLevelType w:val="multilevel"/>
    <w:tmpl w:val="E8C8D0F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42" w15:restartNumberingAfterBreak="0">
    <w:nsid w:val="76A73BAD"/>
    <w:multiLevelType w:val="hybridMultilevel"/>
    <w:tmpl w:val="6DA03592"/>
    <w:lvl w:ilvl="0" w:tplc="A180173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3B160A10">
      <w:start w:val="1"/>
      <w:numFmt w:val="thaiLetters"/>
      <w:lvlText w:val="(%2)"/>
      <w:lvlJc w:val="left"/>
      <w:pPr>
        <w:ind w:left="1620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6C65C30"/>
    <w:multiLevelType w:val="hybridMultilevel"/>
    <w:tmpl w:val="20304DDE"/>
    <w:lvl w:ilvl="0" w:tplc="B854F05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897CE1C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4A0862A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CF8EF7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5D480E9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A91C430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5320463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3CEA62F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3FA2A65C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22"/>
      </w:rPr>
    </w:lvl>
  </w:abstractNum>
  <w:abstractNum w:abstractNumId="45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9003735">
    <w:abstractNumId w:val="6"/>
  </w:num>
  <w:num w:numId="2" w16cid:durableId="1602451310">
    <w:abstractNumId w:val="5"/>
  </w:num>
  <w:num w:numId="3" w16cid:durableId="718363086">
    <w:abstractNumId w:val="9"/>
  </w:num>
  <w:num w:numId="4" w16cid:durableId="1330671171">
    <w:abstractNumId w:val="7"/>
  </w:num>
  <w:num w:numId="5" w16cid:durableId="198014437">
    <w:abstractNumId w:val="8"/>
  </w:num>
  <w:num w:numId="6" w16cid:durableId="146435814">
    <w:abstractNumId w:val="3"/>
  </w:num>
  <w:num w:numId="7" w16cid:durableId="1124229540">
    <w:abstractNumId w:val="2"/>
  </w:num>
  <w:num w:numId="8" w16cid:durableId="823665596">
    <w:abstractNumId w:val="0"/>
  </w:num>
  <w:num w:numId="9" w16cid:durableId="2134902355">
    <w:abstractNumId w:val="1"/>
  </w:num>
  <w:num w:numId="10" w16cid:durableId="508757205">
    <w:abstractNumId w:val="4"/>
  </w:num>
  <w:num w:numId="11" w16cid:durableId="610090566">
    <w:abstractNumId w:val="24"/>
  </w:num>
  <w:num w:numId="12" w16cid:durableId="981884968">
    <w:abstractNumId w:val="20"/>
  </w:num>
  <w:num w:numId="13" w16cid:durableId="1216742572">
    <w:abstractNumId w:val="38"/>
  </w:num>
  <w:num w:numId="14" w16cid:durableId="680739906">
    <w:abstractNumId w:val="23"/>
  </w:num>
  <w:num w:numId="15" w16cid:durableId="1042052798">
    <w:abstractNumId w:val="26"/>
  </w:num>
  <w:num w:numId="16" w16cid:durableId="184293811">
    <w:abstractNumId w:val="40"/>
  </w:num>
  <w:num w:numId="17" w16cid:durableId="1419518935">
    <w:abstractNumId w:val="43"/>
  </w:num>
  <w:num w:numId="18" w16cid:durableId="895622598">
    <w:abstractNumId w:val="30"/>
  </w:num>
  <w:num w:numId="19" w16cid:durableId="1902474938">
    <w:abstractNumId w:val="42"/>
  </w:num>
  <w:num w:numId="20" w16cid:durableId="549266977">
    <w:abstractNumId w:val="16"/>
  </w:num>
  <w:num w:numId="21" w16cid:durableId="578173254">
    <w:abstractNumId w:val="18"/>
  </w:num>
  <w:num w:numId="22" w16cid:durableId="1352099436">
    <w:abstractNumId w:val="37"/>
  </w:num>
  <w:num w:numId="23" w16cid:durableId="1055278961">
    <w:abstractNumId w:val="32"/>
  </w:num>
  <w:num w:numId="24" w16cid:durableId="880895218">
    <w:abstractNumId w:val="28"/>
  </w:num>
  <w:num w:numId="25" w16cid:durableId="534080902">
    <w:abstractNumId w:val="22"/>
  </w:num>
  <w:num w:numId="26" w16cid:durableId="1594431634">
    <w:abstractNumId w:val="44"/>
  </w:num>
  <w:num w:numId="27" w16cid:durableId="707996551">
    <w:abstractNumId w:val="17"/>
  </w:num>
  <w:num w:numId="28" w16cid:durableId="1770656852">
    <w:abstractNumId w:val="27"/>
  </w:num>
  <w:num w:numId="29" w16cid:durableId="1507674811">
    <w:abstractNumId w:val="11"/>
  </w:num>
  <w:num w:numId="30" w16cid:durableId="129369882">
    <w:abstractNumId w:val="25"/>
  </w:num>
  <w:num w:numId="31" w16cid:durableId="2075203641">
    <w:abstractNumId w:val="33"/>
  </w:num>
  <w:num w:numId="32" w16cid:durableId="1638029505">
    <w:abstractNumId w:val="12"/>
  </w:num>
  <w:num w:numId="33" w16cid:durableId="1498840838">
    <w:abstractNumId w:val="34"/>
  </w:num>
  <w:num w:numId="34" w16cid:durableId="1115176184">
    <w:abstractNumId w:val="10"/>
  </w:num>
  <w:num w:numId="35" w16cid:durableId="1975787262">
    <w:abstractNumId w:val="15"/>
  </w:num>
  <w:num w:numId="36" w16cid:durableId="1947958869">
    <w:abstractNumId w:val="31"/>
  </w:num>
  <w:num w:numId="37" w16cid:durableId="970020207">
    <w:abstractNumId w:val="41"/>
  </w:num>
  <w:num w:numId="38" w16cid:durableId="1693417237">
    <w:abstractNumId w:val="39"/>
  </w:num>
  <w:num w:numId="39" w16cid:durableId="1236359382">
    <w:abstractNumId w:val="29"/>
  </w:num>
  <w:num w:numId="40" w16cid:durableId="1338583120">
    <w:abstractNumId w:val="45"/>
  </w:num>
  <w:num w:numId="41" w16cid:durableId="138349106">
    <w:abstractNumId w:val="19"/>
  </w:num>
  <w:num w:numId="42" w16cid:durableId="1871530524">
    <w:abstractNumId w:val="36"/>
  </w:num>
  <w:num w:numId="43" w16cid:durableId="833834227">
    <w:abstractNumId w:val="35"/>
  </w:num>
  <w:num w:numId="44" w16cid:durableId="1059866275">
    <w:abstractNumId w:val="14"/>
  </w:num>
  <w:num w:numId="45" w16cid:durableId="1855654044">
    <w:abstractNumId w:val="13"/>
  </w:num>
  <w:num w:numId="46" w16cid:durableId="564293108">
    <w:abstractNumId w:val="21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橄奜۸ҧ찔娯"/>
  </w:docVars>
  <w:rsids>
    <w:rsidRoot w:val="00926A88"/>
    <w:rsid w:val="0000000F"/>
    <w:rsid w:val="000001C9"/>
    <w:rsid w:val="0000073B"/>
    <w:rsid w:val="000007A6"/>
    <w:rsid w:val="00000A38"/>
    <w:rsid w:val="00000AB1"/>
    <w:rsid w:val="00000B82"/>
    <w:rsid w:val="00000CAE"/>
    <w:rsid w:val="00000D00"/>
    <w:rsid w:val="00000F2B"/>
    <w:rsid w:val="0000111A"/>
    <w:rsid w:val="00001146"/>
    <w:rsid w:val="0000124A"/>
    <w:rsid w:val="00001564"/>
    <w:rsid w:val="00001828"/>
    <w:rsid w:val="000019FF"/>
    <w:rsid w:val="00001C5C"/>
    <w:rsid w:val="0000225E"/>
    <w:rsid w:val="0000253F"/>
    <w:rsid w:val="0000258E"/>
    <w:rsid w:val="000025E7"/>
    <w:rsid w:val="00002775"/>
    <w:rsid w:val="00002D4C"/>
    <w:rsid w:val="00003014"/>
    <w:rsid w:val="0000319B"/>
    <w:rsid w:val="000039F0"/>
    <w:rsid w:val="00004694"/>
    <w:rsid w:val="000048B2"/>
    <w:rsid w:val="00005144"/>
    <w:rsid w:val="00005218"/>
    <w:rsid w:val="000054F7"/>
    <w:rsid w:val="000057E8"/>
    <w:rsid w:val="00005DA2"/>
    <w:rsid w:val="00005E97"/>
    <w:rsid w:val="00006270"/>
    <w:rsid w:val="0000635E"/>
    <w:rsid w:val="00006606"/>
    <w:rsid w:val="0000670A"/>
    <w:rsid w:val="000067AA"/>
    <w:rsid w:val="00006A5A"/>
    <w:rsid w:val="00006A97"/>
    <w:rsid w:val="00006C36"/>
    <w:rsid w:val="00006D8F"/>
    <w:rsid w:val="00006E55"/>
    <w:rsid w:val="00006E83"/>
    <w:rsid w:val="00007275"/>
    <w:rsid w:val="000073B9"/>
    <w:rsid w:val="00007514"/>
    <w:rsid w:val="0000758D"/>
    <w:rsid w:val="00007B57"/>
    <w:rsid w:val="00007BE5"/>
    <w:rsid w:val="00007CDE"/>
    <w:rsid w:val="00010063"/>
    <w:rsid w:val="00010826"/>
    <w:rsid w:val="00010C8C"/>
    <w:rsid w:val="00010E04"/>
    <w:rsid w:val="00012981"/>
    <w:rsid w:val="00012DE0"/>
    <w:rsid w:val="000131EC"/>
    <w:rsid w:val="0001330E"/>
    <w:rsid w:val="000135E9"/>
    <w:rsid w:val="00013EAC"/>
    <w:rsid w:val="0001439D"/>
    <w:rsid w:val="00014662"/>
    <w:rsid w:val="000149D7"/>
    <w:rsid w:val="00014ED6"/>
    <w:rsid w:val="0001516F"/>
    <w:rsid w:val="0001523D"/>
    <w:rsid w:val="000156A3"/>
    <w:rsid w:val="00015CFC"/>
    <w:rsid w:val="00015DF2"/>
    <w:rsid w:val="00015E0E"/>
    <w:rsid w:val="00015F3C"/>
    <w:rsid w:val="00016448"/>
    <w:rsid w:val="0001649A"/>
    <w:rsid w:val="0001680B"/>
    <w:rsid w:val="00016C28"/>
    <w:rsid w:val="00016C76"/>
    <w:rsid w:val="00016D60"/>
    <w:rsid w:val="000170CE"/>
    <w:rsid w:val="000171A8"/>
    <w:rsid w:val="0001721D"/>
    <w:rsid w:val="000178B6"/>
    <w:rsid w:val="000178E4"/>
    <w:rsid w:val="00017C4C"/>
    <w:rsid w:val="000201AE"/>
    <w:rsid w:val="000205E4"/>
    <w:rsid w:val="000206F9"/>
    <w:rsid w:val="0002076D"/>
    <w:rsid w:val="00020800"/>
    <w:rsid w:val="00020AC3"/>
    <w:rsid w:val="00020FC6"/>
    <w:rsid w:val="00020FF8"/>
    <w:rsid w:val="0002105A"/>
    <w:rsid w:val="000212FC"/>
    <w:rsid w:val="00021ADD"/>
    <w:rsid w:val="00021DDE"/>
    <w:rsid w:val="0002214E"/>
    <w:rsid w:val="00022187"/>
    <w:rsid w:val="000221D5"/>
    <w:rsid w:val="00022510"/>
    <w:rsid w:val="000226A2"/>
    <w:rsid w:val="00022C35"/>
    <w:rsid w:val="00022CE6"/>
    <w:rsid w:val="00023093"/>
    <w:rsid w:val="000233EE"/>
    <w:rsid w:val="000234A2"/>
    <w:rsid w:val="00023A10"/>
    <w:rsid w:val="00023F99"/>
    <w:rsid w:val="00023FAB"/>
    <w:rsid w:val="00024486"/>
    <w:rsid w:val="0002477D"/>
    <w:rsid w:val="00024C02"/>
    <w:rsid w:val="00024C6E"/>
    <w:rsid w:val="00024DCE"/>
    <w:rsid w:val="00024E82"/>
    <w:rsid w:val="00024E86"/>
    <w:rsid w:val="00025587"/>
    <w:rsid w:val="000257B8"/>
    <w:rsid w:val="00025800"/>
    <w:rsid w:val="00025D88"/>
    <w:rsid w:val="00025DA7"/>
    <w:rsid w:val="0002657C"/>
    <w:rsid w:val="000267F3"/>
    <w:rsid w:val="00026E5A"/>
    <w:rsid w:val="00027133"/>
    <w:rsid w:val="00027732"/>
    <w:rsid w:val="00027A4F"/>
    <w:rsid w:val="000302CA"/>
    <w:rsid w:val="00030326"/>
    <w:rsid w:val="00030392"/>
    <w:rsid w:val="000307A1"/>
    <w:rsid w:val="0003082D"/>
    <w:rsid w:val="00030A1B"/>
    <w:rsid w:val="00030A78"/>
    <w:rsid w:val="00030B96"/>
    <w:rsid w:val="00030C5B"/>
    <w:rsid w:val="00030DC1"/>
    <w:rsid w:val="0003115F"/>
    <w:rsid w:val="00031B6D"/>
    <w:rsid w:val="00031BFF"/>
    <w:rsid w:val="000321ED"/>
    <w:rsid w:val="0003233B"/>
    <w:rsid w:val="00032437"/>
    <w:rsid w:val="00032BC1"/>
    <w:rsid w:val="00032CDA"/>
    <w:rsid w:val="00032E07"/>
    <w:rsid w:val="000331C1"/>
    <w:rsid w:val="000337A0"/>
    <w:rsid w:val="00033C9A"/>
    <w:rsid w:val="00033E5D"/>
    <w:rsid w:val="0003438B"/>
    <w:rsid w:val="000343FB"/>
    <w:rsid w:val="00034CC4"/>
    <w:rsid w:val="0003538F"/>
    <w:rsid w:val="000355EA"/>
    <w:rsid w:val="0003578C"/>
    <w:rsid w:val="00035EE9"/>
    <w:rsid w:val="00036425"/>
    <w:rsid w:val="00036459"/>
    <w:rsid w:val="000370C0"/>
    <w:rsid w:val="00037211"/>
    <w:rsid w:val="000377B6"/>
    <w:rsid w:val="00037B7C"/>
    <w:rsid w:val="00040229"/>
    <w:rsid w:val="0004048C"/>
    <w:rsid w:val="000406AC"/>
    <w:rsid w:val="00040C19"/>
    <w:rsid w:val="00040CD2"/>
    <w:rsid w:val="00040FA9"/>
    <w:rsid w:val="00041035"/>
    <w:rsid w:val="00041102"/>
    <w:rsid w:val="00041861"/>
    <w:rsid w:val="000418D1"/>
    <w:rsid w:val="00041B2A"/>
    <w:rsid w:val="00041C99"/>
    <w:rsid w:val="00041EE6"/>
    <w:rsid w:val="0004267C"/>
    <w:rsid w:val="00043306"/>
    <w:rsid w:val="0004371C"/>
    <w:rsid w:val="0004379D"/>
    <w:rsid w:val="00043984"/>
    <w:rsid w:val="00043D2E"/>
    <w:rsid w:val="00043D9B"/>
    <w:rsid w:val="00043F2A"/>
    <w:rsid w:val="00044386"/>
    <w:rsid w:val="0004479A"/>
    <w:rsid w:val="000447FC"/>
    <w:rsid w:val="00044C40"/>
    <w:rsid w:val="00045126"/>
    <w:rsid w:val="0004539A"/>
    <w:rsid w:val="0004542F"/>
    <w:rsid w:val="0004560C"/>
    <w:rsid w:val="000459ED"/>
    <w:rsid w:val="00045DD1"/>
    <w:rsid w:val="00045EBB"/>
    <w:rsid w:val="00045F06"/>
    <w:rsid w:val="000460E9"/>
    <w:rsid w:val="0004662B"/>
    <w:rsid w:val="00046CD4"/>
    <w:rsid w:val="00046D1C"/>
    <w:rsid w:val="0004704C"/>
    <w:rsid w:val="00047454"/>
    <w:rsid w:val="0004764A"/>
    <w:rsid w:val="0005055E"/>
    <w:rsid w:val="00050AAC"/>
    <w:rsid w:val="00050E37"/>
    <w:rsid w:val="00050EAD"/>
    <w:rsid w:val="0005123C"/>
    <w:rsid w:val="00051443"/>
    <w:rsid w:val="00051E12"/>
    <w:rsid w:val="00051EFB"/>
    <w:rsid w:val="0005210A"/>
    <w:rsid w:val="000526F5"/>
    <w:rsid w:val="0005293C"/>
    <w:rsid w:val="00052976"/>
    <w:rsid w:val="000529AF"/>
    <w:rsid w:val="00052E52"/>
    <w:rsid w:val="00052E72"/>
    <w:rsid w:val="00052EBD"/>
    <w:rsid w:val="00052F3E"/>
    <w:rsid w:val="00053BCF"/>
    <w:rsid w:val="0005502B"/>
    <w:rsid w:val="000556DB"/>
    <w:rsid w:val="00055E40"/>
    <w:rsid w:val="00055FE1"/>
    <w:rsid w:val="0005698B"/>
    <w:rsid w:val="00056B68"/>
    <w:rsid w:val="00056BB6"/>
    <w:rsid w:val="00056CB8"/>
    <w:rsid w:val="00057200"/>
    <w:rsid w:val="000572E0"/>
    <w:rsid w:val="0005792F"/>
    <w:rsid w:val="000579DC"/>
    <w:rsid w:val="0006031C"/>
    <w:rsid w:val="000605C1"/>
    <w:rsid w:val="00060600"/>
    <w:rsid w:val="0006062C"/>
    <w:rsid w:val="000606C8"/>
    <w:rsid w:val="000607A1"/>
    <w:rsid w:val="00060806"/>
    <w:rsid w:val="00060A35"/>
    <w:rsid w:val="00060AA7"/>
    <w:rsid w:val="00060AD0"/>
    <w:rsid w:val="000610FD"/>
    <w:rsid w:val="000614E8"/>
    <w:rsid w:val="00061503"/>
    <w:rsid w:val="0006154C"/>
    <w:rsid w:val="000616FE"/>
    <w:rsid w:val="00061CF8"/>
    <w:rsid w:val="00061D50"/>
    <w:rsid w:val="00062051"/>
    <w:rsid w:val="000620C5"/>
    <w:rsid w:val="00062236"/>
    <w:rsid w:val="0006242A"/>
    <w:rsid w:val="000625AA"/>
    <w:rsid w:val="00062B69"/>
    <w:rsid w:val="00062B9E"/>
    <w:rsid w:val="00063026"/>
    <w:rsid w:val="00063153"/>
    <w:rsid w:val="000637D4"/>
    <w:rsid w:val="00063967"/>
    <w:rsid w:val="00063A35"/>
    <w:rsid w:val="00063E0D"/>
    <w:rsid w:val="00063FCE"/>
    <w:rsid w:val="00063FFE"/>
    <w:rsid w:val="000644E0"/>
    <w:rsid w:val="00064540"/>
    <w:rsid w:val="00064635"/>
    <w:rsid w:val="000646DB"/>
    <w:rsid w:val="00064784"/>
    <w:rsid w:val="0006499C"/>
    <w:rsid w:val="00064ABA"/>
    <w:rsid w:val="00064FCF"/>
    <w:rsid w:val="000653B7"/>
    <w:rsid w:val="00065749"/>
    <w:rsid w:val="000659EA"/>
    <w:rsid w:val="00065D3D"/>
    <w:rsid w:val="00065F53"/>
    <w:rsid w:val="00066571"/>
    <w:rsid w:val="00066B52"/>
    <w:rsid w:val="00066B57"/>
    <w:rsid w:val="00066EAF"/>
    <w:rsid w:val="0006701B"/>
    <w:rsid w:val="00067305"/>
    <w:rsid w:val="00067306"/>
    <w:rsid w:val="00070419"/>
    <w:rsid w:val="00070507"/>
    <w:rsid w:val="00070746"/>
    <w:rsid w:val="00070792"/>
    <w:rsid w:val="000707C9"/>
    <w:rsid w:val="00071180"/>
    <w:rsid w:val="0007154C"/>
    <w:rsid w:val="00071703"/>
    <w:rsid w:val="00071852"/>
    <w:rsid w:val="0007191E"/>
    <w:rsid w:val="000729D0"/>
    <w:rsid w:val="00072CBA"/>
    <w:rsid w:val="00073583"/>
    <w:rsid w:val="00073B38"/>
    <w:rsid w:val="00074D9C"/>
    <w:rsid w:val="00074FF3"/>
    <w:rsid w:val="000750CF"/>
    <w:rsid w:val="0007515B"/>
    <w:rsid w:val="00075675"/>
    <w:rsid w:val="00075D4E"/>
    <w:rsid w:val="00075E10"/>
    <w:rsid w:val="00076223"/>
    <w:rsid w:val="000763DA"/>
    <w:rsid w:val="000764A8"/>
    <w:rsid w:val="00076772"/>
    <w:rsid w:val="00076E56"/>
    <w:rsid w:val="000773EC"/>
    <w:rsid w:val="000774D8"/>
    <w:rsid w:val="000778C5"/>
    <w:rsid w:val="000779B6"/>
    <w:rsid w:val="00077C24"/>
    <w:rsid w:val="00077D2D"/>
    <w:rsid w:val="00077E7D"/>
    <w:rsid w:val="00080260"/>
    <w:rsid w:val="0008043A"/>
    <w:rsid w:val="00080EF3"/>
    <w:rsid w:val="00081109"/>
    <w:rsid w:val="00081618"/>
    <w:rsid w:val="00081670"/>
    <w:rsid w:val="00081DD1"/>
    <w:rsid w:val="00082551"/>
    <w:rsid w:val="000826FD"/>
    <w:rsid w:val="00082D49"/>
    <w:rsid w:val="00083062"/>
    <w:rsid w:val="00083356"/>
    <w:rsid w:val="000838CE"/>
    <w:rsid w:val="00083ABE"/>
    <w:rsid w:val="00083B51"/>
    <w:rsid w:val="00083D27"/>
    <w:rsid w:val="0008427E"/>
    <w:rsid w:val="00084CCE"/>
    <w:rsid w:val="00084EC4"/>
    <w:rsid w:val="000851AC"/>
    <w:rsid w:val="0008540D"/>
    <w:rsid w:val="000865FF"/>
    <w:rsid w:val="00086BE2"/>
    <w:rsid w:val="00086E2D"/>
    <w:rsid w:val="0008719C"/>
    <w:rsid w:val="0008746E"/>
    <w:rsid w:val="0008765C"/>
    <w:rsid w:val="00087771"/>
    <w:rsid w:val="000879A9"/>
    <w:rsid w:val="00087CF8"/>
    <w:rsid w:val="00087EA8"/>
    <w:rsid w:val="00087F50"/>
    <w:rsid w:val="0009010F"/>
    <w:rsid w:val="0009039C"/>
    <w:rsid w:val="00090466"/>
    <w:rsid w:val="00090485"/>
    <w:rsid w:val="00090C66"/>
    <w:rsid w:val="00090D04"/>
    <w:rsid w:val="00090E86"/>
    <w:rsid w:val="000917E6"/>
    <w:rsid w:val="000918BC"/>
    <w:rsid w:val="00091A53"/>
    <w:rsid w:val="00091B39"/>
    <w:rsid w:val="00091DFD"/>
    <w:rsid w:val="00092009"/>
    <w:rsid w:val="000924E2"/>
    <w:rsid w:val="00092851"/>
    <w:rsid w:val="00093070"/>
    <w:rsid w:val="0009317C"/>
    <w:rsid w:val="0009325E"/>
    <w:rsid w:val="000934A0"/>
    <w:rsid w:val="00093881"/>
    <w:rsid w:val="0009390D"/>
    <w:rsid w:val="00093B22"/>
    <w:rsid w:val="000944F9"/>
    <w:rsid w:val="00094AC2"/>
    <w:rsid w:val="00094B0E"/>
    <w:rsid w:val="00094BE8"/>
    <w:rsid w:val="00094E7B"/>
    <w:rsid w:val="00095610"/>
    <w:rsid w:val="00095761"/>
    <w:rsid w:val="00095B40"/>
    <w:rsid w:val="00095CD4"/>
    <w:rsid w:val="00095F41"/>
    <w:rsid w:val="000960D5"/>
    <w:rsid w:val="00096333"/>
    <w:rsid w:val="00096528"/>
    <w:rsid w:val="00096869"/>
    <w:rsid w:val="000969DB"/>
    <w:rsid w:val="00096B35"/>
    <w:rsid w:val="00096BD0"/>
    <w:rsid w:val="00096D64"/>
    <w:rsid w:val="00096D6C"/>
    <w:rsid w:val="000970D5"/>
    <w:rsid w:val="00097373"/>
    <w:rsid w:val="000973FC"/>
    <w:rsid w:val="000976AB"/>
    <w:rsid w:val="00097E2B"/>
    <w:rsid w:val="00097EA6"/>
    <w:rsid w:val="00097F05"/>
    <w:rsid w:val="00097FBE"/>
    <w:rsid w:val="000A0157"/>
    <w:rsid w:val="000A0496"/>
    <w:rsid w:val="000A04A1"/>
    <w:rsid w:val="000A0AA5"/>
    <w:rsid w:val="000A13E5"/>
    <w:rsid w:val="000A198C"/>
    <w:rsid w:val="000A1B32"/>
    <w:rsid w:val="000A1F92"/>
    <w:rsid w:val="000A1FC2"/>
    <w:rsid w:val="000A22D2"/>
    <w:rsid w:val="000A2457"/>
    <w:rsid w:val="000A26C2"/>
    <w:rsid w:val="000A2AD8"/>
    <w:rsid w:val="000A2C19"/>
    <w:rsid w:val="000A2C33"/>
    <w:rsid w:val="000A2C74"/>
    <w:rsid w:val="000A2E8A"/>
    <w:rsid w:val="000A2FC6"/>
    <w:rsid w:val="000A305A"/>
    <w:rsid w:val="000A31FF"/>
    <w:rsid w:val="000A33B3"/>
    <w:rsid w:val="000A35A3"/>
    <w:rsid w:val="000A3663"/>
    <w:rsid w:val="000A3A4C"/>
    <w:rsid w:val="000A3A99"/>
    <w:rsid w:val="000A3EEE"/>
    <w:rsid w:val="000A435D"/>
    <w:rsid w:val="000A45E8"/>
    <w:rsid w:val="000A4A3B"/>
    <w:rsid w:val="000A4F1C"/>
    <w:rsid w:val="000A4F59"/>
    <w:rsid w:val="000A4FB1"/>
    <w:rsid w:val="000A5B00"/>
    <w:rsid w:val="000A629F"/>
    <w:rsid w:val="000A62F9"/>
    <w:rsid w:val="000A6F36"/>
    <w:rsid w:val="000A70BC"/>
    <w:rsid w:val="000A7164"/>
    <w:rsid w:val="000A75C3"/>
    <w:rsid w:val="000A75CB"/>
    <w:rsid w:val="000A7CA8"/>
    <w:rsid w:val="000B027E"/>
    <w:rsid w:val="000B0479"/>
    <w:rsid w:val="000B04F4"/>
    <w:rsid w:val="000B054E"/>
    <w:rsid w:val="000B07C9"/>
    <w:rsid w:val="000B0A6C"/>
    <w:rsid w:val="000B0D72"/>
    <w:rsid w:val="000B0ED2"/>
    <w:rsid w:val="000B0F0E"/>
    <w:rsid w:val="000B11B9"/>
    <w:rsid w:val="000B1370"/>
    <w:rsid w:val="000B16A3"/>
    <w:rsid w:val="000B16D9"/>
    <w:rsid w:val="000B208F"/>
    <w:rsid w:val="000B20EB"/>
    <w:rsid w:val="000B2942"/>
    <w:rsid w:val="000B2B00"/>
    <w:rsid w:val="000B2BDA"/>
    <w:rsid w:val="000B33AB"/>
    <w:rsid w:val="000B3507"/>
    <w:rsid w:val="000B354D"/>
    <w:rsid w:val="000B35BC"/>
    <w:rsid w:val="000B3794"/>
    <w:rsid w:val="000B3B42"/>
    <w:rsid w:val="000B3C79"/>
    <w:rsid w:val="000B3D80"/>
    <w:rsid w:val="000B3DB3"/>
    <w:rsid w:val="000B3EC4"/>
    <w:rsid w:val="000B4453"/>
    <w:rsid w:val="000B47E1"/>
    <w:rsid w:val="000B5568"/>
    <w:rsid w:val="000B56EC"/>
    <w:rsid w:val="000B57CC"/>
    <w:rsid w:val="000B595C"/>
    <w:rsid w:val="000B5ADF"/>
    <w:rsid w:val="000B5EE4"/>
    <w:rsid w:val="000B5F3F"/>
    <w:rsid w:val="000B65BB"/>
    <w:rsid w:val="000B6B1C"/>
    <w:rsid w:val="000B6B81"/>
    <w:rsid w:val="000B6E49"/>
    <w:rsid w:val="000B760E"/>
    <w:rsid w:val="000B7959"/>
    <w:rsid w:val="000B79C7"/>
    <w:rsid w:val="000B7ADB"/>
    <w:rsid w:val="000B7BA7"/>
    <w:rsid w:val="000B7CAE"/>
    <w:rsid w:val="000B7D9A"/>
    <w:rsid w:val="000C0B73"/>
    <w:rsid w:val="000C0F68"/>
    <w:rsid w:val="000C1031"/>
    <w:rsid w:val="000C1095"/>
    <w:rsid w:val="000C11BF"/>
    <w:rsid w:val="000C1261"/>
    <w:rsid w:val="000C1C6C"/>
    <w:rsid w:val="000C21E9"/>
    <w:rsid w:val="000C260D"/>
    <w:rsid w:val="000C2752"/>
    <w:rsid w:val="000C2773"/>
    <w:rsid w:val="000C2855"/>
    <w:rsid w:val="000C2B2F"/>
    <w:rsid w:val="000C2D7A"/>
    <w:rsid w:val="000C3306"/>
    <w:rsid w:val="000C3816"/>
    <w:rsid w:val="000C3D63"/>
    <w:rsid w:val="000C3FAF"/>
    <w:rsid w:val="000C40DF"/>
    <w:rsid w:val="000C4521"/>
    <w:rsid w:val="000C4840"/>
    <w:rsid w:val="000C524B"/>
    <w:rsid w:val="000C52F3"/>
    <w:rsid w:val="000C565B"/>
    <w:rsid w:val="000C57E3"/>
    <w:rsid w:val="000C588A"/>
    <w:rsid w:val="000C6363"/>
    <w:rsid w:val="000C648A"/>
    <w:rsid w:val="000C6A9E"/>
    <w:rsid w:val="000C7F23"/>
    <w:rsid w:val="000D013B"/>
    <w:rsid w:val="000D09A8"/>
    <w:rsid w:val="000D0F86"/>
    <w:rsid w:val="000D10C6"/>
    <w:rsid w:val="000D186A"/>
    <w:rsid w:val="000D1A74"/>
    <w:rsid w:val="000D1EB8"/>
    <w:rsid w:val="000D1FA2"/>
    <w:rsid w:val="000D23E4"/>
    <w:rsid w:val="000D27EE"/>
    <w:rsid w:val="000D2864"/>
    <w:rsid w:val="000D287A"/>
    <w:rsid w:val="000D29AE"/>
    <w:rsid w:val="000D2FD5"/>
    <w:rsid w:val="000D3189"/>
    <w:rsid w:val="000D325C"/>
    <w:rsid w:val="000D356E"/>
    <w:rsid w:val="000D3C8D"/>
    <w:rsid w:val="000D48FE"/>
    <w:rsid w:val="000D4C0A"/>
    <w:rsid w:val="000D4D18"/>
    <w:rsid w:val="000D4DCF"/>
    <w:rsid w:val="000D56A0"/>
    <w:rsid w:val="000D5970"/>
    <w:rsid w:val="000D5EB8"/>
    <w:rsid w:val="000D670D"/>
    <w:rsid w:val="000D689A"/>
    <w:rsid w:val="000D69DF"/>
    <w:rsid w:val="000D6B87"/>
    <w:rsid w:val="000D6DC1"/>
    <w:rsid w:val="000D78DD"/>
    <w:rsid w:val="000D78E0"/>
    <w:rsid w:val="000D7924"/>
    <w:rsid w:val="000D7E13"/>
    <w:rsid w:val="000E004C"/>
    <w:rsid w:val="000E0060"/>
    <w:rsid w:val="000E049A"/>
    <w:rsid w:val="000E0844"/>
    <w:rsid w:val="000E088C"/>
    <w:rsid w:val="000E09B2"/>
    <w:rsid w:val="000E0CEC"/>
    <w:rsid w:val="000E0ED5"/>
    <w:rsid w:val="000E15DD"/>
    <w:rsid w:val="000E22B4"/>
    <w:rsid w:val="000E23DF"/>
    <w:rsid w:val="000E27E1"/>
    <w:rsid w:val="000E38D2"/>
    <w:rsid w:val="000E3E25"/>
    <w:rsid w:val="000E4294"/>
    <w:rsid w:val="000E4351"/>
    <w:rsid w:val="000E483C"/>
    <w:rsid w:val="000E48A1"/>
    <w:rsid w:val="000E48A5"/>
    <w:rsid w:val="000E492F"/>
    <w:rsid w:val="000E4DF1"/>
    <w:rsid w:val="000E6210"/>
    <w:rsid w:val="000E6AC0"/>
    <w:rsid w:val="000E79C3"/>
    <w:rsid w:val="000E7D05"/>
    <w:rsid w:val="000E7D75"/>
    <w:rsid w:val="000E7E2D"/>
    <w:rsid w:val="000F015A"/>
    <w:rsid w:val="000F02B9"/>
    <w:rsid w:val="000F03A4"/>
    <w:rsid w:val="000F0930"/>
    <w:rsid w:val="000F0F93"/>
    <w:rsid w:val="000F0FF5"/>
    <w:rsid w:val="000F1100"/>
    <w:rsid w:val="000F13D7"/>
    <w:rsid w:val="000F1499"/>
    <w:rsid w:val="000F18AE"/>
    <w:rsid w:val="000F2333"/>
    <w:rsid w:val="000F267F"/>
    <w:rsid w:val="000F282F"/>
    <w:rsid w:val="000F290C"/>
    <w:rsid w:val="000F2B1F"/>
    <w:rsid w:val="000F2B70"/>
    <w:rsid w:val="000F2D36"/>
    <w:rsid w:val="000F2E63"/>
    <w:rsid w:val="000F2F15"/>
    <w:rsid w:val="000F3093"/>
    <w:rsid w:val="000F31B9"/>
    <w:rsid w:val="000F33A2"/>
    <w:rsid w:val="000F39E1"/>
    <w:rsid w:val="000F3FBE"/>
    <w:rsid w:val="000F4025"/>
    <w:rsid w:val="000F415B"/>
    <w:rsid w:val="000F4245"/>
    <w:rsid w:val="000F4D17"/>
    <w:rsid w:val="000F4E2C"/>
    <w:rsid w:val="000F54A1"/>
    <w:rsid w:val="000F5522"/>
    <w:rsid w:val="000F5724"/>
    <w:rsid w:val="000F5B44"/>
    <w:rsid w:val="000F5BD5"/>
    <w:rsid w:val="000F609E"/>
    <w:rsid w:val="000F632E"/>
    <w:rsid w:val="000F6352"/>
    <w:rsid w:val="000F6405"/>
    <w:rsid w:val="000F65B7"/>
    <w:rsid w:val="000F661B"/>
    <w:rsid w:val="000F6DD9"/>
    <w:rsid w:val="000F6FF9"/>
    <w:rsid w:val="000F72D8"/>
    <w:rsid w:val="000F7A22"/>
    <w:rsid w:val="000F7E27"/>
    <w:rsid w:val="001000D4"/>
    <w:rsid w:val="001000DB"/>
    <w:rsid w:val="001005AD"/>
    <w:rsid w:val="00100A18"/>
    <w:rsid w:val="00100FAF"/>
    <w:rsid w:val="001011AA"/>
    <w:rsid w:val="001016EB"/>
    <w:rsid w:val="001017E7"/>
    <w:rsid w:val="001022EC"/>
    <w:rsid w:val="001027A3"/>
    <w:rsid w:val="00102BE5"/>
    <w:rsid w:val="00102EF9"/>
    <w:rsid w:val="00102F41"/>
    <w:rsid w:val="00102F7E"/>
    <w:rsid w:val="0010303D"/>
    <w:rsid w:val="0010324A"/>
    <w:rsid w:val="001037FC"/>
    <w:rsid w:val="00103AD6"/>
    <w:rsid w:val="0010429A"/>
    <w:rsid w:val="00104377"/>
    <w:rsid w:val="00104564"/>
    <w:rsid w:val="00104ADD"/>
    <w:rsid w:val="001056C3"/>
    <w:rsid w:val="0010588F"/>
    <w:rsid w:val="001058E0"/>
    <w:rsid w:val="00105963"/>
    <w:rsid w:val="00105C06"/>
    <w:rsid w:val="00105C87"/>
    <w:rsid w:val="00105DC7"/>
    <w:rsid w:val="00105E87"/>
    <w:rsid w:val="00105EE3"/>
    <w:rsid w:val="0010600A"/>
    <w:rsid w:val="00106206"/>
    <w:rsid w:val="00106223"/>
    <w:rsid w:val="00106323"/>
    <w:rsid w:val="00106D6F"/>
    <w:rsid w:val="00106E95"/>
    <w:rsid w:val="00107306"/>
    <w:rsid w:val="001074DD"/>
    <w:rsid w:val="001078C7"/>
    <w:rsid w:val="001101D4"/>
    <w:rsid w:val="0011062F"/>
    <w:rsid w:val="00111149"/>
    <w:rsid w:val="00111614"/>
    <w:rsid w:val="00111B28"/>
    <w:rsid w:val="00111C40"/>
    <w:rsid w:val="00111DC4"/>
    <w:rsid w:val="00111FAC"/>
    <w:rsid w:val="001123EB"/>
    <w:rsid w:val="001127B2"/>
    <w:rsid w:val="00112BC6"/>
    <w:rsid w:val="00112EA5"/>
    <w:rsid w:val="00112F85"/>
    <w:rsid w:val="00113319"/>
    <w:rsid w:val="00113339"/>
    <w:rsid w:val="0011438E"/>
    <w:rsid w:val="001144F9"/>
    <w:rsid w:val="0011460E"/>
    <w:rsid w:val="00115C2B"/>
    <w:rsid w:val="00115D4D"/>
    <w:rsid w:val="00115D81"/>
    <w:rsid w:val="00116284"/>
    <w:rsid w:val="001164B9"/>
    <w:rsid w:val="00116688"/>
    <w:rsid w:val="001168C2"/>
    <w:rsid w:val="001169FA"/>
    <w:rsid w:val="00116D79"/>
    <w:rsid w:val="00116E11"/>
    <w:rsid w:val="0011705F"/>
    <w:rsid w:val="001173BE"/>
    <w:rsid w:val="001174E6"/>
    <w:rsid w:val="00120006"/>
    <w:rsid w:val="001201C4"/>
    <w:rsid w:val="0012039F"/>
    <w:rsid w:val="001203C7"/>
    <w:rsid w:val="001206B8"/>
    <w:rsid w:val="001208E5"/>
    <w:rsid w:val="00120F25"/>
    <w:rsid w:val="00120F74"/>
    <w:rsid w:val="00121866"/>
    <w:rsid w:val="0012283D"/>
    <w:rsid w:val="00122889"/>
    <w:rsid w:val="001229C5"/>
    <w:rsid w:val="00122B03"/>
    <w:rsid w:val="00122C75"/>
    <w:rsid w:val="0012305C"/>
    <w:rsid w:val="00123384"/>
    <w:rsid w:val="00123A62"/>
    <w:rsid w:val="001240D8"/>
    <w:rsid w:val="0012453A"/>
    <w:rsid w:val="001247C1"/>
    <w:rsid w:val="0012494D"/>
    <w:rsid w:val="00124BAC"/>
    <w:rsid w:val="00124DF3"/>
    <w:rsid w:val="00124EEF"/>
    <w:rsid w:val="00124F2E"/>
    <w:rsid w:val="00125673"/>
    <w:rsid w:val="00125753"/>
    <w:rsid w:val="001258A5"/>
    <w:rsid w:val="00125905"/>
    <w:rsid w:val="00125CA7"/>
    <w:rsid w:val="00125DA7"/>
    <w:rsid w:val="0012600D"/>
    <w:rsid w:val="00126133"/>
    <w:rsid w:val="001266AA"/>
    <w:rsid w:val="001266D2"/>
    <w:rsid w:val="001269B3"/>
    <w:rsid w:val="00126E04"/>
    <w:rsid w:val="001273E7"/>
    <w:rsid w:val="00127DC9"/>
    <w:rsid w:val="00127E25"/>
    <w:rsid w:val="00127ED4"/>
    <w:rsid w:val="00130058"/>
    <w:rsid w:val="001306A1"/>
    <w:rsid w:val="0013075F"/>
    <w:rsid w:val="0013090A"/>
    <w:rsid w:val="00130CF7"/>
    <w:rsid w:val="00130F88"/>
    <w:rsid w:val="00130F99"/>
    <w:rsid w:val="00130FE6"/>
    <w:rsid w:val="00130FF9"/>
    <w:rsid w:val="0013101C"/>
    <w:rsid w:val="001314A4"/>
    <w:rsid w:val="00131727"/>
    <w:rsid w:val="00131B70"/>
    <w:rsid w:val="00131B77"/>
    <w:rsid w:val="00131C85"/>
    <w:rsid w:val="00131CF0"/>
    <w:rsid w:val="00131E7E"/>
    <w:rsid w:val="00132181"/>
    <w:rsid w:val="0013238D"/>
    <w:rsid w:val="001324C9"/>
    <w:rsid w:val="001324D5"/>
    <w:rsid w:val="001326A6"/>
    <w:rsid w:val="001329FD"/>
    <w:rsid w:val="00132D45"/>
    <w:rsid w:val="001330D0"/>
    <w:rsid w:val="00133304"/>
    <w:rsid w:val="00133523"/>
    <w:rsid w:val="00133FE0"/>
    <w:rsid w:val="00133FFF"/>
    <w:rsid w:val="0013443B"/>
    <w:rsid w:val="0013467C"/>
    <w:rsid w:val="00134CEC"/>
    <w:rsid w:val="00135537"/>
    <w:rsid w:val="00135BE8"/>
    <w:rsid w:val="00135F9C"/>
    <w:rsid w:val="00136469"/>
    <w:rsid w:val="001368DD"/>
    <w:rsid w:val="00136E62"/>
    <w:rsid w:val="00137091"/>
    <w:rsid w:val="001374C4"/>
    <w:rsid w:val="00137748"/>
    <w:rsid w:val="00137C8C"/>
    <w:rsid w:val="00137E32"/>
    <w:rsid w:val="00140083"/>
    <w:rsid w:val="00140590"/>
    <w:rsid w:val="001405D6"/>
    <w:rsid w:val="00140858"/>
    <w:rsid w:val="00140DF2"/>
    <w:rsid w:val="0014139E"/>
    <w:rsid w:val="001417AA"/>
    <w:rsid w:val="00141904"/>
    <w:rsid w:val="00141A86"/>
    <w:rsid w:val="00141EAA"/>
    <w:rsid w:val="00142355"/>
    <w:rsid w:val="00142C19"/>
    <w:rsid w:val="00142EAB"/>
    <w:rsid w:val="00142F61"/>
    <w:rsid w:val="0014301C"/>
    <w:rsid w:val="001436EA"/>
    <w:rsid w:val="001437BF"/>
    <w:rsid w:val="00143858"/>
    <w:rsid w:val="001439C9"/>
    <w:rsid w:val="0014452B"/>
    <w:rsid w:val="0014551A"/>
    <w:rsid w:val="001458F1"/>
    <w:rsid w:val="00145AA5"/>
    <w:rsid w:val="001462C3"/>
    <w:rsid w:val="001469DE"/>
    <w:rsid w:val="00146C24"/>
    <w:rsid w:val="00146F69"/>
    <w:rsid w:val="0014748A"/>
    <w:rsid w:val="00147634"/>
    <w:rsid w:val="00147715"/>
    <w:rsid w:val="001478E7"/>
    <w:rsid w:val="001506FF"/>
    <w:rsid w:val="00150A10"/>
    <w:rsid w:val="00150C7B"/>
    <w:rsid w:val="00150E96"/>
    <w:rsid w:val="001514D9"/>
    <w:rsid w:val="00151807"/>
    <w:rsid w:val="00151C30"/>
    <w:rsid w:val="00151DCE"/>
    <w:rsid w:val="0015274F"/>
    <w:rsid w:val="00152814"/>
    <w:rsid w:val="00152E04"/>
    <w:rsid w:val="00152EEF"/>
    <w:rsid w:val="001530CB"/>
    <w:rsid w:val="00153378"/>
    <w:rsid w:val="0015368B"/>
    <w:rsid w:val="00153772"/>
    <w:rsid w:val="00153D01"/>
    <w:rsid w:val="00153D66"/>
    <w:rsid w:val="00153E0E"/>
    <w:rsid w:val="00153FDA"/>
    <w:rsid w:val="00153FF6"/>
    <w:rsid w:val="00154305"/>
    <w:rsid w:val="0015452A"/>
    <w:rsid w:val="001548DC"/>
    <w:rsid w:val="00154B5C"/>
    <w:rsid w:val="0015535B"/>
    <w:rsid w:val="00155559"/>
    <w:rsid w:val="00155762"/>
    <w:rsid w:val="00155797"/>
    <w:rsid w:val="00155C47"/>
    <w:rsid w:val="001562C6"/>
    <w:rsid w:val="00156752"/>
    <w:rsid w:val="0015735B"/>
    <w:rsid w:val="0015798D"/>
    <w:rsid w:val="00157DDD"/>
    <w:rsid w:val="00157E5C"/>
    <w:rsid w:val="0016048D"/>
    <w:rsid w:val="00160490"/>
    <w:rsid w:val="001604CE"/>
    <w:rsid w:val="00160860"/>
    <w:rsid w:val="0016090C"/>
    <w:rsid w:val="00160B35"/>
    <w:rsid w:val="00160E20"/>
    <w:rsid w:val="001610F5"/>
    <w:rsid w:val="0016116E"/>
    <w:rsid w:val="0016156F"/>
    <w:rsid w:val="00161623"/>
    <w:rsid w:val="0016304D"/>
    <w:rsid w:val="001635C3"/>
    <w:rsid w:val="0016364A"/>
    <w:rsid w:val="00163A71"/>
    <w:rsid w:val="00163E61"/>
    <w:rsid w:val="00163FDB"/>
    <w:rsid w:val="001641D9"/>
    <w:rsid w:val="0016460B"/>
    <w:rsid w:val="00164A74"/>
    <w:rsid w:val="00165337"/>
    <w:rsid w:val="001657DF"/>
    <w:rsid w:val="00165A94"/>
    <w:rsid w:val="00165B77"/>
    <w:rsid w:val="00165EB6"/>
    <w:rsid w:val="00165EEC"/>
    <w:rsid w:val="00166029"/>
    <w:rsid w:val="00166402"/>
    <w:rsid w:val="0016646D"/>
    <w:rsid w:val="00166923"/>
    <w:rsid w:val="00166F22"/>
    <w:rsid w:val="0016792D"/>
    <w:rsid w:val="0017008C"/>
    <w:rsid w:val="0017024F"/>
    <w:rsid w:val="001706FA"/>
    <w:rsid w:val="00170835"/>
    <w:rsid w:val="00170B70"/>
    <w:rsid w:val="00170D3B"/>
    <w:rsid w:val="00170E09"/>
    <w:rsid w:val="00170E4C"/>
    <w:rsid w:val="0017100F"/>
    <w:rsid w:val="0017158F"/>
    <w:rsid w:val="00171986"/>
    <w:rsid w:val="00171B30"/>
    <w:rsid w:val="00171BBA"/>
    <w:rsid w:val="00171C6F"/>
    <w:rsid w:val="00171F6F"/>
    <w:rsid w:val="001723E0"/>
    <w:rsid w:val="00172535"/>
    <w:rsid w:val="001726D4"/>
    <w:rsid w:val="00172BF0"/>
    <w:rsid w:val="0017314A"/>
    <w:rsid w:val="001731BE"/>
    <w:rsid w:val="00173A32"/>
    <w:rsid w:val="00173ECA"/>
    <w:rsid w:val="0017408A"/>
    <w:rsid w:val="0017419C"/>
    <w:rsid w:val="0017436B"/>
    <w:rsid w:val="00174643"/>
    <w:rsid w:val="001749BA"/>
    <w:rsid w:val="00174B85"/>
    <w:rsid w:val="00174D46"/>
    <w:rsid w:val="00174D49"/>
    <w:rsid w:val="0017539E"/>
    <w:rsid w:val="001753DF"/>
    <w:rsid w:val="0017549F"/>
    <w:rsid w:val="001756AB"/>
    <w:rsid w:val="00175BFA"/>
    <w:rsid w:val="00175EC3"/>
    <w:rsid w:val="00175EEE"/>
    <w:rsid w:val="00176205"/>
    <w:rsid w:val="001762A6"/>
    <w:rsid w:val="00176A83"/>
    <w:rsid w:val="00176BC8"/>
    <w:rsid w:val="00176E02"/>
    <w:rsid w:val="00176FFA"/>
    <w:rsid w:val="00177024"/>
    <w:rsid w:val="00177041"/>
    <w:rsid w:val="00177440"/>
    <w:rsid w:val="001775D3"/>
    <w:rsid w:val="0017767C"/>
    <w:rsid w:val="00177BB9"/>
    <w:rsid w:val="00177BE7"/>
    <w:rsid w:val="00177CEB"/>
    <w:rsid w:val="00177F57"/>
    <w:rsid w:val="001801EC"/>
    <w:rsid w:val="00180213"/>
    <w:rsid w:val="0018034B"/>
    <w:rsid w:val="0018090B"/>
    <w:rsid w:val="001815B4"/>
    <w:rsid w:val="00181696"/>
    <w:rsid w:val="00181840"/>
    <w:rsid w:val="00181B18"/>
    <w:rsid w:val="00181CF0"/>
    <w:rsid w:val="00182927"/>
    <w:rsid w:val="00182D1C"/>
    <w:rsid w:val="0018327C"/>
    <w:rsid w:val="001836E5"/>
    <w:rsid w:val="00183C55"/>
    <w:rsid w:val="00183C6D"/>
    <w:rsid w:val="001840BD"/>
    <w:rsid w:val="001840C6"/>
    <w:rsid w:val="0018434C"/>
    <w:rsid w:val="001843E9"/>
    <w:rsid w:val="001852C6"/>
    <w:rsid w:val="00185813"/>
    <w:rsid w:val="001859F1"/>
    <w:rsid w:val="00185B11"/>
    <w:rsid w:val="00185C47"/>
    <w:rsid w:val="00186501"/>
    <w:rsid w:val="00186906"/>
    <w:rsid w:val="00186A30"/>
    <w:rsid w:val="00186AF1"/>
    <w:rsid w:val="00186BC1"/>
    <w:rsid w:val="00186EEE"/>
    <w:rsid w:val="00186F41"/>
    <w:rsid w:val="00187375"/>
    <w:rsid w:val="001878D5"/>
    <w:rsid w:val="00190127"/>
    <w:rsid w:val="0019021F"/>
    <w:rsid w:val="00190481"/>
    <w:rsid w:val="001904AF"/>
    <w:rsid w:val="0019068E"/>
    <w:rsid w:val="00190C33"/>
    <w:rsid w:val="00191547"/>
    <w:rsid w:val="00192366"/>
    <w:rsid w:val="00192780"/>
    <w:rsid w:val="0019279A"/>
    <w:rsid w:val="001928FE"/>
    <w:rsid w:val="00192995"/>
    <w:rsid w:val="001929FB"/>
    <w:rsid w:val="0019345E"/>
    <w:rsid w:val="0019384A"/>
    <w:rsid w:val="00193D43"/>
    <w:rsid w:val="00193E41"/>
    <w:rsid w:val="00193EE2"/>
    <w:rsid w:val="001940B5"/>
    <w:rsid w:val="0019429C"/>
    <w:rsid w:val="0019436B"/>
    <w:rsid w:val="00194497"/>
    <w:rsid w:val="0019483B"/>
    <w:rsid w:val="001949A1"/>
    <w:rsid w:val="00194B31"/>
    <w:rsid w:val="00194ED0"/>
    <w:rsid w:val="00194F81"/>
    <w:rsid w:val="001950D7"/>
    <w:rsid w:val="001956DD"/>
    <w:rsid w:val="00195E4D"/>
    <w:rsid w:val="0019623E"/>
    <w:rsid w:val="001962AA"/>
    <w:rsid w:val="001967E5"/>
    <w:rsid w:val="00197472"/>
    <w:rsid w:val="001977E1"/>
    <w:rsid w:val="00197BAA"/>
    <w:rsid w:val="00197BE1"/>
    <w:rsid w:val="001A05D4"/>
    <w:rsid w:val="001A0C2C"/>
    <w:rsid w:val="001A0F79"/>
    <w:rsid w:val="001A1368"/>
    <w:rsid w:val="001A1436"/>
    <w:rsid w:val="001A1C7D"/>
    <w:rsid w:val="001A23F3"/>
    <w:rsid w:val="001A2BAB"/>
    <w:rsid w:val="001A2CB3"/>
    <w:rsid w:val="001A2CBB"/>
    <w:rsid w:val="001A2DBA"/>
    <w:rsid w:val="001A2F00"/>
    <w:rsid w:val="001A3123"/>
    <w:rsid w:val="001A3205"/>
    <w:rsid w:val="001A3484"/>
    <w:rsid w:val="001A3B39"/>
    <w:rsid w:val="001A3BE9"/>
    <w:rsid w:val="001A432C"/>
    <w:rsid w:val="001A43B3"/>
    <w:rsid w:val="001A44BE"/>
    <w:rsid w:val="001A4547"/>
    <w:rsid w:val="001A49F1"/>
    <w:rsid w:val="001A52E9"/>
    <w:rsid w:val="001A55D4"/>
    <w:rsid w:val="001A56AD"/>
    <w:rsid w:val="001A579F"/>
    <w:rsid w:val="001A593B"/>
    <w:rsid w:val="001A5D5F"/>
    <w:rsid w:val="001A5DE6"/>
    <w:rsid w:val="001A5F5B"/>
    <w:rsid w:val="001A5FC2"/>
    <w:rsid w:val="001A5FF0"/>
    <w:rsid w:val="001A6190"/>
    <w:rsid w:val="001A6439"/>
    <w:rsid w:val="001A735A"/>
    <w:rsid w:val="001A76C0"/>
    <w:rsid w:val="001A77D7"/>
    <w:rsid w:val="001A7856"/>
    <w:rsid w:val="001A7A85"/>
    <w:rsid w:val="001A7A88"/>
    <w:rsid w:val="001A7A8F"/>
    <w:rsid w:val="001A7E7D"/>
    <w:rsid w:val="001A7F83"/>
    <w:rsid w:val="001B02A9"/>
    <w:rsid w:val="001B085F"/>
    <w:rsid w:val="001B09E7"/>
    <w:rsid w:val="001B13AD"/>
    <w:rsid w:val="001B1697"/>
    <w:rsid w:val="001B1A81"/>
    <w:rsid w:val="001B27B5"/>
    <w:rsid w:val="001B27E7"/>
    <w:rsid w:val="001B3178"/>
    <w:rsid w:val="001B319E"/>
    <w:rsid w:val="001B3206"/>
    <w:rsid w:val="001B3691"/>
    <w:rsid w:val="001B36C3"/>
    <w:rsid w:val="001B45DF"/>
    <w:rsid w:val="001B4703"/>
    <w:rsid w:val="001B4BA2"/>
    <w:rsid w:val="001B4C02"/>
    <w:rsid w:val="001B4C11"/>
    <w:rsid w:val="001B56F0"/>
    <w:rsid w:val="001B58EA"/>
    <w:rsid w:val="001B5B0B"/>
    <w:rsid w:val="001B60F9"/>
    <w:rsid w:val="001B6127"/>
    <w:rsid w:val="001B6601"/>
    <w:rsid w:val="001B6B79"/>
    <w:rsid w:val="001B77E9"/>
    <w:rsid w:val="001B7A74"/>
    <w:rsid w:val="001B7B72"/>
    <w:rsid w:val="001B7BAF"/>
    <w:rsid w:val="001B7C22"/>
    <w:rsid w:val="001B7C8F"/>
    <w:rsid w:val="001C009A"/>
    <w:rsid w:val="001C00B0"/>
    <w:rsid w:val="001C02E7"/>
    <w:rsid w:val="001C0488"/>
    <w:rsid w:val="001C0959"/>
    <w:rsid w:val="001C0B5B"/>
    <w:rsid w:val="001C0FC2"/>
    <w:rsid w:val="001C1134"/>
    <w:rsid w:val="001C130E"/>
    <w:rsid w:val="001C1987"/>
    <w:rsid w:val="001C22D3"/>
    <w:rsid w:val="001C2EFB"/>
    <w:rsid w:val="001C3741"/>
    <w:rsid w:val="001C3B3F"/>
    <w:rsid w:val="001C4527"/>
    <w:rsid w:val="001C455C"/>
    <w:rsid w:val="001C4FBC"/>
    <w:rsid w:val="001C5256"/>
    <w:rsid w:val="001C5742"/>
    <w:rsid w:val="001C5978"/>
    <w:rsid w:val="001C5A1B"/>
    <w:rsid w:val="001C63B5"/>
    <w:rsid w:val="001C6CCF"/>
    <w:rsid w:val="001C6D02"/>
    <w:rsid w:val="001C70E5"/>
    <w:rsid w:val="001C72CB"/>
    <w:rsid w:val="001C7527"/>
    <w:rsid w:val="001C77BC"/>
    <w:rsid w:val="001D016A"/>
    <w:rsid w:val="001D01A1"/>
    <w:rsid w:val="001D0E48"/>
    <w:rsid w:val="001D0EC4"/>
    <w:rsid w:val="001D1175"/>
    <w:rsid w:val="001D124B"/>
    <w:rsid w:val="001D1563"/>
    <w:rsid w:val="001D15CD"/>
    <w:rsid w:val="001D17D5"/>
    <w:rsid w:val="001D1B36"/>
    <w:rsid w:val="001D1EDC"/>
    <w:rsid w:val="001D2017"/>
    <w:rsid w:val="001D21CA"/>
    <w:rsid w:val="001D23BA"/>
    <w:rsid w:val="001D272C"/>
    <w:rsid w:val="001D29BC"/>
    <w:rsid w:val="001D311E"/>
    <w:rsid w:val="001D3802"/>
    <w:rsid w:val="001D3AEA"/>
    <w:rsid w:val="001D3F5B"/>
    <w:rsid w:val="001D43A5"/>
    <w:rsid w:val="001D444F"/>
    <w:rsid w:val="001D482B"/>
    <w:rsid w:val="001D48CF"/>
    <w:rsid w:val="001D540F"/>
    <w:rsid w:val="001D54D5"/>
    <w:rsid w:val="001D5B12"/>
    <w:rsid w:val="001D6BF1"/>
    <w:rsid w:val="001D7046"/>
    <w:rsid w:val="001D7187"/>
    <w:rsid w:val="001D7270"/>
    <w:rsid w:val="001D7302"/>
    <w:rsid w:val="001D78A3"/>
    <w:rsid w:val="001D7C0C"/>
    <w:rsid w:val="001D7C8F"/>
    <w:rsid w:val="001D7D35"/>
    <w:rsid w:val="001E036B"/>
    <w:rsid w:val="001E0542"/>
    <w:rsid w:val="001E06A6"/>
    <w:rsid w:val="001E0A87"/>
    <w:rsid w:val="001E0E6A"/>
    <w:rsid w:val="001E11DE"/>
    <w:rsid w:val="001E1301"/>
    <w:rsid w:val="001E1B56"/>
    <w:rsid w:val="001E1ED0"/>
    <w:rsid w:val="001E21C4"/>
    <w:rsid w:val="001E29DD"/>
    <w:rsid w:val="001E2A3C"/>
    <w:rsid w:val="001E2D32"/>
    <w:rsid w:val="001E31A0"/>
    <w:rsid w:val="001E3A07"/>
    <w:rsid w:val="001E3CEE"/>
    <w:rsid w:val="001E42A1"/>
    <w:rsid w:val="001E4514"/>
    <w:rsid w:val="001E4573"/>
    <w:rsid w:val="001E473B"/>
    <w:rsid w:val="001E47F9"/>
    <w:rsid w:val="001E4B10"/>
    <w:rsid w:val="001E4D14"/>
    <w:rsid w:val="001E50AF"/>
    <w:rsid w:val="001E5173"/>
    <w:rsid w:val="001E51E8"/>
    <w:rsid w:val="001E52AE"/>
    <w:rsid w:val="001E536A"/>
    <w:rsid w:val="001E5764"/>
    <w:rsid w:val="001E5870"/>
    <w:rsid w:val="001E61F0"/>
    <w:rsid w:val="001E6749"/>
    <w:rsid w:val="001E6E89"/>
    <w:rsid w:val="001E7722"/>
    <w:rsid w:val="001E7729"/>
    <w:rsid w:val="001E7BD9"/>
    <w:rsid w:val="001F05F8"/>
    <w:rsid w:val="001F0A31"/>
    <w:rsid w:val="001F0EE5"/>
    <w:rsid w:val="001F113E"/>
    <w:rsid w:val="001F1B33"/>
    <w:rsid w:val="001F1B69"/>
    <w:rsid w:val="001F28ED"/>
    <w:rsid w:val="001F2A6C"/>
    <w:rsid w:val="001F2B98"/>
    <w:rsid w:val="001F2D55"/>
    <w:rsid w:val="001F3849"/>
    <w:rsid w:val="001F3889"/>
    <w:rsid w:val="001F3B1C"/>
    <w:rsid w:val="001F3B93"/>
    <w:rsid w:val="001F419C"/>
    <w:rsid w:val="001F4490"/>
    <w:rsid w:val="001F4A2B"/>
    <w:rsid w:val="001F4D0C"/>
    <w:rsid w:val="001F4D3F"/>
    <w:rsid w:val="001F512A"/>
    <w:rsid w:val="001F5703"/>
    <w:rsid w:val="001F57D1"/>
    <w:rsid w:val="001F5D18"/>
    <w:rsid w:val="001F5EEF"/>
    <w:rsid w:val="001F63C6"/>
    <w:rsid w:val="001F63DA"/>
    <w:rsid w:val="001F6966"/>
    <w:rsid w:val="001F6B10"/>
    <w:rsid w:val="001F6BEA"/>
    <w:rsid w:val="001F70FB"/>
    <w:rsid w:val="001F71AF"/>
    <w:rsid w:val="001F75B2"/>
    <w:rsid w:val="001F7FCF"/>
    <w:rsid w:val="002002F2"/>
    <w:rsid w:val="00200BC3"/>
    <w:rsid w:val="00200D65"/>
    <w:rsid w:val="00200F14"/>
    <w:rsid w:val="00201230"/>
    <w:rsid w:val="00201C90"/>
    <w:rsid w:val="00201E47"/>
    <w:rsid w:val="00202158"/>
    <w:rsid w:val="00202744"/>
    <w:rsid w:val="002027C3"/>
    <w:rsid w:val="002028C4"/>
    <w:rsid w:val="002029A7"/>
    <w:rsid w:val="00202B6C"/>
    <w:rsid w:val="00202BB2"/>
    <w:rsid w:val="00202F87"/>
    <w:rsid w:val="00203290"/>
    <w:rsid w:val="002032B5"/>
    <w:rsid w:val="00203728"/>
    <w:rsid w:val="00203744"/>
    <w:rsid w:val="00203886"/>
    <w:rsid w:val="00203C8D"/>
    <w:rsid w:val="00203CA9"/>
    <w:rsid w:val="00204B0C"/>
    <w:rsid w:val="00204B1E"/>
    <w:rsid w:val="00204BCD"/>
    <w:rsid w:val="002056AA"/>
    <w:rsid w:val="0020571B"/>
    <w:rsid w:val="00205868"/>
    <w:rsid w:val="002058E1"/>
    <w:rsid w:val="00205B37"/>
    <w:rsid w:val="00206192"/>
    <w:rsid w:val="002065C1"/>
    <w:rsid w:val="00206E21"/>
    <w:rsid w:val="00206E3E"/>
    <w:rsid w:val="0020741F"/>
    <w:rsid w:val="00207479"/>
    <w:rsid w:val="00207B06"/>
    <w:rsid w:val="00207CB8"/>
    <w:rsid w:val="00207F12"/>
    <w:rsid w:val="0021021C"/>
    <w:rsid w:val="0021029C"/>
    <w:rsid w:val="0021057C"/>
    <w:rsid w:val="00210AC7"/>
    <w:rsid w:val="00211098"/>
    <w:rsid w:val="00211644"/>
    <w:rsid w:val="00211791"/>
    <w:rsid w:val="00211E6A"/>
    <w:rsid w:val="00211FCE"/>
    <w:rsid w:val="002120BD"/>
    <w:rsid w:val="0021288D"/>
    <w:rsid w:val="00212A50"/>
    <w:rsid w:val="00213245"/>
    <w:rsid w:val="002133D3"/>
    <w:rsid w:val="00213493"/>
    <w:rsid w:val="00213A79"/>
    <w:rsid w:val="00213AB4"/>
    <w:rsid w:val="00213BDA"/>
    <w:rsid w:val="00213E67"/>
    <w:rsid w:val="00213F76"/>
    <w:rsid w:val="002144E8"/>
    <w:rsid w:val="00214748"/>
    <w:rsid w:val="00214809"/>
    <w:rsid w:val="002154CD"/>
    <w:rsid w:val="0021551A"/>
    <w:rsid w:val="0021580A"/>
    <w:rsid w:val="0021580C"/>
    <w:rsid w:val="00215981"/>
    <w:rsid w:val="00215BD0"/>
    <w:rsid w:val="00215E2A"/>
    <w:rsid w:val="00216712"/>
    <w:rsid w:val="00216B2C"/>
    <w:rsid w:val="00216E71"/>
    <w:rsid w:val="002170EC"/>
    <w:rsid w:val="002171A7"/>
    <w:rsid w:val="0021730B"/>
    <w:rsid w:val="00217312"/>
    <w:rsid w:val="0021792C"/>
    <w:rsid w:val="00217A67"/>
    <w:rsid w:val="00217BDE"/>
    <w:rsid w:val="00217C27"/>
    <w:rsid w:val="00217E18"/>
    <w:rsid w:val="0022006F"/>
    <w:rsid w:val="002205B5"/>
    <w:rsid w:val="002205D4"/>
    <w:rsid w:val="00220645"/>
    <w:rsid w:val="002206DA"/>
    <w:rsid w:val="002206F7"/>
    <w:rsid w:val="00220726"/>
    <w:rsid w:val="002207B1"/>
    <w:rsid w:val="00220D7F"/>
    <w:rsid w:val="00220D8C"/>
    <w:rsid w:val="00220F42"/>
    <w:rsid w:val="0022102C"/>
    <w:rsid w:val="00221282"/>
    <w:rsid w:val="002214A7"/>
    <w:rsid w:val="002218A8"/>
    <w:rsid w:val="00221A28"/>
    <w:rsid w:val="00221BFA"/>
    <w:rsid w:val="00221E29"/>
    <w:rsid w:val="002222E4"/>
    <w:rsid w:val="002223BF"/>
    <w:rsid w:val="0022256D"/>
    <w:rsid w:val="0022270C"/>
    <w:rsid w:val="00223651"/>
    <w:rsid w:val="00223A1A"/>
    <w:rsid w:val="002240AD"/>
    <w:rsid w:val="00224965"/>
    <w:rsid w:val="00224C4B"/>
    <w:rsid w:val="00225213"/>
    <w:rsid w:val="00225941"/>
    <w:rsid w:val="00225B7E"/>
    <w:rsid w:val="00225D03"/>
    <w:rsid w:val="00225D32"/>
    <w:rsid w:val="00225EC1"/>
    <w:rsid w:val="002265F1"/>
    <w:rsid w:val="00226B38"/>
    <w:rsid w:val="00226E45"/>
    <w:rsid w:val="0022735E"/>
    <w:rsid w:val="0022762D"/>
    <w:rsid w:val="002278BE"/>
    <w:rsid w:val="00227DF2"/>
    <w:rsid w:val="002302EF"/>
    <w:rsid w:val="00230C61"/>
    <w:rsid w:val="00231A71"/>
    <w:rsid w:val="00232181"/>
    <w:rsid w:val="002322EE"/>
    <w:rsid w:val="00232B89"/>
    <w:rsid w:val="002337A5"/>
    <w:rsid w:val="00233A4F"/>
    <w:rsid w:val="00233C4E"/>
    <w:rsid w:val="00233D1D"/>
    <w:rsid w:val="00233E0D"/>
    <w:rsid w:val="002341D8"/>
    <w:rsid w:val="0023422E"/>
    <w:rsid w:val="002343FF"/>
    <w:rsid w:val="00234669"/>
    <w:rsid w:val="00234822"/>
    <w:rsid w:val="00234865"/>
    <w:rsid w:val="00234BC5"/>
    <w:rsid w:val="00234F4A"/>
    <w:rsid w:val="0023518F"/>
    <w:rsid w:val="002354D1"/>
    <w:rsid w:val="002355A5"/>
    <w:rsid w:val="00235A68"/>
    <w:rsid w:val="00235EED"/>
    <w:rsid w:val="00236151"/>
    <w:rsid w:val="002361D6"/>
    <w:rsid w:val="00236288"/>
    <w:rsid w:val="0023640F"/>
    <w:rsid w:val="00236524"/>
    <w:rsid w:val="002365DF"/>
    <w:rsid w:val="00236D96"/>
    <w:rsid w:val="00236E3D"/>
    <w:rsid w:val="0023730E"/>
    <w:rsid w:val="00237C16"/>
    <w:rsid w:val="00237C8C"/>
    <w:rsid w:val="00237EF0"/>
    <w:rsid w:val="00240062"/>
    <w:rsid w:val="00240758"/>
    <w:rsid w:val="00240902"/>
    <w:rsid w:val="00240C10"/>
    <w:rsid w:val="00240E75"/>
    <w:rsid w:val="00241356"/>
    <w:rsid w:val="002418A2"/>
    <w:rsid w:val="00241B1F"/>
    <w:rsid w:val="00241B2D"/>
    <w:rsid w:val="00241C5C"/>
    <w:rsid w:val="00241E5E"/>
    <w:rsid w:val="0024217D"/>
    <w:rsid w:val="002421FE"/>
    <w:rsid w:val="00242217"/>
    <w:rsid w:val="002424D1"/>
    <w:rsid w:val="002425C9"/>
    <w:rsid w:val="0024265A"/>
    <w:rsid w:val="0024272E"/>
    <w:rsid w:val="0024280A"/>
    <w:rsid w:val="0024282B"/>
    <w:rsid w:val="002429DE"/>
    <w:rsid w:val="00242AAD"/>
    <w:rsid w:val="00242DCF"/>
    <w:rsid w:val="00242F6F"/>
    <w:rsid w:val="002434B9"/>
    <w:rsid w:val="002434C9"/>
    <w:rsid w:val="00243640"/>
    <w:rsid w:val="0024390D"/>
    <w:rsid w:val="002446F2"/>
    <w:rsid w:val="002447B8"/>
    <w:rsid w:val="002447DF"/>
    <w:rsid w:val="002447F5"/>
    <w:rsid w:val="0024485C"/>
    <w:rsid w:val="002448B9"/>
    <w:rsid w:val="00244A57"/>
    <w:rsid w:val="00244BF9"/>
    <w:rsid w:val="00245146"/>
    <w:rsid w:val="00245797"/>
    <w:rsid w:val="00245E4B"/>
    <w:rsid w:val="00245E95"/>
    <w:rsid w:val="00245EDE"/>
    <w:rsid w:val="002461D5"/>
    <w:rsid w:val="00246281"/>
    <w:rsid w:val="00246708"/>
    <w:rsid w:val="00246764"/>
    <w:rsid w:val="00246BD4"/>
    <w:rsid w:val="00246D4A"/>
    <w:rsid w:val="00246DE7"/>
    <w:rsid w:val="002471C7"/>
    <w:rsid w:val="0024753A"/>
    <w:rsid w:val="00247932"/>
    <w:rsid w:val="00247BBC"/>
    <w:rsid w:val="00247FEE"/>
    <w:rsid w:val="00250004"/>
    <w:rsid w:val="00250855"/>
    <w:rsid w:val="00250897"/>
    <w:rsid w:val="00250943"/>
    <w:rsid w:val="00250CA7"/>
    <w:rsid w:val="0025127C"/>
    <w:rsid w:val="00251430"/>
    <w:rsid w:val="002514B8"/>
    <w:rsid w:val="002515A4"/>
    <w:rsid w:val="002518CC"/>
    <w:rsid w:val="002518ED"/>
    <w:rsid w:val="00251FC2"/>
    <w:rsid w:val="0025227E"/>
    <w:rsid w:val="00252290"/>
    <w:rsid w:val="002523BA"/>
    <w:rsid w:val="00252665"/>
    <w:rsid w:val="0025294D"/>
    <w:rsid w:val="00252A32"/>
    <w:rsid w:val="00252BBC"/>
    <w:rsid w:val="00252F65"/>
    <w:rsid w:val="002531A2"/>
    <w:rsid w:val="00253498"/>
    <w:rsid w:val="002535D2"/>
    <w:rsid w:val="002535EA"/>
    <w:rsid w:val="002538EC"/>
    <w:rsid w:val="002539E2"/>
    <w:rsid w:val="00253B32"/>
    <w:rsid w:val="00253C53"/>
    <w:rsid w:val="00253EDE"/>
    <w:rsid w:val="002546F3"/>
    <w:rsid w:val="002548A1"/>
    <w:rsid w:val="00254D67"/>
    <w:rsid w:val="00254DC2"/>
    <w:rsid w:val="0025511F"/>
    <w:rsid w:val="002551A9"/>
    <w:rsid w:val="00255310"/>
    <w:rsid w:val="00255698"/>
    <w:rsid w:val="0025575D"/>
    <w:rsid w:val="00255864"/>
    <w:rsid w:val="00255BF5"/>
    <w:rsid w:val="00255EEA"/>
    <w:rsid w:val="0025673C"/>
    <w:rsid w:val="00256791"/>
    <w:rsid w:val="00256D4A"/>
    <w:rsid w:val="00257261"/>
    <w:rsid w:val="002577D1"/>
    <w:rsid w:val="00257B5B"/>
    <w:rsid w:val="00257F3E"/>
    <w:rsid w:val="00257FE9"/>
    <w:rsid w:val="00260073"/>
    <w:rsid w:val="00260C30"/>
    <w:rsid w:val="00260D8B"/>
    <w:rsid w:val="00260EAA"/>
    <w:rsid w:val="002610A8"/>
    <w:rsid w:val="0026144B"/>
    <w:rsid w:val="00261A21"/>
    <w:rsid w:val="00261E09"/>
    <w:rsid w:val="002621A6"/>
    <w:rsid w:val="002623C2"/>
    <w:rsid w:val="00262626"/>
    <w:rsid w:val="0026268F"/>
    <w:rsid w:val="00262BDE"/>
    <w:rsid w:val="00262DD8"/>
    <w:rsid w:val="00262EC5"/>
    <w:rsid w:val="002630F6"/>
    <w:rsid w:val="00263117"/>
    <w:rsid w:val="0026347B"/>
    <w:rsid w:val="0026361B"/>
    <w:rsid w:val="00263B93"/>
    <w:rsid w:val="002643A0"/>
    <w:rsid w:val="002650C7"/>
    <w:rsid w:val="0026526B"/>
    <w:rsid w:val="00265413"/>
    <w:rsid w:val="00265D4E"/>
    <w:rsid w:val="0026624D"/>
    <w:rsid w:val="00266D0C"/>
    <w:rsid w:val="00267132"/>
    <w:rsid w:val="00267586"/>
    <w:rsid w:val="00267A91"/>
    <w:rsid w:val="00267A9B"/>
    <w:rsid w:val="00267BA3"/>
    <w:rsid w:val="0027046C"/>
    <w:rsid w:val="002704C8"/>
    <w:rsid w:val="002704F7"/>
    <w:rsid w:val="00270CFA"/>
    <w:rsid w:val="00270EBE"/>
    <w:rsid w:val="002712A4"/>
    <w:rsid w:val="002723D0"/>
    <w:rsid w:val="00272574"/>
    <w:rsid w:val="0027257C"/>
    <w:rsid w:val="002725A2"/>
    <w:rsid w:val="002730A6"/>
    <w:rsid w:val="002732F0"/>
    <w:rsid w:val="002734B1"/>
    <w:rsid w:val="00273738"/>
    <w:rsid w:val="00273860"/>
    <w:rsid w:val="00273CA4"/>
    <w:rsid w:val="002740C5"/>
    <w:rsid w:val="00274110"/>
    <w:rsid w:val="00274144"/>
    <w:rsid w:val="002741BE"/>
    <w:rsid w:val="002742AF"/>
    <w:rsid w:val="00274BFE"/>
    <w:rsid w:val="00274D6A"/>
    <w:rsid w:val="00274FC5"/>
    <w:rsid w:val="00275160"/>
    <w:rsid w:val="002752D6"/>
    <w:rsid w:val="0027546F"/>
    <w:rsid w:val="00275857"/>
    <w:rsid w:val="00275A96"/>
    <w:rsid w:val="00275B9A"/>
    <w:rsid w:val="00275F61"/>
    <w:rsid w:val="00275FBB"/>
    <w:rsid w:val="0027616E"/>
    <w:rsid w:val="00276BAB"/>
    <w:rsid w:val="00276E2F"/>
    <w:rsid w:val="00276F4D"/>
    <w:rsid w:val="00277387"/>
    <w:rsid w:val="002775CE"/>
    <w:rsid w:val="0027765B"/>
    <w:rsid w:val="00277D9A"/>
    <w:rsid w:val="00280608"/>
    <w:rsid w:val="00280807"/>
    <w:rsid w:val="0028162C"/>
    <w:rsid w:val="00281660"/>
    <w:rsid w:val="0028216C"/>
    <w:rsid w:val="0028271E"/>
    <w:rsid w:val="00282831"/>
    <w:rsid w:val="002833A1"/>
    <w:rsid w:val="002834A7"/>
    <w:rsid w:val="002835BA"/>
    <w:rsid w:val="002837F3"/>
    <w:rsid w:val="002839DB"/>
    <w:rsid w:val="00283C4F"/>
    <w:rsid w:val="00283C91"/>
    <w:rsid w:val="002847AE"/>
    <w:rsid w:val="00284826"/>
    <w:rsid w:val="00284AF5"/>
    <w:rsid w:val="00284F20"/>
    <w:rsid w:val="002858EF"/>
    <w:rsid w:val="00285AF1"/>
    <w:rsid w:val="00285D88"/>
    <w:rsid w:val="00285E5E"/>
    <w:rsid w:val="00286159"/>
    <w:rsid w:val="00286E0F"/>
    <w:rsid w:val="00287010"/>
    <w:rsid w:val="002870E2"/>
    <w:rsid w:val="0028722F"/>
    <w:rsid w:val="002872C5"/>
    <w:rsid w:val="002874EC"/>
    <w:rsid w:val="002876F6"/>
    <w:rsid w:val="00287896"/>
    <w:rsid w:val="00287A89"/>
    <w:rsid w:val="00287CAB"/>
    <w:rsid w:val="00290974"/>
    <w:rsid w:val="00290988"/>
    <w:rsid w:val="00290C21"/>
    <w:rsid w:val="00290C70"/>
    <w:rsid w:val="00290F1F"/>
    <w:rsid w:val="002914D2"/>
    <w:rsid w:val="00291ABA"/>
    <w:rsid w:val="00291CA1"/>
    <w:rsid w:val="00292071"/>
    <w:rsid w:val="00292183"/>
    <w:rsid w:val="002921FD"/>
    <w:rsid w:val="002925CB"/>
    <w:rsid w:val="002928E2"/>
    <w:rsid w:val="00292FAA"/>
    <w:rsid w:val="00293227"/>
    <w:rsid w:val="00293D54"/>
    <w:rsid w:val="00293E62"/>
    <w:rsid w:val="002941ED"/>
    <w:rsid w:val="00294458"/>
    <w:rsid w:val="00294518"/>
    <w:rsid w:val="00294629"/>
    <w:rsid w:val="002948B1"/>
    <w:rsid w:val="00294A7D"/>
    <w:rsid w:val="00294B1B"/>
    <w:rsid w:val="00294FF7"/>
    <w:rsid w:val="00294FFA"/>
    <w:rsid w:val="002955BB"/>
    <w:rsid w:val="00295993"/>
    <w:rsid w:val="0029602D"/>
    <w:rsid w:val="00296496"/>
    <w:rsid w:val="00296771"/>
    <w:rsid w:val="00296BA7"/>
    <w:rsid w:val="0029732F"/>
    <w:rsid w:val="00297624"/>
    <w:rsid w:val="002977FD"/>
    <w:rsid w:val="002978C6"/>
    <w:rsid w:val="00297BC2"/>
    <w:rsid w:val="002A0170"/>
    <w:rsid w:val="002A0213"/>
    <w:rsid w:val="002A0312"/>
    <w:rsid w:val="002A03BF"/>
    <w:rsid w:val="002A10FE"/>
    <w:rsid w:val="002A1329"/>
    <w:rsid w:val="002A15F4"/>
    <w:rsid w:val="002A161C"/>
    <w:rsid w:val="002A1959"/>
    <w:rsid w:val="002A2055"/>
    <w:rsid w:val="002A266D"/>
    <w:rsid w:val="002A28CB"/>
    <w:rsid w:val="002A29DA"/>
    <w:rsid w:val="002A2BAC"/>
    <w:rsid w:val="002A2D1B"/>
    <w:rsid w:val="002A30D4"/>
    <w:rsid w:val="002A318B"/>
    <w:rsid w:val="002A322E"/>
    <w:rsid w:val="002A3556"/>
    <w:rsid w:val="002A3799"/>
    <w:rsid w:val="002A39BD"/>
    <w:rsid w:val="002A3C6F"/>
    <w:rsid w:val="002A3E7E"/>
    <w:rsid w:val="002A44B5"/>
    <w:rsid w:val="002A48FF"/>
    <w:rsid w:val="002A4C69"/>
    <w:rsid w:val="002A4D2F"/>
    <w:rsid w:val="002A4F2E"/>
    <w:rsid w:val="002A5500"/>
    <w:rsid w:val="002A5899"/>
    <w:rsid w:val="002A5E04"/>
    <w:rsid w:val="002A6180"/>
    <w:rsid w:val="002A62DD"/>
    <w:rsid w:val="002A6429"/>
    <w:rsid w:val="002A642B"/>
    <w:rsid w:val="002A6525"/>
    <w:rsid w:val="002A658D"/>
    <w:rsid w:val="002A6818"/>
    <w:rsid w:val="002A6CCC"/>
    <w:rsid w:val="002A7556"/>
    <w:rsid w:val="002A7969"/>
    <w:rsid w:val="002B0434"/>
    <w:rsid w:val="002B07CE"/>
    <w:rsid w:val="002B0A5D"/>
    <w:rsid w:val="002B0E3D"/>
    <w:rsid w:val="002B10B9"/>
    <w:rsid w:val="002B152F"/>
    <w:rsid w:val="002B15A7"/>
    <w:rsid w:val="002B16CA"/>
    <w:rsid w:val="002B1777"/>
    <w:rsid w:val="002B1975"/>
    <w:rsid w:val="002B1EFD"/>
    <w:rsid w:val="002B20CD"/>
    <w:rsid w:val="002B2723"/>
    <w:rsid w:val="002B27A1"/>
    <w:rsid w:val="002B292A"/>
    <w:rsid w:val="002B292F"/>
    <w:rsid w:val="002B3B3B"/>
    <w:rsid w:val="002B3F9C"/>
    <w:rsid w:val="002B4472"/>
    <w:rsid w:val="002B4893"/>
    <w:rsid w:val="002B4E9E"/>
    <w:rsid w:val="002B528A"/>
    <w:rsid w:val="002B52E2"/>
    <w:rsid w:val="002B5510"/>
    <w:rsid w:val="002B55CF"/>
    <w:rsid w:val="002B585E"/>
    <w:rsid w:val="002B592E"/>
    <w:rsid w:val="002B5AF1"/>
    <w:rsid w:val="002B5E4A"/>
    <w:rsid w:val="002B5FFE"/>
    <w:rsid w:val="002B615B"/>
    <w:rsid w:val="002B62AB"/>
    <w:rsid w:val="002B635A"/>
    <w:rsid w:val="002B6409"/>
    <w:rsid w:val="002B69A1"/>
    <w:rsid w:val="002B6AD2"/>
    <w:rsid w:val="002B6D08"/>
    <w:rsid w:val="002B72A3"/>
    <w:rsid w:val="002B76F2"/>
    <w:rsid w:val="002B77D6"/>
    <w:rsid w:val="002B7A60"/>
    <w:rsid w:val="002B7DB5"/>
    <w:rsid w:val="002C00C8"/>
    <w:rsid w:val="002C0265"/>
    <w:rsid w:val="002C06DD"/>
    <w:rsid w:val="002C0B8D"/>
    <w:rsid w:val="002C0FEE"/>
    <w:rsid w:val="002C158D"/>
    <w:rsid w:val="002C16B6"/>
    <w:rsid w:val="002C1846"/>
    <w:rsid w:val="002C1939"/>
    <w:rsid w:val="002C2031"/>
    <w:rsid w:val="002C25CB"/>
    <w:rsid w:val="002C273C"/>
    <w:rsid w:val="002C2896"/>
    <w:rsid w:val="002C29C6"/>
    <w:rsid w:val="002C29EE"/>
    <w:rsid w:val="002C2ED6"/>
    <w:rsid w:val="002C2F80"/>
    <w:rsid w:val="002C351B"/>
    <w:rsid w:val="002C3BE3"/>
    <w:rsid w:val="002C3EB3"/>
    <w:rsid w:val="002C3ED4"/>
    <w:rsid w:val="002C423E"/>
    <w:rsid w:val="002C47FB"/>
    <w:rsid w:val="002C4818"/>
    <w:rsid w:val="002C4C10"/>
    <w:rsid w:val="002C4C1B"/>
    <w:rsid w:val="002C4D7A"/>
    <w:rsid w:val="002C4E26"/>
    <w:rsid w:val="002C5163"/>
    <w:rsid w:val="002C525B"/>
    <w:rsid w:val="002C56D6"/>
    <w:rsid w:val="002C5CE7"/>
    <w:rsid w:val="002C6077"/>
    <w:rsid w:val="002C61DB"/>
    <w:rsid w:val="002C644E"/>
    <w:rsid w:val="002C64A8"/>
    <w:rsid w:val="002C65AB"/>
    <w:rsid w:val="002C65B6"/>
    <w:rsid w:val="002C6F0A"/>
    <w:rsid w:val="002C705B"/>
    <w:rsid w:val="002C70F4"/>
    <w:rsid w:val="002C7145"/>
    <w:rsid w:val="002C72A6"/>
    <w:rsid w:val="002C7BE1"/>
    <w:rsid w:val="002C7DDF"/>
    <w:rsid w:val="002C7FD1"/>
    <w:rsid w:val="002D039F"/>
    <w:rsid w:val="002D05CA"/>
    <w:rsid w:val="002D0685"/>
    <w:rsid w:val="002D0AA8"/>
    <w:rsid w:val="002D0AA9"/>
    <w:rsid w:val="002D0BA3"/>
    <w:rsid w:val="002D0C5C"/>
    <w:rsid w:val="002D0EC3"/>
    <w:rsid w:val="002D13AA"/>
    <w:rsid w:val="002D1610"/>
    <w:rsid w:val="002D1804"/>
    <w:rsid w:val="002D194C"/>
    <w:rsid w:val="002D2003"/>
    <w:rsid w:val="002D2274"/>
    <w:rsid w:val="002D2982"/>
    <w:rsid w:val="002D2BC7"/>
    <w:rsid w:val="002D2C0F"/>
    <w:rsid w:val="002D2CE4"/>
    <w:rsid w:val="002D2F2F"/>
    <w:rsid w:val="002D2F99"/>
    <w:rsid w:val="002D3104"/>
    <w:rsid w:val="002D337B"/>
    <w:rsid w:val="002D3956"/>
    <w:rsid w:val="002D40CB"/>
    <w:rsid w:val="002D4A06"/>
    <w:rsid w:val="002D4A63"/>
    <w:rsid w:val="002D4BE4"/>
    <w:rsid w:val="002D5395"/>
    <w:rsid w:val="002D5671"/>
    <w:rsid w:val="002D5717"/>
    <w:rsid w:val="002D5D9D"/>
    <w:rsid w:val="002D61CF"/>
    <w:rsid w:val="002D6495"/>
    <w:rsid w:val="002D6641"/>
    <w:rsid w:val="002D6909"/>
    <w:rsid w:val="002D69C9"/>
    <w:rsid w:val="002D6FDC"/>
    <w:rsid w:val="002D70EA"/>
    <w:rsid w:val="002D71C0"/>
    <w:rsid w:val="002D7257"/>
    <w:rsid w:val="002D7611"/>
    <w:rsid w:val="002D76BB"/>
    <w:rsid w:val="002D7A55"/>
    <w:rsid w:val="002E02CE"/>
    <w:rsid w:val="002E050A"/>
    <w:rsid w:val="002E0630"/>
    <w:rsid w:val="002E07B0"/>
    <w:rsid w:val="002E0F36"/>
    <w:rsid w:val="002E1433"/>
    <w:rsid w:val="002E1489"/>
    <w:rsid w:val="002E1639"/>
    <w:rsid w:val="002E1692"/>
    <w:rsid w:val="002E2174"/>
    <w:rsid w:val="002E21B3"/>
    <w:rsid w:val="002E2217"/>
    <w:rsid w:val="002E252E"/>
    <w:rsid w:val="002E29E0"/>
    <w:rsid w:val="002E2AC8"/>
    <w:rsid w:val="002E2B5B"/>
    <w:rsid w:val="002E301E"/>
    <w:rsid w:val="002E34EF"/>
    <w:rsid w:val="002E3714"/>
    <w:rsid w:val="002E37C0"/>
    <w:rsid w:val="002E3876"/>
    <w:rsid w:val="002E39E1"/>
    <w:rsid w:val="002E3A50"/>
    <w:rsid w:val="002E3C02"/>
    <w:rsid w:val="002E44A9"/>
    <w:rsid w:val="002E4B88"/>
    <w:rsid w:val="002E4EA0"/>
    <w:rsid w:val="002E4F41"/>
    <w:rsid w:val="002E5025"/>
    <w:rsid w:val="002E5029"/>
    <w:rsid w:val="002E57BE"/>
    <w:rsid w:val="002E5B07"/>
    <w:rsid w:val="002E633D"/>
    <w:rsid w:val="002E6375"/>
    <w:rsid w:val="002E659E"/>
    <w:rsid w:val="002E6613"/>
    <w:rsid w:val="002E692B"/>
    <w:rsid w:val="002E6AF1"/>
    <w:rsid w:val="002E6D40"/>
    <w:rsid w:val="002E6E0F"/>
    <w:rsid w:val="002E6EF8"/>
    <w:rsid w:val="002E7284"/>
    <w:rsid w:val="002E78F1"/>
    <w:rsid w:val="002E7A83"/>
    <w:rsid w:val="002F0073"/>
    <w:rsid w:val="002F053E"/>
    <w:rsid w:val="002F0836"/>
    <w:rsid w:val="002F0981"/>
    <w:rsid w:val="002F0999"/>
    <w:rsid w:val="002F0EA7"/>
    <w:rsid w:val="002F1275"/>
    <w:rsid w:val="002F13DE"/>
    <w:rsid w:val="002F18B2"/>
    <w:rsid w:val="002F1C94"/>
    <w:rsid w:val="002F2027"/>
    <w:rsid w:val="002F2380"/>
    <w:rsid w:val="002F24EF"/>
    <w:rsid w:val="002F2797"/>
    <w:rsid w:val="002F2815"/>
    <w:rsid w:val="002F2947"/>
    <w:rsid w:val="002F29EC"/>
    <w:rsid w:val="002F2B36"/>
    <w:rsid w:val="002F2BE6"/>
    <w:rsid w:val="002F2F94"/>
    <w:rsid w:val="002F3443"/>
    <w:rsid w:val="002F3D10"/>
    <w:rsid w:val="002F3F8F"/>
    <w:rsid w:val="002F48DD"/>
    <w:rsid w:val="002F4BE5"/>
    <w:rsid w:val="002F4FD0"/>
    <w:rsid w:val="002F52C8"/>
    <w:rsid w:val="002F57A8"/>
    <w:rsid w:val="002F5980"/>
    <w:rsid w:val="002F5ADB"/>
    <w:rsid w:val="002F5C44"/>
    <w:rsid w:val="002F5C78"/>
    <w:rsid w:val="002F5D29"/>
    <w:rsid w:val="002F63B1"/>
    <w:rsid w:val="002F63FF"/>
    <w:rsid w:val="002F6B98"/>
    <w:rsid w:val="002F6C85"/>
    <w:rsid w:val="002F6ECF"/>
    <w:rsid w:val="002F7045"/>
    <w:rsid w:val="002F7C7D"/>
    <w:rsid w:val="0030059F"/>
    <w:rsid w:val="00300CCB"/>
    <w:rsid w:val="00301215"/>
    <w:rsid w:val="00302218"/>
    <w:rsid w:val="00302411"/>
    <w:rsid w:val="0030346F"/>
    <w:rsid w:val="003034F5"/>
    <w:rsid w:val="00304462"/>
    <w:rsid w:val="0030467B"/>
    <w:rsid w:val="0030478A"/>
    <w:rsid w:val="00304D33"/>
    <w:rsid w:val="00304E36"/>
    <w:rsid w:val="00304EAD"/>
    <w:rsid w:val="00305127"/>
    <w:rsid w:val="00305253"/>
    <w:rsid w:val="003057A2"/>
    <w:rsid w:val="00305AE6"/>
    <w:rsid w:val="00305F98"/>
    <w:rsid w:val="00306246"/>
    <w:rsid w:val="00306278"/>
    <w:rsid w:val="0030630A"/>
    <w:rsid w:val="00306424"/>
    <w:rsid w:val="003066E0"/>
    <w:rsid w:val="00306743"/>
    <w:rsid w:val="00306DDB"/>
    <w:rsid w:val="00307040"/>
    <w:rsid w:val="003070A0"/>
    <w:rsid w:val="00307261"/>
    <w:rsid w:val="00307488"/>
    <w:rsid w:val="0030752C"/>
    <w:rsid w:val="00307BD7"/>
    <w:rsid w:val="00307EF1"/>
    <w:rsid w:val="00310357"/>
    <w:rsid w:val="00310643"/>
    <w:rsid w:val="00310A0E"/>
    <w:rsid w:val="00310B36"/>
    <w:rsid w:val="00310B96"/>
    <w:rsid w:val="00310C67"/>
    <w:rsid w:val="00310FAF"/>
    <w:rsid w:val="00311A1C"/>
    <w:rsid w:val="00311B3A"/>
    <w:rsid w:val="00311F61"/>
    <w:rsid w:val="00312045"/>
    <w:rsid w:val="0031205A"/>
    <w:rsid w:val="0031264A"/>
    <w:rsid w:val="00312977"/>
    <w:rsid w:val="00312B5B"/>
    <w:rsid w:val="00312CEC"/>
    <w:rsid w:val="0031303C"/>
    <w:rsid w:val="00313523"/>
    <w:rsid w:val="00313690"/>
    <w:rsid w:val="00313837"/>
    <w:rsid w:val="00313943"/>
    <w:rsid w:val="00313E5A"/>
    <w:rsid w:val="00314116"/>
    <w:rsid w:val="0031418A"/>
    <w:rsid w:val="00314791"/>
    <w:rsid w:val="00314C5A"/>
    <w:rsid w:val="00314D56"/>
    <w:rsid w:val="00314E8E"/>
    <w:rsid w:val="003155DB"/>
    <w:rsid w:val="00315843"/>
    <w:rsid w:val="003159F4"/>
    <w:rsid w:val="0031610C"/>
    <w:rsid w:val="0031644A"/>
    <w:rsid w:val="003168F1"/>
    <w:rsid w:val="00316BA3"/>
    <w:rsid w:val="00316D35"/>
    <w:rsid w:val="00316F19"/>
    <w:rsid w:val="003170F2"/>
    <w:rsid w:val="003178E9"/>
    <w:rsid w:val="00320213"/>
    <w:rsid w:val="003203BF"/>
    <w:rsid w:val="0032063A"/>
    <w:rsid w:val="0032065D"/>
    <w:rsid w:val="00320918"/>
    <w:rsid w:val="00320B7D"/>
    <w:rsid w:val="00320D7E"/>
    <w:rsid w:val="00320F65"/>
    <w:rsid w:val="003212A7"/>
    <w:rsid w:val="003214E0"/>
    <w:rsid w:val="003214FF"/>
    <w:rsid w:val="00321518"/>
    <w:rsid w:val="00321934"/>
    <w:rsid w:val="00321DBC"/>
    <w:rsid w:val="00321FC8"/>
    <w:rsid w:val="00322154"/>
    <w:rsid w:val="00322162"/>
    <w:rsid w:val="0032220C"/>
    <w:rsid w:val="00322352"/>
    <w:rsid w:val="00322553"/>
    <w:rsid w:val="0032307D"/>
    <w:rsid w:val="003230C9"/>
    <w:rsid w:val="003234C3"/>
    <w:rsid w:val="00323DF1"/>
    <w:rsid w:val="00323E46"/>
    <w:rsid w:val="00324377"/>
    <w:rsid w:val="003244B5"/>
    <w:rsid w:val="0032452F"/>
    <w:rsid w:val="003247D9"/>
    <w:rsid w:val="003248A2"/>
    <w:rsid w:val="00325802"/>
    <w:rsid w:val="0032597D"/>
    <w:rsid w:val="00325C97"/>
    <w:rsid w:val="003261E2"/>
    <w:rsid w:val="00326364"/>
    <w:rsid w:val="00326663"/>
    <w:rsid w:val="003267EF"/>
    <w:rsid w:val="0032687B"/>
    <w:rsid w:val="00326A21"/>
    <w:rsid w:val="00326A90"/>
    <w:rsid w:val="00326F36"/>
    <w:rsid w:val="00327247"/>
    <w:rsid w:val="00327531"/>
    <w:rsid w:val="00327A2C"/>
    <w:rsid w:val="00327C31"/>
    <w:rsid w:val="00327F50"/>
    <w:rsid w:val="003308AC"/>
    <w:rsid w:val="00330B79"/>
    <w:rsid w:val="00330C04"/>
    <w:rsid w:val="00330F35"/>
    <w:rsid w:val="00330F62"/>
    <w:rsid w:val="003311F9"/>
    <w:rsid w:val="00331213"/>
    <w:rsid w:val="003312FA"/>
    <w:rsid w:val="003314DC"/>
    <w:rsid w:val="003315EC"/>
    <w:rsid w:val="0033167B"/>
    <w:rsid w:val="00331CC0"/>
    <w:rsid w:val="0033287E"/>
    <w:rsid w:val="00332D23"/>
    <w:rsid w:val="00332E9A"/>
    <w:rsid w:val="00333909"/>
    <w:rsid w:val="0033390C"/>
    <w:rsid w:val="00333B14"/>
    <w:rsid w:val="00333CE0"/>
    <w:rsid w:val="00333CF5"/>
    <w:rsid w:val="00333DF1"/>
    <w:rsid w:val="00334696"/>
    <w:rsid w:val="00334A54"/>
    <w:rsid w:val="00334C56"/>
    <w:rsid w:val="00334C95"/>
    <w:rsid w:val="00334D99"/>
    <w:rsid w:val="003352DC"/>
    <w:rsid w:val="003354B9"/>
    <w:rsid w:val="003356DC"/>
    <w:rsid w:val="00335846"/>
    <w:rsid w:val="00335B84"/>
    <w:rsid w:val="003360DB"/>
    <w:rsid w:val="0033611B"/>
    <w:rsid w:val="003363FA"/>
    <w:rsid w:val="00336474"/>
    <w:rsid w:val="003367B5"/>
    <w:rsid w:val="003367D1"/>
    <w:rsid w:val="00336A9C"/>
    <w:rsid w:val="00337031"/>
    <w:rsid w:val="0033733C"/>
    <w:rsid w:val="0033739D"/>
    <w:rsid w:val="00337519"/>
    <w:rsid w:val="00337522"/>
    <w:rsid w:val="00337E5B"/>
    <w:rsid w:val="00340248"/>
    <w:rsid w:val="003405AF"/>
    <w:rsid w:val="00340613"/>
    <w:rsid w:val="00340AC5"/>
    <w:rsid w:val="00340D71"/>
    <w:rsid w:val="00340F7F"/>
    <w:rsid w:val="003414B8"/>
    <w:rsid w:val="003415AE"/>
    <w:rsid w:val="003415E8"/>
    <w:rsid w:val="0034191B"/>
    <w:rsid w:val="0034218E"/>
    <w:rsid w:val="003421AB"/>
    <w:rsid w:val="00342443"/>
    <w:rsid w:val="0034272A"/>
    <w:rsid w:val="00343063"/>
    <w:rsid w:val="003433F1"/>
    <w:rsid w:val="00343876"/>
    <w:rsid w:val="003439A0"/>
    <w:rsid w:val="00343E75"/>
    <w:rsid w:val="00343F03"/>
    <w:rsid w:val="00344491"/>
    <w:rsid w:val="00344545"/>
    <w:rsid w:val="0034460D"/>
    <w:rsid w:val="00344623"/>
    <w:rsid w:val="00344659"/>
    <w:rsid w:val="003448E3"/>
    <w:rsid w:val="00344CAC"/>
    <w:rsid w:val="00344DFC"/>
    <w:rsid w:val="00344EB9"/>
    <w:rsid w:val="00345718"/>
    <w:rsid w:val="0034574C"/>
    <w:rsid w:val="00345774"/>
    <w:rsid w:val="003458AB"/>
    <w:rsid w:val="0034595D"/>
    <w:rsid w:val="00345CBE"/>
    <w:rsid w:val="00345E30"/>
    <w:rsid w:val="00345E67"/>
    <w:rsid w:val="00345F68"/>
    <w:rsid w:val="0034608E"/>
    <w:rsid w:val="003460CB"/>
    <w:rsid w:val="00346257"/>
    <w:rsid w:val="00346308"/>
    <w:rsid w:val="00346864"/>
    <w:rsid w:val="003468D6"/>
    <w:rsid w:val="00346E38"/>
    <w:rsid w:val="00346EF9"/>
    <w:rsid w:val="003475CF"/>
    <w:rsid w:val="0034767A"/>
    <w:rsid w:val="00347B3F"/>
    <w:rsid w:val="00347F0F"/>
    <w:rsid w:val="00350055"/>
    <w:rsid w:val="00350314"/>
    <w:rsid w:val="003503A1"/>
    <w:rsid w:val="003508F9"/>
    <w:rsid w:val="00350958"/>
    <w:rsid w:val="00350B09"/>
    <w:rsid w:val="00350DDD"/>
    <w:rsid w:val="0035119E"/>
    <w:rsid w:val="003515A4"/>
    <w:rsid w:val="00351812"/>
    <w:rsid w:val="003518EB"/>
    <w:rsid w:val="00351A1B"/>
    <w:rsid w:val="00351A87"/>
    <w:rsid w:val="00351BD1"/>
    <w:rsid w:val="003524BB"/>
    <w:rsid w:val="00352778"/>
    <w:rsid w:val="003529D6"/>
    <w:rsid w:val="00352A2D"/>
    <w:rsid w:val="00353004"/>
    <w:rsid w:val="0035331B"/>
    <w:rsid w:val="003533B1"/>
    <w:rsid w:val="003535F7"/>
    <w:rsid w:val="003538EE"/>
    <w:rsid w:val="00353B40"/>
    <w:rsid w:val="00354044"/>
    <w:rsid w:val="00354207"/>
    <w:rsid w:val="00354381"/>
    <w:rsid w:val="0035475C"/>
    <w:rsid w:val="00354841"/>
    <w:rsid w:val="00354D7F"/>
    <w:rsid w:val="003551D7"/>
    <w:rsid w:val="00355524"/>
    <w:rsid w:val="00355C1D"/>
    <w:rsid w:val="0035619C"/>
    <w:rsid w:val="00356446"/>
    <w:rsid w:val="00356520"/>
    <w:rsid w:val="003567B5"/>
    <w:rsid w:val="00356807"/>
    <w:rsid w:val="0035751C"/>
    <w:rsid w:val="0035765A"/>
    <w:rsid w:val="00357F84"/>
    <w:rsid w:val="00357FCD"/>
    <w:rsid w:val="00357FE5"/>
    <w:rsid w:val="003608B5"/>
    <w:rsid w:val="00360AD4"/>
    <w:rsid w:val="00360AFC"/>
    <w:rsid w:val="003615E5"/>
    <w:rsid w:val="00361F12"/>
    <w:rsid w:val="003620B1"/>
    <w:rsid w:val="00362258"/>
    <w:rsid w:val="00362320"/>
    <w:rsid w:val="003623CC"/>
    <w:rsid w:val="003624B6"/>
    <w:rsid w:val="00362C87"/>
    <w:rsid w:val="00363CC8"/>
    <w:rsid w:val="003640CF"/>
    <w:rsid w:val="00364183"/>
    <w:rsid w:val="0036451C"/>
    <w:rsid w:val="00364561"/>
    <w:rsid w:val="003645EF"/>
    <w:rsid w:val="00364870"/>
    <w:rsid w:val="00364B6A"/>
    <w:rsid w:val="00365045"/>
    <w:rsid w:val="003655F2"/>
    <w:rsid w:val="00365665"/>
    <w:rsid w:val="00365828"/>
    <w:rsid w:val="00365A15"/>
    <w:rsid w:val="00365C3D"/>
    <w:rsid w:val="00366334"/>
    <w:rsid w:val="003663FA"/>
    <w:rsid w:val="00366E1A"/>
    <w:rsid w:val="0036705C"/>
    <w:rsid w:val="003671D4"/>
    <w:rsid w:val="003671D7"/>
    <w:rsid w:val="00367A46"/>
    <w:rsid w:val="00370496"/>
    <w:rsid w:val="0037097C"/>
    <w:rsid w:val="00370A27"/>
    <w:rsid w:val="00370D3D"/>
    <w:rsid w:val="00371135"/>
    <w:rsid w:val="003716F9"/>
    <w:rsid w:val="003717C3"/>
    <w:rsid w:val="00371BFC"/>
    <w:rsid w:val="00371E70"/>
    <w:rsid w:val="00372067"/>
    <w:rsid w:val="00372294"/>
    <w:rsid w:val="00372592"/>
    <w:rsid w:val="00372AFB"/>
    <w:rsid w:val="00372C59"/>
    <w:rsid w:val="00372CC1"/>
    <w:rsid w:val="00373076"/>
    <w:rsid w:val="003730C9"/>
    <w:rsid w:val="00373460"/>
    <w:rsid w:val="003747B4"/>
    <w:rsid w:val="00374A47"/>
    <w:rsid w:val="00374BBA"/>
    <w:rsid w:val="00374BFA"/>
    <w:rsid w:val="00374C21"/>
    <w:rsid w:val="00374DB7"/>
    <w:rsid w:val="00374EC7"/>
    <w:rsid w:val="00374F15"/>
    <w:rsid w:val="003752EA"/>
    <w:rsid w:val="0037539F"/>
    <w:rsid w:val="003755FA"/>
    <w:rsid w:val="00375DA8"/>
    <w:rsid w:val="003761C4"/>
    <w:rsid w:val="00376633"/>
    <w:rsid w:val="00376DCA"/>
    <w:rsid w:val="00376DDE"/>
    <w:rsid w:val="003770A4"/>
    <w:rsid w:val="0037748A"/>
    <w:rsid w:val="00377882"/>
    <w:rsid w:val="00377AAD"/>
    <w:rsid w:val="00377D52"/>
    <w:rsid w:val="00377F04"/>
    <w:rsid w:val="00380110"/>
    <w:rsid w:val="00380146"/>
    <w:rsid w:val="003801A0"/>
    <w:rsid w:val="00380385"/>
    <w:rsid w:val="003803DD"/>
    <w:rsid w:val="00380718"/>
    <w:rsid w:val="00380C1C"/>
    <w:rsid w:val="0038124D"/>
    <w:rsid w:val="003816BE"/>
    <w:rsid w:val="00381B96"/>
    <w:rsid w:val="00382403"/>
    <w:rsid w:val="003828E3"/>
    <w:rsid w:val="00383013"/>
    <w:rsid w:val="0038366D"/>
    <w:rsid w:val="00383743"/>
    <w:rsid w:val="00383777"/>
    <w:rsid w:val="003839D6"/>
    <w:rsid w:val="00383FB7"/>
    <w:rsid w:val="003844BE"/>
    <w:rsid w:val="00384775"/>
    <w:rsid w:val="00384909"/>
    <w:rsid w:val="0038496A"/>
    <w:rsid w:val="00385E1C"/>
    <w:rsid w:val="00385FC4"/>
    <w:rsid w:val="00386364"/>
    <w:rsid w:val="00386986"/>
    <w:rsid w:val="00386CE5"/>
    <w:rsid w:val="00387084"/>
    <w:rsid w:val="003875D8"/>
    <w:rsid w:val="003876B9"/>
    <w:rsid w:val="0038771C"/>
    <w:rsid w:val="00387856"/>
    <w:rsid w:val="00387D23"/>
    <w:rsid w:val="0039094F"/>
    <w:rsid w:val="00390CE1"/>
    <w:rsid w:val="00392009"/>
    <w:rsid w:val="0039211A"/>
    <w:rsid w:val="00392376"/>
    <w:rsid w:val="00392511"/>
    <w:rsid w:val="0039332D"/>
    <w:rsid w:val="00393A65"/>
    <w:rsid w:val="00393E22"/>
    <w:rsid w:val="003940BF"/>
    <w:rsid w:val="003945A5"/>
    <w:rsid w:val="003946DC"/>
    <w:rsid w:val="00394CF3"/>
    <w:rsid w:val="00394D10"/>
    <w:rsid w:val="00394D45"/>
    <w:rsid w:val="00394E05"/>
    <w:rsid w:val="003952E9"/>
    <w:rsid w:val="00395387"/>
    <w:rsid w:val="00395599"/>
    <w:rsid w:val="003957D3"/>
    <w:rsid w:val="003958EE"/>
    <w:rsid w:val="00395C8C"/>
    <w:rsid w:val="00395D1D"/>
    <w:rsid w:val="00395F79"/>
    <w:rsid w:val="00396112"/>
    <w:rsid w:val="00396B5D"/>
    <w:rsid w:val="00396E2F"/>
    <w:rsid w:val="003972D1"/>
    <w:rsid w:val="0039741E"/>
    <w:rsid w:val="00397473"/>
    <w:rsid w:val="003977A9"/>
    <w:rsid w:val="00397AF7"/>
    <w:rsid w:val="00397D5B"/>
    <w:rsid w:val="00397E9C"/>
    <w:rsid w:val="003A0723"/>
    <w:rsid w:val="003A0903"/>
    <w:rsid w:val="003A1264"/>
    <w:rsid w:val="003A1385"/>
    <w:rsid w:val="003A1CB6"/>
    <w:rsid w:val="003A208F"/>
    <w:rsid w:val="003A22AB"/>
    <w:rsid w:val="003A23CF"/>
    <w:rsid w:val="003A2C2A"/>
    <w:rsid w:val="003A3058"/>
    <w:rsid w:val="003A30E6"/>
    <w:rsid w:val="003A3272"/>
    <w:rsid w:val="003A32C8"/>
    <w:rsid w:val="003A3373"/>
    <w:rsid w:val="003A376B"/>
    <w:rsid w:val="003A39CF"/>
    <w:rsid w:val="003A3FD3"/>
    <w:rsid w:val="003A4003"/>
    <w:rsid w:val="003A43C6"/>
    <w:rsid w:val="003A4886"/>
    <w:rsid w:val="003A4A49"/>
    <w:rsid w:val="003A4CE0"/>
    <w:rsid w:val="003A4F5B"/>
    <w:rsid w:val="003A58F2"/>
    <w:rsid w:val="003A5D7A"/>
    <w:rsid w:val="003A6CD2"/>
    <w:rsid w:val="003A70AC"/>
    <w:rsid w:val="003A7140"/>
    <w:rsid w:val="003A71F1"/>
    <w:rsid w:val="003A72CB"/>
    <w:rsid w:val="003A74AE"/>
    <w:rsid w:val="003B099F"/>
    <w:rsid w:val="003B0A9F"/>
    <w:rsid w:val="003B0D95"/>
    <w:rsid w:val="003B0E8D"/>
    <w:rsid w:val="003B128A"/>
    <w:rsid w:val="003B1347"/>
    <w:rsid w:val="003B1411"/>
    <w:rsid w:val="003B16AD"/>
    <w:rsid w:val="003B174F"/>
    <w:rsid w:val="003B1E10"/>
    <w:rsid w:val="003B206B"/>
    <w:rsid w:val="003B2304"/>
    <w:rsid w:val="003B251D"/>
    <w:rsid w:val="003B25DB"/>
    <w:rsid w:val="003B28FD"/>
    <w:rsid w:val="003B2905"/>
    <w:rsid w:val="003B2968"/>
    <w:rsid w:val="003B2B55"/>
    <w:rsid w:val="003B3251"/>
    <w:rsid w:val="003B3672"/>
    <w:rsid w:val="003B36BC"/>
    <w:rsid w:val="003B3B42"/>
    <w:rsid w:val="003B3B88"/>
    <w:rsid w:val="003B3D0D"/>
    <w:rsid w:val="003B40BF"/>
    <w:rsid w:val="003B44B2"/>
    <w:rsid w:val="003B4673"/>
    <w:rsid w:val="003B47A9"/>
    <w:rsid w:val="003B4857"/>
    <w:rsid w:val="003B4BF7"/>
    <w:rsid w:val="003B4C6D"/>
    <w:rsid w:val="003B4FC1"/>
    <w:rsid w:val="003B50C3"/>
    <w:rsid w:val="003B51F1"/>
    <w:rsid w:val="003B529B"/>
    <w:rsid w:val="003B5680"/>
    <w:rsid w:val="003B5837"/>
    <w:rsid w:val="003B58E6"/>
    <w:rsid w:val="003B5C8F"/>
    <w:rsid w:val="003B619A"/>
    <w:rsid w:val="003B6768"/>
    <w:rsid w:val="003B6775"/>
    <w:rsid w:val="003B69F5"/>
    <w:rsid w:val="003B6F6A"/>
    <w:rsid w:val="003B71D4"/>
    <w:rsid w:val="003B7753"/>
    <w:rsid w:val="003B78F5"/>
    <w:rsid w:val="003B7975"/>
    <w:rsid w:val="003C019A"/>
    <w:rsid w:val="003C04FB"/>
    <w:rsid w:val="003C073A"/>
    <w:rsid w:val="003C0C5C"/>
    <w:rsid w:val="003C10F0"/>
    <w:rsid w:val="003C129F"/>
    <w:rsid w:val="003C13A2"/>
    <w:rsid w:val="003C14C9"/>
    <w:rsid w:val="003C1531"/>
    <w:rsid w:val="003C286D"/>
    <w:rsid w:val="003C2966"/>
    <w:rsid w:val="003C3A3E"/>
    <w:rsid w:val="003C3C79"/>
    <w:rsid w:val="003C3E16"/>
    <w:rsid w:val="003C416A"/>
    <w:rsid w:val="003C4D5E"/>
    <w:rsid w:val="003C50B1"/>
    <w:rsid w:val="003C50FF"/>
    <w:rsid w:val="003C547B"/>
    <w:rsid w:val="003C5A32"/>
    <w:rsid w:val="003C604C"/>
    <w:rsid w:val="003C6798"/>
    <w:rsid w:val="003C67AE"/>
    <w:rsid w:val="003C67ED"/>
    <w:rsid w:val="003C6A3B"/>
    <w:rsid w:val="003C6AF5"/>
    <w:rsid w:val="003C6C2A"/>
    <w:rsid w:val="003C7563"/>
    <w:rsid w:val="003C7914"/>
    <w:rsid w:val="003C797A"/>
    <w:rsid w:val="003C7BD6"/>
    <w:rsid w:val="003C7D7C"/>
    <w:rsid w:val="003C7D8E"/>
    <w:rsid w:val="003C7FD0"/>
    <w:rsid w:val="003C7FE6"/>
    <w:rsid w:val="003D020B"/>
    <w:rsid w:val="003D02A1"/>
    <w:rsid w:val="003D047A"/>
    <w:rsid w:val="003D04A3"/>
    <w:rsid w:val="003D0540"/>
    <w:rsid w:val="003D060E"/>
    <w:rsid w:val="003D06A7"/>
    <w:rsid w:val="003D084A"/>
    <w:rsid w:val="003D0A33"/>
    <w:rsid w:val="003D13AE"/>
    <w:rsid w:val="003D1BFF"/>
    <w:rsid w:val="003D1D38"/>
    <w:rsid w:val="003D2108"/>
    <w:rsid w:val="003D25F8"/>
    <w:rsid w:val="003D2847"/>
    <w:rsid w:val="003D2B40"/>
    <w:rsid w:val="003D2F7B"/>
    <w:rsid w:val="003D326F"/>
    <w:rsid w:val="003D344A"/>
    <w:rsid w:val="003D3ECC"/>
    <w:rsid w:val="003D3FB3"/>
    <w:rsid w:val="003D42C7"/>
    <w:rsid w:val="003D43A8"/>
    <w:rsid w:val="003D46D7"/>
    <w:rsid w:val="003D4A64"/>
    <w:rsid w:val="003D4BCB"/>
    <w:rsid w:val="003D4EB7"/>
    <w:rsid w:val="003D523E"/>
    <w:rsid w:val="003D52A1"/>
    <w:rsid w:val="003D5327"/>
    <w:rsid w:val="003D562A"/>
    <w:rsid w:val="003D5A85"/>
    <w:rsid w:val="003D5C02"/>
    <w:rsid w:val="003D5F89"/>
    <w:rsid w:val="003D6018"/>
    <w:rsid w:val="003D6027"/>
    <w:rsid w:val="003D6144"/>
    <w:rsid w:val="003D61DB"/>
    <w:rsid w:val="003D650F"/>
    <w:rsid w:val="003D68B9"/>
    <w:rsid w:val="003D6ABE"/>
    <w:rsid w:val="003D6B52"/>
    <w:rsid w:val="003D6BBA"/>
    <w:rsid w:val="003D6FA0"/>
    <w:rsid w:val="003D73E8"/>
    <w:rsid w:val="003D74B4"/>
    <w:rsid w:val="003E0150"/>
    <w:rsid w:val="003E01C9"/>
    <w:rsid w:val="003E0BC3"/>
    <w:rsid w:val="003E1244"/>
    <w:rsid w:val="003E20E4"/>
    <w:rsid w:val="003E21B6"/>
    <w:rsid w:val="003E2253"/>
    <w:rsid w:val="003E2380"/>
    <w:rsid w:val="003E250C"/>
    <w:rsid w:val="003E286A"/>
    <w:rsid w:val="003E287F"/>
    <w:rsid w:val="003E2A10"/>
    <w:rsid w:val="003E2C86"/>
    <w:rsid w:val="003E2E2E"/>
    <w:rsid w:val="003E3020"/>
    <w:rsid w:val="003E32E1"/>
    <w:rsid w:val="003E34FB"/>
    <w:rsid w:val="003E36B8"/>
    <w:rsid w:val="003E3741"/>
    <w:rsid w:val="003E37BE"/>
    <w:rsid w:val="003E37E6"/>
    <w:rsid w:val="003E399B"/>
    <w:rsid w:val="003E3B8B"/>
    <w:rsid w:val="003E3C59"/>
    <w:rsid w:val="003E4155"/>
    <w:rsid w:val="003E4743"/>
    <w:rsid w:val="003E4CCE"/>
    <w:rsid w:val="003E4DF2"/>
    <w:rsid w:val="003E5A42"/>
    <w:rsid w:val="003E660F"/>
    <w:rsid w:val="003E6682"/>
    <w:rsid w:val="003E670E"/>
    <w:rsid w:val="003E6D50"/>
    <w:rsid w:val="003E6DB6"/>
    <w:rsid w:val="003E7AAE"/>
    <w:rsid w:val="003E7D96"/>
    <w:rsid w:val="003F010B"/>
    <w:rsid w:val="003F0307"/>
    <w:rsid w:val="003F0EDA"/>
    <w:rsid w:val="003F0F4A"/>
    <w:rsid w:val="003F1B86"/>
    <w:rsid w:val="003F1C4B"/>
    <w:rsid w:val="003F1C61"/>
    <w:rsid w:val="003F1F59"/>
    <w:rsid w:val="003F2073"/>
    <w:rsid w:val="003F20F9"/>
    <w:rsid w:val="003F22AD"/>
    <w:rsid w:val="003F2867"/>
    <w:rsid w:val="003F2A9C"/>
    <w:rsid w:val="003F2BCB"/>
    <w:rsid w:val="003F3008"/>
    <w:rsid w:val="003F30DD"/>
    <w:rsid w:val="003F3629"/>
    <w:rsid w:val="003F4459"/>
    <w:rsid w:val="003F45B8"/>
    <w:rsid w:val="003F4673"/>
    <w:rsid w:val="003F477B"/>
    <w:rsid w:val="003F4C29"/>
    <w:rsid w:val="003F4DB8"/>
    <w:rsid w:val="003F5296"/>
    <w:rsid w:val="003F5304"/>
    <w:rsid w:val="003F5688"/>
    <w:rsid w:val="003F5E5C"/>
    <w:rsid w:val="003F63C8"/>
    <w:rsid w:val="003F6591"/>
    <w:rsid w:val="003F6649"/>
    <w:rsid w:val="003F6827"/>
    <w:rsid w:val="003F6B71"/>
    <w:rsid w:val="003F6C77"/>
    <w:rsid w:val="003F7104"/>
    <w:rsid w:val="003F7534"/>
    <w:rsid w:val="003F779D"/>
    <w:rsid w:val="003F78B7"/>
    <w:rsid w:val="003F7B76"/>
    <w:rsid w:val="003F7CB4"/>
    <w:rsid w:val="003F7F66"/>
    <w:rsid w:val="00400435"/>
    <w:rsid w:val="0040074F"/>
    <w:rsid w:val="00400E6B"/>
    <w:rsid w:val="0040129B"/>
    <w:rsid w:val="004015BB"/>
    <w:rsid w:val="0040191B"/>
    <w:rsid w:val="00401D36"/>
    <w:rsid w:val="00402166"/>
    <w:rsid w:val="00402226"/>
    <w:rsid w:val="004023E6"/>
    <w:rsid w:val="004028C8"/>
    <w:rsid w:val="004029FB"/>
    <w:rsid w:val="00402D95"/>
    <w:rsid w:val="00402EE7"/>
    <w:rsid w:val="00403491"/>
    <w:rsid w:val="00403C36"/>
    <w:rsid w:val="00403DD9"/>
    <w:rsid w:val="0040447B"/>
    <w:rsid w:val="004048C8"/>
    <w:rsid w:val="00404FCB"/>
    <w:rsid w:val="004050F5"/>
    <w:rsid w:val="0040515F"/>
    <w:rsid w:val="00405221"/>
    <w:rsid w:val="00405334"/>
    <w:rsid w:val="0040566C"/>
    <w:rsid w:val="0040595E"/>
    <w:rsid w:val="00405A86"/>
    <w:rsid w:val="00405E06"/>
    <w:rsid w:val="00405E5A"/>
    <w:rsid w:val="00406070"/>
    <w:rsid w:val="0040614B"/>
    <w:rsid w:val="004064EF"/>
    <w:rsid w:val="004067EC"/>
    <w:rsid w:val="00406A2E"/>
    <w:rsid w:val="00406E3A"/>
    <w:rsid w:val="00406E4C"/>
    <w:rsid w:val="00407C75"/>
    <w:rsid w:val="00407E48"/>
    <w:rsid w:val="00407FA4"/>
    <w:rsid w:val="004104A8"/>
    <w:rsid w:val="00410560"/>
    <w:rsid w:val="00410799"/>
    <w:rsid w:val="0041079F"/>
    <w:rsid w:val="00410B4C"/>
    <w:rsid w:val="00410E7E"/>
    <w:rsid w:val="004111E3"/>
    <w:rsid w:val="00411312"/>
    <w:rsid w:val="0041146C"/>
    <w:rsid w:val="004115C0"/>
    <w:rsid w:val="00411AEB"/>
    <w:rsid w:val="00411F0F"/>
    <w:rsid w:val="00411FE5"/>
    <w:rsid w:val="00412125"/>
    <w:rsid w:val="004125AA"/>
    <w:rsid w:val="0041295B"/>
    <w:rsid w:val="004129EB"/>
    <w:rsid w:val="00412AEA"/>
    <w:rsid w:val="00412B7F"/>
    <w:rsid w:val="00412D87"/>
    <w:rsid w:val="00412DBA"/>
    <w:rsid w:val="0041309B"/>
    <w:rsid w:val="00413468"/>
    <w:rsid w:val="004139C1"/>
    <w:rsid w:val="00413A8B"/>
    <w:rsid w:val="00413FBA"/>
    <w:rsid w:val="004141D1"/>
    <w:rsid w:val="0041425F"/>
    <w:rsid w:val="004142E9"/>
    <w:rsid w:val="0041434F"/>
    <w:rsid w:val="00414690"/>
    <w:rsid w:val="00414E7C"/>
    <w:rsid w:val="00414F2D"/>
    <w:rsid w:val="00414FF3"/>
    <w:rsid w:val="004151FB"/>
    <w:rsid w:val="00415477"/>
    <w:rsid w:val="00415498"/>
    <w:rsid w:val="004159B0"/>
    <w:rsid w:val="00415AA9"/>
    <w:rsid w:val="00415C3B"/>
    <w:rsid w:val="004164FB"/>
    <w:rsid w:val="004166F8"/>
    <w:rsid w:val="00416A4A"/>
    <w:rsid w:val="00416AB1"/>
    <w:rsid w:val="00416BFA"/>
    <w:rsid w:val="00417456"/>
    <w:rsid w:val="00417730"/>
    <w:rsid w:val="004177C0"/>
    <w:rsid w:val="00417A05"/>
    <w:rsid w:val="00417A74"/>
    <w:rsid w:val="00417FB9"/>
    <w:rsid w:val="0042036F"/>
    <w:rsid w:val="004210E0"/>
    <w:rsid w:val="00421170"/>
    <w:rsid w:val="00421810"/>
    <w:rsid w:val="004218A6"/>
    <w:rsid w:val="00421AB1"/>
    <w:rsid w:val="004221A5"/>
    <w:rsid w:val="00422CD0"/>
    <w:rsid w:val="0042330F"/>
    <w:rsid w:val="004235C8"/>
    <w:rsid w:val="0042361D"/>
    <w:rsid w:val="0042366D"/>
    <w:rsid w:val="0042373B"/>
    <w:rsid w:val="00423998"/>
    <w:rsid w:val="00423AD1"/>
    <w:rsid w:val="00423E86"/>
    <w:rsid w:val="00424792"/>
    <w:rsid w:val="00424795"/>
    <w:rsid w:val="00424CF8"/>
    <w:rsid w:val="00424EB8"/>
    <w:rsid w:val="00424F5D"/>
    <w:rsid w:val="00425163"/>
    <w:rsid w:val="0042518B"/>
    <w:rsid w:val="00425267"/>
    <w:rsid w:val="00425334"/>
    <w:rsid w:val="004259D0"/>
    <w:rsid w:val="00425A5E"/>
    <w:rsid w:val="00425EC3"/>
    <w:rsid w:val="00425F76"/>
    <w:rsid w:val="004263B7"/>
    <w:rsid w:val="00426557"/>
    <w:rsid w:val="00426F0D"/>
    <w:rsid w:val="00427100"/>
    <w:rsid w:val="004271F7"/>
    <w:rsid w:val="00427392"/>
    <w:rsid w:val="004274D7"/>
    <w:rsid w:val="004277C3"/>
    <w:rsid w:val="00427F92"/>
    <w:rsid w:val="00427FBE"/>
    <w:rsid w:val="004301F5"/>
    <w:rsid w:val="004303C1"/>
    <w:rsid w:val="004304F1"/>
    <w:rsid w:val="0043069B"/>
    <w:rsid w:val="0043072E"/>
    <w:rsid w:val="004307E2"/>
    <w:rsid w:val="00430C20"/>
    <w:rsid w:val="00430FD2"/>
    <w:rsid w:val="00431054"/>
    <w:rsid w:val="004313F6"/>
    <w:rsid w:val="00431501"/>
    <w:rsid w:val="004319B5"/>
    <w:rsid w:val="00431E84"/>
    <w:rsid w:val="00431EDE"/>
    <w:rsid w:val="0043229B"/>
    <w:rsid w:val="004322DA"/>
    <w:rsid w:val="00432645"/>
    <w:rsid w:val="004326C6"/>
    <w:rsid w:val="00432B3E"/>
    <w:rsid w:val="00432D09"/>
    <w:rsid w:val="00432D34"/>
    <w:rsid w:val="0043302E"/>
    <w:rsid w:val="0043315A"/>
    <w:rsid w:val="0043341C"/>
    <w:rsid w:val="004336D0"/>
    <w:rsid w:val="00433C86"/>
    <w:rsid w:val="00433F93"/>
    <w:rsid w:val="00434126"/>
    <w:rsid w:val="00434236"/>
    <w:rsid w:val="004346C0"/>
    <w:rsid w:val="00434A03"/>
    <w:rsid w:val="00434B80"/>
    <w:rsid w:val="00435316"/>
    <w:rsid w:val="00435436"/>
    <w:rsid w:val="00435560"/>
    <w:rsid w:val="004355CB"/>
    <w:rsid w:val="004356D8"/>
    <w:rsid w:val="00435810"/>
    <w:rsid w:val="00435BFC"/>
    <w:rsid w:val="00436025"/>
    <w:rsid w:val="004363C5"/>
    <w:rsid w:val="00436554"/>
    <w:rsid w:val="00436727"/>
    <w:rsid w:val="00436A73"/>
    <w:rsid w:val="00436F83"/>
    <w:rsid w:val="00437110"/>
    <w:rsid w:val="00437364"/>
    <w:rsid w:val="0043758D"/>
    <w:rsid w:val="0043775B"/>
    <w:rsid w:val="00437950"/>
    <w:rsid w:val="00437AF5"/>
    <w:rsid w:val="00437C77"/>
    <w:rsid w:val="00437D90"/>
    <w:rsid w:val="0044001E"/>
    <w:rsid w:val="00440632"/>
    <w:rsid w:val="004407E3"/>
    <w:rsid w:val="00440863"/>
    <w:rsid w:val="00440950"/>
    <w:rsid w:val="00440994"/>
    <w:rsid w:val="00440A24"/>
    <w:rsid w:val="00440CBF"/>
    <w:rsid w:val="00440D50"/>
    <w:rsid w:val="00440F5B"/>
    <w:rsid w:val="0044110A"/>
    <w:rsid w:val="004411B9"/>
    <w:rsid w:val="0044122C"/>
    <w:rsid w:val="004412CE"/>
    <w:rsid w:val="00441406"/>
    <w:rsid w:val="00441676"/>
    <w:rsid w:val="004416F7"/>
    <w:rsid w:val="004418BC"/>
    <w:rsid w:val="00441A12"/>
    <w:rsid w:val="00441BE8"/>
    <w:rsid w:val="0044212F"/>
    <w:rsid w:val="0044225D"/>
    <w:rsid w:val="00442338"/>
    <w:rsid w:val="00442894"/>
    <w:rsid w:val="00442BA8"/>
    <w:rsid w:val="00443ECC"/>
    <w:rsid w:val="00443FBB"/>
    <w:rsid w:val="004440E2"/>
    <w:rsid w:val="00444131"/>
    <w:rsid w:val="0044418A"/>
    <w:rsid w:val="0044443D"/>
    <w:rsid w:val="004445F4"/>
    <w:rsid w:val="0044469F"/>
    <w:rsid w:val="004449A6"/>
    <w:rsid w:val="00444A2F"/>
    <w:rsid w:val="00444C10"/>
    <w:rsid w:val="004450E7"/>
    <w:rsid w:val="004457E0"/>
    <w:rsid w:val="004458CB"/>
    <w:rsid w:val="004459DD"/>
    <w:rsid w:val="00445AF4"/>
    <w:rsid w:val="00445E50"/>
    <w:rsid w:val="00445F11"/>
    <w:rsid w:val="0044619B"/>
    <w:rsid w:val="004462FE"/>
    <w:rsid w:val="004469ED"/>
    <w:rsid w:val="00446CB1"/>
    <w:rsid w:val="004471E4"/>
    <w:rsid w:val="004473DF"/>
    <w:rsid w:val="004475F3"/>
    <w:rsid w:val="00447A32"/>
    <w:rsid w:val="00447F80"/>
    <w:rsid w:val="00447F89"/>
    <w:rsid w:val="004501CE"/>
    <w:rsid w:val="00450CAE"/>
    <w:rsid w:val="00450CFA"/>
    <w:rsid w:val="00450EE7"/>
    <w:rsid w:val="00451068"/>
    <w:rsid w:val="004512D4"/>
    <w:rsid w:val="0045136C"/>
    <w:rsid w:val="004513A9"/>
    <w:rsid w:val="004513BF"/>
    <w:rsid w:val="00451536"/>
    <w:rsid w:val="00451E38"/>
    <w:rsid w:val="0045224F"/>
    <w:rsid w:val="004523D8"/>
    <w:rsid w:val="004526A9"/>
    <w:rsid w:val="004528F7"/>
    <w:rsid w:val="0045291C"/>
    <w:rsid w:val="00452C45"/>
    <w:rsid w:val="00452C60"/>
    <w:rsid w:val="00452CEB"/>
    <w:rsid w:val="0045324A"/>
    <w:rsid w:val="0045329B"/>
    <w:rsid w:val="004533F9"/>
    <w:rsid w:val="00453991"/>
    <w:rsid w:val="00453CB1"/>
    <w:rsid w:val="00453EEF"/>
    <w:rsid w:val="00453FC4"/>
    <w:rsid w:val="00454217"/>
    <w:rsid w:val="004542DA"/>
    <w:rsid w:val="00454877"/>
    <w:rsid w:val="004549C7"/>
    <w:rsid w:val="00454A47"/>
    <w:rsid w:val="00454C81"/>
    <w:rsid w:val="00454FFC"/>
    <w:rsid w:val="0045511B"/>
    <w:rsid w:val="00455366"/>
    <w:rsid w:val="00455489"/>
    <w:rsid w:val="004555CE"/>
    <w:rsid w:val="00455962"/>
    <w:rsid w:val="00455EE3"/>
    <w:rsid w:val="00455EFA"/>
    <w:rsid w:val="004563AF"/>
    <w:rsid w:val="004567CD"/>
    <w:rsid w:val="00456D86"/>
    <w:rsid w:val="00456EA6"/>
    <w:rsid w:val="00456F8B"/>
    <w:rsid w:val="00457052"/>
    <w:rsid w:val="004572F8"/>
    <w:rsid w:val="004579EE"/>
    <w:rsid w:val="00457E7D"/>
    <w:rsid w:val="00457FD4"/>
    <w:rsid w:val="004601A5"/>
    <w:rsid w:val="004601B0"/>
    <w:rsid w:val="0046058F"/>
    <w:rsid w:val="00460C6D"/>
    <w:rsid w:val="004612DA"/>
    <w:rsid w:val="00461439"/>
    <w:rsid w:val="004614C1"/>
    <w:rsid w:val="004615E1"/>
    <w:rsid w:val="004617A3"/>
    <w:rsid w:val="00462049"/>
    <w:rsid w:val="004620B4"/>
    <w:rsid w:val="004621D1"/>
    <w:rsid w:val="00462422"/>
    <w:rsid w:val="0046242E"/>
    <w:rsid w:val="0046252B"/>
    <w:rsid w:val="00462C89"/>
    <w:rsid w:val="00462DEB"/>
    <w:rsid w:val="00462EDC"/>
    <w:rsid w:val="0046303E"/>
    <w:rsid w:val="004635EC"/>
    <w:rsid w:val="004639C8"/>
    <w:rsid w:val="00463CB0"/>
    <w:rsid w:val="004641FB"/>
    <w:rsid w:val="00464388"/>
    <w:rsid w:val="004645B9"/>
    <w:rsid w:val="00464A64"/>
    <w:rsid w:val="004650C2"/>
    <w:rsid w:val="00465380"/>
    <w:rsid w:val="00465BAE"/>
    <w:rsid w:val="00465DBB"/>
    <w:rsid w:val="00465F74"/>
    <w:rsid w:val="004668EF"/>
    <w:rsid w:val="00466CB7"/>
    <w:rsid w:val="004670EB"/>
    <w:rsid w:val="004672D6"/>
    <w:rsid w:val="004674E4"/>
    <w:rsid w:val="004676B5"/>
    <w:rsid w:val="00467CBB"/>
    <w:rsid w:val="00470105"/>
    <w:rsid w:val="00470120"/>
    <w:rsid w:val="00470839"/>
    <w:rsid w:val="00471241"/>
    <w:rsid w:val="00471753"/>
    <w:rsid w:val="00471A84"/>
    <w:rsid w:val="00471AD4"/>
    <w:rsid w:val="00471CAA"/>
    <w:rsid w:val="004721CC"/>
    <w:rsid w:val="0047225E"/>
    <w:rsid w:val="00472C25"/>
    <w:rsid w:val="004732EC"/>
    <w:rsid w:val="0047339F"/>
    <w:rsid w:val="004733B0"/>
    <w:rsid w:val="00473624"/>
    <w:rsid w:val="00473734"/>
    <w:rsid w:val="00473D1B"/>
    <w:rsid w:val="0047444B"/>
    <w:rsid w:val="00474910"/>
    <w:rsid w:val="00474A67"/>
    <w:rsid w:val="00474ACB"/>
    <w:rsid w:val="00474C81"/>
    <w:rsid w:val="004750DF"/>
    <w:rsid w:val="0047568A"/>
    <w:rsid w:val="00475A34"/>
    <w:rsid w:val="00475AC8"/>
    <w:rsid w:val="00475F6E"/>
    <w:rsid w:val="00476943"/>
    <w:rsid w:val="00476A63"/>
    <w:rsid w:val="00477579"/>
    <w:rsid w:val="004777DB"/>
    <w:rsid w:val="00477E84"/>
    <w:rsid w:val="00477EC5"/>
    <w:rsid w:val="00477F2D"/>
    <w:rsid w:val="00480682"/>
    <w:rsid w:val="004806F8"/>
    <w:rsid w:val="004808C0"/>
    <w:rsid w:val="00480959"/>
    <w:rsid w:val="004809AE"/>
    <w:rsid w:val="00480B1D"/>
    <w:rsid w:val="00480BFD"/>
    <w:rsid w:val="00481084"/>
    <w:rsid w:val="00481173"/>
    <w:rsid w:val="004815F9"/>
    <w:rsid w:val="00481726"/>
    <w:rsid w:val="004819E1"/>
    <w:rsid w:val="00481C75"/>
    <w:rsid w:val="00482274"/>
    <w:rsid w:val="0048237C"/>
    <w:rsid w:val="004823B1"/>
    <w:rsid w:val="004823C6"/>
    <w:rsid w:val="00482A05"/>
    <w:rsid w:val="00482B97"/>
    <w:rsid w:val="00482EA5"/>
    <w:rsid w:val="00482EF0"/>
    <w:rsid w:val="004831A8"/>
    <w:rsid w:val="004833F1"/>
    <w:rsid w:val="00483B18"/>
    <w:rsid w:val="00484031"/>
    <w:rsid w:val="0048407C"/>
    <w:rsid w:val="00484087"/>
    <w:rsid w:val="00484754"/>
    <w:rsid w:val="0048479F"/>
    <w:rsid w:val="0048496E"/>
    <w:rsid w:val="00484D3E"/>
    <w:rsid w:val="00484D56"/>
    <w:rsid w:val="00484EF3"/>
    <w:rsid w:val="0048556F"/>
    <w:rsid w:val="004855C4"/>
    <w:rsid w:val="00485923"/>
    <w:rsid w:val="00485A8C"/>
    <w:rsid w:val="00485C8D"/>
    <w:rsid w:val="00485C9D"/>
    <w:rsid w:val="004863C7"/>
    <w:rsid w:val="0048653E"/>
    <w:rsid w:val="0048664B"/>
    <w:rsid w:val="00486A38"/>
    <w:rsid w:val="00486C4B"/>
    <w:rsid w:val="00486C8F"/>
    <w:rsid w:val="00487168"/>
    <w:rsid w:val="004872C7"/>
    <w:rsid w:val="004872F3"/>
    <w:rsid w:val="004876BC"/>
    <w:rsid w:val="0048770E"/>
    <w:rsid w:val="00487B08"/>
    <w:rsid w:val="0049062A"/>
    <w:rsid w:val="004908B5"/>
    <w:rsid w:val="00490B0B"/>
    <w:rsid w:val="00490D9F"/>
    <w:rsid w:val="00490FA4"/>
    <w:rsid w:val="00491034"/>
    <w:rsid w:val="004915FD"/>
    <w:rsid w:val="004917C4"/>
    <w:rsid w:val="00491D71"/>
    <w:rsid w:val="00491F73"/>
    <w:rsid w:val="00492215"/>
    <w:rsid w:val="00492A47"/>
    <w:rsid w:val="00492A71"/>
    <w:rsid w:val="00492AB5"/>
    <w:rsid w:val="00492B34"/>
    <w:rsid w:val="00493010"/>
    <w:rsid w:val="00493119"/>
    <w:rsid w:val="0049331C"/>
    <w:rsid w:val="00493411"/>
    <w:rsid w:val="00493669"/>
    <w:rsid w:val="00493731"/>
    <w:rsid w:val="004939F0"/>
    <w:rsid w:val="00493B6A"/>
    <w:rsid w:val="00493F63"/>
    <w:rsid w:val="00494485"/>
    <w:rsid w:val="004946BA"/>
    <w:rsid w:val="00494AE8"/>
    <w:rsid w:val="00495388"/>
    <w:rsid w:val="004953E2"/>
    <w:rsid w:val="0049543D"/>
    <w:rsid w:val="004956F7"/>
    <w:rsid w:val="00495870"/>
    <w:rsid w:val="00495BC3"/>
    <w:rsid w:val="00495E5D"/>
    <w:rsid w:val="004961D9"/>
    <w:rsid w:val="00496419"/>
    <w:rsid w:val="00496547"/>
    <w:rsid w:val="00496603"/>
    <w:rsid w:val="00496A5A"/>
    <w:rsid w:val="00496B25"/>
    <w:rsid w:val="00496BC0"/>
    <w:rsid w:val="004A0133"/>
    <w:rsid w:val="004A0554"/>
    <w:rsid w:val="004A058D"/>
    <w:rsid w:val="004A08F9"/>
    <w:rsid w:val="004A109F"/>
    <w:rsid w:val="004A136E"/>
    <w:rsid w:val="004A13DB"/>
    <w:rsid w:val="004A15DE"/>
    <w:rsid w:val="004A1E7A"/>
    <w:rsid w:val="004A20E9"/>
    <w:rsid w:val="004A211A"/>
    <w:rsid w:val="004A23BA"/>
    <w:rsid w:val="004A2ACC"/>
    <w:rsid w:val="004A2C72"/>
    <w:rsid w:val="004A2CEB"/>
    <w:rsid w:val="004A2EA2"/>
    <w:rsid w:val="004A2FD6"/>
    <w:rsid w:val="004A316A"/>
    <w:rsid w:val="004A35E5"/>
    <w:rsid w:val="004A3908"/>
    <w:rsid w:val="004A3935"/>
    <w:rsid w:val="004A3960"/>
    <w:rsid w:val="004A3988"/>
    <w:rsid w:val="004A3CB2"/>
    <w:rsid w:val="004A439E"/>
    <w:rsid w:val="004A4404"/>
    <w:rsid w:val="004A45E1"/>
    <w:rsid w:val="004A467E"/>
    <w:rsid w:val="004A4958"/>
    <w:rsid w:val="004A4B35"/>
    <w:rsid w:val="004A4D32"/>
    <w:rsid w:val="004A521C"/>
    <w:rsid w:val="004A532E"/>
    <w:rsid w:val="004A57CF"/>
    <w:rsid w:val="004A582F"/>
    <w:rsid w:val="004A59C0"/>
    <w:rsid w:val="004A5F47"/>
    <w:rsid w:val="004A6105"/>
    <w:rsid w:val="004A6985"/>
    <w:rsid w:val="004A6B5F"/>
    <w:rsid w:val="004A6C24"/>
    <w:rsid w:val="004A7787"/>
    <w:rsid w:val="004A7B11"/>
    <w:rsid w:val="004A7CF6"/>
    <w:rsid w:val="004A7EBD"/>
    <w:rsid w:val="004B01BA"/>
    <w:rsid w:val="004B060B"/>
    <w:rsid w:val="004B0A3F"/>
    <w:rsid w:val="004B0D3A"/>
    <w:rsid w:val="004B0E4D"/>
    <w:rsid w:val="004B10E8"/>
    <w:rsid w:val="004B1171"/>
    <w:rsid w:val="004B121A"/>
    <w:rsid w:val="004B1448"/>
    <w:rsid w:val="004B16DD"/>
    <w:rsid w:val="004B1F1A"/>
    <w:rsid w:val="004B2127"/>
    <w:rsid w:val="004B21BE"/>
    <w:rsid w:val="004B226B"/>
    <w:rsid w:val="004B2A65"/>
    <w:rsid w:val="004B2C6C"/>
    <w:rsid w:val="004B2D20"/>
    <w:rsid w:val="004B304A"/>
    <w:rsid w:val="004B3202"/>
    <w:rsid w:val="004B3356"/>
    <w:rsid w:val="004B382F"/>
    <w:rsid w:val="004B3AC6"/>
    <w:rsid w:val="004B3ECD"/>
    <w:rsid w:val="004B3FFF"/>
    <w:rsid w:val="004B4167"/>
    <w:rsid w:val="004B421A"/>
    <w:rsid w:val="004B45E1"/>
    <w:rsid w:val="004B47FF"/>
    <w:rsid w:val="004B4DAD"/>
    <w:rsid w:val="004B526A"/>
    <w:rsid w:val="004B5BA4"/>
    <w:rsid w:val="004B66D6"/>
    <w:rsid w:val="004B6887"/>
    <w:rsid w:val="004B6ADA"/>
    <w:rsid w:val="004C0850"/>
    <w:rsid w:val="004C08C2"/>
    <w:rsid w:val="004C0E5B"/>
    <w:rsid w:val="004C134D"/>
    <w:rsid w:val="004C1E8E"/>
    <w:rsid w:val="004C25C6"/>
    <w:rsid w:val="004C26EB"/>
    <w:rsid w:val="004C2936"/>
    <w:rsid w:val="004C2964"/>
    <w:rsid w:val="004C2A06"/>
    <w:rsid w:val="004C3175"/>
    <w:rsid w:val="004C3372"/>
    <w:rsid w:val="004C3DAF"/>
    <w:rsid w:val="004C415E"/>
    <w:rsid w:val="004C41CE"/>
    <w:rsid w:val="004C4BAD"/>
    <w:rsid w:val="004C4C01"/>
    <w:rsid w:val="004C5468"/>
    <w:rsid w:val="004C54B1"/>
    <w:rsid w:val="004C5672"/>
    <w:rsid w:val="004C5740"/>
    <w:rsid w:val="004C5A95"/>
    <w:rsid w:val="004C6059"/>
    <w:rsid w:val="004C62E2"/>
    <w:rsid w:val="004C67A8"/>
    <w:rsid w:val="004C67C3"/>
    <w:rsid w:val="004C7398"/>
    <w:rsid w:val="004C791D"/>
    <w:rsid w:val="004C7986"/>
    <w:rsid w:val="004C7A66"/>
    <w:rsid w:val="004C7B32"/>
    <w:rsid w:val="004D00FA"/>
    <w:rsid w:val="004D0566"/>
    <w:rsid w:val="004D0858"/>
    <w:rsid w:val="004D108A"/>
    <w:rsid w:val="004D1428"/>
    <w:rsid w:val="004D1642"/>
    <w:rsid w:val="004D17ED"/>
    <w:rsid w:val="004D198D"/>
    <w:rsid w:val="004D1DEB"/>
    <w:rsid w:val="004D1F15"/>
    <w:rsid w:val="004D2478"/>
    <w:rsid w:val="004D25A8"/>
    <w:rsid w:val="004D2F07"/>
    <w:rsid w:val="004D3341"/>
    <w:rsid w:val="004D34BE"/>
    <w:rsid w:val="004D3938"/>
    <w:rsid w:val="004D3BAD"/>
    <w:rsid w:val="004D3DFA"/>
    <w:rsid w:val="004D3E66"/>
    <w:rsid w:val="004D40F8"/>
    <w:rsid w:val="004D4269"/>
    <w:rsid w:val="004D4BCD"/>
    <w:rsid w:val="004D4CDC"/>
    <w:rsid w:val="004D55A3"/>
    <w:rsid w:val="004D59FC"/>
    <w:rsid w:val="004D5D5A"/>
    <w:rsid w:val="004D5DCF"/>
    <w:rsid w:val="004D5F4C"/>
    <w:rsid w:val="004D5FDD"/>
    <w:rsid w:val="004D6251"/>
    <w:rsid w:val="004D6364"/>
    <w:rsid w:val="004D68B9"/>
    <w:rsid w:val="004D6B04"/>
    <w:rsid w:val="004D6EC2"/>
    <w:rsid w:val="004D73E7"/>
    <w:rsid w:val="004D7617"/>
    <w:rsid w:val="004D76D6"/>
    <w:rsid w:val="004D7A19"/>
    <w:rsid w:val="004D7F87"/>
    <w:rsid w:val="004D7FB1"/>
    <w:rsid w:val="004E0109"/>
    <w:rsid w:val="004E043C"/>
    <w:rsid w:val="004E1150"/>
    <w:rsid w:val="004E17C7"/>
    <w:rsid w:val="004E191B"/>
    <w:rsid w:val="004E230D"/>
    <w:rsid w:val="004E24C1"/>
    <w:rsid w:val="004E2A15"/>
    <w:rsid w:val="004E2B53"/>
    <w:rsid w:val="004E2CA3"/>
    <w:rsid w:val="004E2ECF"/>
    <w:rsid w:val="004E2F81"/>
    <w:rsid w:val="004E3A1F"/>
    <w:rsid w:val="004E3BA7"/>
    <w:rsid w:val="004E3E8F"/>
    <w:rsid w:val="004E4531"/>
    <w:rsid w:val="004E46B0"/>
    <w:rsid w:val="004E4893"/>
    <w:rsid w:val="004E4955"/>
    <w:rsid w:val="004E4DD7"/>
    <w:rsid w:val="004E5212"/>
    <w:rsid w:val="004E529B"/>
    <w:rsid w:val="004E52FC"/>
    <w:rsid w:val="004E537B"/>
    <w:rsid w:val="004E554B"/>
    <w:rsid w:val="004E5564"/>
    <w:rsid w:val="004E5A37"/>
    <w:rsid w:val="004E5CAD"/>
    <w:rsid w:val="004E630F"/>
    <w:rsid w:val="004E651C"/>
    <w:rsid w:val="004E6948"/>
    <w:rsid w:val="004E6CC3"/>
    <w:rsid w:val="004E70F4"/>
    <w:rsid w:val="004E73B7"/>
    <w:rsid w:val="004E77C8"/>
    <w:rsid w:val="004E77FF"/>
    <w:rsid w:val="004E7B16"/>
    <w:rsid w:val="004F00C4"/>
    <w:rsid w:val="004F0838"/>
    <w:rsid w:val="004F0ACB"/>
    <w:rsid w:val="004F11B3"/>
    <w:rsid w:val="004F13E5"/>
    <w:rsid w:val="004F1504"/>
    <w:rsid w:val="004F1930"/>
    <w:rsid w:val="004F1E1D"/>
    <w:rsid w:val="004F287E"/>
    <w:rsid w:val="004F2D02"/>
    <w:rsid w:val="004F2DAB"/>
    <w:rsid w:val="004F3262"/>
    <w:rsid w:val="004F3846"/>
    <w:rsid w:val="004F388E"/>
    <w:rsid w:val="004F3BF6"/>
    <w:rsid w:val="004F40A5"/>
    <w:rsid w:val="004F4103"/>
    <w:rsid w:val="004F4190"/>
    <w:rsid w:val="004F4531"/>
    <w:rsid w:val="004F4CF3"/>
    <w:rsid w:val="004F4D4A"/>
    <w:rsid w:val="004F4F1F"/>
    <w:rsid w:val="004F4F75"/>
    <w:rsid w:val="004F5327"/>
    <w:rsid w:val="004F558C"/>
    <w:rsid w:val="004F558E"/>
    <w:rsid w:val="004F5B07"/>
    <w:rsid w:val="004F5B2C"/>
    <w:rsid w:val="004F5E24"/>
    <w:rsid w:val="004F6169"/>
    <w:rsid w:val="004F6229"/>
    <w:rsid w:val="004F6384"/>
    <w:rsid w:val="004F65EE"/>
    <w:rsid w:val="004F670E"/>
    <w:rsid w:val="004F6AE3"/>
    <w:rsid w:val="004F6B09"/>
    <w:rsid w:val="004F6B56"/>
    <w:rsid w:val="004F6C42"/>
    <w:rsid w:val="004F6ECC"/>
    <w:rsid w:val="004F6ED0"/>
    <w:rsid w:val="004F75E7"/>
    <w:rsid w:val="004F7E37"/>
    <w:rsid w:val="005001FC"/>
    <w:rsid w:val="0050035F"/>
    <w:rsid w:val="005003C2"/>
    <w:rsid w:val="005006EE"/>
    <w:rsid w:val="00500767"/>
    <w:rsid w:val="005007EC"/>
    <w:rsid w:val="00500A52"/>
    <w:rsid w:val="00501090"/>
    <w:rsid w:val="005013CA"/>
    <w:rsid w:val="005014CB"/>
    <w:rsid w:val="0050174F"/>
    <w:rsid w:val="0050178E"/>
    <w:rsid w:val="00501D93"/>
    <w:rsid w:val="00502469"/>
    <w:rsid w:val="00502514"/>
    <w:rsid w:val="00502B86"/>
    <w:rsid w:val="005037D0"/>
    <w:rsid w:val="00503885"/>
    <w:rsid w:val="005039E5"/>
    <w:rsid w:val="00504049"/>
    <w:rsid w:val="0050409E"/>
    <w:rsid w:val="0050436B"/>
    <w:rsid w:val="00504636"/>
    <w:rsid w:val="00504915"/>
    <w:rsid w:val="00504DB4"/>
    <w:rsid w:val="005052DB"/>
    <w:rsid w:val="00505503"/>
    <w:rsid w:val="00505A25"/>
    <w:rsid w:val="005065A6"/>
    <w:rsid w:val="005068B8"/>
    <w:rsid w:val="00506B67"/>
    <w:rsid w:val="00506E20"/>
    <w:rsid w:val="00506E9B"/>
    <w:rsid w:val="00507453"/>
    <w:rsid w:val="0051028D"/>
    <w:rsid w:val="005104AB"/>
    <w:rsid w:val="00510739"/>
    <w:rsid w:val="00510754"/>
    <w:rsid w:val="00510965"/>
    <w:rsid w:val="005109F1"/>
    <w:rsid w:val="00510B9B"/>
    <w:rsid w:val="005110C6"/>
    <w:rsid w:val="00511142"/>
    <w:rsid w:val="0051147D"/>
    <w:rsid w:val="0051156F"/>
    <w:rsid w:val="0051173E"/>
    <w:rsid w:val="00511810"/>
    <w:rsid w:val="00511829"/>
    <w:rsid w:val="005119A2"/>
    <w:rsid w:val="00511A40"/>
    <w:rsid w:val="00511B5A"/>
    <w:rsid w:val="00511F50"/>
    <w:rsid w:val="00511FDB"/>
    <w:rsid w:val="00512801"/>
    <w:rsid w:val="00512D25"/>
    <w:rsid w:val="00512F8B"/>
    <w:rsid w:val="00513628"/>
    <w:rsid w:val="005141C4"/>
    <w:rsid w:val="00514217"/>
    <w:rsid w:val="00514234"/>
    <w:rsid w:val="00514AFD"/>
    <w:rsid w:val="00514CFA"/>
    <w:rsid w:val="00514DE1"/>
    <w:rsid w:val="00514E3B"/>
    <w:rsid w:val="005151A7"/>
    <w:rsid w:val="005157DA"/>
    <w:rsid w:val="005159B0"/>
    <w:rsid w:val="005159E9"/>
    <w:rsid w:val="00515BDA"/>
    <w:rsid w:val="005161CA"/>
    <w:rsid w:val="005162C1"/>
    <w:rsid w:val="00516459"/>
    <w:rsid w:val="0051651C"/>
    <w:rsid w:val="005170D9"/>
    <w:rsid w:val="005174AE"/>
    <w:rsid w:val="00517967"/>
    <w:rsid w:val="00517DE0"/>
    <w:rsid w:val="00520328"/>
    <w:rsid w:val="0052044E"/>
    <w:rsid w:val="00520682"/>
    <w:rsid w:val="00521119"/>
    <w:rsid w:val="0052188F"/>
    <w:rsid w:val="00521AC6"/>
    <w:rsid w:val="00521BB1"/>
    <w:rsid w:val="00521DAC"/>
    <w:rsid w:val="00521E91"/>
    <w:rsid w:val="00522072"/>
    <w:rsid w:val="0052240B"/>
    <w:rsid w:val="005225E0"/>
    <w:rsid w:val="005228F0"/>
    <w:rsid w:val="00522C97"/>
    <w:rsid w:val="00522F1D"/>
    <w:rsid w:val="005236F3"/>
    <w:rsid w:val="0052370C"/>
    <w:rsid w:val="00523735"/>
    <w:rsid w:val="00523C95"/>
    <w:rsid w:val="00523E51"/>
    <w:rsid w:val="00524D20"/>
    <w:rsid w:val="00525094"/>
    <w:rsid w:val="005250B4"/>
    <w:rsid w:val="005255EA"/>
    <w:rsid w:val="00525720"/>
    <w:rsid w:val="005258B5"/>
    <w:rsid w:val="00525AE9"/>
    <w:rsid w:val="00525FE5"/>
    <w:rsid w:val="00526AA4"/>
    <w:rsid w:val="00526B0E"/>
    <w:rsid w:val="00526B51"/>
    <w:rsid w:val="00526C55"/>
    <w:rsid w:val="00526C83"/>
    <w:rsid w:val="00526D60"/>
    <w:rsid w:val="00526E7C"/>
    <w:rsid w:val="00527455"/>
    <w:rsid w:val="005274E5"/>
    <w:rsid w:val="00530383"/>
    <w:rsid w:val="00530797"/>
    <w:rsid w:val="00530AEA"/>
    <w:rsid w:val="00530B9F"/>
    <w:rsid w:val="00530C60"/>
    <w:rsid w:val="00530D3B"/>
    <w:rsid w:val="00531384"/>
    <w:rsid w:val="00531870"/>
    <w:rsid w:val="00531E3C"/>
    <w:rsid w:val="00531EB3"/>
    <w:rsid w:val="00532A12"/>
    <w:rsid w:val="00532C74"/>
    <w:rsid w:val="00532FE4"/>
    <w:rsid w:val="005334DA"/>
    <w:rsid w:val="005338A7"/>
    <w:rsid w:val="0053418D"/>
    <w:rsid w:val="00534533"/>
    <w:rsid w:val="00534BB6"/>
    <w:rsid w:val="00534DD7"/>
    <w:rsid w:val="00535767"/>
    <w:rsid w:val="005358EF"/>
    <w:rsid w:val="00535B2C"/>
    <w:rsid w:val="005360EA"/>
    <w:rsid w:val="00536188"/>
    <w:rsid w:val="00536399"/>
    <w:rsid w:val="005367D0"/>
    <w:rsid w:val="0053692B"/>
    <w:rsid w:val="00536D3D"/>
    <w:rsid w:val="005371A3"/>
    <w:rsid w:val="0053754E"/>
    <w:rsid w:val="00537845"/>
    <w:rsid w:val="00537981"/>
    <w:rsid w:val="00537D5E"/>
    <w:rsid w:val="0054000F"/>
    <w:rsid w:val="00540347"/>
    <w:rsid w:val="005405EA"/>
    <w:rsid w:val="00540CE9"/>
    <w:rsid w:val="00541C4D"/>
    <w:rsid w:val="0054206D"/>
    <w:rsid w:val="005425DC"/>
    <w:rsid w:val="00542794"/>
    <w:rsid w:val="00542AB3"/>
    <w:rsid w:val="00542AB4"/>
    <w:rsid w:val="00542F62"/>
    <w:rsid w:val="00543AD8"/>
    <w:rsid w:val="00543C74"/>
    <w:rsid w:val="00543CCF"/>
    <w:rsid w:val="0054440A"/>
    <w:rsid w:val="00544784"/>
    <w:rsid w:val="00544B8D"/>
    <w:rsid w:val="00545235"/>
    <w:rsid w:val="005452D5"/>
    <w:rsid w:val="00545474"/>
    <w:rsid w:val="00545977"/>
    <w:rsid w:val="00545C28"/>
    <w:rsid w:val="005471AC"/>
    <w:rsid w:val="005473A5"/>
    <w:rsid w:val="00547EEF"/>
    <w:rsid w:val="005500CD"/>
    <w:rsid w:val="0055057C"/>
    <w:rsid w:val="00550816"/>
    <w:rsid w:val="0055090B"/>
    <w:rsid w:val="00551307"/>
    <w:rsid w:val="0055190D"/>
    <w:rsid w:val="00551C60"/>
    <w:rsid w:val="00552E64"/>
    <w:rsid w:val="00552F24"/>
    <w:rsid w:val="0055312C"/>
    <w:rsid w:val="0055316B"/>
    <w:rsid w:val="005531D5"/>
    <w:rsid w:val="005533D9"/>
    <w:rsid w:val="005539F4"/>
    <w:rsid w:val="00553E17"/>
    <w:rsid w:val="00554590"/>
    <w:rsid w:val="005546D2"/>
    <w:rsid w:val="00554D3B"/>
    <w:rsid w:val="005551A9"/>
    <w:rsid w:val="005551B7"/>
    <w:rsid w:val="0055546D"/>
    <w:rsid w:val="00555A88"/>
    <w:rsid w:val="00555B8F"/>
    <w:rsid w:val="00555D34"/>
    <w:rsid w:val="00555FB7"/>
    <w:rsid w:val="0055753C"/>
    <w:rsid w:val="00557A3C"/>
    <w:rsid w:val="0056056E"/>
    <w:rsid w:val="00560ED2"/>
    <w:rsid w:val="005614C7"/>
    <w:rsid w:val="005614D4"/>
    <w:rsid w:val="005615E4"/>
    <w:rsid w:val="00561607"/>
    <w:rsid w:val="005619B0"/>
    <w:rsid w:val="00561BFE"/>
    <w:rsid w:val="00561C44"/>
    <w:rsid w:val="00561D4F"/>
    <w:rsid w:val="005620CC"/>
    <w:rsid w:val="0056293B"/>
    <w:rsid w:val="005630AE"/>
    <w:rsid w:val="005633A7"/>
    <w:rsid w:val="005635B1"/>
    <w:rsid w:val="005636BE"/>
    <w:rsid w:val="00563993"/>
    <w:rsid w:val="005639F1"/>
    <w:rsid w:val="00563EA3"/>
    <w:rsid w:val="005644A5"/>
    <w:rsid w:val="005646CA"/>
    <w:rsid w:val="00564A04"/>
    <w:rsid w:val="00564C76"/>
    <w:rsid w:val="00565032"/>
    <w:rsid w:val="00565115"/>
    <w:rsid w:val="00565555"/>
    <w:rsid w:val="005655F3"/>
    <w:rsid w:val="0056564B"/>
    <w:rsid w:val="005661E6"/>
    <w:rsid w:val="005663FE"/>
    <w:rsid w:val="00566A44"/>
    <w:rsid w:val="00566C2B"/>
    <w:rsid w:val="00566EDA"/>
    <w:rsid w:val="00567010"/>
    <w:rsid w:val="0056751A"/>
    <w:rsid w:val="0056757D"/>
    <w:rsid w:val="005677ED"/>
    <w:rsid w:val="005678BD"/>
    <w:rsid w:val="00570186"/>
    <w:rsid w:val="0057026D"/>
    <w:rsid w:val="00570E9B"/>
    <w:rsid w:val="0057102D"/>
    <w:rsid w:val="005711B0"/>
    <w:rsid w:val="00571334"/>
    <w:rsid w:val="005714A0"/>
    <w:rsid w:val="00571705"/>
    <w:rsid w:val="0057196F"/>
    <w:rsid w:val="00571AF6"/>
    <w:rsid w:val="00572143"/>
    <w:rsid w:val="005721B1"/>
    <w:rsid w:val="0057231A"/>
    <w:rsid w:val="0057282D"/>
    <w:rsid w:val="005731AF"/>
    <w:rsid w:val="005735B3"/>
    <w:rsid w:val="00573696"/>
    <w:rsid w:val="005740D3"/>
    <w:rsid w:val="0057424A"/>
    <w:rsid w:val="005742E3"/>
    <w:rsid w:val="00574431"/>
    <w:rsid w:val="005744CA"/>
    <w:rsid w:val="005747C9"/>
    <w:rsid w:val="00574862"/>
    <w:rsid w:val="005751E0"/>
    <w:rsid w:val="0057539D"/>
    <w:rsid w:val="005753FB"/>
    <w:rsid w:val="005757A1"/>
    <w:rsid w:val="005768C8"/>
    <w:rsid w:val="005769A8"/>
    <w:rsid w:val="00576FCC"/>
    <w:rsid w:val="0057709F"/>
    <w:rsid w:val="0057714E"/>
    <w:rsid w:val="0057734F"/>
    <w:rsid w:val="00577354"/>
    <w:rsid w:val="0057761D"/>
    <w:rsid w:val="0057761F"/>
    <w:rsid w:val="005777DF"/>
    <w:rsid w:val="00577B3A"/>
    <w:rsid w:val="00577B47"/>
    <w:rsid w:val="00577BAD"/>
    <w:rsid w:val="00577BE4"/>
    <w:rsid w:val="0058072D"/>
    <w:rsid w:val="00580B8D"/>
    <w:rsid w:val="00581517"/>
    <w:rsid w:val="0058173A"/>
    <w:rsid w:val="0058177B"/>
    <w:rsid w:val="00581C84"/>
    <w:rsid w:val="00581FE8"/>
    <w:rsid w:val="00582641"/>
    <w:rsid w:val="00582671"/>
    <w:rsid w:val="005826F4"/>
    <w:rsid w:val="00583081"/>
    <w:rsid w:val="00583555"/>
    <w:rsid w:val="005838A6"/>
    <w:rsid w:val="00583F6C"/>
    <w:rsid w:val="00584057"/>
    <w:rsid w:val="00584525"/>
    <w:rsid w:val="005845FB"/>
    <w:rsid w:val="00584AD2"/>
    <w:rsid w:val="00584C56"/>
    <w:rsid w:val="00584DB5"/>
    <w:rsid w:val="005852E2"/>
    <w:rsid w:val="00585642"/>
    <w:rsid w:val="00585F46"/>
    <w:rsid w:val="005860BC"/>
    <w:rsid w:val="00586787"/>
    <w:rsid w:val="005867A4"/>
    <w:rsid w:val="00586A81"/>
    <w:rsid w:val="00586AC1"/>
    <w:rsid w:val="00586E64"/>
    <w:rsid w:val="00587265"/>
    <w:rsid w:val="005872A9"/>
    <w:rsid w:val="00587354"/>
    <w:rsid w:val="00587390"/>
    <w:rsid w:val="005875D0"/>
    <w:rsid w:val="00587635"/>
    <w:rsid w:val="00587832"/>
    <w:rsid w:val="005878C4"/>
    <w:rsid w:val="00587DB1"/>
    <w:rsid w:val="00587FBA"/>
    <w:rsid w:val="00590507"/>
    <w:rsid w:val="005907A6"/>
    <w:rsid w:val="00590F89"/>
    <w:rsid w:val="00591221"/>
    <w:rsid w:val="005913B1"/>
    <w:rsid w:val="00591686"/>
    <w:rsid w:val="005917A9"/>
    <w:rsid w:val="00591CC9"/>
    <w:rsid w:val="00591D09"/>
    <w:rsid w:val="00591F44"/>
    <w:rsid w:val="005927B0"/>
    <w:rsid w:val="0059281E"/>
    <w:rsid w:val="00592B86"/>
    <w:rsid w:val="00592CBF"/>
    <w:rsid w:val="00592E40"/>
    <w:rsid w:val="00592F0D"/>
    <w:rsid w:val="00592F44"/>
    <w:rsid w:val="00593320"/>
    <w:rsid w:val="00593E45"/>
    <w:rsid w:val="00594869"/>
    <w:rsid w:val="0059496B"/>
    <w:rsid w:val="00594A15"/>
    <w:rsid w:val="00594D58"/>
    <w:rsid w:val="005951F4"/>
    <w:rsid w:val="00595461"/>
    <w:rsid w:val="005954B2"/>
    <w:rsid w:val="00595CD7"/>
    <w:rsid w:val="00595D16"/>
    <w:rsid w:val="00595DE1"/>
    <w:rsid w:val="00595F7C"/>
    <w:rsid w:val="0059684F"/>
    <w:rsid w:val="00596D26"/>
    <w:rsid w:val="00596D36"/>
    <w:rsid w:val="00597135"/>
    <w:rsid w:val="005971F4"/>
    <w:rsid w:val="00597217"/>
    <w:rsid w:val="00597403"/>
    <w:rsid w:val="005979BC"/>
    <w:rsid w:val="005A03C4"/>
    <w:rsid w:val="005A046B"/>
    <w:rsid w:val="005A058D"/>
    <w:rsid w:val="005A080D"/>
    <w:rsid w:val="005A0861"/>
    <w:rsid w:val="005A08E0"/>
    <w:rsid w:val="005A0D81"/>
    <w:rsid w:val="005A0E10"/>
    <w:rsid w:val="005A0E29"/>
    <w:rsid w:val="005A1938"/>
    <w:rsid w:val="005A1A81"/>
    <w:rsid w:val="005A1B5D"/>
    <w:rsid w:val="005A1F06"/>
    <w:rsid w:val="005A2484"/>
    <w:rsid w:val="005A24ED"/>
    <w:rsid w:val="005A2770"/>
    <w:rsid w:val="005A2882"/>
    <w:rsid w:val="005A30EF"/>
    <w:rsid w:val="005A3947"/>
    <w:rsid w:val="005A395D"/>
    <w:rsid w:val="005A3C3F"/>
    <w:rsid w:val="005A3E54"/>
    <w:rsid w:val="005A3E6D"/>
    <w:rsid w:val="005A416D"/>
    <w:rsid w:val="005A41AC"/>
    <w:rsid w:val="005A427C"/>
    <w:rsid w:val="005A4942"/>
    <w:rsid w:val="005A4AB0"/>
    <w:rsid w:val="005A4F1E"/>
    <w:rsid w:val="005A5420"/>
    <w:rsid w:val="005A546E"/>
    <w:rsid w:val="005A59F5"/>
    <w:rsid w:val="005A5EFB"/>
    <w:rsid w:val="005A6196"/>
    <w:rsid w:val="005A638B"/>
    <w:rsid w:val="005A6402"/>
    <w:rsid w:val="005A6609"/>
    <w:rsid w:val="005A73CD"/>
    <w:rsid w:val="005A7D06"/>
    <w:rsid w:val="005B0021"/>
    <w:rsid w:val="005B0330"/>
    <w:rsid w:val="005B0471"/>
    <w:rsid w:val="005B04DA"/>
    <w:rsid w:val="005B0CC2"/>
    <w:rsid w:val="005B0F26"/>
    <w:rsid w:val="005B0FF1"/>
    <w:rsid w:val="005B1112"/>
    <w:rsid w:val="005B1286"/>
    <w:rsid w:val="005B1463"/>
    <w:rsid w:val="005B16AB"/>
    <w:rsid w:val="005B16C7"/>
    <w:rsid w:val="005B1FB9"/>
    <w:rsid w:val="005B233F"/>
    <w:rsid w:val="005B24EC"/>
    <w:rsid w:val="005B2512"/>
    <w:rsid w:val="005B2551"/>
    <w:rsid w:val="005B2BF2"/>
    <w:rsid w:val="005B2C1A"/>
    <w:rsid w:val="005B2C1D"/>
    <w:rsid w:val="005B3B34"/>
    <w:rsid w:val="005B3BBE"/>
    <w:rsid w:val="005B3D77"/>
    <w:rsid w:val="005B46DA"/>
    <w:rsid w:val="005B4C31"/>
    <w:rsid w:val="005B4F0D"/>
    <w:rsid w:val="005B4FA4"/>
    <w:rsid w:val="005B55B4"/>
    <w:rsid w:val="005B5610"/>
    <w:rsid w:val="005B5620"/>
    <w:rsid w:val="005B5833"/>
    <w:rsid w:val="005B5F2F"/>
    <w:rsid w:val="005B6658"/>
    <w:rsid w:val="005B66C7"/>
    <w:rsid w:val="005B6926"/>
    <w:rsid w:val="005B69B4"/>
    <w:rsid w:val="005B6D0E"/>
    <w:rsid w:val="005B6D68"/>
    <w:rsid w:val="005B721F"/>
    <w:rsid w:val="005B7549"/>
    <w:rsid w:val="005B76F2"/>
    <w:rsid w:val="005B778E"/>
    <w:rsid w:val="005B77B2"/>
    <w:rsid w:val="005C019F"/>
    <w:rsid w:val="005C0316"/>
    <w:rsid w:val="005C0425"/>
    <w:rsid w:val="005C0AF6"/>
    <w:rsid w:val="005C0E86"/>
    <w:rsid w:val="005C14EE"/>
    <w:rsid w:val="005C1856"/>
    <w:rsid w:val="005C1AB9"/>
    <w:rsid w:val="005C1B85"/>
    <w:rsid w:val="005C1D6A"/>
    <w:rsid w:val="005C1DEF"/>
    <w:rsid w:val="005C2B99"/>
    <w:rsid w:val="005C2C8C"/>
    <w:rsid w:val="005C3345"/>
    <w:rsid w:val="005C3D52"/>
    <w:rsid w:val="005C418B"/>
    <w:rsid w:val="005C49D6"/>
    <w:rsid w:val="005C49EF"/>
    <w:rsid w:val="005C4B10"/>
    <w:rsid w:val="005C4DE9"/>
    <w:rsid w:val="005C5214"/>
    <w:rsid w:val="005C53B8"/>
    <w:rsid w:val="005C5601"/>
    <w:rsid w:val="005C576D"/>
    <w:rsid w:val="005C58D2"/>
    <w:rsid w:val="005C5B16"/>
    <w:rsid w:val="005C5FDA"/>
    <w:rsid w:val="005C63E1"/>
    <w:rsid w:val="005C678A"/>
    <w:rsid w:val="005C69AC"/>
    <w:rsid w:val="005C6E82"/>
    <w:rsid w:val="005C77FD"/>
    <w:rsid w:val="005C7D7B"/>
    <w:rsid w:val="005C7DF2"/>
    <w:rsid w:val="005D0D77"/>
    <w:rsid w:val="005D0F8E"/>
    <w:rsid w:val="005D0FE0"/>
    <w:rsid w:val="005D1682"/>
    <w:rsid w:val="005D1A5F"/>
    <w:rsid w:val="005D1D4D"/>
    <w:rsid w:val="005D2ECF"/>
    <w:rsid w:val="005D2ED9"/>
    <w:rsid w:val="005D3997"/>
    <w:rsid w:val="005D3A19"/>
    <w:rsid w:val="005D445A"/>
    <w:rsid w:val="005D44C9"/>
    <w:rsid w:val="005D472C"/>
    <w:rsid w:val="005D4FB3"/>
    <w:rsid w:val="005D5279"/>
    <w:rsid w:val="005D5841"/>
    <w:rsid w:val="005D5855"/>
    <w:rsid w:val="005D59BD"/>
    <w:rsid w:val="005D5F55"/>
    <w:rsid w:val="005D5FCC"/>
    <w:rsid w:val="005D602B"/>
    <w:rsid w:val="005D62F8"/>
    <w:rsid w:val="005D63DB"/>
    <w:rsid w:val="005D6C7F"/>
    <w:rsid w:val="005D6C9A"/>
    <w:rsid w:val="005D7727"/>
    <w:rsid w:val="005D7C57"/>
    <w:rsid w:val="005D7CE7"/>
    <w:rsid w:val="005E0F9B"/>
    <w:rsid w:val="005E1214"/>
    <w:rsid w:val="005E1627"/>
    <w:rsid w:val="005E18DF"/>
    <w:rsid w:val="005E1B83"/>
    <w:rsid w:val="005E1BF7"/>
    <w:rsid w:val="005E1D4B"/>
    <w:rsid w:val="005E1D9E"/>
    <w:rsid w:val="005E2631"/>
    <w:rsid w:val="005E2AAE"/>
    <w:rsid w:val="005E2D03"/>
    <w:rsid w:val="005E2EF3"/>
    <w:rsid w:val="005E33F5"/>
    <w:rsid w:val="005E3657"/>
    <w:rsid w:val="005E37CB"/>
    <w:rsid w:val="005E3DAC"/>
    <w:rsid w:val="005E3F62"/>
    <w:rsid w:val="005E4257"/>
    <w:rsid w:val="005E4B54"/>
    <w:rsid w:val="005E4C0E"/>
    <w:rsid w:val="005E4DDA"/>
    <w:rsid w:val="005E53EC"/>
    <w:rsid w:val="005E588D"/>
    <w:rsid w:val="005E5A78"/>
    <w:rsid w:val="005E5AD4"/>
    <w:rsid w:val="005E5B58"/>
    <w:rsid w:val="005E5D3B"/>
    <w:rsid w:val="005E5E8B"/>
    <w:rsid w:val="005E5ED8"/>
    <w:rsid w:val="005E61A9"/>
    <w:rsid w:val="005E6BE1"/>
    <w:rsid w:val="005E705F"/>
    <w:rsid w:val="005E7140"/>
    <w:rsid w:val="005E731A"/>
    <w:rsid w:val="005F00EF"/>
    <w:rsid w:val="005F07FA"/>
    <w:rsid w:val="005F0D63"/>
    <w:rsid w:val="005F0EA3"/>
    <w:rsid w:val="005F1544"/>
    <w:rsid w:val="005F17A6"/>
    <w:rsid w:val="005F2514"/>
    <w:rsid w:val="005F2542"/>
    <w:rsid w:val="005F2E9A"/>
    <w:rsid w:val="005F2F6F"/>
    <w:rsid w:val="005F3170"/>
    <w:rsid w:val="005F3336"/>
    <w:rsid w:val="005F349F"/>
    <w:rsid w:val="005F41D0"/>
    <w:rsid w:val="005F4691"/>
    <w:rsid w:val="005F46D3"/>
    <w:rsid w:val="005F4850"/>
    <w:rsid w:val="005F4FA0"/>
    <w:rsid w:val="005F56E2"/>
    <w:rsid w:val="005F5728"/>
    <w:rsid w:val="005F6BCC"/>
    <w:rsid w:val="005F6F6B"/>
    <w:rsid w:val="005F7082"/>
    <w:rsid w:val="005F70CA"/>
    <w:rsid w:val="005F71F0"/>
    <w:rsid w:val="005F7887"/>
    <w:rsid w:val="005F78A1"/>
    <w:rsid w:val="005F7D6F"/>
    <w:rsid w:val="00600911"/>
    <w:rsid w:val="006009A4"/>
    <w:rsid w:val="00600F51"/>
    <w:rsid w:val="00601709"/>
    <w:rsid w:val="006018E9"/>
    <w:rsid w:val="00601AF7"/>
    <w:rsid w:val="00601C72"/>
    <w:rsid w:val="00601D10"/>
    <w:rsid w:val="00601E05"/>
    <w:rsid w:val="00602126"/>
    <w:rsid w:val="006026D6"/>
    <w:rsid w:val="006027C6"/>
    <w:rsid w:val="00602A13"/>
    <w:rsid w:val="00602D3E"/>
    <w:rsid w:val="006036BF"/>
    <w:rsid w:val="00603751"/>
    <w:rsid w:val="00603883"/>
    <w:rsid w:val="00604577"/>
    <w:rsid w:val="00604759"/>
    <w:rsid w:val="0060479F"/>
    <w:rsid w:val="00604B5C"/>
    <w:rsid w:val="00605014"/>
    <w:rsid w:val="00605139"/>
    <w:rsid w:val="00605178"/>
    <w:rsid w:val="00605394"/>
    <w:rsid w:val="00605CE8"/>
    <w:rsid w:val="00605FBD"/>
    <w:rsid w:val="00605FE5"/>
    <w:rsid w:val="00606191"/>
    <w:rsid w:val="00607435"/>
    <w:rsid w:val="00607C9D"/>
    <w:rsid w:val="006101F0"/>
    <w:rsid w:val="006101F1"/>
    <w:rsid w:val="006107D7"/>
    <w:rsid w:val="006107FD"/>
    <w:rsid w:val="00610C84"/>
    <w:rsid w:val="00610CD4"/>
    <w:rsid w:val="00611431"/>
    <w:rsid w:val="006116E5"/>
    <w:rsid w:val="00611D04"/>
    <w:rsid w:val="00611DB0"/>
    <w:rsid w:val="00612A12"/>
    <w:rsid w:val="00612B13"/>
    <w:rsid w:val="00612B23"/>
    <w:rsid w:val="00612E09"/>
    <w:rsid w:val="00612EFD"/>
    <w:rsid w:val="00613176"/>
    <w:rsid w:val="0061332A"/>
    <w:rsid w:val="006135DA"/>
    <w:rsid w:val="00613604"/>
    <w:rsid w:val="00613838"/>
    <w:rsid w:val="006139B0"/>
    <w:rsid w:val="006139D7"/>
    <w:rsid w:val="00613C7B"/>
    <w:rsid w:val="00613E12"/>
    <w:rsid w:val="00614615"/>
    <w:rsid w:val="0061468F"/>
    <w:rsid w:val="006147BF"/>
    <w:rsid w:val="006151B5"/>
    <w:rsid w:val="00615E91"/>
    <w:rsid w:val="00616111"/>
    <w:rsid w:val="0061629D"/>
    <w:rsid w:val="00616620"/>
    <w:rsid w:val="00616F5D"/>
    <w:rsid w:val="00616FB0"/>
    <w:rsid w:val="00616FDE"/>
    <w:rsid w:val="006170D4"/>
    <w:rsid w:val="006171E6"/>
    <w:rsid w:val="00617297"/>
    <w:rsid w:val="00617346"/>
    <w:rsid w:val="006175AF"/>
    <w:rsid w:val="00617675"/>
    <w:rsid w:val="006176A7"/>
    <w:rsid w:val="006176C4"/>
    <w:rsid w:val="00617A47"/>
    <w:rsid w:val="00617A57"/>
    <w:rsid w:val="00617A84"/>
    <w:rsid w:val="00617CCC"/>
    <w:rsid w:val="006201BF"/>
    <w:rsid w:val="00620248"/>
    <w:rsid w:val="00620439"/>
    <w:rsid w:val="00620597"/>
    <w:rsid w:val="0062082B"/>
    <w:rsid w:val="006208BE"/>
    <w:rsid w:val="006209EA"/>
    <w:rsid w:val="00620E51"/>
    <w:rsid w:val="00621335"/>
    <w:rsid w:val="00621A15"/>
    <w:rsid w:val="00622009"/>
    <w:rsid w:val="0062254B"/>
    <w:rsid w:val="0062276E"/>
    <w:rsid w:val="00622BFC"/>
    <w:rsid w:val="00622CD6"/>
    <w:rsid w:val="00622DBC"/>
    <w:rsid w:val="00622F03"/>
    <w:rsid w:val="00623A9E"/>
    <w:rsid w:val="00623AF5"/>
    <w:rsid w:val="006240D3"/>
    <w:rsid w:val="0062425F"/>
    <w:rsid w:val="006247E4"/>
    <w:rsid w:val="00625B8D"/>
    <w:rsid w:val="00625D16"/>
    <w:rsid w:val="00625F57"/>
    <w:rsid w:val="00626721"/>
    <w:rsid w:val="00626730"/>
    <w:rsid w:val="00626FE4"/>
    <w:rsid w:val="006273BF"/>
    <w:rsid w:val="00630002"/>
    <w:rsid w:val="006300D8"/>
    <w:rsid w:val="00630F30"/>
    <w:rsid w:val="006310F3"/>
    <w:rsid w:val="006314FF"/>
    <w:rsid w:val="00631B93"/>
    <w:rsid w:val="00632509"/>
    <w:rsid w:val="006329C2"/>
    <w:rsid w:val="00632C93"/>
    <w:rsid w:val="00633391"/>
    <w:rsid w:val="006335B6"/>
    <w:rsid w:val="006335D0"/>
    <w:rsid w:val="00633717"/>
    <w:rsid w:val="00633E5D"/>
    <w:rsid w:val="006341A1"/>
    <w:rsid w:val="006341BA"/>
    <w:rsid w:val="00634335"/>
    <w:rsid w:val="00634451"/>
    <w:rsid w:val="006346F3"/>
    <w:rsid w:val="0063526D"/>
    <w:rsid w:val="00635788"/>
    <w:rsid w:val="00635EAE"/>
    <w:rsid w:val="00635FA8"/>
    <w:rsid w:val="0063621A"/>
    <w:rsid w:val="00636488"/>
    <w:rsid w:val="006364ED"/>
    <w:rsid w:val="006369CB"/>
    <w:rsid w:val="00636DAC"/>
    <w:rsid w:val="00636F9E"/>
    <w:rsid w:val="0063767C"/>
    <w:rsid w:val="00637F26"/>
    <w:rsid w:val="006408B0"/>
    <w:rsid w:val="00640C5E"/>
    <w:rsid w:val="00640CD2"/>
    <w:rsid w:val="00640D74"/>
    <w:rsid w:val="00640DC1"/>
    <w:rsid w:val="00640EB2"/>
    <w:rsid w:val="006410B9"/>
    <w:rsid w:val="0064183F"/>
    <w:rsid w:val="006418E2"/>
    <w:rsid w:val="00642416"/>
    <w:rsid w:val="00642A3B"/>
    <w:rsid w:val="00642ECF"/>
    <w:rsid w:val="00643173"/>
    <w:rsid w:val="00643228"/>
    <w:rsid w:val="0064323A"/>
    <w:rsid w:val="00643BA2"/>
    <w:rsid w:val="006449CB"/>
    <w:rsid w:val="006450D1"/>
    <w:rsid w:val="006454EA"/>
    <w:rsid w:val="00645A14"/>
    <w:rsid w:val="00645BDF"/>
    <w:rsid w:val="00645F21"/>
    <w:rsid w:val="006461E1"/>
    <w:rsid w:val="00646543"/>
    <w:rsid w:val="0064677B"/>
    <w:rsid w:val="00646AA7"/>
    <w:rsid w:val="00646B23"/>
    <w:rsid w:val="00646C9B"/>
    <w:rsid w:val="00646ED4"/>
    <w:rsid w:val="00647163"/>
    <w:rsid w:val="00647B07"/>
    <w:rsid w:val="00650840"/>
    <w:rsid w:val="00650A05"/>
    <w:rsid w:val="006512F8"/>
    <w:rsid w:val="00651EAE"/>
    <w:rsid w:val="0065214C"/>
    <w:rsid w:val="006521EA"/>
    <w:rsid w:val="006524CA"/>
    <w:rsid w:val="006528B3"/>
    <w:rsid w:val="00652E06"/>
    <w:rsid w:val="0065346C"/>
    <w:rsid w:val="006539D2"/>
    <w:rsid w:val="00653D18"/>
    <w:rsid w:val="00653DE4"/>
    <w:rsid w:val="00653E24"/>
    <w:rsid w:val="00654238"/>
    <w:rsid w:val="00654293"/>
    <w:rsid w:val="006542BE"/>
    <w:rsid w:val="0065444E"/>
    <w:rsid w:val="00654D0A"/>
    <w:rsid w:val="00654D90"/>
    <w:rsid w:val="006555D9"/>
    <w:rsid w:val="00655B9E"/>
    <w:rsid w:val="00655E1E"/>
    <w:rsid w:val="00655FA6"/>
    <w:rsid w:val="00656929"/>
    <w:rsid w:val="00657704"/>
    <w:rsid w:val="006578B1"/>
    <w:rsid w:val="00660089"/>
    <w:rsid w:val="006605C0"/>
    <w:rsid w:val="006606E1"/>
    <w:rsid w:val="006608F1"/>
    <w:rsid w:val="0066093A"/>
    <w:rsid w:val="00660AF3"/>
    <w:rsid w:val="00660B8B"/>
    <w:rsid w:val="00661394"/>
    <w:rsid w:val="006616C5"/>
    <w:rsid w:val="00661ACE"/>
    <w:rsid w:val="00661BF2"/>
    <w:rsid w:val="00661CC0"/>
    <w:rsid w:val="00661CCC"/>
    <w:rsid w:val="00661D43"/>
    <w:rsid w:val="006621A9"/>
    <w:rsid w:val="006621D4"/>
    <w:rsid w:val="00662333"/>
    <w:rsid w:val="0066271E"/>
    <w:rsid w:val="00662CEF"/>
    <w:rsid w:val="006631D3"/>
    <w:rsid w:val="00663319"/>
    <w:rsid w:val="0066338C"/>
    <w:rsid w:val="006633ED"/>
    <w:rsid w:val="00663433"/>
    <w:rsid w:val="00663C6F"/>
    <w:rsid w:val="00663FBE"/>
    <w:rsid w:val="006641C2"/>
    <w:rsid w:val="00664A4E"/>
    <w:rsid w:val="00664B06"/>
    <w:rsid w:val="00664BEA"/>
    <w:rsid w:val="00664FBB"/>
    <w:rsid w:val="0066581B"/>
    <w:rsid w:val="00665A20"/>
    <w:rsid w:val="00665B4B"/>
    <w:rsid w:val="00665D46"/>
    <w:rsid w:val="00665D53"/>
    <w:rsid w:val="00666298"/>
    <w:rsid w:val="006662DB"/>
    <w:rsid w:val="00666768"/>
    <w:rsid w:val="00666B4A"/>
    <w:rsid w:val="00666B78"/>
    <w:rsid w:val="0066707D"/>
    <w:rsid w:val="00667691"/>
    <w:rsid w:val="0066783E"/>
    <w:rsid w:val="00667C63"/>
    <w:rsid w:val="00670A70"/>
    <w:rsid w:val="00670AF8"/>
    <w:rsid w:val="006713EC"/>
    <w:rsid w:val="00671548"/>
    <w:rsid w:val="0067157D"/>
    <w:rsid w:val="0067158A"/>
    <w:rsid w:val="006717DD"/>
    <w:rsid w:val="006720A1"/>
    <w:rsid w:val="006722E7"/>
    <w:rsid w:val="00672716"/>
    <w:rsid w:val="006727EC"/>
    <w:rsid w:val="0067281E"/>
    <w:rsid w:val="0067283A"/>
    <w:rsid w:val="00672BB0"/>
    <w:rsid w:val="0067407E"/>
    <w:rsid w:val="00674147"/>
    <w:rsid w:val="0067450E"/>
    <w:rsid w:val="006745F2"/>
    <w:rsid w:val="00674B12"/>
    <w:rsid w:val="00675032"/>
    <w:rsid w:val="006752EE"/>
    <w:rsid w:val="0067544B"/>
    <w:rsid w:val="006759CB"/>
    <w:rsid w:val="00675A3C"/>
    <w:rsid w:val="00675AB9"/>
    <w:rsid w:val="00675E0B"/>
    <w:rsid w:val="006769B7"/>
    <w:rsid w:val="00676B89"/>
    <w:rsid w:val="00676D5F"/>
    <w:rsid w:val="00676DD1"/>
    <w:rsid w:val="00676EA9"/>
    <w:rsid w:val="00677312"/>
    <w:rsid w:val="00677778"/>
    <w:rsid w:val="006778F5"/>
    <w:rsid w:val="0068061A"/>
    <w:rsid w:val="006809FC"/>
    <w:rsid w:val="00680BC8"/>
    <w:rsid w:val="00680BF6"/>
    <w:rsid w:val="00680C33"/>
    <w:rsid w:val="00680C4E"/>
    <w:rsid w:val="00680FD2"/>
    <w:rsid w:val="00680FD8"/>
    <w:rsid w:val="006811AA"/>
    <w:rsid w:val="006815AE"/>
    <w:rsid w:val="00681962"/>
    <w:rsid w:val="00681AB1"/>
    <w:rsid w:val="00681B03"/>
    <w:rsid w:val="00681C52"/>
    <w:rsid w:val="00681EFF"/>
    <w:rsid w:val="00682C78"/>
    <w:rsid w:val="00682D07"/>
    <w:rsid w:val="00682FBC"/>
    <w:rsid w:val="00683280"/>
    <w:rsid w:val="00683DB4"/>
    <w:rsid w:val="00684891"/>
    <w:rsid w:val="0068493C"/>
    <w:rsid w:val="006849CA"/>
    <w:rsid w:val="00684BE1"/>
    <w:rsid w:val="00684F6D"/>
    <w:rsid w:val="00685344"/>
    <w:rsid w:val="00685422"/>
    <w:rsid w:val="006856CD"/>
    <w:rsid w:val="00685EB6"/>
    <w:rsid w:val="00686170"/>
    <w:rsid w:val="00686490"/>
    <w:rsid w:val="00687053"/>
    <w:rsid w:val="0068757E"/>
    <w:rsid w:val="00687685"/>
    <w:rsid w:val="00687C38"/>
    <w:rsid w:val="00687D56"/>
    <w:rsid w:val="0069003E"/>
    <w:rsid w:val="00690514"/>
    <w:rsid w:val="00690AF5"/>
    <w:rsid w:val="00690B59"/>
    <w:rsid w:val="00691047"/>
    <w:rsid w:val="00691059"/>
    <w:rsid w:val="00691504"/>
    <w:rsid w:val="006918FF"/>
    <w:rsid w:val="00691A29"/>
    <w:rsid w:val="00691A80"/>
    <w:rsid w:val="00691ECC"/>
    <w:rsid w:val="00691F03"/>
    <w:rsid w:val="00691FAA"/>
    <w:rsid w:val="006920DB"/>
    <w:rsid w:val="006921EB"/>
    <w:rsid w:val="006923CE"/>
    <w:rsid w:val="00692582"/>
    <w:rsid w:val="00692DF6"/>
    <w:rsid w:val="00693229"/>
    <w:rsid w:val="006932FE"/>
    <w:rsid w:val="00693CB6"/>
    <w:rsid w:val="00693E53"/>
    <w:rsid w:val="00693E97"/>
    <w:rsid w:val="00694155"/>
    <w:rsid w:val="00694245"/>
    <w:rsid w:val="0069491A"/>
    <w:rsid w:val="00694F54"/>
    <w:rsid w:val="00695194"/>
    <w:rsid w:val="00695246"/>
    <w:rsid w:val="006953A8"/>
    <w:rsid w:val="00695577"/>
    <w:rsid w:val="00695AEF"/>
    <w:rsid w:val="00695D1B"/>
    <w:rsid w:val="00696166"/>
    <w:rsid w:val="006961B2"/>
    <w:rsid w:val="00696308"/>
    <w:rsid w:val="00696AED"/>
    <w:rsid w:val="00696FEB"/>
    <w:rsid w:val="0069707C"/>
    <w:rsid w:val="00697449"/>
    <w:rsid w:val="00697819"/>
    <w:rsid w:val="00697A88"/>
    <w:rsid w:val="006A00D3"/>
    <w:rsid w:val="006A052B"/>
    <w:rsid w:val="006A0D32"/>
    <w:rsid w:val="006A0DF0"/>
    <w:rsid w:val="006A0E25"/>
    <w:rsid w:val="006A1054"/>
    <w:rsid w:val="006A130D"/>
    <w:rsid w:val="006A195F"/>
    <w:rsid w:val="006A1B0C"/>
    <w:rsid w:val="006A2805"/>
    <w:rsid w:val="006A2854"/>
    <w:rsid w:val="006A29CD"/>
    <w:rsid w:val="006A30F6"/>
    <w:rsid w:val="006A312C"/>
    <w:rsid w:val="006A31B6"/>
    <w:rsid w:val="006A339F"/>
    <w:rsid w:val="006A34E2"/>
    <w:rsid w:val="006A3753"/>
    <w:rsid w:val="006A386C"/>
    <w:rsid w:val="006A39F4"/>
    <w:rsid w:val="006A4041"/>
    <w:rsid w:val="006A4521"/>
    <w:rsid w:val="006A46D3"/>
    <w:rsid w:val="006A4821"/>
    <w:rsid w:val="006A4AD4"/>
    <w:rsid w:val="006A4C8C"/>
    <w:rsid w:val="006A5013"/>
    <w:rsid w:val="006A501A"/>
    <w:rsid w:val="006A5288"/>
    <w:rsid w:val="006A5590"/>
    <w:rsid w:val="006A58D0"/>
    <w:rsid w:val="006A5BB3"/>
    <w:rsid w:val="006A5D10"/>
    <w:rsid w:val="006A5DBC"/>
    <w:rsid w:val="006A5DDF"/>
    <w:rsid w:val="006A5F61"/>
    <w:rsid w:val="006A5F7E"/>
    <w:rsid w:val="006A60C9"/>
    <w:rsid w:val="006A6448"/>
    <w:rsid w:val="006A666E"/>
    <w:rsid w:val="006A66C2"/>
    <w:rsid w:val="006A6AF5"/>
    <w:rsid w:val="006A75C0"/>
    <w:rsid w:val="006A77B1"/>
    <w:rsid w:val="006A7F17"/>
    <w:rsid w:val="006B02A6"/>
    <w:rsid w:val="006B05D5"/>
    <w:rsid w:val="006B0BBC"/>
    <w:rsid w:val="006B0E7E"/>
    <w:rsid w:val="006B0F33"/>
    <w:rsid w:val="006B1185"/>
    <w:rsid w:val="006B2542"/>
    <w:rsid w:val="006B340E"/>
    <w:rsid w:val="006B3FC5"/>
    <w:rsid w:val="006B43A2"/>
    <w:rsid w:val="006B4499"/>
    <w:rsid w:val="006B462E"/>
    <w:rsid w:val="006B4B1F"/>
    <w:rsid w:val="006B4CB2"/>
    <w:rsid w:val="006B517A"/>
    <w:rsid w:val="006B56BD"/>
    <w:rsid w:val="006B5823"/>
    <w:rsid w:val="006B6026"/>
    <w:rsid w:val="006B62A2"/>
    <w:rsid w:val="006B66DA"/>
    <w:rsid w:val="006B67F1"/>
    <w:rsid w:val="006B6911"/>
    <w:rsid w:val="006B6A6B"/>
    <w:rsid w:val="006B6ACB"/>
    <w:rsid w:val="006B7071"/>
    <w:rsid w:val="006B70A9"/>
    <w:rsid w:val="006B73CA"/>
    <w:rsid w:val="006B7AB6"/>
    <w:rsid w:val="006B7FEC"/>
    <w:rsid w:val="006C0F64"/>
    <w:rsid w:val="006C1620"/>
    <w:rsid w:val="006C1A77"/>
    <w:rsid w:val="006C1B65"/>
    <w:rsid w:val="006C1B8F"/>
    <w:rsid w:val="006C1FA1"/>
    <w:rsid w:val="006C2BD3"/>
    <w:rsid w:val="006C2D66"/>
    <w:rsid w:val="006C3119"/>
    <w:rsid w:val="006C333F"/>
    <w:rsid w:val="006C3597"/>
    <w:rsid w:val="006C36A9"/>
    <w:rsid w:val="006C4287"/>
    <w:rsid w:val="006C4789"/>
    <w:rsid w:val="006C47F8"/>
    <w:rsid w:val="006C4D8F"/>
    <w:rsid w:val="006C4FF8"/>
    <w:rsid w:val="006C5701"/>
    <w:rsid w:val="006C5C8D"/>
    <w:rsid w:val="006C62BA"/>
    <w:rsid w:val="006C66E8"/>
    <w:rsid w:val="006C682C"/>
    <w:rsid w:val="006C6B97"/>
    <w:rsid w:val="006C7449"/>
    <w:rsid w:val="006C777B"/>
    <w:rsid w:val="006C7854"/>
    <w:rsid w:val="006C7910"/>
    <w:rsid w:val="006C798A"/>
    <w:rsid w:val="006C7CA2"/>
    <w:rsid w:val="006D051D"/>
    <w:rsid w:val="006D06C8"/>
    <w:rsid w:val="006D08CF"/>
    <w:rsid w:val="006D0CCC"/>
    <w:rsid w:val="006D0D64"/>
    <w:rsid w:val="006D0E63"/>
    <w:rsid w:val="006D0E6D"/>
    <w:rsid w:val="006D0FF9"/>
    <w:rsid w:val="006D12F9"/>
    <w:rsid w:val="006D186F"/>
    <w:rsid w:val="006D2137"/>
    <w:rsid w:val="006D21EC"/>
    <w:rsid w:val="006D32F7"/>
    <w:rsid w:val="006D39F5"/>
    <w:rsid w:val="006D3A3D"/>
    <w:rsid w:val="006D3AA8"/>
    <w:rsid w:val="006D3C69"/>
    <w:rsid w:val="006D3CFD"/>
    <w:rsid w:val="006D3DAF"/>
    <w:rsid w:val="006D3EF4"/>
    <w:rsid w:val="006D422D"/>
    <w:rsid w:val="006D42E0"/>
    <w:rsid w:val="006D4645"/>
    <w:rsid w:val="006D464A"/>
    <w:rsid w:val="006D480A"/>
    <w:rsid w:val="006D496C"/>
    <w:rsid w:val="006D4A78"/>
    <w:rsid w:val="006D4DA4"/>
    <w:rsid w:val="006D4E82"/>
    <w:rsid w:val="006D50B0"/>
    <w:rsid w:val="006D56A9"/>
    <w:rsid w:val="006D5AB4"/>
    <w:rsid w:val="006D5B73"/>
    <w:rsid w:val="006D5BA0"/>
    <w:rsid w:val="006D5D73"/>
    <w:rsid w:val="006D5EAF"/>
    <w:rsid w:val="006D64E1"/>
    <w:rsid w:val="006D65A3"/>
    <w:rsid w:val="006D6970"/>
    <w:rsid w:val="006D6B46"/>
    <w:rsid w:val="006D71C0"/>
    <w:rsid w:val="006D7547"/>
    <w:rsid w:val="006D75DC"/>
    <w:rsid w:val="006D7661"/>
    <w:rsid w:val="006E0598"/>
    <w:rsid w:val="006E060F"/>
    <w:rsid w:val="006E066F"/>
    <w:rsid w:val="006E06F3"/>
    <w:rsid w:val="006E0F0F"/>
    <w:rsid w:val="006E0F3D"/>
    <w:rsid w:val="006E1395"/>
    <w:rsid w:val="006E1407"/>
    <w:rsid w:val="006E14F2"/>
    <w:rsid w:val="006E1680"/>
    <w:rsid w:val="006E1697"/>
    <w:rsid w:val="006E196B"/>
    <w:rsid w:val="006E1E9B"/>
    <w:rsid w:val="006E1F99"/>
    <w:rsid w:val="006E1FB5"/>
    <w:rsid w:val="006E21CC"/>
    <w:rsid w:val="006E295A"/>
    <w:rsid w:val="006E2A32"/>
    <w:rsid w:val="006E2BA8"/>
    <w:rsid w:val="006E2D30"/>
    <w:rsid w:val="006E31D7"/>
    <w:rsid w:val="006E31F4"/>
    <w:rsid w:val="006E3398"/>
    <w:rsid w:val="006E3886"/>
    <w:rsid w:val="006E3C7E"/>
    <w:rsid w:val="006E41C0"/>
    <w:rsid w:val="006E482F"/>
    <w:rsid w:val="006E4CD5"/>
    <w:rsid w:val="006E4E4A"/>
    <w:rsid w:val="006E50E1"/>
    <w:rsid w:val="006E5103"/>
    <w:rsid w:val="006E521E"/>
    <w:rsid w:val="006E5EA2"/>
    <w:rsid w:val="006E63FD"/>
    <w:rsid w:val="006E65F4"/>
    <w:rsid w:val="006E67A4"/>
    <w:rsid w:val="006E6A16"/>
    <w:rsid w:val="006E7221"/>
    <w:rsid w:val="006E7281"/>
    <w:rsid w:val="006E7983"/>
    <w:rsid w:val="006E7A35"/>
    <w:rsid w:val="006E7BDF"/>
    <w:rsid w:val="006E7CED"/>
    <w:rsid w:val="006E7E18"/>
    <w:rsid w:val="006F0010"/>
    <w:rsid w:val="006F002F"/>
    <w:rsid w:val="006F00E7"/>
    <w:rsid w:val="006F02E7"/>
    <w:rsid w:val="006F06BA"/>
    <w:rsid w:val="006F0E20"/>
    <w:rsid w:val="006F1881"/>
    <w:rsid w:val="006F18F0"/>
    <w:rsid w:val="006F1B7D"/>
    <w:rsid w:val="006F2051"/>
    <w:rsid w:val="006F20BC"/>
    <w:rsid w:val="006F29F0"/>
    <w:rsid w:val="006F2A3B"/>
    <w:rsid w:val="006F2ABF"/>
    <w:rsid w:val="006F2E7C"/>
    <w:rsid w:val="006F2F9E"/>
    <w:rsid w:val="006F3016"/>
    <w:rsid w:val="006F3037"/>
    <w:rsid w:val="006F3404"/>
    <w:rsid w:val="006F3840"/>
    <w:rsid w:val="006F390D"/>
    <w:rsid w:val="006F43A2"/>
    <w:rsid w:val="006F4898"/>
    <w:rsid w:val="006F4981"/>
    <w:rsid w:val="006F4D61"/>
    <w:rsid w:val="006F5349"/>
    <w:rsid w:val="006F6127"/>
    <w:rsid w:val="006F64BD"/>
    <w:rsid w:val="006F6646"/>
    <w:rsid w:val="006F6768"/>
    <w:rsid w:val="006F6D96"/>
    <w:rsid w:val="006F6E0C"/>
    <w:rsid w:val="006F71D4"/>
    <w:rsid w:val="006F7506"/>
    <w:rsid w:val="006F76FB"/>
    <w:rsid w:val="006F7A1F"/>
    <w:rsid w:val="006F7E76"/>
    <w:rsid w:val="00700163"/>
    <w:rsid w:val="00700CC5"/>
    <w:rsid w:val="0070150B"/>
    <w:rsid w:val="00701B52"/>
    <w:rsid w:val="0070230B"/>
    <w:rsid w:val="0070243B"/>
    <w:rsid w:val="007024D7"/>
    <w:rsid w:val="0070263A"/>
    <w:rsid w:val="007029B7"/>
    <w:rsid w:val="00702C0C"/>
    <w:rsid w:val="00702C1D"/>
    <w:rsid w:val="00703236"/>
    <w:rsid w:val="007032CC"/>
    <w:rsid w:val="00703527"/>
    <w:rsid w:val="00703789"/>
    <w:rsid w:val="007038AA"/>
    <w:rsid w:val="00703D04"/>
    <w:rsid w:val="007042C8"/>
    <w:rsid w:val="00704AEC"/>
    <w:rsid w:val="00704B68"/>
    <w:rsid w:val="007054EB"/>
    <w:rsid w:val="00705880"/>
    <w:rsid w:val="00705DB2"/>
    <w:rsid w:val="0070608B"/>
    <w:rsid w:val="00706E35"/>
    <w:rsid w:val="00707122"/>
    <w:rsid w:val="00707570"/>
    <w:rsid w:val="007078CA"/>
    <w:rsid w:val="00707B96"/>
    <w:rsid w:val="00707DC4"/>
    <w:rsid w:val="0071022E"/>
    <w:rsid w:val="00710750"/>
    <w:rsid w:val="007109BF"/>
    <w:rsid w:val="007114D4"/>
    <w:rsid w:val="00711806"/>
    <w:rsid w:val="007118F0"/>
    <w:rsid w:val="00711EB6"/>
    <w:rsid w:val="00712051"/>
    <w:rsid w:val="00712FF8"/>
    <w:rsid w:val="0071321C"/>
    <w:rsid w:val="00713223"/>
    <w:rsid w:val="007132C1"/>
    <w:rsid w:val="007132C7"/>
    <w:rsid w:val="00713A29"/>
    <w:rsid w:val="0071421C"/>
    <w:rsid w:val="007143A1"/>
    <w:rsid w:val="00714467"/>
    <w:rsid w:val="00714A27"/>
    <w:rsid w:val="00714AAB"/>
    <w:rsid w:val="00714C91"/>
    <w:rsid w:val="00715127"/>
    <w:rsid w:val="00715248"/>
    <w:rsid w:val="007152C5"/>
    <w:rsid w:val="00715510"/>
    <w:rsid w:val="007155DA"/>
    <w:rsid w:val="00715820"/>
    <w:rsid w:val="00715EAC"/>
    <w:rsid w:val="00716370"/>
    <w:rsid w:val="007169FA"/>
    <w:rsid w:val="00716BDA"/>
    <w:rsid w:val="00716D1B"/>
    <w:rsid w:val="00716DCF"/>
    <w:rsid w:val="00716F48"/>
    <w:rsid w:val="00717073"/>
    <w:rsid w:val="007172F0"/>
    <w:rsid w:val="007175EB"/>
    <w:rsid w:val="00717670"/>
    <w:rsid w:val="0071795D"/>
    <w:rsid w:val="00717E8B"/>
    <w:rsid w:val="00720105"/>
    <w:rsid w:val="007201EA"/>
    <w:rsid w:val="00720E97"/>
    <w:rsid w:val="00721382"/>
    <w:rsid w:val="00721A2D"/>
    <w:rsid w:val="00721EFE"/>
    <w:rsid w:val="007223D7"/>
    <w:rsid w:val="007223ED"/>
    <w:rsid w:val="007223FF"/>
    <w:rsid w:val="007224D9"/>
    <w:rsid w:val="00722A5A"/>
    <w:rsid w:val="0072321D"/>
    <w:rsid w:val="00723638"/>
    <w:rsid w:val="00723943"/>
    <w:rsid w:val="0072405C"/>
    <w:rsid w:val="00724250"/>
    <w:rsid w:val="0072454A"/>
    <w:rsid w:val="007245F8"/>
    <w:rsid w:val="00724788"/>
    <w:rsid w:val="007249DA"/>
    <w:rsid w:val="0072521F"/>
    <w:rsid w:val="007256AE"/>
    <w:rsid w:val="007256D2"/>
    <w:rsid w:val="00725CA0"/>
    <w:rsid w:val="0072675F"/>
    <w:rsid w:val="007273BA"/>
    <w:rsid w:val="007273D4"/>
    <w:rsid w:val="007276AF"/>
    <w:rsid w:val="00727A28"/>
    <w:rsid w:val="00727A3F"/>
    <w:rsid w:val="00727BA4"/>
    <w:rsid w:val="00727BD8"/>
    <w:rsid w:val="00727D6F"/>
    <w:rsid w:val="00727E0D"/>
    <w:rsid w:val="00727F11"/>
    <w:rsid w:val="00727FAE"/>
    <w:rsid w:val="00730948"/>
    <w:rsid w:val="007309D6"/>
    <w:rsid w:val="00730D11"/>
    <w:rsid w:val="00731012"/>
    <w:rsid w:val="0073177A"/>
    <w:rsid w:val="007327A5"/>
    <w:rsid w:val="00732975"/>
    <w:rsid w:val="007329A1"/>
    <w:rsid w:val="00732E63"/>
    <w:rsid w:val="00732EAA"/>
    <w:rsid w:val="00733127"/>
    <w:rsid w:val="0073314C"/>
    <w:rsid w:val="00733204"/>
    <w:rsid w:val="00733A2D"/>
    <w:rsid w:val="00733C00"/>
    <w:rsid w:val="007340BB"/>
    <w:rsid w:val="00734331"/>
    <w:rsid w:val="007359CC"/>
    <w:rsid w:val="00735A60"/>
    <w:rsid w:val="00735D6B"/>
    <w:rsid w:val="0073603E"/>
    <w:rsid w:val="00736320"/>
    <w:rsid w:val="007365DD"/>
    <w:rsid w:val="00736706"/>
    <w:rsid w:val="007368BE"/>
    <w:rsid w:val="00736ABF"/>
    <w:rsid w:val="00736C5D"/>
    <w:rsid w:val="00736DBD"/>
    <w:rsid w:val="00736F5F"/>
    <w:rsid w:val="00737123"/>
    <w:rsid w:val="007378BE"/>
    <w:rsid w:val="007378FC"/>
    <w:rsid w:val="00737915"/>
    <w:rsid w:val="00737974"/>
    <w:rsid w:val="00740088"/>
    <w:rsid w:val="007401DF"/>
    <w:rsid w:val="0074068E"/>
    <w:rsid w:val="00740B75"/>
    <w:rsid w:val="00741490"/>
    <w:rsid w:val="00741B9E"/>
    <w:rsid w:val="00741D97"/>
    <w:rsid w:val="007420B8"/>
    <w:rsid w:val="007422B4"/>
    <w:rsid w:val="007426EF"/>
    <w:rsid w:val="00742C95"/>
    <w:rsid w:val="00742D74"/>
    <w:rsid w:val="00742F7F"/>
    <w:rsid w:val="0074301B"/>
    <w:rsid w:val="00743053"/>
    <w:rsid w:val="007434BB"/>
    <w:rsid w:val="00743518"/>
    <w:rsid w:val="00743A63"/>
    <w:rsid w:val="00744044"/>
    <w:rsid w:val="00744087"/>
    <w:rsid w:val="0074464D"/>
    <w:rsid w:val="00744EFD"/>
    <w:rsid w:val="007453F4"/>
    <w:rsid w:val="00745B3E"/>
    <w:rsid w:val="00746013"/>
    <w:rsid w:val="0074663F"/>
    <w:rsid w:val="0074688E"/>
    <w:rsid w:val="007469CB"/>
    <w:rsid w:val="00746CE9"/>
    <w:rsid w:val="00747053"/>
    <w:rsid w:val="0074766D"/>
    <w:rsid w:val="0074770B"/>
    <w:rsid w:val="00747AC3"/>
    <w:rsid w:val="00747B40"/>
    <w:rsid w:val="00747B41"/>
    <w:rsid w:val="00747DB4"/>
    <w:rsid w:val="00747FD7"/>
    <w:rsid w:val="0075009F"/>
    <w:rsid w:val="0075014D"/>
    <w:rsid w:val="00750682"/>
    <w:rsid w:val="007508E2"/>
    <w:rsid w:val="007508F3"/>
    <w:rsid w:val="00750C7A"/>
    <w:rsid w:val="00750DF4"/>
    <w:rsid w:val="0075105D"/>
    <w:rsid w:val="00751158"/>
    <w:rsid w:val="007515B6"/>
    <w:rsid w:val="00751910"/>
    <w:rsid w:val="0075195E"/>
    <w:rsid w:val="00751BD8"/>
    <w:rsid w:val="007526F5"/>
    <w:rsid w:val="00752776"/>
    <w:rsid w:val="007529A6"/>
    <w:rsid w:val="00752A8E"/>
    <w:rsid w:val="0075315E"/>
    <w:rsid w:val="00753AF9"/>
    <w:rsid w:val="00753B69"/>
    <w:rsid w:val="007548CF"/>
    <w:rsid w:val="007549CF"/>
    <w:rsid w:val="00754D89"/>
    <w:rsid w:val="00754F09"/>
    <w:rsid w:val="00755102"/>
    <w:rsid w:val="00755118"/>
    <w:rsid w:val="0075519A"/>
    <w:rsid w:val="007552E5"/>
    <w:rsid w:val="00755341"/>
    <w:rsid w:val="007553DB"/>
    <w:rsid w:val="007554C2"/>
    <w:rsid w:val="007558EB"/>
    <w:rsid w:val="00755CA5"/>
    <w:rsid w:val="00755D47"/>
    <w:rsid w:val="007564B4"/>
    <w:rsid w:val="00756589"/>
    <w:rsid w:val="007566CF"/>
    <w:rsid w:val="00756835"/>
    <w:rsid w:val="007569F1"/>
    <w:rsid w:val="0075717D"/>
    <w:rsid w:val="0075770A"/>
    <w:rsid w:val="0075785A"/>
    <w:rsid w:val="0076043D"/>
    <w:rsid w:val="00760A54"/>
    <w:rsid w:val="00760AEA"/>
    <w:rsid w:val="00760E1D"/>
    <w:rsid w:val="00760EF7"/>
    <w:rsid w:val="00760FB7"/>
    <w:rsid w:val="0076164C"/>
    <w:rsid w:val="00761CA3"/>
    <w:rsid w:val="00762252"/>
    <w:rsid w:val="007622AB"/>
    <w:rsid w:val="00762336"/>
    <w:rsid w:val="00762687"/>
    <w:rsid w:val="007626AC"/>
    <w:rsid w:val="00762C32"/>
    <w:rsid w:val="007631EC"/>
    <w:rsid w:val="00763249"/>
    <w:rsid w:val="0076335D"/>
    <w:rsid w:val="0076368E"/>
    <w:rsid w:val="00763806"/>
    <w:rsid w:val="0076380B"/>
    <w:rsid w:val="00763E8D"/>
    <w:rsid w:val="0076404B"/>
    <w:rsid w:val="007645B5"/>
    <w:rsid w:val="007646B9"/>
    <w:rsid w:val="007646E5"/>
    <w:rsid w:val="007648C3"/>
    <w:rsid w:val="00764D11"/>
    <w:rsid w:val="00764EBE"/>
    <w:rsid w:val="007650F2"/>
    <w:rsid w:val="00765176"/>
    <w:rsid w:val="00765276"/>
    <w:rsid w:val="007653E7"/>
    <w:rsid w:val="0076547A"/>
    <w:rsid w:val="007655B9"/>
    <w:rsid w:val="00765A3F"/>
    <w:rsid w:val="00765B75"/>
    <w:rsid w:val="00765F28"/>
    <w:rsid w:val="0076622F"/>
    <w:rsid w:val="0076637A"/>
    <w:rsid w:val="00766532"/>
    <w:rsid w:val="007665A6"/>
    <w:rsid w:val="00766E67"/>
    <w:rsid w:val="007671A8"/>
    <w:rsid w:val="00767407"/>
    <w:rsid w:val="0077006B"/>
    <w:rsid w:val="007701EC"/>
    <w:rsid w:val="00770881"/>
    <w:rsid w:val="00770B72"/>
    <w:rsid w:val="00770BF2"/>
    <w:rsid w:val="00770C93"/>
    <w:rsid w:val="00771234"/>
    <w:rsid w:val="0077196A"/>
    <w:rsid w:val="0077213D"/>
    <w:rsid w:val="00772660"/>
    <w:rsid w:val="0077272B"/>
    <w:rsid w:val="007727F4"/>
    <w:rsid w:val="0077317E"/>
    <w:rsid w:val="00773512"/>
    <w:rsid w:val="007737D3"/>
    <w:rsid w:val="00773908"/>
    <w:rsid w:val="00773E6E"/>
    <w:rsid w:val="00774041"/>
    <w:rsid w:val="0077435F"/>
    <w:rsid w:val="00774380"/>
    <w:rsid w:val="00774D72"/>
    <w:rsid w:val="00774EA8"/>
    <w:rsid w:val="00775841"/>
    <w:rsid w:val="00775BCD"/>
    <w:rsid w:val="00775BDD"/>
    <w:rsid w:val="00775FAC"/>
    <w:rsid w:val="00776B99"/>
    <w:rsid w:val="00777318"/>
    <w:rsid w:val="0077749C"/>
    <w:rsid w:val="007777D5"/>
    <w:rsid w:val="00777AFE"/>
    <w:rsid w:val="00777B0F"/>
    <w:rsid w:val="00777BAC"/>
    <w:rsid w:val="00777D8B"/>
    <w:rsid w:val="0078020C"/>
    <w:rsid w:val="00780A27"/>
    <w:rsid w:val="00780DEE"/>
    <w:rsid w:val="00780F93"/>
    <w:rsid w:val="007810DE"/>
    <w:rsid w:val="007813F1"/>
    <w:rsid w:val="007814D3"/>
    <w:rsid w:val="00781500"/>
    <w:rsid w:val="00781806"/>
    <w:rsid w:val="007818DD"/>
    <w:rsid w:val="00782065"/>
    <w:rsid w:val="00782089"/>
    <w:rsid w:val="00782107"/>
    <w:rsid w:val="00782199"/>
    <w:rsid w:val="0078239A"/>
    <w:rsid w:val="0078245F"/>
    <w:rsid w:val="00782729"/>
    <w:rsid w:val="00782D5F"/>
    <w:rsid w:val="0078315F"/>
    <w:rsid w:val="0078338C"/>
    <w:rsid w:val="00783445"/>
    <w:rsid w:val="007834A6"/>
    <w:rsid w:val="007834F9"/>
    <w:rsid w:val="007838D7"/>
    <w:rsid w:val="00784CD2"/>
    <w:rsid w:val="00784EDD"/>
    <w:rsid w:val="0078546D"/>
    <w:rsid w:val="00785552"/>
    <w:rsid w:val="00785AA3"/>
    <w:rsid w:val="00785C63"/>
    <w:rsid w:val="00786198"/>
    <w:rsid w:val="007861FC"/>
    <w:rsid w:val="00786278"/>
    <w:rsid w:val="00786290"/>
    <w:rsid w:val="007862E4"/>
    <w:rsid w:val="00786927"/>
    <w:rsid w:val="00786A78"/>
    <w:rsid w:val="00786AA2"/>
    <w:rsid w:val="00786C2C"/>
    <w:rsid w:val="00786F99"/>
    <w:rsid w:val="007871B5"/>
    <w:rsid w:val="00787251"/>
    <w:rsid w:val="007872E6"/>
    <w:rsid w:val="007876EB"/>
    <w:rsid w:val="00787888"/>
    <w:rsid w:val="007904DA"/>
    <w:rsid w:val="0079070F"/>
    <w:rsid w:val="007907A7"/>
    <w:rsid w:val="00790F27"/>
    <w:rsid w:val="007911F7"/>
    <w:rsid w:val="007911FB"/>
    <w:rsid w:val="00791426"/>
    <w:rsid w:val="007914CF"/>
    <w:rsid w:val="00792756"/>
    <w:rsid w:val="00792772"/>
    <w:rsid w:val="00792804"/>
    <w:rsid w:val="00792B80"/>
    <w:rsid w:val="0079301E"/>
    <w:rsid w:val="00793125"/>
    <w:rsid w:val="00793999"/>
    <w:rsid w:val="00793A8F"/>
    <w:rsid w:val="00793B38"/>
    <w:rsid w:val="00794416"/>
    <w:rsid w:val="00794C9B"/>
    <w:rsid w:val="007954FC"/>
    <w:rsid w:val="00795EA1"/>
    <w:rsid w:val="00795FFE"/>
    <w:rsid w:val="007964EE"/>
    <w:rsid w:val="00796FF7"/>
    <w:rsid w:val="007975C9"/>
    <w:rsid w:val="007A0414"/>
    <w:rsid w:val="007A047F"/>
    <w:rsid w:val="007A0C1A"/>
    <w:rsid w:val="007A0DB0"/>
    <w:rsid w:val="007A1580"/>
    <w:rsid w:val="007A168A"/>
    <w:rsid w:val="007A17EA"/>
    <w:rsid w:val="007A197A"/>
    <w:rsid w:val="007A1CCD"/>
    <w:rsid w:val="007A20B4"/>
    <w:rsid w:val="007A21BB"/>
    <w:rsid w:val="007A234A"/>
    <w:rsid w:val="007A27B4"/>
    <w:rsid w:val="007A2CF4"/>
    <w:rsid w:val="007A2E36"/>
    <w:rsid w:val="007A2FA8"/>
    <w:rsid w:val="007A30A9"/>
    <w:rsid w:val="007A31D6"/>
    <w:rsid w:val="007A337D"/>
    <w:rsid w:val="007A345F"/>
    <w:rsid w:val="007A3587"/>
    <w:rsid w:val="007A3FDE"/>
    <w:rsid w:val="007A415D"/>
    <w:rsid w:val="007A4709"/>
    <w:rsid w:val="007A479B"/>
    <w:rsid w:val="007A4A87"/>
    <w:rsid w:val="007A4B4E"/>
    <w:rsid w:val="007A5418"/>
    <w:rsid w:val="007A6052"/>
    <w:rsid w:val="007A63C1"/>
    <w:rsid w:val="007A64C7"/>
    <w:rsid w:val="007A6654"/>
    <w:rsid w:val="007A67D0"/>
    <w:rsid w:val="007A6888"/>
    <w:rsid w:val="007A701C"/>
    <w:rsid w:val="007A7216"/>
    <w:rsid w:val="007A78BA"/>
    <w:rsid w:val="007A7D9B"/>
    <w:rsid w:val="007B04F5"/>
    <w:rsid w:val="007B0540"/>
    <w:rsid w:val="007B0556"/>
    <w:rsid w:val="007B0784"/>
    <w:rsid w:val="007B0A51"/>
    <w:rsid w:val="007B10E7"/>
    <w:rsid w:val="007B1907"/>
    <w:rsid w:val="007B1B24"/>
    <w:rsid w:val="007B1B36"/>
    <w:rsid w:val="007B1C86"/>
    <w:rsid w:val="007B1DFC"/>
    <w:rsid w:val="007B25A7"/>
    <w:rsid w:val="007B2669"/>
    <w:rsid w:val="007B286E"/>
    <w:rsid w:val="007B2B75"/>
    <w:rsid w:val="007B2B89"/>
    <w:rsid w:val="007B2C07"/>
    <w:rsid w:val="007B324A"/>
    <w:rsid w:val="007B327D"/>
    <w:rsid w:val="007B3485"/>
    <w:rsid w:val="007B3A60"/>
    <w:rsid w:val="007B3CBA"/>
    <w:rsid w:val="007B4179"/>
    <w:rsid w:val="007B4214"/>
    <w:rsid w:val="007B442F"/>
    <w:rsid w:val="007B4508"/>
    <w:rsid w:val="007B46CE"/>
    <w:rsid w:val="007B488D"/>
    <w:rsid w:val="007B4A38"/>
    <w:rsid w:val="007B4BF1"/>
    <w:rsid w:val="007B4C68"/>
    <w:rsid w:val="007B4EC7"/>
    <w:rsid w:val="007B62E8"/>
    <w:rsid w:val="007B67F3"/>
    <w:rsid w:val="007B680D"/>
    <w:rsid w:val="007B6844"/>
    <w:rsid w:val="007B69C9"/>
    <w:rsid w:val="007B714B"/>
    <w:rsid w:val="007B723B"/>
    <w:rsid w:val="007B763F"/>
    <w:rsid w:val="007B76A1"/>
    <w:rsid w:val="007B79D9"/>
    <w:rsid w:val="007B7E43"/>
    <w:rsid w:val="007C02B1"/>
    <w:rsid w:val="007C02CA"/>
    <w:rsid w:val="007C06D1"/>
    <w:rsid w:val="007C0C22"/>
    <w:rsid w:val="007C0DD3"/>
    <w:rsid w:val="007C10AD"/>
    <w:rsid w:val="007C146F"/>
    <w:rsid w:val="007C24ED"/>
    <w:rsid w:val="007C2517"/>
    <w:rsid w:val="007C2604"/>
    <w:rsid w:val="007C2DFD"/>
    <w:rsid w:val="007C300D"/>
    <w:rsid w:val="007C305A"/>
    <w:rsid w:val="007C3346"/>
    <w:rsid w:val="007C3412"/>
    <w:rsid w:val="007C35F9"/>
    <w:rsid w:val="007C38BB"/>
    <w:rsid w:val="007C3973"/>
    <w:rsid w:val="007C3AAF"/>
    <w:rsid w:val="007C41B7"/>
    <w:rsid w:val="007C44DB"/>
    <w:rsid w:val="007C45BF"/>
    <w:rsid w:val="007C489A"/>
    <w:rsid w:val="007C48D5"/>
    <w:rsid w:val="007C4A64"/>
    <w:rsid w:val="007C4D9E"/>
    <w:rsid w:val="007C50C1"/>
    <w:rsid w:val="007C5505"/>
    <w:rsid w:val="007C56F5"/>
    <w:rsid w:val="007C575F"/>
    <w:rsid w:val="007C5860"/>
    <w:rsid w:val="007C6777"/>
    <w:rsid w:val="007C6877"/>
    <w:rsid w:val="007C6BBD"/>
    <w:rsid w:val="007C6CD9"/>
    <w:rsid w:val="007C6CF5"/>
    <w:rsid w:val="007C72D1"/>
    <w:rsid w:val="007C764C"/>
    <w:rsid w:val="007C7B5D"/>
    <w:rsid w:val="007C7CF8"/>
    <w:rsid w:val="007D005A"/>
    <w:rsid w:val="007D02C0"/>
    <w:rsid w:val="007D037F"/>
    <w:rsid w:val="007D0833"/>
    <w:rsid w:val="007D0897"/>
    <w:rsid w:val="007D0DC0"/>
    <w:rsid w:val="007D115B"/>
    <w:rsid w:val="007D12F9"/>
    <w:rsid w:val="007D1821"/>
    <w:rsid w:val="007D1AE4"/>
    <w:rsid w:val="007D1E3E"/>
    <w:rsid w:val="007D1ECD"/>
    <w:rsid w:val="007D2067"/>
    <w:rsid w:val="007D21CE"/>
    <w:rsid w:val="007D22AB"/>
    <w:rsid w:val="007D233F"/>
    <w:rsid w:val="007D23D1"/>
    <w:rsid w:val="007D25CF"/>
    <w:rsid w:val="007D2634"/>
    <w:rsid w:val="007D27CE"/>
    <w:rsid w:val="007D29B5"/>
    <w:rsid w:val="007D2AEC"/>
    <w:rsid w:val="007D3BA4"/>
    <w:rsid w:val="007D3F81"/>
    <w:rsid w:val="007D42BD"/>
    <w:rsid w:val="007D458D"/>
    <w:rsid w:val="007D4669"/>
    <w:rsid w:val="007D46E4"/>
    <w:rsid w:val="007D4FF8"/>
    <w:rsid w:val="007D63C8"/>
    <w:rsid w:val="007D6A7A"/>
    <w:rsid w:val="007D6A81"/>
    <w:rsid w:val="007D6E06"/>
    <w:rsid w:val="007D6F84"/>
    <w:rsid w:val="007D6FD3"/>
    <w:rsid w:val="007D6FD6"/>
    <w:rsid w:val="007D720D"/>
    <w:rsid w:val="007D7299"/>
    <w:rsid w:val="007D766E"/>
    <w:rsid w:val="007D7759"/>
    <w:rsid w:val="007E0140"/>
    <w:rsid w:val="007E01FF"/>
    <w:rsid w:val="007E079A"/>
    <w:rsid w:val="007E0912"/>
    <w:rsid w:val="007E0C8E"/>
    <w:rsid w:val="007E0F95"/>
    <w:rsid w:val="007E1317"/>
    <w:rsid w:val="007E16A5"/>
    <w:rsid w:val="007E1D0F"/>
    <w:rsid w:val="007E2621"/>
    <w:rsid w:val="007E288F"/>
    <w:rsid w:val="007E2DEF"/>
    <w:rsid w:val="007E2E22"/>
    <w:rsid w:val="007E2E54"/>
    <w:rsid w:val="007E3709"/>
    <w:rsid w:val="007E3D21"/>
    <w:rsid w:val="007E3DA5"/>
    <w:rsid w:val="007E4641"/>
    <w:rsid w:val="007E488B"/>
    <w:rsid w:val="007E48CD"/>
    <w:rsid w:val="007E4AD6"/>
    <w:rsid w:val="007E4AF5"/>
    <w:rsid w:val="007E4D45"/>
    <w:rsid w:val="007E5132"/>
    <w:rsid w:val="007E529A"/>
    <w:rsid w:val="007E570D"/>
    <w:rsid w:val="007E5B52"/>
    <w:rsid w:val="007E5C78"/>
    <w:rsid w:val="007E6341"/>
    <w:rsid w:val="007E646F"/>
    <w:rsid w:val="007E6625"/>
    <w:rsid w:val="007E6B17"/>
    <w:rsid w:val="007E6C4C"/>
    <w:rsid w:val="007E6CF3"/>
    <w:rsid w:val="007E7017"/>
    <w:rsid w:val="007E73CA"/>
    <w:rsid w:val="007E741A"/>
    <w:rsid w:val="007E773E"/>
    <w:rsid w:val="007E7B92"/>
    <w:rsid w:val="007E7D66"/>
    <w:rsid w:val="007E7E8D"/>
    <w:rsid w:val="007E7F71"/>
    <w:rsid w:val="007F01EE"/>
    <w:rsid w:val="007F03A1"/>
    <w:rsid w:val="007F0449"/>
    <w:rsid w:val="007F0493"/>
    <w:rsid w:val="007F06AD"/>
    <w:rsid w:val="007F09DD"/>
    <w:rsid w:val="007F0C5D"/>
    <w:rsid w:val="007F0F89"/>
    <w:rsid w:val="007F1139"/>
    <w:rsid w:val="007F15B4"/>
    <w:rsid w:val="007F1722"/>
    <w:rsid w:val="007F1A2C"/>
    <w:rsid w:val="007F1E41"/>
    <w:rsid w:val="007F1E7B"/>
    <w:rsid w:val="007F2386"/>
    <w:rsid w:val="007F23D9"/>
    <w:rsid w:val="007F2DBF"/>
    <w:rsid w:val="007F2F4C"/>
    <w:rsid w:val="007F3204"/>
    <w:rsid w:val="007F3FF4"/>
    <w:rsid w:val="007F42CD"/>
    <w:rsid w:val="007F437B"/>
    <w:rsid w:val="007F46C0"/>
    <w:rsid w:val="007F47A4"/>
    <w:rsid w:val="007F4AF7"/>
    <w:rsid w:val="007F4D77"/>
    <w:rsid w:val="007F4D83"/>
    <w:rsid w:val="007F4DE2"/>
    <w:rsid w:val="007F4F8B"/>
    <w:rsid w:val="007F5009"/>
    <w:rsid w:val="007F51C6"/>
    <w:rsid w:val="007F51FE"/>
    <w:rsid w:val="007F53A7"/>
    <w:rsid w:val="007F56EE"/>
    <w:rsid w:val="007F65FD"/>
    <w:rsid w:val="007F72B0"/>
    <w:rsid w:val="007F792C"/>
    <w:rsid w:val="007F7BCC"/>
    <w:rsid w:val="007F7C29"/>
    <w:rsid w:val="0080076E"/>
    <w:rsid w:val="00800C16"/>
    <w:rsid w:val="00800D5B"/>
    <w:rsid w:val="00800DCA"/>
    <w:rsid w:val="00800E01"/>
    <w:rsid w:val="00800E46"/>
    <w:rsid w:val="00801068"/>
    <w:rsid w:val="008014C0"/>
    <w:rsid w:val="0080164D"/>
    <w:rsid w:val="00801BDB"/>
    <w:rsid w:val="00801E6A"/>
    <w:rsid w:val="00801EA6"/>
    <w:rsid w:val="00801F97"/>
    <w:rsid w:val="008021D8"/>
    <w:rsid w:val="00802372"/>
    <w:rsid w:val="00802ACF"/>
    <w:rsid w:val="00803441"/>
    <w:rsid w:val="008034C1"/>
    <w:rsid w:val="008035EC"/>
    <w:rsid w:val="00803629"/>
    <w:rsid w:val="00803659"/>
    <w:rsid w:val="00803851"/>
    <w:rsid w:val="00803D25"/>
    <w:rsid w:val="0080423A"/>
    <w:rsid w:val="008048F9"/>
    <w:rsid w:val="0080507E"/>
    <w:rsid w:val="008052C1"/>
    <w:rsid w:val="008058F8"/>
    <w:rsid w:val="00806372"/>
    <w:rsid w:val="008069CF"/>
    <w:rsid w:val="00806BAB"/>
    <w:rsid w:val="008070BF"/>
    <w:rsid w:val="00807166"/>
    <w:rsid w:val="0080716C"/>
    <w:rsid w:val="0080720D"/>
    <w:rsid w:val="008074E9"/>
    <w:rsid w:val="00807649"/>
    <w:rsid w:val="0080780E"/>
    <w:rsid w:val="00807A5D"/>
    <w:rsid w:val="00807CB4"/>
    <w:rsid w:val="00810761"/>
    <w:rsid w:val="008107D4"/>
    <w:rsid w:val="00811208"/>
    <w:rsid w:val="00811306"/>
    <w:rsid w:val="00811A56"/>
    <w:rsid w:val="00811BDE"/>
    <w:rsid w:val="00811CB2"/>
    <w:rsid w:val="008122E8"/>
    <w:rsid w:val="008127FB"/>
    <w:rsid w:val="00812A22"/>
    <w:rsid w:val="00812E1B"/>
    <w:rsid w:val="008134CE"/>
    <w:rsid w:val="008135C9"/>
    <w:rsid w:val="00813785"/>
    <w:rsid w:val="00813A34"/>
    <w:rsid w:val="00813F0E"/>
    <w:rsid w:val="00813F35"/>
    <w:rsid w:val="00814320"/>
    <w:rsid w:val="00814371"/>
    <w:rsid w:val="00814947"/>
    <w:rsid w:val="00814C3F"/>
    <w:rsid w:val="00814FA6"/>
    <w:rsid w:val="008150FF"/>
    <w:rsid w:val="00815140"/>
    <w:rsid w:val="0081549A"/>
    <w:rsid w:val="008154C5"/>
    <w:rsid w:val="00815A2C"/>
    <w:rsid w:val="00815A63"/>
    <w:rsid w:val="008163F4"/>
    <w:rsid w:val="008164E9"/>
    <w:rsid w:val="00816FFA"/>
    <w:rsid w:val="008175BC"/>
    <w:rsid w:val="0081776C"/>
    <w:rsid w:val="00817B1F"/>
    <w:rsid w:val="00820959"/>
    <w:rsid w:val="00820ADC"/>
    <w:rsid w:val="00820BBC"/>
    <w:rsid w:val="00820C37"/>
    <w:rsid w:val="00820FDE"/>
    <w:rsid w:val="00821352"/>
    <w:rsid w:val="00821631"/>
    <w:rsid w:val="008216D8"/>
    <w:rsid w:val="008216E7"/>
    <w:rsid w:val="0082175C"/>
    <w:rsid w:val="00821A85"/>
    <w:rsid w:val="00821D07"/>
    <w:rsid w:val="00821E95"/>
    <w:rsid w:val="00821FC1"/>
    <w:rsid w:val="008221C7"/>
    <w:rsid w:val="008223B3"/>
    <w:rsid w:val="008224CC"/>
    <w:rsid w:val="008224F9"/>
    <w:rsid w:val="00822A67"/>
    <w:rsid w:val="00822DFB"/>
    <w:rsid w:val="0082308B"/>
    <w:rsid w:val="008232D1"/>
    <w:rsid w:val="00823865"/>
    <w:rsid w:val="00823C54"/>
    <w:rsid w:val="008240C7"/>
    <w:rsid w:val="00824104"/>
    <w:rsid w:val="00824437"/>
    <w:rsid w:val="00824716"/>
    <w:rsid w:val="00824768"/>
    <w:rsid w:val="00825508"/>
    <w:rsid w:val="0082568B"/>
    <w:rsid w:val="00825B6A"/>
    <w:rsid w:val="008261D4"/>
    <w:rsid w:val="00826200"/>
    <w:rsid w:val="00826326"/>
    <w:rsid w:val="00826992"/>
    <w:rsid w:val="00826AB1"/>
    <w:rsid w:val="00826C32"/>
    <w:rsid w:val="00826D72"/>
    <w:rsid w:val="008272CE"/>
    <w:rsid w:val="00827489"/>
    <w:rsid w:val="0082787B"/>
    <w:rsid w:val="008300E2"/>
    <w:rsid w:val="008301CF"/>
    <w:rsid w:val="00830212"/>
    <w:rsid w:val="00830386"/>
    <w:rsid w:val="008306FD"/>
    <w:rsid w:val="00830B61"/>
    <w:rsid w:val="00830BFB"/>
    <w:rsid w:val="0083104A"/>
    <w:rsid w:val="00831186"/>
    <w:rsid w:val="008315E7"/>
    <w:rsid w:val="008319E2"/>
    <w:rsid w:val="00831A6C"/>
    <w:rsid w:val="00831BE2"/>
    <w:rsid w:val="00831E4D"/>
    <w:rsid w:val="00831E61"/>
    <w:rsid w:val="00832283"/>
    <w:rsid w:val="008323B6"/>
    <w:rsid w:val="0083245E"/>
    <w:rsid w:val="0083261F"/>
    <w:rsid w:val="008326CA"/>
    <w:rsid w:val="00832F73"/>
    <w:rsid w:val="00833179"/>
    <w:rsid w:val="00833304"/>
    <w:rsid w:val="00833403"/>
    <w:rsid w:val="00833E5A"/>
    <w:rsid w:val="00833F7D"/>
    <w:rsid w:val="00833FC1"/>
    <w:rsid w:val="00834009"/>
    <w:rsid w:val="008345B8"/>
    <w:rsid w:val="008347B4"/>
    <w:rsid w:val="008348A1"/>
    <w:rsid w:val="00834B92"/>
    <w:rsid w:val="00834BEC"/>
    <w:rsid w:val="008351F8"/>
    <w:rsid w:val="008355FF"/>
    <w:rsid w:val="0083576A"/>
    <w:rsid w:val="00835E27"/>
    <w:rsid w:val="00836374"/>
    <w:rsid w:val="008363C1"/>
    <w:rsid w:val="008363E3"/>
    <w:rsid w:val="008364C5"/>
    <w:rsid w:val="00836CBD"/>
    <w:rsid w:val="00837028"/>
    <w:rsid w:val="00837228"/>
    <w:rsid w:val="0083747F"/>
    <w:rsid w:val="008377A4"/>
    <w:rsid w:val="00837E5E"/>
    <w:rsid w:val="00837FF6"/>
    <w:rsid w:val="008400BB"/>
    <w:rsid w:val="008406F4"/>
    <w:rsid w:val="00840AD3"/>
    <w:rsid w:val="0084144A"/>
    <w:rsid w:val="008418F2"/>
    <w:rsid w:val="00841E3F"/>
    <w:rsid w:val="00841F0D"/>
    <w:rsid w:val="008420F7"/>
    <w:rsid w:val="0084224B"/>
    <w:rsid w:val="0084251E"/>
    <w:rsid w:val="0084331F"/>
    <w:rsid w:val="00843746"/>
    <w:rsid w:val="0084392E"/>
    <w:rsid w:val="00843A6A"/>
    <w:rsid w:val="00843C02"/>
    <w:rsid w:val="008443AF"/>
    <w:rsid w:val="0084460B"/>
    <w:rsid w:val="00844743"/>
    <w:rsid w:val="0084484D"/>
    <w:rsid w:val="00844D55"/>
    <w:rsid w:val="00844F04"/>
    <w:rsid w:val="00845199"/>
    <w:rsid w:val="00845664"/>
    <w:rsid w:val="00845BE7"/>
    <w:rsid w:val="00845E35"/>
    <w:rsid w:val="00845F95"/>
    <w:rsid w:val="00846133"/>
    <w:rsid w:val="0084651B"/>
    <w:rsid w:val="008467AD"/>
    <w:rsid w:val="008469F3"/>
    <w:rsid w:val="00847288"/>
    <w:rsid w:val="0084782E"/>
    <w:rsid w:val="00847BDF"/>
    <w:rsid w:val="00847DCA"/>
    <w:rsid w:val="0085056B"/>
    <w:rsid w:val="00850E2D"/>
    <w:rsid w:val="00850E52"/>
    <w:rsid w:val="00850ED8"/>
    <w:rsid w:val="00851244"/>
    <w:rsid w:val="008517F4"/>
    <w:rsid w:val="00851B31"/>
    <w:rsid w:val="00851CB1"/>
    <w:rsid w:val="008522CF"/>
    <w:rsid w:val="00852434"/>
    <w:rsid w:val="008529C7"/>
    <w:rsid w:val="00852C71"/>
    <w:rsid w:val="00852CA9"/>
    <w:rsid w:val="00852F59"/>
    <w:rsid w:val="00852FCA"/>
    <w:rsid w:val="008538FC"/>
    <w:rsid w:val="00854534"/>
    <w:rsid w:val="008548BD"/>
    <w:rsid w:val="0085490F"/>
    <w:rsid w:val="00854B0C"/>
    <w:rsid w:val="00854BAF"/>
    <w:rsid w:val="00854EEA"/>
    <w:rsid w:val="00855B68"/>
    <w:rsid w:val="00855C1A"/>
    <w:rsid w:val="00855CDD"/>
    <w:rsid w:val="00855DE8"/>
    <w:rsid w:val="00855E3B"/>
    <w:rsid w:val="00855F56"/>
    <w:rsid w:val="00856153"/>
    <w:rsid w:val="00856783"/>
    <w:rsid w:val="0085679B"/>
    <w:rsid w:val="00856B40"/>
    <w:rsid w:val="00857AC6"/>
    <w:rsid w:val="00857B2C"/>
    <w:rsid w:val="00857C49"/>
    <w:rsid w:val="00857EEC"/>
    <w:rsid w:val="008600E7"/>
    <w:rsid w:val="00860674"/>
    <w:rsid w:val="0086070D"/>
    <w:rsid w:val="00860918"/>
    <w:rsid w:val="00860958"/>
    <w:rsid w:val="00860C27"/>
    <w:rsid w:val="00860C81"/>
    <w:rsid w:val="0086112B"/>
    <w:rsid w:val="008616D4"/>
    <w:rsid w:val="00861A13"/>
    <w:rsid w:val="00861B0D"/>
    <w:rsid w:val="00861E3A"/>
    <w:rsid w:val="00863143"/>
    <w:rsid w:val="00863DBF"/>
    <w:rsid w:val="00864146"/>
    <w:rsid w:val="00864685"/>
    <w:rsid w:val="008647A7"/>
    <w:rsid w:val="0086481B"/>
    <w:rsid w:val="00864A6D"/>
    <w:rsid w:val="00864ABD"/>
    <w:rsid w:val="00864AFE"/>
    <w:rsid w:val="008652D2"/>
    <w:rsid w:val="00865834"/>
    <w:rsid w:val="008659FD"/>
    <w:rsid w:val="00865F2D"/>
    <w:rsid w:val="00865F63"/>
    <w:rsid w:val="00865FAB"/>
    <w:rsid w:val="00866313"/>
    <w:rsid w:val="00866ADA"/>
    <w:rsid w:val="00866B33"/>
    <w:rsid w:val="00866DB5"/>
    <w:rsid w:val="00866DD3"/>
    <w:rsid w:val="008673CF"/>
    <w:rsid w:val="008679E1"/>
    <w:rsid w:val="00867FB0"/>
    <w:rsid w:val="00867FF1"/>
    <w:rsid w:val="00870054"/>
    <w:rsid w:val="008703FA"/>
    <w:rsid w:val="008704F5"/>
    <w:rsid w:val="008709BE"/>
    <w:rsid w:val="00870E77"/>
    <w:rsid w:val="00870E80"/>
    <w:rsid w:val="00871146"/>
    <w:rsid w:val="00871BCD"/>
    <w:rsid w:val="00872893"/>
    <w:rsid w:val="008729DE"/>
    <w:rsid w:val="008730D7"/>
    <w:rsid w:val="008735AB"/>
    <w:rsid w:val="008737B0"/>
    <w:rsid w:val="0087390B"/>
    <w:rsid w:val="00873960"/>
    <w:rsid w:val="00873C45"/>
    <w:rsid w:val="008746A5"/>
    <w:rsid w:val="00875082"/>
    <w:rsid w:val="008752BB"/>
    <w:rsid w:val="0087546B"/>
    <w:rsid w:val="008759FE"/>
    <w:rsid w:val="00875A0B"/>
    <w:rsid w:val="00875C43"/>
    <w:rsid w:val="00876EA3"/>
    <w:rsid w:val="00876FE3"/>
    <w:rsid w:val="00877121"/>
    <w:rsid w:val="0087759A"/>
    <w:rsid w:val="00877677"/>
    <w:rsid w:val="00877A6D"/>
    <w:rsid w:val="00877F5F"/>
    <w:rsid w:val="0088006B"/>
    <w:rsid w:val="0088029A"/>
    <w:rsid w:val="008803BF"/>
    <w:rsid w:val="008805AC"/>
    <w:rsid w:val="00880612"/>
    <w:rsid w:val="00880615"/>
    <w:rsid w:val="00880EBD"/>
    <w:rsid w:val="00881116"/>
    <w:rsid w:val="00881131"/>
    <w:rsid w:val="0088119E"/>
    <w:rsid w:val="0088141A"/>
    <w:rsid w:val="0088170C"/>
    <w:rsid w:val="00881DC1"/>
    <w:rsid w:val="008820B9"/>
    <w:rsid w:val="0088258B"/>
    <w:rsid w:val="00882757"/>
    <w:rsid w:val="00882A27"/>
    <w:rsid w:val="00882D35"/>
    <w:rsid w:val="00882E3F"/>
    <w:rsid w:val="00882E78"/>
    <w:rsid w:val="0088328E"/>
    <w:rsid w:val="00883ACB"/>
    <w:rsid w:val="00883F0B"/>
    <w:rsid w:val="00883FC4"/>
    <w:rsid w:val="008841E0"/>
    <w:rsid w:val="0088437B"/>
    <w:rsid w:val="0088469A"/>
    <w:rsid w:val="008846B2"/>
    <w:rsid w:val="008848C5"/>
    <w:rsid w:val="00884973"/>
    <w:rsid w:val="00885218"/>
    <w:rsid w:val="0088527C"/>
    <w:rsid w:val="00886177"/>
    <w:rsid w:val="008861B9"/>
    <w:rsid w:val="00886331"/>
    <w:rsid w:val="00886502"/>
    <w:rsid w:val="00886F71"/>
    <w:rsid w:val="0088704D"/>
    <w:rsid w:val="00887A65"/>
    <w:rsid w:val="00890655"/>
    <w:rsid w:val="00890C20"/>
    <w:rsid w:val="00890F10"/>
    <w:rsid w:val="008910F4"/>
    <w:rsid w:val="00891201"/>
    <w:rsid w:val="0089122D"/>
    <w:rsid w:val="00891285"/>
    <w:rsid w:val="008912F2"/>
    <w:rsid w:val="0089141B"/>
    <w:rsid w:val="00891D58"/>
    <w:rsid w:val="00892208"/>
    <w:rsid w:val="0089222C"/>
    <w:rsid w:val="008926B1"/>
    <w:rsid w:val="008927F8"/>
    <w:rsid w:val="008928C0"/>
    <w:rsid w:val="008934BD"/>
    <w:rsid w:val="00893532"/>
    <w:rsid w:val="008938EE"/>
    <w:rsid w:val="00893E4D"/>
    <w:rsid w:val="00894B8C"/>
    <w:rsid w:val="00894E83"/>
    <w:rsid w:val="0089509C"/>
    <w:rsid w:val="008950DB"/>
    <w:rsid w:val="008951C1"/>
    <w:rsid w:val="0089550F"/>
    <w:rsid w:val="00895682"/>
    <w:rsid w:val="00895810"/>
    <w:rsid w:val="00895A4F"/>
    <w:rsid w:val="00895B14"/>
    <w:rsid w:val="00895DE9"/>
    <w:rsid w:val="008963B5"/>
    <w:rsid w:val="008967CB"/>
    <w:rsid w:val="008967F8"/>
    <w:rsid w:val="00896FF0"/>
    <w:rsid w:val="0089701E"/>
    <w:rsid w:val="00897383"/>
    <w:rsid w:val="00897535"/>
    <w:rsid w:val="00897695"/>
    <w:rsid w:val="00897A68"/>
    <w:rsid w:val="00897F16"/>
    <w:rsid w:val="008A02DE"/>
    <w:rsid w:val="008A090B"/>
    <w:rsid w:val="008A0A40"/>
    <w:rsid w:val="008A1091"/>
    <w:rsid w:val="008A115E"/>
    <w:rsid w:val="008A13F8"/>
    <w:rsid w:val="008A1629"/>
    <w:rsid w:val="008A1B39"/>
    <w:rsid w:val="008A1B86"/>
    <w:rsid w:val="008A1C46"/>
    <w:rsid w:val="008A22D1"/>
    <w:rsid w:val="008A2662"/>
    <w:rsid w:val="008A29D1"/>
    <w:rsid w:val="008A2E5F"/>
    <w:rsid w:val="008A3123"/>
    <w:rsid w:val="008A31C9"/>
    <w:rsid w:val="008A31D6"/>
    <w:rsid w:val="008A328B"/>
    <w:rsid w:val="008A3B5D"/>
    <w:rsid w:val="008A3D85"/>
    <w:rsid w:val="008A3DF3"/>
    <w:rsid w:val="008A4471"/>
    <w:rsid w:val="008A4480"/>
    <w:rsid w:val="008A44AC"/>
    <w:rsid w:val="008A461F"/>
    <w:rsid w:val="008A4CED"/>
    <w:rsid w:val="008A6248"/>
    <w:rsid w:val="008A63C0"/>
    <w:rsid w:val="008A6560"/>
    <w:rsid w:val="008A65BA"/>
    <w:rsid w:val="008A692C"/>
    <w:rsid w:val="008A6E11"/>
    <w:rsid w:val="008A715E"/>
    <w:rsid w:val="008A7184"/>
    <w:rsid w:val="008A7193"/>
    <w:rsid w:val="008A7BEE"/>
    <w:rsid w:val="008A7C66"/>
    <w:rsid w:val="008A7F69"/>
    <w:rsid w:val="008B002B"/>
    <w:rsid w:val="008B02AD"/>
    <w:rsid w:val="008B0F23"/>
    <w:rsid w:val="008B1410"/>
    <w:rsid w:val="008B143F"/>
    <w:rsid w:val="008B16A4"/>
    <w:rsid w:val="008B18EC"/>
    <w:rsid w:val="008B1B71"/>
    <w:rsid w:val="008B1BBC"/>
    <w:rsid w:val="008B20B9"/>
    <w:rsid w:val="008B20C8"/>
    <w:rsid w:val="008B22A5"/>
    <w:rsid w:val="008B29F3"/>
    <w:rsid w:val="008B2D40"/>
    <w:rsid w:val="008B2EB9"/>
    <w:rsid w:val="008B308B"/>
    <w:rsid w:val="008B3210"/>
    <w:rsid w:val="008B3CEC"/>
    <w:rsid w:val="008B4387"/>
    <w:rsid w:val="008B4418"/>
    <w:rsid w:val="008B4533"/>
    <w:rsid w:val="008B467B"/>
    <w:rsid w:val="008B4801"/>
    <w:rsid w:val="008B5433"/>
    <w:rsid w:val="008B5576"/>
    <w:rsid w:val="008B5C8D"/>
    <w:rsid w:val="008B5DB2"/>
    <w:rsid w:val="008B6359"/>
    <w:rsid w:val="008B6562"/>
    <w:rsid w:val="008B6FE2"/>
    <w:rsid w:val="008B7031"/>
    <w:rsid w:val="008B76AA"/>
    <w:rsid w:val="008C00B3"/>
    <w:rsid w:val="008C0270"/>
    <w:rsid w:val="008C037E"/>
    <w:rsid w:val="008C052C"/>
    <w:rsid w:val="008C05B2"/>
    <w:rsid w:val="008C0C30"/>
    <w:rsid w:val="008C0C85"/>
    <w:rsid w:val="008C1627"/>
    <w:rsid w:val="008C163A"/>
    <w:rsid w:val="008C1C1F"/>
    <w:rsid w:val="008C1D1C"/>
    <w:rsid w:val="008C2496"/>
    <w:rsid w:val="008C2529"/>
    <w:rsid w:val="008C312C"/>
    <w:rsid w:val="008C3195"/>
    <w:rsid w:val="008C330D"/>
    <w:rsid w:val="008C3471"/>
    <w:rsid w:val="008C35AF"/>
    <w:rsid w:val="008C367C"/>
    <w:rsid w:val="008C3B96"/>
    <w:rsid w:val="008C3C27"/>
    <w:rsid w:val="008C3D60"/>
    <w:rsid w:val="008C3F4C"/>
    <w:rsid w:val="008C3FC0"/>
    <w:rsid w:val="008C4008"/>
    <w:rsid w:val="008C40A3"/>
    <w:rsid w:val="008C415F"/>
    <w:rsid w:val="008C4378"/>
    <w:rsid w:val="008C498B"/>
    <w:rsid w:val="008C49FE"/>
    <w:rsid w:val="008C4B42"/>
    <w:rsid w:val="008C4BE1"/>
    <w:rsid w:val="008C4DA9"/>
    <w:rsid w:val="008C52BF"/>
    <w:rsid w:val="008C534C"/>
    <w:rsid w:val="008C568F"/>
    <w:rsid w:val="008C5694"/>
    <w:rsid w:val="008C595C"/>
    <w:rsid w:val="008C59E4"/>
    <w:rsid w:val="008C5BDB"/>
    <w:rsid w:val="008C5F6C"/>
    <w:rsid w:val="008C5FDA"/>
    <w:rsid w:val="008C6241"/>
    <w:rsid w:val="008C6953"/>
    <w:rsid w:val="008C6DE2"/>
    <w:rsid w:val="008C6EDD"/>
    <w:rsid w:val="008C708D"/>
    <w:rsid w:val="008C717B"/>
    <w:rsid w:val="008C7395"/>
    <w:rsid w:val="008C76FC"/>
    <w:rsid w:val="008C7972"/>
    <w:rsid w:val="008D0186"/>
    <w:rsid w:val="008D0E32"/>
    <w:rsid w:val="008D0E83"/>
    <w:rsid w:val="008D0EDB"/>
    <w:rsid w:val="008D1273"/>
    <w:rsid w:val="008D1420"/>
    <w:rsid w:val="008D1959"/>
    <w:rsid w:val="008D19BF"/>
    <w:rsid w:val="008D1A40"/>
    <w:rsid w:val="008D1DDB"/>
    <w:rsid w:val="008D1ED9"/>
    <w:rsid w:val="008D2207"/>
    <w:rsid w:val="008D23A5"/>
    <w:rsid w:val="008D2A1F"/>
    <w:rsid w:val="008D3007"/>
    <w:rsid w:val="008D3436"/>
    <w:rsid w:val="008D3EA0"/>
    <w:rsid w:val="008D3F85"/>
    <w:rsid w:val="008D47CD"/>
    <w:rsid w:val="008D4A7F"/>
    <w:rsid w:val="008D4BE8"/>
    <w:rsid w:val="008D52A4"/>
    <w:rsid w:val="008D56F7"/>
    <w:rsid w:val="008D57DD"/>
    <w:rsid w:val="008D593E"/>
    <w:rsid w:val="008D5D35"/>
    <w:rsid w:val="008D5D54"/>
    <w:rsid w:val="008D5D66"/>
    <w:rsid w:val="008D672A"/>
    <w:rsid w:val="008D6D1D"/>
    <w:rsid w:val="008D729F"/>
    <w:rsid w:val="008D743A"/>
    <w:rsid w:val="008D7BE1"/>
    <w:rsid w:val="008D7CB2"/>
    <w:rsid w:val="008D7EEC"/>
    <w:rsid w:val="008E0026"/>
    <w:rsid w:val="008E034D"/>
    <w:rsid w:val="008E0371"/>
    <w:rsid w:val="008E07B5"/>
    <w:rsid w:val="008E08B5"/>
    <w:rsid w:val="008E0F66"/>
    <w:rsid w:val="008E1097"/>
    <w:rsid w:val="008E11C7"/>
    <w:rsid w:val="008E1296"/>
    <w:rsid w:val="008E12AC"/>
    <w:rsid w:val="008E137A"/>
    <w:rsid w:val="008E14A3"/>
    <w:rsid w:val="008E17A4"/>
    <w:rsid w:val="008E1FCA"/>
    <w:rsid w:val="008E2083"/>
    <w:rsid w:val="008E209F"/>
    <w:rsid w:val="008E2A29"/>
    <w:rsid w:val="008E2E0E"/>
    <w:rsid w:val="008E2E35"/>
    <w:rsid w:val="008E3155"/>
    <w:rsid w:val="008E33CC"/>
    <w:rsid w:val="008E3EE0"/>
    <w:rsid w:val="008E405C"/>
    <w:rsid w:val="008E42D8"/>
    <w:rsid w:val="008E4C12"/>
    <w:rsid w:val="008E5040"/>
    <w:rsid w:val="008E519A"/>
    <w:rsid w:val="008E56DD"/>
    <w:rsid w:val="008E59C1"/>
    <w:rsid w:val="008E68D5"/>
    <w:rsid w:val="008E6AF6"/>
    <w:rsid w:val="008E6C6F"/>
    <w:rsid w:val="008E6E1A"/>
    <w:rsid w:val="008E6E32"/>
    <w:rsid w:val="008E7293"/>
    <w:rsid w:val="008E73C5"/>
    <w:rsid w:val="008E77B9"/>
    <w:rsid w:val="008E7A23"/>
    <w:rsid w:val="008E7CB0"/>
    <w:rsid w:val="008F1149"/>
    <w:rsid w:val="008F1336"/>
    <w:rsid w:val="008F13F9"/>
    <w:rsid w:val="008F1422"/>
    <w:rsid w:val="008F17D7"/>
    <w:rsid w:val="008F196A"/>
    <w:rsid w:val="008F1E99"/>
    <w:rsid w:val="008F207B"/>
    <w:rsid w:val="008F21EB"/>
    <w:rsid w:val="008F26C0"/>
    <w:rsid w:val="008F28C9"/>
    <w:rsid w:val="008F2FE2"/>
    <w:rsid w:val="008F3269"/>
    <w:rsid w:val="008F334B"/>
    <w:rsid w:val="008F336C"/>
    <w:rsid w:val="008F362A"/>
    <w:rsid w:val="008F3A35"/>
    <w:rsid w:val="008F3A93"/>
    <w:rsid w:val="008F3E05"/>
    <w:rsid w:val="008F3FAC"/>
    <w:rsid w:val="008F40F4"/>
    <w:rsid w:val="008F4178"/>
    <w:rsid w:val="008F41EA"/>
    <w:rsid w:val="008F4274"/>
    <w:rsid w:val="008F4290"/>
    <w:rsid w:val="008F4334"/>
    <w:rsid w:val="008F49E6"/>
    <w:rsid w:val="008F51D5"/>
    <w:rsid w:val="008F531F"/>
    <w:rsid w:val="008F5336"/>
    <w:rsid w:val="008F53CE"/>
    <w:rsid w:val="008F5A69"/>
    <w:rsid w:val="008F5B2E"/>
    <w:rsid w:val="008F5BF1"/>
    <w:rsid w:val="008F5CF6"/>
    <w:rsid w:val="008F630E"/>
    <w:rsid w:val="008F7302"/>
    <w:rsid w:val="008F77B1"/>
    <w:rsid w:val="008F78AA"/>
    <w:rsid w:val="008F7916"/>
    <w:rsid w:val="008F7C6B"/>
    <w:rsid w:val="008F7EF5"/>
    <w:rsid w:val="0090020B"/>
    <w:rsid w:val="0090037E"/>
    <w:rsid w:val="009005E3"/>
    <w:rsid w:val="009006E0"/>
    <w:rsid w:val="00901126"/>
    <w:rsid w:val="009018CC"/>
    <w:rsid w:val="00901B83"/>
    <w:rsid w:val="0090201A"/>
    <w:rsid w:val="009021F6"/>
    <w:rsid w:val="00902971"/>
    <w:rsid w:val="00902A14"/>
    <w:rsid w:val="00902A67"/>
    <w:rsid w:val="00902B38"/>
    <w:rsid w:val="00902C56"/>
    <w:rsid w:val="0090316B"/>
    <w:rsid w:val="00903A9F"/>
    <w:rsid w:val="00903BD4"/>
    <w:rsid w:val="00903EF4"/>
    <w:rsid w:val="009047C1"/>
    <w:rsid w:val="00904AD4"/>
    <w:rsid w:val="00905122"/>
    <w:rsid w:val="00905243"/>
    <w:rsid w:val="0090553E"/>
    <w:rsid w:val="0090554C"/>
    <w:rsid w:val="00905609"/>
    <w:rsid w:val="00905C8A"/>
    <w:rsid w:val="00905E86"/>
    <w:rsid w:val="009060BD"/>
    <w:rsid w:val="0090610C"/>
    <w:rsid w:val="0090637F"/>
    <w:rsid w:val="00906423"/>
    <w:rsid w:val="00906BD1"/>
    <w:rsid w:val="00907165"/>
    <w:rsid w:val="00907300"/>
    <w:rsid w:val="00907AC7"/>
    <w:rsid w:val="00907DE8"/>
    <w:rsid w:val="00907EB8"/>
    <w:rsid w:val="00910011"/>
    <w:rsid w:val="0091006A"/>
    <w:rsid w:val="0091091D"/>
    <w:rsid w:val="00910B4B"/>
    <w:rsid w:val="00910B9F"/>
    <w:rsid w:val="00910DAA"/>
    <w:rsid w:val="009115E0"/>
    <w:rsid w:val="00911709"/>
    <w:rsid w:val="009117A5"/>
    <w:rsid w:val="00911818"/>
    <w:rsid w:val="009119DD"/>
    <w:rsid w:val="00911BF8"/>
    <w:rsid w:val="00911C6C"/>
    <w:rsid w:val="00911C97"/>
    <w:rsid w:val="009121AD"/>
    <w:rsid w:val="0091253D"/>
    <w:rsid w:val="009128D4"/>
    <w:rsid w:val="00912CCC"/>
    <w:rsid w:val="009131AD"/>
    <w:rsid w:val="00913819"/>
    <w:rsid w:val="00913AB0"/>
    <w:rsid w:val="00913D8D"/>
    <w:rsid w:val="0091427D"/>
    <w:rsid w:val="00914A0A"/>
    <w:rsid w:val="00914B53"/>
    <w:rsid w:val="00914C9E"/>
    <w:rsid w:val="00914E01"/>
    <w:rsid w:val="00914EBD"/>
    <w:rsid w:val="0091514E"/>
    <w:rsid w:val="009155D9"/>
    <w:rsid w:val="00915927"/>
    <w:rsid w:val="00915DEC"/>
    <w:rsid w:val="00915FD7"/>
    <w:rsid w:val="00916147"/>
    <w:rsid w:val="0091636F"/>
    <w:rsid w:val="009168C6"/>
    <w:rsid w:val="00916E23"/>
    <w:rsid w:val="009177D5"/>
    <w:rsid w:val="00917AF0"/>
    <w:rsid w:val="00917B0F"/>
    <w:rsid w:val="00917CFF"/>
    <w:rsid w:val="00917D22"/>
    <w:rsid w:val="00917FD8"/>
    <w:rsid w:val="0092033D"/>
    <w:rsid w:val="009208B0"/>
    <w:rsid w:val="00920AD7"/>
    <w:rsid w:val="00921053"/>
    <w:rsid w:val="009210D2"/>
    <w:rsid w:val="0092145B"/>
    <w:rsid w:val="00921463"/>
    <w:rsid w:val="00921492"/>
    <w:rsid w:val="00921517"/>
    <w:rsid w:val="0092155D"/>
    <w:rsid w:val="00921575"/>
    <w:rsid w:val="00921609"/>
    <w:rsid w:val="00921AE9"/>
    <w:rsid w:val="00921AFD"/>
    <w:rsid w:val="00921C0F"/>
    <w:rsid w:val="00921D7C"/>
    <w:rsid w:val="009226AE"/>
    <w:rsid w:val="00922C45"/>
    <w:rsid w:val="00923058"/>
    <w:rsid w:val="009232B0"/>
    <w:rsid w:val="0092334F"/>
    <w:rsid w:val="009233BB"/>
    <w:rsid w:val="009234EB"/>
    <w:rsid w:val="0092380F"/>
    <w:rsid w:val="009238A4"/>
    <w:rsid w:val="00923A41"/>
    <w:rsid w:val="00923C2B"/>
    <w:rsid w:val="0092406E"/>
    <w:rsid w:val="009242D0"/>
    <w:rsid w:val="00924388"/>
    <w:rsid w:val="00924E51"/>
    <w:rsid w:val="009256CD"/>
    <w:rsid w:val="009257F0"/>
    <w:rsid w:val="009259B8"/>
    <w:rsid w:val="00925BFF"/>
    <w:rsid w:val="009261A0"/>
    <w:rsid w:val="009261BD"/>
    <w:rsid w:val="009265E3"/>
    <w:rsid w:val="009267CC"/>
    <w:rsid w:val="00926804"/>
    <w:rsid w:val="0092693B"/>
    <w:rsid w:val="00926A88"/>
    <w:rsid w:val="00926C3D"/>
    <w:rsid w:val="00926CBE"/>
    <w:rsid w:val="00926DBC"/>
    <w:rsid w:val="0092719C"/>
    <w:rsid w:val="009272D1"/>
    <w:rsid w:val="00927A78"/>
    <w:rsid w:val="00927B0C"/>
    <w:rsid w:val="00927FFC"/>
    <w:rsid w:val="009300D5"/>
    <w:rsid w:val="00930145"/>
    <w:rsid w:val="009301D9"/>
    <w:rsid w:val="00930468"/>
    <w:rsid w:val="00930657"/>
    <w:rsid w:val="009306BC"/>
    <w:rsid w:val="00930C28"/>
    <w:rsid w:val="00930ECD"/>
    <w:rsid w:val="009316C5"/>
    <w:rsid w:val="00931777"/>
    <w:rsid w:val="009322C8"/>
    <w:rsid w:val="0093234E"/>
    <w:rsid w:val="00932B25"/>
    <w:rsid w:val="00932D00"/>
    <w:rsid w:val="00932FCD"/>
    <w:rsid w:val="0093313F"/>
    <w:rsid w:val="0093344A"/>
    <w:rsid w:val="009335F1"/>
    <w:rsid w:val="00933AAE"/>
    <w:rsid w:val="00933C7D"/>
    <w:rsid w:val="00933C9B"/>
    <w:rsid w:val="00933E85"/>
    <w:rsid w:val="0093425A"/>
    <w:rsid w:val="00934574"/>
    <w:rsid w:val="00934C8C"/>
    <w:rsid w:val="00934E45"/>
    <w:rsid w:val="00934EF0"/>
    <w:rsid w:val="00935052"/>
    <w:rsid w:val="009356CE"/>
    <w:rsid w:val="00935721"/>
    <w:rsid w:val="00935B19"/>
    <w:rsid w:val="00935CE2"/>
    <w:rsid w:val="00936134"/>
    <w:rsid w:val="00936BBA"/>
    <w:rsid w:val="00936FCD"/>
    <w:rsid w:val="00937117"/>
    <w:rsid w:val="009375B6"/>
    <w:rsid w:val="0093764F"/>
    <w:rsid w:val="00937759"/>
    <w:rsid w:val="00937A67"/>
    <w:rsid w:val="00937AF9"/>
    <w:rsid w:val="00937ECB"/>
    <w:rsid w:val="00940113"/>
    <w:rsid w:val="0094027E"/>
    <w:rsid w:val="0094030E"/>
    <w:rsid w:val="00940330"/>
    <w:rsid w:val="00940885"/>
    <w:rsid w:val="00940AD2"/>
    <w:rsid w:val="009417A9"/>
    <w:rsid w:val="00941B73"/>
    <w:rsid w:val="00941D92"/>
    <w:rsid w:val="00941F92"/>
    <w:rsid w:val="0094203A"/>
    <w:rsid w:val="0094222D"/>
    <w:rsid w:val="00942279"/>
    <w:rsid w:val="0094269D"/>
    <w:rsid w:val="00942941"/>
    <w:rsid w:val="009431AC"/>
    <w:rsid w:val="00943332"/>
    <w:rsid w:val="009433D2"/>
    <w:rsid w:val="00943650"/>
    <w:rsid w:val="009438C7"/>
    <w:rsid w:val="00943AAD"/>
    <w:rsid w:val="00943DD3"/>
    <w:rsid w:val="00943FF9"/>
    <w:rsid w:val="00944344"/>
    <w:rsid w:val="00944454"/>
    <w:rsid w:val="00944586"/>
    <w:rsid w:val="009445E7"/>
    <w:rsid w:val="009447AB"/>
    <w:rsid w:val="00944929"/>
    <w:rsid w:val="00944AD6"/>
    <w:rsid w:val="00944D71"/>
    <w:rsid w:val="009451DD"/>
    <w:rsid w:val="00945558"/>
    <w:rsid w:val="00945AAF"/>
    <w:rsid w:val="00945F21"/>
    <w:rsid w:val="00946064"/>
    <w:rsid w:val="0094606B"/>
    <w:rsid w:val="00946105"/>
    <w:rsid w:val="00946110"/>
    <w:rsid w:val="00946B86"/>
    <w:rsid w:val="00947364"/>
    <w:rsid w:val="009479E1"/>
    <w:rsid w:val="00947DC0"/>
    <w:rsid w:val="00950435"/>
    <w:rsid w:val="009504EC"/>
    <w:rsid w:val="00950933"/>
    <w:rsid w:val="00950B7F"/>
    <w:rsid w:val="00950DF2"/>
    <w:rsid w:val="00950E27"/>
    <w:rsid w:val="00950F67"/>
    <w:rsid w:val="00950F78"/>
    <w:rsid w:val="00951387"/>
    <w:rsid w:val="00951CC5"/>
    <w:rsid w:val="00951F1F"/>
    <w:rsid w:val="009521EE"/>
    <w:rsid w:val="00952580"/>
    <w:rsid w:val="009526F5"/>
    <w:rsid w:val="00952C58"/>
    <w:rsid w:val="00952D0D"/>
    <w:rsid w:val="00952D60"/>
    <w:rsid w:val="00953AE9"/>
    <w:rsid w:val="00954830"/>
    <w:rsid w:val="00954A66"/>
    <w:rsid w:val="00955D73"/>
    <w:rsid w:val="00955FBD"/>
    <w:rsid w:val="0095690F"/>
    <w:rsid w:val="009569FD"/>
    <w:rsid w:val="00956A8D"/>
    <w:rsid w:val="00956AE7"/>
    <w:rsid w:val="00956C63"/>
    <w:rsid w:val="00956E9E"/>
    <w:rsid w:val="00956EC5"/>
    <w:rsid w:val="009572A7"/>
    <w:rsid w:val="00957998"/>
    <w:rsid w:val="00957A2A"/>
    <w:rsid w:val="00957F14"/>
    <w:rsid w:val="00957FC1"/>
    <w:rsid w:val="009606CE"/>
    <w:rsid w:val="0096092D"/>
    <w:rsid w:val="0096096A"/>
    <w:rsid w:val="00960A85"/>
    <w:rsid w:val="00960FB9"/>
    <w:rsid w:val="009612DF"/>
    <w:rsid w:val="00961588"/>
    <w:rsid w:val="00961F09"/>
    <w:rsid w:val="00962222"/>
    <w:rsid w:val="009623A1"/>
    <w:rsid w:val="00962453"/>
    <w:rsid w:val="0096283F"/>
    <w:rsid w:val="00962925"/>
    <w:rsid w:val="00962A56"/>
    <w:rsid w:val="00962BF6"/>
    <w:rsid w:val="00962EF5"/>
    <w:rsid w:val="00962F9D"/>
    <w:rsid w:val="009635BC"/>
    <w:rsid w:val="00963803"/>
    <w:rsid w:val="00963A25"/>
    <w:rsid w:val="00963C4D"/>
    <w:rsid w:val="00963E02"/>
    <w:rsid w:val="00963E27"/>
    <w:rsid w:val="0096421E"/>
    <w:rsid w:val="00964E57"/>
    <w:rsid w:val="009654DD"/>
    <w:rsid w:val="009655C9"/>
    <w:rsid w:val="0096577D"/>
    <w:rsid w:val="00965926"/>
    <w:rsid w:val="00965C17"/>
    <w:rsid w:val="00965CA1"/>
    <w:rsid w:val="00965D71"/>
    <w:rsid w:val="00966113"/>
    <w:rsid w:val="009661A0"/>
    <w:rsid w:val="0096631B"/>
    <w:rsid w:val="00966432"/>
    <w:rsid w:val="009667B0"/>
    <w:rsid w:val="0096680B"/>
    <w:rsid w:val="0096686A"/>
    <w:rsid w:val="00966C50"/>
    <w:rsid w:val="00966DEB"/>
    <w:rsid w:val="00967081"/>
    <w:rsid w:val="009672A3"/>
    <w:rsid w:val="009674DA"/>
    <w:rsid w:val="00967959"/>
    <w:rsid w:val="009679E5"/>
    <w:rsid w:val="00967ABE"/>
    <w:rsid w:val="00967D7E"/>
    <w:rsid w:val="00967EC4"/>
    <w:rsid w:val="009700E0"/>
    <w:rsid w:val="00970400"/>
    <w:rsid w:val="009706B3"/>
    <w:rsid w:val="0097082A"/>
    <w:rsid w:val="009709F5"/>
    <w:rsid w:val="00970E67"/>
    <w:rsid w:val="00971113"/>
    <w:rsid w:val="0097131A"/>
    <w:rsid w:val="00971467"/>
    <w:rsid w:val="00971B3E"/>
    <w:rsid w:val="00971DF7"/>
    <w:rsid w:val="0097237C"/>
    <w:rsid w:val="009728F7"/>
    <w:rsid w:val="0097290D"/>
    <w:rsid w:val="0097297E"/>
    <w:rsid w:val="00972CAD"/>
    <w:rsid w:val="009733DF"/>
    <w:rsid w:val="00973502"/>
    <w:rsid w:val="0097383F"/>
    <w:rsid w:val="009738B3"/>
    <w:rsid w:val="00973E3D"/>
    <w:rsid w:val="00974382"/>
    <w:rsid w:val="00974470"/>
    <w:rsid w:val="0097468E"/>
    <w:rsid w:val="00974A10"/>
    <w:rsid w:val="00974A7A"/>
    <w:rsid w:val="00974B80"/>
    <w:rsid w:val="00974CA8"/>
    <w:rsid w:val="00975042"/>
    <w:rsid w:val="00975080"/>
    <w:rsid w:val="0097509A"/>
    <w:rsid w:val="00975152"/>
    <w:rsid w:val="009751ED"/>
    <w:rsid w:val="0097535E"/>
    <w:rsid w:val="0097577C"/>
    <w:rsid w:val="00975787"/>
    <w:rsid w:val="00975920"/>
    <w:rsid w:val="009759DE"/>
    <w:rsid w:val="00975AD0"/>
    <w:rsid w:val="00975D11"/>
    <w:rsid w:val="0097620E"/>
    <w:rsid w:val="00976364"/>
    <w:rsid w:val="009765E4"/>
    <w:rsid w:val="00976656"/>
    <w:rsid w:val="009769C6"/>
    <w:rsid w:val="00976B82"/>
    <w:rsid w:val="00976D5E"/>
    <w:rsid w:val="009770ED"/>
    <w:rsid w:val="009774F4"/>
    <w:rsid w:val="009777CB"/>
    <w:rsid w:val="00977846"/>
    <w:rsid w:val="00977AB0"/>
    <w:rsid w:val="00977B28"/>
    <w:rsid w:val="00977BBB"/>
    <w:rsid w:val="00977E67"/>
    <w:rsid w:val="0098017B"/>
    <w:rsid w:val="0098094B"/>
    <w:rsid w:val="009810A4"/>
    <w:rsid w:val="009811EB"/>
    <w:rsid w:val="00981356"/>
    <w:rsid w:val="00981474"/>
    <w:rsid w:val="00981934"/>
    <w:rsid w:val="009822C6"/>
    <w:rsid w:val="00982986"/>
    <w:rsid w:val="009829C1"/>
    <w:rsid w:val="00982FB7"/>
    <w:rsid w:val="00983161"/>
    <w:rsid w:val="00983590"/>
    <w:rsid w:val="00983A52"/>
    <w:rsid w:val="00983DD7"/>
    <w:rsid w:val="00983F97"/>
    <w:rsid w:val="009841EA"/>
    <w:rsid w:val="0098446D"/>
    <w:rsid w:val="00984760"/>
    <w:rsid w:val="009847DF"/>
    <w:rsid w:val="00985942"/>
    <w:rsid w:val="00985B77"/>
    <w:rsid w:val="00985F8F"/>
    <w:rsid w:val="00986139"/>
    <w:rsid w:val="009861E5"/>
    <w:rsid w:val="0098638B"/>
    <w:rsid w:val="009863E6"/>
    <w:rsid w:val="009867BA"/>
    <w:rsid w:val="009868E5"/>
    <w:rsid w:val="009869C2"/>
    <w:rsid w:val="00986AE3"/>
    <w:rsid w:val="00986DB3"/>
    <w:rsid w:val="00987228"/>
    <w:rsid w:val="0098725B"/>
    <w:rsid w:val="00987A06"/>
    <w:rsid w:val="009902A2"/>
    <w:rsid w:val="00990DCF"/>
    <w:rsid w:val="0099104B"/>
    <w:rsid w:val="00991206"/>
    <w:rsid w:val="009919CC"/>
    <w:rsid w:val="00991A0F"/>
    <w:rsid w:val="00991E45"/>
    <w:rsid w:val="00992245"/>
    <w:rsid w:val="00992405"/>
    <w:rsid w:val="00992769"/>
    <w:rsid w:val="009928CB"/>
    <w:rsid w:val="00992EA1"/>
    <w:rsid w:val="00992F4A"/>
    <w:rsid w:val="00993949"/>
    <w:rsid w:val="00993A23"/>
    <w:rsid w:val="00993B03"/>
    <w:rsid w:val="00993E2E"/>
    <w:rsid w:val="00994623"/>
    <w:rsid w:val="00994822"/>
    <w:rsid w:val="009949B1"/>
    <w:rsid w:val="00995392"/>
    <w:rsid w:val="0099597F"/>
    <w:rsid w:val="00995C22"/>
    <w:rsid w:val="00995D82"/>
    <w:rsid w:val="00996860"/>
    <w:rsid w:val="009969E5"/>
    <w:rsid w:val="009979AD"/>
    <w:rsid w:val="00997B73"/>
    <w:rsid w:val="009A0066"/>
    <w:rsid w:val="009A025F"/>
    <w:rsid w:val="009A0353"/>
    <w:rsid w:val="009A0854"/>
    <w:rsid w:val="009A0889"/>
    <w:rsid w:val="009A0B3B"/>
    <w:rsid w:val="009A0F60"/>
    <w:rsid w:val="009A1073"/>
    <w:rsid w:val="009A135D"/>
    <w:rsid w:val="009A15BC"/>
    <w:rsid w:val="009A1654"/>
    <w:rsid w:val="009A16B2"/>
    <w:rsid w:val="009A178F"/>
    <w:rsid w:val="009A1E6A"/>
    <w:rsid w:val="009A226B"/>
    <w:rsid w:val="009A2C96"/>
    <w:rsid w:val="009A352C"/>
    <w:rsid w:val="009A360E"/>
    <w:rsid w:val="009A3956"/>
    <w:rsid w:val="009A3F22"/>
    <w:rsid w:val="009A44CD"/>
    <w:rsid w:val="009A46CE"/>
    <w:rsid w:val="009A49F0"/>
    <w:rsid w:val="009A4DBD"/>
    <w:rsid w:val="009A503C"/>
    <w:rsid w:val="009A5355"/>
    <w:rsid w:val="009A5447"/>
    <w:rsid w:val="009A5B87"/>
    <w:rsid w:val="009A5C93"/>
    <w:rsid w:val="009A60BA"/>
    <w:rsid w:val="009A6109"/>
    <w:rsid w:val="009A6435"/>
    <w:rsid w:val="009A6519"/>
    <w:rsid w:val="009A6CEF"/>
    <w:rsid w:val="009A6F57"/>
    <w:rsid w:val="009A7496"/>
    <w:rsid w:val="009A7CDF"/>
    <w:rsid w:val="009A7DA9"/>
    <w:rsid w:val="009B0375"/>
    <w:rsid w:val="009B06A9"/>
    <w:rsid w:val="009B12D3"/>
    <w:rsid w:val="009B18ED"/>
    <w:rsid w:val="009B1AA3"/>
    <w:rsid w:val="009B22DC"/>
    <w:rsid w:val="009B24E1"/>
    <w:rsid w:val="009B26AB"/>
    <w:rsid w:val="009B2894"/>
    <w:rsid w:val="009B2AA9"/>
    <w:rsid w:val="009B2C14"/>
    <w:rsid w:val="009B36EE"/>
    <w:rsid w:val="009B3929"/>
    <w:rsid w:val="009B3B6A"/>
    <w:rsid w:val="009B3D5F"/>
    <w:rsid w:val="009B3E24"/>
    <w:rsid w:val="009B4167"/>
    <w:rsid w:val="009B4320"/>
    <w:rsid w:val="009B47FA"/>
    <w:rsid w:val="009B4B4C"/>
    <w:rsid w:val="009B4CD1"/>
    <w:rsid w:val="009B50ED"/>
    <w:rsid w:val="009B53ED"/>
    <w:rsid w:val="009B53F8"/>
    <w:rsid w:val="009B543B"/>
    <w:rsid w:val="009B5556"/>
    <w:rsid w:val="009B5AC1"/>
    <w:rsid w:val="009B5BD0"/>
    <w:rsid w:val="009B5F90"/>
    <w:rsid w:val="009B623A"/>
    <w:rsid w:val="009B62F6"/>
    <w:rsid w:val="009B6ACA"/>
    <w:rsid w:val="009B6B96"/>
    <w:rsid w:val="009B6CCD"/>
    <w:rsid w:val="009B700F"/>
    <w:rsid w:val="009B71B2"/>
    <w:rsid w:val="009B75F4"/>
    <w:rsid w:val="009B766C"/>
    <w:rsid w:val="009B7D54"/>
    <w:rsid w:val="009C01EF"/>
    <w:rsid w:val="009C0502"/>
    <w:rsid w:val="009C05B7"/>
    <w:rsid w:val="009C0656"/>
    <w:rsid w:val="009C0774"/>
    <w:rsid w:val="009C0A0D"/>
    <w:rsid w:val="009C0AB7"/>
    <w:rsid w:val="009C0E20"/>
    <w:rsid w:val="009C0ED2"/>
    <w:rsid w:val="009C10A5"/>
    <w:rsid w:val="009C13E6"/>
    <w:rsid w:val="009C15C3"/>
    <w:rsid w:val="009C2300"/>
    <w:rsid w:val="009C25DF"/>
    <w:rsid w:val="009C2661"/>
    <w:rsid w:val="009C2803"/>
    <w:rsid w:val="009C2C92"/>
    <w:rsid w:val="009C323F"/>
    <w:rsid w:val="009C333F"/>
    <w:rsid w:val="009C37D0"/>
    <w:rsid w:val="009C3FE6"/>
    <w:rsid w:val="009C4254"/>
    <w:rsid w:val="009C42F4"/>
    <w:rsid w:val="009C48FD"/>
    <w:rsid w:val="009C4D0E"/>
    <w:rsid w:val="009C4E2D"/>
    <w:rsid w:val="009C5616"/>
    <w:rsid w:val="009C5953"/>
    <w:rsid w:val="009C5989"/>
    <w:rsid w:val="009C5A45"/>
    <w:rsid w:val="009C60B4"/>
    <w:rsid w:val="009C691E"/>
    <w:rsid w:val="009C6C8F"/>
    <w:rsid w:val="009C711E"/>
    <w:rsid w:val="009C71FB"/>
    <w:rsid w:val="009C75A0"/>
    <w:rsid w:val="009C79A4"/>
    <w:rsid w:val="009C7BC4"/>
    <w:rsid w:val="009C7C40"/>
    <w:rsid w:val="009C7E4F"/>
    <w:rsid w:val="009D0358"/>
    <w:rsid w:val="009D0840"/>
    <w:rsid w:val="009D087C"/>
    <w:rsid w:val="009D08A1"/>
    <w:rsid w:val="009D090C"/>
    <w:rsid w:val="009D0CB7"/>
    <w:rsid w:val="009D1440"/>
    <w:rsid w:val="009D15A3"/>
    <w:rsid w:val="009D1611"/>
    <w:rsid w:val="009D1AEE"/>
    <w:rsid w:val="009D1B16"/>
    <w:rsid w:val="009D1D6E"/>
    <w:rsid w:val="009D2585"/>
    <w:rsid w:val="009D2829"/>
    <w:rsid w:val="009D299E"/>
    <w:rsid w:val="009D2D39"/>
    <w:rsid w:val="009D2DF1"/>
    <w:rsid w:val="009D2E98"/>
    <w:rsid w:val="009D32F9"/>
    <w:rsid w:val="009D331D"/>
    <w:rsid w:val="009D36DF"/>
    <w:rsid w:val="009D3842"/>
    <w:rsid w:val="009D4025"/>
    <w:rsid w:val="009D4207"/>
    <w:rsid w:val="009D43D3"/>
    <w:rsid w:val="009D44E0"/>
    <w:rsid w:val="009D44F8"/>
    <w:rsid w:val="009D4663"/>
    <w:rsid w:val="009D4709"/>
    <w:rsid w:val="009D4738"/>
    <w:rsid w:val="009D4C05"/>
    <w:rsid w:val="009D5192"/>
    <w:rsid w:val="009D549D"/>
    <w:rsid w:val="009D5871"/>
    <w:rsid w:val="009D5A52"/>
    <w:rsid w:val="009D64D1"/>
    <w:rsid w:val="009D6860"/>
    <w:rsid w:val="009D6CFD"/>
    <w:rsid w:val="009D6F72"/>
    <w:rsid w:val="009D7238"/>
    <w:rsid w:val="009D75E6"/>
    <w:rsid w:val="009D75ED"/>
    <w:rsid w:val="009D77C7"/>
    <w:rsid w:val="009D7BC4"/>
    <w:rsid w:val="009D7FCA"/>
    <w:rsid w:val="009E049B"/>
    <w:rsid w:val="009E08C1"/>
    <w:rsid w:val="009E0FFB"/>
    <w:rsid w:val="009E10BF"/>
    <w:rsid w:val="009E11D6"/>
    <w:rsid w:val="009E1936"/>
    <w:rsid w:val="009E1E77"/>
    <w:rsid w:val="009E2002"/>
    <w:rsid w:val="009E25A9"/>
    <w:rsid w:val="009E279A"/>
    <w:rsid w:val="009E2BF8"/>
    <w:rsid w:val="009E2CBB"/>
    <w:rsid w:val="009E2CCD"/>
    <w:rsid w:val="009E2D40"/>
    <w:rsid w:val="009E2E6D"/>
    <w:rsid w:val="009E33D7"/>
    <w:rsid w:val="009E35C4"/>
    <w:rsid w:val="009E3DBE"/>
    <w:rsid w:val="009E403E"/>
    <w:rsid w:val="009E415E"/>
    <w:rsid w:val="009E428C"/>
    <w:rsid w:val="009E4316"/>
    <w:rsid w:val="009E48FD"/>
    <w:rsid w:val="009E4A1A"/>
    <w:rsid w:val="009E4D2C"/>
    <w:rsid w:val="009E4D79"/>
    <w:rsid w:val="009E4D8D"/>
    <w:rsid w:val="009E4FE1"/>
    <w:rsid w:val="009E507B"/>
    <w:rsid w:val="009E555A"/>
    <w:rsid w:val="009E577F"/>
    <w:rsid w:val="009E5A83"/>
    <w:rsid w:val="009E619F"/>
    <w:rsid w:val="009E61C4"/>
    <w:rsid w:val="009E62FD"/>
    <w:rsid w:val="009E64D1"/>
    <w:rsid w:val="009E6782"/>
    <w:rsid w:val="009E6A06"/>
    <w:rsid w:val="009E6B42"/>
    <w:rsid w:val="009E6C41"/>
    <w:rsid w:val="009E6F70"/>
    <w:rsid w:val="009E7400"/>
    <w:rsid w:val="009E7AF2"/>
    <w:rsid w:val="009F09AA"/>
    <w:rsid w:val="009F0C96"/>
    <w:rsid w:val="009F0E79"/>
    <w:rsid w:val="009F1C7C"/>
    <w:rsid w:val="009F1D2C"/>
    <w:rsid w:val="009F1EFF"/>
    <w:rsid w:val="009F1FC7"/>
    <w:rsid w:val="009F20DE"/>
    <w:rsid w:val="009F2199"/>
    <w:rsid w:val="009F27EE"/>
    <w:rsid w:val="009F2993"/>
    <w:rsid w:val="009F2ACB"/>
    <w:rsid w:val="009F2DCE"/>
    <w:rsid w:val="009F2E97"/>
    <w:rsid w:val="009F3140"/>
    <w:rsid w:val="009F3860"/>
    <w:rsid w:val="009F410C"/>
    <w:rsid w:val="009F4881"/>
    <w:rsid w:val="009F4CA3"/>
    <w:rsid w:val="009F4D42"/>
    <w:rsid w:val="009F4E93"/>
    <w:rsid w:val="009F5A34"/>
    <w:rsid w:val="009F5BF8"/>
    <w:rsid w:val="009F5D0A"/>
    <w:rsid w:val="009F5E27"/>
    <w:rsid w:val="009F5FA6"/>
    <w:rsid w:val="009F5FEF"/>
    <w:rsid w:val="009F6523"/>
    <w:rsid w:val="009F6629"/>
    <w:rsid w:val="009F679C"/>
    <w:rsid w:val="009F695D"/>
    <w:rsid w:val="009F69C2"/>
    <w:rsid w:val="009F6E27"/>
    <w:rsid w:val="009F6EE9"/>
    <w:rsid w:val="009F73A0"/>
    <w:rsid w:val="009F73D6"/>
    <w:rsid w:val="009F7800"/>
    <w:rsid w:val="00A00770"/>
    <w:rsid w:val="00A014A4"/>
    <w:rsid w:val="00A01DF7"/>
    <w:rsid w:val="00A02213"/>
    <w:rsid w:val="00A02250"/>
    <w:rsid w:val="00A02394"/>
    <w:rsid w:val="00A026D9"/>
    <w:rsid w:val="00A026E9"/>
    <w:rsid w:val="00A029B5"/>
    <w:rsid w:val="00A02C3B"/>
    <w:rsid w:val="00A02E28"/>
    <w:rsid w:val="00A03375"/>
    <w:rsid w:val="00A0350D"/>
    <w:rsid w:val="00A038F6"/>
    <w:rsid w:val="00A03DE7"/>
    <w:rsid w:val="00A03E1D"/>
    <w:rsid w:val="00A03EB1"/>
    <w:rsid w:val="00A04BF3"/>
    <w:rsid w:val="00A051CC"/>
    <w:rsid w:val="00A05692"/>
    <w:rsid w:val="00A0596E"/>
    <w:rsid w:val="00A05AC6"/>
    <w:rsid w:val="00A05AE8"/>
    <w:rsid w:val="00A05B02"/>
    <w:rsid w:val="00A05DBE"/>
    <w:rsid w:val="00A05F0A"/>
    <w:rsid w:val="00A06449"/>
    <w:rsid w:val="00A06498"/>
    <w:rsid w:val="00A06A23"/>
    <w:rsid w:val="00A06D4B"/>
    <w:rsid w:val="00A06E58"/>
    <w:rsid w:val="00A07245"/>
    <w:rsid w:val="00A07AE1"/>
    <w:rsid w:val="00A07C5C"/>
    <w:rsid w:val="00A07D8E"/>
    <w:rsid w:val="00A07F5B"/>
    <w:rsid w:val="00A10019"/>
    <w:rsid w:val="00A108CC"/>
    <w:rsid w:val="00A10B64"/>
    <w:rsid w:val="00A10F14"/>
    <w:rsid w:val="00A110D0"/>
    <w:rsid w:val="00A11152"/>
    <w:rsid w:val="00A111FF"/>
    <w:rsid w:val="00A11522"/>
    <w:rsid w:val="00A11648"/>
    <w:rsid w:val="00A11A9C"/>
    <w:rsid w:val="00A11E53"/>
    <w:rsid w:val="00A12214"/>
    <w:rsid w:val="00A1259A"/>
    <w:rsid w:val="00A12AF4"/>
    <w:rsid w:val="00A12F39"/>
    <w:rsid w:val="00A13533"/>
    <w:rsid w:val="00A13625"/>
    <w:rsid w:val="00A13C6E"/>
    <w:rsid w:val="00A13CDF"/>
    <w:rsid w:val="00A13EED"/>
    <w:rsid w:val="00A14304"/>
    <w:rsid w:val="00A144AD"/>
    <w:rsid w:val="00A1469F"/>
    <w:rsid w:val="00A147D2"/>
    <w:rsid w:val="00A14B3D"/>
    <w:rsid w:val="00A14BD7"/>
    <w:rsid w:val="00A14E0E"/>
    <w:rsid w:val="00A15196"/>
    <w:rsid w:val="00A15269"/>
    <w:rsid w:val="00A153EB"/>
    <w:rsid w:val="00A15518"/>
    <w:rsid w:val="00A15A2E"/>
    <w:rsid w:val="00A15AD8"/>
    <w:rsid w:val="00A16152"/>
    <w:rsid w:val="00A1620B"/>
    <w:rsid w:val="00A162A3"/>
    <w:rsid w:val="00A16634"/>
    <w:rsid w:val="00A16E8B"/>
    <w:rsid w:val="00A17487"/>
    <w:rsid w:val="00A17537"/>
    <w:rsid w:val="00A1785B"/>
    <w:rsid w:val="00A17995"/>
    <w:rsid w:val="00A17DE4"/>
    <w:rsid w:val="00A2078B"/>
    <w:rsid w:val="00A20BFB"/>
    <w:rsid w:val="00A20FFC"/>
    <w:rsid w:val="00A210B9"/>
    <w:rsid w:val="00A21673"/>
    <w:rsid w:val="00A2171D"/>
    <w:rsid w:val="00A21A03"/>
    <w:rsid w:val="00A21A3E"/>
    <w:rsid w:val="00A21C00"/>
    <w:rsid w:val="00A21C67"/>
    <w:rsid w:val="00A21E1B"/>
    <w:rsid w:val="00A21F2E"/>
    <w:rsid w:val="00A223AC"/>
    <w:rsid w:val="00A22489"/>
    <w:rsid w:val="00A2259B"/>
    <w:rsid w:val="00A225CF"/>
    <w:rsid w:val="00A22945"/>
    <w:rsid w:val="00A22A17"/>
    <w:rsid w:val="00A22B65"/>
    <w:rsid w:val="00A236D9"/>
    <w:rsid w:val="00A239AA"/>
    <w:rsid w:val="00A23FF5"/>
    <w:rsid w:val="00A24210"/>
    <w:rsid w:val="00A2421F"/>
    <w:rsid w:val="00A2463A"/>
    <w:rsid w:val="00A24658"/>
    <w:rsid w:val="00A24707"/>
    <w:rsid w:val="00A2498C"/>
    <w:rsid w:val="00A249AA"/>
    <w:rsid w:val="00A2574E"/>
    <w:rsid w:val="00A25A5F"/>
    <w:rsid w:val="00A25D45"/>
    <w:rsid w:val="00A262B0"/>
    <w:rsid w:val="00A264F4"/>
    <w:rsid w:val="00A266AD"/>
    <w:rsid w:val="00A2674D"/>
    <w:rsid w:val="00A26D66"/>
    <w:rsid w:val="00A271F4"/>
    <w:rsid w:val="00A272C8"/>
    <w:rsid w:val="00A277B0"/>
    <w:rsid w:val="00A300FB"/>
    <w:rsid w:val="00A30124"/>
    <w:rsid w:val="00A307A8"/>
    <w:rsid w:val="00A30838"/>
    <w:rsid w:val="00A30C98"/>
    <w:rsid w:val="00A30EF2"/>
    <w:rsid w:val="00A3117C"/>
    <w:rsid w:val="00A3138D"/>
    <w:rsid w:val="00A31422"/>
    <w:rsid w:val="00A314EB"/>
    <w:rsid w:val="00A31939"/>
    <w:rsid w:val="00A31B98"/>
    <w:rsid w:val="00A31ECA"/>
    <w:rsid w:val="00A32455"/>
    <w:rsid w:val="00A324D0"/>
    <w:rsid w:val="00A329A8"/>
    <w:rsid w:val="00A32C02"/>
    <w:rsid w:val="00A32C2D"/>
    <w:rsid w:val="00A333A1"/>
    <w:rsid w:val="00A3349D"/>
    <w:rsid w:val="00A334E4"/>
    <w:rsid w:val="00A335E5"/>
    <w:rsid w:val="00A33723"/>
    <w:rsid w:val="00A33A5F"/>
    <w:rsid w:val="00A33ACA"/>
    <w:rsid w:val="00A344D4"/>
    <w:rsid w:val="00A3451E"/>
    <w:rsid w:val="00A3471C"/>
    <w:rsid w:val="00A34CC6"/>
    <w:rsid w:val="00A34D87"/>
    <w:rsid w:val="00A35030"/>
    <w:rsid w:val="00A35384"/>
    <w:rsid w:val="00A353B9"/>
    <w:rsid w:val="00A35751"/>
    <w:rsid w:val="00A358C2"/>
    <w:rsid w:val="00A35FF1"/>
    <w:rsid w:val="00A36A3E"/>
    <w:rsid w:val="00A36D50"/>
    <w:rsid w:val="00A370B1"/>
    <w:rsid w:val="00A371F4"/>
    <w:rsid w:val="00A3751B"/>
    <w:rsid w:val="00A376D5"/>
    <w:rsid w:val="00A3772D"/>
    <w:rsid w:val="00A378C5"/>
    <w:rsid w:val="00A37A04"/>
    <w:rsid w:val="00A37A13"/>
    <w:rsid w:val="00A40710"/>
    <w:rsid w:val="00A4071E"/>
    <w:rsid w:val="00A40A1F"/>
    <w:rsid w:val="00A40D15"/>
    <w:rsid w:val="00A4181D"/>
    <w:rsid w:val="00A41B18"/>
    <w:rsid w:val="00A4203C"/>
    <w:rsid w:val="00A428AE"/>
    <w:rsid w:val="00A42A61"/>
    <w:rsid w:val="00A42DBA"/>
    <w:rsid w:val="00A43846"/>
    <w:rsid w:val="00A439C5"/>
    <w:rsid w:val="00A439E5"/>
    <w:rsid w:val="00A439F7"/>
    <w:rsid w:val="00A43A24"/>
    <w:rsid w:val="00A43DF0"/>
    <w:rsid w:val="00A445BB"/>
    <w:rsid w:val="00A445BE"/>
    <w:rsid w:val="00A445E9"/>
    <w:rsid w:val="00A44A81"/>
    <w:rsid w:val="00A44C56"/>
    <w:rsid w:val="00A44E8C"/>
    <w:rsid w:val="00A44EED"/>
    <w:rsid w:val="00A45401"/>
    <w:rsid w:val="00A458B0"/>
    <w:rsid w:val="00A4594F"/>
    <w:rsid w:val="00A45BFC"/>
    <w:rsid w:val="00A45DC6"/>
    <w:rsid w:val="00A4604F"/>
    <w:rsid w:val="00A46240"/>
    <w:rsid w:val="00A464C0"/>
    <w:rsid w:val="00A46642"/>
    <w:rsid w:val="00A47C36"/>
    <w:rsid w:val="00A50234"/>
    <w:rsid w:val="00A504ED"/>
    <w:rsid w:val="00A50A8A"/>
    <w:rsid w:val="00A50B1E"/>
    <w:rsid w:val="00A50E1B"/>
    <w:rsid w:val="00A5100A"/>
    <w:rsid w:val="00A51369"/>
    <w:rsid w:val="00A51727"/>
    <w:rsid w:val="00A51756"/>
    <w:rsid w:val="00A5176B"/>
    <w:rsid w:val="00A5184A"/>
    <w:rsid w:val="00A519A1"/>
    <w:rsid w:val="00A51AB7"/>
    <w:rsid w:val="00A526C1"/>
    <w:rsid w:val="00A532D9"/>
    <w:rsid w:val="00A53394"/>
    <w:rsid w:val="00A534B5"/>
    <w:rsid w:val="00A5372B"/>
    <w:rsid w:val="00A538C4"/>
    <w:rsid w:val="00A53945"/>
    <w:rsid w:val="00A540D0"/>
    <w:rsid w:val="00A54338"/>
    <w:rsid w:val="00A55584"/>
    <w:rsid w:val="00A556D4"/>
    <w:rsid w:val="00A55A13"/>
    <w:rsid w:val="00A55B03"/>
    <w:rsid w:val="00A55EF1"/>
    <w:rsid w:val="00A5688B"/>
    <w:rsid w:val="00A56B93"/>
    <w:rsid w:val="00A56F96"/>
    <w:rsid w:val="00A574FB"/>
    <w:rsid w:val="00A57AA6"/>
    <w:rsid w:val="00A57E5B"/>
    <w:rsid w:val="00A60D2B"/>
    <w:rsid w:val="00A60D65"/>
    <w:rsid w:val="00A60FDC"/>
    <w:rsid w:val="00A61495"/>
    <w:rsid w:val="00A618B3"/>
    <w:rsid w:val="00A618D7"/>
    <w:rsid w:val="00A61AF8"/>
    <w:rsid w:val="00A61BA5"/>
    <w:rsid w:val="00A62070"/>
    <w:rsid w:val="00A6265F"/>
    <w:rsid w:val="00A62CE0"/>
    <w:rsid w:val="00A630BF"/>
    <w:rsid w:val="00A635A8"/>
    <w:rsid w:val="00A63998"/>
    <w:rsid w:val="00A6404E"/>
    <w:rsid w:val="00A643D5"/>
    <w:rsid w:val="00A645EC"/>
    <w:rsid w:val="00A64A3F"/>
    <w:rsid w:val="00A64EEF"/>
    <w:rsid w:val="00A6575B"/>
    <w:rsid w:val="00A65820"/>
    <w:rsid w:val="00A65A6B"/>
    <w:rsid w:val="00A664B7"/>
    <w:rsid w:val="00A6680D"/>
    <w:rsid w:val="00A66F61"/>
    <w:rsid w:val="00A67192"/>
    <w:rsid w:val="00A67500"/>
    <w:rsid w:val="00A675A7"/>
    <w:rsid w:val="00A67D76"/>
    <w:rsid w:val="00A7030F"/>
    <w:rsid w:val="00A7046C"/>
    <w:rsid w:val="00A704BC"/>
    <w:rsid w:val="00A707BF"/>
    <w:rsid w:val="00A70B93"/>
    <w:rsid w:val="00A70DFA"/>
    <w:rsid w:val="00A71156"/>
    <w:rsid w:val="00A71356"/>
    <w:rsid w:val="00A71985"/>
    <w:rsid w:val="00A71B89"/>
    <w:rsid w:val="00A71F23"/>
    <w:rsid w:val="00A723A0"/>
    <w:rsid w:val="00A72BCE"/>
    <w:rsid w:val="00A72DD1"/>
    <w:rsid w:val="00A73130"/>
    <w:rsid w:val="00A73488"/>
    <w:rsid w:val="00A73753"/>
    <w:rsid w:val="00A73D33"/>
    <w:rsid w:val="00A7414A"/>
    <w:rsid w:val="00A74C29"/>
    <w:rsid w:val="00A74D30"/>
    <w:rsid w:val="00A75433"/>
    <w:rsid w:val="00A75704"/>
    <w:rsid w:val="00A757F8"/>
    <w:rsid w:val="00A75BD3"/>
    <w:rsid w:val="00A75C06"/>
    <w:rsid w:val="00A7607D"/>
    <w:rsid w:val="00A760A6"/>
    <w:rsid w:val="00A765CC"/>
    <w:rsid w:val="00A76650"/>
    <w:rsid w:val="00A768E0"/>
    <w:rsid w:val="00A76C4B"/>
    <w:rsid w:val="00A77545"/>
    <w:rsid w:val="00A77BB3"/>
    <w:rsid w:val="00A77D34"/>
    <w:rsid w:val="00A77E52"/>
    <w:rsid w:val="00A80CE8"/>
    <w:rsid w:val="00A81094"/>
    <w:rsid w:val="00A81103"/>
    <w:rsid w:val="00A812C2"/>
    <w:rsid w:val="00A8172F"/>
    <w:rsid w:val="00A8177D"/>
    <w:rsid w:val="00A817C3"/>
    <w:rsid w:val="00A81CF2"/>
    <w:rsid w:val="00A8210D"/>
    <w:rsid w:val="00A82229"/>
    <w:rsid w:val="00A82ED1"/>
    <w:rsid w:val="00A82F4D"/>
    <w:rsid w:val="00A830F2"/>
    <w:rsid w:val="00A838AA"/>
    <w:rsid w:val="00A839A6"/>
    <w:rsid w:val="00A83C2C"/>
    <w:rsid w:val="00A83D37"/>
    <w:rsid w:val="00A8412C"/>
    <w:rsid w:val="00A845AD"/>
    <w:rsid w:val="00A845D0"/>
    <w:rsid w:val="00A84737"/>
    <w:rsid w:val="00A8479E"/>
    <w:rsid w:val="00A84D63"/>
    <w:rsid w:val="00A84F12"/>
    <w:rsid w:val="00A84F33"/>
    <w:rsid w:val="00A84F3E"/>
    <w:rsid w:val="00A850A5"/>
    <w:rsid w:val="00A85A8E"/>
    <w:rsid w:val="00A85AEE"/>
    <w:rsid w:val="00A85B95"/>
    <w:rsid w:val="00A8600B"/>
    <w:rsid w:val="00A862AE"/>
    <w:rsid w:val="00A863CB"/>
    <w:rsid w:val="00A86623"/>
    <w:rsid w:val="00A867DE"/>
    <w:rsid w:val="00A86CDF"/>
    <w:rsid w:val="00A86DFD"/>
    <w:rsid w:val="00A876EC"/>
    <w:rsid w:val="00A87B21"/>
    <w:rsid w:val="00A87D3B"/>
    <w:rsid w:val="00A87DA1"/>
    <w:rsid w:val="00A87DD2"/>
    <w:rsid w:val="00A900C7"/>
    <w:rsid w:val="00A90170"/>
    <w:rsid w:val="00A901EC"/>
    <w:rsid w:val="00A90BDB"/>
    <w:rsid w:val="00A90DB3"/>
    <w:rsid w:val="00A90FF9"/>
    <w:rsid w:val="00A910AE"/>
    <w:rsid w:val="00A91144"/>
    <w:rsid w:val="00A916A3"/>
    <w:rsid w:val="00A91791"/>
    <w:rsid w:val="00A917E7"/>
    <w:rsid w:val="00A918D1"/>
    <w:rsid w:val="00A91E57"/>
    <w:rsid w:val="00A91E64"/>
    <w:rsid w:val="00A92183"/>
    <w:rsid w:val="00A924DC"/>
    <w:rsid w:val="00A924F9"/>
    <w:rsid w:val="00A9297F"/>
    <w:rsid w:val="00A92A2B"/>
    <w:rsid w:val="00A92CEE"/>
    <w:rsid w:val="00A92DD2"/>
    <w:rsid w:val="00A934C4"/>
    <w:rsid w:val="00A9354C"/>
    <w:rsid w:val="00A93A06"/>
    <w:rsid w:val="00A93C97"/>
    <w:rsid w:val="00A93DD4"/>
    <w:rsid w:val="00A9548E"/>
    <w:rsid w:val="00A95723"/>
    <w:rsid w:val="00A95AC6"/>
    <w:rsid w:val="00A95B26"/>
    <w:rsid w:val="00A95BE3"/>
    <w:rsid w:val="00A95FA5"/>
    <w:rsid w:val="00A96153"/>
    <w:rsid w:val="00A96803"/>
    <w:rsid w:val="00A96E6C"/>
    <w:rsid w:val="00A96FD6"/>
    <w:rsid w:val="00A97350"/>
    <w:rsid w:val="00A9788C"/>
    <w:rsid w:val="00A9796B"/>
    <w:rsid w:val="00A97B31"/>
    <w:rsid w:val="00AA081C"/>
    <w:rsid w:val="00AA0A42"/>
    <w:rsid w:val="00AA0AD5"/>
    <w:rsid w:val="00AA0CC0"/>
    <w:rsid w:val="00AA1120"/>
    <w:rsid w:val="00AA16D4"/>
    <w:rsid w:val="00AA181D"/>
    <w:rsid w:val="00AA185D"/>
    <w:rsid w:val="00AA1957"/>
    <w:rsid w:val="00AA1BD7"/>
    <w:rsid w:val="00AA2122"/>
    <w:rsid w:val="00AA2141"/>
    <w:rsid w:val="00AA21D6"/>
    <w:rsid w:val="00AA301E"/>
    <w:rsid w:val="00AA36E1"/>
    <w:rsid w:val="00AA3870"/>
    <w:rsid w:val="00AA3A97"/>
    <w:rsid w:val="00AA3AEA"/>
    <w:rsid w:val="00AA3F5A"/>
    <w:rsid w:val="00AA4237"/>
    <w:rsid w:val="00AA42E1"/>
    <w:rsid w:val="00AA44B3"/>
    <w:rsid w:val="00AA48F7"/>
    <w:rsid w:val="00AA4B6A"/>
    <w:rsid w:val="00AA4E89"/>
    <w:rsid w:val="00AA52DE"/>
    <w:rsid w:val="00AA5A63"/>
    <w:rsid w:val="00AA5A6E"/>
    <w:rsid w:val="00AA5A9B"/>
    <w:rsid w:val="00AA5EF4"/>
    <w:rsid w:val="00AA615B"/>
    <w:rsid w:val="00AA696F"/>
    <w:rsid w:val="00AA6A38"/>
    <w:rsid w:val="00AA70D4"/>
    <w:rsid w:val="00AA71EA"/>
    <w:rsid w:val="00AA72FF"/>
    <w:rsid w:val="00AA73B9"/>
    <w:rsid w:val="00AA79C5"/>
    <w:rsid w:val="00AA7B3F"/>
    <w:rsid w:val="00AA7E9F"/>
    <w:rsid w:val="00AA7FC4"/>
    <w:rsid w:val="00AB098A"/>
    <w:rsid w:val="00AB0C10"/>
    <w:rsid w:val="00AB0C6A"/>
    <w:rsid w:val="00AB0FED"/>
    <w:rsid w:val="00AB0FFD"/>
    <w:rsid w:val="00AB230E"/>
    <w:rsid w:val="00AB2892"/>
    <w:rsid w:val="00AB39EE"/>
    <w:rsid w:val="00AB3A09"/>
    <w:rsid w:val="00AB3EA5"/>
    <w:rsid w:val="00AB413D"/>
    <w:rsid w:val="00AB41D8"/>
    <w:rsid w:val="00AB4395"/>
    <w:rsid w:val="00AB47A1"/>
    <w:rsid w:val="00AB4E36"/>
    <w:rsid w:val="00AB51B2"/>
    <w:rsid w:val="00AB52B3"/>
    <w:rsid w:val="00AB55F3"/>
    <w:rsid w:val="00AB5D12"/>
    <w:rsid w:val="00AB612F"/>
    <w:rsid w:val="00AB6471"/>
    <w:rsid w:val="00AB666F"/>
    <w:rsid w:val="00AB6DF7"/>
    <w:rsid w:val="00AB73B7"/>
    <w:rsid w:val="00AB7536"/>
    <w:rsid w:val="00AB7B79"/>
    <w:rsid w:val="00AC039D"/>
    <w:rsid w:val="00AC051B"/>
    <w:rsid w:val="00AC0992"/>
    <w:rsid w:val="00AC0BC2"/>
    <w:rsid w:val="00AC0BDC"/>
    <w:rsid w:val="00AC0BEA"/>
    <w:rsid w:val="00AC10ED"/>
    <w:rsid w:val="00AC1BE3"/>
    <w:rsid w:val="00AC1D25"/>
    <w:rsid w:val="00AC1D9B"/>
    <w:rsid w:val="00AC1F0A"/>
    <w:rsid w:val="00AC1FCD"/>
    <w:rsid w:val="00AC2292"/>
    <w:rsid w:val="00AC23C7"/>
    <w:rsid w:val="00AC2613"/>
    <w:rsid w:val="00AC2664"/>
    <w:rsid w:val="00AC26F9"/>
    <w:rsid w:val="00AC275E"/>
    <w:rsid w:val="00AC2857"/>
    <w:rsid w:val="00AC30BF"/>
    <w:rsid w:val="00AC34FB"/>
    <w:rsid w:val="00AC3659"/>
    <w:rsid w:val="00AC39DC"/>
    <w:rsid w:val="00AC3A20"/>
    <w:rsid w:val="00AC4081"/>
    <w:rsid w:val="00AC47E4"/>
    <w:rsid w:val="00AC4A25"/>
    <w:rsid w:val="00AC4CF4"/>
    <w:rsid w:val="00AC4E4E"/>
    <w:rsid w:val="00AC4EE2"/>
    <w:rsid w:val="00AC5045"/>
    <w:rsid w:val="00AC5439"/>
    <w:rsid w:val="00AC545F"/>
    <w:rsid w:val="00AC56C5"/>
    <w:rsid w:val="00AC5986"/>
    <w:rsid w:val="00AC6133"/>
    <w:rsid w:val="00AC627E"/>
    <w:rsid w:val="00AC63A1"/>
    <w:rsid w:val="00AC67F3"/>
    <w:rsid w:val="00AC6836"/>
    <w:rsid w:val="00AC6FE1"/>
    <w:rsid w:val="00AC721C"/>
    <w:rsid w:val="00AC7245"/>
    <w:rsid w:val="00AC7515"/>
    <w:rsid w:val="00AC75EE"/>
    <w:rsid w:val="00AC7D68"/>
    <w:rsid w:val="00AD0188"/>
    <w:rsid w:val="00AD02D9"/>
    <w:rsid w:val="00AD0B4B"/>
    <w:rsid w:val="00AD0CCE"/>
    <w:rsid w:val="00AD0E18"/>
    <w:rsid w:val="00AD111E"/>
    <w:rsid w:val="00AD131C"/>
    <w:rsid w:val="00AD1832"/>
    <w:rsid w:val="00AD18A1"/>
    <w:rsid w:val="00AD18C5"/>
    <w:rsid w:val="00AD1F8F"/>
    <w:rsid w:val="00AD20F8"/>
    <w:rsid w:val="00AD25A0"/>
    <w:rsid w:val="00AD265C"/>
    <w:rsid w:val="00AD2696"/>
    <w:rsid w:val="00AD2D22"/>
    <w:rsid w:val="00AD2E56"/>
    <w:rsid w:val="00AD383A"/>
    <w:rsid w:val="00AD384C"/>
    <w:rsid w:val="00AD39B8"/>
    <w:rsid w:val="00AD3AD5"/>
    <w:rsid w:val="00AD40B8"/>
    <w:rsid w:val="00AD4417"/>
    <w:rsid w:val="00AD464F"/>
    <w:rsid w:val="00AD4B9A"/>
    <w:rsid w:val="00AD4EDB"/>
    <w:rsid w:val="00AD526B"/>
    <w:rsid w:val="00AD52BD"/>
    <w:rsid w:val="00AD547E"/>
    <w:rsid w:val="00AD55CB"/>
    <w:rsid w:val="00AD5861"/>
    <w:rsid w:val="00AD5A1F"/>
    <w:rsid w:val="00AD5B91"/>
    <w:rsid w:val="00AD5E84"/>
    <w:rsid w:val="00AD651C"/>
    <w:rsid w:val="00AD6637"/>
    <w:rsid w:val="00AD66BD"/>
    <w:rsid w:val="00AD67C8"/>
    <w:rsid w:val="00AD6BAE"/>
    <w:rsid w:val="00AD6BD0"/>
    <w:rsid w:val="00AD6CAF"/>
    <w:rsid w:val="00AD6E00"/>
    <w:rsid w:val="00AD7224"/>
    <w:rsid w:val="00AD732C"/>
    <w:rsid w:val="00AD7352"/>
    <w:rsid w:val="00AD7393"/>
    <w:rsid w:val="00AE0F75"/>
    <w:rsid w:val="00AE0FF8"/>
    <w:rsid w:val="00AE1126"/>
    <w:rsid w:val="00AE11CB"/>
    <w:rsid w:val="00AE19B4"/>
    <w:rsid w:val="00AE1F4A"/>
    <w:rsid w:val="00AE20A4"/>
    <w:rsid w:val="00AE20B6"/>
    <w:rsid w:val="00AE22A1"/>
    <w:rsid w:val="00AE291B"/>
    <w:rsid w:val="00AE2A7C"/>
    <w:rsid w:val="00AE2AF0"/>
    <w:rsid w:val="00AE2C55"/>
    <w:rsid w:val="00AE2C68"/>
    <w:rsid w:val="00AE30A1"/>
    <w:rsid w:val="00AE3100"/>
    <w:rsid w:val="00AE3103"/>
    <w:rsid w:val="00AE35C5"/>
    <w:rsid w:val="00AE38BA"/>
    <w:rsid w:val="00AE3B7B"/>
    <w:rsid w:val="00AE3BE1"/>
    <w:rsid w:val="00AE3D78"/>
    <w:rsid w:val="00AE3DB4"/>
    <w:rsid w:val="00AE3F10"/>
    <w:rsid w:val="00AE4107"/>
    <w:rsid w:val="00AE5047"/>
    <w:rsid w:val="00AE521E"/>
    <w:rsid w:val="00AE5264"/>
    <w:rsid w:val="00AE5636"/>
    <w:rsid w:val="00AE5743"/>
    <w:rsid w:val="00AE5AF5"/>
    <w:rsid w:val="00AE5B2C"/>
    <w:rsid w:val="00AE5CEF"/>
    <w:rsid w:val="00AE637C"/>
    <w:rsid w:val="00AE63EE"/>
    <w:rsid w:val="00AE6426"/>
    <w:rsid w:val="00AE674B"/>
    <w:rsid w:val="00AE686E"/>
    <w:rsid w:val="00AE69C1"/>
    <w:rsid w:val="00AE6BE3"/>
    <w:rsid w:val="00AE6D63"/>
    <w:rsid w:val="00AE7A7D"/>
    <w:rsid w:val="00AF0058"/>
    <w:rsid w:val="00AF06D5"/>
    <w:rsid w:val="00AF0BE4"/>
    <w:rsid w:val="00AF184B"/>
    <w:rsid w:val="00AF1BC8"/>
    <w:rsid w:val="00AF1BD8"/>
    <w:rsid w:val="00AF1BFD"/>
    <w:rsid w:val="00AF1E8B"/>
    <w:rsid w:val="00AF2031"/>
    <w:rsid w:val="00AF2087"/>
    <w:rsid w:val="00AF2119"/>
    <w:rsid w:val="00AF21A7"/>
    <w:rsid w:val="00AF21B6"/>
    <w:rsid w:val="00AF225E"/>
    <w:rsid w:val="00AF26DA"/>
    <w:rsid w:val="00AF2C32"/>
    <w:rsid w:val="00AF2DDC"/>
    <w:rsid w:val="00AF2F7B"/>
    <w:rsid w:val="00AF3B3A"/>
    <w:rsid w:val="00AF3C4A"/>
    <w:rsid w:val="00AF3DBB"/>
    <w:rsid w:val="00AF3E6C"/>
    <w:rsid w:val="00AF4257"/>
    <w:rsid w:val="00AF42B4"/>
    <w:rsid w:val="00AF4598"/>
    <w:rsid w:val="00AF48ED"/>
    <w:rsid w:val="00AF4CD0"/>
    <w:rsid w:val="00AF5156"/>
    <w:rsid w:val="00AF58AB"/>
    <w:rsid w:val="00AF5A36"/>
    <w:rsid w:val="00AF601F"/>
    <w:rsid w:val="00AF610A"/>
    <w:rsid w:val="00AF612E"/>
    <w:rsid w:val="00AF6172"/>
    <w:rsid w:val="00AF64C2"/>
    <w:rsid w:val="00AF6728"/>
    <w:rsid w:val="00AF6D15"/>
    <w:rsid w:val="00AF6F2B"/>
    <w:rsid w:val="00AF725D"/>
    <w:rsid w:val="00AF7617"/>
    <w:rsid w:val="00AF7C2E"/>
    <w:rsid w:val="00B0014E"/>
    <w:rsid w:val="00B0028C"/>
    <w:rsid w:val="00B00785"/>
    <w:rsid w:val="00B00C2D"/>
    <w:rsid w:val="00B016F5"/>
    <w:rsid w:val="00B016FF"/>
    <w:rsid w:val="00B01920"/>
    <w:rsid w:val="00B01B65"/>
    <w:rsid w:val="00B01C6B"/>
    <w:rsid w:val="00B01ED0"/>
    <w:rsid w:val="00B01F49"/>
    <w:rsid w:val="00B0262D"/>
    <w:rsid w:val="00B02868"/>
    <w:rsid w:val="00B029DE"/>
    <w:rsid w:val="00B02A3C"/>
    <w:rsid w:val="00B02B14"/>
    <w:rsid w:val="00B02E61"/>
    <w:rsid w:val="00B03014"/>
    <w:rsid w:val="00B03167"/>
    <w:rsid w:val="00B031A2"/>
    <w:rsid w:val="00B031BB"/>
    <w:rsid w:val="00B03202"/>
    <w:rsid w:val="00B0359F"/>
    <w:rsid w:val="00B03BE0"/>
    <w:rsid w:val="00B03F7A"/>
    <w:rsid w:val="00B04340"/>
    <w:rsid w:val="00B04508"/>
    <w:rsid w:val="00B04583"/>
    <w:rsid w:val="00B046A5"/>
    <w:rsid w:val="00B04739"/>
    <w:rsid w:val="00B048CE"/>
    <w:rsid w:val="00B04915"/>
    <w:rsid w:val="00B04C96"/>
    <w:rsid w:val="00B04FFF"/>
    <w:rsid w:val="00B0536D"/>
    <w:rsid w:val="00B05B98"/>
    <w:rsid w:val="00B05CBE"/>
    <w:rsid w:val="00B05CD4"/>
    <w:rsid w:val="00B05E9D"/>
    <w:rsid w:val="00B0693A"/>
    <w:rsid w:val="00B0716C"/>
    <w:rsid w:val="00B07653"/>
    <w:rsid w:val="00B10199"/>
    <w:rsid w:val="00B101C5"/>
    <w:rsid w:val="00B104DD"/>
    <w:rsid w:val="00B1054E"/>
    <w:rsid w:val="00B105B9"/>
    <w:rsid w:val="00B1092D"/>
    <w:rsid w:val="00B10D5F"/>
    <w:rsid w:val="00B10E8A"/>
    <w:rsid w:val="00B112A9"/>
    <w:rsid w:val="00B114AF"/>
    <w:rsid w:val="00B1169B"/>
    <w:rsid w:val="00B1177B"/>
    <w:rsid w:val="00B11C1A"/>
    <w:rsid w:val="00B1215B"/>
    <w:rsid w:val="00B1243C"/>
    <w:rsid w:val="00B1273A"/>
    <w:rsid w:val="00B1299D"/>
    <w:rsid w:val="00B12A96"/>
    <w:rsid w:val="00B12B1C"/>
    <w:rsid w:val="00B12E1E"/>
    <w:rsid w:val="00B12F00"/>
    <w:rsid w:val="00B134CD"/>
    <w:rsid w:val="00B13D76"/>
    <w:rsid w:val="00B13DC2"/>
    <w:rsid w:val="00B13FF9"/>
    <w:rsid w:val="00B140E4"/>
    <w:rsid w:val="00B14134"/>
    <w:rsid w:val="00B14228"/>
    <w:rsid w:val="00B142C7"/>
    <w:rsid w:val="00B1464E"/>
    <w:rsid w:val="00B14E8D"/>
    <w:rsid w:val="00B14E96"/>
    <w:rsid w:val="00B152BF"/>
    <w:rsid w:val="00B15449"/>
    <w:rsid w:val="00B15546"/>
    <w:rsid w:val="00B15A40"/>
    <w:rsid w:val="00B1643C"/>
    <w:rsid w:val="00B1643E"/>
    <w:rsid w:val="00B168A6"/>
    <w:rsid w:val="00B16A1F"/>
    <w:rsid w:val="00B16AF9"/>
    <w:rsid w:val="00B16DED"/>
    <w:rsid w:val="00B16E76"/>
    <w:rsid w:val="00B1738A"/>
    <w:rsid w:val="00B1746B"/>
    <w:rsid w:val="00B17B2E"/>
    <w:rsid w:val="00B17FB7"/>
    <w:rsid w:val="00B20329"/>
    <w:rsid w:val="00B206DA"/>
    <w:rsid w:val="00B208B9"/>
    <w:rsid w:val="00B20B2C"/>
    <w:rsid w:val="00B20BD1"/>
    <w:rsid w:val="00B2136D"/>
    <w:rsid w:val="00B21739"/>
    <w:rsid w:val="00B218BD"/>
    <w:rsid w:val="00B218DE"/>
    <w:rsid w:val="00B2199E"/>
    <w:rsid w:val="00B21AA4"/>
    <w:rsid w:val="00B21C95"/>
    <w:rsid w:val="00B21FB0"/>
    <w:rsid w:val="00B220D8"/>
    <w:rsid w:val="00B2235F"/>
    <w:rsid w:val="00B22A15"/>
    <w:rsid w:val="00B22A5C"/>
    <w:rsid w:val="00B22D06"/>
    <w:rsid w:val="00B23296"/>
    <w:rsid w:val="00B236CF"/>
    <w:rsid w:val="00B237D2"/>
    <w:rsid w:val="00B23826"/>
    <w:rsid w:val="00B23AD5"/>
    <w:rsid w:val="00B23D1C"/>
    <w:rsid w:val="00B23E1E"/>
    <w:rsid w:val="00B24281"/>
    <w:rsid w:val="00B24789"/>
    <w:rsid w:val="00B24A15"/>
    <w:rsid w:val="00B24AFA"/>
    <w:rsid w:val="00B25213"/>
    <w:rsid w:val="00B25309"/>
    <w:rsid w:val="00B25578"/>
    <w:rsid w:val="00B2572C"/>
    <w:rsid w:val="00B25820"/>
    <w:rsid w:val="00B259C4"/>
    <w:rsid w:val="00B25CA3"/>
    <w:rsid w:val="00B25E47"/>
    <w:rsid w:val="00B26537"/>
    <w:rsid w:val="00B265B1"/>
    <w:rsid w:val="00B2673B"/>
    <w:rsid w:val="00B26A2C"/>
    <w:rsid w:val="00B26B69"/>
    <w:rsid w:val="00B26F0D"/>
    <w:rsid w:val="00B2740B"/>
    <w:rsid w:val="00B277C5"/>
    <w:rsid w:val="00B27ABF"/>
    <w:rsid w:val="00B27DD9"/>
    <w:rsid w:val="00B27F63"/>
    <w:rsid w:val="00B3029B"/>
    <w:rsid w:val="00B30507"/>
    <w:rsid w:val="00B30795"/>
    <w:rsid w:val="00B30FC8"/>
    <w:rsid w:val="00B31201"/>
    <w:rsid w:val="00B313A1"/>
    <w:rsid w:val="00B31C22"/>
    <w:rsid w:val="00B32220"/>
    <w:rsid w:val="00B32687"/>
    <w:rsid w:val="00B32C5A"/>
    <w:rsid w:val="00B32C6F"/>
    <w:rsid w:val="00B32FCC"/>
    <w:rsid w:val="00B3325F"/>
    <w:rsid w:val="00B333D5"/>
    <w:rsid w:val="00B3346D"/>
    <w:rsid w:val="00B3362F"/>
    <w:rsid w:val="00B3385A"/>
    <w:rsid w:val="00B34573"/>
    <w:rsid w:val="00B34B38"/>
    <w:rsid w:val="00B34C5B"/>
    <w:rsid w:val="00B34F5A"/>
    <w:rsid w:val="00B35495"/>
    <w:rsid w:val="00B35FBF"/>
    <w:rsid w:val="00B36464"/>
    <w:rsid w:val="00B36701"/>
    <w:rsid w:val="00B367A4"/>
    <w:rsid w:val="00B36C59"/>
    <w:rsid w:val="00B370D6"/>
    <w:rsid w:val="00B37488"/>
    <w:rsid w:val="00B374BA"/>
    <w:rsid w:val="00B374BF"/>
    <w:rsid w:val="00B375F0"/>
    <w:rsid w:val="00B37708"/>
    <w:rsid w:val="00B379A1"/>
    <w:rsid w:val="00B402D1"/>
    <w:rsid w:val="00B4058A"/>
    <w:rsid w:val="00B4093C"/>
    <w:rsid w:val="00B40997"/>
    <w:rsid w:val="00B40AA7"/>
    <w:rsid w:val="00B40F8F"/>
    <w:rsid w:val="00B4158B"/>
    <w:rsid w:val="00B41AA3"/>
    <w:rsid w:val="00B41C6C"/>
    <w:rsid w:val="00B41C7E"/>
    <w:rsid w:val="00B41E09"/>
    <w:rsid w:val="00B41F38"/>
    <w:rsid w:val="00B41FFE"/>
    <w:rsid w:val="00B42432"/>
    <w:rsid w:val="00B42696"/>
    <w:rsid w:val="00B42758"/>
    <w:rsid w:val="00B42B30"/>
    <w:rsid w:val="00B42D32"/>
    <w:rsid w:val="00B430FD"/>
    <w:rsid w:val="00B43216"/>
    <w:rsid w:val="00B43455"/>
    <w:rsid w:val="00B43685"/>
    <w:rsid w:val="00B436E5"/>
    <w:rsid w:val="00B4386E"/>
    <w:rsid w:val="00B43E46"/>
    <w:rsid w:val="00B43F98"/>
    <w:rsid w:val="00B443F4"/>
    <w:rsid w:val="00B44502"/>
    <w:rsid w:val="00B44808"/>
    <w:rsid w:val="00B4487E"/>
    <w:rsid w:val="00B44AB9"/>
    <w:rsid w:val="00B44D21"/>
    <w:rsid w:val="00B44F1F"/>
    <w:rsid w:val="00B45017"/>
    <w:rsid w:val="00B4544D"/>
    <w:rsid w:val="00B45556"/>
    <w:rsid w:val="00B464C7"/>
    <w:rsid w:val="00B465EB"/>
    <w:rsid w:val="00B4662C"/>
    <w:rsid w:val="00B46758"/>
    <w:rsid w:val="00B46779"/>
    <w:rsid w:val="00B4694E"/>
    <w:rsid w:val="00B469FE"/>
    <w:rsid w:val="00B46CEE"/>
    <w:rsid w:val="00B470B3"/>
    <w:rsid w:val="00B4757A"/>
    <w:rsid w:val="00B47BE2"/>
    <w:rsid w:val="00B50376"/>
    <w:rsid w:val="00B5056A"/>
    <w:rsid w:val="00B50593"/>
    <w:rsid w:val="00B508F4"/>
    <w:rsid w:val="00B50E2D"/>
    <w:rsid w:val="00B50E57"/>
    <w:rsid w:val="00B50F8D"/>
    <w:rsid w:val="00B51456"/>
    <w:rsid w:val="00B51654"/>
    <w:rsid w:val="00B51665"/>
    <w:rsid w:val="00B51AD2"/>
    <w:rsid w:val="00B51CD8"/>
    <w:rsid w:val="00B52674"/>
    <w:rsid w:val="00B526E2"/>
    <w:rsid w:val="00B527A6"/>
    <w:rsid w:val="00B527EC"/>
    <w:rsid w:val="00B53473"/>
    <w:rsid w:val="00B5386C"/>
    <w:rsid w:val="00B53E75"/>
    <w:rsid w:val="00B53F57"/>
    <w:rsid w:val="00B54008"/>
    <w:rsid w:val="00B540D9"/>
    <w:rsid w:val="00B543C6"/>
    <w:rsid w:val="00B54E30"/>
    <w:rsid w:val="00B54E5C"/>
    <w:rsid w:val="00B54FB8"/>
    <w:rsid w:val="00B55079"/>
    <w:rsid w:val="00B55276"/>
    <w:rsid w:val="00B552C6"/>
    <w:rsid w:val="00B55596"/>
    <w:rsid w:val="00B55897"/>
    <w:rsid w:val="00B55A05"/>
    <w:rsid w:val="00B55ACD"/>
    <w:rsid w:val="00B55ADF"/>
    <w:rsid w:val="00B55D67"/>
    <w:rsid w:val="00B56313"/>
    <w:rsid w:val="00B564CF"/>
    <w:rsid w:val="00B566F3"/>
    <w:rsid w:val="00B568BC"/>
    <w:rsid w:val="00B56EB6"/>
    <w:rsid w:val="00B5713D"/>
    <w:rsid w:val="00B571DA"/>
    <w:rsid w:val="00B5742A"/>
    <w:rsid w:val="00B57488"/>
    <w:rsid w:val="00B57CFC"/>
    <w:rsid w:val="00B600B2"/>
    <w:rsid w:val="00B602FE"/>
    <w:rsid w:val="00B607B1"/>
    <w:rsid w:val="00B607B8"/>
    <w:rsid w:val="00B60DAE"/>
    <w:rsid w:val="00B61496"/>
    <w:rsid w:val="00B61623"/>
    <w:rsid w:val="00B6205B"/>
    <w:rsid w:val="00B6216A"/>
    <w:rsid w:val="00B62214"/>
    <w:rsid w:val="00B62425"/>
    <w:rsid w:val="00B62BB5"/>
    <w:rsid w:val="00B62D2F"/>
    <w:rsid w:val="00B62D84"/>
    <w:rsid w:val="00B63C51"/>
    <w:rsid w:val="00B63E01"/>
    <w:rsid w:val="00B63F62"/>
    <w:rsid w:val="00B64242"/>
    <w:rsid w:val="00B6482A"/>
    <w:rsid w:val="00B651B6"/>
    <w:rsid w:val="00B6539C"/>
    <w:rsid w:val="00B659AB"/>
    <w:rsid w:val="00B65A97"/>
    <w:rsid w:val="00B65DFA"/>
    <w:rsid w:val="00B65FF0"/>
    <w:rsid w:val="00B66005"/>
    <w:rsid w:val="00B6633F"/>
    <w:rsid w:val="00B66DD0"/>
    <w:rsid w:val="00B66F88"/>
    <w:rsid w:val="00B671D5"/>
    <w:rsid w:val="00B67715"/>
    <w:rsid w:val="00B70683"/>
    <w:rsid w:val="00B70ADA"/>
    <w:rsid w:val="00B70EAF"/>
    <w:rsid w:val="00B711AE"/>
    <w:rsid w:val="00B7170E"/>
    <w:rsid w:val="00B717F5"/>
    <w:rsid w:val="00B71B6A"/>
    <w:rsid w:val="00B72120"/>
    <w:rsid w:val="00B725AE"/>
    <w:rsid w:val="00B728DE"/>
    <w:rsid w:val="00B72BE7"/>
    <w:rsid w:val="00B73614"/>
    <w:rsid w:val="00B73621"/>
    <w:rsid w:val="00B738CB"/>
    <w:rsid w:val="00B738FE"/>
    <w:rsid w:val="00B73B51"/>
    <w:rsid w:val="00B73DF7"/>
    <w:rsid w:val="00B73E5D"/>
    <w:rsid w:val="00B73FA5"/>
    <w:rsid w:val="00B74546"/>
    <w:rsid w:val="00B7479C"/>
    <w:rsid w:val="00B74B54"/>
    <w:rsid w:val="00B74BCC"/>
    <w:rsid w:val="00B74E75"/>
    <w:rsid w:val="00B74EFF"/>
    <w:rsid w:val="00B75041"/>
    <w:rsid w:val="00B75061"/>
    <w:rsid w:val="00B75692"/>
    <w:rsid w:val="00B75B16"/>
    <w:rsid w:val="00B75BE0"/>
    <w:rsid w:val="00B75D92"/>
    <w:rsid w:val="00B75F3E"/>
    <w:rsid w:val="00B76028"/>
    <w:rsid w:val="00B76B44"/>
    <w:rsid w:val="00B771FF"/>
    <w:rsid w:val="00B77299"/>
    <w:rsid w:val="00B77484"/>
    <w:rsid w:val="00B7794D"/>
    <w:rsid w:val="00B81B5B"/>
    <w:rsid w:val="00B81D13"/>
    <w:rsid w:val="00B8203D"/>
    <w:rsid w:val="00B8208F"/>
    <w:rsid w:val="00B820E5"/>
    <w:rsid w:val="00B82737"/>
    <w:rsid w:val="00B82A20"/>
    <w:rsid w:val="00B82C4A"/>
    <w:rsid w:val="00B830E3"/>
    <w:rsid w:val="00B83515"/>
    <w:rsid w:val="00B835B8"/>
    <w:rsid w:val="00B8373C"/>
    <w:rsid w:val="00B83809"/>
    <w:rsid w:val="00B838C4"/>
    <w:rsid w:val="00B83AB4"/>
    <w:rsid w:val="00B83AB9"/>
    <w:rsid w:val="00B83F04"/>
    <w:rsid w:val="00B83F94"/>
    <w:rsid w:val="00B83FBB"/>
    <w:rsid w:val="00B848CE"/>
    <w:rsid w:val="00B8517B"/>
    <w:rsid w:val="00B85978"/>
    <w:rsid w:val="00B85C82"/>
    <w:rsid w:val="00B85D0D"/>
    <w:rsid w:val="00B85EC3"/>
    <w:rsid w:val="00B85FD4"/>
    <w:rsid w:val="00B86570"/>
    <w:rsid w:val="00B867C3"/>
    <w:rsid w:val="00B86EE8"/>
    <w:rsid w:val="00B86EF2"/>
    <w:rsid w:val="00B87447"/>
    <w:rsid w:val="00B87592"/>
    <w:rsid w:val="00B87E48"/>
    <w:rsid w:val="00B901CA"/>
    <w:rsid w:val="00B905CF"/>
    <w:rsid w:val="00B9097E"/>
    <w:rsid w:val="00B90D9C"/>
    <w:rsid w:val="00B9100B"/>
    <w:rsid w:val="00B91245"/>
    <w:rsid w:val="00B918B7"/>
    <w:rsid w:val="00B91962"/>
    <w:rsid w:val="00B91CDB"/>
    <w:rsid w:val="00B91D4D"/>
    <w:rsid w:val="00B91FE7"/>
    <w:rsid w:val="00B92340"/>
    <w:rsid w:val="00B92662"/>
    <w:rsid w:val="00B929F4"/>
    <w:rsid w:val="00B92C3B"/>
    <w:rsid w:val="00B934F8"/>
    <w:rsid w:val="00B934FD"/>
    <w:rsid w:val="00B935D9"/>
    <w:rsid w:val="00B93806"/>
    <w:rsid w:val="00B93C36"/>
    <w:rsid w:val="00B93C3E"/>
    <w:rsid w:val="00B93C4C"/>
    <w:rsid w:val="00B93C87"/>
    <w:rsid w:val="00B93F98"/>
    <w:rsid w:val="00B944C5"/>
    <w:rsid w:val="00B948E1"/>
    <w:rsid w:val="00B94926"/>
    <w:rsid w:val="00B95E95"/>
    <w:rsid w:val="00B960F1"/>
    <w:rsid w:val="00B96509"/>
    <w:rsid w:val="00B96E83"/>
    <w:rsid w:val="00B96F52"/>
    <w:rsid w:val="00B97151"/>
    <w:rsid w:val="00B976F6"/>
    <w:rsid w:val="00B97739"/>
    <w:rsid w:val="00B97A7D"/>
    <w:rsid w:val="00B97B83"/>
    <w:rsid w:val="00B97E0A"/>
    <w:rsid w:val="00BA04D8"/>
    <w:rsid w:val="00BA0786"/>
    <w:rsid w:val="00BA0A59"/>
    <w:rsid w:val="00BA0BFA"/>
    <w:rsid w:val="00BA1348"/>
    <w:rsid w:val="00BA1587"/>
    <w:rsid w:val="00BA170C"/>
    <w:rsid w:val="00BA1BDA"/>
    <w:rsid w:val="00BA1C58"/>
    <w:rsid w:val="00BA1D34"/>
    <w:rsid w:val="00BA204C"/>
    <w:rsid w:val="00BA2681"/>
    <w:rsid w:val="00BA2CCF"/>
    <w:rsid w:val="00BA317E"/>
    <w:rsid w:val="00BA34EE"/>
    <w:rsid w:val="00BA3713"/>
    <w:rsid w:val="00BA3DFB"/>
    <w:rsid w:val="00BA406F"/>
    <w:rsid w:val="00BA416A"/>
    <w:rsid w:val="00BA43C4"/>
    <w:rsid w:val="00BA48D5"/>
    <w:rsid w:val="00BA4EB9"/>
    <w:rsid w:val="00BA5432"/>
    <w:rsid w:val="00BA560B"/>
    <w:rsid w:val="00BA5C95"/>
    <w:rsid w:val="00BA5E94"/>
    <w:rsid w:val="00BA618C"/>
    <w:rsid w:val="00BA62C9"/>
    <w:rsid w:val="00BA6351"/>
    <w:rsid w:val="00BA64AF"/>
    <w:rsid w:val="00BA64DE"/>
    <w:rsid w:val="00BA6818"/>
    <w:rsid w:val="00BA68AB"/>
    <w:rsid w:val="00BA6A36"/>
    <w:rsid w:val="00BA7BDF"/>
    <w:rsid w:val="00BA7CCF"/>
    <w:rsid w:val="00BA7D89"/>
    <w:rsid w:val="00BA7FA9"/>
    <w:rsid w:val="00BB0C86"/>
    <w:rsid w:val="00BB1337"/>
    <w:rsid w:val="00BB13C8"/>
    <w:rsid w:val="00BB14DE"/>
    <w:rsid w:val="00BB1895"/>
    <w:rsid w:val="00BB21A8"/>
    <w:rsid w:val="00BB22B2"/>
    <w:rsid w:val="00BB2573"/>
    <w:rsid w:val="00BB30E9"/>
    <w:rsid w:val="00BB34E7"/>
    <w:rsid w:val="00BB3520"/>
    <w:rsid w:val="00BB3ABF"/>
    <w:rsid w:val="00BB3DEA"/>
    <w:rsid w:val="00BB43BA"/>
    <w:rsid w:val="00BB487E"/>
    <w:rsid w:val="00BB48CF"/>
    <w:rsid w:val="00BB493A"/>
    <w:rsid w:val="00BB49F8"/>
    <w:rsid w:val="00BB4B30"/>
    <w:rsid w:val="00BB4B38"/>
    <w:rsid w:val="00BB4D58"/>
    <w:rsid w:val="00BB516D"/>
    <w:rsid w:val="00BB5179"/>
    <w:rsid w:val="00BB530E"/>
    <w:rsid w:val="00BB5A6D"/>
    <w:rsid w:val="00BB5C6E"/>
    <w:rsid w:val="00BB5D72"/>
    <w:rsid w:val="00BB65A3"/>
    <w:rsid w:val="00BB709B"/>
    <w:rsid w:val="00BB71DB"/>
    <w:rsid w:val="00BB7292"/>
    <w:rsid w:val="00BC0098"/>
    <w:rsid w:val="00BC0255"/>
    <w:rsid w:val="00BC0295"/>
    <w:rsid w:val="00BC034D"/>
    <w:rsid w:val="00BC0763"/>
    <w:rsid w:val="00BC0809"/>
    <w:rsid w:val="00BC110C"/>
    <w:rsid w:val="00BC1682"/>
    <w:rsid w:val="00BC1D8B"/>
    <w:rsid w:val="00BC1E84"/>
    <w:rsid w:val="00BC22B6"/>
    <w:rsid w:val="00BC2359"/>
    <w:rsid w:val="00BC26E9"/>
    <w:rsid w:val="00BC28F5"/>
    <w:rsid w:val="00BC29A1"/>
    <w:rsid w:val="00BC2ADC"/>
    <w:rsid w:val="00BC2DFE"/>
    <w:rsid w:val="00BC2E0C"/>
    <w:rsid w:val="00BC2EC9"/>
    <w:rsid w:val="00BC3084"/>
    <w:rsid w:val="00BC35BB"/>
    <w:rsid w:val="00BC3DAD"/>
    <w:rsid w:val="00BC403A"/>
    <w:rsid w:val="00BC423E"/>
    <w:rsid w:val="00BC4658"/>
    <w:rsid w:val="00BC473A"/>
    <w:rsid w:val="00BC497A"/>
    <w:rsid w:val="00BC4D09"/>
    <w:rsid w:val="00BC4D27"/>
    <w:rsid w:val="00BC5341"/>
    <w:rsid w:val="00BC5C97"/>
    <w:rsid w:val="00BC6067"/>
    <w:rsid w:val="00BC6362"/>
    <w:rsid w:val="00BC6525"/>
    <w:rsid w:val="00BC6601"/>
    <w:rsid w:val="00BC6662"/>
    <w:rsid w:val="00BC68E2"/>
    <w:rsid w:val="00BC6B39"/>
    <w:rsid w:val="00BC6DA3"/>
    <w:rsid w:val="00BC71BE"/>
    <w:rsid w:val="00BC7673"/>
    <w:rsid w:val="00BC7E9B"/>
    <w:rsid w:val="00BC7F79"/>
    <w:rsid w:val="00BD0183"/>
    <w:rsid w:val="00BD026A"/>
    <w:rsid w:val="00BD060C"/>
    <w:rsid w:val="00BD06C0"/>
    <w:rsid w:val="00BD09DC"/>
    <w:rsid w:val="00BD0B5D"/>
    <w:rsid w:val="00BD0CC1"/>
    <w:rsid w:val="00BD0E62"/>
    <w:rsid w:val="00BD0FA9"/>
    <w:rsid w:val="00BD0FE0"/>
    <w:rsid w:val="00BD1494"/>
    <w:rsid w:val="00BD1821"/>
    <w:rsid w:val="00BD1BE7"/>
    <w:rsid w:val="00BD1D03"/>
    <w:rsid w:val="00BD1D2C"/>
    <w:rsid w:val="00BD211D"/>
    <w:rsid w:val="00BD215D"/>
    <w:rsid w:val="00BD24C2"/>
    <w:rsid w:val="00BD2743"/>
    <w:rsid w:val="00BD2AFD"/>
    <w:rsid w:val="00BD3205"/>
    <w:rsid w:val="00BD346B"/>
    <w:rsid w:val="00BD38A7"/>
    <w:rsid w:val="00BD39A3"/>
    <w:rsid w:val="00BD3D44"/>
    <w:rsid w:val="00BD3E58"/>
    <w:rsid w:val="00BD3EF5"/>
    <w:rsid w:val="00BD46D1"/>
    <w:rsid w:val="00BD4759"/>
    <w:rsid w:val="00BD48E9"/>
    <w:rsid w:val="00BD48EE"/>
    <w:rsid w:val="00BD4CD8"/>
    <w:rsid w:val="00BD5068"/>
    <w:rsid w:val="00BD526C"/>
    <w:rsid w:val="00BD5555"/>
    <w:rsid w:val="00BD57E5"/>
    <w:rsid w:val="00BD5D76"/>
    <w:rsid w:val="00BD60B6"/>
    <w:rsid w:val="00BD683E"/>
    <w:rsid w:val="00BD6A29"/>
    <w:rsid w:val="00BD6D22"/>
    <w:rsid w:val="00BD6ED4"/>
    <w:rsid w:val="00BD6F26"/>
    <w:rsid w:val="00BD7464"/>
    <w:rsid w:val="00BD7504"/>
    <w:rsid w:val="00BD78DF"/>
    <w:rsid w:val="00BD7F94"/>
    <w:rsid w:val="00BE0387"/>
    <w:rsid w:val="00BE044C"/>
    <w:rsid w:val="00BE09B4"/>
    <w:rsid w:val="00BE0B11"/>
    <w:rsid w:val="00BE116A"/>
    <w:rsid w:val="00BE1741"/>
    <w:rsid w:val="00BE2078"/>
    <w:rsid w:val="00BE22C8"/>
    <w:rsid w:val="00BE2566"/>
    <w:rsid w:val="00BE2954"/>
    <w:rsid w:val="00BE2B88"/>
    <w:rsid w:val="00BE2FF8"/>
    <w:rsid w:val="00BE3313"/>
    <w:rsid w:val="00BE343D"/>
    <w:rsid w:val="00BE34A3"/>
    <w:rsid w:val="00BE354A"/>
    <w:rsid w:val="00BE35A8"/>
    <w:rsid w:val="00BE3716"/>
    <w:rsid w:val="00BE3A14"/>
    <w:rsid w:val="00BE3C7B"/>
    <w:rsid w:val="00BE3D1A"/>
    <w:rsid w:val="00BE40C7"/>
    <w:rsid w:val="00BE414D"/>
    <w:rsid w:val="00BE44F6"/>
    <w:rsid w:val="00BE4BF0"/>
    <w:rsid w:val="00BE4C85"/>
    <w:rsid w:val="00BE5165"/>
    <w:rsid w:val="00BE5468"/>
    <w:rsid w:val="00BE5827"/>
    <w:rsid w:val="00BE5855"/>
    <w:rsid w:val="00BE5F2B"/>
    <w:rsid w:val="00BE61DA"/>
    <w:rsid w:val="00BE6316"/>
    <w:rsid w:val="00BE66F7"/>
    <w:rsid w:val="00BE69D9"/>
    <w:rsid w:val="00BE7234"/>
    <w:rsid w:val="00BE7CAC"/>
    <w:rsid w:val="00BF00E7"/>
    <w:rsid w:val="00BF010F"/>
    <w:rsid w:val="00BF0141"/>
    <w:rsid w:val="00BF018F"/>
    <w:rsid w:val="00BF0572"/>
    <w:rsid w:val="00BF064B"/>
    <w:rsid w:val="00BF06DA"/>
    <w:rsid w:val="00BF0BA1"/>
    <w:rsid w:val="00BF12E3"/>
    <w:rsid w:val="00BF139D"/>
    <w:rsid w:val="00BF1707"/>
    <w:rsid w:val="00BF1889"/>
    <w:rsid w:val="00BF18CB"/>
    <w:rsid w:val="00BF1B36"/>
    <w:rsid w:val="00BF1B4A"/>
    <w:rsid w:val="00BF1F4C"/>
    <w:rsid w:val="00BF1FCB"/>
    <w:rsid w:val="00BF2168"/>
    <w:rsid w:val="00BF23D2"/>
    <w:rsid w:val="00BF258B"/>
    <w:rsid w:val="00BF2A91"/>
    <w:rsid w:val="00BF2BB0"/>
    <w:rsid w:val="00BF2BBE"/>
    <w:rsid w:val="00BF2CE2"/>
    <w:rsid w:val="00BF2FAB"/>
    <w:rsid w:val="00BF310E"/>
    <w:rsid w:val="00BF3278"/>
    <w:rsid w:val="00BF3E2E"/>
    <w:rsid w:val="00BF3E37"/>
    <w:rsid w:val="00BF45BC"/>
    <w:rsid w:val="00BF460D"/>
    <w:rsid w:val="00BF4621"/>
    <w:rsid w:val="00BF46A4"/>
    <w:rsid w:val="00BF4887"/>
    <w:rsid w:val="00BF49E8"/>
    <w:rsid w:val="00BF4AAF"/>
    <w:rsid w:val="00BF4AB2"/>
    <w:rsid w:val="00BF4AB8"/>
    <w:rsid w:val="00BF4D5B"/>
    <w:rsid w:val="00BF5079"/>
    <w:rsid w:val="00BF52A4"/>
    <w:rsid w:val="00BF5311"/>
    <w:rsid w:val="00BF5811"/>
    <w:rsid w:val="00BF5887"/>
    <w:rsid w:val="00BF59A4"/>
    <w:rsid w:val="00BF59CB"/>
    <w:rsid w:val="00BF5B5E"/>
    <w:rsid w:val="00BF5BBC"/>
    <w:rsid w:val="00BF5C36"/>
    <w:rsid w:val="00BF5E83"/>
    <w:rsid w:val="00BF60A9"/>
    <w:rsid w:val="00BF6394"/>
    <w:rsid w:val="00BF657A"/>
    <w:rsid w:val="00BF672A"/>
    <w:rsid w:val="00BF68CF"/>
    <w:rsid w:val="00BF6924"/>
    <w:rsid w:val="00BF6BE4"/>
    <w:rsid w:val="00BF6C1D"/>
    <w:rsid w:val="00BF6D2E"/>
    <w:rsid w:val="00BF6DAA"/>
    <w:rsid w:val="00BF707E"/>
    <w:rsid w:val="00BF753A"/>
    <w:rsid w:val="00BF7695"/>
    <w:rsid w:val="00BF79D5"/>
    <w:rsid w:val="00BF7B60"/>
    <w:rsid w:val="00C001A7"/>
    <w:rsid w:val="00C0033C"/>
    <w:rsid w:val="00C00CF8"/>
    <w:rsid w:val="00C00F00"/>
    <w:rsid w:val="00C00F3D"/>
    <w:rsid w:val="00C013D8"/>
    <w:rsid w:val="00C01B81"/>
    <w:rsid w:val="00C02ACC"/>
    <w:rsid w:val="00C02E1E"/>
    <w:rsid w:val="00C02EA7"/>
    <w:rsid w:val="00C0300C"/>
    <w:rsid w:val="00C03596"/>
    <w:rsid w:val="00C03AB9"/>
    <w:rsid w:val="00C03D3B"/>
    <w:rsid w:val="00C03F20"/>
    <w:rsid w:val="00C0433B"/>
    <w:rsid w:val="00C04B66"/>
    <w:rsid w:val="00C0535E"/>
    <w:rsid w:val="00C05618"/>
    <w:rsid w:val="00C05AFC"/>
    <w:rsid w:val="00C05F2E"/>
    <w:rsid w:val="00C06860"/>
    <w:rsid w:val="00C06C7F"/>
    <w:rsid w:val="00C06D4C"/>
    <w:rsid w:val="00C07090"/>
    <w:rsid w:val="00C072B9"/>
    <w:rsid w:val="00C073AF"/>
    <w:rsid w:val="00C07555"/>
    <w:rsid w:val="00C07562"/>
    <w:rsid w:val="00C075DE"/>
    <w:rsid w:val="00C079C4"/>
    <w:rsid w:val="00C07C8B"/>
    <w:rsid w:val="00C07E48"/>
    <w:rsid w:val="00C1019B"/>
    <w:rsid w:val="00C10222"/>
    <w:rsid w:val="00C10574"/>
    <w:rsid w:val="00C1076C"/>
    <w:rsid w:val="00C108FC"/>
    <w:rsid w:val="00C10A39"/>
    <w:rsid w:val="00C10D32"/>
    <w:rsid w:val="00C10E0C"/>
    <w:rsid w:val="00C11812"/>
    <w:rsid w:val="00C1187A"/>
    <w:rsid w:val="00C11A7D"/>
    <w:rsid w:val="00C11F34"/>
    <w:rsid w:val="00C1204A"/>
    <w:rsid w:val="00C12534"/>
    <w:rsid w:val="00C1290E"/>
    <w:rsid w:val="00C12CD1"/>
    <w:rsid w:val="00C13236"/>
    <w:rsid w:val="00C13806"/>
    <w:rsid w:val="00C139C5"/>
    <w:rsid w:val="00C13A72"/>
    <w:rsid w:val="00C13F90"/>
    <w:rsid w:val="00C141CD"/>
    <w:rsid w:val="00C143AD"/>
    <w:rsid w:val="00C14951"/>
    <w:rsid w:val="00C14961"/>
    <w:rsid w:val="00C14B44"/>
    <w:rsid w:val="00C14D22"/>
    <w:rsid w:val="00C15503"/>
    <w:rsid w:val="00C155F5"/>
    <w:rsid w:val="00C15739"/>
    <w:rsid w:val="00C15868"/>
    <w:rsid w:val="00C15ABB"/>
    <w:rsid w:val="00C15C5F"/>
    <w:rsid w:val="00C15FD9"/>
    <w:rsid w:val="00C1669D"/>
    <w:rsid w:val="00C16BAF"/>
    <w:rsid w:val="00C16CB3"/>
    <w:rsid w:val="00C16DE6"/>
    <w:rsid w:val="00C16E1D"/>
    <w:rsid w:val="00C16ED5"/>
    <w:rsid w:val="00C16F4A"/>
    <w:rsid w:val="00C16FBE"/>
    <w:rsid w:val="00C17324"/>
    <w:rsid w:val="00C1749B"/>
    <w:rsid w:val="00C17664"/>
    <w:rsid w:val="00C17A7F"/>
    <w:rsid w:val="00C17EE9"/>
    <w:rsid w:val="00C207AE"/>
    <w:rsid w:val="00C20B90"/>
    <w:rsid w:val="00C20DB5"/>
    <w:rsid w:val="00C21140"/>
    <w:rsid w:val="00C21486"/>
    <w:rsid w:val="00C217FB"/>
    <w:rsid w:val="00C21990"/>
    <w:rsid w:val="00C220DF"/>
    <w:rsid w:val="00C22191"/>
    <w:rsid w:val="00C22298"/>
    <w:rsid w:val="00C222C1"/>
    <w:rsid w:val="00C225A6"/>
    <w:rsid w:val="00C226D8"/>
    <w:rsid w:val="00C228D8"/>
    <w:rsid w:val="00C23395"/>
    <w:rsid w:val="00C233CC"/>
    <w:rsid w:val="00C235F0"/>
    <w:rsid w:val="00C2367D"/>
    <w:rsid w:val="00C238DB"/>
    <w:rsid w:val="00C23AA8"/>
    <w:rsid w:val="00C241A7"/>
    <w:rsid w:val="00C24478"/>
    <w:rsid w:val="00C244EB"/>
    <w:rsid w:val="00C246D3"/>
    <w:rsid w:val="00C249DA"/>
    <w:rsid w:val="00C2523C"/>
    <w:rsid w:val="00C25341"/>
    <w:rsid w:val="00C25734"/>
    <w:rsid w:val="00C25818"/>
    <w:rsid w:val="00C264DC"/>
    <w:rsid w:val="00C2680B"/>
    <w:rsid w:val="00C26B83"/>
    <w:rsid w:val="00C2704B"/>
    <w:rsid w:val="00C27132"/>
    <w:rsid w:val="00C2736C"/>
    <w:rsid w:val="00C27ACB"/>
    <w:rsid w:val="00C27FE2"/>
    <w:rsid w:val="00C30327"/>
    <w:rsid w:val="00C304C0"/>
    <w:rsid w:val="00C30B4F"/>
    <w:rsid w:val="00C30D1F"/>
    <w:rsid w:val="00C30D44"/>
    <w:rsid w:val="00C30E2E"/>
    <w:rsid w:val="00C314A7"/>
    <w:rsid w:val="00C31692"/>
    <w:rsid w:val="00C31C08"/>
    <w:rsid w:val="00C321C8"/>
    <w:rsid w:val="00C32415"/>
    <w:rsid w:val="00C324D9"/>
    <w:rsid w:val="00C32A6F"/>
    <w:rsid w:val="00C330D1"/>
    <w:rsid w:val="00C331EE"/>
    <w:rsid w:val="00C33371"/>
    <w:rsid w:val="00C3354B"/>
    <w:rsid w:val="00C3356C"/>
    <w:rsid w:val="00C33800"/>
    <w:rsid w:val="00C33EAF"/>
    <w:rsid w:val="00C34F77"/>
    <w:rsid w:val="00C350A1"/>
    <w:rsid w:val="00C35351"/>
    <w:rsid w:val="00C354A3"/>
    <w:rsid w:val="00C35A9D"/>
    <w:rsid w:val="00C35EFE"/>
    <w:rsid w:val="00C35F9C"/>
    <w:rsid w:val="00C36214"/>
    <w:rsid w:val="00C36467"/>
    <w:rsid w:val="00C364A3"/>
    <w:rsid w:val="00C366CD"/>
    <w:rsid w:val="00C366D8"/>
    <w:rsid w:val="00C36807"/>
    <w:rsid w:val="00C36BD4"/>
    <w:rsid w:val="00C374EC"/>
    <w:rsid w:val="00C375D4"/>
    <w:rsid w:val="00C37BF7"/>
    <w:rsid w:val="00C37FCE"/>
    <w:rsid w:val="00C40659"/>
    <w:rsid w:val="00C41498"/>
    <w:rsid w:val="00C41EA7"/>
    <w:rsid w:val="00C41FB5"/>
    <w:rsid w:val="00C42072"/>
    <w:rsid w:val="00C4214C"/>
    <w:rsid w:val="00C4237A"/>
    <w:rsid w:val="00C424A2"/>
    <w:rsid w:val="00C42918"/>
    <w:rsid w:val="00C42D9B"/>
    <w:rsid w:val="00C42E16"/>
    <w:rsid w:val="00C4335F"/>
    <w:rsid w:val="00C43401"/>
    <w:rsid w:val="00C438FD"/>
    <w:rsid w:val="00C43B46"/>
    <w:rsid w:val="00C43BB5"/>
    <w:rsid w:val="00C43E03"/>
    <w:rsid w:val="00C4470C"/>
    <w:rsid w:val="00C44950"/>
    <w:rsid w:val="00C44955"/>
    <w:rsid w:val="00C453D0"/>
    <w:rsid w:val="00C45C81"/>
    <w:rsid w:val="00C45EB9"/>
    <w:rsid w:val="00C45FE8"/>
    <w:rsid w:val="00C46056"/>
    <w:rsid w:val="00C46091"/>
    <w:rsid w:val="00C46490"/>
    <w:rsid w:val="00C465D8"/>
    <w:rsid w:val="00C4687A"/>
    <w:rsid w:val="00C46977"/>
    <w:rsid w:val="00C46B7A"/>
    <w:rsid w:val="00C46BD8"/>
    <w:rsid w:val="00C46D51"/>
    <w:rsid w:val="00C4705B"/>
    <w:rsid w:val="00C470AF"/>
    <w:rsid w:val="00C474B5"/>
    <w:rsid w:val="00C475CD"/>
    <w:rsid w:val="00C475D7"/>
    <w:rsid w:val="00C47A42"/>
    <w:rsid w:val="00C47BC5"/>
    <w:rsid w:val="00C47C74"/>
    <w:rsid w:val="00C50043"/>
    <w:rsid w:val="00C500EF"/>
    <w:rsid w:val="00C50AAC"/>
    <w:rsid w:val="00C50E00"/>
    <w:rsid w:val="00C50E0F"/>
    <w:rsid w:val="00C50FE0"/>
    <w:rsid w:val="00C51764"/>
    <w:rsid w:val="00C517BA"/>
    <w:rsid w:val="00C52859"/>
    <w:rsid w:val="00C52E26"/>
    <w:rsid w:val="00C53087"/>
    <w:rsid w:val="00C53105"/>
    <w:rsid w:val="00C5312F"/>
    <w:rsid w:val="00C540AA"/>
    <w:rsid w:val="00C54412"/>
    <w:rsid w:val="00C546D0"/>
    <w:rsid w:val="00C54BE9"/>
    <w:rsid w:val="00C54DBF"/>
    <w:rsid w:val="00C550DD"/>
    <w:rsid w:val="00C55739"/>
    <w:rsid w:val="00C55806"/>
    <w:rsid w:val="00C55AB4"/>
    <w:rsid w:val="00C55D21"/>
    <w:rsid w:val="00C562A1"/>
    <w:rsid w:val="00C56306"/>
    <w:rsid w:val="00C564C6"/>
    <w:rsid w:val="00C56754"/>
    <w:rsid w:val="00C5691E"/>
    <w:rsid w:val="00C56DEF"/>
    <w:rsid w:val="00C56EBF"/>
    <w:rsid w:val="00C570A1"/>
    <w:rsid w:val="00C5738A"/>
    <w:rsid w:val="00C602A2"/>
    <w:rsid w:val="00C60891"/>
    <w:rsid w:val="00C6096A"/>
    <w:rsid w:val="00C60D7A"/>
    <w:rsid w:val="00C60E26"/>
    <w:rsid w:val="00C6124F"/>
    <w:rsid w:val="00C61375"/>
    <w:rsid w:val="00C61635"/>
    <w:rsid w:val="00C61A48"/>
    <w:rsid w:val="00C61A87"/>
    <w:rsid w:val="00C61DDF"/>
    <w:rsid w:val="00C61DF5"/>
    <w:rsid w:val="00C61FC2"/>
    <w:rsid w:val="00C61FC4"/>
    <w:rsid w:val="00C62721"/>
    <w:rsid w:val="00C62A20"/>
    <w:rsid w:val="00C62A47"/>
    <w:rsid w:val="00C62A56"/>
    <w:rsid w:val="00C62D7D"/>
    <w:rsid w:val="00C63661"/>
    <w:rsid w:val="00C63852"/>
    <w:rsid w:val="00C63A0E"/>
    <w:rsid w:val="00C64064"/>
    <w:rsid w:val="00C6443D"/>
    <w:rsid w:val="00C645E1"/>
    <w:rsid w:val="00C64834"/>
    <w:rsid w:val="00C64B7F"/>
    <w:rsid w:val="00C64F7D"/>
    <w:rsid w:val="00C654E4"/>
    <w:rsid w:val="00C65502"/>
    <w:rsid w:val="00C657BA"/>
    <w:rsid w:val="00C66D5D"/>
    <w:rsid w:val="00C66F13"/>
    <w:rsid w:val="00C6734C"/>
    <w:rsid w:val="00C673B3"/>
    <w:rsid w:val="00C674AD"/>
    <w:rsid w:val="00C67528"/>
    <w:rsid w:val="00C67CFE"/>
    <w:rsid w:val="00C70060"/>
    <w:rsid w:val="00C70587"/>
    <w:rsid w:val="00C7073B"/>
    <w:rsid w:val="00C70743"/>
    <w:rsid w:val="00C70803"/>
    <w:rsid w:val="00C7090E"/>
    <w:rsid w:val="00C70ED2"/>
    <w:rsid w:val="00C70F92"/>
    <w:rsid w:val="00C710B3"/>
    <w:rsid w:val="00C711ED"/>
    <w:rsid w:val="00C714E7"/>
    <w:rsid w:val="00C71A8D"/>
    <w:rsid w:val="00C71F3E"/>
    <w:rsid w:val="00C720B7"/>
    <w:rsid w:val="00C72820"/>
    <w:rsid w:val="00C72A95"/>
    <w:rsid w:val="00C72D9A"/>
    <w:rsid w:val="00C72EB8"/>
    <w:rsid w:val="00C73792"/>
    <w:rsid w:val="00C73857"/>
    <w:rsid w:val="00C73A3D"/>
    <w:rsid w:val="00C74067"/>
    <w:rsid w:val="00C74370"/>
    <w:rsid w:val="00C74454"/>
    <w:rsid w:val="00C74461"/>
    <w:rsid w:val="00C746D8"/>
    <w:rsid w:val="00C74AB8"/>
    <w:rsid w:val="00C752C1"/>
    <w:rsid w:val="00C75B02"/>
    <w:rsid w:val="00C75DD1"/>
    <w:rsid w:val="00C75E97"/>
    <w:rsid w:val="00C75EB7"/>
    <w:rsid w:val="00C75FED"/>
    <w:rsid w:val="00C760A2"/>
    <w:rsid w:val="00C765A3"/>
    <w:rsid w:val="00C76604"/>
    <w:rsid w:val="00C76841"/>
    <w:rsid w:val="00C76B0C"/>
    <w:rsid w:val="00C76E63"/>
    <w:rsid w:val="00C770BF"/>
    <w:rsid w:val="00C77631"/>
    <w:rsid w:val="00C77810"/>
    <w:rsid w:val="00C7782A"/>
    <w:rsid w:val="00C77CF9"/>
    <w:rsid w:val="00C80080"/>
    <w:rsid w:val="00C802E9"/>
    <w:rsid w:val="00C80E30"/>
    <w:rsid w:val="00C811FF"/>
    <w:rsid w:val="00C815BE"/>
    <w:rsid w:val="00C815C4"/>
    <w:rsid w:val="00C81710"/>
    <w:rsid w:val="00C81BEC"/>
    <w:rsid w:val="00C81E64"/>
    <w:rsid w:val="00C81EAA"/>
    <w:rsid w:val="00C8237A"/>
    <w:rsid w:val="00C829C7"/>
    <w:rsid w:val="00C829E4"/>
    <w:rsid w:val="00C82A2A"/>
    <w:rsid w:val="00C82C5F"/>
    <w:rsid w:val="00C83F6C"/>
    <w:rsid w:val="00C84122"/>
    <w:rsid w:val="00C8435B"/>
    <w:rsid w:val="00C85024"/>
    <w:rsid w:val="00C85265"/>
    <w:rsid w:val="00C853D8"/>
    <w:rsid w:val="00C8601D"/>
    <w:rsid w:val="00C86114"/>
    <w:rsid w:val="00C86357"/>
    <w:rsid w:val="00C8639E"/>
    <w:rsid w:val="00C86C26"/>
    <w:rsid w:val="00C87475"/>
    <w:rsid w:val="00C876F8"/>
    <w:rsid w:val="00C87744"/>
    <w:rsid w:val="00C87F14"/>
    <w:rsid w:val="00C87FA5"/>
    <w:rsid w:val="00C90205"/>
    <w:rsid w:val="00C910DB"/>
    <w:rsid w:val="00C91944"/>
    <w:rsid w:val="00C91990"/>
    <w:rsid w:val="00C91CF2"/>
    <w:rsid w:val="00C91E98"/>
    <w:rsid w:val="00C92DD7"/>
    <w:rsid w:val="00C932E0"/>
    <w:rsid w:val="00C935A5"/>
    <w:rsid w:val="00C938F2"/>
    <w:rsid w:val="00C93BCA"/>
    <w:rsid w:val="00C93DA8"/>
    <w:rsid w:val="00C94029"/>
    <w:rsid w:val="00C940EF"/>
    <w:rsid w:val="00C94161"/>
    <w:rsid w:val="00C942E8"/>
    <w:rsid w:val="00C94B1A"/>
    <w:rsid w:val="00C94BD4"/>
    <w:rsid w:val="00C94CE4"/>
    <w:rsid w:val="00C955E4"/>
    <w:rsid w:val="00C956DD"/>
    <w:rsid w:val="00C95B00"/>
    <w:rsid w:val="00C9602E"/>
    <w:rsid w:val="00C960B4"/>
    <w:rsid w:val="00C96350"/>
    <w:rsid w:val="00C96352"/>
    <w:rsid w:val="00C964FA"/>
    <w:rsid w:val="00C96725"/>
    <w:rsid w:val="00C96A75"/>
    <w:rsid w:val="00C96EE1"/>
    <w:rsid w:val="00C9770A"/>
    <w:rsid w:val="00C97CBC"/>
    <w:rsid w:val="00CA0597"/>
    <w:rsid w:val="00CA0B95"/>
    <w:rsid w:val="00CA0C8F"/>
    <w:rsid w:val="00CA109C"/>
    <w:rsid w:val="00CA1565"/>
    <w:rsid w:val="00CA1DB1"/>
    <w:rsid w:val="00CA21E5"/>
    <w:rsid w:val="00CA2572"/>
    <w:rsid w:val="00CA2B67"/>
    <w:rsid w:val="00CA2CF1"/>
    <w:rsid w:val="00CA3554"/>
    <w:rsid w:val="00CA386B"/>
    <w:rsid w:val="00CA40D8"/>
    <w:rsid w:val="00CA4DCE"/>
    <w:rsid w:val="00CA4E97"/>
    <w:rsid w:val="00CA4F49"/>
    <w:rsid w:val="00CA5040"/>
    <w:rsid w:val="00CA509C"/>
    <w:rsid w:val="00CA515F"/>
    <w:rsid w:val="00CA5237"/>
    <w:rsid w:val="00CA5278"/>
    <w:rsid w:val="00CA5365"/>
    <w:rsid w:val="00CA5685"/>
    <w:rsid w:val="00CA5838"/>
    <w:rsid w:val="00CA59CA"/>
    <w:rsid w:val="00CA5E64"/>
    <w:rsid w:val="00CA6A0F"/>
    <w:rsid w:val="00CA6C6A"/>
    <w:rsid w:val="00CA6E85"/>
    <w:rsid w:val="00CA70D8"/>
    <w:rsid w:val="00CA75EE"/>
    <w:rsid w:val="00CA7F2F"/>
    <w:rsid w:val="00CA7FAE"/>
    <w:rsid w:val="00CB04B9"/>
    <w:rsid w:val="00CB0C09"/>
    <w:rsid w:val="00CB10F8"/>
    <w:rsid w:val="00CB1525"/>
    <w:rsid w:val="00CB16C0"/>
    <w:rsid w:val="00CB188A"/>
    <w:rsid w:val="00CB1CC7"/>
    <w:rsid w:val="00CB1DF6"/>
    <w:rsid w:val="00CB21F7"/>
    <w:rsid w:val="00CB245D"/>
    <w:rsid w:val="00CB24D5"/>
    <w:rsid w:val="00CB24EB"/>
    <w:rsid w:val="00CB29A7"/>
    <w:rsid w:val="00CB2B1B"/>
    <w:rsid w:val="00CB2B43"/>
    <w:rsid w:val="00CB2BA4"/>
    <w:rsid w:val="00CB2F1F"/>
    <w:rsid w:val="00CB3057"/>
    <w:rsid w:val="00CB3079"/>
    <w:rsid w:val="00CB3601"/>
    <w:rsid w:val="00CB3AC3"/>
    <w:rsid w:val="00CB3B41"/>
    <w:rsid w:val="00CB3D5A"/>
    <w:rsid w:val="00CB405E"/>
    <w:rsid w:val="00CB40EE"/>
    <w:rsid w:val="00CB41D1"/>
    <w:rsid w:val="00CB44A9"/>
    <w:rsid w:val="00CB44AF"/>
    <w:rsid w:val="00CB468C"/>
    <w:rsid w:val="00CB4D55"/>
    <w:rsid w:val="00CB4DE5"/>
    <w:rsid w:val="00CB5143"/>
    <w:rsid w:val="00CB539C"/>
    <w:rsid w:val="00CB5AD3"/>
    <w:rsid w:val="00CB6D7A"/>
    <w:rsid w:val="00CB6E40"/>
    <w:rsid w:val="00CB7B98"/>
    <w:rsid w:val="00CC036B"/>
    <w:rsid w:val="00CC053A"/>
    <w:rsid w:val="00CC087B"/>
    <w:rsid w:val="00CC18E7"/>
    <w:rsid w:val="00CC1A61"/>
    <w:rsid w:val="00CC1B78"/>
    <w:rsid w:val="00CC2055"/>
    <w:rsid w:val="00CC22E2"/>
    <w:rsid w:val="00CC239B"/>
    <w:rsid w:val="00CC2D1D"/>
    <w:rsid w:val="00CC3292"/>
    <w:rsid w:val="00CC32B9"/>
    <w:rsid w:val="00CC3615"/>
    <w:rsid w:val="00CC36E5"/>
    <w:rsid w:val="00CC3B72"/>
    <w:rsid w:val="00CC3D25"/>
    <w:rsid w:val="00CC42EB"/>
    <w:rsid w:val="00CC4421"/>
    <w:rsid w:val="00CC46D5"/>
    <w:rsid w:val="00CC4E2D"/>
    <w:rsid w:val="00CC5418"/>
    <w:rsid w:val="00CC5AB1"/>
    <w:rsid w:val="00CC603D"/>
    <w:rsid w:val="00CC6093"/>
    <w:rsid w:val="00CC6337"/>
    <w:rsid w:val="00CC651E"/>
    <w:rsid w:val="00CC6F9E"/>
    <w:rsid w:val="00CC73FA"/>
    <w:rsid w:val="00CC7878"/>
    <w:rsid w:val="00CC7E7F"/>
    <w:rsid w:val="00CC7E81"/>
    <w:rsid w:val="00CD032E"/>
    <w:rsid w:val="00CD0349"/>
    <w:rsid w:val="00CD03A8"/>
    <w:rsid w:val="00CD0426"/>
    <w:rsid w:val="00CD052F"/>
    <w:rsid w:val="00CD0979"/>
    <w:rsid w:val="00CD0C0F"/>
    <w:rsid w:val="00CD0EC0"/>
    <w:rsid w:val="00CD100F"/>
    <w:rsid w:val="00CD124E"/>
    <w:rsid w:val="00CD1473"/>
    <w:rsid w:val="00CD149B"/>
    <w:rsid w:val="00CD15EF"/>
    <w:rsid w:val="00CD162E"/>
    <w:rsid w:val="00CD17AC"/>
    <w:rsid w:val="00CD1C45"/>
    <w:rsid w:val="00CD21B2"/>
    <w:rsid w:val="00CD2560"/>
    <w:rsid w:val="00CD27E5"/>
    <w:rsid w:val="00CD2F35"/>
    <w:rsid w:val="00CD2F52"/>
    <w:rsid w:val="00CD2FD1"/>
    <w:rsid w:val="00CD312D"/>
    <w:rsid w:val="00CD358E"/>
    <w:rsid w:val="00CD35E0"/>
    <w:rsid w:val="00CD3B05"/>
    <w:rsid w:val="00CD3B63"/>
    <w:rsid w:val="00CD3E30"/>
    <w:rsid w:val="00CD40B0"/>
    <w:rsid w:val="00CD42D3"/>
    <w:rsid w:val="00CD4441"/>
    <w:rsid w:val="00CD489B"/>
    <w:rsid w:val="00CD4990"/>
    <w:rsid w:val="00CD4A7E"/>
    <w:rsid w:val="00CD4EE6"/>
    <w:rsid w:val="00CD4FC6"/>
    <w:rsid w:val="00CD5ECB"/>
    <w:rsid w:val="00CD612E"/>
    <w:rsid w:val="00CD6424"/>
    <w:rsid w:val="00CD6818"/>
    <w:rsid w:val="00CD6A4B"/>
    <w:rsid w:val="00CD6BDF"/>
    <w:rsid w:val="00CD6E78"/>
    <w:rsid w:val="00CD74A9"/>
    <w:rsid w:val="00CD7545"/>
    <w:rsid w:val="00CD7AA8"/>
    <w:rsid w:val="00CD7F69"/>
    <w:rsid w:val="00CE007A"/>
    <w:rsid w:val="00CE045E"/>
    <w:rsid w:val="00CE05A7"/>
    <w:rsid w:val="00CE0700"/>
    <w:rsid w:val="00CE0876"/>
    <w:rsid w:val="00CE11B5"/>
    <w:rsid w:val="00CE14AB"/>
    <w:rsid w:val="00CE151B"/>
    <w:rsid w:val="00CE1667"/>
    <w:rsid w:val="00CE193A"/>
    <w:rsid w:val="00CE199C"/>
    <w:rsid w:val="00CE1DFA"/>
    <w:rsid w:val="00CE2439"/>
    <w:rsid w:val="00CE2920"/>
    <w:rsid w:val="00CE2AA6"/>
    <w:rsid w:val="00CE2BAE"/>
    <w:rsid w:val="00CE2E09"/>
    <w:rsid w:val="00CE2EA9"/>
    <w:rsid w:val="00CE4482"/>
    <w:rsid w:val="00CE48CC"/>
    <w:rsid w:val="00CE4915"/>
    <w:rsid w:val="00CE4BA0"/>
    <w:rsid w:val="00CE4F49"/>
    <w:rsid w:val="00CE5163"/>
    <w:rsid w:val="00CE5794"/>
    <w:rsid w:val="00CE589B"/>
    <w:rsid w:val="00CE5B38"/>
    <w:rsid w:val="00CE619B"/>
    <w:rsid w:val="00CE6451"/>
    <w:rsid w:val="00CE69F9"/>
    <w:rsid w:val="00CE6E6C"/>
    <w:rsid w:val="00CE6E72"/>
    <w:rsid w:val="00CE71AD"/>
    <w:rsid w:val="00CE74A6"/>
    <w:rsid w:val="00CE7575"/>
    <w:rsid w:val="00CF025C"/>
    <w:rsid w:val="00CF06E9"/>
    <w:rsid w:val="00CF095E"/>
    <w:rsid w:val="00CF0AEB"/>
    <w:rsid w:val="00CF1065"/>
    <w:rsid w:val="00CF1286"/>
    <w:rsid w:val="00CF15B0"/>
    <w:rsid w:val="00CF1A10"/>
    <w:rsid w:val="00CF1C48"/>
    <w:rsid w:val="00CF1DEF"/>
    <w:rsid w:val="00CF1E86"/>
    <w:rsid w:val="00CF25EF"/>
    <w:rsid w:val="00CF2949"/>
    <w:rsid w:val="00CF3071"/>
    <w:rsid w:val="00CF32CB"/>
    <w:rsid w:val="00CF3929"/>
    <w:rsid w:val="00CF42A9"/>
    <w:rsid w:val="00CF4709"/>
    <w:rsid w:val="00CF4B72"/>
    <w:rsid w:val="00CF4BE3"/>
    <w:rsid w:val="00CF4FE1"/>
    <w:rsid w:val="00CF5155"/>
    <w:rsid w:val="00CF5F1E"/>
    <w:rsid w:val="00CF61A3"/>
    <w:rsid w:val="00CF6373"/>
    <w:rsid w:val="00CF6686"/>
    <w:rsid w:val="00CF6C38"/>
    <w:rsid w:val="00CF6E97"/>
    <w:rsid w:val="00CF7270"/>
    <w:rsid w:val="00CF749C"/>
    <w:rsid w:val="00CF74A9"/>
    <w:rsid w:val="00CF7646"/>
    <w:rsid w:val="00CF7E20"/>
    <w:rsid w:val="00D00098"/>
    <w:rsid w:val="00D000C3"/>
    <w:rsid w:val="00D006A9"/>
    <w:rsid w:val="00D0084F"/>
    <w:rsid w:val="00D00A1C"/>
    <w:rsid w:val="00D0112A"/>
    <w:rsid w:val="00D01178"/>
    <w:rsid w:val="00D01B49"/>
    <w:rsid w:val="00D01B65"/>
    <w:rsid w:val="00D01D91"/>
    <w:rsid w:val="00D01E0B"/>
    <w:rsid w:val="00D01F26"/>
    <w:rsid w:val="00D03482"/>
    <w:rsid w:val="00D03889"/>
    <w:rsid w:val="00D03F13"/>
    <w:rsid w:val="00D0410C"/>
    <w:rsid w:val="00D04202"/>
    <w:rsid w:val="00D04502"/>
    <w:rsid w:val="00D0499B"/>
    <w:rsid w:val="00D04A5F"/>
    <w:rsid w:val="00D04C77"/>
    <w:rsid w:val="00D04E6C"/>
    <w:rsid w:val="00D05797"/>
    <w:rsid w:val="00D057D9"/>
    <w:rsid w:val="00D065E4"/>
    <w:rsid w:val="00D06BB7"/>
    <w:rsid w:val="00D06CE4"/>
    <w:rsid w:val="00D06ECE"/>
    <w:rsid w:val="00D06FD9"/>
    <w:rsid w:val="00D07894"/>
    <w:rsid w:val="00D10120"/>
    <w:rsid w:val="00D107C2"/>
    <w:rsid w:val="00D10B4E"/>
    <w:rsid w:val="00D10C5B"/>
    <w:rsid w:val="00D10F93"/>
    <w:rsid w:val="00D1184A"/>
    <w:rsid w:val="00D12395"/>
    <w:rsid w:val="00D12675"/>
    <w:rsid w:val="00D12904"/>
    <w:rsid w:val="00D12B95"/>
    <w:rsid w:val="00D12E06"/>
    <w:rsid w:val="00D1316B"/>
    <w:rsid w:val="00D13737"/>
    <w:rsid w:val="00D13B14"/>
    <w:rsid w:val="00D13D04"/>
    <w:rsid w:val="00D1405F"/>
    <w:rsid w:val="00D14495"/>
    <w:rsid w:val="00D1474C"/>
    <w:rsid w:val="00D149D9"/>
    <w:rsid w:val="00D14A03"/>
    <w:rsid w:val="00D14DF9"/>
    <w:rsid w:val="00D15CDD"/>
    <w:rsid w:val="00D15DD2"/>
    <w:rsid w:val="00D15EAC"/>
    <w:rsid w:val="00D15EBA"/>
    <w:rsid w:val="00D16166"/>
    <w:rsid w:val="00D167DD"/>
    <w:rsid w:val="00D16911"/>
    <w:rsid w:val="00D16914"/>
    <w:rsid w:val="00D16ED8"/>
    <w:rsid w:val="00D16EF1"/>
    <w:rsid w:val="00D17055"/>
    <w:rsid w:val="00D1730C"/>
    <w:rsid w:val="00D174AF"/>
    <w:rsid w:val="00D176E0"/>
    <w:rsid w:val="00D17744"/>
    <w:rsid w:val="00D17904"/>
    <w:rsid w:val="00D17D35"/>
    <w:rsid w:val="00D17F9B"/>
    <w:rsid w:val="00D200AB"/>
    <w:rsid w:val="00D202F6"/>
    <w:rsid w:val="00D2038C"/>
    <w:rsid w:val="00D20719"/>
    <w:rsid w:val="00D208A1"/>
    <w:rsid w:val="00D21177"/>
    <w:rsid w:val="00D21182"/>
    <w:rsid w:val="00D213AF"/>
    <w:rsid w:val="00D21AE6"/>
    <w:rsid w:val="00D21DC8"/>
    <w:rsid w:val="00D2211B"/>
    <w:rsid w:val="00D22199"/>
    <w:rsid w:val="00D2234F"/>
    <w:rsid w:val="00D223AD"/>
    <w:rsid w:val="00D2245F"/>
    <w:rsid w:val="00D2257C"/>
    <w:rsid w:val="00D22E22"/>
    <w:rsid w:val="00D22E91"/>
    <w:rsid w:val="00D2313A"/>
    <w:rsid w:val="00D232C3"/>
    <w:rsid w:val="00D23974"/>
    <w:rsid w:val="00D23D7A"/>
    <w:rsid w:val="00D24112"/>
    <w:rsid w:val="00D2442D"/>
    <w:rsid w:val="00D2481A"/>
    <w:rsid w:val="00D24829"/>
    <w:rsid w:val="00D24CE6"/>
    <w:rsid w:val="00D24E3A"/>
    <w:rsid w:val="00D24FCE"/>
    <w:rsid w:val="00D2587D"/>
    <w:rsid w:val="00D25FEB"/>
    <w:rsid w:val="00D2607B"/>
    <w:rsid w:val="00D26960"/>
    <w:rsid w:val="00D26963"/>
    <w:rsid w:val="00D26E2E"/>
    <w:rsid w:val="00D27030"/>
    <w:rsid w:val="00D27A94"/>
    <w:rsid w:val="00D27DDD"/>
    <w:rsid w:val="00D27FC9"/>
    <w:rsid w:val="00D306B0"/>
    <w:rsid w:val="00D3099D"/>
    <w:rsid w:val="00D30A03"/>
    <w:rsid w:val="00D30A32"/>
    <w:rsid w:val="00D30BC6"/>
    <w:rsid w:val="00D314D8"/>
    <w:rsid w:val="00D31513"/>
    <w:rsid w:val="00D31691"/>
    <w:rsid w:val="00D3191D"/>
    <w:rsid w:val="00D31AB4"/>
    <w:rsid w:val="00D31B31"/>
    <w:rsid w:val="00D31C6D"/>
    <w:rsid w:val="00D32671"/>
    <w:rsid w:val="00D32D63"/>
    <w:rsid w:val="00D3314A"/>
    <w:rsid w:val="00D33380"/>
    <w:rsid w:val="00D33908"/>
    <w:rsid w:val="00D339D8"/>
    <w:rsid w:val="00D33CC4"/>
    <w:rsid w:val="00D34556"/>
    <w:rsid w:val="00D34808"/>
    <w:rsid w:val="00D34AB1"/>
    <w:rsid w:val="00D34FB8"/>
    <w:rsid w:val="00D3519A"/>
    <w:rsid w:val="00D3524B"/>
    <w:rsid w:val="00D35274"/>
    <w:rsid w:val="00D354D8"/>
    <w:rsid w:val="00D362C4"/>
    <w:rsid w:val="00D36434"/>
    <w:rsid w:val="00D36A5F"/>
    <w:rsid w:val="00D36DE8"/>
    <w:rsid w:val="00D36F7A"/>
    <w:rsid w:val="00D37229"/>
    <w:rsid w:val="00D373C2"/>
    <w:rsid w:val="00D3760A"/>
    <w:rsid w:val="00D3790F"/>
    <w:rsid w:val="00D37CF7"/>
    <w:rsid w:val="00D37E03"/>
    <w:rsid w:val="00D37EA4"/>
    <w:rsid w:val="00D40384"/>
    <w:rsid w:val="00D40478"/>
    <w:rsid w:val="00D4084C"/>
    <w:rsid w:val="00D40E0F"/>
    <w:rsid w:val="00D40E57"/>
    <w:rsid w:val="00D412DE"/>
    <w:rsid w:val="00D41EC5"/>
    <w:rsid w:val="00D420EA"/>
    <w:rsid w:val="00D427BB"/>
    <w:rsid w:val="00D427F8"/>
    <w:rsid w:val="00D429B5"/>
    <w:rsid w:val="00D42A48"/>
    <w:rsid w:val="00D42D03"/>
    <w:rsid w:val="00D43888"/>
    <w:rsid w:val="00D43BB3"/>
    <w:rsid w:val="00D4408C"/>
    <w:rsid w:val="00D44551"/>
    <w:rsid w:val="00D44907"/>
    <w:rsid w:val="00D4518C"/>
    <w:rsid w:val="00D45755"/>
    <w:rsid w:val="00D462C5"/>
    <w:rsid w:val="00D466FB"/>
    <w:rsid w:val="00D469CB"/>
    <w:rsid w:val="00D46A2F"/>
    <w:rsid w:val="00D46BF9"/>
    <w:rsid w:val="00D46D86"/>
    <w:rsid w:val="00D46FA3"/>
    <w:rsid w:val="00D47295"/>
    <w:rsid w:val="00D47339"/>
    <w:rsid w:val="00D473C6"/>
    <w:rsid w:val="00D47741"/>
    <w:rsid w:val="00D501CC"/>
    <w:rsid w:val="00D5066E"/>
    <w:rsid w:val="00D510A0"/>
    <w:rsid w:val="00D51134"/>
    <w:rsid w:val="00D5149B"/>
    <w:rsid w:val="00D51B4D"/>
    <w:rsid w:val="00D51C36"/>
    <w:rsid w:val="00D5201E"/>
    <w:rsid w:val="00D52022"/>
    <w:rsid w:val="00D5205E"/>
    <w:rsid w:val="00D528B8"/>
    <w:rsid w:val="00D52DB4"/>
    <w:rsid w:val="00D52DDA"/>
    <w:rsid w:val="00D52FC2"/>
    <w:rsid w:val="00D535A7"/>
    <w:rsid w:val="00D53699"/>
    <w:rsid w:val="00D53B46"/>
    <w:rsid w:val="00D53DA1"/>
    <w:rsid w:val="00D53E46"/>
    <w:rsid w:val="00D545D1"/>
    <w:rsid w:val="00D54924"/>
    <w:rsid w:val="00D549AD"/>
    <w:rsid w:val="00D54B83"/>
    <w:rsid w:val="00D54CE2"/>
    <w:rsid w:val="00D552F3"/>
    <w:rsid w:val="00D55B8D"/>
    <w:rsid w:val="00D55C0F"/>
    <w:rsid w:val="00D55C4C"/>
    <w:rsid w:val="00D5618A"/>
    <w:rsid w:val="00D56323"/>
    <w:rsid w:val="00D56532"/>
    <w:rsid w:val="00D566E6"/>
    <w:rsid w:val="00D56C56"/>
    <w:rsid w:val="00D56FDB"/>
    <w:rsid w:val="00D571C8"/>
    <w:rsid w:val="00D573A1"/>
    <w:rsid w:val="00D574A3"/>
    <w:rsid w:val="00D57679"/>
    <w:rsid w:val="00D57941"/>
    <w:rsid w:val="00D57B1B"/>
    <w:rsid w:val="00D60331"/>
    <w:rsid w:val="00D606A3"/>
    <w:rsid w:val="00D6098D"/>
    <w:rsid w:val="00D61148"/>
    <w:rsid w:val="00D61DEA"/>
    <w:rsid w:val="00D61EDA"/>
    <w:rsid w:val="00D61F17"/>
    <w:rsid w:val="00D61FD1"/>
    <w:rsid w:val="00D620CA"/>
    <w:rsid w:val="00D6238F"/>
    <w:rsid w:val="00D623E0"/>
    <w:rsid w:val="00D6283C"/>
    <w:rsid w:val="00D62A09"/>
    <w:rsid w:val="00D62DCB"/>
    <w:rsid w:val="00D632D7"/>
    <w:rsid w:val="00D632F5"/>
    <w:rsid w:val="00D63439"/>
    <w:rsid w:val="00D63720"/>
    <w:rsid w:val="00D638A1"/>
    <w:rsid w:val="00D63CC5"/>
    <w:rsid w:val="00D63D66"/>
    <w:rsid w:val="00D63FD6"/>
    <w:rsid w:val="00D64195"/>
    <w:rsid w:val="00D641D3"/>
    <w:rsid w:val="00D646F9"/>
    <w:rsid w:val="00D6488D"/>
    <w:rsid w:val="00D6492D"/>
    <w:rsid w:val="00D64A81"/>
    <w:rsid w:val="00D64D89"/>
    <w:rsid w:val="00D650E2"/>
    <w:rsid w:val="00D6538C"/>
    <w:rsid w:val="00D65AB8"/>
    <w:rsid w:val="00D65EA7"/>
    <w:rsid w:val="00D65F88"/>
    <w:rsid w:val="00D662A6"/>
    <w:rsid w:val="00D665A2"/>
    <w:rsid w:val="00D665E0"/>
    <w:rsid w:val="00D668C6"/>
    <w:rsid w:val="00D66D96"/>
    <w:rsid w:val="00D67551"/>
    <w:rsid w:val="00D6788A"/>
    <w:rsid w:val="00D67969"/>
    <w:rsid w:val="00D7016C"/>
    <w:rsid w:val="00D70248"/>
    <w:rsid w:val="00D704E3"/>
    <w:rsid w:val="00D70EA1"/>
    <w:rsid w:val="00D71452"/>
    <w:rsid w:val="00D715F5"/>
    <w:rsid w:val="00D7196F"/>
    <w:rsid w:val="00D719CA"/>
    <w:rsid w:val="00D71D09"/>
    <w:rsid w:val="00D720AF"/>
    <w:rsid w:val="00D7214C"/>
    <w:rsid w:val="00D72300"/>
    <w:rsid w:val="00D72369"/>
    <w:rsid w:val="00D7242A"/>
    <w:rsid w:val="00D72A34"/>
    <w:rsid w:val="00D72A58"/>
    <w:rsid w:val="00D72F99"/>
    <w:rsid w:val="00D736E7"/>
    <w:rsid w:val="00D73717"/>
    <w:rsid w:val="00D74387"/>
    <w:rsid w:val="00D745A8"/>
    <w:rsid w:val="00D74A69"/>
    <w:rsid w:val="00D74ACE"/>
    <w:rsid w:val="00D74FA1"/>
    <w:rsid w:val="00D75995"/>
    <w:rsid w:val="00D75EC4"/>
    <w:rsid w:val="00D761B0"/>
    <w:rsid w:val="00D762E0"/>
    <w:rsid w:val="00D76306"/>
    <w:rsid w:val="00D76658"/>
    <w:rsid w:val="00D76C48"/>
    <w:rsid w:val="00D76DA8"/>
    <w:rsid w:val="00D7702D"/>
    <w:rsid w:val="00D7712A"/>
    <w:rsid w:val="00D7713E"/>
    <w:rsid w:val="00D771AF"/>
    <w:rsid w:val="00D7727E"/>
    <w:rsid w:val="00D773ED"/>
    <w:rsid w:val="00D775BE"/>
    <w:rsid w:val="00D7767D"/>
    <w:rsid w:val="00D776DB"/>
    <w:rsid w:val="00D7771D"/>
    <w:rsid w:val="00D77A65"/>
    <w:rsid w:val="00D77FF7"/>
    <w:rsid w:val="00D8064F"/>
    <w:rsid w:val="00D80E46"/>
    <w:rsid w:val="00D8143B"/>
    <w:rsid w:val="00D81472"/>
    <w:rsid w:val="00D81490"/>
    <w:rsid w:val="00D815C5"/>
    <w:rsid w:val="00D81BDC"/>
    <w:rsid w:val="00D81C6C"/>
    <w:rsid w:val="00D82574"/>
    <w:rsid w:val="00D827D9"/>
    <w:rsid w:val="00D828D3"/>
    <w:rsid w:val="00D832AD"/>
    <w:rsid w:val="00D83501"/>
    <w:rsid w:val="00D83A49"/>
    <w:rsid w:val="00D83C21"/>
    <w:rsid w:val="00D84590"/>
    <w:rsid w:val="00D8459C"/>
    <w:rsid w:val="00D84707"/>
    <w:rsid w:val="00D84966"/>
    <w:rsid w:val="00D84EAE"/>
    <w:rsid w:val="00D85021"/>
    <w:rsid w:val="00D854AF"/>
    <w:rsid w:val="00D8552D"/>
    <w:rsid w:val="00D859DD"/>
    <w:rsid w:val="00D85D5F"/>
    <w:rsid w:val="00D85DCF"/>
    <w:rsid w:val="00D85F6F"/>
    <w:rsid w:val="00D862C1"/>
    <w:rsid w:val="00D866B5"/>
    <w:rsid w:val="00D86B05"/>
    <w:rsid w:val="00D87032"/>
    <w:rsid w:val="00D871D7"/>
    <w:rsid w:val="00D8744B"/>
    <w:rsid w:val="00D879EB"/>
    <w:rsid w:val="00D87A76"/>
    <w:rsid w:val="00D87ACE"/>
    <w:rsid w:val="00D87F7D"/>
    <w:rsid w:val="00D90831"/>
    <w:rsid w:val="00D90B17"/>
    <w:rsid w:val="00D90D28"/>
    <w:rsid w:val="00D90D9E"/>
    <w:rsid w:val="00D90F47"/>
    <w:rsid w:val="00D914B0"/>
    <w:rsid w:val="00D91990"/>
    <w:rsid w:val="00D92114"/>
    <w:rsid w:val="00D9258B"/>
    <w:rsid w:val="00D92D5E"/>
    <w:rsid w:val="00D92DEF"/>
    <w:rsid w:val="00D92E54"/>
    <w:rsid w:val="00D92FD8"/>
    <w:rsid w:val="00D930B1"/>
    <w:rsid w:val="00D934E2"/>
    <w:rsid w:val="00D93D2C"/>
    <w:rsid w:val="00D94983"/>
    <w:rsid w:val="00D94D01"/>
    <w:rsid w:val="00D952AE"/>
    <w:rsid w:val="00D953D9"/>
    <w:rsid w:val="00D954DB"/>
    <w:rsid w:val="00D95F2D"/>
    <w:rsid w:val="00D962C0"/>
    <w:rsid w:val="00D96433"/>
    <w:rsid w:val="00D964C3"/>
    <w:rsid w:val="00D96A34"/>
    <w:rsid w:val="00D971D1"/>
    <w:rsid w:val="00D97404"/>
    <w:rsid w:val="00D975A5"/>
    <w:rsid w:val="00D97A35"/>
    <w:rsid w:val="00D97A76"/>
    <w:rsid w:val="00D97B6D"/>
    <w:rsid w:val="00D97EB3"/>
    <w:rsid w:val="00DA002B"/>
    <w:rsid w:val="00DA00FF"/>
    <w:rsid w:val="00DA0158"/>
    <w:rsid w:val="00DA0184"/>
    <w:rsid w:val="00DA0A8B"/>
    <w:rsid w:val="00DA0BC2"/>
    <w:rsid w:val="00DA0EE5"/>
    <w:rsid w:val="00DA116D"/>
    <w:rsid w:val="00DA12ED"/>
    <w:rsid w:val="00DA1600"/>
    <w:rsid w:val="00DA2162"/>
    <w:rsid w:val="00DA21EC"/>
    <w:rsid w:val="00DA2303"/>
    <w:rsid w:val="00DA2C50"/>
    <w:rsid w:val="00DA2D8E"/>
    <w:rsid w:val="00DA323D"/>
    <w:rsid w:val="00DA4CF3"/>
    <w:rsid w:val="00DA4DEC"/>
    <w:rsid w:val="00DA4FB4"/>
    <w:rsid w:val="00DA5154"/>
    <w:rsid w:val="00DA5245"/>
    <w:rsid w:val="00DA54E4"/>
    <w:rsid w:val="00DA5BDE"/>
    <w:rsid w:val="00DA5D68"/>
    <w:rsid w:val="00DA5F72"/>
    <w:rsid w:val="00DA5F8A"/>
    <w:rsid w:val="00DA62CD"/>
    <w:rsid w:val="00DA6A97"/>
    <w:rsid w:val="00DA6C98"/>
    <w:rsid w:val="00DA6FB5"/>
    <w:rsid w:val="00DA71CB"/>
    <w:rsid w:val="00DA7242"/>
    <w:rsid w:val="00DA7288"/>
    <w:rsid w:val="00DA7369"/>
    <w:rsid w:val="00DA78DF"/>
    <w:rsid w:val="00DA7B14"/>
    <w:rsid w:val="00DA7ECB"/>
    <w:rsid w:val="00DA7FC5"/>
    <w:rsid w:val="00DB0419"/>
    <w:rsid w:val="00DB081D"/>
    <w:rsid w:val="00DB0E1A"/>
    <w:rsid w:val="00DB14A0"/>
    <w:rsid w:val="00DB1915"/>
    <w:rsid w:val="00DB1C03"/>
    <w:rsid w:val="00DB1CD5"/>
    <w:rsid w:val="00DB2236"/>
    <w:rsid w:val="00DB2605"/>
    <w:rsid w:val="00DB27B5"/>
    <w:rsid w:val="00DB2828"/>
    <w:rsid w:val="00DB29BF"/>
    <w:rsid w:val="00DB2C2C"/>
    <w:rsid w:val="00DB2E47"/>
    <w:rsid w:val="00DB3221"/>
    <w:rsid w:val="00DB3A75"/>
    <w:rsid w:val="00DB3CCC"/>
    <w:rsid w:val="00DB452A"/>
    <w:rsid w:val="00DB4A67"/>
    <w:rsid w:val="00DB4C54"/>
    <w:rsid w:val="00DB4FA3"/>
    <w:rsid w:val="00DB51EB"/>
    <w:rsid w:val="00DB5328"/>
    <w:rsid w:val="00DB568D"/>
    <w:rsid w:val="00DB57B7"/>
    <w:rsid w:val="00DB5D2E"/>
    <w:rsid w:val="00DB5E07"/>
    <w:rsid w:val="00DB60CD"/>
    <w:rsid w:val="00DB67EC"/>
    <w:rsid w:val="00DB6818"/>
    <w:rsid w:val="00DB6A75"/>
    <w:rsid w:val="00DB6B58"/>
    <w:rsid w:val="00DB7039"/>
    <w:rsid w:val="00DB71CB"/>
    <w:rsid w:val="00DB78A8"/>
    <w:rsid w:val="00DB7A33"/>
    <w:rsid w:val="00DB7B4F"/>
    <w:rsid w:val="00DB7ED9"/>
    <w:rsid w:val="00DC0576"/>
    <w:rsid w:val="00DC0EF1"/>
    <w:rsid w:val="00DC1838"/>
    <w:rsid w:val="00DC199E"/>
    <w:rsid w:val="00DC2304"/>
    <w:rsid w:val="00DC23A0"/>
    <w:rsid w:val="00DC2504"/>
    <w:rsid w:val="00DC26F7"/>
    <w:rsid w:val="00DC3076"/>
    <w:rsid w:val="00DC347C"/>
    <w:rsid w:val="00DC34F3"/>
    <w:rsid w:val="00DC3637"/>
    <w:rsid w:val="00DC3932"/>
    <w:rsid w:val="00DC3B30"/>
    <w:rsid w:val="00DC3FC5"/>
    <w:rsid w:val="00DC40F4"/>
    <w:rsid w:val="00DC4394"/>
    <w:rsid w:val="00DC44CF"/>
    <w:rsid w:val="00DC45DE"/>
    <w:rsid w:val="00DC4664"/>
    <w:rsid w:val="00DC4A70"/>
    <w:rsid w:val="00DC4C47"/>
    <w:rsid w:val="00DC5119"/>
    <w:rsid w:val="00DC51C4"/>
    <w:rsid w:val="00DC5206"/>
    <w:rsid w:val="00DC5970"/>
    <w:rsid w:val="00DC6373"/>
    <w:rsid w:val="00DC6487"/>
    <w:rsid w:val="00DC6DFA"/>
    <w:rsid w:val="00DC721D"/>
    <w:rsid w:val="00DC725F"/>
    <w:rsid w:val="00DC734F"/>
    <w:rsid w:val="00DC76F1"/>
    <w:rsid w:val="00DC7B0B"/>
    <w:rsid w:val="00DC7D39"/>
    <w:rsid w:val="00DC7D60"/>
    <w:rsid w:val="00DD0205"/>
    <w:rsid w:val="00DD06BD"/>
    <w:rsid w:val="00DD0A7B"/>
    <w:rsid w:val="00DD0A7F"/>
    <w:rsid w:val="00DD0CD4"/>
    <w:rsid w:val="00DD0CFA"/>
    <w:rsid w:val="00DD0EB3"/>
    <w:rsid w:val="00DD14F9"/>
    <w:rsid w:val="00DD18E1"/>
    <w:rsid w:val="00DD1E42"/>
    <w:rsid w:val="00DD1FB1"/>
    <w:rsid w:val="00DD2434"/>
    <w:rsid w:val="00DD2A03"/>
    <w:rsid w:val="00DD3555"/>
    <w:rsid w:val="00DD3708"/>
    <w:rsid w:val="00DD3711"/>
    <w:rsid w:val="00DD3981"/>
    <w:rsid w:val="00DD3A1B"/>
    <w:rsid w:val="00DD3AE7"/>
    <w:rsid w:val="00DD3E51"/>
    <w:rsid w:val="00DD3FE1"/>
    <w:rsid w:val="00DD42AE"/>
    <w:rsid w:val="00DD4B19"/>
    <w:rsid w:val="00DD51D6"/>
    <w:rsid w:val="00DD5B98"/>
    <w:rsid w:val="00DD5FA5"/>
    <w:rsid w:val="00DD6274"/>
    <w:rsid w:val="00DD6359"/>
    <w:rsid w:val="00DD6E6A"/>
    <w:rsid w:val="00DD6F65"/>
    <w:rsid w:val="00DD73B9"/>
    <w:rsid w:val="00DD7B48"/>
    <w:rsid w:val="00DD7E0A"/>
    <w:rsid w:val="00DE0216"/>
    <w:rsid w:val="00DE021D"/>
    <w:rsid w:val="00DE086C"/>
    <w:rsid w:val="00DE0AEE"/>
    <w:rsid w:val="00DE0B28"/>
    <w:rsid w:val="00DE0DE0"/>
    <w:rsid w:val="00DE107D"/>
    <w:rsid w:val="00DE1311"/>
    <w:rsid w:val="00DE14D8"/>
    <w:rsid w:val="00DE177D"/>
    <w:rsid w:val="00DE20FB"/>
    <w:rsid w:val="00DE2247"/>
    <w:rsid w:val="00DE2494"/>
    <w:rsid w:val="00DE27ED"/>
    <w:rsid w:val="00DE2C25"/>
    <w:rsid w:val="00DE2E38"/>
    <w:rsid w:val="00DE334F"/>
    <w:rsid w:val="00DE3E49"/>
    <w:rsid w:val="00DE43ED"/>
    <w:rsid w:val="00DE4AE5"/>
    <w:rsid w:val="00DE4BD8"/>
    <w:rsid w:val="00DE4E44"/>
    <w:rsid w:val="00DE4F46"/>
    <w:rsid w:val="00DE5052"/>
    <w:rsid w:val="00DE5551"/>
    <w:rsid w:val="00DE5A51"/>
    <w:rsid w:val="00DE5DE6"/>
    <w:rsid w:val="00DE6654"/>
    <w:rsid w:val="00DE68AB"/>
    <w:rsid w:val="00DE6E23"/>
    <w:rsid w:val="00DE7087"/>
    <w:rsid w:val="00DE7B96"/>
    <w:rsid w:val="00DE7BBC"/>
    <w:rsid w:val="00DE7D0A"/>
    <w:rsid w:val="00DF00F0"/>
    <w:rsid w:val="00DF02C9"/>
    <w:rsid w:val="00DF03D9"/>
    <w:rsid w:val="00DF06AF"/>
    <w:rsid w:val="00DF0819"/>
    <w:rsid w:val="00DF09EE"/>
    <w:rsid w:val="00DF119A"/>
    <w:rsid w:val="00DF1599"/>
    <w:rsid w:val="00DF230C"/>
    <w:rsid w:val="00DF2440"/>
    <w:rsid w:val="00DF24C0"/>
    <w:rsid w:val="00DF26EA"/>
    <w:rsid w:val="00DF2913"/>
    <w:rsid w:val="00DF2C92"/>
    <w:rsid w:val="00DF326B"/>
    <w:rsid w:val="00DF33B2"/>
    <w:rsid w:val="00DF3C85"/>
    <w:rsid w:val="00DF3F48"/>
    <w:rsid w:val="00DF4595"/>
    <w:rsid w:val="00DF4A9A"/>
    <w:rsid w:val="00DF4CE3"/>
    <w:rsid w:val="00DF5751"/>
    <w:rsid w:val="00DF5B36"/>
    <w:rsid w:val="00DF5DE7"/>
    <w:rsid w:val="00DF5EAA"/>
    <w:rsid w:val="00DF67FE"/>
    <w:rsid w:val="00DF68C8"/>
    <w:rsid w:val="00DF7127"/>
    <w:rsid w:val="00DF7333"/>
    <w:rsid w:val="00DF741A"/>
    <w:rsid w:val="00DF77A0"/>
    <w:rsid w:val="00DF7B48"/>
    <w:rsid w:val="00DF7FAB"/>
    <w:rsid w:val="00E00247"/>
    <w:rsid w:val="00E00E11"/>
    <w:rsid w:val="00E01138"/>
    <w:rsid w:val="00E0125F"/>
    <w:rsid w:val="00E012D7"/>
    <w:rsid w:val="00E01BBA"/>
    <w:rsid w:val="00E021CC"/>
    <w:rsid w:val="00E02579"/>
    <w:rsid w:val="00E0324A"/>
    <w:rsid w:val="00E035E9"/>
    <w:rsid w:val="00E0440A"/>
    <w:rsid w:val="00E046D1"/>
    <w:rsid w:val="00E0504A"/>
    <w:rsid w:val="00E0527D"/>
    <w:rsid w:val="00E05527"/>
    <w:rsid w:val="00E05663"/>
    <w:rsid w:val="00E0588B"/>
    <w:rsid w:val="00E05B97"/>
    <w:rsid w:val="00E05EFB"/>
    <w:rsid w:val="00E05F38"/>
    <w:rsid w:val="00E06473"/>
    <w:rsid w:val="00E069DA"/>
    <w:rsid w:val="00E06CEE"/>
    <w:rsid w:val="00E07095"/>
    <w:rsid w:val="00E07128"/>
    <w:rsid w:val="00E0716C"/>
    <w:rsid w:val="00E075A9"/>
    <w:rsid w:val="00E07E68"/>
    <w:rsid w:val="00E105EE"/>
    <w:rsid w:val="00E10C9A"/>
    <w:rsid w:val="00E10D25"/>
    <w:rsid w:val="00E10E3C"/>
    <w:rsid w:val="00E111F4"/>
    <w:rsid w:val="00E11280"/>
    <w:rsid w:val="00E113C8"/>
    <w:rsid w:val="00E11420"/>
    <w:rsid w:val="00E1172D"/>
    <w:rsid w:val="00E11791"/>
    <w:rsid w:val="00E1190D"/>
    <w:rsid w:val="00E11911"/>
    <w:rsid w:val="00E119C6"/>
    <w:rsid w:val="00E11DEE"/>
    <w:rsid w:val="00E11E26"/>
    <w:rsid w:val="00E11FEE"/>
    <w:rsid w:val="00E122DE"/>
    <w:rsid w:val="00E12674"/>
    <w:rsid w:val="00E129EF"/>
    <w:rsid w:val="00E12EFF"/>
    <w:rsid w:val="00E12F67"/>
    <w:rsid w:val="00E1381E"/>
    <w:rsid w:val="00E138E1"/>
    <w:rsid w:val="00E13CEC"/>
    <w:rsid w:val="00E13EE7"/>
    <w:rsid w:val="00E140BD"/>
    <w:rsid w:val="00E148CA"/>
    <w:rsid w:val="00E14BF2"/>
    <w:rsid w:val="00E14CA4"/>
    <w:rsid w:val="00E14CBF"/>
    <w:rsid w:val="00E1512B"/>
    <w:rsid w:val="00E15476"/>
    <w:rsid w:val="00E154A9"/>
    <w:rsid w:val="00E15601"/>
    <w:rsid w:val="00E15DCE"/>
    <w:rsid w:val="00E1615A"/>
    <w:rsid w:val="00E165E2"/>
    <w:rsid w:val="00E16622"/>
    <w:rsid w:val="00E16685"/>
    <w:rsid w:val="00E1689E"/>
    <w:rsid w:val="00E16981"/>
    <w:rsid w:val="00E16BF5"/>
    <w:rsid w:val="00E16C1B"/>
    <w:rsid w:val="00E1717A"/>
    <w:rsid w:val="00E17482"/>
    <w:rsid w:val="00E1764E"/>
    <w:rsid w:val="00E178A5"/>
    <w:rsid w:val="00E178C4"/>
    <w:rsid w:val="00E178EF"/>
    <w:rsid w:val="00E179E9"/>
    <w:rsid w:val="00E17B10"/>
    <w:rsid w:val="00E17D51"/>
    <w:rsid w:val="00E2046F"/>
    <w:rsid w:val="00E2047F"/>
    <w:rsid w:val="00E20508"/>
    <w:rsid w:val="00E205DF"/>
    <w:rsid w:val="00E20C50"/>
    <w:rsid w:val="00E210BC"/>
    <w:rsid w:val="00E2183B"/>
    <w:rsid w:val="00E21C9F"/>
    <w:rsid w:val="00E21F21"/>
    <w:rsid w:val="00E2215F"/>
    <w:rsid w:val="00E223E1"/>
    <w:rsid w:val="00E225B5"/>
    <w:rsid w:val="00E2296F"/>
    <w:rsid w:val="00E229A7"/>
    <w:rsid w:val="00E22E02"/>
    <w:rsid w:val="00E22E10"/>
    <w:rsid w:val="00E230BD"/>
    <w:rsid w:val="00E23BE8"/>
    <w:rsid w:val="00E23CA7"/>
    <w:rsid w:val="00E23CF9"/>
    <w:rsid w:val="00E240D2"/>
    <w:rsid w:val="00E24697"/>
    <w:rsid w:val="00E24D43"/>
    <w:rsid w:val="00E24FE4"/>
    <w:rsid w:val="00E2524B"/>
    <w:rsid w:val="00E2562E"/>
    <w:rsid w:val="00E25636"/>
    <w:rsid w:val="00E257B2"/>
    <w:rsid w:val="00E258EC"/>
    <w:rsid w:val="00E259D8"/>
    <w:rsid w:val="00E25B2D"/>
    <w:rsid w:val="00E25E7D"/>
    <w:rsid w:val="00E25EE1"/>
    <w:rsid w:val="00E2618D"/>
    <w:rsid w:val="00E26368"/>
    <w:rsid w:val="00E2648A"/>
    <w:rsid w:val="00E26729"/>
    <w:rsid w:val="00E26E55"/>
    <w:rsid w:val="00E26F01"/>
    <w:rsid w:val="00E26FE4"/>
    <w:rsid w:val="00E272F9"/>
    <w:rsid w:val="00E273ED"/>
    <w:rsid w:val="00E2770C"/>
    <w:rsid w:val="00E27BED"/>
    <w:rsid w:val="00E27FE8"/>
    <w:rsid w:val="00E305B7"/>
    <w:rsid w:val="00E306AC"/>
    <w:rsid w:val="00E30A10"/>
    <w:rsid w:val="00E30BFE"/>
    <w:rsid w:val="00E30C76"/>
    <w:rsid w:val="00E30C78"/>
    <w:rsid w:val="00E31B3A"/>
    <w:rsid w:val="00E31E57"/>
    <w:rsid w:val="00E32186"/>
    <w:rsid w:val="00E32315"/>
    <w:rsid w:val="00E3259E"/>
    <w:rsid w:val="00E32788"/>
    <w:rsid w:val="00E327BB"/>
    <w:rsid w:val="00E329C1"/>
    <w:rsid w:val="00E32A7A"/>
    <w:rsid w:val="00E334DC"/>
    <w:rsid w:val="00E338ED"/>
    <w:rsid w:val="00E33AA5"/>
    <w:rsid w:val="00E33CCB"/>
    <w:rsid w:val="00E3452F"/>
    <w:rsid w:val="00E346BE"/>
    <w:rsid w:val="00E34843"/>
    <w:rsid w:val="00E34B14"/>
    <w:rsid w:val="00E34B47"/>
    <w:rsid w:val="00E34D7B"/>
    <w:rsid w:val="00E34DF0"/>
    <w:rsid w:val="00E351D8"/>
    <w:rsid w:val="00E354CC"/>
    <w:rsid w:val="00E35660"/>
    <w:rsid w:val="00E35756"/>
    <w:rsid w:val="00E35C88"/>
    <w:rsid w:val="00E35E49"/>
    <w:rsid w:val="00E3655B"/>
    <w:rsid w:val="00E367EC"/>
    <w:rsid w:val="00E36D02"/>
    <w:rsid w:val="00E370E5"/>
    <w:rsid w:val="00E37286"/>
    <w:rsid w:val="00E372C5"/>
    <w:rsid w:val="00E37436"/>
    <w:rsid w:val="00E37653"/>
    <w:rsid w:val="00E37E72"/>
    <w:rsid w:val="00E40336"/>
    <w:rsid w:val="00E406B7"/>
    <w:rsid w:val="00E412AB"/>
    <w:rsid w:val="00E418B8"/>
    <w:rsid w:val="00E41BEF"/>
    <w:rsid w:val="00E42433"/>
    <w:rsid w:val="00E42830"/>
    <w:rsid w:val="00E42BCE"/>
    <w:rsid w:val="00E42C75"/>
    <w:rsid w:val="00E42DD0"/>
    <w:rsid w:val="00E43148"/>
    <w:rsid w:val="00E43152"/>
    <w:rsid w:val="00E439ED"/>
    <w:rsid w:val="00E43C61"/>
    <w:rsid w:val="00E440FD"/>
    <w:rsid w:val="00E444B6"/>
    <w:rsid w:val="00E44C09"/>
    <w:rsid w:val="00E45540"/>
    <w:rsid w:val="00E459E1"/>
    <w:rsid w:val="00E45B15"/>
    <w:rsid w:val="00E45E8E"/>
    <w:rsid w:val="00E45F6D"/>
    <w:rsid w:val="00E463FB"/>
    <w:rsid w:val="00E463FC"/>
    <w:rsid w:val="00E4650A"/>
    <w:rsid w:val="00E466D3"/>
    <w:rsid w:val="00E46B35"/>
    <w:rsid w:val="00E46FAE"/>
    <w:rsid w:val="00E472AA"/>
    <w:rsid w:val="00E47505"/>
    <w:rsid w:val="00E47591"/>
    <w:rsid w:val="00E4772D"/>
    <w:rsid w:val="00E478E4"/>
    <w:rsid w:val="00E47C90"/>
    <w:rsid w:val="00E50242"/>
    <w:rsid w:val="00E5035A"/>
    <w:rsid w:val="00E50B41"/>
    <w:rsid w:val="00E50CF5"/>
    <w:rsid w:val="00E50E02"/>
    <w:rsid w:val="00E50E79"/>
    <w:rsid w:val="00E511A4"/>
    <w:rsid w:val="00E51235"/>
    <w:rsid w:val="00E515B3"/>
    <w:rsid w:val="00E516C2"/>
    <w:rsid w:val="00E52074"/>
    <w:rsid w:val="00E520B5"/>
    <w:rsid w:val="00E52286"/>
    <w:rsid w:val="00E52606"/>
    <w:rsid w:val="00E52D43"/>
    <w:rsid w:val="00E52EEB"/>
    <w:rsid w:val="00E53211"/>
    <w:rsid w:val="00E5373B"/>
    <w:rsid w:val="00E53CA5"/>
    <w:rsid w:val="00E53D3C"/>
    <w:rsid w:val="00E53DC5"/>
    <w:rsid w:val="00E53F4B"/>
    <w:rsid w:val="00E542B3"/>
    <w:rsid w:val="00E5461A"/>
    <w:rsid w:val="00E54B5E"/>
    <w:rsid w:val="00E54D21"/>
    <w:rsid w:val="00E54F94"/>
    <w:rsid w:val="00E5560C"/>
    <w:rsid w:val="00E55ADB"/>
    <w:rsid w:val="00E55B00"/>
    <w:rsid w:val="00E5612E"/>
    <w:rsid w:val="00E56612"/>
    <w:rsid w:val="00E5663F"/>
    <w:rsid w:val="00E567C0"/>
    <w:rsid w:val="00E56E69"/>
    <w:rsid w:val="00E5706B"/>
    <w:rsid w:val="00E57224"/>
    <w:rsid w:val="00E573FB"/>
    <w:rsid w:val="00E57722"/>
    <w:rsid w:val="00E578F7"/>
    <w:rsid w:val="00E57920"/>
    <w:rsid w:val="00E57BE2"/>
    <w:rsid w:val="00E57F39"/>
    <w:rsid w:val="00E600CE"/>
    <w:rsid w:val="00E6036D"/>
    <w:rsid w:val="00E60406"/>
    <w:rsid w:val="00E609D5"/>
    <w:rsid w:val="00E60A50"/>
    <w:rsid w:val="00E616CD"/>
    <w:rsid w:val="00E616D9"/>
    <w:rsid w:val="00E61B57"/>
    <w:rsid w:val="00E61E21"/>
    <w:rsid w:val="00E62129"/>
    <w:rsid w:val="00E62169"/>
    <w:rsid w:val="00E62215"/>
    <w:rsid w:val="00E625A2"/>
    <w:rsid w:val="00E625F8"/>
    <w:rsid w:val="00E62C88"/>
    <w:rsid w:val="00E62F5F"/>
    <w:rsid w:val="00E62FF6"/>
    <w:rsid w:val="00E63198"/>
    <w:rsid w:val="00E63218"/>
    <w:rsid w:val="00E6336F"/>
    <w:rsid w:val="00E63392"/>
    <w:rsid w:val="00E63560"/>
    <w:rsid w:val="00E63665"/>
    <w:rsid w:val="00E63786"/>
    <w:rsid w:val="00E63937"/>
    <w:rsid w:val="00E63FD5"/>
    <w:rsid w:val="00E6449B"/>
    <w:rsid w:val="00E64614"/>
    <w:rsid w:val="00E64828"/>
    <w:rsid w:val="00E6495E"/>
    <w:rsid w:val="00E64C8E"/>
    <w:rsid w:val="00E64DE3"/>
    <w:rsid w:val="00E65180"/>
    <w:rsid w:val="00E6535D"/>
    <w:rsid w:val="00E6538D"/>
    <w:rsid w:val="00E654C4"/>
    <w:rsid w:val="00E65F2C"/>
    <w:rsid w:val="00E65FE9"/>
    <w:rsid w:val="00E6633A"/>
    <w:rsid w:val="00E664D5"/>
    <w:rsid w:val="00E6656C"/>
    <w:rsid w:val="00E66717"/>
    <w:rsid w:val="00E66D27"/>
    <w:rsid w:val="00E671BC"/>
    <w:rsid w:val="00E6746F"/>
    <w:rsid w:val="00E67A6D"/>
    <w:rsid w:val="00E67CB1"/>
    <w:rsid w:val="00E67DA2"/>
    <w:rsid w:val="00E67E08"/>
    <w:rsid w:val="00E67E64"/>
    <w:rsid w:val="00E67FF8"/>
    <w:rsid w:val="00E70433"/>
    <w:rsid w:val="00E7057E"/>
    <w:rsid w:val="00E70F7E"/>
    <w:rsid w:val="00E70FB1"/>
    <w:rsid w:val="00E71000"/>
    <w:rsid w:val="00E716A6"/>
    <w:rsid w:val="00E71A01"/>
    <w:rsid w:val="00E7219F"/>
    <w:rsid w:val="00E72203"/>
    <w:rsid w:val="00E72379"/>
    <w:rsid w:val="00E723E4"/>
    <w:rsid w:val="00E72401"/>
    <w:rsid w:val="00E726F4"/>
    <w:rsid w:val="00E72822"/>
    <w:rsid w:val="00E728C5"/>
    <w:rsid w:val="00E72BF3"/>
    <w:rsid w:val="00E72D14"/>
    <w:rsid w:val="00E733E0"/>
    <w:rsid w:val="00E73442"/>
    <w:rsid w:val="00E73473"/>
    <w:rsid w:val="00E737FB"/>
    <w:rsid w:val="00E739B9"/>
    <w:rsid w:val="00E73C53"/>
    <w:rsid w:val="00E73D18"/>
    <w:rsid w:val="00E7427A"/>
    <w:rsid w:val="00E749F6"/>
    <w:rsid w:val="00E74DE9"/>
    <w:rsid w:val="00E74F6C"/>
    <w:rsid w:val="00E75016"/>
    <w:rsid w:val="00E75670"/>
    <w:rsid w:val="00E759F7"/>
    <w:rsid w:val="00E75B60"/>
    <w:rsid w:val="00E75BAB"/>
    <w:rsid w:val="00E75D8E"/>
    <w:rsid w:val="00E7633A"/>
    <w:rsid w:val="00E76478"/>
    <w:rsid w:val="00E765C9"/>
    <w:rsid w:val="00E7699B"/>
    <w:rsid w:val="00E76D2B"/>
    <w:rsid w:val="00E76FF9"/>
    <w:rsid w:val="00E7752E"/>
    <w:rsid w:val="00E776B8"/>
    <w:rsid w:val="00E7791E"/>
    <w:rsid w:val="00E77AA2"/>
    <w:rsid w:val="00E8057E"/>
    <w:rsid w:val="00E80794"/>
    <w:rsid w:val="00E80F4F"/>
    <w:rsid w:val="00E811DF"/>
    <w:rsid w:val="00E8136D"/>
    <w:rsid w:val="00E8151E"/>
    <w:rsid w:val="00E816A8"/>
    <w:rsid w:val="00E816E0"/>
    <w:rsid w:val="00E819D1"/>
    <w:rsid w:val="00E8244D"/>
    <w:rsid w:val="00E82653"/>
    <w:rsid w:val="00E8282F"/>
    <w:rsid w:val="00E82958"/>
    <w:rsid w:val="00E82B52"/>
    <w:rsid w:val="00E82F2B"/>
    <w:rsid w:val="00E82F7D"/>
    <w:rsid w:val="00E83191"/>
    <w:rsid w:val="00E832B8"/>
    <w:rsid w:val="00E83432"/>
    <w:rsid w:val="00E838B9"/>
    <w:rsid w:val="00E839E2"/>
    <w:rsid w:val="00E83F63"/>
    <w:rsid w:val="00E84286"/>
    <w:rsid w:val="00E8453D"/>
    <w:rsid w:val="00E85C02"/>
    <w:rsid w:val="00E8609A"/>
    <w:rsid w:val="00E86162"/>
    <w:rsid w:val="00E864C1"/>
    <w:rsid w:val="00E86663"/>
    <w:rsid w:val="00E86729"/>
    <w:rsid w:val="00E867B2"/>
    <w:rsid w:val="00E86C02"/>
    <w:rsid w:val="00E870FA"/>
    <w:rsid w:val="00E8743E"/>
    <w:rsid w:val="00E87692"/>
    <w:rsid w:val="00E87839"/>
    <w:rsid w:val="00E878E6"/>
    <w:rsid w:val="00E87BE6"/>
    <w:rsid w:val="00E900A6"/>
    <w:rsid w:val="00E900D8"/>
    <w:rsid w:val="00E9049F"/>
    <w:rsid w:val="00E90533"/>
    <w:rsid w:val="00E908DB"/>
    <w:rsid w:val="00E90B5F"/>
    <w:rsid w:val="00E90BAA"/>
    <w:rsid w:val="00E91085"/>
    <w:rsid w:val="00E913A5"/>
    <w:rsid w:val="00E91A10"/>
    <w:rsid w:val="00E91F57"/>
    <w:rsid w:val="00E92292"/>
    <w:rsid w:val="00E92775"/>
    <w:rsid w:val="00E929E9"/>
    <w:rsid w:val="00E92FC5"/>
    <w:rsid w:val="00E933C3"/>
    <w:rsid w:val="00E9353B"/>
    <w:rsid w:val="00E93570"/>
    <w:rsid w:val="00E936A0"/>
    <w:rsid w:val="00E93F3F"/>
    <w:rsid w:val="00E93F77"/>
    <w:rsid w:val="00E94315"/>
    <w:rsid w:val="00E943E0"/>
    <w:rsid w:val="00E948D7"/>
    <w:rsid w:val="00E94AFA"/>
    <w:rsid w:val="00E94E60"/>
    <w:rsid w:val="00E94E73"/>
    <w:rsid w:val="00E952FE"/>
    <w:rsid w:val="00E95845"/>
    <w:rsid w:val="00E958C6"/>
    <w:rsid w:val="00E95EBB"/>
    <w:rsid w:val="00E960C8"/>
    <w:rsid w:val="00E961E3"/>
    <w:rsid w:val="00E964F4"/>
    <w:rsid w:val="00E9657D"/>
    <w:rsid w:val="00E96979"/>
    <w:rsid w:val="00E96987"/>
    <w:rsid w:val="00E96A5B"/>
    <w:rsid w:val="00E96BD8"/>
    <w:rsid w:val="00E97115"/>
    <w:rsid w:val="00E97227"/>
    <w:rsid w:val="00E97540"/>
    <w:rsid w:val="00E97608"/>
    <w:rsid w:val="00E97C35"/>
    <w:rsid w:val="00EA01BB"/>
    <w:rsid w:val="00EA02F2"/>
    <w:rsid w:val="00EA07B7"/>
    <w:rsid w:val="00EA09D8"/>
    <w:rsid w:val="00EA11B5"/>
    <w:rsid w:val="00EA1314"/>
    <w:rsid w:val="00EA13CB"/>
    <w:rsid w:val="00EA14E4"/>
    <w:rsid w:val="00EA1855"/>
    <w:rsid w:val="00EA1A5B"/>
    <w:rsid w:val="00EA1B2C"/>
    <w:rsid w:val="00EA1CDA"/>
    <w:rsid w:val="00EA21F9"/>
    <w:rsid w:val="00EA3730"/>
    <w:rsid w:val="00EA3857"/>
    <w:rsid w:val="00EA3B1F"/>
    <w:rsid w:val="00EA3C9B"/>
    <w:rsid w:val="00EA3F22"/>
    <w:rsid w:val="00EA48CC"/>
    <w:rsid w:val="00EA491E"/>
    <w:rsid w:val="00EA4ABD"/>
    <w:rsid w:val="00EA4EAF"/>
    <w:rsid w:val="00EA503B"/>
    <w:rsid w:val="00EA51A1"/>
    <w:rsid w:val="00EA533A"/>
    <w:rsid w:val="00EA5710"/>
    <w:rsid w:val="00EA5775"/>
    <w:rsid w:val="00EA58EE"/>
    <w:rsid w:val="00EA5909"/>
    <w:rsid w:val="00EA5B92"/>
    <w:rsid w:val="00EA5C21"/>
    <w:rsid w:val="00EA6083"/>
    <w:rsid w:val="00EA63F3"/>
    <w:rsid w:val="00EA67D0"/>
    <w:rsid w:val="00EA68E6"/>
    <w:rsid w:val="00EA6999"/>
    <w:rsid w:val="00EA6B8E"/>
    <w:rsid w:val="00EA71B5"/>
    <w:rsid w:val="00EA7358"/>
    <w:rsid w:val="00EA7642"/>
    <w:rsid w:val="00EA7802"/>
    <w:rsid w:val="00EA7804"/>
    <w:rsid w:val="00EA79FB"/>
    <w:rsid w:val="00EA7BEB"/>
    <w:rsid w:val="00EA7BFD"/>
    <w:rsid w:val="00EA7E94"/>
    <w:rsid w:val="00EB0435"/>
    <w:rsid w:val="00EB059E"/>
    <w:rsid w:val="00EB0CFE"/>
    <w:rsid w:val="00EB0D71"/>
    <w:rsid w:val="00EB10A8"/>
    <w:rsid w:val="00EB10AC"/>
    <w:rsid w:val="00EB111F"/>
    <w:rsid w:val="00EB15FC"/>
    <w:rsid w:val="00EB1A70"/>
    <w:rsid w:val="00EB1C0E"/>
    <w:rsid w:val="00EB1ED2"/>
    <w:rsid w:val="00EB227B"/>
    <w:rsid w:val="00EB2337"/>
    <w:rsid w:val="00EB2487"/>
    <w:rsid w:val="00EB27C8"/>
    <w:rsid w:val="00EB2A62"/>
    <w:rsid w:val="00EB2D45"/>
    <w:rsid w:val="00EB324D"/>
    <w:rsid w:val="00EB32DB"/>
    <w:rsid w:val="00EB3430"/>
    <w:rsid w:val="00EB3447"/>
    <w:rsid w:val="00EB3610"/>
    <w:rsid w:val="00EB3746"/>
    <w:rsid w:val="00EB3E06"/>
    <w:rsid w:val="00EB3F48"/>
    <w:rsid w:val="00EB4110"/>
    <w:rsid w:val="00EB4943"/>
    <w:rsid w:val="00EB49B7"/>
    <w:rsid w:val="00EB4D2C"/>
    <w:rsid w:val="00EB50F3"/>
    <w:rsid w:val="00EB53BB"/>
    <w:rsid w:val="00EB567C"/>
    <w:rsid w:val="00EB59B1"/>
    <w:rsid w:val="00EB5AB0"/>
    <w:rsid w:val="00EB5D9E"/>
    <w:rsid w:val="00EB6016"/>
    <w:rsid w:val="00EB6748"/>
    <w:rsid w:val="00EB678A"/>
    <w:rsid w:val="00EB703A"/>
    <w:rsid w:val="00EB72C3"/>
    <w:rsid w:val="00EB74DC"/>
    <w:rsid w:val="00EB78CD"/>
    <w:rsid w:val="00EB79FC"/>
    <w:rsid w:val="00EC07EF"/>
    <w:rsid w:val="00EC0803"/>
    <w:rsid w:val="00EC0A52"/>
    <w:rsid w:val="00EC0BAA"/>
    <w:rsid w:val="00EC11B1"/>
    <w:rsid w:val="00EC19AF"/>
    <w:rsid w:val="00EC1B8C"/>
    <w:rsid w:val="00EC2059"/>
    <w:rsid w:val="00EC27FE"/>
    <w:rsid w:val="00EC31FD"/>
    <w:rsid w:val="00EC3279"/>
    <w:rsid w:val="00EC3A5E"/>
    <w:rsid w:val="00EC3ADB"/>
    <w:rsid w:val="00EC3E13"/>
    <w:rsid w:val="00EC3E27"/>
    <w:rsid w:val="00EC419B"/>
    <w:rsid w:val="00EC453D"/>
    <w:rsid w:val="00EC4B14"/>
    <w:rsid w:val="00EC4E08"/>
    <w:rsid w:val="00EC5229"/>
    <w:rsid w:val="00EC53F9"/>
    <w:rsid w:val="00EC55AF"/>
    <w:rsid w:val="00EC5628"/>
    <w:rsid w:val="00EC596C"/>
    <w:rsid w:val="00EC5976"/>
    <w:rsid w:val="00EC5A3C"/>
    <w:rsid w:val="00EC5A78"/>
    <w:rsid w:val="00EC5C3E"/>
    <w:rsid w:val="00EC644D"/>
    <w:rsid w:val="00EC659C"/>
    <w:rsid w:val="00EC68BE"/>
    <w:rsid w:val="00EC6C05"/>
    <w:rsid w:val="00EC78D9"/>
    <w:rsid w:val="00EC797F"/>
    <w:rsid w:val="00EC7DBE"/>
    <w:rsid w:val="00EC7DC7"/>
    <w:rsid w:val="00EC7F78"/>
    <w:rsid w:val="00ED015A"/>
    <w:rsid w:val="00ED023F"/>
    <w:rsid w:val="00ED0908"/>
    <w:rsid w:val="00ED0B4D"/>
    <w:rsid w:val="00ED13C9"/>
    <w:rsid w:val="00ED1D2E"/>
    <w:rsid w:val="00ED1EE5"/>
    <w:rsid w:val="00ED20E9"/>
    <w:rsid w:val="00ED25F9"/>
    <w:rsid w:val="00ED260A"/>
    <w:rsid w:val="00ED2A1C"/>
    <w:rsid w:val="00ED2A2A"/>
    <w:rsid w:val="00ED2B84"/>
    <w:rsid w:val="00ED2DC4"/>
    <w:rsid w:val="00ED2FE8"/>
    <w:rsid w:val="00ED30AE"/>
    <w:rsid w:val="00ED340B"/>
    <w:rsid w:val="00ED395C"/>
    <w:rsid w:val="00ED3B40"/>
    <w:rsid w:val="00ED4081"/>
    <w:rsid w:val="00ED4180"/>
    <w:rsid w:val="00ED41A2"/>
    <w:rsid w:val="00ED41EC"/>
    <w:rsid w:val="00ED441D"/>
    <w:rsid w:val="00ED4459"/>
    <w:rsid w:val="00ED4918"/>
    <w:rsid w:val="00ED517F"/>
    <w:rsid w:val="00ED5430"/>
    <w:rsid w:val="00ED5A96"/>
    <w:rsid w:val="00ED5B00"/>
    <w:rsid w:val="00ED5CC6"/>
    <w:rsid w:val="00ED5D4B"/>
    <w:rsid w:val="00ED64AF"/>
    <w:rsid w:val="00ED66BA"/>
    <w:rsid w:val="00ED6CC6"/>
    <w:rsid w:val="00ED6DC9"/>
    <w:rsid w:val="00ED74D8"/>
    <w:rsid w:val="00ED7D2C"/>
    <w:rsid w:val="00EE03C8"/>
    <w:rsid w:val="00EE03F8"/>
    <w:rsid w:val="00EE0BED"/>
    <w:rsid w:val="00EE0F9A"/>
    <w:rsid w:val="00EE19A0"/>
    <w:rsid w:val="00EE1C96"/>
    <w:rsid w:val="00EE1D30"/>
    <w:rsid w:val="00EE1D3E"/>
    <w:rsid w:val="00EE1E87"/>
    <w:rsid w:val="00EE1F0F"/>
    <w:rsid w:val="00EE220A"/>
    <w:rsid w:val="00EE2418"/>
    <w:rsid w:val="00EE29D1"/>
    <w:rsid w:val="00EE2B6D"/>
    <w:rsid w:val="00EE3228"/>
    <w:rsid w:val="00EE3823"/>
    <w:rsid w:val="00EE3877"/>
    <w:rsid w:val="00EE3BA0"/>
    <w:rsid w:val="00EE3CBA"/>
    <w:rsid w:val="00EE3D07"/>
    <w:rsid w:val="00EE3D70"/>
    <w:rsid w:val="00EE4596"/>
    <w:rsid w:val="00EE4727"/>
    <w:rsid w:val="00EE4748"/>
    <w:rsid w:val="00EE4AC6"/>
    <w:rsid w:val="00EE4F6F"/>
    <w:rsid w:val="00EE50DF"/>
    <w:rsid w:val="00EE52E1"/>
    <w:rsid w:val="00EE61F1"/>
    <w:rsid w:val="00EE63C6"/>
    <w:rsid w:val="00EE675B"/>
    <w:rsid w:val="00EE6B45"/>
    <w:rsid w:val="00EE6E82"/>
    <w:rsid w:val="00EE6EB3"/>
    <w:rsid w:val="00EE6F23"/>
    <w:rsid w:val="00EE73A4"/>
    <w:rsid w:val="00EE7405"/>
    <w:rsid w:val="00EE7BD6"/>
    <w:rsid w:val="00EF07FF"/>
    <w:rsid w:val="00EF0880"/>
    <w:rsid w:val="00EF0985"/>
    <w:rsid w:val="00EF0A89"/>
    <w:rsid w:val="00EF0C2D"/>
    <w:rsid w:val="00EF0D37"/>
    <w:rsid w:val="00EF0EFA"/>
    <w:rsid w:val="00EF0FA9"/>
    <w:rsid w:val="00EF1264"/>
    <w:rsid w:val="00EF16FE"/>
    <w:rsid w:val="00EF1BCC"/>
    <w:rsid w:val="00EF1F25"/>
    <w:rsid w:val="00EF21A7"/>
    <w:rsid w:val="00EF231D"/>
    <w:rsid w:val="00EF2675"/>
    <w:rsid w:val="00EF2C7E"/>
    <w:rsid w:val="00EF2D9F"/>
    <w:rsid w:val="00EF3B62"/>
    <w:rsid w:val="00EF3C28"/>
    <w:rsid w:val="00EF3DC6"/>
    <w:rsid w:val="00EF3F0D"/>
    <w:rsid w:val="00EF4384"/>
    <w:rsid w:val="00EF451B"/>
    <w:rsid w:val="00EF4564"/>
    <w:rsid w:val="00EF482B"/>
    <w:rsid w:val="00EF4A10"/>
    <w:rsid w:val="00EF4DC1"/>
    <w:rsid w:val="00EF5165"/>
    <w:rsid w:val="00EF521F"/>
    <w:rsid w:val="00EF52FF"/>
    <w:rsid w:val="00EF53C4"/>
    <w:rsid w:val="00EF5833"/>
    <w:rsid w:val="00EF5A83"/>
    <w:rsid w:val="00EF5CBD"/>
    <w:rsid w:val="00EF5E72"/>
    <w:rsid w:val="00EF5F72"/>
    <w:rsid w:val="00EF6673"/>
    <w:rsid w:val="00EF687B"/>
    <w:rsid w:val="00F001EC"/>
    <w:rsid w:val="00F002A9"/>
    <w:rsid w:val="00F00445"/>
    <w:rsid w:val="00F00659"/>
    <w:rsid w:val="00F00ACD"/>
    <w:rsid w:val="00F00B29"/>
    <w:rsid w:val="00F01798"/>
    <w:rsid w:val="00F01C6F"/>
    <w:rsid w:val="00F01D55"/>
    <w:rsid w:val="00F0223B"/>
    <w:rsid w:val="00F02686"/>
    <w:rsid w:val="00F02C4C"/>
    <w:rsid w:val="00F02DD5"/>
    <w:rsid w:val="00F0341A"/>
    <w:rsid w:val="00F034DB"/>
    <w:rsid w:val="00F035D3"/>
    <w:rsid w:val="00F037DB"/>
    <w:rsid w:val="00F03892"/>
    <w:rsid w:val="00F03B46"/>
    <w:rsid w:val="00F04097"/>
    <w:rsid w:val="00F04247"/>
    <w:rsid w:val="00F042D8"/>
    <w:rsid w:val="00F044AF"/>
    <w:rsid w:val="00F045A0"/>
    <w:rsid w:val="00F0537D"/>
    <w:rsid w:val="00F05529"/>
    <w:rsid w:val="00F0567C"/>
    <w:rsid w:val="00F05C42"/>
    <w:rsid w:val="00F064C1"/>
    <w:rsid w:val="00F06544"/>
    <w:rsid w:val="00F066BE"/>
    <w:rsid w:val="00F06A63"/>
    <w:rsid w:val="00F06E0D"/>
    <w:rsid w:val="00F06ED9"/>
    <w:rsid w:val="00F06F1C"/>
    <w:rsid w:val="00F0712D"/>
    <w:rsid w:val="00F07253"/>
    <w:rsid w:val="00F07255"/>
    <w:rsid w:val="00F07374"/>
    <w:rsid w:val="00F07779"/>
    <w:rsid w:val="00F0789B"/>
    <w:rsid w:val="00F07983"/>
    <w:rsid w:val="00F07B2F"/>
    <w:rsid w:val="00F07BB0"/>
    <w:rsid w:val="00F102C8"/>
    <w:rsid w:val="00F10494"/>
    <w:rsid w:val="00F104D7"/>
    <w:rsid w:val="00F1059F"/>
    <w:rsid w:val="00F1068B"/>
    <w:rsid w:val="00F108BC"/>
    <w:rsid w:val="00F10BE5"/>
    <w:rsid w:val="00F10D05"/>
    <w:rsid w:val="00F10E8A"/>
    <w:rsid w:val="00F11301"/>
    <w:rsid w:val="00F11574"/>
    <w:rsid w:val="00F1185A"/>
    <w:rsid w:val="00F11F3C"/>
    <w:rsid w:val="00F12013"/>
    <w:rsid w:val="00F121E1"/>
    <w:rsid w:val="00F12625"/>
    <w:rsid w:val="00F12707"/>
    <w:rsid w:val="00F12890"/>
    <w:rsid w:val="00F128C9"/>
    <w:rsid w:val="00F12DB0"/>
    <w:rsid w:val="00F12F1C"/>
    <w:rsid w:val="00F1309F"/>
    <w:rsid w:val="00F130A3"/>
    <w:rsid w:val="00F13565"/>
    <w:rsid w:val="00F137C2"/>
    <w:rsid w:val="00F137C3"/>
    <w:rsid w:val="00F13E92"/>
    <w:rsid w:val="00F1483C"/>
    <w:rsid w:val="00F150EF"/>
    <w:rsid w:val="00F1531D"/>
    <w:rsid w:val="00F15500"/>
    <w:rsid w:val="00F15790"/>
    <w:rsid w:val="00F15B7A"/>
    <w:rsid w:val="00F15E18"/>
    <w:rsid w:val="00F15F7B"/>
    <w:rsid w:val="00F161A6"/>
    <w:rsid w:val="00F16405"/>
    <w:rsid w:val="00F164F2"/>
    <w:rsid w:val="00F1669C"/>
    <w:rsid w:val="00F16933"/>
    <w:rsid w:val="00F1694F"/>
    <w:rsid w:val="00F169E0"/>
    <w:rsid w:val="00F17D74"/>
    <w:rsid w:val="00F17DDE"/>
    <w:rsid w:val="00F17FD5"/>
    <w:rsid w:val="00F20102"/>
    <w:rsid w:val="00F20771"/>
    <w:rsid w:val="00F207A0"/>
    <w:rsid w:val="00F207C9"/>
    <w:rsid w:val="00F2087E"/>
    <w:rsid w:val="00F20A5B"/>
    <w:rsid w:val="00F20BB8"/>
    <w:rsid w:val="00F20D74"/>
    <w:rsid w:val="00F20E2C"/>
    <w:rsid w:val="00F212B7"/>
    <w:rsid w:val="00F21A68"/>
    <w:rsid w:val="00F21C89"/>
    <w:rsid w:val="00F21D9C"/>
    <w:rsid w:val="00F2235A"/>
    <w:rsid w:val="00F2257F"/>
    <w:rsid w:val="00F229D6"/>
    <w:rsid w:val="00F22ADE"/>
    <w:rsid w:val="00F22EF7"/>
    <w:rsid w:val="00F23076"/>
    <w:rsid w:val="00F23082"/>
    <w:rsid w:val="00F230AF"/>
    <w:rsid w:val="00F232A9"/>
    <w:rsid w:val="00F2368E"/>
    <w:rsid w:val="00F237B4"/>
    <w:rsid w:val="00F23893"/>
    <w:rsid w:val="00F23BD6"/>
    <w:rsid w:val="00F23EC3"/>
    <w:rsid w:val="00F24253"/>
    <w:rsid w:val="00F24C90"/>
    <w:rsid w:val="00F25250"/>
    <w:rsid w:val="00F253C6"/>
    <w:rsid w:val="00F257D2"/>
    <w:rsid w:val="00F25916"/>
    <w:rsid w:val="00F25B72"/>
    <w:rsid w:val="00F26CB1"/>
    <w:rsid w:val="00F26E48"/>
    <w:rsid w:val="00F26EBA"/>
    <w:rsid w:val="00F27326"/>
    <w:rsid w:val="00F27414"/>
    <w:rsid w:val="00F2753B"/>
    <w:rsid w:val="00F2774F"/>
    <w:rsid w:val="00F27FEC"/>
    <w:rsid w:val="00F30E3A"/>
    <w:rsid w:val="00F31436"/>
    <w:rsid w:val="00F3199D"/>
    <w:rsid w:val="00F31A28"/>
    <w:rsid w:val="00F31D6D"/>
    <w:rsid w:val="00F320E1"/>
    <w:rsid w:val="00F3214C"/>
    <w:rsid w:val="00F3274F"/>
    <w:rsid w:val="00F3285D"/>
    <w:rsid w:val="00F328DF"/>
    <w:rsid w:val="00F32D55"/>
    <w:rsid w:val="00F33238"/>
    <w:rsid w:val="00F3324C"/>
    <w:rsid w:val="00F332B2"/>
    <w:rsid w:val="00F33632"/>
    <w:rsid w:val="00F33E93"/>
    <w:rsid w:val="00F34723"/>
    <w:rsid w:val="00F349BE"/>
    <w:rsid w:val="00F34A95"/>
    <w:rsid w:val="00F34B15"/>
    <w:rsid w:val="00F3524A"/>
    <w:rsid w:val="00F35669"/>
    <w:rsid w:val="00F35868"/>
    <w:rsid w:val="00F35CBE"/>
    <w:rsid w:val="00F35D1B"/>
    <w:rsid w:val="00F35EDF"/>
    <w:rsid w:val="00F36074"/>
    <w:rsid w:val="00F36234"/>
    <w:rsid w:val="00F3678A"/>
    <w:rsid w:val="00F36798"/>
    <w:rsid w:val="00F36C28"/>
    <w:rsid w:val="00F3706F"/>
    <w:rsid w:val="00F3713D"/>
    <w:rsid w:val="00F37575"/>
    <w:rsid w:val="00F375CA"/>
    <w:rsid w:val="00F3780D"/>
    <w:rsid w:val="00F37C54"/>
    <w:rsid w:val="00F37CF5"/>
    <w:rsid w:val="00F40197"/>
    <w:rsid w:val="00F401A4"/>
    <w:rsid w:val="00F40575"/>
    <w:rsid w:val="00F4079C"/>
    <w:rsid w:val="00F40A6A"/>
    <w:rsid w:val="00F40FAA"/>
    <w:rsid w:val="00F41B06"/>
    <w:rsid w:val="00F41B92"/>
    <w:rsid w:val="00F41C8D"/>
    <w:rsid w:val="00F41D37"/>
    <w:rsid w:val="00F41DA1"/>
    <w:rsid w:val="00F41E1C"/>
    <w:rsid w:val="00F420CE"/>
    <w:rsid w:val="00F423C8"/>
    <w:rsid w:val="00F424E8"/>
    <w:rsid w:val="00F425F2"/>
    <w:rsid w:val="00F42694"/>
    <w:rsid w:val="00F426CF"/>
    <w:rsid w:val="00F4272F"/>
    <w:rsid w:val="00F429C0"/>
    <w:rsid w:val="00F42CFF"/>
    <w:rsid w:val="00F436EB"/>
    <w:rsid w:val="00F439FF"/>
    <w:rsid w:val="00F4403D"/>
    <w:rsid w:val="00F44087"/>
    <w:rsid w:val="00F449E8"/>
    <w:rsid w:val="00F44AE5"/>
    <w:rsid w:val="00F44E28"/>
    <w:rsid w:val="00F4535F"/>
    <w:rsid w:val="00F45546"/>
    <w:rsid w:val="00F4567E"/>
    <w:rsid w:val="00F45B17"/>
    <w:rsid w:val="00F45B8D"/>
    <w:rsid w:val="00F45CA1"/>
    <w:rsid w:val="00F46403"/>
    <w:rsid w:val="00F46B53"/>
    <w:rsid w:val="00F4713C"/>
    <w:rsid w:val="00F47193"/>
    <w:rsid w:val="00F4730D"/>
    <w:rsid w:val="00F47473"/>
    <w:rsid w:val="00F4799F"/>
    <w:rsid w:val="00F47C61"/>
    <w:rsid w:val="00F47C8B"/>
    <w:rsid w:val="00F503E5"/>
    <w:rsid w:val="00F50593"/>
    <w:rsid w:val="00F506A9"/>
    <w:rsid w:val="00F50854"/>
    <w:rsid w:val="00F50B16"/>
    <w:rsid w:val="00F50DC5"/>
    <w:rsid w:val="00F51270"/>
    <w:rsid w:val="00F51B64"/>
    <w:rsid w:val="00F521F6"/>
    <w:rsid w:val="00F5239C"/>
    <w:rsid w:val="00F52760"/>
    <w:rsid w:val="00F527E6"/>
    <w:rsid w:val="00F52FCE"/>
    <w:rsid w:val="00F5328C"/>
    <w:rsid w:val="00F5362C"/>
    <w:rsid w:val="00F53D58"/>
    <w:rsid w:val="00F53FE8"/>
    <w:rsid w:val="00F5402B"/>
    <w:rsid w:val="00F545A4"/>
    <w:rsid w:val="00F54EC2"/>
    <w:rsid w:val="00F551F5"/>
    <w:rsid w:val="00F5534D"/>
    <w:rsid w:val="00F553D3"/>
    <w:rsid w:val="00F55944"/>
    <w:rsid w:val="00F5618F"/>
    <w:rsid w:val="00F5624F"/>
    <w:rsid w:val="00F56305"/>
    <w:rsid w:val="00F56320"/>
    <w:rsid w:val="00F5647E"/>
    <w:rsid w:val="00F56A14"/>
    <w:rsid w:val="00F56A56"/>
    <w:rsid w:val="00F5722F"/>
    <w:rsid w:val="00F57280"/>
    <w:rsid w:val="00F5782B"/>
    <w:rsid w:val="00F57A07"/>
    <w:rsid w:val="00F57A55"/>
    <w:rsid w:val="00F57B94"/>
    <w:rsid w:val="00F57BF7"/>
    <w:rsid w:val="00F57C82"/>
    <w:rsid w:val="00F57D87"/>
    <w:rsid w:val="00F57F7A"/>
    <w:rsid w:val="00F60032"/>
    <w:rsid w:val="00F602C6"/>
    <w:rsid w:val="00F60322"/>
    <w:rsid w:val="00F6045E"/>
    <w:rsid w:val="00F60556"/>
    <w:rsid w:val="00F60AE7"/>
    <w:rsid w:val="00F60C7A"/>
    <w:rsid w:val="00F60E61"/>
    <w:rsid w:val="00F6126B"/>
    <w:rsid w:val="00F613AD"/>
    <w:rsid w:val="00F61622"/>
    <w:rsid w:val="00F619AC"/>
    <w:rsid w:val="00F61ACE"/>
    <w:rsid w:val="00F61E40"/>
    <w:rsid w:val="00F61F6A"/>
    <w:rsid w:val="00F61FB0"/>
    <w:rsid w:val="00F620FA"/>
    <w:rsid w:val="00F62195"/>
    <w:rsid w:val="00F62624"/>
    <w:rsid w:val="00F629B9"/>
    <w:rsid w:val="00F62D6A"/>
    <w:rsid w:val="00F63347"/>
    <w:rsid w:val="00F641BA"/>
    <w:rsid w:val="00F641CC"/>
    <w:rsid w:val="00F64230"/>
    <w:rsid w:val="00F644CF"/>
    <w:rsid w:val="00F6464C"/>
    <w:rsid w:val="00F64A87"/>
    <w:rsid w:val="00F64E1C"/>
    <w:rsid w:val="00F64F48"/>
    <w:rsid w:val="00F6522D"/>
    <w:rsid w:val="00F652D9"/>
    <w:rsid w:val="00F65485"/>
    <w:rsid w:val="00F659F1"/>
    <w:rsid w:val="00F65FC8"/>
    <w:rsid w:val="00F661FF"/>
    <w:rsid w:val="00F66200"/>
    <w:rsid w:val="00F663E0"/>
    <w:rsid w:val="00F66573"/>
    <w:rsid w:val="00F665B8"/>
    <w:rsid w:val="00F66A3C"/>
    <w:rsid w:val="00F66CCE"/>
    <w:rsid w:val="00F67373"/>
    <w:rsid w:val="00F674AF"/>
    <w:rsid w:val="00F676AD"/>
    <w:rsid w:val="00F67972"/>
    <w:rsid w:val="00F67B2E"/>
    <w:rsid w:val="00F67C63"/>
    <w:rsid w:val="00F704A0"/>
    <w:rsid w:val="00F706E3"/>
    <w:rsid w:val="00F707A6"/>
    <w:rsid w:val="00F70A33"/>
    <w:rsid w:val="00F70B18"/>
    <w:rsid w:val="00F70EF0"/>
    <w:rsid w:val="00F710BB"/>
    <w:rsid w:val="00F71389"/>
    <w:rsid w:val="00F713E1"/>
    <w:rsid w:val="00F71918"/>
    <w:rsid w:val="00F720D8"/>
    <w:rsid w:val="00F728D6"/>
    <w:rsid w:val="00F730FF"/>
    <w:rsid w:val="00F7332B"/>
    <w:rsid w:val="00F73349"/>
    <w:rsid w:val="00F73433"/>
    <w:rsid w:val="00F7357D"/>
    <w:rsid w:val="00F73B31"/>
    <w:rsid w:val="00F73D02"/>
    <w:rsid w:val="00F73F91"/>
    <w:rsid w:val="00F73FBB"/>
    <w:rsid w:val="00F7454C"/>
    <w:rsid w:val="00F74587"/>
    <w:rsid w:val="00F74685"/>
    <w:rsid w:val="00F7478F"/>
    <w:rsid w:val="00F74C1E"/>
    <w:rsid w:val="00F753D1"/>
    <w:rsid w:val="00F75A6C"/>
    <w:rsid w:val="00F75ED7"/>
    <w:rsid w:val="00F76622"/>
    <w:rsid w:val="00F7677A"/>
    <w:rsid w:val="00F76844"/>
    <w:rsid w:val="00F76881"/>
    <w:rsid w:val="00F76978"/>
    <w:rsid w:val="00F76A69"/>
    <w:rsid w:val="00F76E0F"/>
    <w:rsid w:val="00F77032"/>
    <w:rsid w:val="00F770ED"/>
    <w:rsid w:val="00F77245"/>
    <w:rsid w:val="00F80136"/>
    <w:rsid w:val="00F8062F"/>
    <w:rsid w:val="00F808F5"/>
    <w:rsid w:val="00F80D3B"/>
    <w:rsid w:val="00F80E2D"/>
    <w:rsid w:val="00F80EC0"/>
    <w:rsid w:val="00F81234"/>
    <w:rsid w:val="00F8129B"/>
    <w:rsid w:val="00F8160C"/>
    <w:rsid w:val="00F81776"/>
    <w:rsid w:val="00F8218B"/>
    <w:rsid w:val="00F822A0"/>
    <w:rsid w:val="00F825D4"/>
    <w:rsid w:val="00F82766"/>
    <w:rsid w:val="00F8278F"/>
    <w:rsid w:val="00F82D80"/>
    <w:rsid w:val="00F82F27"/>
    <w:rsid w:val="00F82F48"/>
    <w:rsid w:val="00F82FE8"/>
    <w:rsid w:val="00F8344B"/>
    <w:rsid w:val="00F834BE"/>
    <w:rsid w:val="00F835DE"/>
    <w:rsid w:val="00F83746"/>
    <w:rsid w:val="00F83834"/>
    <w:rsid w:val="00F838F7"/>
    <w:rsid w:val="00F8393D"/>
    <w:rsid w:val="00F83CCF"/>
    <w:rsid w:val="00F83DFB"/>
    <w:rsid w:val="00F8442C"/>
    <w:rsid w:val="00F84686"/>
    <w:rsid w:val="00F84728"/>
    <w:rsid w:val="00F84A07"/>
    <w:rsid w:val="00F850C1"/>
    <w:rsid w:val="00F8589A"/>
    <w:rsid w:val="00F85E10"/>
    <w:rsid w:val="00F86094"/>
    <w:rsid w:val="00F86565"/>
    <w:rsid w:val="00F866AA"/>
    <w:rsid w:val="00F86D87"/>
    <w:rsid w:val="00F86E57"/>
    <w:rsid w:val="00F8710B"/>
    <w:rsid w:val="00F871AC"/>
    <w:rsid w:val="00F87212"/>
    <w:rsid w:val="00F87559"/>
    <w:rsid w:val="00F876C4"/>
    <w:rsid w:val="00F87EA4"/>
    <w:rsid w:val="00F90288"/>
    <w:rsid w:val="00F90366"/>
    <w:rsid w:val="00F90D4C"/>
    <w:rsid w:val="00F9110C"/>
    <w:rsid w:val="00F91182"/>
    <w:rsid w:val="00F91395"/>
    <w:rsid w:val="00F921B0"/>
    <w:rsid w:val="00F92229"/>
    <w:rsid w:val="00F922DF"/>
    <w:rsid w:val="00F926B8"/>
    <w:rsid w:val="00F92C1B"/>
    <w:rsid w:val="00F92FAB"/>
    <w:rsid w:val="00F93269"/>
    <w:rsid w:val="00F932D9"/>
    <w:rsid w:val="00F93502"/>
    <w:rsid w:val="00F9367B"/>
    <w:rsid w:val="00F93C61"/>
    <w:rsid w:val="00F93E61"/>
    <w:rsid w:val="00F940ED"/>
    <w:rsid w:val="00F9443F"/>
    <w:rsid w:val="00F94CDB"/>
    <w:rsid w:val="00F94D69"/>
    <w:rsid w:val="00F94DFA"/>
    <w:rsid w:val="00F94EF4"/>
    <w:rsid w:val="00F954B0"/>
    <w:rsid w:val="00F95E66"/>
    <w:rsid w:val="00F95F02"/>
    <w:rsid w:val="00F96020"/>
    <w:rsid w:val="00F965E6"/>
    <w:rsid w:val="00F971E3"/>
    <w:rsid w:val="00F97280"/>
    <w:rsid w:val="00F979B0"/>
    <w:rsid w:val="00F97CE9"/>
    <w:rsid w:val="00FA000B"/>
    <w:rsid w:val="00FA046B"/>
    <w:rsid w:val="00FA063E"/>
    <w:rsid w:val="00FA069F"/>
    <w:rsid w:val="00FA06A4"/>
    <w:rsid w:val="00FA06AE"/>
    <w:rsid w:val="00FA085C"/>
    <w:rsid w:val="00FA09FB"/>
    <w:rsid w:val="00FA11E2"/>
    <w:rsid w:val="00FA151A"/>
    <w:rsid w:val="00FA2150"/>
    <w:rsid w:val="00FA250A"/>
    <w:rsid w:val="00FA263F"/>
    <w:rsid w:val="00FA2719"/>
    <w:rsid w:val="00FA2B63"/>
    <w:rsid w:val="00FA2D28"/>
    <w:rsid w:val="00FA3ECB"/>
    <w:rsid w:val="00FA4073"/>
    <w:rsid w:val="00FA471C"/>
    <w:rsid w:val="00FA4D33"/>
    <w:rsid w:val="00FA5043"/>
    <w:rsid w:val="00FA5123"/>
    <w:rsid w:val="00FA58B7"/>
    <w:rsid w:val="00FA5922"/>
    <w:rsid w:val="00FA59E9"/>
    <w:rsid w:val="00FA5C3D"/>
    <w:rsid w:val="00FA5FA4"/>
    <w:rsid w:val="00FA6452"/>
    <w:rsid w:val="00FA6B9A"/>
    <w:rsid w:val="00FA6F3B"/>
    <w:rsid w:val="00FA7847"/>
    <w:rsid w:val="00FA7CB1"/>
    <w:rsid w:val="00FA7E65"/>
    <w:rsid w:val="00FA7E6B"/>
    <w:rsid w:val="00FA7F85"/>
    <w:rsid w:val="00FB006C"/>
    <w:rsid w:val="00FB036D"/>
    <w:rsid w:val="00FB04A5"/>
    <w:rsid w:val="00FB0A0C"/>
    <w:rsid w:val="00FB0E3D"/>
    <w:rsid w:val="00FB15E9"/>
    <w:rsid w:val="00FB1747"/>
    <w:rsid w:val="00FB175E"/>
    <w:rsid w:val="00FB1789"/>
    <w:rsid w:val="00FB1DF8"/>
    <w:rsid w:val="00FB1FBF"/>
    <w:rsid w:val="00FB1FED"/>
    <w:rsid w:val="00FB245E"/>
    <w:rsid w:val="00FB29EE"/>
    <w:rsid w:val="00FB2ADB"/>
    <w:rsid w:val="00FB2B5D"/>
    <w:rsid w:val="00FB35B2"/>
    <w:rsid w:val="00FB379D"/>
    <w:rsid w:val="00FB3849"/>
    <w:rsid w:val="00FB3BC1"/>
    <w:rsid w:val="00FB40F0"/>
    <w:rsid w:val="00FB4218"/>
    <w:rsid w:val="00FB4277"/>
    <w:rsid w:val="00FB46FD"/>
    <w:rsid w:val="00FB4BBA"/>
    <w:rsid w:val="00FB5252"/>
    <w:rsid w:val="00FB5275"/>
    <w:rsid w:val="00FB545F"/>
    <w:rsid w:val="00FB5659"/>
    <w:rsid w:val="00FB59D0"/>
    <w:rsid w:val="00FB5E80"/>
    <w:rsid w:val="00FB60E4"/>
    <w:rsid w:val="00FB6878"/>
    <w:rsid w:val="00FB68F5"/>
    <w:rsid w:val="00FB69CA"/>
    <w:rsid w:val="00FB6E80"/>
    <w:rsid w:val="00FB6EC0"/>
    <w:rsid w:val="00FB7029"/>
    <w:rsid w:val="00FB7338"/>
    <w:rsid w:val="00FB7781"/>
    <w:rsid w:val="00FB7DDE"/>
    <w:rsid w:val="00FB7F82"/>
    <w:rsid w:val="00FC0634"/>
    <w:rsid w:val="00FC0955"/>
    <w:rsid w:val="00FC09C1"/>
    <w:rsid w:val="00FC0C81"/>
    <w:rsid w:val="00FC0DB7"/>
    <w:rsid w:val="00FC1A6D"/>
    <w:rsid w:val="00FC1AE0"/>
    <w:rsid w:val="00FC1DB1"/>
    <w:rsid w:val="00FC223F"/>
    <w:rsid w:val="00FC25AA"/>
    <w:rsid w:val="00FC2700"/>
    <w:rsid w:val="00FC2FD0"/>
    <w:rsid w:val="00FC347E"/>
    <w:rsid w:val="00FC3749"/>
    <w:rsid w:val="00FC3D39"/>
    <w:rsid w:val="00FC3E3D"/>
    <w:rsid w:val="00FC4CC6"/>
    <w:rsid w:val="00FC4D55"/>
    <w:rsid w:val="00FC4ED0"/>
    <w:rsid w:val="00FC5078"/>
    <w:rsid w:val="00FC5EAB"/>
    <w:rsid w:val="00FC5FDD"/>
    <w:rsid w:val="00FC632B"/>
    <w:rsid w:val="00FC63B0"/>
    <w:rsid w:val="00FC6D51"/>
    <w:rsid w:val="00FC6DB7"/>
    <w:rsid w:val="00FC7003"/>
    <w:rsid w:val="00FC7087"/>
    <w:rsid w:val="00FC74B2"/>
    <w:rsid w:val="00FC7562"/>
    <w:rsid w:val="00FC7704"/>
    <w:rsid w:val="00FC7751"/>
    <w:rsid w:val="00FC790F"/>
    <w:rsid w:val="00FC7B68"/>
    <w:rsid w:val="00FD02AE"/>
    <w:rsid w:val="00FD0857"/>
    <w:rsid w:val="00FD0CC7"/>
    <w:rsid w:val="00FD0D58"/>
    <w:rsid w:val="00FD1844"/>
    <w:rsid w:val="00FD2102"/>
    <w:rsid w:val="00FD2419"/>
    <w:rsid w:val="00FD2436"/>
    <w:rsid w:val="00FD2D44"/>
    <w:rsid w:val="00FD2F2B"/>
    <w:rsid w:val="00FD346A"/>
    <w:rsid w:val="00FD37E4"/>
    <w:rsid w:val="00FD3DAB"/>
    <w:rsid w:val="00FD3EFC"/>
    <w:rsid w:val="00FD3F75"/>
    <w:rsid w:val="00FD4103"/>
    <w:rsid w:val="00FD4395"/>
    <w:rsid w:val="00FD4D47"/>
    <w:rsid w:val="00FD509F"/>
    <w:rsid w:val="00FD51D2"/>
    <w:rsid w:val="00FD5562"/>
    <w:rsid w:val="00FD5B28"/>
    <w:rsid w:val="00FD5FCE"/>
    <w:rsid w:val="00FD6171"/>
    <w:rsid w:val="00FD66D4"/>
    <w:rsid w:val="00FD6796"/>
    <w:rsid w:val="00FD6843"/>
    <w:rsid w:val="00FD6B11"/>
    <w:rsid w:val="00FD6BE5"/>
    <w:rsid w:val="00FD6F30"/>
    <w:rsid w:val="00FD6F49"/>
    <w:rsid w:val="00FD7AE9"/>
    <w:rsid w:val="00FD7CF7"/>
    <w:rsid w:val="00FD7F94"/>
    <w:rsid w:val="00FE017F"/>
    <w:rsid w:val="00FE0417"/>
    <w:rsid w:val="00FE046A"/>
    <w:rsid w:val="00FE0619"/>
    <w:rsid w:val="00FE0F83"/>
    <w:rsid w:val="00FE126C"/>
    <w:rsid w:val="00FE1775"/>
    <w:rsid w:val="00FE1AED"/>
    <w:rsid w:val="00FE1C28"/>
    <w:rsid w:val="00FE1E0C"/>
    <w:rsid w:val="00FE2275"/>
    <w:rsid w:val="00FE2641"/>
    <w:rsid w:val="00FE281C"/>
    <w:rsid w:val="00FE29B4"/>
    <w:rsid w:val="00FE2BBE"/>
    <w:rsid w:val="00FE3234"/>
    <w:rsid w:val="00FE3A93"/>
    <w:rsid w:val="00FE3BB5"/>
    <w:rsid w:val="00FE41AC"/>
    <w:rsid w:val="00FE45B1"/>
    <w:rsid w:val="00FE4946"/>
    <w:rsid w:val="00FE4B76"/>
    <w:rsid w:val="00FE4E60"/>
    <w:rsid w:val="00FE4FA7"/>
    <w:rsid w:val="00FE5170"/>
    <w:rsid w:val="00FE5222"/>
    <w:rsid w:val="00FE53C3"/>
    <w:rsid w:val="00FE55A6"/>
    <w:rsid w:val="00FE57A6"/>
    <w:rsid w:val="00FE5B7A"/>
    <w:rsid w:val="00FE61A2"/>
    <w:rsid w:val="00FE61E4"/>
    <w:rsid w:val="00FE691E"/>
    <w:rsid w:val="00FE6DF0"/>
    <w:rsid w:val="00FE6E75"/>
    <w:rsid w:val="00FE708F"/>
    <w:rsid w:val="00FE70F4"/>
    <w:rsid w:val="00FE775B"/>
    <w:rsid w:val="00FE78B1"/>
    <w:rsid w:val="00FE7BC5"/>
    <w:rsid w:val="00FE7BCA"/>
    <w:rsid w:val="00FF0240"/>
    <w:rsid w:val="00FF0246"/>
    <w:rsid w:val="00FF068C"/>
    <w:rsid w:val="00FF0B06"/>
    <w:rsid w:val="00FF0B89"/>
    <w:rsid w:val="00FF1082"/>
    <w:rsid w:val="00FF10EA"/>
    <w:rsid w:val="00FF1702"/>
    <w:rsid w:val="00FF19FD"/>
    <w:rsid w:val="00FF1E47"/>
    <w:rsid w:val="00FF27C1"/>
    <w:rsid w:val="00FF2C25"/>
    <w:rsid w:val="00FF2EC1"/>
    <w:rsid w:val="00FF3059"/>
    <w:rsid w:val="00FF34B7"/>
    <w:rsid w:val="00FF3691"/>
    <w:rsid w:val="00FF3AFA"/>
    <w:rsid w:val="00FF3C9F"/>
    <w:rsid w:val="00FF423D"/>
    <w:rsid w:val="00FF433D"/>
    <w:rsid w:val="00FF463E"/>
    <w:rsid w:val="00FF48C6"/>
    <w:rsid w:val="00FF4E67"/>
    <w:rsid w:val="00FF4F92"/>
    <w:rsid w:val="00FF4FDF"/>
    <w:rsid w:val="00FF532A"/>
    <w:rsid w:val="00FF54FC"/>
    <w:rsid w:val="00FF5577"/>
    <w:rsid w:val="00FF57F3"/>
    <w:rsid w:val="00FF5A44"/>
    <w:rsid w:val="00FF62C1"/>
    <w:rsid w:val="00FF64F7"/>
    <w:rsid w:val="00FF688A"/>
    <w:rsid w:val="00FF6FA5"/>
    <w:rsid w:val="00FF74E1"/>
    <w:rsid w:val="00FF78D8"/>
    <w:rsid w:val="00FF7AB9"/>
    <w:rsid w:val="00FF7BA0"/>
    <w:rsid w:val="00FF7C47"/>
    <w:rsid w:val="00FF7C88"/>
    <w:rsid w:val="00FF7CE0"/>
    <w:rsid w:val="00FF7E5F"/>
    <w:rsid w:val="474C246A"/>
    <w:rsid w:val="6636A738"/>
    <w:rsid w:val="797CF0D6"/>
    <w:rsid w:val="7ADB9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6FDE057E"/>
  <w15:docId w15:val="{D4DBE8B7-CDB0-4517-89B2-592787F66E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7E2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F44E28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F44E28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F44E28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F44E28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394E05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394E05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394E05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F16933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F16933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rsid w:val="00F16933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F16933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F16933"/>
    <w:rPr>
      <w:rFonts w:cs="EucrosiaUPC"/>
      <w:b/>
      <w:bCs/>
      <w:sz w:val="32"/>
      <w:szCs w:val="32"/>
    </w:rPr>
  </w:style>
  <w:style w:type="character" w:customStyle="1" w:styleId="Heading9Char">
    <w:name w:val="Heading 9 Char"/>
    <w:link w:val="Heading9"/>
    <w:rsid w:val="00F16933"/>
    <w:rPr>
      <w:rFonts w:cs="EucrosiaUPC"/>
      <w:b/>
      <w:bCs/>
      <w:sz w:val="30"/>
      <w:szCs w:val="30"/>
    </w:rPr>
  </w:style>
  <w:style w:type="character" w:customStyle="1" w:styleId="Heading1Char">
    <w:name w:val="Heading 1 Char"/>
    <w:rsid w:val="00F44E2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rsid w:val="00F44E28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rsid w:val="00F44E28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,Body Char1"/>
    <w:rsid w:val="00F44E28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1"/>
    <w:rsid w:val="00F44E28"/>
    <w:pPr>
      <w:spacing w:after="120"/>
    </w:pPr>
  </w:style>
  <w:style w:type="character" w:customStyle="1" w:styleId="BodyTextChar1">
    <w:name w:val="Body Text Char1"/>
    <w:aliases w:val="bt Char1,body text Char1,Body Char2"/>
    <w:link w:val="BodyText"/>
    <w:rsid w:val="00F16933"/>
    <w:rPr>
      <w:rFonts w:ascii="Arial" w:hAnsi="Arial"/>
      <w:sz w:val="18"/>
      <w:szCs w:val="18"/>
    </w:rPr>
  </w:style>
  <w:style w:type="paragraph" w:styleId="Header">
    <w:name w:val="header"/>
    <w:basedOn w:val="Normal"/>
    <w:link w:val="HeaderChar"/>
    <w:uiPriority w:val="99"/>
    <w:rsid w:val="00F44E28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F16933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F44E2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F44E2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F44E2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3671D7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F44E28"/>
    <w:rPr>
      <w:rFonts w:cs="Times New Roman"/>
      <w:b/>
      <w:bCs/>
    </w:rPr>
  </w:style>
  <w:style w:type="paragraph" w:styleId="ListBullet">
    <w:name w:val="List Bullet"/>
    <w:basedOn w:val="Normal"/>
    <w:rsid w:val="00F44E28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0B65BB"/>
    <w:pPr>
      <w:numPr>
        <w:numId w:val="4"/>
      </w:numPr>
      <w:tabs>
        <w:tab w:val="left" w:pos="567"/>
      </w:tabs>
      <w:ind w:left="680"/>
    </w:pPr>
  </w:style>
  <w:style w:type="paragraph" w:styleId="ListBullet3">
    <w:name w:val="List Bullet 3"/>
    <w:basedOn w:val="Normal"/>
    <w:rsid w:val="00F44E28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F44E28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uiPriority w:val="99"/>
    <w:rsid w:val="00F44E28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F44E28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F44E28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F44E28"/>
    <w:pPr>
      <w:ind w:left="284"/>
    </w:pPr>
  </w:style>
  <w:style w:type="paragraph" w:customStyle="1" w:styleId="AAFrameAddress">
    <w:name w:val="AA Frame Address"/>
    <w:basedOn w:val="Heading1"/>
    <w:uiPriority w:val="99"/>
    <w:rsid w:val="00F44E28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uiPriority w:val="99"/>
    <w:rsid w:val="00F44E28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F44E28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F44E28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F44E28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F44E28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F44E28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F44E28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F44E28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F44E28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F44E28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F44E28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F44E28"/>
    <w:pPr>
      <w:ind w:left="2552" w:hanging="284"/>
    </w:pPr>
  </w:style>
  <w:style w:type="paragraph" w:styleId="TOC2">
    <w:name w:val="toc 2"/>
    <w:basedOn w:val="Normal"/>
    <w:next w:val="Normal"/>
    <w:semiHidden/>
    <w:rsid w:val="00F44E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F44E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F44E28"/>
    <w:pPr>
      <w:ind w:left="851"/>
    </w:pPr>
  </w:style>
  <w:style w:type="paragraph" w:styleId="TOC5">
    <w:name w:val="toc 5"/>
    <w:basedOn w:val="Normal"/>
    <w:next w:val="Normal"/>
    <w:uiPriority w:val="99"/>
    <w:semiHidden/>
    <w:rsid w:val="00F44E28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F44E28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F44E28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F44E28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F44E28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F44E28"/>
    <w:pPr>
      <w:ind w:left="567" w:hanging="567"/>
    </w:pPr>
  </w:style>
  <w:style w:type="paragraph" w:styleId="ListBullet5">
    <w:name w:val="List Bullet 5"/>
    <w:basedOn w:val="Normal"/>
    <w:rsid w:val="00F44E28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F44E28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rsid w:val="00F16933"/>
    <w:rPr>
      <w:rFonts w:ascii="Arial" w:hAnsi="Arial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F44E28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F16933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F44E28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rsid w:val="00F16933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F44E28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F44E28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F44E28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F44E28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F44E28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F44E28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F44E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F44E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F44E28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F44E28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F44E28"/>
    <w:pPr>
      <w:framePr w:h="443" w:wrap="around" w:y="8223"/>
    </w:pPr>
  </w:style>
  <w:style w:type="paragraph" w:customStyle="1" w:styleId="a">
    <w:name w:val="¢éÍ¤ÇÒÁ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F44E28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F44E28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F44E28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F44E2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F44E28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F44E28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rsid w:val="00F16933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</w:rPr>
  </w:style>
  <w:style w:type="character" w:customStyle="1" w:styleId="BodyText3Char">
    <w:name w:val="Body Text 3 Char"/>
    <w:link w:val="BodyText3"/>
    <w:rsid w:val="00F16933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F44E28"/>
  </w:style>
  <w:style w:type="paragraph" w:customStyle="1" w:styleId="ASSETS">
    <w:name w:val="ASSETS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F16933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F44E2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F16933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autoRedefine/>
    <w:rsid w:val="00E00E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720" w:right="27" w:hanging="360"/>
      <w:jc w:val="thaiDistribute"/>
    </w:pPr>
    <w:rPr>
      <w:rFonts w:ascii="Angsana New" w:hAnsi="Angsana New"/>
      <w:i/>
      <w:sz w:val="30"/>
      <w:szCs w:val="30"/>
    </w:rPr>
  </w:style>
  <w:style w:type="character" w:customStyle="1" w:styleId="AccPolicyHeadingChar">
    <w:name w:val="Acc Policy Heading Char"/>
    <w:uiPriority w:val="99"/>
    <w:rsid w:val="00F44E28"/>
    <w:rPr>
      <w:rFonts w:ascii="Angsana New" w:hAnsi="Angsana New" w:cs="Angsana New"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8C5B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F44E28"/>
    <w:pPr>
      <w:spacing w:line="240" w:lineRule="auto"/>
    </w:pPr>
  </w:style>
  <w:style w:type="character" w:customStyle="1" w:styleId="SignatureChar">
    <w:name w:val="Signature Char"/>
    <w:link w:val="Signature"/>
    <w:rsid w:val="00F16933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F16933"/>
    <w:rPr>
      <w:sz w:val="18"/>
      <w:lang w:val="en-GB" w:bidi="ar-SA"/>
    </w:rPr>
  </w:style>
  <w:style w:type="paragraph" w:customStyle="1" w:styleId="Graphic">
    <w:name w:val="Graphic"/>
    <w:basedOn w:val="Signature"/>
    <w:rsid w:val="00F44E2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44E28"/>
    <w:pPr>
      <w:spacing w:after="0"/>
    </w:pPr>
  </w:style>
  <w:style w:type="paragraph" w:customStyle="1" w:styleId="acctdividends">
    <w:name w:val="acct dividends"/>
    <w:aliases w:val="ad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44E28"/>
    <w:pPr>
      <w:spacing w:after="0"/>
    </w:pPr>
  </w:style>
  <w:style w:type="paragraph" w:customStyle="1" w:styleId="acctindent">
    <w:name w:val="acct indent"/>
    <w:aliases w:val="ai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F44E28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44E28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F44E28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44E2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F44E2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44E28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44E2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44E28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F44E28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F44E28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F44E28"/>
    <w:pPr>
      <w:spacing w:after="0"/>
    </w:pPr>
  </w:style>
  <w:style w:type="paragraph" w:customStyle="1" w:styleId="List1a">
    <w:name w:val="List 1a"/>
    <w:aliases w:val="1a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F44E2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rsid w:val="00F16933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F44E28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F44E28"/>
  </w:style>
  <w:style w:type="paragraph" w:customStyle="1" w:styleId="zreportaddinfo">
    <w:name w:val="zreport addinfo"/>
    <w:basedOn w:val="Normal"/>
    <w:rsid w:val="00F44E2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F44E2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F44E28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F44E2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F44E28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44E2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F44E28"/>
    <w:rPr>
      <w:b/>
      <w:bCs/>
    </w:rPr>
  </w:style>
  <w:style w:type="paragraph" w:customStyle="1" w:styleId="nineptbodytext">
    <w:name w:val="nine pt body text"/>
    <w:aliases w:val="9bt"/>
    <w:basedOn w:val="nineptnormal"/>
    <w:rsid w:val="00F44E28"/>
    <w:pPr>
      <w:spacing w:after="220"/>
    </w:pPr>
  </w:style>
  <w:style w:type="paragraph" w:customStyle="1" w:styleId="nineptnormal">
    <w:name w:val="nine pt normal"/>
    <w:aliases w:val="9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F44E28"/>
    <w:pPr>
      <w:jc w:val="center"/>
    </w:pPr>
  </w:style>
  <w:style w:type="paragraph" w:customStyle="1" w:styleId="heading">
    <w:name w:val="heading"/>
    <w:aliases w:val="h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F44E28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44E28"/>
  </w:style>
  <w:style w:type="paragraph" w:customStyle="1" w:styleId="nineptheadingcentredbold">
    <w:name w:val="nine pt heading centred bold"/>
    <w:aliases w:val="9hcb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44E2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44E28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44E28"/>
    <w:rPr>
      <w:b/>
    </w:rPr>
  </w:style>
  <w:style w:type="paragraph" w:customStyle="1" w:styleId="nineptcolumntab1">
    <w:name w:val="nine pt column tab1"/>
    <w:aliases w:val="a91"/>
    <w:basedOn w:val="nineptnormal"/>
    <w:rsid w:val="00F44E2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44E28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44E28"/>
    <w:pPr>
      <w:jc w:val="center"/>
    </w:pPr>
  </w:style>
  <w:style w:type="paragraph" w:customStyle="1" w:styleId="Normalheading">
    <w:name w:val="Normal heading"/>
    <w:aliases w:val="nh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F44E28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44E2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44E2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44E2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F44E2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F44E28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44E28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44E28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44E28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F44E28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44E28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44E2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F44E28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F44E2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F44E28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F44E2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44E28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44E28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44E28"/>
    <w:pPr>
      <w:spacing w:after="0"/>
    </w:pPr>
  </w:style>
  <w:style w:type="paragraph" w:customStyle="1" w:styleId="smallreturn">
    <w:name w:val="small return"/>
    <w:aliases w:val="sr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44E28"/>
    <w:pPr>
      <w:spacing w:after="0"/>
    </w:pPr>
  </w:style>
  <w:style w:type="paragraph" w:customStyle="1" w:styleId="headingbolditalic">
    <w:name w:val="heading bold italic"/>
    <w:aliases w:val="hbi"/>
    <w:basedOn w:val="heading"/>
    <w:rsid w:val="00F44E28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F44E2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44E28"/>
    <w:pPr>
      <w:spacing w:after="0"/>
    </w:pPr>
  </w:style>
  <w:style w:type="paragraph" w:customStyle="1" w:styleId="blockbullet">
    <w:name w:val="block bullet"/>
    <w:aliases w:val="bb"/>
    <w:basedOn w:val="block"/>
    <w:rsid w:val="00F44E28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F44E2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44E28"/>
    <w:pPr>
      <w:spacing w:after="0"/>
    </w:pPr>
  </w:style>
  <w:style w:type="paragraph" w:customStyle="1" w:styleId="eightptnormal">
    <w:name w:val="eight pt normal"/>
    <w:aliases w:val="8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F44E2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44E2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44E2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44E28"/>
    <w:rPr>
      <w:b/>
      <w:bCs/>
    </w:rPr>
  </w:style>
  <w:style w:type="paragraph" w:customStyle="1" w:styleId="eightptbodytext">
    <w:name w:val="eight pt body text"/>
    <w:aliases w:val="8bt"/>
    <w:basedOn w:val="eightptnormal"/>
    <w:rsid w:val="00F44E28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44E2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44E2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44E28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44E28"/>
    <w:pPr>
      <w:spacing w:after="0"/>
    </w:pPr>
  </w:style>
  <w:style w:type="paragraph" w:customStyle="1" w:styleId="eightptblock">
    <w:name w:val="eight pt block"/>
    <w:aliases w:val="8b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44E2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44E2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44E2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44E28"/>
    <w:pPr>
      <w:spacing w:after="0"/>
    </w:pPr>
  </w:style>
  <w:style w:type="paragraph" w:customStyle="1" w:styleId="blockindent">
    <w:name w:val="block indent"/>
    <w:aliases w:val="bi"/>
    <w:basedOn w:val="block"/>
    <w:rsid w:val="00F44E28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F44E28"/>
    <w:pPr>
      <w:jc w:val="center"/>
    </w:pPr>
  </w:style>
  <w:style w:type="paragraph" w:customStyle="1" w:styleId="nineptcol">
    <w:name w:val="nine pt %col"/>
    <w:aliases w:val="9%"/>
    <w:basedOn w:val="nineptnormal"/>
    <w:rsid w:val="00F44E2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44E2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44E2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44E28"/>
    <w:pPr>
      <w:spacing w:after="0"/>
    </w:pPr>
  </w:style>
  <w:style w:type="paragraph" w:customStyle="1" w:styleId="nineptblocklist">
    <w:name w:val="nine pt block list"/>
    <w:aliases w:val="9bl"/>
    <w:basedOn w:val="nineptblock"/>
    <w:rsid w:val="00F44E28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44E2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44E2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44E2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44E2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44E28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44E2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44E28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44E28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44E2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44E28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44E28"/>
    <w:pPr>
      <w:spacing w:after="80"/>
    </w:pPr>
  </w:style>
  <w:style w:type="paragraph" w:customStyle="1" w:styleId="nineptratecol">
    <w:name w:val="nine pt rate col"/>
    <w:aliases w:val="a9r"/>
    <w:basedOn w:val="nineptnormal"/>
    <w:rsid w:val="00F44E2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44E2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44E28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44E2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44E2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44E2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44E2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44E2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44E2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44E2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44E28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44E28"/>
    <w:pPr>
      <w:ind w:left="907" w:hanging="340"/>
    </w:pPr>
  </w:style>
  <w:style w:type="paragraph" w:customStyle="1" w:styleId="List3i">
    <w:name w:val="List 3i"/>
    <w:aliases w:val="3i"/>
    <w:basedOn w:val="List2i"/>
    <w:rsid w:val="00F44E2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44E2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44E28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44E2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44E2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44E2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44E2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44E28"/>
    <w:pPr>
      <w:spacing w:after="80"/>
    </w:pPr>
  </w:style>
  <w:style w:type="paragraph" w:customStyle="1" w:styleId="blockbullet2">
    <w:name w:val="block bullet 2"/>
    <w:aliases w:val="bb2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44E2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44E28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rsid w:val="00F44E28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F44E28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8938EE"/>
    <w:pPr>
      <w:ind w:left="1134"/>
    </w:pPr>
    <w:rPr>
      <w:b/>
      <w:bCs w:val="0"/>
      <w:i w:val="0"/>
      <w:iCs w:val="0"/>
    </w:rPr>
  </w:style>
  <w:style w:type="character" w:customStyle="1" w:styleId="AccPolicyalternativeChar">
    <w:name w:val="Acc Policy alternative Char"/>
    <w:rsid w:val="00F44E28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F44E2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44E28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F44E28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F16933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F44E28"/>
    <w:rPr>
      <w:bCs/>
      <w:sz w:val="22"/>
      <w:szCs w:val="22"/>
      <w:lang w:val="en-US" w:eastAsia="en-GB" w:bidi="th-TH"/>
    </w:rPr>
  </w:style>
  <w:style w:type="paragraph" w:customStyle="1" w:styleId="ListParagraph1">
    <w:name w:val="List Paragraph1"/>
    <w:basedOn w:val="Normal"/>
    <w:uiPriority w:val="34"/>
    <w:qFormat/>
    <w:rsid w:val="002D7611"/>
    <w:pPr>
      <w:ind w:left="720"/>
      <w:contextualSpacing/>
    </w:pPr>
    <w:rPr>
      <w:szCs w:val="22"/>
    </w:rPr>
  </w:style>
  <w:style w:type="paragraph" w:customStyle="1" w:styleId="Quote1">
    <w:name w:val="Quote1"/>
    <w:basedOn w:val="Normal"/>
    <w:next w:val="Normal"/>
    <w:link w:val="QuoteChar"/>
    <w:uiPriority w:val="29"/>
    <w:qFormat/>
    <w:rsid w:val="00F54EC2"/>
    <w:rPr>
      <w:i/>
      <w:iCs/>
      <w:color w:val="000000"/>
      <w:szCs w:val="22"/>
    </w:rPr>
  </w:style>
  <w:style w:type="character" w:customStyle="1" w:styleId="QuoteChar">
    <w:name w:val="Quote Char"/>
    <w:link w:val="Quote1"/>
    <w:uiPriority w:val="29"/>
    <w:rsid w:val="00F54EC2"/>
    <w:rPr>
      <w:rFonts w:ascii="Arial" w:hAnsi="Arial"/>
      <w:i/>
      <w:iCs/>
      <w:color w:val="000000"/>
      <w:sz w:val="18"/>
      <w:szCs w:val="22"/>
    </w:rPr>
  </w:style>
  <w:style w:type="paragraph" w:styleId="Subtitle">
    <w:name w:val="Subtitle"/>
    <w:basedOn w:val="Normal"/>
    <w:next w:val="Normal"/>
    <w:link w:val="SubtitleChar"/>
    <w:qFormat/>
    <w:rsid w:val="002029A7"/>
    <w:pPr>
      <w:spacing w:after="60"/>
      <w:jc w:val="center"/>
      <w:outlineLvl w:val="1"/>
    </w:pPr>
    <w:rPr>
      <w:rFonts w:ascii="Cambria" w:hAnsi="Cambria"/>
      <w:sz w:val="24"/>
      <w:szCs w:val="30"/>
    </w:rPr>
  </w:style>
  <w:style w:type="character" w:customStyle="1" w:styleId="SubtitleChar">
    <w:name w:val="Subtitle Char"/>
    <w:link w:val="Subtitle"/>
    <w:rsid w:val="002029A7"/>
    <w:rPr>
      <w:rFonts w:ascii="Cambria" w:hAnsi="Cambria"/>
      <w:sz w:val="24"/>
      <w:szCs w:val="30"/>
    </w:rPr>
  </w:style>
  <w:style w:type="paragraph" w:styleId="NormalWeb">
    <w:name w:val="Normal (Web)"/>
    <w:basedOn w:val="Normal"/>
    <w:uiPriority w:val="99"/>
    <w:unhideWhenUsed/>
    <w:rsid w:val="00C57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paragraph" w:styleId="NoSpacing">
    <w:name w:val="No Spacing"/>
    <w:uiPriority w:val="1"/>
    <w:qFormat/>
    <w:rsid w:val="00A2171D"/>
    <w:rPr>
      <w:rFonts w:ascii="Calibri" w:eastAsia="Calibri" w:hAnsi="Calibri" w:cs="Cordia New"/>
      <w:sz w:val="22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34460D"/>
    <w:pPr>
      <w:ind w:left="720"/>
      <w:contextualSpacing/>
    </w:pPr>
    <w:rPr>
      <w:szCs w:val="22"/>
    </w:rPr>
  </w:style>
  <w:style w:type="paragraph" w:customStyle="1" w:styleId="Default">
    <w:name w:val="Default"/>
    <w:rsid w:val="0034460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BodyTextIndent3">
    <w:name w:val="Body Text Indent 3"/>
    <w:basedOn w:val="Normal"/>
    <w:link w:val="BodyTextIndent3Char"/>
    <w:rsid w:val="00366E1A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366E1A"/>
    <w:rPr>
      <w:rFonts w:ascii="Arial" w:hAnsi="Arial"/>
      <w:sz w:val="16"/>
    </w:rPr>
  </w:style>
  <w:style w:type="character" w:customStyle="1" w:styleId="Heading8Char1">
    <w:name w:val="Heading 8 Char1"/>
    <w:rsid w:val="006201BF"/>
    <w:rPr>
      <w:rFonts w:ascii="Times New Roman" w:eastAsia="Times New Roman" w:hAnsi="Times New Roman" w:cs="EucrosiaUPC"/>
      <w:b/>
      <w:bCs/>
      <w:sz w:val="32"/>
      <w:szCs w:val="32"/>
    </w:rPr>
  </w:style>
  <w:style w:type="paragraph" w:customStyle="1" w:styleId="NoSpacingLatinAngsanaUPC">
    <w:name w:val="No Spacing + (Latin) AngsanaUPC"/>
    <w:aliases w:val="(Complex) AngsanaUPC,16 pt,Right"/>
    <w:basedOn w:val="NoSpacing"/>
    <w:rsid w:val="005B3B34"/>
    <w:pPr>
      <w:tabs>
        <w:tab w:val="decimal" w:pos="1152"/>
      </w:tabs>
      <w:jc w:val="right"/>
    </w:pPr>
    <w:rPr>
      <w:rFonts w:ascii="Angsana New" w:hAnsi="Angsana New" w:cs="Angsana New"/>
      <w:sz w:val="30"/>
      <w:szCs w:val="30"/>
    </w:rPr>
  </w:style>
  <w:style w:type="paragraph" w:customStyle="1" w:styleId="NormalAngsanaNew">
    <w:name w:val="Normal + Angsana New"/>
    <w:aliases w:val="15 pt,normal + Angsana New,Left,Before:  0 pt,Line spacing:  At least..."/>
    <w:basedOn w:val="a1"/>
    <w:rsid w:val="005B3B34"/>
    <w:rPr>
      <w:rFonts w:ascii="Angsana New" w:hAnsi="Angsana New"/>
      <w:sz w:val="30"/>
      <w:szCs w:val="30"/>
    </w:rPr>
  </w:style>
  <w:style w:type="character" w:customStyle="1" w:styleId="Heading4Char1">
    <w:name w:val="Heading 4 Char1"/>
    <w:rsid w:val="00394E0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394E0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394E0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394E0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394E0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394E05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394E05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394E05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394E05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shorttext1">
    <w:name w:val="short_text1"/>
    <w:uiPriority w:val="99"/>
    <w:rsid w:val="00394E05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394E05"/>
  </w:style>
  <w:style w:type="paragraph" w:styleId="PlainText">
    <w:name w:val="Plain Text"/>
    <w:basedOn w:val="Normal"/>
    <w:link w:val="PlainTextChar"/>
    <w:uiPriority w:val="99"/>
    <w:rsid w:val="00394E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394E05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rsid w:val="00394E05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394E05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394E05"/>
    <w:rPr>
      <w:b/>
      <w:bCs/>
    </w:rPr>
  </w:style>
  <w:style w:type="character" w:customStyle="1" w:styleId="CommentSubjectChar">
    <w:name w:val="Comment Subject Char"/>
    <w:link w:val="CommentSubject"/>
    <w:rsid w:val="00394E05"/>
    <w:rPr>
      <w:rFonts w:ascii="Arial" w:hAnsi="Arial"/>
      <w:b/>
      <w:bCs/>
      <w:szCs w:val="25"/>
    </w:rPr>
  </w:style>
  <w:style w:type="character" w:customStyle="1" w:styleId="hps">
    <w:name w:val="hps"/>
    <w:uiPriority w:val="99"/>
    <w:rsid w:val="00394E05"/>
    <w:rPr>
      <w:rFonts w:cs="Times New Roman"/>
    </w:rPr>
  </w:style>
  <w:style w:type="character" w:customStyle="1" w:styleId="gt-icon-text1">
    <w:name w:val="gt-icon-text1"/>
    <w:uiPriority w:val="99"/>
    <w:rsid w:val="00394E05"/>
    <w:rPr>
      <w:rFonts w:cs="Times New Roman"/>
    </w:rPr>
  </w:style>
  <w:style w:type="character" w:customStyle="1" w:styleId="longtext">
    <w:name w:val="long_text"/>
    <w:uiPriority w:val="99"/>
    <w:rsid w:val="00394E05"/>
    <w:rPr>
      <w:rFonts w:cs="Times New Roman"/>
    </w:rPr>
  </w:style>
  <w:style w:type="character" w:styleId="CommentReference">
    <w:name w:val="annotation reference"/>
    <w:rsid w:val="00394E05"/>
    <w:rPr>
      <w:rFonts w:cs="Times New Roman"/>
      <w:sz w:val="16"/>
      <w:szCs w:val="16"/>
    </w:rPr>
  </w:style>
  <w:style w:type="character" w:customStyle="1" w:styleId="CharChar22">
    <w:name w:val="Char Char22"/>
    <w:rsid w:val="00394E0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394E0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394E0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394E05"/>
  </w:style>
  <w:style w:type="character" w:styleId="Emphasis">
    <w:name w:val="Emphasis"/>
    <w:uiPriority w:val="20"/>
    <w:qFormat/>
    <w:rsid w:val="00394E05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394E05"/>
  </w:style>
  <w:style w:type="paragraph" w:styleId="Revision">
    <w:name w:val="Revision"/>
    <w:hidden/>
    <w:uiPriority w:val="99"/>
    <w:semiHidden/>
    <w:rsid w:val="00394E05"/>
    <w:rPr>
      <w:rFonts w:ascii="Arial" w:hAnsi="Arial"/>
      <w:sz w:val="18"/>
      <w:szCs w:val="22"/>
    </w:rPr>
  </w:style>
  <w:style w:type="character" w:styleId="Hyperlink">
    <w:name w:val="Hyperlink"/>
    <w:unhideWhenUsed/>
    <w:rsid w:val="00394E0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394E05"/>
    <w:rPr>
      <w:color w:val="4D90F0"/>
    </w:rPr>
  </w:style>
  <w:style w:type="paragraph" w:customStyle="1" w:styleId="a6">
    <w:name w:val="ข้อความ"/>
    <w:basedOn w:val="Normal"/>
    <w:rsid w:val="00F9326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31">
    <w:name w:val="ตาราง3ช่อง"/>
    <w:basedOn w:val="Normal"/>
    <w:rsid w:val="00D1373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10">
    <w:name w:val="10"/>
    <w:basedOn w:val="Normal"/>
    <w:rsid w:val="004D5F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table" w:customStyle="1" w:styleId="TableGrid1">
    <w:name w:val="Table Grid1"/>
    <w:basedOn w:val="TableNormal"/>
    <w:next w:val="TableGrid"/>
    <w:rsid w:val="0074068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aliases w:val="fr"/>
    <w:semiHidden/>
    <w:unhideWhenUsed/>
    <w:rsid w:val="001324C9"/>
    <w:rPr>
      <w:vertAlign w:val="superscript"/>
    </w:rPr>
  </w:style>
  <w:style w:type="table" w:customStyle="1" w:styleId="TableGridLight1">
    <w:name w:val="Table Grid Light1"/>
    <w:basedOn w:val="TableNormal"/>
    <w:uiPriority w:val="40"/>
    <w:rsid w:val="009F20DE"/>
    <w:rPr>
      <w:rFonts w:ascii="Calibri" w:eastAsia="Calibri" w:hAnsi="Calibri" w:cs="Cordia New"/>
      <w:lang w:val="en-GB" w:eastAsia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AccountingPolicy">
    <w:name w:val="Accounting Policy"/>
    <w:basedOn w:val="Normal"/>
    <w:link w:val="AccountingPolicyChar1"/>
    <w:rsid w:val="00A540D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A540D0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A540D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A540D0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A540D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A540D0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A540D0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A540D0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A540D0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A540D0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A540D0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A540D0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A540D0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A540D0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rsid w:val="00A540D0"/>
  </w:style>
  <w:style w:type="paragraph" w:customStyle="1" w:styleId="TableParagraph">
    <w:name w:val="Table Paragraph"/>
    <w:basedOn w:val="Normal"/>
    <w:uiPriority w:val="1"/>
    <w:qFormat/>
    <w:rsid w:val="00A540D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A540D0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table" w:customStyle="1" w:styleId="TableGrid2">
    <w:name w:val="Table Grid2"/>
    <w:basedOn w:val="TableNormal"/>
    <w:next w:val="TableGrid"/>
    <w:uiPriority w:val="39"/>
    <w:rsid w:val="0087759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FD3DA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47">
    <w:name w:val="Pa47"/>
    <w:basedOn w:val="Normal"/>
    <w:next w:val="Normal"/>
    <w:uiPriority w:val="99"/>
    <w:rsid w:val="00197B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716DCF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10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00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0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2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7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8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00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29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7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1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0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4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5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9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9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8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5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3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3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91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85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46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46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3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8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1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9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0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775339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939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60922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84961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060733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5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1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8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3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2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7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7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8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7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2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2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3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9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9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4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5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4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3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03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1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1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7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CE16B7-67BE-404C-B0DB-74BFF74559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10</TotalTime>
  <Pages>20</Pages>
  <Words>3121</Words>
  <Characters>15256</Characters>
  <Application>Microsoft Office Word</Application>
  <DocSecurity>0</DocSecurity>
  <Lines>127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18341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Panintorn Anusuriya</dc:creator>
  <cp:keywords/>
  <dc:description/>
  <cp:lastModifiedBy>Orathai, Nuchprasert</cp:lastModifiedBy>
  <cp:revision>4</cp:revision>
  <cp:lastPrinted>2022-10-31T09:26:00Z</cp:lastPrinted>
  <dcterms:created xsi:type="dcterms:W3CDTF">2023-05-03T14:50:00Z</dcterms:created>
  <dcterms:modified xsi:type="dcterms:W3CDTF">2023-05-10T08:25:00Z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