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299A82E2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0568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0568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617F8" w:rsidRPr="0050568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0568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617F8" w:rsidRPr="0050568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50568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5617F8" w:rsidRPr="00505684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AF6C3F">
          <w:headerReference w:type="default" r:id="rId10"/>
          <w:footerReference w:type="even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6D304C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9204FC0" w14:textId="3C263CDB" w:rsidR="00F40FF0" w:rsidRPr="006D304C" w:rsidRDefault="00F40FF0" w:rsidP="00F40FF0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มีนาคม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งบแสดงการเปลี่ยนแปลงส่วนของผู้ถือหุ้น และงบกระแสเงินสด สำหรับงวดสามเดือนสิ้นสุดวันที่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31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มีนาคม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7F1CB8">
        <w:rPr>
          <w:rFonts w:asciiTheme="majorBidi" w:hAnsiTheme="majorBidi" w:cstheme="majorBidi"/>
          <w:spacing w:val="3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และหมายเหตุประกอบ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br/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งบการเงินแบบย่อ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D304C">
        <w:rPr>
          <w:rFonts w:asciiTheme="majorBidi" w:hAnsiTheme="majorBidi" w:cstheme="majorBidi"/>
          <w:spacing w:val="3"/>
          <w:sz w:val="30"/>
          <w:szCs w:val="30"/>
          <w:cs/>
        </w:rPr>
        <w:t>ดังกล่าวจากผลการสอบทานของข้าพเจ้า</w:t>
      </w:r>
      <w:r w:rsidRPr="006D304C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F40FF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AF6C3F"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6D304C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FCD6" w14:textId="77777777" w:rsidR="006735B8" w:rsidRDefault="007A7288" w:rsidP="00673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bookmarkStart w:id="0" w:name="_Hlk129797490"/>
    </w:p>
    <w:p w14:paraId="73A0D344" w14:textId="3D09A89E" w:rsidR="00845DB3" w:rsidRPr="006735B8" w:rsidRDefault="006735B8" w:rsidP="00673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 w:rsidR="005617F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362B85" w:rsidRPr="00481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550A">
        <w:rPr>
          <w:rFonts w:asciiTheme="majorBidi" w:hAnsiTheme="majorBidi" w:cstheme="majorBidi"/>
          <w:sz w:val="30"/>
          <w:szCs w:val="30"/>
        </w:rPr>
        <w:t>256</w:t>
      </w:r>
      <w:r w:rsidR="005617F8">
        <w:rPr>
          <w:rFonts w:asciiTheme="majorBidi" w:hAnsiTheme="majorBidi" w:cstheme="majorBidi"/>
          <w:sz w:val="30"/>
          <w:szCs w:val="30"/>
        </w:rPr>
        <w:t>6</w:t>
      </w:r>
    </w:p>
    <w:bookmarkEnd w:id="0"/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p w14:paraId="32293D13" w14:textId="77777777" w:rsidR="000E7734" w:rsidRDefault="000E7734" w:rsidP="00A172A5">
      <w:pPr>
        <w:rPr>
          <w:rFonts w:asciiTheme="majorBidi" w:hAnsiTheme="majorBidi" w:cstheme="majorBidi"/>
          <w:sz w:val="28"/>
          <w:szCs w:val="28"/>
        </w:rPr>
      </w:pPr>
    </w:p>
    <w:sectPr w:rsidR="000E7734" w:rsidSect="008D38DF">
      <w:headerReference w:type="first" r:id="rId15"/>
      <w:footerReference w:type="first" r:id="rId16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FA01B" w14:textId="77777777" w:rsidR="00502D3E" w:rsidRDefault="00502D3E">
      <w:r>
        <w:separator/>
      </w:r>
    </w:p>
  </w:endnote>
  <w:endnote w:type="continuationSeparator" w:id="0">
    <w:p w14:paraId="2B18E36C" w14:textId="77777777" w:rsidR="00502D3E" w:rsidRDefault="0050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45A8" w14:textId="7D1C5BFA" w:rsidR="008D38DF" w:rsidRDefault="008D38DF">
    <w:pPr>
      <w:pStyle w:val="Footer"/>
      <w:tabs>
        <w:tab w:val="clear" w:pos="4678"/>
      </w:tabs>
      <w:jc w:val="center"/>
      <w:rPr>
        <w:caps/>
        <w:noProof/>
        <w:color w:val="4472C4" w:themeColor="accent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6973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099ABDC" w14:textId="779D741A" w:rsidR="008D38DF" w:rsidRPr="008D38DF" w:rsidRDefault="008D38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D38D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D38D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D38D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D38D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D38D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C46F" w14:textId="77777777" w:rsidR="00502D3E" w:rsidRDefault="00502D3E">
      <w:r>
        <w:separator/>
      </w:r>
    </w:p>
  </w:footnote>
  <w:footnote w:type="continuationSeparator" w:id="0">
    <w:p w14:paraId="517DF62B" w14:textId="77777777" w:rsidR="00502D3E" w:rsidRDefault="0050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6BE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02F0E" w14:textId="77777777" w:rsidR="008D38DF" w:rsidRPr="00553987" w:rsidRDefault="008D38DF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5E9DF44" w14:textId="77777777" w:rsidR="008D38DF" w:rsidRPr="00553987" w:rsidRDefault="008D38DF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826E980" w14:textId="77777777" w:rsidR="008D38DF" w:rsidRPr="00553987" w:rsidRDefault="008D38DF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7D8BD61" w14:textId="77777777" w:rsidR="008D38DF" w:rsidRPr="00553987" w:rsidRDefault="008D38DF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4A3D46"/>
    <w:multiLevelType w:val="hybridMultilevel"/>
    <w:tmpl w:val="89ECC784"/>
    <w:lvl w:ilvl="0" w:tplc="9AC861D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845245885">
    <w:abstractNumId w:val="6"/>
  </w:num>
  <w:num w:numId="2" w16cid:durableId="1888226728">
    <w:abstractNumId w:val="5"/>
  </w:num>
  <w:num w:numId="3" w16cid:durableId="987783990">
    <w:abstractNumId w:val="9"/>
  </w:num>
  <w:num w:numId="4" w16cid:durableId="790367535">
    <w:abstractNumId w:val="7"/>
  </w:num>
  <w:num w:numId="5" w16cid:durableId="1352344029">
    <w:abstractNumId w:val="8"/>
  </w:num>
  <w:num w:numId="6" w16cid:durableId="905148328">
    <w:abstractNumId w:val="3"/>
  </w:num>
  <w:num w:numId="7" w16cid:durableId="384715404">
    <w:abstractNumId w:val="2"/>
  </w:num>
  <w:num w:numId="8" w16cid:durableId="1799645876">
    <w:abstractNumId w:val="0"/>
  </w:num>
  <w:num w:numId="9" w16cid:durableId="678195773">
    <w:abstractNumId w:val="1"/>
  </w:num>
  <w:num w:numId="10" w16cid:durableId="517161683">
    <w:abstractNumId w:val="4"/>
  </w:num>
  <w:num w:numId="11" w16cid:durableId="448939047">
    <w:abstractNumId w:val="13"/>
  </w:num>
  <w:num w:numId="12" w16cid:durableId="1866364948">
    <w:abstractNumId w:val="11"/>
  </w:num>
  <w:num w:numId="13" w16cid:durableId="1353798972">
    <w:abstractNumId w:val="16"/>
  </w:num>
  <w:num w:numId="14" w16cid:durableId="896476468">
    <w:abstractNumId w:val="12"/>
  </w:num>
  <w:num w:numId="15" w16cid:durableId="24673696">
    <w:abstractNumId w:val="15"/>
  </w:num>
  <w:num w:numId="16" w16cid:durableId="1819614088">
    <w:abstractNumId w:val="14"/>
  </w:num>
  <w:num w:numId="17" w16cid:durableId="12116483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1C8"/>
    <w:rsid w:val="000172C6"/>
    <w:rsid w:val="000173E3"/>
    <w:rsid w:val="0001784C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AD0"/>
    <w:rsid w:val="00040C22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BD9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55B"/>
    <w:rsid w:val="00060897"/>
    <w:rsid w:val="000609EB"/>
    <w:rsid w:val="000615A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66DA4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816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9CA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1F23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36C3"/>
    <w:rsid w:val="000C3C52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805"/>
    <w:rsid w:val="000D4D5F"/>
    <w:rsid w:val="000D4FEA"/>
    <w:rsid w:val="000D5212"/>
    <w:rsid w:val="000D5668"/>
    <w:rsid w:val="000D5743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0F93"/>
    <w:rsid w:val="000E12AC"/>
    <w:rsid w:val="000E24B3"/>
    <w:rsid w:val="000E328B"/>
    <w:rsid w:val="000E34F7"/>
    <w:rsid w:val="000E3938"/>
    <w:rsid w:val="000E4125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799"/>
    <w:rsid w:val="000E7A06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3C6B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CF5"/>
    <w:rsid w:val="00115DEE"/>
    <w:rsid w:val="00116512"/>
    <w:rsid w:val="00116554"/>
    <w:rsid w:val="00116569"/>
    <w:rsid w:val="00116A51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3972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209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5563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3EF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1EE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73B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2F5"/>
    <w:rsid w:val="001F6357"/>
    <w:rsid w:val="001F6F38"/>
    <w:rsid w:val="001F74D5"/>
    <w:rsid w:val="00200B83"/>
    <w:rsid w:val="00200DD2"/>
    <w:rsid w:val="00201DDD"/>
    <w:rsid w:val="00202591"/>
    <w:rsid w:val="002027C6"/>
    <w:rsid w:val="002029DC"/>
    <w:rsid w:val="002033CD"/>
    <w:rsid w:val="00203B74"/>
    <w:rsid w:val="00204115"/>
    <w:rsid w:val="00204158"/>
    <w:rsid w:val="002042D6"/>
    <w:rsid w:val="002046AD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5D4F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FBC"/>
    <w:rsid w:val="0023665C"/>
    <w:rsid w:val="00236735"/>
    <w:rsid w:val="002367E4"/>
    <w:rsid w:val="00236CF1"/>
    <w:rsid w:val="0023711D"/>
    <w:rsid w:val="00237579"/>
    <w:rsid w:val="00237C30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49B0"/>
    <w:rsid w:val="00245105"/>
    <w:rsid w:val="002455D8"/>
    <w:rsid w:val="00245F58"/>
    <w:rsid w:val="002460F3"/>
    <w:rsid w:val="0024664F"/>
    <w:rsid w:val="00247514"/>
    <w:rsid w:val="002478F7"/>
    <w:rsid w:val="002505BF"/>
    <w:rsid w:val="00250DC7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77692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06DC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5DC"/>
    <w:rsid w:val="002C09FA"/>
    <w:rsid w:val="002C19BB"/>
    <w:rsid w:val="002C19E3"/>
    <w:rsid w:val="002C1C25"/>
    <w:rsid w:val="002C2B1A"/>
    <w:rsid w:val="002C2BD4"/>
    <w:rsid w:val="002C347F"/>
    <w:rsid w:val="002C3D8C"/>
    <w:rsid w:val="002C3EFD"/>
    <w:rsid w:val="002C4AAF"/>
    <w:rsid w:val="002C4CC9"/>
    <w:rsid w:val="002C4E75"/>
    <w:rsid w:val="002C517B"/>
    <w:rsid w:val="002C56C5"/>
    <w:rsid w:val="002C64EA"/>
    <w:rsid w:val="002C6662"/>
    <w:rsid w:val="002C6879"/>
    <w:rsid w:val="002C6F71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1F64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307"/>
    <w:rsid w:val="00304652"/>
    <w:rsid w:val="00304CC1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0F14"/>
    <w:rsid w:val="003118E2"/>
    <w:rsid w:val="003125ED"/>
    <w:rsid w:val="00312A22"/>
    <w:rsid w:val="00312A41"/>
    <w:rsid w:val="00312DF6"/>
    <w:rsid w:val="00314159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24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6D20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2A0"/>
    <w:rsid w:val="003959CE"/>
    <w:rsid w:val="00395C8D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A04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412"/>
    <w:rsid w:val="003C47D4"/>
    <w:rsid w:val="003C4878"/>
    <w:rsid w:val="003C4DE0"/>
    <w:rsid w:val="003C57A4"/>
    <w:rsid w:val="003C5BF5"/>
    <w:rsid w:val="003C6401"/>
    <w:rsid w:val="003C6539"/>
    <w:rsid w:val="003C659B"/>
    <w:rsid w:val="003C689D"/>
    <w:rsid w:val="003C699C"/>
    <w:rsid w:val="003C6C99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0F69"/>
    <w:rsid w:val="004010AC"/>
    <w:rsid w:val="0040130D"/>
    <w:rsid w:val="004018AC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0EE6"/>
    <w:rsid w:val="004114C2"/>
    <w:rsid w:val="004114F4"/>
    <w:rsid w:val="0041190C"/>
    <w:rsid w:val="00411B65"/>
    <w:rsid w:val="00411E2D"/>
    <w:rsid w:val="00411EE1"/>
    <w:rsid w:val="0041274A"/>
    <w:rsid w:val="004127EE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AD2"/>
    <w:rsid w:val="00416B67"/>
    <w:rsid w:val="004170A0"/>
    <w:rsid w:val="00417419"/>
    <w:rsid w:val="00417B51"/>
    <w:rsid w:val="00420CF0"/>
    <w:rsid w:val="00420FA2"/>
    <w:rsid w:val="004211DB"/>
    <w:rsid w:val="00421D1E"/>
    <w:rsid w:val="00422160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3B3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2D5"/>
    <w:rsid w:val="00452538"/>
    <w:rsid w:val="00452678"/>
    <w:rsid w:val="004529A2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5B8"/>
    <w:rsid w:val="00465614"/>
    <w:rsid w:val="00465981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7E4"/>
    <w:rsid w:val="00472EB9"/>
    <w:rsid w:val="0047303F"/>
    <w:rsid w:val="004736F3"/>
    <w:rsid w:val="00473C32"/>
    <w:rsid w:val="0047435C"/>
    <w:rsid w:val="004746E6"/>
    <w:rsid w:val="004753ED"/>
    <w:rsid w:val="00476704"/>
    <w:rsid w:val="00477350"/>
    <w:rsid w:val="00480A02"/>
    <w:rsid w:val="004810EA"/>
    <w:rsid w:val="00481174"/>
    <w:rsid w:val="00481B18"/>
    <w:rsid w:val="004820B4"/>
    <w:rsid w:val="004822CB"/>
    <w:rsid w:val="00482612"/>
    <w:rsid w:val="00482EE0"/>
    <w:rsid w:val="004835D8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8F0"/>
    <w:rsid w:val="004979D0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3D01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475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753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BFB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32F"/>
    <w:rsid w:val="004E275F"/>
    <w:rsid w:val="004E2DFC"/>
    <w:rsid w:val="004E346E"/>
    <w:rsid w:val="004E35AB"/>
    <w:rsid w:val="004E372B"/>
    <w:rsid w:val="004E37F2"/>
    <w:rsid w:val="004E416C"/>
    <w:rsid w:val="004E460D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2D3E"/>
    <w:rsid w:val="0050365D"/>
    <w:rsid w:val="00503C39"/>
    <w:rsid w:val="00504438"/>
    <w:rsid w:val="005050AC"/>
    <w:rsid w:val="005052A5"/>
    <w:rsid w:val="00505684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507"/>
    <w:rsid w:val="0051654F"/>
    <w:rsid w:val="00516648"/>
    <w:rsid w:val="00516B46"/>
    <w:rsid w:val="00516C3F"/>
    <w:rsid w:val="00516E27"/>
    <w:rsid w:val="00516FDE"/>
    <w:rsid w:val="00516FFC"/>
    <w:rsid w:val="00517957"/>
    <w:rsid w:val="005205EB"/>
    <w:rsid w:val="005206E0"/>
    <w:rsid w:val="00520771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3B3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7F8"/>
    <w:rsid w:val="005619A5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6B2C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5F69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4AC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481"/>
    <w:rsid w:val="005B172A"/>
    <w:rsid w:val="005B1B48"/>
    <w:rsid w:val="005B1B9C"/>
    <w:rsid w:val="005B22BD"/>
    <w:rsid w:val="005B2740"/>
    <w:rsid w:val="005B2A1D"/>
    <w:rsid w:val="005B2E68"/>
    <w:rsid w:val="005B3A16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AFD"/>
    <w:rsid w:val="005C0D9C"/>
    <w:rsid w:val="005C125A"/>
    <w:rsid w:val="005C1656"/>
    <w:rsid w:val="005C293F"/>
    <w:rsid w:val="005C2EC2"/>
    <w:rsid w:val="005C364D"/>
    <w:rsid w:val="005C4348"/>
    <w:rsid w:val="005C448F"/>
    <w:rsid w:val="005C47F1"/>
    <w:rsid w:val="005C487A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1F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4DEF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305"/>
    <w:rsid w:val="005F2619"/>
    <w:rsid w:val="005F2676"/>
    <w:rsid w:val="005F2E9A"/>
    <w:rsid w:val="005F2F59"/>
    <w:rsid w:val="005F3128"/>
    <w:rsid w:val="005F31CD"/>
    <w:rsid w:val="005F3870"/>
    <w:rsid w:val="005F3B7D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4E9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43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1B0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5784"/>
    <w:rsid w:val="006461B1"/>
    <w:rsid w:val="0064626C"/>
    <w:rsid w:val="0064719E"/>
    <w:rsid w:val="006472F7"/>
    <w:rsid w:val="0064778A"/>
    <w:rsid w:val="0065079B"/>
    <w:rsid w:val="00650C7E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A5A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5B8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0A16"/>
    <w:rsid w:val="00691598"/>
    <w:rsid w:val="00691964"/>
    <w:rsid w:val="00691CBF"/>
    <w:rsid w:val="00691E04"/>
    <w:rsid w:val="006925C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07F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68"/>
    <w:rsid w:val="00706A1E"/>
    <w:rsid w:val="00706D2D"/>
    <w:rsid w:val="00706F08"/>
    <w:rsid w:val="0070722B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CD3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5EA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4CA3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258"/>
    <w:rsid w:val="007537EC"/>
    <w:rsid w:val="00753FD0"/>
    <w:rsid w:val="00754300"/>
    <w:rsid w:val="00754345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4DA"/>
    <w:rsid w:val="00772BEA"/>
    <w:rsid w:val="007733D8"/>
    <w:rsid w:val="007747D6"/>
    <w:rsid w:val="00774E25"/>
    <w:rsid w:val="007753ED"/>
    <w:rsid w:val="00775AD2"/>
    <w:rsid w:val="0077653C"/>
    <w:rsid w:val="0077659D"/>
    <w:rsid w:val="00776EEE"/>
    <w:rsid w:val="00777B32"/>
    <w:rsid w:val="00777D6E"/>
    <w:rsid w:val="0078089B"/>
    <w:rsid w:val="007809F6"/>
    <w:rsid w:val="00781185"/>
    <w:rsid w:val="00781ED9"/>
    <w:rsid w:val="0078241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2FC5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0580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08E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CB8"/>
    <w:rsid w:val="007F1D31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66B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08B6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266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47B7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2AE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0DDD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1FD2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543"/>
    <w:rsid w:val="008B563E"/>
    <w:rsid w:val="008B56FC"/>
    <w:rsid w:val="008B5DC4"/>
    <w:rsid w:val="008B6404"/>
    <w:rsid w:val="008B646E"/>
    <w:rsid w:val="008B65F6"/>
    <w:rsid w:val="008B67CF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A57"/>
    <w:rsid w:val="008D1CB2"/>
    <w:rsid w:val="008D1DF9"/>
    <w:rsid w:val="008D2122"/>
    <w:rsid w:val="008D21AD"/>
    <w:rsid w:val="008D22EA"/>
    <w:rsid w:val="008D24DC"/>
    <w:rsid w:val="008D25CE"/>
    <w:rsid w:val="008D2713"/>
    <w:rsid w:val="008D2F2B"/>
    <w:rsid w:val="008D38DF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7AC"/>
    <w:rsid w:val="008E4CBF"/>
    <w:rsid w:val="008E4F0E"/>
    <w:rsid w:val="008E5371"/>
    <w:rsid w:val="008E56E4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E7C60"/>
    <w:rsid w:val="008F04D5"/>
    <w:rsid w:val="008F0CB0"/>
    <w:rsid w:val="008F0DC6"/>
    <w:rsid w:val="008F108B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2D38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1FF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37E56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D51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2D8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282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65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A7E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4EDB"/>
    <w:rsid w:val="009E5755"/>
    <w:rsid w:val="009E5968"/>
    <w:rsid w:val="009E5B7C"/>
    <w:rsid w:val="009E6B27"/>
    <w:rsid w:val="009E6F43"/>
    <w:rsid w:val="009F012F"/>
    <w:rsid w:val="009F03A5"/>
    <w:rsid w:val="009F0C3D"/>
    <w:rsid w:val="009F0FEE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5EB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07A6A"/>
    <w:rsid w:val="00A10B04"/>
    <w:rsid w:val="00A10BC6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714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2D84"/>
    <w:rsid w:val="00A33183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CC4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5EA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49CF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209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B7D12"/>
    <w:rsid w:val="00AC00A9"/>
    <w:rsid w:val="00AC07CF"/>
    <w:rsid w:val="00AC187F"/>
    <w:rsid w:val="00AC1B3F"/>
    <w:rsid w:val="00AC1C5D"/>
    <w:rsid w:val="00AC1FD3"/>
    <w:rsid w:val="00AC21A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2ED"/>
    <w:rsid w:val="00AD34A2"/>
    <w:rsid w:val="00AD35AC"/>
    <w:rsid w:val="00AD39A7"/>
    <w:rsid w:val="00AD3E64"/>
    <w:rsid w:val="00AD3FAA"/>
    <w:rsid w:val="00AD420F"/>
    <w:rsid w:val="00AD429B"/>
    <w:rsid w:val="00AD5151"/>
    <w:rsid w:val="00AD52D7"/>
    <w:rsid w:val="00AD54EC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6C3F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1EA"/>
    <w:rsid w:val="00B065EE"/>
    <w:rsid w:val="00B066CA"/>
    <w:rsid w:val="00B067B4"/>
    <w:rsid w:val="00B06D43"/>
    <w:rsid w:val="00B07028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38A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8EC"/>
    <w:rsid w:val="00B33AC9"/>
    <w:rsid w:val="00B33ECF"/>
    <w:rsid w:val="00B3462A"/>
    <w:rsid w:val="00B35192"/>
    <w:rsid w:val="00B35443"/>
    <w:rsid w:val="00B3586E"/>
    <w:rsid w:val="00B359F9"/>
    <w:rsid w:val="00B35A3C"/>
    <w:rsid w:val="00B35E19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340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528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C48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8F1"/>
    <w:rsid w:val="00BB1A4A"/>
    <w:rsid w:val="00BB1C38"/>
    <w:rsid w:val="00BB225D"/>
    <w:rsid w:val="00BB2EFB"/>
    <w:rsid w:val="00BB31DF"/>
    <w:rsid w:val="00BB3300"/>
    <w:rsid w:val="00BB3D21"/>
    <w:rsid w:val="00BB443B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871"/>
    <w:rsid w:val="00BE2E37"/>
    <w:rsid w:val="00BE3241"/>
    <w:rsid w:val="00BE3249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3BA9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5EB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83D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297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6781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73A"/>
    <w:rsid w:val="00CD1B1F"/>
    <w:rsid w:val="00CD1F40"/>
    <w:rsid w:val="00CD2C54"/>
    <w:rsid w:val="00CD2CA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1E8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454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1B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D61"/>
    <w:rsid w:val="00D47EA7"/>
    <w:rsid w:val="00D50AC6"/>
    <w:rsid w:val="00D50F19"/>
    <w:rsid w:val="00D514BC"/>
    <w:rsid w:val="00D51A42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B17"/>
    <w:rsid w:val="00D60C54"/>
    <w:rsid w:val="00D60E79"/>
    <w:rsid w:val="00D610F8"/>
    <w:rsid w:val="00D63965"/>
    <w:rsid w:val="00D639FE"/>
    <w:rsid w:val="00D63DD5"/>
    <w:rsid w:val="00D63F95"/>
    <w:rsid w:val="00D63FBD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6DD9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A50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1FF2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0D31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474"/>
    <w:rsid w:val="00DA24A1"/>
    <w:rsid w:val="00DA2C55"/>
    <w:rsid w:val="00DA2EE3"/>
    <w:rsid w:val="00DA32D9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05E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706"/>
    <w:rsid w:val="00DD2AE4"/>
    <w:rsid w:val="00DD3157"/>
    <w:rsid w:val="00DD324B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8A5"/>
    <w:rsid w:val="00DE2A20"/>
    <w:rsid w:val="00DE5343"/>
    <w:rsid w:val="00DE55A6"/>
    <w:rsid w:val="00DE56B5"/>
    <w:rsid w:val="00DE5864"/>
    <w:rsid w:val="00DE5B24"/>
    <w:rsid w:val="00DE621F"/>
    <w:rsid w:val="00DE687B"/>
    <w:rsid w:val="00DE6B1A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5F2F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29A0"/>
    <w:rsid w:val="00E137F5"/>
    <w:rsid w:val="00E13A16"/>
    <w:rsid w:val="00E1485F"/>
    <w:rsid w:val="00E14B60"/>
    <w:rsid w:val="00E14D2F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3CD4"/>
    <w:rsid w:val="00E440CA"/>
    <w:rsid w:val="00E44341"/>
    <w:rsid w:val="00E44DD4"/>
    <w:rsid w:val="00E45789"/>
    <w:rsid w:val="00E45952"/>
    <w:rsid w:val="00E45E37"/>
    <w:rsid w:val="00E466DA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D11"/>
    <w:rsid w:val="00E60E3C"/>
    <w:rsid w:val="00E614A1"/>
    <w:rsid w:val="00E620C3"/>
    <w:rsid w:val="00E621CE"/>
    <w:rsid w:val="00E624E1"/>
    <w:rsid w:val="00E62582"/>
    <w:rsid w:val="00E626C5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7E9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5B2"/>
    <w:rsid w:val="00E80A55"/>
    <w:rsid w:val="00E80BE1"/>
    <w:rsid w:val="00E80DB7"/>
    <w:rsid w:val="00E815F7"/>
    <w:rsid w:val="00E81743"/>
    <w:rsid w:val="00E81A6F"/>
    <w:rsid w:val="00E81DC1"/>
    <w:rsid w:val="00E81EC6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7EB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4D2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5C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31D"/>
    <w:rsid w:val="00ED06B7"/>
    <w:rsid w:val="00ED07A4"/>
    <w:rsid w:val="00ED08E8"/>
    <w:rsid w:val="00ED0933"/>
    <w:rsid w:val="00ED0AB4"/>
    <w:rsid w:val="00ED0AD0"/>
    <w:rsid w:val="00ED0F9B"/>
    <w:rsid w:val="00ED13B6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1E43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4FD2"/>
    <w:rsid w:val="00F05374"/>
    <w:rsid w:val="00F05805"/>
    <w:rsid w:val="00F05E18"/>
    <w:rsid w:val="00F06533"/>
    <w:rsid w:val="00F06957"/>
    <w:rsid w:val="00F06F20"/>
    <w:rsid w:val="00F0757E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8B2"/>
    <w:rsid w:val="00F13159"/>
    <w:rsid w:val="00F13EA9"/>
    <w:rsid w:val="00F16204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117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0FF0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4AF9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846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464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C7B6A"/>
    <w:rsid w:val="00FD0642"/>
    <w:rsid w:val="00FD07B6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4CB2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AC7"/>
    <w:rsid w:val="00FE2BB5"/>
    <w:rsid w:val="00FE2D02"/>
    <w:rsid w:val="00FE39AD"/>
    <w:rsid w:val="00FE3BEC"/>
    <w:rsid w:val="00FE3D70"/>
    <w:rsid w:val="00FE43AE"/>
    <w:rsid w:val="00FE452F"/>
    <w:rsid w:val="00FE4626"/>
    <w:rsid w:val="00FE50BB"/>
    <w:rsid w:val="00FE51C6"/>
    <w:rsid w:val="00FE5A85"/>
    <w:rsid w:val="00FE7717"/>
    <w:rsid w:val="00FE78D2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3A50B-401C-477C-8A54-D9158F0D5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F23F86-4E97-4846-B207-44B5FE6298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3</Pages>
  <Words>346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6</cp:revision>
  <cp:lastPrinted>2023-04-28T14:59:00Z</cp:lastPrinted>
  <dcterms:created xsi:type="dcterms:W3CDTF">2023-05-04T16:42:00Z</dcterms:created>
  <dcterms:modified xsi:type="dcterms:W3CDTF">2023-05-10T10:15:00Z</dcterms:modified>
</cp:coreProperties>
</file>