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D1752" w14:textId="079484C7" w:rsidR="00012C5B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7B66D8E" w14:textId="77777777" w:rsidR="00012C5B" w:rsidRPr="008A5A08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C7078A9" w14:textId="77777777" w:rsidR="00012C5B" w:rsidRPr="008A5A08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D1A88A" w14:textId="77777777" w:rsidR="00012C5B" w:rsidRPr="008A5A08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033B7201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C60284">
        <w:rPr>
          <w:rFonts w:ascii="Angsana New" w:hAnsi="Angsana New" w:cs="Angsana New"/>
          <w:sz w:val="52"/>
          <w:szCs w:val="52"/>
          <w:cs/>
        </w:rPr>
        <w:t>บริษัท ไทยฟู้ดส์ กรุ๊ป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จำกัด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1A9148DD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2A4F81D" w14:textId="0507DE78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1DCF595D" w14:textId="6AE8E4D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333E5C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6028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C6028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33E5C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36A3FCAF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218C62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602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E135807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724E8E0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2E06952B" w14:textId="77777777" w:rsidR="00012C5B" w:rsidRPr="00C60284" w:rsidRDefault="00012C5B" w:rsidP="00012C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56A83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823FFE6" w14:textId="77777777" w:rsidR="00012C5B" w:rsidRPr="00C60284" w:rsidRDefault="00012C5B" w:rsidP="00012C5B">
      <w:pPr>
        <w:rPr>
          <w:rFonts w:ascii="Angsana New" w:hAnsi="Angsana New" w:cs="Angsana New"/>
          <w:sz w:val="30"/>
          <w:szCs w:val="30"/>
        </w:rPr>
      </w:pPr>
    </w:p>
    <w:p w14:paraId="181D125E" w14:textId="77777777" w:rsidR="00012C5B" w:rsidRPr="00C60284" w:rsidRDefault="00012C5B" w:rsidP="00012C5B">
      <w:pPr>
        <w:rPr>
          <w:rFonts w:ascii="Angsana New" w:hAnsi="Angsana New" w:cs="Angsana New"/>
          <w:sz w:val="30"/>
          <w:szCs w:val="30"/>
        </w:rPr>
      </w:pPr>
    </w:p>
    <w:p w14:paraId="2E5664B6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012C5B" w:rsidRPr="00C60284" w:rsidSect="005D4B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C60284">
        <w:rPr>
          <w:rFonts w:ascii="Angsana New" w:hAnsi="Angsana New" w:cs="Angsana New"/>
          <w:sz w:val="30"/>
          <w:szCs w:val="30"/>
        </w:rPr>
        <w:tab/>
      </w:r>
    </w:p>
    <w:p w14:paraId="5F00ED11" w14:textId="7A0E71E1" w:rsidR="00012C5B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33D0DB" w14:textId="77777777" w:rsidR="0020522E" w:rsidRPr="00C60284" w:rsidRDefault="0020522E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B3C474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8476CD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CE5616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96C00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0E4105F5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C60284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C6028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6F8E4631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4027BCDD" w14:textId="62FA5ED9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ข้าพเจ้าได้สอบทานงบแสดงฐานะการเงินรวมและงบแสดงฐานะการเงินเฉพาะกิจการ ณ วั</w:t>
      </w:r>
      <w:r>
        <w:rPr>
          <w:rFonts w:ascii="Angsana New" w:hAnsi="Angsana New" w:cs="Angsana New" w:hint="cs"/>
          <w:color w:val="000000"/>
          <w:cs/>
        </w:rPr>
        <w:t>น</w:t>
      </w:r>
      <w:r w:rsidRPr="00C60284">
        <w:rPr>
          <w:rFonts w:ascii="Angsana New" w:hAnsi="Angsana New" w:cs="Angsana New" w:hint="cs"/>
          <w:color w:val="000000"/>
          <w:cs/>
        </w:rPr>
        <w:t xml:space="preserve">ที่ </w:t>
      </w:r>
      <w:r w:rsidR="00333E5C">
        <w:rPr>
          <w:rFonts w:ascii="Angsana New" w:hAnsi="Angsana New" w:cs="Angsana New"/>
          <w:color w:val="000000"/>
          <w:lang w:val="en-US"/>
        </w:rPr>
        <w:t>31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333E5C">
        <w:rPr>
          <w:rFonts w:ascii="Angsana New" w:hAnsi="Angsana New" w:cs="Angsana New"/>
          <w:color w:val="000000"/>
          <w:lang w:val="en-US"/>
        </w:rPr>
        <w:t>2566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C60284">
        <w:rPr>
          <w:rFonts w:ascii="Angsana New" w:hAnsi="Angsana New" w:cs="Angsana New"/>
          <w:color w:val="000000"/>
          <w:cs/>
        </w:rPr>
        <w:br/>
        <w:t>งบกระแสเงินสดรวมและงบกระแสเงินสดเฉพาะกิจการสำหรับงวด</w:t>
      </w:r>
      <w:r w:rsidRPr="00C60284">
        <w:rPr>
          <w:rFonts w:ascii="Angsana New" w:hAnsi="Angsana New" w:cs="Angsana New" w:hint="cs"/>
          <w:color w:val="000000"/>
          <w:cs/>
        </w:rPr>
        <w:t>สาม</w:t>
      </w:r>
      <w:r w:rsidRPr="00C60284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333E5C">
        <w:rPr>
          <w:rFonts w:ascii="Angsana New" w:hAnsi="Angsana New" w:cs="Angsana New"/>
          <w:color w:val="000000"/>
          <w:lang w:val="en-US"/>
        </w:rPr>
        <w:t>31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 w:hint="cs"/>
          <w:color w:val="000000"/>
          <w:cs/>
        </w:rPr>
        <w:t xml:space="preserve">มีนาคม </w:t>
      </w:r>
      <w:r w:rsidR="00333E5C">
        <w:rPr>
          <w:rFonts w:ascii="Angsana New" w:hAnsi="Angsana New" w:cs="Angsana New"/>
          <w:color w:val="000000"/>
          <w:lang w:val="en-US"/>
        </w:rPr>
        <w:t>2566</w:t>
      </w:r>
      <w:r w:rsidRPr="00C60284">
        <w:rPr>
          <w:rFonts w:ascii="Angsana New" w:hAnsi="Angsana New" w:cs="Angsana New"/>
          <w:color w:val="00000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</w:t>
      </w:r>
      <w:r w:rsidRPr="00C60284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C60284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</w:t>
      </w:r>
      <w:r w:rsidRPr="00C60284">
        <w:rPr>
          <w:rFonts w:ascii="Angsana New" w:hAnsi="Angsana New" w:cs="Angsana New"/>
          <w:color w:val="000000"/>
          <w:cs/>
        </w:rPr>
        <w:br/>
        <w:t xml:space="preserve">และของเฉพาะบริษัท </w:t>
      </w:r>
      <w:r w:rsidRPr="00C60284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C60284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</w:t>
      </w:r>
      <w:r w:rsidRPr="00C60284">
        <w:rPr>
          <w:rFonts w:ascii="Angsana New" w:hAnsi="Angsana New" w:cs="Angsana New" w:hint="cs"/>
          <w:color w:val="000000"/>
          <w:cs/>
        </w:rPr>
        <w:t xml:space="preserve">ที่ </w:t>
      </w:r>
      <w:r w:rsidR="00333E5C">
        <w:rPr>
          <w:rFonts w:ascii="Angsana New" w:hAnsi="Angsana New" w:cs="Angsana New"/>
          <w:color w:val="000000"/>
          <w:lang w:val="en-US"/>
        </w:rPr>
        <w:t>34</w:t>
      </w:r>
      <w:r w:rsidRPr="00C60284">
        <w:rPr>
          <w:rFonts w:ascii="Angsana New" w:hAnsi="Angsana New" w:cs="Angsana New"/>
          <w:color w:val="000000"/>
          <w:cs/>
        </w:rPr>
        <w:t xml:space="preserve"> เรื่อง </w:t>
      </w:r>
      <w:r w:rsidRPr="00C60284">
        <w:rPr>
          <w:rFonts w:ascii="Angsana New" w:hAnsi="Angsana New" w:cs="Angsana New" w:hint="cs"/>
          <w:color w:val="000000"/>
          <w:cs/>
        </w:rPr>
        <w:t>การรายงานทาง</w:t>
      </w:r>
      <w:r w:rsidRPr="00C60284">
        <w:rPr>
          <w:rFonts w:ascii="Angsana New" w:hAnsi="Angsana New" w:cs="Angsana New"/>
          <w:color w:val="000000"/>
          <w:cs/>
        </w:rPr>
        <w:t xml:space="preserve">การเงินระหว่างกาล </w:t>
      </w:r>
      <w:r w:rsidRPr="00C60284">
        <w:rPr>
          <w:rFonts w:ascii="Angsana New" w:hAnsi="Angsana New" w:cs="Angsana New"/>
          <w:color w:val="000000"/>
          <w:cs/>
        </w:rPr>
        <w:br/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F8535E3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447129DE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46012C6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4BD09B3" w14:textId="71FFE84C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C60284">
        <w:rPr>
          <w:rFonts w:ascii="Angsana New" w:hAnsi="Angsana New" w:cs="Angsana New" w:hint="cs"/>
          <w:color w:val="000000"/>
          <w:cs/>
        </w:rPr>
        <w:t xml:space="preserve">ส </w:t>
      </w:r>
      <w:r w:rsidR="00333E5C">
        <w:rPr>
          <w:rFonts w:ascii="Angsana New" w:hAnsi="Angsana New" w:cs="Angsana New"/>
          <w:color w:val="000000"/>
          <w:lang w:val="en-US"/>
        </w:rPr>
        <w:t>2410</w:t>
      </w:r>
      <w:r w:rsidRPr="00C60284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C60284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C60284">
        <w:rPr>
          <w:rFonts w:ascii="Angsana New" w:hAnsi="Angsana New" w:cs="Angsana New"/>
          <w:color w:val="000000"/>
          <w:cs/>
        </w:rPr>
        <w:t>รับผิดชอบ</w:t>
      </w:r>
      <w:r w:rsidRPr="00C60284">
        <w:rPr>
          <w:rFonts w:ascii="Angsana New" w:hAnsi="Angsana New" w:cs="Angsana New" w:hint="cs"/>
          <w:color w:val="000000"/>
          <w:cs/>
        </w:rPr>
        <w:t>ด้าน</w:t>
      </w:r>
      <w:r w:rsidRPr="00C60284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C60284">
        <w:rPr>
          <w:rFonts w:ascii="Angsana New" w:hAnsi="Angsana New" w:cs="Angsana New" w:hint="cs"/>
          <w:color w:val="000000"/>
          <w:cs/>
        </w:rPr>
        <w:t xml:space="preserve">  </w:t>
      </w:r>
      <w:r w:rsidRPr="00C60284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C60284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C60284">
        <w:rPr>
          <w:rFonts w:ascii="Angsana New" w:hAnsi="Angsana New" w:cs="Angsana New"/>
          <w:color w:val="000000"/>
          <w:cs/>
        </w:rPr>
        <w:t>ไม่สามารถ</w:t>
      </w:r>
      <w:r w:rsidRPr="00C60284">
        <w:rPr>
          <w:rFonts w:ascii="Angsana New" w:hAnsi="Angsana New" w:cs="Angsana New" w:hint="cs"/>
          <w:color w:val="000000"/>
          <w:cs/>
        </w:rPr>
        <w:t>ได้</w:t>
      </w:r>
      <w:r w:rsidRPr="00C60284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C60284">
        <w:rPr>
          <w:rFonts w:ascii="Angsana New" w:hAnsi="Angsana New" w:cs="Angsana New" w:hint="cs"/>
          <w:color w:val="000000"/>
          <w:cs/>
        </w:rPr>
        <w:t>พบ</w:t>
      </w:r>
      <w:r w:rsidRPr="00C60284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C60284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5329F4B6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0B9DDE69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012C5B" w:rsidRPr="00C60284" w:rsidSect="00C90DEA"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C60284">
        <w:rPr>
          <w:rFonts w:ascii="Angsana New" w:hAnsi="Angsana New" w:cs="Angsana New"/>
          <w:i/>
          <w:iCs/>
          <w:cs/>
          <w:lang w:val="en-US"/>
        </w:rPr>
        <w:br/>
      </w:r>
    </w:p>
    <w:p w14:paraId="7A424CA3" w14:textId="77777777" w:rsidR="00012C5B" w:rsidRPr="009D45E9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9D45E9">
        <w:rPr>
          <w:rFonts w:ascii="Angsana New" w:hAnsi="Angsana New" w:cs="Angsana New" w:hint="cs"/>
          <w:i/>
          <w:iCs/>
          <w:cs/>
          <w:lang w:val="en-US"/>
        </w:rPr>
        <w:lastRenderedPageBreak/>
        <w:t>ข้อสรุป</w:t>
      </w:r>
    </w:p>
    <w:p w14:paraId="5C830EF6" w14:textId="77777777" w:rsidR="00012C5B" w:rsidRPr="009D45E9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AE1D60D" w14:textId="25237E58" w:rsidR="00012C5B" w:rsidRPr="009D45E9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9D45E9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9D45E9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9D45E9">
        <w:rPr>
          <w:rFonts w:ascii="Angsana New" w:hAnsi="Angsana New" w:cs="Angsana New"/>
          <w:color w:val="000000"/>
          <w:cs/>
        </w:rPr>
        <w:t>ดังกล่าว</w:t>
      </w:r>
      <w:r w:rsidRPr="009D45E9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333E5C">
        <w:rPr>
          <w:rFonts w:ascii="Angsana New" w:hAnsi="Angsana New" w:cs="Angsana New"/>
          <w:color w:val="000000"/>
          <w:lang w:val="en-US"/>
        </w:rPr>
        <w:t>34</w:t>
      </w:r>
      <w:r w:rsidRPr="009D45E9">
        <w:rPr>
          <w:rFonts w:ascii="Angsana New" w:hAnsi="Angsana New" w:cs="Angsana New"/>
          <w:color w:val="000000"/>
          <w:cs/>
        </w:rPr>
        <w:t xml:space="preserve"> </w:t>
      </w:r>
      <w:r w:rsidRPr="009D45E9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4DD6CAB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D9E9B96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38C39D90" w14:textId="77777777" w:rsidR="00012C5B" w:rsidRPr="00C60284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43806F82" w14:textId="77777777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14:paraId="3142B208" w14:textId="3F03290F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(</w:t>
      </w:r>
      <w:r w:rsidR="00C75FAD">
        <w:rPr>
          <w:rFonts w:ascii="Angsana New" w:hAnsi="Angsana New" w:cs="Angsana New" w:hint="cs"/>
          <w:cs/>
          <w:lang w:val="en-US"/>
        </w:rPr>
        <w:t>เชาวนี</w:t>
      </w:r>
      <w:r w:rsidRPr="00C60284">
        <w:rPr>
          <w:rFonts w:ascii="Angsana New" w:hAnsi="Angsana New" w:cs="Angsana New" w:hint="cs"/>
          <w:cs/>
          <w:lang w:val="en-US"/>
        </w:rPr>
        <w:t xml:space="preserve"> </w:t>
      </w:r>
      <w:r w:rsidR="00C75FAD">
        <w:rPr>
          <w:rFonts w:ascii="Angsana New" w:hAnsi="Angsana New" w:cs="Angsana New" w:hint="cs"/>
          <w:cs/>
          <w:lang w:val="en-US"/>
        </w:rPr>
        <w:t>ไชยสง่า</w:t>
      </w:r>
      <w:r w:rsidRPr="00C60284">
        <w:rPr>
          <w:rFonts w:ascii="Angsana New" w:hAnsi="Angsana New" w:cs="Angsana New"/>
          <w:cs/>
        </w:rPr>
        <w:t>)</w:t>
      </w:r>
    </w:p>
    <w:p w14:paraId="66B4B4A5" w14:textId="77777777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ผู้สอบบัญชีรับอนุญาต</w:t>
      </w:r>
    </w:p>
    <w:p w14:paraId="3D8312AE" w14:textId="3F937D26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เลขทะเบียน</w:t>
      </w:r>
      <w:r w:rsidRPr="00C60284">
        <w:rPr>
          <w:rFonts w:ascii="Angsana New" w:hAnsi="Angsana New" w:cs="Angsana New"/>
          <w:lang w:val="en-US"/>
        </w:rPr>
        <w:t xml:space="preserve"> </w:t>
      </w:r>
      <w:r w:rsidR="00707376">
        <w:rPr>
          <w:rFonts w:ascii="Angsana New" w:hAnsi="Angsana New" w:cs="Angsana New"/>
          <w:cs/>
          <w:lang w:val="en-US"/>
        </w:rPr>
        <w:t>12663</w:t>
      </w:r>
    </w:p>
    <w:p w14:paraId="687076E6" w14:textId="77777777" w:rsidR="00012C5B" w:rsidRPr="00C60284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3D8E3FA7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52CCB4D" w14:textId="77777777" w:rsidR="00012C5B" w:rsidRPr="00C60284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2801672" w14:textId="706D2FA8" w:rsidR="00012C5B" w:rsidRPr="00C60284" w:rsidRDefault="00707376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10</w:t>
      </w:r>
      <w:r w:rsidR="003A0757">
        <w:rPr>
          <w:rFonts w:ascii="Angsana New" w:hAnsi="Angsana New" w:cs="Angsana New"/>
          <w:sz w:val="30"/>
          <w:szCs w:val="30"/>
        </w:rPr>
        <w:t xml:space="preserve"> </w:t>
      </w:r>
      <w:r w:rsidR="003A0757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333E5C">
        <w:rPr>
          <w:rFonts w:ascii="Angsana New" w:hAnsi="Angsana New" w:cs="Angsana New"/>
          <w:sz w:val="30"/>
          <w:szCs w:val="30"/>
        </w:rPr>
        <w:t>2566</w:t>
      </w:r>
    </w:p>
    <w:p w14:paraId="45C1A388" w14:textId="77777777" w:rsidR="00012C5B" w:rsidRDefault="00012C5B" w:rsidP="00012C5B">
      <w:pPr>
        <w:pStyle w:val="IndexHeading1"/>
        <w:spacing w:after="0" w:line="380" w:lineRule="exact"/>
        <w:ind w:left="1530" w:hanging="1530"/>
        <w:jc w:val="center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CAC6829" w14:textId="77777777" w:rsidR="00012C5B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8D755B9" w14:textId="77777777" w:rsidR="00012C5B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761E027" w14:textId="77777777" w:rsidR="00012C5B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C69F5F3" w14:textId="3B0C17AE" w:rsidR="006D1853" w:rsidRPr="006E4B64" w:rsidRDefault="006D1853" w:rsidP="00DD73DD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/>
          <w:sz w:val="30"/>
          <w:szCs w:val="30"/>
        </w:rPr>
      </w:pPr>
    </w:p>
    <w:sectPr w:rsidR="006D1853" w:rsidRPr="006E4B64" w:rsidSect="00DD73DD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C8643" w14:textId="77777777" w:rsidR="00E45C47" w:rsidRDefault="00E45C47">
      <w:r>
        <w:separator/>
      </w:r>
    </w:p>
  </w:endnote>
  <w:endnote w:type="continuationSeparator" w:id="0">
    <w:p w14:paraId="43B74C48" w14:textId="77777777" w:rsidR="00E45C47" w:rsidRDefault="00E4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70F4" w14:textId="77777777" w:rsidR="00012C5B" w:rsidRDefault="00012C5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22D11D08" w14:textId="76DA991B" w:rsidR="00012C5B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1</w:t>
    </w:r>
    <w:proofErr w:type="spellStart"/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proofErr w:type="spellEnd"/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36BB" w14:textId="0E09B0B8" w:rsidR="00012C5B" w:rsidRDefault="00012C5B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DD73DD">
      <w:rPr>
        <w:noProof/>
      </w:rPr>
      <w:t>TFGt1-Q1'23-set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="00707376">
      <w:rPr>
        <w:rStyle w:val="PageNumber"/>
        <w:rFonts w:cs="Angsana New"/>
        <w:noProof/>
        <w:cs/>
      </w:rPr>
      <w:t>3</w:t>
    </w:r>
    <w:r>
      <w:rPr>
        <w:rStyle w:val="PageNumber"/>
      </w:rPr>
      <w:fldChar w:fldCharType="end"/>
    </w:r>
  </w:p>
  <w:p w14:paraId="68767EE5" w14:textId="77777777" w:rsidR="00012C5B" w:rsidRPr="00960645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A109" w14:textId="70910A67" w:rsidR="00012C5B" w:rsidRPr="00C2202A" w:rsidRDefault="00707376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>16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6C4" w14:textId="52EADED1" w:rsidR="00012C5B" w:rsidRPr="00C2202A" w:rsidRDefault="00012C5B" w:rsidP="00012C5B">
    <w:pPr>
      <w:pStyle w:val="Footer"/>
      <w:tabs>
        <w:tab w:val="left" w:pos="2650"/>
      </w:tabs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E2E91" w14:textId="77777777" w:rsidR="00E45C47" w:rsidRDefault="00E45C47">
      <w:r>
        <w:separator/>
      </w:r>
    </w:p>
  </w:footnote>
  <w:footnote w:type="continuationSeparator" w:id="0">
    <w:p w14:paraId="64E2D8F7" w14:textId="77777777" w:rsidR="00E45C47" w:rsidRDefault="00E45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324D" w14:textId="77777777" w:rsidR="00012C5B" w:rsidRDefault="00000000" w:rsidP="00713C50">
    <w:pPr>
      <w:pStyle w:val="Header"/>
    </w:pPr>
    <w:r>
      <w:rPr>
        <w:noProof/>
      </w:rPr>
      <w:pict w14:anchorId="36EA0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0485" w14:textId="2A7E3B85" w:rsidR="00012C5B" w:rsidRDefault="00012C5B" w:rsidP="00713C50">
    <w:pPr>
      <w:pStyle w:val="Header"/>
    </w:pPr>
  </w:p>
  <w:p w14:paraId="4A502048" w14:textId="4B8ED620" w:rsidR="00012C5B" w:rsidRDefault="00012C5B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="00707376">
      <w:rPr>
        <w:rFonts w:ascii="Angsana New" w:hAnsi="Angsana New" w:cs="Angsana New"/>
        <w:b/>
        <w:bCs/>
        <w:noProof/>
        <w:sz w:val="32"/>
        <w:szCs w:val="32"/>
        <w:cs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="00707376">
      <w:rPr>
        <w:rStyle w:val="PageNumber"/>
        <w:rFonts w:cs="Angsana New"/>
        <w:noProof/>
        <w:cs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AFB3" w14:textId="77777777" w:rsidR="00012C5B" w:rsidRDefault="00012C5B" w:rsidP="00713C50">
    <w:pPr>
      <w:pStyle w:val="Header"/>
    </w:pPr>
  </w:p>
  <w:p w14:paraId="166B1383" w14:textId="77777777" w:rsidR="00012C5B" w:rsidRDefault="00012C5B" w:rsidP="00713C50">
    <w:pPr>
      <w:pStyle w:val="Header"/>
    </w:pPr>
  </w:p>
  <w:p w14:paraId="24D845E2" w14:textId="77777777" w:rsidR="00012C5B" w:rsidRDefault="00012C5B" w:rsidP="00713C50">
    <w:pPr>
      <w:pStyle w:val="Header"/>
    </w:pPr>
  </w:p>
  <w:p w14:paraId="17FDC469" w14:textId="77777777" w:rsidR="00012C5B" w:rsidRDefault="00012C5B" w:rsidP="00713C50">
    <w:pPr>
      <w:pStyle w:val="Header"/>
    </w:pPr>
  </w:p>
  <w:p w14:paraId="7D64AF0B" w14:textId="77777777" w:rsidR="00012C5B" w:rsidRDefault="00012C5B" w:rsidP="00713C50">
    <w:pPr>
      <w:pStyle w:val="Header"/>
    </w:pPr>
  </w:p>
  <w:p w14:paraId="1A9C38B7" w14:textId="77777777" w:rsidR="00012C5B" w:rsidRDefault="00012C5B" w:rsidP="00713C50">
    <w:pPr>
      <w:pStyle w:val="Header"/>
    </w:pPr>
  </w:p>
  <w:p w14:paraId="76387C26" w14:textId="77777777" w:rsidR="00012C5B" w:rsidRPr="00005ACB" w:rsidRDefault="00012C5B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9E37B" w14:textId="77777777" w:rsidR="00DD73DD" w:rsidRDefault="00DD73DD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40D3420E" w14:textId="77777777" w:rsidR="00DD73DD" w:rsidRDefault="00DD73DD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404BD27D" w14:textId="77777777" w:rsidR="00DD73DD" w:rsidRDefault="00DD73DD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683D9FB" w14:textId="0399D9F9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 w15:restartNumberingAfterBreak="0">
    <w:nsid w:val="47263C93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num w:numId="1" w16cid:durableId="1396930438">
    <w:abstractNumId w:val="0"/>
  </w:num>
  <w:num w:numId="2" w16cid:durableId="823014778">
    <w:abstractNumId w:val="1"/>
  </w:num>
  <w:num w:numId="3" w16cid:durableId="1851485721">
    <w:abstractNumId w:val="6"/>
  </w:num>
  <w:num w:numId="4" w16cid:durableId="1169978531">
    <w:abstractNumId w:val="7"/>
  </w:num>
  <w:num w:numId="5" w16cid:durableId="232202045">
    <w:abstractNumId w:val="5"/>
  </w:num>
  <w:num w:numId="6" w16cid:durableId="1301766489">
    <w:abstractNumId w:val="3"/>
  </w:num>
  <w:num w:numId="7" w16cid:durableId="227345052">
    <w:abstractNumId w:val="4"/>
  </w:num>
  <w:num w:numId="8" w16cid:durableId="206421405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99A"/>
    <w:rsid w:val="00014A28"/>
    <w:rsid w:val="00014E88"/>
    <w:rsid w:val="00014FAB"/>
    <w:rsid w:val="000151CA"/>
    <w:rsid w:val="00015AE5"/>
    <w:rsid w:val="00015C52"/>
    <w:rsid w:val="00015C94"/>
    <w:rsid w:val="000160AC"/>
    <w:rsid w:val="00016375"/>
    <w:rsid w:val="000166C1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0EBA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F5E"/>
    <w:rsid w:val="00067039"/>
    <w:rsid w:val="000672F9"/>
    <w:rsid w:val="00067374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3AD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07A"/>
    <w:rsid w:val="0008741C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97DF2"/>
    <w:rsid w:val="000A0559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071"/>
    <w:rsid w:val="000A226A"/>
    <w:rsid w:val="000A2843"/>
    <w:rsid w:val="000A290D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ACE"/>
    <w:rsid w:val="000E1D0B"/>
    <w:rsid w:val="000E2710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4DA"/>
    <w:rsid w:val="000F2760"/>
    <w:rsid w:val="000F2801"/>
    <w:rsid w:val="000F2983"/>
    <w:rsid w:val="000F2C64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C1"/>
    <w:rsid w:val="0010622B"/>
    <w:rsid w:val="001064B4"/>
    <w:rsid w:val="001068D4"/>
    <w:rsid w:val="00106A2D"/>
    <w:rsid w:val="00106B77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02"/>
    <w:rsid w:val="001120EC"/>
    <w:rsid w:val="00112677"/>
    <w:rsid w:val="001127F8"/>
    <w:rsid w:val="00112DA9"/>
    <w:rsid w:val="00112FCF"/>
    <w:rsid w:val="00113291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B71"/>
    <w:rsid w:val="00133C63"/>
    <w:rsid w:val="00133E2C"/>
    <w:rsid w:val="00133F06"/>
    <w:rsid w:val="00134333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B74"/>
    <w:rsid w:val="001550B0"/>
    <w:rsid w:val="001553C1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B02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6A9"/>
    <w:rsid w:val="0017079B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9F6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C3A"/>
    <w:rsid w:val="00196CBF"/>
    <w:rsid w:val="0019717B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D1B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A68"/>
    <w:rsid w:val="001C3B09"/>
    <w:rsid w:val="001C3CD5"/>
    <w:rsid w:val="001C3E29"/>
    <w:rsid w:val="001C40E4"/>
    <w:rsid w:val="001C4325"/>
    <w:rsid w:val="001C462D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12F"/>
    <w:rsid w:val="001E432D"/>
    <w:rsid w:val="001E4475"/>
    <w:rsid w:val="001E45BD"/>
    <w:rsid w:val="001E4664"/>
    <w:rsid w:val="001E4733"/>
    <w:rsid w:val="001E4AE4"/>
    <w:rsid w:val="001E4FB5"/>
    <w:rsid w:val="001E5395"/>
    <w:rsid w:val="001E56F2"/>
    <w:rsid w:val="001E5A67"/>
    <w:rsid w:val="001E5B07"/>
    <w:rsid w:val="001E6102"/>
    <w:rsid w:val="001E6222"/>
    <w:rsid w:val="001E6320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DAD"/>
    <w:rsid w:val="001F6FC2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3F"/>
    <w:rsid w:val="00210E64"/>
    <w:rsid w:val="0021116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DB"/>
    <w:rsid w:val="00216313"/>
    <w:rsid w:val="002164A3"/>
    <w:rsid w:val="002164EE"/>
    <w:rsid w:val="002168E0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9E6"/>
    <w:rsid w:val="00221CB4"/>
    <w:rsid w:val="00221EB8"/>
    <w:rsid w:val="00221F0A"/>
    <w:rsid w:val="002221ED"/>
    <w:rsid w:val="00222360"/>
    <w:rsid w:val="00222558"/>
    <w:rsid w:val="00222634"/>
    <w:rsid w:val="002228EB"/>
    <w:rsid w:val="00222BA7"/>
    <w:rsid w:val="00222D33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904"/>
    <w:rsid w:val="00242AF0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40F"/>
    <w:rsid w:val="0025028A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662"/>
    <w:rsid w:val="00257704"/>
    <w:rsid w:val="0025782B"/>
    <w:rsid w:val="002578B5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F60"/>
    <w:rsid w:val="00270FFD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6CF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43C"/>
    <w:rsid w:val="002A447F"/>
    <w:rsid w:val="002A495F"/>
    <w:rsid w:val="002A4B3E"/>
    <w:rsid w:val="002A4C02"/>
    <w:rsid w:val="002A5A82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D9E"/>
    <w:rsid w:val="002B2E0A"/>
    <w:rsid w:val="002B2F63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5085"/>
    <w:rsid w:val="002C519B"/>
    <w:rsid w:val="002C5833"/>
    <w:rsid w:val="002C5873"/>
    <w:rsid w:val="002C5BEA"/>
    <w:rsid w:val="002C6071"/>
    <w:rsid w:val="002C6207"/>
    <w:rsid w:val="002C6804"/>
    <w:rsid w:val="002C763D"/>
    <w:rsid w:val="002C7739"/>
    <w:rsid w:val="002C7791"/>
    <w:rsid w:val="002C7E5C"/>
    <w:rsid w:val="002D02F4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A1"/>
    <w:rsid w:val="002D304C"/>
    <w:rsid w:val="002D3165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8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2FCA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6B"/>
    <w:rsid w:val="00311558"/>
    <w:rsid w:val="003115CC"/>
    <w:rsid w:val="003118A2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3C4"/>
    <w:rsid w:val="00315439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24E4"/>
    <w:rsid w:val="003230CE"/>
    <w:rsid w:val="0032351D"/>
    <w:rsid w:val="00323C37"/>
    <w:rsid w:val="00323EC7"/>
    <w:rsid w:val="00323F8C"/>
    <w:rsid w:val="00323F9B"/>
    <w:rsid w:val="00324055"/>
    <w:rsid w:val="0032437E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EB5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281F"/>
    <w:rsid w:val="00352B51"/>
    <w:rsid w:val="00352E79"/>
    <w:rsid w:val="00352EA4"/>
    <w:rsid w:val="00353A40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9C8"/>
    <w:rsid w:val="00367AE8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BAB"/>
    <w:rsid w:val="00392F10"/>
    <w:rsid w:val="00393218"/>
    <w:rsid w:val="00393224"/>
    <w:rsid w:val="003933B6"/>
    <w:rsid w:val="00393AF5"/>
    <w:rsid w:val="00393DAF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08D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C9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744"/>
    <w:rsid w:val="003C094B"/>
    <w:rsid w:val="003C0A38"/>
    <w:rsid w:val="003C0C88"/>
    <w:rsid w:val="003C0F79"/>
    <w:rsid w:val="003C1079"/>
    <w:rsid w:val="003C1186"/>
    <w:rsid w:val="003C1267"/>
    <w:rsid w:val="003C1404"/>
    <w:rsid w:val="003C1949"/>
    <w:rsid w:val="003C1C13"/>
    <w:rsid w:val="003C1EF7"/>
    <w:rsid w:val="003C2133"/>
    <w:rsid w:val="003C2192"/>
    <w:rsid w:val="003C2215"/>
    <w:rsid w:val="003C2381"/>
    <w:rsid w:val="003C2411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9C8"/>
    <w:rsid w:val="003E23E6"/>
    <w:rsid w:val="003E265E"/>
    <w:rsid w:val="003E2695"/>
    <w:rsid w:val="003E2747"/>
    <w:rsid w:val="003E2897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5EDC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C0D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9A5"/>
    <w:rsid w:val="00441C4C"/>
    <w:rsid w:val="00441D7D"/>
    <w:rsid w:val="00441D89"/>
    <w:rsid w:val="00441E8F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E8D"/>
    <w:rsid w:val="00452039"/>
    <w:rsid w:val="0045216B"/>
    <w:rsid w:val="004523BF"/>
    <w:rsid w:val="0045279F"/>
    <w:rsid w:val="00452EEF"/>
    <w:rsid w:val="004534D9"/>
    <w:rsid w:val="004537C4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A8A"/>
    <w:rsid w:val="004622CA"/>
    <w:rsid w:val="004625B6"/>
    <w:rsid w:val="00462970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4E60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601"/>
    <w:rsid w:val="004949B3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2D"/>
    <w:rsid w:val="004A339F"/>
    <w:rsid w:val="004A3739"/>
    <w:rsid w:val="004A3923"/>
    <w:rsid w:val="004A3999"/>
    <w:rsid w:val="004A4832"/>
    <w:rsid w:val="004A48D8"/>
    <w:rsid w:val="004A4A03"/>
    <w:rsid w:val="004A52E8"/>
    <w:rsid w:val="004A5300"/>
    <w:rsid w:val="004A54E5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50"/>
    <w:rsid w:val="004D478A"/>
    <w:rsid w:val="004D4B72"/>
    <w:rsid w:val="004D4E27"/>
    <w:rsid w:val="004D4E91"/>
    <w:rsid w:val="004D5277"/>
    <w:rsid w:val="004D5768"/>
    <w:rsid w:val="004D57AA"/>
    <w:rsid w:val="004D58E5"/>
    <w:rsid w:val="004D58E8"/>
    <w:rsid w:val="004D60E2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DA5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3093"/>
    <w:rsid w:val="00503209"/>
    <w:rsid w:val="00503318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5769"/>
    <w:rsid w:val="00506248"/>
    <w:rsid w:val="00506378"/>
    <w:rsid w:val="00506385"/>
    <w:rsid w:val="00506504"/>
    <w:rsid w:val="005065DB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3F4"/>
    <w:rsid w:val="0052565B"/>
    <w:rsid w:val="005258E6"/>
    <w:rsid w:val="00525912"/>
    <w:rsid w:val="0052591D"/>
    <w:rsid w:val="00525CEA"/>
    <w:rsid w:val="00526091"/>
    <w:rsid w:val="0052651D"/>
    <w:rsid w:val="00526872"/>
    <w:rsid w:val="00526C08"/>
    <w:rsid w:val="00526D2F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23"/>
    <w:rsid w:val="00533D9A"/>
    <w:rsid w:val="00533DE0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4B6"/>
    <w:rsid w:val="00584FBF"/>
    <w:rsid w:val="0058503E"/>
    <w:rsid w:val="0058570A"/>
    <w:rsid w:val="00585B89"/>
    <w:rsid w:val="00585DA7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9E3"/>
    <w:rsid w:val="00592D3A"/>
    <w:rsid w:val="00592E3B"/>
    <w:rsid w:val="0059334C"/>
    <w:rsid w:val="005934AC"/>
    <w:rsid w:val="0059371A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136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66F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EA"/>
    <w:rsid w:val="005D2623"/>
    <w:rsid w:val="005D283C"/>
    <w:rsid w:val="005D2931"/>
    <w:rsid w:val="005D2E2B"/>
    <w:rsid w:val="005D30C7"/>
    <w:rsid w:val="005D35A5"/>
    <w:rsid w:val="005D433B"/>
    <w:rsid w:val="005D438D"/>
    <w:rsid w:val="005D46A6"/>
    <w:rsid w:val="005D4942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A74"/>
    <w:rsid w:val="005E4C1E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A92"/>
    <w:rsid w:val="005F7E68"/>
    <w:rsid w:val="0060013C"/>
    <w:rsid w:val="00600249"/>
    <w:rsid w:val="00600698"/>
    <w:rsid w:val="00600A58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9F"/>
    <w:rsid w:val="006027C8"/>
    <w:rsid w:val="00602815"/>
    <w:rsid w:val="0060282F"/>
    <w:rsid w:val="00603102"/>
    <w:rsid w:val="006031F9"/>
    <w:rsid w:val="0060337B"/>
    <w:rsid w:val="00603474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13D"/>
    <w:rsid w:val="0062761F"/>
    <w:rsid w:val="00627AD7"/>
    <w:rsid w:val="00627C7B"/>
    <w:rsid w:val="00627E26"/>
    <w:rsid w:val="00627FF4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6F2"/>
    <w:rsid w:val="006431FE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610"/>
    <w:rsid w:val="006467BD"/>
    <w:rsid w:val="006469D5"/>
    <w:rsid w:val="00646E11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EA6"/>
    <w:rsid w:val="0066608E"/>
    <w:rsid w:val="00666276"/>
    <w:rsid w:val="006667BD"/>
    <w:rsid w:val="00666BC9"/>
    <w:rsid w:val="00666C58"/>
    <w:rsid w:val="00666D2B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FCA"/>
    <w:rsid w:val="00687123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4E"/>
    <w:rsid w:val="006B146D"/>
    <w:rsid w:val="006B1916"/>
    <w:rsid w:val="006B1C94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4C7"/>
    <w:rsid w:val="006B485A"/>
    <w:rsid w:val="006B4931"/>
    <w:rsid w:val="006B495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65"/>
    <w:rsid w:val="006C247C"/>
    <w:rsid w:val="006C272D"/>
    <w:rsid w:val="006C276C"/>
    <w:rsid w:val="006C27ED"/>
    <w:rsid w:val="006C28C5"/>
    <w:rsid w:val="006C2A15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1A5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B64"/>
    <w:rsid w:val="006E4E4B"/>
    <w:rsid w:val="006E5174"/>
    <w:rsid w:val="006E59E0"/>
    <w:rsid w:val="006E5C1C"/>
    <w:rsid w:val="006E64BE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646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1B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109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C1"/>
    <w:rsid w:val="00742C89"/>
    <w:rsid w:val="007431F8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3FD"/>
    <w:rsid w:val="00746440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838"/>
    <w:rsid w:val="0075217F"/>
    <w:rsid w:val="007524B9"/>
    <w:rsid w:val="00752529"/>
    <w:rsid w:val="00752741"/>
    <w:rsid w:val="00752892"/>
    <w:rsid w:val="00752C36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834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75E"/>
    <w:rsid w:val="00797FB6"/>
    <w:rsid w:val="007A03BA"/>
    <w:rsid w:val="007A03FF"/>
    <w:rsid w:val="007A046F"/>
    <w:rsid w:val="007A0E4E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BF0"/>
    <w:rsid w:val="007B2D12"/>
    <w:rsid w:val="007B2F12"/>
    <w:rsid w:val="007B301B"/>
    <w:rsid w:val="007B305A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31C"/>
    <w:rsid w:val="007C072C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D81"/>
    <w:rsid w:val="007D0109"/>
    <w:rsid w:val="007D01AE"/>
    <w:rsid w:val="007D07F0"/>
    <w:rsid w:val="007D081F"/>
    <w:rsid w:val="007D09E1"/>
    <w:rsid w:val="007D0DCF"/>
    <w:rsid w:val="007D13C5"/>
    <w:rsid w:val="007D13F5"/>
    <w:rsid w:val="007D148D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F5"/>
    <w:rsid w:val="007E3609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E69"/>
    <w:rsid w:val="007F3142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9D"/>
    <w:rsid w:val="0081439E"/>
    <w:rsid w:val="0081454C"/>
    <w:rsid w:val="00814806"/>
    <w:rsid w:val="00814842"/>
    <w:rsid w:val="00814920"/>
    <w:rsid w:val="00814B6B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143C"/>
    <w:rsid w:val="008214A7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374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51"/>
    <w:rsid w:val="008559AE"/>
    <w:rsid w:val="00855BEB"/>
    <w:rsid w:val="0085609F"/>
    <w:rsid w:val="0085643B"/>
    <w:rsid w:val="008564FF"/>
    <w:rsid w:val="0085663D"/>
    <w:rsid w:val="0085664E"/>
    <w:rsid w:val="008571AE"/>
    <w:rsid w:val="0085730E"/>
    <w:rsid w:val="0085758E"/>
    <w:rsid w:val="00857781"/>
    <w:rsid w:val="008577BB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D1C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72C"/>
    <w:rsid w:val="00876984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5D22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A0113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8E0"/>
    <w:rsid w:val="008F4ADC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5E7C"/>
    <w:rsid w:val="00916274"/>
    <w:rsid w:val="00916B48"/>
    <w:rsid w:val="00916EDD"/>
    <w:rsid w:val="00916F3D"/>
    <w:rsid w:val="009174D8"/>
    <w:rsid w:val="00917546"/>
    <w:rsid w:val="009176E9"/>
    <w:rsid w:val="00917866"/>
    <w:rsid w:val="00917A4B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C8D"/>
    <w:rsid w:val="00947437"/>
    <w:rsid w:val="0094762B"/>
    <w:rsid w:val="00947835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E7C"/>
    <w:rsid w:val="00965EE7"/>
    <w:rsid w:val="009660DB"/>
    <w:rsid w:val="00966192"/>
    <w:rsid w:val="00966238"/>
    <w:rsid w:val="0096673C"/>
    <w:rsid w:val="00966CC9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4D81"/>
    <w:rsid w:val="00995C6F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B10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70B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202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60E5"/>
    <w:rsid w:val="009D6548"/>
    <w:rsid w:val="009D68C8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A0016F"/>
    <w:rsid w:val="00A0085D"/>
    <w:rsid w:val="00A0123F"/>
    <w:rsid w:val="00A0154D"/>
    <w:rsid w:val="00A0192A"/>
    <w:rsid w:val="00A01A84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A19"/>
    <w:rsid w:val="00A06B03"/>
    <w:rsid w:val="00A06BE3"/>
    <w:rsid w:val="00A0707C"/>
    <w:rsid w:val="00A07099"/>
    <w:rsid w:val="00A070A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464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FF"/>
    <w:rsid w:val="00A21F6D"/>
    <w:rsid w:val="00A220A5"/>
    <w:rsid w:val="00A22108"/>
    <w:rsid w:val="00A22430"/>
    <w:rsid w:val="00A2268E"/>
    <w:rsid w:val="00A23352"/>
    <w:rsid w:val="00A233FC"/>
    <w:rsid w:val="00A234F3"/>
    <w:rsid w:val="00A23638"/>
    <w:rsid w:val="00A23700"/>
    <w:rsid w:val="00A23AE3"/>
    <w:rsid w:val="00A23CB1"/>
    <w:rsid w:val="00A24897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70"/>
    <w:rsid w:val="00A477BC"/>
    <w:rsid w:val="00A50766"/>
    <w:rsid w:val="00A51AEF"/>
    <w:rsid w:val="00A52356"/>
    <w:rsid w:val="00A525C3"/>
    <w:rsid w:val="00A526B2"/>
    <w:rsid w:val="00A528C8"/>
    <w:rsid w:val="00A52AB3"/>
    <w:rsid w:val="00A52DAD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2072"/>
    <w:rsid w:val="00A631A6"/>
    <w:rsid w:val="00A6331D"/>
    <w:rsid w:val="00A638B9"/>
    <w:rsid w:val="00A6392B"/>
    <w:rsid w:val="00A63B38"/>
    <w:rsid w:val="00A63E4E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BD2"/>
    <w:rsid w:val="00A72C29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3BBF"/>
    <w:rsid w:val="00A83D5C"/>
    <w:rsid w:val="00A84011"/>
    <w:rsid w:val="00A84096"/>
    <w:rsid w:val="00A8429A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FE4"/>
    <w:rsid w:val="00AA5263"/>
    <w:rsid w:val="00AA5BC2"/>
    <w:rsid w:val="00AA5C92"/>
    <w:rsid w:val="00AA5E34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313"/>
    <w:rsid w:val="00AD76A7"/>
    <w:rsid w:val="00AD77C8"/>
    <w:rsid w:val="00AD7967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645"/>
    <w:rsid w:val="00AF682C"/>
    <w:rsid w:val="00AF68F0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C30"/>
    <w:rsid w:val="00B03894"/>
    <w:rsid w:val="00B03A0E"/>
    <w:rsid w:val="00B03D8A"/>
    <w:rsid w:val="00B03DB1"/>
    <w:rsid w:val="00B0459A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B59"/>
    <w:rsid w:val="00B34C90"/>
    <w:rsid w:val="00B350D6"/>
    <w:rsid w:val="00B35111"/>
    <w:rsid w:val="00B35578"/>
    <w:rsid w:val="00B35665"/>
    <w:rsid w:val="00B35A90"/>
    <w:rsid w:val="00B35B50"/>
    <w:rsid w:val="00B35E9C"/>
    <w:rsid w:val="00B36387"/>
    <w:rsid w:val="00B36414"/>
    <w:rsid w:val="00B36AD2"/>
    <w:rsid w:val="00B37575"/>
    <w:rsid w:val="00B375A6"/>
    <w:rsid w:val="00B37630"/>
    <w:rsid w:val="00B376B4"/>
    <w:rsid w:val="00B379E2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CB"/>
    <w:rsid w:val="00B47C6F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730"/>
    <w:rsid w:val="00B62817"/>
    <w:rsid w:val="00B62A65"/>
    <w:rsid w:val="00B62C6A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959"/>
    <w:rsid w:val="00B64DB8"/>
    <w:rsid w:val="00B64EDA"/>
    <w:rsid w:val="00B653AA"/>
    <w:rsid w:val="00B65643"/>
    <w:rsid w:val="00B65B2E"/>
    <w:rsid w:val="00B661AE"/>
    <w:rsid w:val="00B66E9B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72CC"/>
    <w:rsid w:val="00B77361"/>
    <w:rsid w:val="00B7771C"/>
    <w:rsid w:val="00B77901"/>
    <w:rsid w:val="00B77C0B"/>
    <w:rsid w:val="00B80392"/>
    <w:rsid w:val="00B8058C"/>
    <w:rsid w:val="00B8071F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DD8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468"/>
    <w:rsid w:val="00BE1A9C"/>
    <w:rsid w:val="00BE1DEC"/>
    <w:rsid w:val="00BE1EF8"/>
    <w:rsid w:val="00BE1FC9"/>
    <w:rsid w:val="00BE236A"/>
    <w:rsid w:val="00BE24D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F014C"/>
    <w:rsid w:val="00BF0573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5A1"/>
    <w:rsid w:val="00C327EA"/>
    <w:rsid w:val="00C32A2C"/>
    <w:rsid w:val="00C32CA3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B08"/>
    <w:rsid w:val="00C45D3A"/>
    <w:rsid w:val="00C46231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AD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08"/>
    <w:rsid w:val="00C85791"/>
    <w:rsid w:val="00C85A09"/>
    <w:rsid w:val="00C85B68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3FB"/>
    <w:rsid w:val="00CA34B6"/>
    <w:rsid w:val="00CA34CF"/>
    <w:rsid w:val="00CA3550"/>
    <w:rsid w:val="00CA37A9"/>
    <w:rsid w:val="00CA42D7"/>
    <w:rsid w:val="00CA4422"/>
    <w:rsid w:val="00CA4451"/>
    <w:rsid w:val="00CA450B"/>
    <w:rsid w:val="00CA46C7"/>
    <w:rsid w:val="00CA46CA"/>
    <w:rsid w:val="00CA4721"/>
    <w:rsid w:val="00CA4974"/>
    <w:rsid w:val="00CA4CF3"/>
    <w:rsid w:val="00CA4E8D"/>
    <w:rsid w:val="00CA56D6"/>
    <w:rsid w:val="00CA5C83"/>
    <w:rsid w:val="00CA5D2A"/>
    <w:rsid w:val="00CA5F09"/>
    <w:rsid w:val="00CA62D2"/>
    <w:rsid w:val="00CA6B1C"/>
    <w:rsid w:val="00CA6B83"/>
    <w:rsid w:val="00CA7209"/>
    <w:rsid w:val="00CA74BA"/>
    <w:rsid w:val="00CA75E7"/>
    <w:rsid w:val="00CA79BB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C5C"/>
    <w:rsid w:val="00CC0DD7"/>
    <w:rsid w:val="00CC1264"/>
    <w:rsid w:val="00CC1372"/>
    <w:rsid w:val="00CC13C4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423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D71F1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4BA"/>
    <w:rsid w:val="00CE67EF"/>
    <w:rsid w:val="00CE6810"/>
    <w:rsid w:val="00CE6BFA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7C6"/>
    <w:rsid w:val="00CF6A53"/>
    <w:rsid w:val="00CF755C"/>
    <w:rsid w:val="00CF76B1"/>
    <w:rsid w:val="00CF77A1"/>
    <w:rsid w:val="00CF77EC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F2"/>
    <w:rsid w:val="00D1532A"/>
    <w:rsid w:val="00D1533C"/>
    <w:rsid w:val="00D157D0"/>
    <w:rsid w:val="00D15BA8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927"/>
    <w:rsid w:val="00D20A52"/>
    <w:rsid w:val="00D20EC8"/>
    <w:rsid w:val="00D20EE7"/>
    <w:rsid w:val="00D215AC"/>
    <w:rsid w:val="00D2160A"/>
    <w:rsid w:val="00D218A4"/>
    <w:rsid w:val="00D218C1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6E29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FB0"/>
    <w:rsid w:val="00D3663D"/>
    <w:rsid w:val="00D366ED"/>
    <w:rsid w:val="00D368CA"/>
    <w:rsid w:val="00D368E8"/>
    <w:rsid w:val="00D36AA4"/>
    <w:rsid w:val="00D36C31"/>
    <w:rsid w:val="00D36CD5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181A"/>
    <w:rsid w:val="00D41E75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889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BB9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85"/>
    <w:rsid w:val="00D65F3A"/>
    <w:rsid w:val="00D65FF0"/>
    <w:rsid w:val="00D6616F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8F9"/>
    <w:rsid w:val="00D84D57"/>
    <w:rsid w:val="00D85060"/>
    <w:rsid w:val="00D851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BA2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C0"/>
    <w:rsid w:val="00DD73DD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3F9"/>
    <w:rsid w:val="00DE1408"/>
    <w:rsid w:val="00DE159C"/>
    <w:rsid w:val="00DE1740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D6D"/>
    <w:rsid w:val="00DF3240"/>
    <w:rsid w:val="00DF32FF"/>
    <w:rsid w:val="00DF3658"/>
    <w:rsid w:val="00DF38EA"/>
    <w:rsid w:val="00DF3D1A"/>
    <w:rsid w:val="00DF3F3F"/>
    <w:rsid w:val="00DF4038"/>
    <w:rsid w:val="00DF4382"/>
    <w:rsid w:val="00DF4624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7E5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3FA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768"/>
    <w:rsid w:val="00E16966"/>
    <w:rsid w:val="00E1697B"/>
    <w:rsid w:val="00E169BB"/>
    <w:rsid w:val="00E16BE8"/>
    <w:rsid w:val="00E16C20"/>
    <w:rsid w:val="00E17254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4B7C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983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800"/>
    <w:rsid w:val="00E34A00"/>
    <w:rsid w:val="00E34FB1"/>
    <w:rsid w:val="00E35341"/>
    <w:rsid w:val="00E35453"/>
    <w:rsid w:val="00E35648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E4A"/>
    <w:rsid w:val="00E44F72"/>
    <w:rsid w:val="00E4515F"/>
    <w:rsid w:val="00E45796"/>
    <w:rsid w:val="00E45B88"/>
    <w:rsid w:val="00E45BD5"/>
    <w:rsid w:val="00E45C47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B1"/>
    <w:rsid w:val="00E5145D"/>
    <w:rsid w:val="00E51660"/>
    <w:rsid w:val="00E5184E"/>
    <w:rsid w:val="00E51C30"/>
    <w:rsid w:val="00E51E2A"/>
    <w:rsid w:val="00E520BC"/>
    <w:rsid w:val="00E523C9"/>
    <w:rsid w:val="00E527E5"/>
    <w:rsid w:val="00E52889"/>
    <w:rsid w:val="00E52BFB"/>
    <w:rsid w:val="00E52ECC"/>
    <w:rsid w:val="00E53442"/>
    <w:rsid w:val="00E53693"/>
    <w:rsid w:val="00E53B19"/>
    <w:rsid w:val="00E53C9C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2EC"/>
    <w:rsid w:val="00E71376"/>
    <w:rsid w:val="00E71806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9F5"/>
    <w:rsid w:val="00E73BBC"/>
    <w:rsid w:val="00E73C61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A0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24C5"/>
    <w:rsid w:val="00EA297B"/>
    <w:rsid w:val="00EA2DC0"/>
    <w:rsid w:val="00EA329F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540E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AA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5A31"/>
    <w:rsid w:val="00ED6786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699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300"/>
    <w:rsid w:val="00F13B5B"/>
    <w:rsid w:val="00F13E03"/>
    <w:rsid w:val="00F13E85"/>
    <w:rsid w:val="00F13F75"/>
    <w:rsid w:val="00F140FC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9CD"/>
    <w:rsid w:val="00F23A6F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6305"/>
    <w:rsid w:val="00F26310"/>
    <w:rsid w:val="00F264B0"/>
    <w:rsid w:val="00F2662B"/>
    <w:rsid w:val="00F26B7C"/>
    <w:rsid w:val="00F270E7"/>
    <w:rsid w:val="00F27175"/>
    <w:rsid w:val="00F2798C"/>
    <w:rsid w:val="00F27BDB"/>
    <w:rsid w:val="00F27FF2"/>
    <w:rsid w:val="00F3006C"/>
    <w:rsid w:val="00F302BE"/>
    <w:rsid w:val="00F304D0"/>
    <w:rsid w:val="00F30951"/>
    <w:rsid w:val="00F30ACB"/>
    <w:rsid w:val="00F312CE"/>
    <w:rsid w:val="00F32038"/>
    <w:rsid w:val="00F32040"/>
    <w:rsid w:val="00F3235E"/>
    <w:rsid w:val="00F324DA"/>
    <w:rsid w:val="00F32632"/>
    <w:rsid w:val="00F32741"/>
    <w:rsid w:val="00F3281C"/>
    <w:rsid w:val="00F32DB2"/>
    <w:rsid w:val="00F3347D"/>
    <w:rsid w:val="00F33E57"/>
    <w:rsid w:val="00F3446A"/>
    <w:rsid w:val="00F34619"/>
    <w:rsid w:val="00F3462F"/>
    <w:rsid w:val="00F352B0"/>
    <w:rsid w:val="00F354CF"/>
    <w:rsid w:val="00F3560E"/>
    <w:rsid w:val="00F3587E"/>
    <w:rsid w:val="00F35C78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7BB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A01"/>
    <w:rsid w:val="00F47BE2"/>
    <w:rsid w:val="00F47C39"/>
    <w:rsid w:val="00F47D7D"/>
    <w:rsid w:val="00F502B2"/>
    <w:rsid w:val="00F503D3"/>
    <w:rsid w:val="00F5098C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10BD"/>
    <w:rsid w:val="00F616F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4F9"/>
    <w:rsid w:val="00F81554"/>
    <w:rsid w:val="00F8174D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E32"/>
    <w:rsid w:val="00F96EB5"/>
    <w:rsid w:val="00F9760C"/>
    <w:rsid w:val="00F97834"/>
    <w:rsid w:val="00F97862"/>
    <w:rsid w:val="00F97A3D"/>
    <w:rsid w:val="00F97CC9"/>
    <w:rsid w:val="00F97DD8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2F30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26E"/>
    <w:rsid w:val="00FC6661"/>
    <w:rsid w:val="00FC6DC9"/>
    <w:rsid w:val="00FC70C0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11"/>
    <w:rsid w:val="00FE58E8"/>
    <w:rsid w:val="00FE5B68"/>
    <w:rsid w:val="00FE5DF9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Asanee, Atipornwanich</cp:lastModifiedBy>
  <cp:revision>4</cp:revision>
  <cp:lastPrinted>2023-05-03T05:26:00Z</cp:lastPrinted>
  <dcterms:created xsi:type="dcterms:W3CDTF">2023-05-09T07:04:00Z</dcterms:created>
  <dcterms:modified xsi:type="dcterms:W3CDTF">2023-05-09T07:51:00Z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</Properties>
</file>