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166DC8" w14:textId="01E4968E" w:rsidR="00804175" w:rsidRPr="00C60284" w:rsidRDefault="00804175" w:rsidP="007B20FA">
      <w:pPr>
        <w:pStyle w:val="IndexHeading1"/>
        <w:spacing w:after="0" w:line="380" w:lineRule="exact"/>
        <w:ind w:left="1530" w:hanging="153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C60284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C60284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C60284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  <w:r w:rsidR="007B20FA" w:rsidRPr="00C60284">
        <w:rPr>
          <w:rFonts w:ascii="Angsana New" w:hAnsi="Angsana New" w:cs="Angsana New"/>
          <w:b w:val="0"/>
          <w:bCs/>
          <w:sz w:val="30"/>
          <w:szCs w:val="30"/>
          <w:lang w:bidi="th-TH"/>
        </w:rPr>
        <w:t xml:space="preserve"> </w:t>
      </w:r>
    </w:p>
    <w:p w14:paraId="477E5551" w14:textId="25CF778D" w:rsidR="007B20FA" w:rsidRPr="00C60284" w:rsidRDefault="007B20FA">
      <w:pPr>
        <w:pStyle w:val="IndexHeading1"/>
        <w:spacing w:after="0" w:line="380" w:lineRule="exac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</w:p>
    <w:p w14:paraId="3F3604C0" w14:textId="02FC0B45" w:rsidR="00A61FFF" w:rsidRPr="00F302BE" w:rsidRDefault="00F471E1" w:rsidP="00F302BE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</w:rPr>
      </w:pPr>
      <w:r w:rsidRPr="00C60284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3A9C77E0" w14:textId="2095A8B6" w:rsidR="00F471E1" w:rsidRPr="00697359" w:rsidRDefault="00F471E1" w:rsidP="00386C9B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97359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446E9BD7" w14:textId="79940CAA" w:rsidR="007125D3" w:rsidRPr="00C60284" w:rsidRDefault="007125D3" w:rsidP="00386C9B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60284"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</w:p>
    <w:p w14:paraId="1FAFA804" w14:textId="79DAFEE5" w:rsidR="00F471E1" w:rsidRPr="00A87BD7" w:rsidRDefault="00F471E1" w:rsidP="00386C9B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A87BD7">
        <w:rPr>
          <w:rFonts w:ascii="Angsana New" w:hAnsi="Angsana New" w:cs="Angsana New" w:hint="cs"/>
          <w:sz w:val="30"/>
          <w:szCs w:val="30"/>
          <w:cs/>
          <w:lang w:bidi="th-TH"/>
        </w:rPr>
        <w:t>เงินทดรองจ่ายให้แก่เกษตรกร</w:t>
      </w:r>
    </w:p>
    <w:p w14:paraId="61719392" w14:textId="6F2E432C" w:rsidR="00A87BD7" w:rsidRPr="007524B9" w:rsidRDefault="00A87BD7" w:rsidP="00386C9B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524B9">
        <w:rPr>
          <w:rFonts w:ascii="Angsana New" w:hAnsi="Angsana New" w:cs="Angsana New"/>
          <w:sz w:val="30"/>
          <w:szCs w:val="30"/>
          <w:cs/>
          <w:lang w:bidi="th-TH"/>
        </w:rPr>
        <w:t>สินทรัพย์ทางการเงินที่อยู่ในความต้องการของตลาด</w:t>
      </w:r>
    </w:p>
    <w:p w14:paraId="30CD5A8D" w14:textId="699FC6D3" w:rsidR="00F471E1" w:rsidRDefault="00F471E1" w:rsidP="00386C9B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1620"/>
          <w:tab w:val="left" w:pos="180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524B9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  <w:r w:rsidR="003A075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F47BE2">
        <w:rPr>
          <w:rFonts w:ascii="Angsana New" w:hAnsi="Angsana New" w:cs="Angsana New" w:hint="cs"/>
          <w:sz w:val="30"/>
          <w:szCs w:val="30"/>
          <w:cs/>
          <w:lang w:bidi="th-TH"/>
        </w:rPr>
        <w:t>และ</w:t>
      </w:r>
      <w:r w:rsidR="003A075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บริษัทร่วม </w:t>
      </w:r>
    </w:p>
    <w:p w14:paraId="52F27615" w14:textId="5C7C1168" w:rsidR="009908D6" w:rsidRPr="00F302BE" w:rsidRDefault="00F471E1" w:rsidP="00386C9B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bookmarkStart w:id="0" w:name="_Hlk118722948"/>
      <w:r w:rsidRPr="00F302BE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  <w:r w:rsidR="001F3F0A">
        <w:rPr>
          <w:rFonts w:ascii="Angsana New" w:hAnsi="Angsana New" w:cs="Angsana New" w:hint="cs"/>
          <w:sz w:val="30"/>
          <w:szCs w:val="30"/>
          <w:cs/>
          <w:lang w:bidi="th-TH"/>
        </w:rPr>
        <w:t>และสินทรัพย์สิทธิการใช้</w:t>
      </w:r>
    </w:p>
    <w:bookmarkEnd w:id="0"/>
    <w:p w14:paraId="4DD899A4" w14:textId="5D3F6B62" w:rsidR="002C6207" w:rsidRPr="00F302BE" w:rsidRDefault="002C6207" w:rsidP="00386C9B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F302BE">
        <w:rPr>
          <w:rFonts w:ascii="Angsana New" w:hAnsi="Angsana New" w:cs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6B017FAD" w14:textId="29C927C4" w:rsidR="00F471E1" w:rsidRPr="00F302BE" w:rsidRDefault="00F471E1" w:rsidP="00386C9B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F302BE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71EFC6D4" w14:textId="65076C7C" w:rsidR="00B6058C" w:rsidRPr="00F302BE" w:rsidRDefault="00B6058C" w:rsidP="00386C9B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F302BE">
        <w:rPr>
          <w:rFonts w:ascii="Angsana New" w:hAnsi="Angsana New" w:cs="Angsana New" w:hint="cs"/>
          <w:sz w:val="30"/>
          <w:szCs w:val="30"/>
          <w:cs/>
          <w:lang w:bidi="th-TH"/>
        </w:rPr>
        <w:t>ข้อมูลงบกระแสเงินสด</w:t>
      </w:r>
      <w:r w:rsidRPr="00F302BE">
        <w:rPr>
          <w:rFonts w:ascii="Angsana New" w:hAnsi="Angsana New" w:cs="Angsana New" w:hint="cs"/>
          <w:sz w:val="30"/>
          <w:szCs w:val="30"/>
          <w:cs/>
          <w:lang w:val="th-TH"/>
        </w:rPr>
        <w:t>เปิดเผยเพิ่มเติม</w:t>
      </w:r>
    </w:p>
    <w:p w14:paraId="68D9C1BD" w14:textId="08C0D730" w:rsidR="002C6207" w:rsidRPr="00F302BE" w:rsidRDefault="002C6207" w:rsidP="00386C9B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F302BE">
        <w:rPr>
          <w:rFonts w:ascii="Angsana New" w:hAnsi="Angsana New" w:cs="Angsana New" w:hint="cs"/>
          <w:sz w:val="30"/>
          <w:szCs w:val="30"/>
          <w:cs/>
          <w:lang w:val="th-TH" w:bidi="th-TH"/>
        </w:rPr>
        <w:t>ภาษีเงินได้</w:t>
      </w:r>
    </w:p>
    <w:p w14:paraId="4911BAD5" w14:textId="77777777" w:rsidR="00F471E1" w:rsidRPr="00C60284" w:rsidRDefault="00F471E1" w:rsidP="00386C9B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162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483954BF" w14:textId="2FC6D402" w:rsidR="00F471E1" w:rsidRDefault="00F471E1" w:rsidP="00386C9B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207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18F699EA" w14:textId="11A197E9" w:rsidR="001F79E0" w:rsidRPr="004F0236" w:rsidRDefault="004F0236" w:rsidP="004F0236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207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60218D">
        <w:rPr>
          <w:rFonts w:ascii="Angsana New" w:hAnsi="Angsana New" w:cs="Angsana New" w:hint="cs"/>
          <w:sz w:val="30"/>
          <w:szCs w:val="30"/>
          <w:cs/>
          <w:lang w:val="en-US" w:bidi="th-TH"/>
        </w:rPr>
        <w:t>เหตุการณ์ภายหลังรอบระยะเวลารายงาน</w:t>
      </w:r>
      <w:r w:rsidR="007109B0" w:rsidRPr="004F0236">
        <w:rPr>
          <w:rFonts w:ascii="Angsana New" w:hAnsi="Angsana New" w:cs="Angsana New"/>
          <w:bCs/>
          <w:sz w:val="30"/>
          <w:szCs w:val="30"/>
          <w:cs/>
          <w:lang w:bidi="th-TH"/>
        </w:rPr>
        <w:br w:type="page"/>
      </w:r>
    </w:p>
    <w:p w14:paraId="40A8E5B0" w14:textId="13BF8106" w:rsidR="00804175" w:rsidRPr="00C60284" w:rsidRDefault="00804175" w:rsidP="00E4306F">
      <w:pPr>
        <w:pStyle w:val="index"/>
        <w:tabs>
          <w:tab w:val="clear" w:pos="1134"/>
        </w:tabs>
        <w:spacing w:after="0" w:line="380" w:lineRule="exact"/>
        <w:ind w:left="0" w:firstLine="547"/>
        <w:outlineLvl w:val="0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88322F" w:rsidRPr="00C60284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  <w:r w:rsidRPr="00C60284">
        <w:rPr>
          <w:rFonts w:ascii="Angsana New" w:hAnsi="Angsana New" w:cs="Angsana New"/>
          <w:sz w:val="30"/>
          <w:szCs w:val="30"/>
          <w:cs/>
        </w:rPr>
        <w:t>นี้</w:t>
      </w:r>
    </w:p>
    <w:p w14:paraId="2A806AB4" w14:textId="77777777" w:rsidR="00804175" w:rsidRPr="00C60284" w:rsidRDefault="00804175" w:rsidP="00757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4"/>
          <w:szCs w:val="24"/>
        </w:rPr>
      </w:pPr>
    </w:p>
    <w:p w14:paraId="3A3583CA" w14:textId="6DFA985D" w:rsidR="0088322F" w:rsidRPr="00C60284" w:rsidRDefault="0088322F" w:rsidP="00757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 w:hint="cs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="00707376">
        <w:rPr>
          <w:rFonts w:ascii="Angsana New" w:hAnsi="Angsana New" w:cs="Angsana New"/>
          <w:sz w:val="30"/>
          <w:szCs w:val="30"/>
          <w:cs/>
        </w:rPr>
        <w:t>10</w:t>
      </w:r>
      <w:r w:rsidR="003A0757">
        <w:rPr>
          <w:rFonts w:ascii="Angsana New" w:hAnsi="Angsana New" w:cs="Angsana New"/>
          <w:sz w:val="30"/>
          <w:szCs w:val="30"/>
        </w:rPr>
        <w:t xml:space="preserve"> </w:t>
      </w:r>
      <w:r w:rsidR="003A0757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="00291890">
        <w:rPr>
          <w:rFonts w:ascii="Angsana New" w:hAnsi="Angsana New" w:cs="Angsana New"/>
          <w:sz w:val="30"/>
          <w:szCs w:val="30"/>
        </w:rPr>
        <w:t>2566</w:t>
      </w:r>
    </w:p>
    <w:p w14:paraId="22AFE43B" w14:textId="77777777" w:rsidR="002D6F2B" w:rsidRPr="00C60284" w:rsidRDefault="002D6F2B" w:rsidP="00757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6F4D0638" w14:textId="5229235A" w:rsidR="00795D87" w:rsidRPr="00F35C78" w:rsidRDefault="00804175" w:rsidP="00F35C78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C60284">
        <w:rPr>
          <w:rFonts w:ascii="Angsana New" w:hAnsi="Angsana New" w:cs="Angsana New"/>
          <w:sz w:val="30"/>
          <w:szCs w:val="30"/>
          <w:u w:val="none"/>
          <w:cs/>
          <w:lang w:val="th-TH"/>
        </w:rPr>
        <w:t>เ</w:t>
      </w:r>
      <w:r w:rsidR="008D5DC1" w:rsidRPr="00C60284">
        <w:rPr>
          <w:rFonts w:ascii="Angsana New" w:hAnsi="Angsana New" w:cs="Angsana New"/>
          <w:sz w:val="30"/>
          <w:szCs w:val="30"/>
          <w:u w:val="none"/>
          <w:cs/>
          <w:lang w:val="th-TH"/>
        </w:rPr>
        <w:t>กณฑ์การจัดทำงบการเงิน</w:t>
      </w:r>
      <w:r w:rsidR="0088322F" w:rsidRPr="00C60284">
        <w:rPr>
          <w:rFonts w:ascii="Angsana New" w:hAnsi="Angsana New" w:cs="Angsana New"/>
          <w:sz w:val="30"/>
          <w:szCs w:val="30"/>
          <w:u w:val="none"/>
          <w:cs/>
        </w:rPr>
        <w:t>ระหว่างกาล</w:t>
      </w:r>
    </w:p>
    <w:p w14:paraId="78F4886D" w14:textId="77777777" w:rsidR="00804175" w:rsidRPr="00C60284" w:rsidRDefault="00804175" w:rsidP="00E336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69FA4C8F" w14:textId="1CD3E5B2" w:rsidR="00FB774E" w:rsidRPr="00C60284" w:rsidRDefault="00FB774E" w:rsidP="00FB7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bookmarkStart w:id="1" w:name="_Hlk66464858"/>
      <w:r w:rsidRPr="00C60284">
        <w:rPr>
          <w:rFonts w:ascii="Angsana New" w:hAnsi="Angsana New" w:cs="Angsana New"/>
          <w:spacing w:val="-6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</w:t>
      </w:r>
      <w:r w:rsidRPr="00C60284">
        <w:rPr>
          <w:rFonts w:ascii="Angsana New" w:hAnsi="Angsana New" w:cs="Angsana New"/>
          <w:sz w:val="30"/>
          <w:szCs w:val="30"/>
          <w:cs/>
        </w:rPr>
        <w:t xml:space="preserve">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291890">
        <w:rPr>
          <w:rFonts w:ascii="Angsana New" w:hAnsi="Angsana New" w:cs="Angsana New"/>
          <w:sz w:val="30"/>
          <w:szCs w:val="30"/>
        </w:rPr>
        <w:t>34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Pr="00C60284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C60284">
        <w:rPr>
          <w:rFonts w:ascii="Angsana New" w:hAnsi="Angsana New" w:cs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bookmarkEnd w:id="1"/>
      <w:r w:rsidRPr="00C60284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C60284">
        <w:rPr>
          <w:rFonts w:ascii="Angsana New" w:hAnsi="Angsana New" w:cs="Angsana New"/>
          <w:color w:val="FF0000"/>
          <w:sz w:val="30"/>
          <w:szCs w:val="30"/>
          <w:cs/>
        </w:rPr>
        <w:t xml:space="preserve"> </w:t>
      </w:r>
      <w:r w:rsidRPr="00C60284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EC1154">
        <w:rPr>
          <w:rFonts w:ascii="Angsana New" w:hAnsi="Angsana New" w:cs="Angsana New"/>
          <w:sz w:val="30"/>
          <w:szCs w:val="30"/>
        </w:rPr>
        <w:t xml:space="preserve"> </w:t>
      </w:r>
      <w:r w:rsidR="00E25480" w:rsidRPr="00E25480">
        <w:rPr>
          <w:rFonts w:ascii="Angsana New" w:hAnsi="Angsana New" w:cs="Angsana New" w:hint="cs"/>
          <w:sz w:val="30"/>
          <w:szCs w:val="30"/>
          <w:cs/>
        </w:rPr>
        <w:t>โดย</w:t>
      </w:r>
      <w:r w:rsidR="00E25480" w:rsidRPr="00E25480">
        <w:rPr>
          <w:rFonts w:ascii="Angsana New" w:hAnsi="Angsana New" w:cs="Angsana New"/>
          <w:sz w:val="30"/>
          <w:szCs w:val="30"/>
          <w:cs/>
        </w:rPr>
        <w:t>งบการเงินระหว่างกาลนี้เน้นการให้</w:t>
      </w:r>
      <w:r w:rsidR="00E25480" w:rsidRPr="00F35C78">
        <w:rPr>
          <w:rFonts w:ascii="Angsana New" w:hAnsi="Angsana New" w:cs="Angsana New"/>
          <w:spacing w:val="8"/>
          <w:sz w:val="30"/>
          <w:szCs w:val="30"/>
          <w:cs/>
        </w:rPr>
        <w:t>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</w:t>
      </w:r>
      <w:r w:rsidR="00E25480" w:rsidRPr="00E25480">
        <w:rPr>
          <w:rFonts w:ascii="Angsana New" w:hAnsi="Angsana New" w:cs="Angsana New"/>
          <w:sz w:val="30"/>
          <w:szCs w:val="30"/>
          <w:cs/>
        </w:rPr>
        <w:t>การเงินประจำปี</w:t>
      </w:r>
      <w:r w:rsidR="00E25480" w:rsidRPr="00E2548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25480" w:rsidRPr="00E25480">
        <w:rPr>
          <w:rFonts w:ascii="Angsana New" w:hAnsi="Angsana New" w:cs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E25480" w:rsidRPr="00E25480">
        <w:rPr>
          <w:rFonts w:ascii="Angsana New" w:hAnsi="Angsana New" w:cs="Angsana New"/>
          <w:sz w:val="30"/>
          <w:szCs w:val="30"/>
        </w:rPr>
        <w:t xml:space="preserve"> </w:t>
      </w:r>
      <w:r w:rsidR="00291890">
        <w:rPr>
          <w:rFonts w:ascii="Angsana New" w:hAnsi="Angsana New" w:cs="Angsana New"/>
          <w:sz w:val="30"/>
          <w:szCs w:val="30"/>
        </w:rPr>
        <w:t>31</w:t>
      </w:r>
      <w:r w:rsidR="00E25480" w:rsidRPr="00E25480">
        <w:rPr>
          <w:rFonts w:ascii="Angsana New" w:hAnsi="Angsana New" w:cs="Angsana New"/>
          <w:sz w:val="30"/>
          <w:szCs w:val="30"/>
        </w:rPr>
        <w:t xml:space="preserve"> </w:t>
      </w:r>
      <w:r w:rsidR="00E25480" w:rsidRPr="00E25480">
        <w:rPr>
          <w:rFonts w:ascii="Angsana New" w:hAnsi="Angsana New" w:cs="Angsana New"/>
          <w:sz w:val="30"/>
          <w:szCs w:val="30"/>
          <w:cs/>
        </w:rPr>
        <w:t>ธันวาคม</w:t>
      </w:r>
      <w:r w:rsidR="00E25480" w:rsidRPr="00E25480">
        <w:rPr>
          <w:rFonts w:ascii="Angsana New" w:hAnsi="Angsana New" w:cs="Angsana New"/>
          <w:sz w:val="30"/>
          <w:szCs w:val="30"/>
        </w:rPr>
        <w:t xml:space="preserve"> </w:t>
      </w:r>
      <w:r w:rsidR="00291890">
        <w:rPr>
          <w:rFonts w:ascii="Angsana New" w:hAnsi="Angsana New" w:cs="Angsana New"/>
          <w:sz w:val="30"/>
          <w:szCs w:val="30"/>
        </w:rPr>
        <w:t>2565</w:t>
      </w:r>
    </w:p>
    <w:p w14:paraId="615A7D02" w14:textId="77777777" w:rsidR="00BD51A1" w:rsidRPr="003C1C13" w:rsidRDefault="00BD51A1" w:rsidP="00CB7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62FC8472" w14:textId="42C14E61" w:rsidR="002C1C0E" w:rsidRPr="00A64606" w:rsidRDefault="00C4763F" w:rsidP="003946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 w:cs="Angsana New"/>
          <w:sz w:val="30"/>
          <w:szCs w:val="30"/>
        </w:rPr>
      </w:pPr>
      <w:r w:rsidRPr="00A64606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</w:t>
      </w:r>
      <w:r w:rsidR="00330F08">
        <w:rPr>
          <w:rFonts w:ascii="Angsana New" w:hAnsi="Angsana New" w:cs="Angsana New" w:hint="cs"/>
          <w:sz w:val="30"/>
          <w:szCs w:val="30"/>
          <w:cs/>
        </w:rPr>
        <w:t>ม</w:t>
      </w:r>
      <w:r w:rsidRPr="00A64606">
        <w:rPr>
          <w:rFonts w:ascii="Angsana New" w:hAnsi="Angsana New" w:cs="Angsana New"/>
          <w:sz w:val="30"/>
          <w:szCs w:val="30"/>
          <w:cs/>
        </w:rPr>
        <w:t>นโยบายการบัญชีของ</w:t>
      </w:r>
      <w:r w:rsidRPr="00A64606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A64606">
        <w:rPr>
          <w:rFonts w:ascii="Angsana New" w:hAnsi="Angsana New" w:cs="Angsana New"/>
          <w:sz w:val="30"/>
          <w:szCs w:val="30"/>
          <w:cs/>
        </w:rPr>
        <w:t xml:space="preserve">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C75FAD">
        <w:rPr>
          <w:rFonts w:ascii="Angsana New" w:hAnsi="Angsana New" w:cs="Angsana New" w:hint="cs"/>
          <w:sz w:val="30"/>
          <w:szCs w:val="30"/>
          <w:cs/>
        </w:rPr>
        <w:t>ที่</w:t>
      </w:r>
      <w:r w:rsidRPr="00A64606">
        <w:rPr>
          <w:rFonts w:ascii="Angsana New" w:hAnsi="Angsana New" w:cs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A64606">
        <w:rPr>
          <w:rFonts w:ascii="Angsana New" w:hAnsi="Angsana New" w:cs="Angsana New" w:hint="cs"/>
          <w:sz w:val="30"/>
          <w:szCs w:val="30"/>
          <w:cs/>
        </w:rPr>
        <w:t>ไว้</w:t>
      </w:r>
      <w:r w:rsidRPr="00A64606">
        <w:rPr>
          <w:rFonts w:ascii="Angsana New" w:hAnsi="Angsana New" w:cs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="00291890">
        <w:rPr>
          <w:rFonts w:ascii="Angsana New" w:hAnsi="Angsana New" w:cs="Angsana New"/>
          <w:sz w:val="30"/>
          <w:szCs w:val="30"/>
        </w:rPr>
        <w:t>31</w:t>
      </w:r>
      <w:r w:rsidRPr="00A64606">
        <w:rPr>
          <w:rFonts w:ascii="Angsana New" w:hAnsi="Angsana New" w:cs="Angsana New"/>
          <w:sz w:val="30"/>
          <w:szCs w:val="30"/>
        </w:rPr>
        <w:t xml:space="preserve"> </w:t>
      </w:r>
      <w:r w:rsidRPr="00A64606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291890">
        <w:rPr>
          <w:rFonts w:ascii="Angsana New" w:hAnsi="Angsana New" w:cs="Angsana New"/>
          <w:sz w:val="30"/>
          <w:szCs w:val="30"/>
        </w:rPr>
        <w:t>2565</w:t>
      </w:r>
    </w:p>
    <w:p w14:paraId="4ED4DB29" w14:textId="18C9BFDE" w:rsidR="00705309" w:rsidRPr="003C1C13" w:rsidRDefault="007053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2A94DF54" w14:textId="63C6B066" w:rsidR="00093B30" w:rsidRPr="00A64606" w:rsidRDefault="00804175" w:rsidP="002C1C0E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A64606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2C48621F" w14:textId="0BBF1A06" w:rsidR="002F116D" w:rsidRPr="003C1C13" w:rsidRDefault="002F116D" w:rsidP="001E705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45"/>
        <w:jc w:val="thaiDistribute"/>
        <w:rPr>
          <w:rFonts w:ascii="Angsana New" w:hAnsi="Angsana New" w:cs="Angsana New"/>
          <w:b/>
          <w:sz w:val="24"/>
          <w:szCs w:val="24"/>
          <w:cs/>
        </w:rPr>
      </w:pPr>
    </w:p>
    <w:p w14:paraId="2D8A89B3" w14:textId="752DECA8" w:rsidR="00A64606" w:rsidRDefault="0087547C" w:rsidP="0087547C">
      <w:pPr>
        <w:ind w:left="540" w:right="45"/>
        <w:jc w:val="thaiDistribute"/>
        <w:rPr>
          <w:rFonts w:ascii="Angsana New" w:hAnsi="Angsana New" w:cs="Angsana New"/>
          <w:sz w:val="30"/>
          <w:szCs w:val="30"/>
        </w:rPr>
      </w:pPr>
      <w:r w:rsidRPr="00333E5C">
        <w:rPr>
          <w:rFonts w:asciiTheme="majorBidi" w:hAnsiTheme="majorBidi" w:cstheme="majorBidi"/>
          <w:b/>
          <w:spacing w:val="-2"/>
          <w:sz w:val="30"/>
          <w:szCs w:val="30"/>
          <w:cs/>
        </w:rPr>
        <w:t xml:space="preserve">ความสัมพันธ์ที่มีกับบริษัทย่อย </w:t>
      </w:r>
      <w:r w:rsidR="00333E5C" w:rsidRPr="00333E5C">
        <w:rPr>
          <w:rFonts w:asciiTheme="majorBidi" w:hAnsiTheme="majorBidi" w:cstheme="majorBidi" w:hint="cs"/>
          <w:b/>
          <w:spacing w:val="-2"/>
          <w:sz w:val="30"/>
          <w:szCs w:val="30"/>
          <w:cs/>
        </w:rPr>
        <w:t>และ</w:t>
      </w:r>
      <w:r w:rsidR="00F302BE" w:rsidRPr="00333E5C">
        <w:rPr>
          <w:rFonts w:asciiTheme="majorBidi" w:hAnsiTheme="majorBidi" w:cstheme="majorBidi" w:hint="cs"/>
          <w:b/>
          <w:spacing w:val="-2"/>
          <w:sz w:val="30"/>
          <w:szCs w:val="30"/>
          <w:cs/>
        </w:rPr>
        <w:t>บริษัทร่วม</w:t>
      </w:r>
      <w:r w:rsidR="001F3F0A">
        <w:rPr>
          <w:rFonts w:asciiTheme="majorBidi" w:hAnsiTheme="majorBidi" w:cstheme="majorBidi" w:hint="cs"/>
          <w:b/>
          <w:spacing w:val="-2"/>
          <w:sz w:val="30"/>
          <w:szCs w:val="30"/>
          <w:cs/>
        </w:rPr>
        <w:t>ที่มีการเปลี่ยนแปลงอย่างมีสาระสำคัญ</w:t>
      </w:r>
      <w:r w:rsidRPr="00333E5C">
        <w:rPr>
          <w:rFonts w:asciiTheme="majorBidi" w:hAnsiTheme="majorBidi" w:cstheme="majorBidi"/>
          <w:b/>
          <w:spacing w:val="-2"/>
          <w:sz w:val="30"/>
          <w:szCs w:val="30"/>
          <w:cs/>
        </w:rPr>
        <w:t>ได้เปิดเผยในหมายเหตุ</w:t>
      </w:r>
      <w:r w:rsidRPr="00333E5C">
        <w:rPr>
          <w:rFonts w:ascii="Angsana New" w:hAnsi="Angsana New" w:cs="Angsana New" w:hint="cs"/>
          <w:spacing w:val="-2"/>
          <w:sz w:val="30"/>
          <w:szCs w:val="30"/>
          <w:cs/>
        </w:rPr>
        <w:t>ประกอบงบการเงิน</w:t>
      </w:r>
      <w:r w:rsidRPr="00333E5C">
        <w:rPr>
          <w:rFonts w:asciiTheme="majorBidi" w:hAnsiTheme="majorBidi" w:cstheme="majorBidi"/>
          <w:b/>
          <w:spacing w:val="-2"/>
          <w:sz w:val="30"/>
          <w:szCs w:val="30"/>
          <w:cs/>
        </w:rPr>
        <w:t>ข้อ</w:t>
      </w:r>
      <w:r w:rsidRPr="00333E5C">
        <w:rPr>
          <w:rFonts w:asciiTheme="majorBidi" w:hAnsiTheme="majorBidi" w:cstheme="majorBidi"/>
          <w:bCs/>
          <w:spacing w:val="-2"/>
          <w:sz w:val="30"/>
          <w:szCs w:val="30"/>
          <w:cs/>
        </w:rPr>
        <w:t xml:space="preserve"> </w:t>
      </w:r>
      <w:r w:rsidR="003D3091">
        <w:rPr>
          <w:rFonts w:asciiTheme="majorBidi" w:hAnsiTheme="majorBidi" w:cstheme="majorBidi"/>
          <w:bCs/>
          <w:spacing w:val="-2"/>
          <w:sz w:val="30"/>
          <w:szCs w:val="30"/>
        </w:rPr>
        <w:t>6</w:t>
      </w:r>
      <w:r w:rsidRPr="00333E5C">
        <w:rPr>
          <w:rFonts w:asciiTheme="majorBidi" w:hAnsiTheme="majorBidi" w:cstheme="majorBidi"/>
          <w:b/>
          <w:spacing w:val="-2"/>
          <w:sz w:val="30"/>
          <w:szCs w:val="30"/>
        </w:rPr>
        <w:t xml:space="preserve"> </w:t>
      </w:r>
      <w:r w:rsidRPr="00333E5C">
        <w:rPr>
          <w:rFonts w:asciiTheme="majorBidi" w:hAnsiTheme="majorBidi" w:cstheme="majorBidi" w:hint="cs"/>
          <w:b/>
          <w:spacing w:val="-2"/>
          <w:sz w:val="30"/>
          <w:szCs w:val="30"/>
          <w:cs/>
        </w:rPr>
        <w:t>สำหรับความสัมพันธ์</w:t>
      </w:r>
      <w:r w:rsidRPr="00A64606">
        <w:rPr>
          <w:rFonts w:asciiTheme="majorBidi" w:hAnsiTheme="majorBidi" w:cstheme="majorBidi" w:hint="cs"/>
          <w:b/>
          <w:sz w:val="30"/>
          <w:szCs w:val="30"/>
          <w:cs/>
        </w:rPr>
        <w:t>กับ</w:t>
      </w:r>
      <w:r w:rsidR="00333E5C">
        <w:rPr>
          <w:rFonts w:asciiTheme="majorBidi" w:hAnsiTheme="majorBidi" w:cstheme="majorBidi" w:hint="cs"/>
          <w:b/>
          <w:sz w:val="30"/>
          <w:szCs w:val="30"/>
          <w:cs/>
        </w:rPr>
        <w:t xml:space="preserve">การร่วมค้า </w:t>
      </w:r>
      <w:r w:rsidRPr="00A64606">
        <w:rPr>
          <w:rFonts w:asciiTheme="majorBidi" w:hAnsiTheme="majorBidi" w:cstheme="majorBidi" w:hint="cs"/>
          <w:b/>
          <w:sz w:val="30"/>
          <w:szCs w:val="30"/>
          <w:cs/>
        </w:rPr>
        <w:t>ผู้บริหารคนสำคัญและ</w:t>
      </w:r>
      <w:r w:rsidRPr="00A64606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บุคคลหรือกิจการอื่นที่เกี่ยวข้องกัน</w:t>
      </w:r>
      <w:r w:rsidRPr="00A64606">
        <w:rPr>
          <w:rFonts w:asciiTheme="majorBidi" w:hAnsiTheme="majorBidi" w:cstheme="majorBidi" w:hint="cs"/>
          <w:b/>
          <w:sz w:val="30"/>
          <w:szCs w:val="30"/>
          <w:cs/>
        </w:rPr>
        <w:t>อื่นมีความสัมพันธ์เหมือนงบการเงินสำหรับ</w:t>
      </w:r>
      <w:r w:rsidR="00D554EE">
        <w:rPr>
          <w:rFonts w:ascii="Angsana New" w:hAnsi="Angsana New" w:cs="Angsana New" w:hint="cs"/>
          <w:spacing w:val="6"/>
          <w:sz w:val="30"/>
          <w:szCs w:val="30"/>
          <w:cs/>
        </w:rPr>
        <w:t>ปี</w:t>
      </w:r>
      <w:r w:rsidR="00D554EE" w:rsidRPr="00A64606">
        <w:rPr>
          <w:rFonts w:ascii="Angsana New" w:hAnsi="Angsana New" w:cs="Angsana New" w:hint="cs"/>
          <w:spacing w:val="6"/>
          <w:sz w:val="30"/>
          <w:szCs w:val="30"/>
          <w:cs/>
        </w:rPr>
        <w:t>สิ้นสุดวันที่</w:t>
      </w:r>
      <w:r w:rsidR="00291890">
        <w:rPr>
          <w:rFonts w:ascii="Angsana New" w:hAnsi="Angsana New" w:cs="Angsana New"/>
          <w:sz w:val="30"/>
          <w:szCs w:val="30"/>
        </w:rPr>
        <w:t xml:space="preserve"> 31</w:t>
      </w:r>
      <w:r w:rsidR="00D554EE" w:rsidRPr="00A64606">
        <w:rPr>
          <w:rFonts w:ascii="Angsana New" w:hAnsi="Angsana New" w:cs="Angsana New"/>
          <w:sz w:val="30"/>
          <w:szCs w:val="30"/>
        </w:rPr>
        <w:t xml:space="preserve"> </w:t>
      </w:r>
      <w:r w:rsidR="00D554EE" w:rsidRPr="00A64606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291890">
        <w:rPr>
          <w:rFonts w:ascii="Angsana New" w:hAnsi="Angsana New" w:cs="Angsana New"/>
          <w:sz w:val="30"/>
          <w:szCs w:val="30"/>
        </w:rPr>
        <w:t>2565</w:t>
      </w:r>
    </w:p>
    <w:p w14:paraId="46E56F4A" w14:textId="6AEB34E2" w:rsidR="0020522E" w:rsidRPr="003C1C13" w:rsidRDefault="0020522E" w:rsidP="0087547C">
      <w:pPr>
        <w:ind w:left="540" w:right="45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521" w:type="dxa"/>
        <w:tblInd w:w="324" w:type="dxa"/>
        <w:tblLayout w:type="fixed"/>
        <w:tblLook w:val="0000" w:firstRow="0" w:lastRow="0" w:firstColumn="0" w:lastColumn="0" w:noHBand="0" w:noVBand="0"/>
      </w:tblPr>
      <w:tblGrid>
        <w:gridCol w:w="4357"/>
        <w:gridCol w:w="1108"/>
        <w:gridCol w:w="267"/>
        <w:gridCol w:w="1097"/>
        <w:gridCol w:w="268"/>
        <w:gridCol w:w="1078"/>
        <w:gridCol w:w="251"/>
        <w:gridCol w:w="1095"/>
      </w:tblGrid>
      <w:tr w:rsidR="0020522E" w:rsidRPr="00C60284" w14:paraId="3FA343F9" w14:textId="77777777" w:rsidTr="001D29EE">
        <w:trPr>
          <w:trHeight w:hRule="exact" w:val="389"/>
          <w:tblHeader/>
        </w:trPr>
        <w:tc>
          <w:tcPr>
            <w:tcW w:w="2288" w:type="pct"/>
          </w:tcPr>
          <w:p w14:paraId="3CBCE1E0" w14:textId="77777777" w:rsidR="0020522E" w:rsidRPr="00C60284" w:rsidRDefault="0020522E" w:rsidP="001D2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08" w:right="-131"/>
              <w:jc w:val="both"/>
              <w:rPr>
                <w:rFonts w:ascii="Angsana New" w:hAnsi="Angsana New" w:cs="Cordia New"/>
                <w:b/>
                <w:bCs/>
                <w:sz w:val="30"/>
                <w:szCs w:val="30"/>
              </w:rPr>
            </w:pPr>
            <w:r w:rsidRPr="00C60284">
              <w:br w:type="page"/>
            </w:r>
            <w:r w:rsidRPr="00C6028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98" w:type="pct"/>
            <w:gridSpan w:val="3"/>
          </w:tcPr>
          <w:p w14:paraId="35322AEA" w14:textId="77777777" w:rsidR="0020522E" w:rsidRPr="00C60284" w:rsidRDefault="0020522E" w:rsidP="001D2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60A512FF" w14:textId="77777777" w:rsidR="0020522E" w:rsidRPr="00C60284" w:rsidRDefault="0020522E" w:rsidP="001D2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3" w:type="pct"/>
            <w:gridSpan w:val="3"/>
          </w:tcPr>
          <w:p w14:paraId="37D69F1F" w14:textId="77777777" w:rsidR="0020522E" w:rsidRPr="00C60284" w:rsidRDefault="0020522E" w:rsidP="001D2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522E" w:rsidRPr="00C60284" w14:paraId="23B9C679" w14:textId="77777777" w:rsidTr="001D29EE">
        <w:trPr>
          <w:trHeight w:hRule="exact" w:val="389"/>
          <w:tblHeader/>
        </w:trPr>
        <w:tc>
          <w:tcPr>
            <w:tcW w:w="2288" w:type="pct"/>
          </w:tcPr>
          <w:p w14:paraId="75738DE2" w14:textId="01D48D61" w:rsidR="0020522E" w:rsidRPr="00C60284" w:rsidRDefault="0020522E" w:rsidP="001D2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08"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3C1C1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82" w:type="pct"/>
          </w:tcPr>
          <w:p w14:paraId="6D16FC8D" w14:textId="7E2F47FD" w:rsidR="0020522E" w:rsidRPr="00C60284" w:rsidRDefault="00707376" w:rsidP="001D2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2566</w:t>
            </w:r>
          </w:p>
        </w:tc>
        <w:tc>
          <w:tcPr>
            <w:tcW w:w="140" w:type="pct"/>
          </w:tcPr>
          <w:p w14:paraId="25E3AB54" w14:textId="77777777" w:rsidR="0020522E" w:rsidRPr="00C60284" w:rsidRDefault="0020522E" w:rsidP="001D2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A3083F8" w14:textId="7E0134D9" w:rsidR="0020522E" w:rsidRPr="00C60284" w:rsidRDefault="00707376" w:rsidP="001D2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2565</w:t>
            </w:r>
          </w:p>
        </w:tc>
        <w:tc>
          <w:tcPr>
            <w:tcW w:w="141" w:type="pct"/>
          </w:tcPr>
          <w:p w14:paraId="22437B64" w14:textId="77777777" w:rsidR="0020522E" w:rsidRPr="00C60284" w:rsidRDefault="0020522E" w:rsidP="001D2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11E16AF2" w14:textId="1614273E" w:rsidR="0020522E" w:rsidRPr="00C60284" w:rsidRDefault="00707376" w:rsidP="001D2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2566</w:t>
            </w:r>
          </w:p>
        </w:tc>
        <w:tc>
          <w:tcPr>
            <w:tcW w:w="132" w:type="pct"/>
          </w:tcPr>
          <w:p w14:paraId="0FD0818F" w14:textId="77777777" w:rsidR="0020522E" w:rsidRPr="00C60284" w:rsidRDefault="0020522E" w:rsidP="001D2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4D0714E7" w14:textId="0513D9E9" w:rsidR="0020522E" w:rsidRPr="00C60284" w:rsidRDefault="00707376" w:rsidP="001D2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2565</w:t>
            </w:r>
          </w:p>
        </w:tc>
      </w:tr>
      <w:tr w:rsidR="0020522E" w:rsidRPr="00C60284" w14:paraId="54044362" w14:textId="77777777" w:rsidTr="003C1C13">
        <w:trPr>
          <w:trHeight w:val="144"/>
          <w:tblHeader/>
        </w:trPr>
        <w:tc>
          <w:tcPr>
            <w:tcW w:w="2288" w:type="pct"/>
          </w:tcPr>
          <w:p w14:paraId="28FFE0A8" w14:textId="77777777" w:rsidR="0020522E" w:rsidRPr="00C60284" w:rsidRDefault="0020522E" w:rsidP="001D2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12" w:type="pct"/>
            <w:gridSpan w:val="7"/>
          </w:tcPr>
          <w:p w14:paraId="7B5A588E" w14:textId="77777777" w:rsidR="0020522E" w:rsidRPr="00C60284" w:rsidRDefault="0020522E" w:rsidP="001D2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C6028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C6028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0522E" w:rsidRPr="00C60284" w14:paraId="21916F6E" w14:textId="77777777" w:rsidTr="001D29EE">
        <w:trPr>
          <w:trHeight w:hRule="exact" w:val="389"/>
        </w:trPr>
        <w:tc>
          <w:tcPr>
            <w:tcW w:w="2288" w:type="pct"/>
          </w:tcPr>
          <w:p w14:paraId="4299F3EC" w14:textId="77777777" w:rsidR="0020522E" w:rsidRPr="00C60284" w:rsidRDefault="0020522E" w:rsidP="001D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</w:tcPr>
          <w:p w14:paraId="272F7F1A" w14:textId="77777777" w:rsidR="0020522E" w:rsidRPr="00C60284" w:rsidRDefault="0020522E" w:rsidP="001D2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642BBE2B" w14:textId="77777777" w:rsidR="0020522E" w:rsidRPr="00C60284" w:rsidRDefault="0020522E" w:rsidP="001D2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D2B5A86" w14:textId="77777777" w:rsidR="0020522E" w:rsidRPr="00C60284" w:rsidRDefault="0020522E" w:rsidP="001D2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033CBDE5" w14:textId="77777777" w:rsidR="0020522E" w:rsidRPr="00C60284" w:rsidRDefault="0020522E" w:rsidP="001D2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4C4DAD5E" w14:textId="77777777" w:rsidR="0020522E" w:rsidRPr="00C60284" w:rsidRDefault="0020522E" w:rsidP="001D2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5B00CB50" w14:textId="77777777" w:rsidR="0020522E" w:rsidRPr="00C60284" w:rsidRDefault="0020522E" w:rsidP="001D2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48849693" w14:textId="77777777" w:rsidR="0020522E" w:rsidRPr="00C60284" w:rsidRDefault="0020522E" w:rsidP="001D2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0522E" w:rsidRPr="00C60284" w14:paraId="7EDDCD0A" w14:textId="77777777" w:rsidTr="001D29EE">
        <w:trPr>
          <w:trHeight w:hRule="exact" w:val="389"/>
        </w:trPr>
        <w:tc>
          <w:tcPr>
            <w:tcW w:w="2288" w:type="pct"/>
          </w:tcPr>
          <w:p w14:paraId="636C8342" w14:textId="2B805D9A" w:rsidR="0020522E" w:rsidRPr="00C60284" w:rsidRDefault="0020522E" w:rsidP="0020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 w:firstLine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82" w:type="pct"/>
          </w:tcPr>
          <w:p w14:paraId="54F472F0" w14:textId="0C391602" w:rsidR="0020522E" w:rsidRPr="00C60284" w:rsidRDefault="008E226E" w:rsidP="00205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40EA339C" w14:textId="77777777" w:rsidR="0020522E" w:rsidRPr="00C60284" w:rsidRDefault="0020522E" w:rsidP="00205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3CABA04" w14:textId="77777777" w:rsidR="0020522E" w:rsidRPr="00C60284" w:rsidRDefault="0020522E" w:rsidP="00205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-9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434F1D32" w14:textId="77777777" w:rsidR="0020522E" w:rsidRPr="00C60284" w:rsidRDefault="0020522E" w:rsidP="00205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4D1FD6D0" w14:textId="724F771D" w:rsidR="0020522E" w:rsidRPr="00C60284" w:rsidRDefault="00707376" w:rsidP="00205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="00D7550F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715</w:t>
            </w:r>
            <w:r w:rsidR="00D7550F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562</w:t>
            </w:r>
          </w:p>
        </w:tc>
        <w:tc>
          <w:tcPr>
            <w:tcW w:w="132" w:type="pct"/>
          </w:tcPr>
          <w:p w14:paraId="5980C69F" w14:textId="77777777" w:rsidR="0020522E" w:rsidRPr="00C60284" w:rsidRDefault="0020522E" w:rsidP="00205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3C50B288" w14:textId="1D9F9AAB" w:rsidR="0020522E" w:rsidRPr="00C60284" w:rsidRDefault="00707376" w:rsidP="00205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848</w:t>
            </w:r>
            <w:r w:rsidR="0020522E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188</w:t>
            </w:r>
          </w:p>
        </w:tc>
      </w:tr>
      <w:tr w:rsidR="0020522E" w:rsidRPr="00765D71" w14:paraId="3D465BCE" w14:textId="77777777" w:rsidTr="001D29EE">
        <w:trPr>
          <w:trHeight w:hRule="exact" w:val="389"/>
        </w:trPr>
        <w:tc>
          <w:tcPr>
            <w:tcW w:w="2288" w:type="pct"/>
          </w:tcPr>
          <w:p w14:paraId="1E0FFD55" w14:textId="77777777" w:rsidR="0020522E" w:rsidRPr="00C60284" w:rsidRDefault="0020522E" w:rsidP="0020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 w:firstLine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รายได้ค่าเช่าและค่าบริการที่เกี่ยวข้อง</w:t>
            </w:r>
          </w:p>
        </w:tc>
        <w:tc>
          <w:tcPr>
            <w:tcW w:w="582" w:type="pct"/>
          </w:tcPr>
          <w:p w14:paraId="667673BA" w14:textId="050E0E64" w:rsidR="0020522E" w:rsidRPr="00C60284" w:rsidRDefault="008E226E" w:rsidP="00205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69429C35" w14:textId="77777777" w:rsidR="0020522E" w:rsidRPr="00C60284" w:rsidRDefault="0020522E" w:rsidP="00205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3B6F7DD6" w14:textId="77777777" w:rsidR="0020522E" w:rsidRPr="00C60284" w:rsidRDefault="0020522E" w:rsidP="00205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-9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3F3B59C0" w14:textId="77777777" w:rsidR="0020522E" w:rsidRPr="00C60284" w:rsidRDefault="0020522E" w:rsidP="00205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62EF00E0" w14:textId="7E2AFB0E" w:rsidR="0020522E" w:rsidRPr="00C60284" w:rsidRDefault="00707376" w:rsidP="00205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34</w:t>
            </w:r>
            <w:r w:rsidR="00D7550F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440</w:t>
            </w:r>
          </w:p>
        </w:tc>
        <w:tc>
          <w:tcPr>
            <w:tcW w:w="132" w:type="pct"/>
          </w:tcPr>
          <w:p w14:paraId="06018152" w14:textId="77777777" w:rsidR="0020522E" w:rsidRPr="00C60284" w:rsidRDefault="0020522E" w:rsidP="00205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02CAE881" w14:textId="73EB6157" w:rsidR="0020522E" w:rsidRPr="00765D71" w:rsidRDefault="00707376" w:rsidP="00205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24</w:t>
            </w:r>
            <w:r w:rsidR="0020522E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562</w:t>
            </w:r>
          </w:p>
        </w:tc>
      </w:tr>
      <w:tr w:rsidR="0020522E" w:rsidRPr="00765D71" w14:paraId="5F4DCB49" w14:textId="77777777" w:rsidTr="001D29EE">
        <w:trPr>
          <w:trHeight w:hRule="exact" w:val="389"/>
        </w:trPr>
        <w:tc>
          <w:tcPr>
            <w:tcW w:w="2288" w:type="pct"/>
          </w:tcPr>
          <w:p w14:paraId="4F3CB77E" w14:textId="456DE7DF" w:rsidR="0020522E" w:rsidRPr="00C60284" w:rsidRDefault="0020522E" w:rsidP="0020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 w:firstLine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</w:t>
            </w:r>
            <w:r w:rsidR="0098053C">
              <w:rPr>
                <w:rFonts w:ascii="Angsana New" w:hAnsi="Angsana New" w:cs="Angsana New" w:hint="cs"/>
                <w:sz w:val="30"/>
                <w:szCs w:val="30"/>
                <w:cs/>
              </w:rPr>
              <w:t>รับ</w:t>
            </w:r>
          </w:p>
        </w:tc>
        <w:tc>
          <w:tcPr>
            <w:tcW w:w="582" w:type="pct"/>
          </w:tcPr>
          <w:p w14:paraId="67583C74" w14:textId="074AC6A2" w:rsidR="0020522E" w:rsidRPr="00C60284" w:rsidRDefault="008E226E" w:rsidP="00205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3F142C9F" w14:textId="77777777" w:rsidR="0020522E" w:rsidRPr="00C60284" w:rsidRDefault="0020522E" w:rsidP="00205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4009A9E" w14:textId="77777777" w:rsidR="0020522E" w:rsidRPr="00C60284" w:rsidRDefault="0020522E" w:rsidP="00205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-9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2638647C" w14:textId="77777777" w:rsidR="0020522E" w:rsidRPr="00C60284" w:rsidRDefault="0020522E" w:rsidP="00205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5C73AEA7" w14:textId="6A9395AD" w:rsidR="0020522E" w:rsidRPr="00C60284" w:rsidRDefault="00707376" w:rsidP="00205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159</w:t>
            </w:r>
            <w:r w:rsidR="00D7550F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672</w:t>
            </w:r>
          </w:p>
        </w:tc>
        <w:tc>
          <w:tcPr>
            <w:tcW w:w="132" w:type="pct"/>
          </w:tcPr>
          <w:p w14:paraId="5D00330E" w14:textId="77777777" w:rsidR="0020522E" w:rsidRPr="00C60284" w:rsidRDefault="0020522E" w:rsidP="00205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6BB3799F" w14:textId="3BBD030D" w:rsidR="0020522E" w:rsidRPr="00765D71" w:rsidRDefault="00707376" w:rsidP="00205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105</w:t>
            </w:r>
            <w:r w:rsidR="0020522E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741</w:t>
            </w:r>
          </w:p>
        </w:tc>
      </w:tr>
      <w:tr w:rsidR="0020522E" w:rsidRPr="00CB4BC6" w14:paraId="68BF4800" w14:textId="77777777" w:rsidTr="001D29EE">
        <w:trPr>
          <w:trHeight w:hRule="exact" w:val="389"/>
        </w:trPr>
        <w:tc>
          <w:tcPr>
            <w:tcW w:w="2288" w:type="pct"/>
          </w:tcPr>
          <w:p w14:paraId="33E48D4A" w14:textId="77777777" w:rsidR="0020522E" w:rsidRPr="00C60284" w:rsidRDefault="0020522E" w:rsidP="0020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 w:firstLine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2" w:type="pct"/>
          </w:tcPr>
          <w:p w14:paraId="620D0EE5" w14:textId="3A3D7ADB" w:rsidR="0020522E" w:rsidRPr="00C60284" w:rsidRDefault="008E226E" w:rsidP="00205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2A015E2E" w14:textId="77777777" w:rsidR="0020522E" w:rsidRPr="00C60284" w:rsidRDefault="0020522E" w:rsidP="00205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186CF46" w14:textId="77777777" w:rsidR="0020522E" w:rsidRPr="00C60284" w:rsidRDefault="0020522E" w:rsidP="00205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-9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7BCA6B9F" w14:textId="77777777" w:rsidR="0020522E" w:rsidRPr="00C60284" w:rsidRDefault="0020522E" w:rsidP="00205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1F8F9FA3" w14:textId="26274776" w:rsidR="0020522E" w:rsidRPr="00C60284" w:rsidRDefault="00707376" w:rsidP="00205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7</w:t>
            </w:r>
            <w:r w:rsidR="00D7550F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845</w:t>
            </w:r>
          </w:p>
        </w:tc>
        <w:tc>
          <w:tcPr>
            <w:tcW w:w="132" w:type="pct"/>
          </w:tcPr>
          <w:p w14:paraId="63EBE0D7" w14:textId="77777777" w:rsidR="0020522E" w:rsidRPr="00C60284" w:rsidRDefault="0020522E" w:rsidP="00205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6B1D93E2" w14:textId="053A6481" w:rsidR="0020522E" w:rsidRPr="00CB4BC6" w:rsidRDefault="00707376" w:rsidP="00205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 w:rsidR="0020522E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527</w:t>
            </w:r>
          </w:p>
        </w:tc>
      </w:tr>
      <w:tr w:rsidR="003C1C13" w:rsidRPr="00CB4BC6" w14:paraId="11B1B5EE" w14:textId="77777777" w:rsidTr="001D29EE">
        <w:trPr>
          <w:trHeight w:hRule="exact" w:val="389"/>
        </w:trPr>
        <w:tc>
          <w:tcPr>
            <w:tcW w:w="2288" w:type="pct"/>
          </w:tcPr>
          <w:p w14:paraId="1F4C1D2D" w14:textId="77777777" w:rsidR="003C1C13" w:rsidRPr="00C60284" w:rsidRDefault="003C1C13" w:rsidP="0020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 w:firstLine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4608132D" w14:textId="77777777" w:rsidR="003C1C13" w:rsidRDefault="003C1C13" w:rsidP="00205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3ED4784B" w14:textId="77777777" w:rsidR="003C1C13" w:rsidRPr="00C60284" w:rsidRDefault="003C1C13" w:rsidP="00205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817B201" w14:textId="77777777" w:rsidR="003C1C13" w:rsidRPr="00C60284" w:rsidRDefault="003C1C13" w:rsidP="00205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-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4014CB9F" w14:textId="77777777" w:rsidR="003C1C13" w:rsidRPr="00C60284" w:rsidRDefault="003C1C13" w:rsidP="00205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78D464F4" w14:textId="77777777" w:rsidR="003C1C13" w:rsidRDefault="003C1C13" w:rsidP="00205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0731EED0" w14:textId="77777777" w:rsidR="003C1C13" w:rsidRPr="00C60284" w:rsidRDefault="003C1C13" w:rsidP="00205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21A352F1" w14:textId="77777777" w:rsidR="003C1C13" w:rsidRDefault="003C1C13" w:rsidP="00205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833AB" w:rsidRPr="00CB4BC6" w14:paraId="3755F675" w14:textId="77777777" w:rsidTr="001D29EE">
        <w:trPr>
          <w:trHeight w:hRule="exact" w:val="389"/>
        </w:trPr>
        <w:tc>
          <w:tcPr>
            <w:tcW w:w="2288" w:type="pct"/>
          </w:tcPr>
          <w:p w14:paraId="0D3A0E6E" w14:textId="5490BCD8" w:rsidR="00C833AB" w:rsidRPr="00C60284" w:rsidRDefault="00C833AB" w:rsidP="00C8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บริษัทย่อย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(ต่อ)</w:t>
            </w:r>
          </w:p>
        </w:tc>
        <w:tc>
          <w:tcPr>
            <w:tcW w:w="582" w:type="pct"/>
          </w:tcPr>
          <w:p w14:paraId="0748510E" w14:textId="3A5AF3B5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7C5A374F" w14:textId="77777777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C08DEDE" w14:textId="51977471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-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6B5AA637" w14:textId="77777777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0FA77555" w14:textId="223B2216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264D0058" w14:textId="77777777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7312E7DD" w14:textId="57FD0F27" w:rsidR="00C833AB" w:rsidRPr="00CB4BC6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833AB" w:rsidRPr="00CB4BC6" w14:paraId="34BDE570" w14:textId="77777777" w:rsidTr="001D29EE">
        <w:trPr>
          <w:trHeight w:hRule="exact" w:val="389"/>
        </w:trPr>
        <w:tc>
          <w:tcPr>
            <w:tcW w:w="2288" w:type="pct"/>
          </w:tcPr>
          <w:p w14:paraId="560FA5C8" w14:textId="18F24F43" w:rsidR="00C833AB" w:rsidRPr="00C60284" w:rsidRDefault="00C833AB" w:rsidP="00C8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 w:firstLine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ซื้อ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สินค้าหรือบริการ</w:t>
            </w:r>
          </w:p>
        </w:tc>
        <w:tc>
          <w:tcPr>
            <w:tcW w:w="582" w:type="pct"/>
          </w:tcPr>
          <w:p w14:paraId="3157C1FF" w14:textId="22D77C5B" w:rsidR="00C833AB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0EBA3366" w14:textId="77777777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85288C7" w14:textId="3FCA7FAF" w:rsidR="00C833AB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-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31560107" w14:textId="77777777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4B722F00" w14:textId="4DABA80D" w:rsidR="00C833AB" w:rsidRDefault="00707376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="00C833AB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906</w:t>
            </w:r>
            <w:r w:rsidR="00C833AB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671</w:t>
            </w:r>
          </w:p>
        </w:tc>
        <w:tc>
          <w:tcPr>
            <w:tcW w:w="132" w:type="pct"/>
          </w:tcPr>
          <w:p w14:paraId="7681FB72" w14:textId="77777777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73984C8E" w14:textId="1F19854A" w:rsidR="00C833AB" w:rsidRDefault="00707376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="00C833AB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238</w:t>
            </w:r>
            <w:r w:rsidR="00C833AB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378</w:t>
            </w:r>
          </w:p>
        </w:tc>
      </w:tr>
      <w:tr w:rsidR="00C833AB" w:rsidRPr="00CB4BC6" w14:paraId="411EEFFF" w14:textId="77777777" w:rsidTr="001D29EE">
        <w:trPr>
          <w:trHeight w:hRule="exact" w:val="389"/>
        </w:trPr>
        <w:tc>
          <w:tcPr>
            <w:tcW w:w="2288" w:type="pct"/>
          </w:tcPr>
          <w:p w14:paraId="77DCB301" w14:textId="77777777" w:rsidR="00C833AB" w:rsidRDefault="00C833AB" w:rsidP="00C8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 w:firstLine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63928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ค่าใช้จ่ายเกี่ยวกับสัญญาเช่า</w:t>
            </w:r>
          </w:p>
          <w:p w14:paraId="68CC18A9" w14:textId="77777777" w:rsidR="00C833AB" w:rsidRPr="00C60284" w:rsidRDefault="00C833AB" w:rsidP="00C8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 w:firstLine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78DAE96D" w14:textId="58C1FB10" w:rsidR="00C833AB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0139F93B" w14:textId="77777777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81AFF03" w14:textId="77777777" w:rsidR="00C833AB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-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2EB5E0DF" w14:textId="77777777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128094A2" w14:textId="677B11BE" w:rsidR="00C833AB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69D2BCDD" w14:textId="77777777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54A460B5" w14:textId="2F37D9E5" w:rsidR="00C833AB" w:rsidRPr="00CB4BC6" w:rsidRDefault="00707376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205</w:t>
            </w:r>
          </w:p>
        </w:tc>
      </w:tr>
      <w:tr w:rsidR="00C833AB" w:rsidRPr="00CB4BC6" w14:paraId="10A0A60C" w14:textId="77777777" w:rsidTr="001D29EE">
        <w:trPr>
          <w:trHeight w:hRule="exact" w:val="389"/>
        </w:trPr>
        <w:tc>
          <w:tcPr>
            <w:tcW w:w="2288" w:type="pct"/>
          </w:tcPr>
          <w:p w14:paraId="5AE9E739" w14:textId="77777777" w:rsidR="00C833AB" w:rsidRPr="00C60284" w:rsidRDefault="00C833AB" w:rsidP="00C8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 w:firstLine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82" w:type="pct"/>
          </w:tcPr>
          <w:p w14:paraId="5A584A86" w14:textId="24C96776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082FE833" w14:textId="77777777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30EBA71F" w14:textId="77777777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-9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5B772BBF" w14:textId="77777777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05D63647" w14:textId="2C095979" w:rsidR="00C833AB" w:rsidRPr="00C60284" w:rsidRDefault="00707376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13</w:t>
            </w:r>
            <w:r w:rsidR="00C833AB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790</w:t>
            </w:r>
          </w:p>
        </w:tc>
        <w:tc>
          <w:tcPr>
            <w:tcW w:w="132" w:type="pct"/>
          </w:tcPr>
          <w:p w14:paraId="05ECE6E3" w14:textId="77777777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6C624291" w14:textId="6DD68FB1" w:rsidR="00C833AB" w:rsidRPr="00CB4BC6" w:rsidRDefault="00707376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16</w:t>
            </w:r>
            <w:r w:rsidR="00C833AB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673</w:t>
            </w:r>
          </w:p>
        </w:tc>
      </w:tr>
      <w:tr w:rsidR="00C833AB" w:rsidRPr="00CB4BC6" w14:paraId="1BC3FE35" w14:textId="77777777" w:rsidTr="001D29EE">
        <w:trPr>
          <w:trHeight w:hRule="exact" w:val="389"/>
        </w:trPr>
        <w:tc>
          <w:tcPr>
            <w:tcW w:w="2288" w:type="pct"/>
          </w:tcPr>
          <w:p w14:paraId="7E0EC717" w14:textId="77777777" w:rsidR="00C833AB" w:rsidRPr="00C60284" w:rsidRDefault="00C833AB" w:rsidP="00C8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 w:firstLine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82" w:type="pct"/>
          </w:tcPr>
          <w:p w14:paraId="17F8A80E" w14:textId="5D92DAC1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3953EDBD" w14:textId="77777777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3D43E87" w14:textId="77777777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-9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606FBD33" w14:textId="77777777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39BA268B" w14:textId="6F4A58D3" w:rsidR="00C833AB" w:rsidRPr="00C60284" w:rsidRDefault="00707376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59</w:t>
            </w:r>
            <w:r w:rsidR="00C833AB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803</w:t>
            </w:r>
          </w:p>
        </w:tc>
        <w:tc>
          <w:tcPr>
            <w:tcW w:w="132" w:type="pct"/>
          </w:tcPr>
          <w:p w14:paraId="3565743E" w14:textId="77777777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10294EE2" w14:textId="7403ACBE" w:rsidR="00C833AB" w:rsidRPr="00CB4BC6" w:rsidRDefault="00707376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45</w:t>
            </w:r>
            <w:r w:rsidR="00C833AB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351</w:t>
            </w:r>
          </w:p>
        </w:tc>
      </w:tr>
      <w:tr w:rsidR="00C833AB" w:rsidRPr="003C1C13" w14:paraId="71ED8B04" w14:textId="77777777" w:rsidTr="003C1C13">
        <w:trPr>
          <w:trHeight w:val="187"/>
        </w:trPr>
        <w:tc>
          <w:tcPr>
            <w:tcW w:w="4357" w:type="dxa"/>
          </w:tcPr>
          <w:p w14:paraId="48FC0361" w14:textId="77777777" w:rsidR="00C833AB" w:rsidRPr="003C1C13" w:rsidRDefault="00C833AB" w:rsidP="003C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 w:firstLine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14:paraId="071A8F10" w14:textId="77777777" w:rsidR="00C833AB" w:rsidRPr="003C1C13" w:rsidRDefault="00C833AB" w:rsidP="003C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 w:firstLine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20EEFEBA" w14:textId="77777777" w:rsidR="00C833AB" w:rsidRPr="003C1C13" w:rsidRDefault="00C833AB" w:rsidP="003C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 w:firstLine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7" w:type="dxa"/>
          </w:tcPr>
          <w:p w14:paraId="0BAEFBF7" w14:textId="77777777" w:rsidR="00C833AB" w:rsidRPr="003C1C13" w:rsidRDefault="00C833AB" w:rsidP="003C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 w:firstLine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5304F6C4" w14:textId="77777777" w:rsidR="00C833AB" w:rsidRPr="003C1C13" w:rsidRDefault="00C833AB" w:rsidP="003C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 w:firstLine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07B9459" w14:textId="77777777" w:rsidR="00C833AB" w:rsidRPr="003C1C13" w:rsidRDefault="00C833AB" w:rsidP="003C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 w:firstLine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1" w:type="dxa"/>
          </w:tcPr>
          <w:p w14:paraId="1FF6D753" w14:textId="77777777" w:rsidR="00C833AB" w:rsidRPr="003C1C13" w:rsidRDefault="00C833AB" w:rsidP="003C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 w:firstLine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5" w:type="dxa"/>
          </w:tcPr>
          <w:p w14:paraId="5BAF5F72" w14:textId="77777777" w:rsidR="00C833AB" w:rsidRPr="003C1C13" w:rsidRDefault="00C833AB" w:rsidP="003C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 w:firstLine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833AB" w:rsidRPr="00C60284" w14:paraId="03719E4D" w14:textId="77777777" w:rsidTr="001D29EE">
        <w:trPr>
          <w:trHeight w:hRule="exact" w:val="389"/>
        </w:trPr>
        <w:tc>
          <w:tcPr>
            <w:tcW w:w="2288" w:type="pct"/>
          </w:tcPr>
          <w:p w14:paraId="40FAFE81" w14:textId="77777777" w:rsidR="00C833AB" w:rsidRPr="00C60284" w:rsidRDefault="00C833AB" w:rsidP="00C8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2" w:type="pct"/>
          </w:tcPr>
          <w:p w14:paraId="780283FC" w14:textId="77777777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138E54AF" w14:textId="77777777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5653740C" w14:textId="77777777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5A97CC38" w14:textId="77777777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0C8274B6" w14:textId="77777777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03C420F8" w14:textId="77777777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16317C13" w14:textId="77777777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833AB" w:rsidRPr="00C60284" w14:paraId="4DCE6D99" w14:textId="77777777" w:rsidTr="001D29EE">
        <w:trPr>
          <w:trHeight w:hRule="exact" w:val="389"/>
        </w:trPr>
        <w:tc>
          <w:tcPr>
            <w:tcW w:w="2288" w:type="pct"/>
          </w:tcPr>
          <w:p w14:paraId="38D2A8B2" w14:textId="38DB7C0D" w:rsidR="00C833AB" w:rsidRPr="00C60284" w:rsidRDefault="00C833AB" w:rsidP="00C8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 w:firstLine="16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82" w:type="pct"/>
          </w:tcPr>
          <w:p w14:paraId="049E7B66" w14:textId="6E7A82E6" w:rsidR="00C833AB" w:rsidRPr="00C60284" w:rsidRDefault="00707376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41</w:t>
            </w:r>
            <w:r w:rsidR="00C833AB" w:rsidRPr="008E226E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443</w:t>
            </w:r>
          </w:p>
        </w:tc>
        <w:tc>
          <w:tcPr>
            <w:tcW w:w="140" w:type="pct"/>
          </w:tcPr>
          <w:p w14:paraId="4EF0BD83" w14:textId="77777777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4A3330B" w14:textId="28D178CA" w:rsidR="00C833AB" w:rsidRPr="00C60284" w:rsidRDefault="00707376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38</w:t>
            </w:r>
            <w:r w:rsidR="00C833AB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232</w:t>
            </w:r>
          </w:p>
        </w:tc>
        <w:tc>
          <w:tcPr>
            <w:tcW w:w="141" w:type="pct"/>
          </w:tcPr>
          <w:p w14:paraId="03E9E86B" w14:textId="77777777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3F8605EC" w14:textId="2AE22D33" w:rsidR="00C833AB" w:rsidRPr="00C60284" w:rsidRDefault="00707376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35</w:t>
            </w:r>
            <w:r w:rsidR="00C833AB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176</w:t>
            </w:r>
          </w:p>
        </w:tc>
        <w:tc>
          <w:tcPr>
            <w:tcW w:w="132" w:type="pct"/>
          </w:tcPr>
          <w:p w14:paraId="139DF94B" w14:textId="77777777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2E715B75" w14:textId="1569B0EF" w:rsidR="00C833AB" w:rsidRPr="00C60284" w:rsidRDefault="00707376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38</w:t>
            </w:r>
            <w:r w:rsidR="00C833AB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323</w:t>
            </w:r>
          </w:p>
        </w:tc>
      </w:tr>
      <w:tr w:rsidR="00C833AB" w:rsidRPr="00C60284" w14:paraId="71C9826C" w14:textId="77777777" w:rsidTr="001D29EE">
        <w:trPr>
          <w:trHeight w:hRule="exact" w:val="389"/>
        </w:trPr>
        <w:tc>
          <w:tcPr>
            <w:tcW w:w="2288" w:type="pct"/>
          </w:tcPr>
          <w:p w14:paraId="034F551C" w14:textId="77777777" w:rsidR="00C833AB" w:rsidRPr="002F257B" w:rsidRDefault="00C833AB" w:rsidP="00C8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 w:firstLine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257B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รายได้ค่าเช่าและค่าบริการที่เกี่ยวข้อง</w:t>
            </w:r>
          </w:p>
        </w:tc>
        <w:tc>
          <w:tcPr>
            <w:tcW w:w="582" w:type="pct"/>
          </w:tcPr>
          <w:p w14:paraId="1580D470" w14:textId="0621EC24" w:rsidR="00C833AB" w:rsidRPr="00C60284" w:rsidRDefault="00707376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136</w:t>
            </w:r>
          </w:p>
        </w:tc>
        <w:tc>
          <w:tcPr>
            <w:tcW w:w="140" w:type="pct"/>
          </w:tcPr>
          <w:p w14:paraId="0A628830" w14:textId="77777777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10F4619" w14:textId="41828E0D" w:rsidR="00C833AB" w:rsidRPr="00C60284" w:rsidRDefault="00405743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1F3F0A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1" w:type="pct"/>
          </w:tcPr>
          <w:p w14:paraId="4200EA73" w14:textId="77777777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382F0E8D" w14:textId="0176D7A0" w:rsidR="00C833AB" w:rsidRPr="00C60284" w:rsidRDefault="00707376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90</w:t>
            </w:r>
          </w:p>
        </w:tc>
        <w:tc>
          <w:tcPr>
            <w:tcW w:w="132" w:type="pct"/>
          </w:tcPr>
          <w:p w14:paraId="004E1530" w14:textId="77777777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4E8F7D5F" w14:textId="20C3A1DD" w:rsidR="00C833AB" w:rsidRPr="00C60284" w:rsidRDefault="00F42087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82</w:t>
            </w:r>
          </w:p>
        </w:tc>
      </w:tr>
      <w:tr w:rsidR="00C833AB" w:rsidRPr="00C60284" w14:paraId="367278F6" w14:textId="77777777" w:rsidTr="001D29EE">
        <w:trPr>
          <w:trHeight w:hRule="exact" w:val="389"/>
        </w:trPr>
        <w:tc>
          <w:tcPr>
            <w:tcW w:w="2288" w:type="pct"/>
          </w:tcPr>
          <w:p w14:paraId="5A9D5A73" w14:textId="446741D0" w:rsidR="00C833AB" w:rsidRPr="002F257B" w:rsidRDefault="00C833AB" w:rsidP="00C8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 w:firstLine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2" w:type="pct"/>
          </w:tcPr>
          <w:p w14:paraId="61A3D94C" w14:textId="2B8A2372" w:rsidR="00C833AB" w:rsidRPr="00C60284" w:rsidRDefault="00707376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="00C833AB" w:rsidRPr="008E226E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653</w:t>
            </w:r>
          </w:p>
        </w:tc>
        <w:tc>
          <w:tcPr>
            <w:tcW w:w="140" w:type="pct"/>
          </w:tcPr>
          <w:p w14:paraId="65D42B8C" w14:textId="77777777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7978C21" w14:textId="157A9F7F" w:rsidR="00C833AB" w:rsidRPr="00C60284" w:rsidRDefault="00707376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="00C833AB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541</w:t>
            </w:r>
          </w:p>
        </w:tc>
        <w:tc>
          <w:tcPr>
            <w:tcW w:w="141" w:type="pct"/>
          </w:tcPr>
          <w:p w14:paraId="2BE7818A" w14:textId="77777777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6B6163C5" w14:textId="73086C44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123D7834" w14:textId="77777777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5B390B47" w14:textId="2168C506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833AB" w:rsidRPr="00C60284" w14:paraId="4AB58CAF" w14:textId="77777777" w:rsidTr="001D29EE">
        <w:trPr>
          <w:trHeight w:hRule="exact" w:val="389"/>
        </w:trPr>
        <w:tc>
          <w:tcPr>
            <w:tcW w:w="2288" w:type="pct"/>
          </w:tcPr>
          <w:p w14:paraId="60974ADC" w14:textId="77777777" w:rsidR="00C833AB" w:rsidRPr="002F257B" w:rsidRDefault="00C833AB" w:rsidP="00C8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 w:firstLine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257B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2" w:type="pct"/>
          </w:tcPr>
          <w:p w14:paraId="271FBD6E" w14:textId="5507ED7B" w:rsidR="00C833AB" w:rsidRPr="00C60284" w:rsidRDefault="00707376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68</w:t>
            </w:r>
          </w:p>
        </w:tc>
        <w:tc>
          <w:tcPr>
            <w:tcW w:w="140" w:type="pct"/>
          </w:tcPr>
          <w:p w14:paraId="07B2E0D5" w14:textId="77777777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46803DF" w14:textId="1DD97987" w:rsidR="00C833AB" w:rsidRPr="00C60284" w:rsidRDefault="00707376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147</w:t>
            </w:r>
          </w:p>
        </w:tc>
        <w:tc>
          <w:tcPr>
            <w:tcW w:w="141" w:type="pct"/>
          </w:tcPr>
          <w:p w14:paraId="55698091" w14:textId="77777777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4B760C92" w14:textId="36D51A9C" w:rsidR="00C833AB" w:rsidRPr="00C60284" w:rsidRDefault="00707376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60</w:t>
            </w:r>
          </w:p>
        </w:tc>
        <w:tc>
          <w:tcPr>
            <w:tcW w:w="132" w:type="pct"/>
          </w:tcPr>
          <w:p w14:paraId="0ACD2B56" w14:textId="77777777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7C04441A" w14:textId="1E88D69A" w:rsidR="00C833AB" w:rsidRPr="00C60284" w:rsidRDefault="00707376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147</w:t>
            </w:r>
          </w:p>
        </w:tc>
      </w:tr>
      <w:tr w:rsidR="00C833AB" w:rsidRPr="00C60284" w14:paraId="21B55881" w14:textId="77777777" w:rsidTr="003C1C13">
        <w:trPr>
          <w:trHeight w:val="144"/>
        </w:trPr>
        <w:tc>
          <w:tcPr>
            <w:tcW w:w="2288" w:type="pct"/>
          </w:tcPr>
          <w:p w14:paraId="70A84E3E" w14:textId="77777777" w:rsidR="00C833AB" w:rsidRPr="002F257B" w:rsidRDefault="00C833AB" w:rsidP="00C8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 w:firstLine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03CE8AC7" w14:textId="77777777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25AE9749" w14:textId="77777777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35EE9EB1" w14:textId="77777777" w:rsidR="00C833AB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1E4AB79B" w14:textId="77777777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33727DD7" w14:textId="77777777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4A52745A" w14:textId="77777777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584672F7" w14:textId="77777777" w:rsidR="00C833AB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833AB" w:rsidRPr="00C60284" w14:paraId="63A10E9B" w14:textId="77777777" w:rsidTr="001D29EE">
        <w:trPr>
          <w:trHeight w:hRule="exact" w:val="389"/>
        </w:trPr>
        <w:tc>
          <w:tcPr>
            <w:tcW w:w="2288" w:type="pct"/>
          </w:tcPr>
          <w:p w14:paraId="1864EB59" w14:textId="54C788E7" w:rsidR="00C833AB" w:rsidRPr="0098053C" w:rsidRDefault="00C833AB" w:rsidP="00C8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8053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2" w:type="pct"/>
          </w:tcPr>
          <w:p w14:paraId="72A57B03" w14:textId="77777777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516D1F72" w14:textId="77777777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25C2DE8" w14:textId="77777777" w:rsidR="00C833AB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055A00CA" w14:textId="77777777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68DD0140" w14:textId="21FB6B9B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0185D31D" w14:textId="77777777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0600B15E" w14:textId="77777777" w:rsidR="00C833AB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833AB" w:rsidRPr="00C60284" w14:paraId="2F1ED600" w14:textId="77777777" w:rsidTr="001D29EE">
        <w:trPr>
          <w:trHeight w:hRule="exact" w:val="389"/>
        </w:trPr>
        <w:tc>
          <w:tcPr>
            <w:tcW w:w="2288" w:type="pct"/>
          </w:tcPr>
          <w:p w14:paraId="49732B60" w14:textId="3FFFCCBD" w:rsidR="00C833AB" w:rsidRPr="002F257B" w:rsidRDefault="00C833AB" w:rsidP="00C8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 w:firstLine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รายได้ค่าเช่าและค่าบริการที่เกี่ยวข้องกัน</w:t>
            </w:r>
          </w:p>
        </w:tc>
        <w:tc>
          <w:tcPr>
            <w:tcW w:w="582" w:type="pct"/>
          </w:tcPr>
          <w:p w14:paraId="6253CE3A" w14:textId="73E885CE" w:rsidR="00C833AB" w:rsidRPr="008D799A" w:rsidRDefault="00707376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95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474</w:t>
            </w:r>
          </w:p>
        </w:tc>
        <w:tc>
          <w:tcPr>
            <w:tcW w:w="140" w:type="pct"/>
          </w:tcPr>
          <w:p w14:paraId="441B646E" w14:textId="77777777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9E8B63C" w14:textId="20B0A2AF" w:rsidR="00C833AB" w:rsidRDefault="00405743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</w:t>
            </w:r>
            <w:r w:rsidR="001F3F0A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1" w:type="pct"/>
          </w:tcPr>
          <w:p w14:paraId="1FA419AE" w14:textId="77777777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7579E1AE" w14:textId="2C79879E" w:rsidR="00C833AB" w:rsidRPr="00C60284" w:rsidRDefault="00707376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431</w:t>
            </w:r>
          </w:p>
        </w:tc>
        <w:tc>
          <w:tcPr>
            <w:tcW w:w="132" w:type="pct"/>
          </w:tcPr>
          <w:p w14:paraId="5FD3B643" w14:textId="77777777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58041177" w14:textId="42582040" w:rsidR="00C833AB" w:rsidRDefault="00707376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391</w:t>
            </w:r>
          </w:p>
        </w:tc>
      </w:tr>
      <w:tr w:rsidR="00C833AB" w:rsidRPr="00C60284" w14:paraId="2BE01D00" w14:textId="77777777" w:rsidTr="001D29EE">
        <w:trPr>
          <w:trHeight w:hRule="exact" w:val="389"/>
        </w:trPr>
        <w:tc>
          <w:tcPr>
            <w:tcW w:w="2288" w:type="pct"/>
          </w:tcPr>
          <w:p w14:paraId="0B3890E1" w14:textId="510CF7A9" w:rsidR="00C833AB" w:rsidRDefault="00C833AB" w:rsidP="00C8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 w:firstLine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2" w:type="pct"/>
          </w:tcPr>
          <w:p w14:paraId="141ACBB4" w14:textId="2EB4A7EE" w:rsidR="00C833AB" w:rsidRPr="008D799A" w:rsidRDefault="00707376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95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 w:rsidR="00C833AB" w:rsidRPr="001D35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233</w:t>
            </w:r>
          </w:p>
        </w:tc>
        <w:tc>
          <w:tcPr>
            <w:tcW w:w="140" w:type="pct"/>
          </w:tcPr>
          <w:p w14:paraId="63056233" w14:textId="77777777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0952600" w14:textId="3B017F21" w:rsidR="00C833AB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54DFC848" w14:textId="77777777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28135CC8" w14:textId="740AE399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09DB2A58" w14:textId="77777777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37F42299" w14:textId="4549127B" w:rsidR="00C833AB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833AB" w:rsidRPr="00C60284" w14:paraId="1ABC7F64" w14:textId="77777777" w:rsidTr="001D29EE">
        <w:trPr>
          <w:trHeight w:hRule="exact" w:val="389"/>
        </w:trPr>
        <w:tc>
          <w:tcPr>
            <w:tcW w:w="2288" w:type="pct"/>
          </w:tcPr>
          <w:p w14:paraId="1140AB9A" w14:textId="4B3CA654" w:rsidR="00C833AB" w:rsidRDefault="00C833AB" w:rsidP="00C8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 w:firstLine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2" w:type="pct"/>
          </w:tcPr>
          <w:p w14:paraId="7903F0E8" w14:textId="1C8350A1" w:rsidR="00C833AB" w:rsidRPr="008D799A" w:rsidRDefault="00707376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95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240</w:t>
            </w:r>
          </w:p>
        </w:tc>
        <w:tc>
          <w:tcPr>
            <w:tcW w:w="140" w:type="pct"/>
          </w:tcPr>
          <w:p w14:paraId="273DFCCD" w14:textId="77777777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0181C84" w14:textId="78191DD8" w:rsidR="00C833AB" w:rsidRDefault="00707376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240</w:t>
            </w:r>
          </w:p>
        </w:tc>
        <w:tc>
          <w:tcPr>
            <w:tcW w:w="141" w:type="pct"/>
          </w:tcPr>
          <w:p w14:paraId="080AB7D8" w14:textId="77777777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1E3B7C50" w14:textId="2BCE303D" w:rsidR="00C833AB" w:rsidRPr="00C60284" w:rsidRDefault="00707376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240</w:t>
            </w:r>
          </w:p>
        </w:tc>
        <w:tc>
          <w:tcPr>
            <w:tcW w:w="132" w:type="pct"/>
          </w:tcPr>
          <w:p w14:paraId="6B1CCE4B" w14:textId="77777777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4B230D27" w14:textId="21826529" w:rsidR="00C833AB" w:rsidRDefault="00707376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240</w:t>
            </w:r>
          </w:p>
        </w:tc>
      </w:tr>
      <w:tr w:rsidR="008C1271" w:rsidRPr="00C60284" w14:paraId="71EB0415" w14:textId="77777777" w:rsidTr="001D29EE">
        <w:trPr>
          <w:trHeight w:hRule="exact" w:val="389"/>
        </w:trPr>
        <w:tc>
          <w:tcPr>
            <w:tcW w:w="2288" w:type="pct"/>
          </w:tcPr>
          <w:p w14:paraId="21B29E20" w14:textId="74F2B254" w:rsidR="008C1271" w:rsidRDefault="008C1271" w:rsidP="00C8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 w:firstLine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</w:t>
            </w:r>
            <w:r w:rsidR="009D1B1C">
              <w:rPr>
                <w:rFonts w:ascii="Angsana New" w:hAnsi="Angsana New" w:cs="Angsana New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582" w:type="pct"/>
          </w:tcPr>
          <w:p w14:paraId="5C68FBF4" w14:textId="14A3AEF9" w:rsidR="008C1271" w:rsidRPr="00F42087" w:rsidRDefault="008C1271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74,776</w:t>
            </w:r>
          </w:p>
        </w:tc>
        <w:tc>
          <w:tcPr>
            <w:tcW w:w="140" w:type="pct"/>
          </w:tcPr>
          <w:p w14:paraId="4296A0AC" w14:textId="48C4209B" w:rsidR="008C1271" w:rsidRPr="00C60284" w:rsidRDefault="008C1271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79EC8F1" w14:textId="2723B32D" w:rsidR="008C1271" w:rsidRDefault="008C1271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118F92F4" w14:textId="77777777" w:rsidR="008C1271" w:rsidRPr="00C60284" w:rsidRDefault="008C1271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4C056678" w14:textId="1F9D8929" w:rsidR="008C1271" w:rsidRDefault="008C1271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0638DC8B" w14:textId="77777777" w:rsidR="008C1271" w:rsidRPr="00C60284" w:rsidRDefault="008C1271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4E7176E5" w14:textId="79A3AC21" w:rsidR="008C1271" w:rsidRDefault="008C1271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833AB" w:rsidRPr="00C60284" w14:paraId="2CB16556" w14:textId="77777777" w:rsidTr="001D29EE">
        <w:trPr>
          <w:trHeight w:hRule="exact" w:val="389"/>
        </w:trPr>
        <w:tc>
          <w:tcPr>
            <w:tcW w:w="2288" w:type="pct"/>
          </w:tcPr>
          <w:p w14:paraId="3F890093" w14:textId="113AD283" w:rsidR="00C833AB" w:rsidRDefault="00C833AB" w:rsidP="00C8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 w:firstLine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82" w:type="pct"/>
          </w:tcPr>
          <w:p w14:paraId="05E7E66A" w14:textId="7B94F797" w:rsidR="00C833AB" w:rsidRPr="008D799A" w:rsidRDefault="00F42087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95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  <w:r w:rsidRPr="00F42087">
              <w:rPr>
                <w:rFonts w:ascii="Angsana New" w:hAnsi="Angsana New" w:cs="Angsana New"/>
                <w:sz w:val="30"/>
                <w:szCs w:val="30"/>
              </w:rPr>
              <w:t>26,307</w:t>
            </w:r>
          </w:p>
        </w:tc>
        <w:tc>
          <w:tcPr>
            <w:tcW w:w="140" w:type="pct"/>
          </w:tcPr>
          <w:p w14:paraId="2C7F3046" w14:textId="77777777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66BB703" w14:textId="37563104" w:rsidR="00C833AB" w:rsidRDefault="00707376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20</w:t>
            </w:r>
            <w:r w:rsidR="00C833AB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929</w:t>
            </w:r>
          </w:p>
        </w:tc>
        <w:tc>
          <w:tcPr>
            <w:tcW w:w="141" w:type="pct"/>
          </w:tcPr>
          <w:p w14:paraId="0D58AFCE" w14:textId="77777777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1E5D30C7" w14:textId="0E51582D" w:rsidR="00C833AB" w:rsidRPr="00C60284" w:rsidRDefault="00707376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14</w:t>
            </w:r>
            <w:r w:rsidR="00C833AB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066</w:t>
            </w:r>
          </w:p>
        </w:tc>
        <w:tc>
          <w:tcPr>
            <w:tcW w:w="132" w:type="pct"/>
          </w:tcPr>
          <w:p w14:paraId="78250BF2" w14:textId="77777777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404831F5" w14:textId="49512FE2" w:rsidR="00C833AB" w:rsidRPr="00DE13F9" w:rsidRDefault="00707376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10</w:t>
            </w:r>
            <w:r w:rsidR="00C833AB" w:rsidRPr="00D7550F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652</w:t>
            </w:r>
          </w:p>
        </w:tc>
      </w:tr>
      <w:tr w:rsidR="00C833AB" w:rsidRPr="00C60284" w14:paraId="06438ABB" w14:textId="77777777" w:rsidTr="003C1C13">
        <w:trPr>
          <w:trHeight w:val="144"/>
        </w:trPr>
        <w:tc>
          <w:tcPr>
            <w:tcW w:w="2288" w:type="pct"/>
          </w:tcPr>
          <w:p w14:paraId="31E2FD80" w14:textId="1663B0C4" w:rsidR="00C833AB" w:rsidRPr="002F257B" w:rsidRDefault="00C833AB" w:rsidP="00C8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6C23EEDD" w14:textId="256001C5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398F8C8C" w14:textId="77777777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530F9EDD" w14:textId="74A33728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194E737B" w14:textId="77777777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71B0FE70" w14:textId="00C69B4B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2E1DF6D7" w14:textId="77777777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4E935C2A" w14:textId="4A6CE78C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833AB" w:rsidRPr="00C60284" w14:paraId="131B217A" w14:textId="77777777" w:rsidTr="001D29EE">
        <w:trPr>
          <w:trHeight w:hRule="exact" w:val="389"/>
        </w:trPr>
        <w:tc>
          <w:tcPr>
            <w:tcW w:w="2288" w:type="pct"/>
          </w:tcPr>
          <w:p w14:paraId="682DE8BF" w14:textId="77777777" w:rsidR="00C833AB" w:rsidRPr="00C60284" w:rsidRDefault="00C833AB" w:rsidP="00C8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บุคคลหรือบริษัทอื่นที่เกี่ยวข้องกัน</w:t>
            </w:r>
          </w:p>
        </w:tc>
        <w:tc>
          <w:tcPr>
            <w:tcW w:w="582" w:type="pct"/>
          </w:tcPr>
          <w:p w14:paraId="4446C5CC" w14:textId="77777777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9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6A1EF7DA" w14:textId="77777777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411750BE" w14:textId="77777777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36816E1A" w14:textId="77777777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1E69B68F" w14:textId="77777777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588D60FE" w14:textId="77777777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42CED055" w14:textId="77777777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833AB" w:rsidRPr="00C60284" w14:paraId="7F2B933D" w14:textId="77777777" w:rsidTr="001D29EE">
        <w:trPr>
          <w:trHeight w:hRule="exact" w:val="389"/>
        </w:trPr>
        <w:tc>
          <w:tcPr>
            <w:tcW w:w="2288" w:type="pct"/>
          </w:tcPr>
          <w:p w14:paraId="12DFFB92" w14:textId="77777777" w:rsidR="00C833AB" w:rsidRPr="00C60284" w:rsidRDefault="00C833AB" w:rsidP="00C8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ซื้อ</w:t>
            </w: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82" w:type="pct"/>
          </w:tcPr>
          <w:p w14:paraId="35C2D6FF" w14:textId="0D262369" w:rsidR="00C833AB" w:rsidRPr="00C60284" w:rsidRDefault="00707376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  <w:tab w:val="decimal" w:pos="790"/>
              </w:tabs>
              <w:spacing w:after="0"/>
              <w:ind w:left="-108" w:right="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528</w:t>
            </w:r>
          </w:p>
        </w:tc>
        <w:tc>
          <w:tcPr>
            <w:tcW w:w="140" w:type="pct"/>
          </w:tcPr>
          <w:p w14:paraId="0EBECF01" w14:textId="77777777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49180F16" w14:textId="0500F6A7" w:rsidR="00C833AB" w:rsidRPr="00C60284" w:rsidRDefault="00707376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1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73</w:t>
            </w:r>
            <w:r w:rsidR="00C833AB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957</w:t>
            </w:r>
          </w:p>
        </w:tc>
        <w:tc>
          <w:tcPr>
            <w:tcW w:w="141" w:type="pct"/>
          </w:tcPr>
          <w:p w14:paraId="3B07A1E6" w14:textId="77777777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2EDAC567" w14:textId="02F293D6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19D3D9E3" w14:textId="77777777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6F5A884B" w14:textId="44AE29D9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833AB" w:rsidRPr="00C60284" w14:paraId="729B0865" w14:textId="77777777" w:rsidTr="003C1C13">
        <w:trPr>
          <w:trHeight w:val="144"/>
        </w:trPr>
        <w:tc>
          <w:tcPr>
            <w:tcW w:w="2288" w:type="pct"/>
            <w:shd w:val="clear" w:color="auto" w:fill="FFFFFF"/>
          </w:tcPr>
          <w:p w14:paraId="3DAA197D" w14:textId="77777777" w:rsidR="00C833AB" w:rsidRPr="003C1C13" w:rsidRDefault="00C833AB" w:rsidP="00C8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41A0B617" w14:textId="77777777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4D76567D" w14:textId="77777777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4FE0D3D9" w14:textId="77777777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-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7F2C0EE2" w14:textId="77777777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</w:tcPr>
          <w:p w14:paraId="5843F93F" w14:textId="77777777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7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42BDDD8C" w14:textId="77777777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</w:tcPr>
          <w:p w14:paraId="08E920C6" w14:textId="77777777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7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833AB" w:rsidRPr="00C60284" w14:paraId="4011FD5A" w14:textId="77777777" w:rsidTr="001D29EE">
        <w:tc>
          <w:tcPr>
            <w:tcW w:w="2288" w:type="pct"/>
            <w:shd w:val="clear" w:color="auto" w:fill="FFFFFF"/>
          </w:tcPr>
          <w:p w14:paraId="409DFAEF" w14:textId="77777777" w:rsidR="00C833AB" w:rsidRPr="00C60284" w:rsidRDefault="00C833AB" w:rsidP="00C833AB">
            <w:pPr>
              <w:ind w:left="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2" w:type="pct"/>
          </w:tcPr>
          <w:p w14:paraId="07B08090" w14:textId="77777777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1940D0B5" w14:textId="77777777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69372AA" w14:textId="77777777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41A2C577" w14:textId="77777777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1C7E3AAD" w14:textId="77777777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319DCD86" w14:textId="77777777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</w:tcPr>
          <w:p w14:paraId="0DE25CE2" w14:textId="77777777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833AB" w:rsidRPr="00C60284" w14:paraId="33D25A9C" w14:textId="77777777" w:rsidTr="001D29EE">
        <w:tc>
          <w:tcPr>
            <w:tcW w:w="2288" w:type="pct"/>
            <w:shd w:val="clear" w:color="auto" w:fill="FFFFFF"/>
          </w:tcPr>
          <w:p w14:paraId="0D3148D4" w14:textId="77777777" w:rsidR="00C833AB" w:rsidRPr="00C60284" w:rsidRDefault="00C833AB" w:rsidP="00C833AB">
            <w:pPr>
              <w:ind w:left="108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  <w:r w:rsidRPr="00C60284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582" w:type="pct"/>
          </w:tcPr>
          <w:p w14:paraId="36C3AC68" w14:textId="77777777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0BB9DEE3" w14:textId="77777777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4A85A6B" w14:textId="77777777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79A19E4C" w14:textId="77777777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4842CB4F" w14:textId="77777777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457E7FB9" w14:textId="77777777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</w:tcPr>
          <w:p w14:paraId="20F6B6DF" w14:textId="77777777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833AB" w:rsidRPr="00216362" w14:paraId="05AFDA37" w14:textId="77777777" w:rsidTr="001D29EE">
        <w:tc>
          <w:tcPr>
            <w:tcW w:w="2288" w:type="pct"/>
            <w:shd w:val="clear" w:color="auto" w:fill="FFFFFF"/>
          </w:tcPr>
          <w:p w14:paraId="27EAE518" w14:textId="77777777" w:rsidR="00C833AB" w:rsidRPr="00C60284" w:rsidRDefault="00C833AB" w:rsidP="00C8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82" w:type="pct"/>
            <w:shd w:val="clear" w:color="auto" w:fill="auto"/>
          </w:tcPr>
          <w:p w14:paraId="79639C10" w14:textId="2737DB2A" w:rsidR="00C833AB" w:rsidRPr="00D73AA2" w:rsidRDefault="00707376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13</w:t>
            </w:r>
            <w:r w:rsidR="00C833AB" w:rsidRPr="008E226E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662</w:t>
            </w:r>
          </w:p>
        </w:tc>
        <w:tc>
          <w:tcPr>
            <w:tcW w:w="140" w:type="pct"/>
          </w:tcPr>
          <w:p w14:paraId="7D67038D" w14:textId="77777777" w:rsidR="00C833AB" w:rsidRPr="00216362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76" w:type="pct"/>
          </w:tcPr>
          <w:p w14:paraId="74002E3B" w14:textId="7D7C1D6F" w:rsidR="00C833AB" w:rsidRPr="00216362" w:rsidRDefault="00707376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13</w:t>
            </w:r>
            <w:r w:rsidR="00C833AB" w:rsidRPr="00D73AA2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031</w:t>
            </w:r>
          </w:p>
        </w:tc>
        <w:tc>
          <w:tcPr>
            <w:tcW w:w="141" w:type="pct"/>
          </w:tcPr>
          <w:p w14:paraId="45FA90EF" w14:textId="77777777" w:rsidR="00C833AB" w:rsidRPr="00216362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3896F246" w14:textId="34B0F8E5" w:rsidR="00C833AB" w:rsidRPr="00D85514" w:rsidRDefault="00707376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4</w:t>
            </w:r>
            <w:r w:rsidR="00C833AB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622</w:t>
            </w:r>
          </w:p>
        </w:tc>
        <w:tc>
          <w:tcPr>
            <w:tcW w:w="132" w:type="pct"/>
          </w:tcPr>
          <w:p w14:paraId="11D92BEB" w14:textId="77777777" w:rsidR="00C833AB" w:rsidRPr="00216362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53768A98" w14:textId="07A93AAD" w:rsidR="00C833AB" w:rsidRPr="00216362" w:rsidRDefault="00707376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4</w:t>
            </w:r>
            <w:r w:rsidR="00C833AB" w:rsidRPr="00D85514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512</w:t>
            </w:r>
          </w:p>
        </w:tc>
      </w:tr>
      <w:tr w:rsidR="00C833AB" w:rsidRPr="00D85514" w14:paraId="53A0F6B3" w14:textId="77777777" w:rsidTr="001D29EE">
        <w:tc>
          <w:tcPr>
            <w:tcW w:w="2288" w:type="pct"/>
            <w:shd w:val="clear" w:color="auto" w:fill="FFFFFF"/>
          </w:tcPr>
          <w:p w14:paraId="46532029" w14:textId="77777777" w:rsidR="00C833AB" w:rsidRPr="00C60284" w:rsidRDefault="00C833AB" w:rsidP="00C8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2" w:type="pct"/>
            <w:shd w:val="clear" w:color="auto" w:fill="auto"/>
          </w:tcPr>
          <w:p w14:paraId="7E0596DD" w14:textId="3E82D7F5" w:rsidR="00C833AB" w:rsidRPr="00D73AA2" w:rsidRDefault="00707376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193</w:t>
            </w:r>
          </w:p>
        </w:tc>
        <w:tc>
          <w:tcPr>
            <w:tcW w:w="140" w:type="pct"/>
          </w:tcPr>
          <w:p w14:paraId="3779918C" w14:textId="77777777" w:rsidR="00C833AB" w:rsidRPr="00216362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76" w:type="pct"/>
          </w:tcPr>
          <w:p w14:paraId="4DD18C0A" w14:textId="7009B7DC" w:rsidR="00C833AB" w:rsidRPr="00764F19" w:rsidRDefault="00707376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119</w:t>
            </w:r>
          </w:p>
        </w:tc>
        <w:tc>
          <w:tcPr>
            <w:tcW w:w="141" w:type="pct"/>
          </w:tcPr>
          <w:p w14:paraId="7AF62FD9" w14:textId="77777777" w:rsidR="00C833AB" w:rsidRPr="00216362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66" w:type="pct"/>
            <w:shd w:val="clear" w:color="auto" w:fill="auto"/>
          </w:tcPr>
          <w:p w14:paraId="51969E54" w14:textId="30EF784D" w:rsidR="00C833AB" w:rsidRPr="00D85514" w:rsidRDefault="00707376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7</w:t>
            </w:r>
          </w:p>
        </w:tc>
        <w:tc>
          <w:tcPr>
            <w:tcW w:w="132" w:type="pct"/>
          </w:tcPr>
          <w:p w14:paraId="1A44D828" w14:textId="77777777" w:rsidR="00C833AB" w:rsidRPr="00216362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</w:tcPr>
          <w:p w14:paraId="5E252FA0" w14:textId="71CB8FC6" w:rsidR="00C833AB" w:rsidRPr="00D85514" w:rsidRDefault="00707376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44</w:t>
            </w:r>
          </w:p>
        </w:tc>
      </w:tr>
      <w:tr w:rsidR="00C833AB" w:rsidRPr="00D85514" w14:paraId="1BFC7F32" w14:textId="77777777" w:rsidTr="001D29EE">
        <w:tc>
          <w:tcPr>
            <w:tcW w:w="2288" w:type="pct"/>
            <w:shd w:val="clear" w:color="auto" w:fill="FFFFFF"/>
          </w:tcPr>
          <w:p w14:paraId="6125083E" w14:textId="77777777" w:rsidR="00C833AB" w:rsidRPr="00C60284" w:rsidRDefault="00C833AB" w:rsidP="00C8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BA1CD8" w14:textId="1702BB8C" w:rsidR="00C833AB" w:rsidRPr="00D73AA2" w:rsidRDefault="00707376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13</w:t>
            </w:r>
            <w:r w:rsidR="00C833AB" w:rsidRPr="008E226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85</w:t>
            </w:r>
            <w:r w:rsidR="00C423B2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0" w:type="pct"/>
          </w:tcPr>
          <w:p w14:paraId="52F18101" w14:textId="77777777" w:rsidR="00C833AB" w:rsidRPr="00216362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15EEEAD8" w14:textId="233A697B" w:rsidR="00C833AB" w:rsidRPr="00764F19" w:rsidRDefault="00707376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13</w:t>
            </w:r>
            <w:r w:rsidR="00C833AB" w:rsidRPr="00D73A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150</w:t>
            </w:r>
          </w:p>
        </w:tc>
        <w:tc>
          <w:tcPr>
            <w:tcW w:w="141" w:type="pct"/>
          </w:tcPr>
          <w:p w14:paraId="09B40E07" w14:textId="77777777" w:rsidR="00C833AB" w:rsidRPr="00216362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8AE6CD" w14:textId="7850BB63" w:rsidR="00C833AB" w:rsidRPr="00D85514" w:rsidRDefault="00707376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4</w:t>
            </w:r>
            <w:r w:rsidR="008571A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629</w:t>
            </w:r>
          </w:p>
        </w:tc>
        <w:tc>
          <w:tcPr>
            <w:tcW w:w="132" w:type="pct"/>
          </w:tcPr>
          <w:p w14:paraId="7AC53284" w14:textId="77777777" w:rsidR="00C833AB" w:rsidRPr="00216362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7A2FEF4E" w14:textId="14680CFF" w:rsidR="00C833AB" w:rsidRPr="00D85514" w:rsidRDefault="00707376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4</w:t>
            </w:r>
            <w:r w:rsidR="00C833AB" w:rsidRPr="00D855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556</w:t>
            </w:r>
          </w:p>
        </w:tc>
      </w:tr>
    </w:tbl>
    <w:p w14:paraId="2DAC2DB4" w14:textId="3936DE8C" w:rsidR="0098053C" w:rsidRDefault="0098053C" w:rsidP="00980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090464D3" w14:textId="089C9C77" w:rsidR="0098053C" w:rsidRDefault="0098053C" w:rsidP="00980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7B2B4257" w14:textId="459CFDE3" w:rsidR="0098053C" w:rsidRDefault="0098053C" w:rsidP="00980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61C1C6F0" w14:textId="169A1B14" w:rsidR="000B2FE1" w:rsidRPr="00257F3C" w:rsidRDefault="000B2FE1" w:rsidP="00602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  <w:r w:rsidRPr="00257F3C">
        <w:rPr>
          <w:rFonts w:ascii="Angsana New" w:hAnsi="Angsana New" w:cs="Angsana New" w:hint="cs"/>
          <w:sz w:val="30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Pr="00257F3C">
        <w:rPr>
          <w:rFonts w:ascii="Angsana New" w:hAnsi="Angsana New" w:cs="Angsana New" w:hint="cs"/>
          <w:sz w:val="30"/>
          <w:szCs w:val="30"/>
        </w:rPr>
        <w:t xml:space="preserve"> </w:t>
      </w:r>
      <w:r w:rsidR="00707376">
        <w:rPr>
          <w:rFonts w:ascii="Angsana New" w:hAnsi="Angsana New" w:cs="Angsana New"/>
          <w:sz w:val="30"/>
          <w:szCs w:val="30"/>
          <w:cs/>
        </w:rPr>
        <w:t>31</w:t>
      </w:r>
      <w:r w:rsidR="004A03C4" w:rsidRPr="00C60284">
        <w:rPr>
          <w:rFonts w:ascii="Angsana New" w:hAnsi="Angsana New" w:cs="Angsana New"/>
          <w:sz w:val="30"/>
          <w:szCs w:val="30"/>
        </w:rPr>
        <w:t xml:space="preserve"> </w:t>
      </w:r>
      <w:r w:rsidR="004A03C4" w:rsidRPr="00C60284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291890">
        <w:rPr>
          <w:rFonts w:ascii="Angsana New" w:hAnsi="Angsana New" w:cs="Angsana New"/>
          <w:sz w:val="30"/>
          <w:szCs w:val="30"/>
        </w:rPr>
        <w:t>2566</w:t>
      </w:r>
      <w:r w:rsidRPr="00257F3C">
        <w:rPr>
          <w:rFonts w:ascii="Angsana New" w:hAnsi="Angsana New" w:cs="Angsana New" w:hint="cs"/>
          <w:sz w:val="30"/>
          <w:szCs w:val="30"/>
        </w:rPr>
        <w:t xml:space="preserve"> </w:t>
      </w:r>
      <w:r w:rsidRPr="00257F3C">
        <w:rPr>
          <w:rFonts w:ascii="Angsana New" w:hAnsi="Angsana New" w:cs="Angsana New" w:hint="cs"/>
          <w:sz w:val="30"/>
          <w:szCs w:val="30"/>
          <w:cs/>
        </w:rPr>
        <w:t>และวันที่</w:t>
      </w:r>
      <w:r w:rsidRPr="00257F3C">
        <w:rPr>
          <w:rFonts w:ascii="Angsana New" w:hAnsi="Angsana New" w:cs="Angsana New" w:hint="cs"/>
          <w:sz w:val="30"/>
          <w:szCs w:val="30"/>
        </w:rPr>
        <w:t xml:space="preserve"> </w:t>
      </w:r>
      <w:r w:rsidR="00707376">
        <w:rPr>
          <w:rFonts w:ascii="Angsana New" w:hAnsi="Angsana New" w:cs="Angsana New" w:hint="cs"/>
          <w:sz w:val="30"/>
          <w:szCs w:val="30"/>
          <w:cs/>
        </w:rPr>
        <w:t>31</w:t>
      </w:r>
      <w:r w:rsidRPr="00257F3C">
        <w:rPr>
          <w:rFonts w:ascii="Angsana New" w:hAnsi="Angsana New" w:cs="Angsana New" w:hint="cs"/>
          <w:sz w:val="30"/>
          <w:szCs w:val="30"/>
        </w:rPr>
        <w:t xml:space="preserve"> </w:t>
      </w:r>
      <w:r w:rsidRPr="00257F3C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291890">
        <w:rPr>
          <w:rFonts w:ascii="Angsana New" w:hAnsi="Angsana New" w:cs="Angsana New"/>
          <w:sz w:val="30"/>
          <w:szCs w:val="30"/>
        </w:rPr>
        <w:t>2565</w:t>
      </w:r>
      <w:r w:rsidRPr="00257F3C">
        <w:rPr>
          <w:rFonts w:ascii="Angsana New" w:hAnsi="Angsana New" w:cs="Angsana New" w:hint="cs"/>
          <w:sz w:val="30"/>
          <w:szCs w:val="30"/>
        </w:rPr>
        <w:t xml:space="preserve"> </w:t>
      </w:r>
      <w:r w:rsidRPr="00257F3C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330F5347" w14:textId="68AC1DA9" w:rsidR="00810D31" w:rsidRDefault="00810D31" w:rsidP="00257F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7"/>
        <w:gridCol w:w="1170"/>
        <w:gridCol w:w="270"/>
        <w:gridCol w:w="1074"/>
        <w:gridCol w:w="268"/>
        <w:gridCol w:w="1081"/>
        <w:gridCol w:w="270"/>
        <w:gridCol w:w="1170"/>
      </w:tblGrid>
      <w:tr w:rsidR="00662442" w:rsidRPr="00C60284" w14:paraId="1AB4B0CD" w14:textId="77777777" w:rsidTr="00C833AB">
        <w:trPr>
          <w:trHeight w:val="371"/>
        </w:trPr>
        <w:tc>
          <w:tcPr>
            <w:tcW w:w="2194" w:type="pct"/>
          </w:tcPr>
          <w:p w14:paraId="40D5E662" w14:textId="77777777" w:rsidR="00662442" w:rsidRPr="00662442" w:rsidRDefault="00662442" w:rsidP="001D77B7">
            <w:pPr>
              <w:tabs>
                <w:tab w:val="clear" w:pos="5387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0" w:type="pct"/>
            <w:gridSpan w:val="3"/>
          </w:tcPr>
          <w:p w14:paraId="68F41D49" w14:textId="77777777" w:rsidR="00662442" w:rsidRPr="00662442" w:rsidRDefault="00662442" w:rsidP="005F063F">
            <w:pPr>
              <w:pStyle w:val="BodyTextFirstIndent"/>
              <w:tabs>
                <w:tab w:val="decimal" w:pos="784"/>
              </w:tabs>
              <w:spacing w:after="0" w:line="240" w:lineRule="auto"/>
              <w:ind w:left="-15" w:right="-1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  <w:vAlign w:val="bottom"/>
          </w:tcPr>
          <w:p w14:paraId="78145F45" w14:textId="77777777" w:rsidR="00662442" w:rsidRPr="00662442" w:rsidRDefault="00662442" w:rsidP="005F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4" w:type="pct"/>
            <w:gridSpan w:val="3"/>
            <w:vAlign w:val="bottom"/>
          </w:tcPr>
          <w:p w14:paraId="4097CD88" w14:textId="77777777" w:rsidR="00662442" w:rsidRPr="00662442" w:rsidRDefault="00662442" w:rsidP="005F063F">
            <w:pPr>
              <w:pStyle w:val="BodyTextFirstIndent"/>
              <w:tabs>
                <w:tab w:val="decimal" w:pos="792"/>
              </w:tabs>
              <w:spacing w:after="0"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D5686" w:rsidRPr="00C60284" w14:paraId="758C2248" w14:textId="77777777" w:rsidTr="00C833AB">
        <w:trPr>
          <w:trHeight w:val="379"/>
          <w:tblHeader/>
        </w:trPr>
        <w:tc>
          <w:tcPr>
            <w:tcW w:w="2194" w:type="pct"/>
          </w:tcPr>
          <w:p w14:paraId="20EF6C83" w14:textId="77777777" w:rsidR="00AA3F31" w:rsidRPr="00C60284" w:rsidRDefault="00AA3F31" w:rsidP="00AA3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1C228E5F" w14:textId="7AAE4329" w:rsidR="00AA3F31" w:rsidRPr="00C60284" w:rsidRDefault="00707376" w:rsidP="00AA3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31</w:t>
            </w:r>
            <w:r w:rsidR="00AA3F3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AA3F31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3" w:type="pct"/>
          </w:tcPr>
          <w:p w14:paraId="74BC8F80" w14:textId="77777777" w:rsidR="00AA3F31" w:rsidRPr="00C60284" w:rsidRDefault="00AA3F31" w:rsidP="00AA3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00DA1C29" w14:textId="3E3A2EEF" w:rsidR="00AA3F31" w:rsidRPr="00C60284" w:rsidRDefault="00707376" w:rsidP="00AA3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31</w:t>
            </w:r>
            <w:r w:rsidR="00AA3F31" w:rsidRPr="00257F3C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AA3F31" w:rsidRPr="00257F3C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2" w:type="pct"/>
          </w:tcPr>
          <w:p w14:paraId="4A7711B5" w14:textId="77777777" w:rsidR="00AA3F31" w:rsidRPr="00C60284" w:rsidRDefault="00AA3F31" w:rsidP="00AA3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54EF2B2A" w14:textId="57E7BD97" w:rsidR="00AA3F31" w:rsidRPr="00C60284" w:rsidRDefault="00707376" w:rsidP="00AA3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31</w:t>
            </w:r>
            <w:r w:rsidR="00AA3F3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AA3F31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3" w:type="pct"/>
          </w:tcPr>
          <w:p w14:paraId="7657CA76" w14:textId="77777777" w:rsidR="00AA3F31" w:rsidRPr="00C60284" w:rsidRDefault="00AA3F31" w:rsidP="00AA3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20FF19C3" w14:textId="5C7A749D" w:rsidR="00AA3F31" w:rsidRPr="00C60284" w:rsidRDefault="00707376" w:rsidP="00AA3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31</w:t>
            </w:r>
            <w:r w:rsidR="00AA3F31" w:rsidRPr="00257F3C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AA3F31" w:rsidRPr="00257F3C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AD5686" w:rsidRPr="00C60284" w14:paraId="6EAB4624" w14:textId="77777777" w:rsidTr="00C833AB">
        <w:trPr>
          <w:trHeight w:val="366"/>
          <w:tblHeader/>
        </w:trPr>
        <w:tc>
          <w:tcPr>
            <w:tcW w:w="2194" w:type="pct"/>
          </w:tcPr>
          <w:p w14:paraId="1C0C1932" w14:textId="77777777" w:rsidR="00AA3F31" w:rsidRPr="00C60284" w:rsidRDefault="00AA3F31" w:rsidP="00AA3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19" w:type="pct"/>
          </w:tcPr>
          <w:p w14:paraId="172F6284" w14:textId="0B667424" w:rsidR="00AA3F31" w:rsidRPr="00C60284" w:rsidRDefault="00707376" w:rsidP="00AA3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143" w:type="pct"/>
          </w:tcPr>
          <w:p w14:paraId="0FE32325" w14:textId="77777777" w:rsidR="00AA3F31" w:rsidRPr="00C60284" w:rsidRDefault="00AA3F31" w:rsidP="00AA3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17C7F6F8" w14:textId="4273EF9B" w:rsidR="00AA3F31" w:rsidRPr="00C60284" w:rsidRDefault="00707376" w:rsidP="00AA3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142" w:type="pct"/>
          </w:tcPr>
          <w:p w14:paraId="6D5A483B" w14:textId="77777777" w:rsidR="00AA3F31" w:rsidRPr="00C60284" w:rsidRDefault="00AA3F31" w:rsidP="00AA3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3B91EBDB" w14:textId="7B93C418" w:rsidR="00AA3F31" w:rsidRPr="00C60284" w:rsidRDefault="00707376" w:rsidP="00AA3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143" w:type="pct"/>
          </w:tcPr>
          <w:p w14:paraId="6812041A" w14:textId="77777777" w:rsidR="00AA3F31" w:rsidRPr="00C60284" w:rsidRDefault="00AA3F31" w:rsidP="00AA3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16344798" w14:textId="40CE1380" w:rsidR="00AA3F31" w:rsidRPr="00C60284" w:rsidRDefault="00707376" w:rsidP="00AA3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2565</w:t>
            </w:r>
          </w:p>
        </w:tc>
      </w:tr>
      <w:tr w:rsidR="00610239" w:rsidRPr="00C60284" w14:paraId="2B78894B" w14:textId="77777777" w:rsidTr="00AD5686">
        <w:trPr>
          <w:trHeight w:val="379"/>
          <w:tblHeader/>
        </w:trPr>
        <w:tc>
          <w:tcPr>
            <w:tcW w:w="2194" w:type="pct"/>
          </w:tcPr>
          <w:p w14:paraId="3BAECE8F" w14:textId="77777777" w:rsidR="00610239" w:rsidRPr="00C60284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06" w:type="pct"/>
            <w:gridSpan w:val="7"/>
          </w:tcPr>
          <w:p w14:paraId="3C372AFA" w14:textId="77777777" w:rsidR="00610239" w:rsidRPr="00C60284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D5686" w:rsidRPr="00C60284" w14:paraId="69C271C4" w14:textId="77777777" w:rsidTr="00C833AB">
        <w:trPr>
          <w:trHeight w:val="379"/>
        </w:trPr>
        <w:tc>
          <w:tcPr>
            <w:tcW w:w="2194" w:type="pct"/>
          </w:tcPr>
          <w:p w14:paraId="4A37DF3B" w14:textId="77777777" w:rsidR="00AA3F31" w:rsidRPr="00C60284" w:rsidRDefault="00AA3F31" w:rsidP="00AA3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9" w:type="pct"/>
            <w:shd w:val="clear" w:color="auto" w:fill="auto"/>
          </w:tcPr>
          <w:p w14:paraId="5C7BC43B" w14:textId="2329D4F5" w:rsidR="00AA3F31" w:rsidRPr="00C60284" w:rsidRDefault="008E226E" w:rsidP="00AA3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323F78F" w14:textId="77777777" w:rsidR="00AA3F31" w:rsidRPr="00C60284" w:rsidRDefault="00AA3F31" w:rsidP="00AA3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65DCE08B" w14:textId="7EABA6A2" w:rsidR="00AA3F31" w:rsidRPr="00C60284" w:rsidRDefault="00AA3F31" w:rsidP="00AA3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D465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59F2C28" w14:textId="77777777" w:rsidR="00AA3F31" w:rsidRPr="00C60284" w:rsidRDefault="00AA3F31" w:rsidP="00AA3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266DD772" w14:textId="3947A296" w:rsidR="00AA3F31" w:rsidRPr="00C60284" w:rsidRDefault="00707376" w:rsidP="00AA3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626</w:t>
            </w:r>
            <w:r w:rsidR="00D7550F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740</w:t>
            </w:r>
          </w:p>
        </w:tc>
        <w:tc>
          <w:tcPr>
            <w:tcW w:w="143" w:type="pct"/>
          </w:tcPr>
          <w:p w14:paraId="5EEEECE1" w14:textId="77777777" w:rsidR="00AA3F31" w:rsidRPr="00C60284" w:rsidRDefault="00AA3F31" w:rsidP="00AA3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0F0263FC" w14:textId="2E122106" w:rsidR="00AA3F31" w:rsidRPr="00C60284" w:rsidRDefault="00707376" w:rsidP="00AA3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556</w:t>
            </w:r>
            <w:r w:rsidR="00AA3F31" w:rsidRPr="00D465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179</w:t>
            </w:r>
          </w:p>
        </w:tc>
      </w:tr>
      <w:tr w:rsidR="00AD5686" w:rsidRPr="00C60284" w14:paraId="5ACC3975" w14:textId="77777777" w:rsidTr="00C833AB">
        <w:trPr>
          <w:trHeight w:val="379"/>
        </w:trPr>
        <w:tc>
          <w:tcPr>
            <w:tcW w:w="2194" w:type="pct"/>
          </w:tcPr>
          <w:p w14:paraId="63936762" w14:textId="6F50A0A4" w:rsidR="00AA3F31" w:rsidRPr="00C60284" w:rsidRDefault="00AA3F31" w:rsidP="00AA3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14:paraId="28F20C1F" w14:textId="7AA35A91" w:rsidR="00AA3F31" w:rsidRPr="00C60284" w:rsidRDefault="00707376" w:rsidP="00AA3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42</w:t>
            </w:r>
            <w:r w:rsidR="00CE76A3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231</w:t>
            </w:r>
          </w:p>
        </w:tc>
        <w:tc>
          <w:tcPr>
            <w:tcW w:w="143" w:type="pct"/>
          </w:tcPr>
          <w:p w14:paraId="68C7BBDA" w14:textId="77777777" w:rsidR="00AA3F31" w:rsidRPr="00C60284" w:rsidRDefault="00AA3F31" w:rsidP="00AA3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</w:tcPr>
          <w:p w14:paraId="517E9C0C" w14:textId="7DA933F2" w:rsidR="00AA3F31" w:rsidRPr="00C60284" w:rsidRDefault="00707376" w:rsidP="00AA3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48</w:t>
            </w:r>
            <w:r w:rsidR="00AA3F31" w:rsidRPr="00D465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575</w:t>
            </w:r>
          </w:p>
        </w:tc>
        <w:tc>
          <w:tcPr>
            <w:tcW w:w="142" w:type="pct"/>
          </w:tcPr>
          <w:p w14:paraId="013549E3" w14:textId="77777777" w:rsidR="00AA3F31" w:rsidRPr="00C60284" w:rsidRDefault="00AA3F31" w:rsidP="00AA3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74602E8D" w14:textId="270B5BA7" w:rsidR="00AA3F31" w:rsidRPr="00C60284" w:rsidRDefault="00707376" w:rsidP="00AA3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39</w:t>
            </w:r>
            <w:r w:rsidR="00B8742D" w:rsidRPr="00B8742D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641</w:t>
            </w:r>
          </w:p>
        </w:tc>
        <w:tc>
          <w:tcPr>
            <w:tcW w:w="143" w:type="pct"/>
          </w:tcPr>
          <w:p w14:paraId="28E6D40E" w14:textId="77777777" w:rsidR="00AA3F31" w:rsidRPr="00C60284" w:rsidRDefault="00AA3F31" w:rsidP="00AA3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14:paraId="3A61F3A1" w14:textId="05FA02E0" w:rsidR="00AA3F31" w:rsidRPr="00C60284" w:rsidRDefault="00707376" w:rsidP="00AA3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46</w:t>
            </w:r>
            <w:r w:rsidR="00AA3F31" w:rsidRPr="00D465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798</w:t>
            </w:r>
          </w:p>
        </w:tc>
      </w:tr>
      <w:tr w:rsidR="00AD5686" w:rsidRPr="00C60284" w14:paraId="08ABF6DF" w14:textId="77777777" w:rsidTr="00C833AB">
        <w:trPr>
          <w:trHeight w:val="366"/>
        </w:trPr>
        <w:tc>
          <w:tcPr>
            <w:tcW w:w="2194" w:type="pct"/>
            <w:vAlign w:val="bottom"/>
          </w:tcPr>
          <w:p w14:paraId="67C532C4" w14:textId="77777777" w:rsidR="00AA3F31" w:rsidRPr="00C60284" w:rsidRDefault="00AA3F31" w:rsidP="00AA3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396D4F" w14:textId="4666E5A3" w:rsidR="00AA3F31" w:rsidRPr="00C60284" w:rsidRDefault="00707376" w:rsidP="00AA3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42</w:t>
            </w:r>
            <w:r w:rsidR="00CE76A3" w:rsidRPr="00CE76A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231</w:t>
            </w:r>
          </w:p>
        </w:tc>
        <w:tc>
          <w:tcPr>
            <w:tcW w:w="143" w:type="pct"/>
            <w:vAlign w:val="bottom"/>
          </w:tcPr>
          <w:p w14:paraId="1D233CF4" w14:textId="77777777" w:rsidR="00AA3F31" w:rsidRPr="00C60284" w:rsidRDefault="00AA3F31" w:rsidP="00AA3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E61A87" w14:textId="0EFFCCAF" w:rsidR="00AA3F31" w:rsidRPr="00C60284" w:rsidRDefault="00707376" w:rsidP="00AA3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48</w:t>
            </w:r>
            <w:r w:rsidR="00AA3F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575</w:t>
            </w:r>
          </w:p>
        </w:tc>
        <w:tc>
          <w:tcPr>
            <w:tcW w:w="142" w:type="pct"/>
            <w:vAlign w:val="bottom"/>
          </w:tcPr>
          <w:p w14:paraId="7594AE97" w14:textId="77777777" w:rsidR="00AA3F31" w:rsidRPr="00C60284" w:rsidRDefault="00AA3F31" w:rsidP="00AA3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FAD94E" w14:textId="16D666BD" w:rsidR="00AA3F31" w:rsidRPr="00C60284" w:rsidRDefault="00707376" w:rsidP="00AA3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666</w:t>
            </w:r>
            <w:r w:rsidR="00D755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381</w:t>
            </w:r>
          </w:p>
        </w:tc>
        <w:tc>
          <w:tcPr>
            <w:tcW w:w="143" w:type="pct"/>
            <w:vAlign w:val="bottom"/>
          </w:tcPr>
          <w:p w14:paraId="296F6851" w14:textId="77777777" w:rsidR="00AA3F31" w:rsidRPr="00C60284" w:rsidRDefault="00AA3F31" w:rsidP="00AA3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01C33E" w14:textId="6D5F3A25" w:rsidR="00AA3F31" w:rsidRPr="00C60284" w:rsidRDefault="00707376" w:rsidP="00AA3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602</w:t>
            </w:r>
            <w:r w:rsidR="00AA3F31" w:rsidRPr="00D465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977</w:t>
            </w:r>
          </w:p>
        </w:tc>
      </w:tr>
      <w:tr w:rsidR="00C833AB" w:rsidRPr="00C60284" w14:paraId="1EA0295E" w14:textId="77777777" w:rsidTr="00C833AB">
        <w:trPr>
          <w:trHeight w:val="366"/>
        </w:trPr>
        <w:tc>
          <w:tcPr>
            <w:tcW w:w="2194" w:type="pct"/>
            <w:vAlign w:val="bottom"/>
          </w:tcPr>
          <w:p w14:paraId="5E2EBBEA" w14:textId="77777777" w:rsidR="00C833AB" w:rsidRPr="00C60284" w:rsidRDefault="00C833AB" w:rsidP="00AA3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  <w:vAlign w:val="bottom"/>
          </w:tcPr>
          <w:p w14:paraId="41EBE948" w14:textId="77777777" w:rsidR="00C833AB" w:rsidRPr="00CE76A3" w:rsidRDefault="00C833AB" w:rsidP="00AA3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126150DE" w14:textId="77777777" w:rsidR="00C833AB" w:rsidRPr="00C60284" w:rsidRDefault="00C833AB" w:rsidP="00AA3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  <w:shd w:val="clear" w:color="auto" w:fill="auto"/>
          </w:tcPr>
          <w:p w14:paraId="3A6802BB" w14:textId="77777777" w:rsidR="00C833AB" w:rsidRPr="00C418B0" w:rsidRDefault="00C833AB" w:rsidP="00AA3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14:paraId="433D8E9C" w14:textId="77777777" w:rsidR="00C833AB" w:rsidRPr="00C60284" w:rsidRDefault="00C833AB" w:rsidP="00AA3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  <w:vAlign w:val="bottom"/>
          </w:tcPr>
          <w:p w14:paraId="2B94C5DF" w14:textId="77777777" w:rsidR="00C833AB" w:rsidRDefault="00C833AB" w:rsidP="00AA3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0577D5A1" w14:textId="77777777" w:rsidR="00C833AB" w:rsidRPr="00C60284" w:rsidRDefault="00C833AB" w:rsidP="00AA3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  <w:shd w:val="clear" w:color="auto" w:fill="auto"/>
          </w:tcPr>
          <w:p w14:paraId="614B3E41" w14:textId="77777777" w:rsidR="00C833AB" w:rsidRPr="00C418B0" w:rsidRDefault="00C833AB" w:rsidP="00AA3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833AB" w:rsidRPr="00C60284" w14:paraId="0AFE28D4" w14:textId="77777777" w:rsidTr="00C833AB">
        <w:trPr>
          <w:trHeight w:val="366"/>
        </w:trPr>
        <w:tc>
          <w:tcPr>
            <w:tcW w:w="2194" w:type="pct"/>
            <w:vAlign w:val="bottom"/>
          </w:tcPr>
          <w:p w14:paraId="693E83EC" w14:textId="7D122F74" w:rsidR="00C833AB" w:rsidRPr="00C60284" w:rsidRDefault="00C833AB" w:rsidP="00AA3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57F3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619" w:type="pct"/>
            <w:vAlign w:val="bottom"/>
          </w:tcPr>
          <w:p w14:paraId="1E57E774" w14:textId="77777777" w:rsidR="00C833AB" w:rsidRPr="00CE76A3" w:rsidRDefault="00C833AB" w:rsidP="00AA3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2D570424" w14:textId="77777777" w:rsidR="00C833AB" w:rsidRPr="00C60284" w:rsidRDefault="00C833AB" w:rsidP="00AA3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7E4698FD" w14:textId="77777777" w:rsidR="00C833AB" w:rsidRPr="00C418B0" w:rsidRDefault="00C833AB" w:rsidP="00AA3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14:paraId="75681FC9" w14:textId="77777777" w:rsidR="00C833AB" w:rsidRPr="00C60284" w:rsidRDefault="00C833AB" w:rsidP="00AA3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36986838" w14:textId="77777777" w:rsidR="00C833AB" w:rsidRDefault="00C833AB" w:rsidP="00AA3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0FE2EC1C" w14:textId="77777777" w:rsidR="00C833AB" w:rsidRPr="00C60284" w:rsidRDefault="00C833AB" w:rsidP="00AA3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0F88B7C1" w14:textId="77777777" w:rsidR="00C833AB" w:rsidRPr="00C418B0" w:rsidRDefault="00C833AB" w:rsidP="00AA3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833AB" w:rsidRPr="00C60284" w14:paraId="1AF2B6F8" w14:textId="77777777" w:rsidTr="00C833AB">
        <w:trPr>
          <w:trHeight w:val="366"/>
        </w:trPr>
        <w:tc>
          <w:tcPr>
            <w:tcW w:w="2194" w:type="pct"/>
          </w:tcPr>
          <w:p w14:paraId="6C1F6DBD" w14:textId="75620561" w:rsidR="00C833AB" w:rsidRPr="00C60284" w:rsidRDefault="00C833AB" w:rsidP="00C8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57F3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9" w:type="pct"/>
          </w:tcPr>
          <w:p w14:paraId="0CC1D683" w14:textId="4C7543F6" w:rsidR="00C833AB" w:rsidRPr="00CE76A3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34F13F8" w14:textId="77777777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  <w:vAlign w:val="bottom"/>
          </w:tcPr>
          <w:p w14:paraId="0BBDC34D" w14:textId="49BD1998" w:rsidR="00C833AB" w:rsidRPr="00C418B0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9FA08EA" w14:textId="77777777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</w:tcPr>
          <w:p w14:paraId="5834BC5C" w14:textId="6D3E53F8" w:rsidR="00C833AB" w:rsidRDefault="00707376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108</w:t>
            </w:r>
            <w:r w:rsidR="00C833AB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970</w:t>
            </w:r>
          </w:p>
        </w:tc>
        <w:tc>
          <w:tcPr>
            <w:tcW w:w="143" w:type="pct"/>
          </w:tcPr>
          <w:p w14:paraId="7A2AEB51" w14:textId="77777777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5B9269D3" w14:textId="1619ECF8" w:rsidR="00C833AB" w:rsidRPr="00C418B0" w:rsidRDefault="00707376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85</w:t>
            </w:r>
            <w:r w:rsidR="00C833AB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773</w:t>
            </w:r>
          </w:p>
        </w:tc>
      </w:tr>
      <w:tr w:rsidR="00182462" w:rsidRPr="00C60284" w14:paraId="419083E0" w14:textId="77777777" w:rsidTr="00C833AB">
        <w:trPr>
          <w:trHeight w:val="366"/>
        </w:trPr>
        <w:tc>
          <w:tcPr>
            <w:tcW w:w="2194" w:type="pct"/>
          </w:tcPr>
          <w:p w14:paraId="69038D3F" w14:textId="561431B7" w:rsidR="00182462" w:rsidRPr="00257F3C" w:rsidRDefault="00182462" w:rsidP="0018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9" w:type="pct"/>
          </w:tcPr>
          <w:p w14:paraId="484EA07F" w14:textId="059AFB57" w:rsidR="00182462" w:rsidRDefault="00707376" w:rsidP="001824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726</w:t>
            </w:r>
          </w:p>
        </w:tc>
        <w:tc>
          <w:tcPr>
            <w:tcW w:w="143" w:type="pct"/>
          </w:tcPr>
          <w:p w14:paraId="0B701696" w14:textId="77777777" w:rsidR="00182462" w:rsidRPr="00C60284" w:rsidRDefault="00182462" w:rsidP="001824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  <w:vAlign w:val="bottom"/>
          </w:tcPr>
          <w:p w14:paraId="661F21ED" w14:textId="273DAABF" w:rsidR="00182462" w:rsidRDefault="00707376" w:rsidP="001824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497</w:t>
            </w:r>
          </w:p>
        </w:tc>
        <w:tc>
          <w:tcPr>
            <w:tcW w:w="142" w:type="pct"/>
          </w:tcPr>
          <w:p w14:paraId="53656C18" w14:textId="77777777" w:rsidR="00182462" w:rsidRPr="00C60284" w:rsidRDefault="00182462" w:rsidP="001824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</w:tcPr>
          <w:p w14:paraId="74F0BD3E" w14:textId="457E94E5" w:rsidR="00182462" w:rsidRDefault="00182462" w:rsidP="001824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298DC46" w14:textId="77777777" w:rsidR="00182462" w:rsidRPr="00C60284" w:rsidRDefault="00182462" w:rsidP="001824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4D4740DF" w14:textId="2422EC56" w:rsidR="00182462" w:rsidRPr="00C418B0" w:rsidRDefault="00182462" w:rsidP="001824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82462" w:rsidRPr="00C60284" w14:paraId="12E8DB82" w14:textId="77777777" w:rsidTr="00E960EE">
        <w:trPr>
          <w:trHeight w:val="366"/>
        </w:trPr>
        <w:tc>
          <w:tcPr>
            <w:tcW w:w="2194" w:type="pct"/>
          </w:tcPr>
          <w:p w14:paraId="0DA1913C" w14:textId="3288D400" w:rsidR="00182462" w:rsidRPr="00C60284" w:rsidRDefault="00182462" w:rsidP="0018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0A4D5DAD" w14:textId="0AD78783" w:rsidR="00182462" w:rsidRPr="00CE76A3" w:rsidRDefault="00707376" w:rsidP="001824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881</w:t>
            </w:r>
          </w:p>
        </w:tc>
        <w:tc>
          <w:tcPr>
            <w:tcW w:w="143" w:type="pct"/>
          </w:tcPr>
          <w:p w14:paraId="550F7623" w14:textId="77777777" w:rsidR="00182462" w:rsidRPr="00C60284" w:rsidRDefault="00182462" w:rsidP="001824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33F0B5" w14:textId="1E27D427" w:rsidR="00182462" w:rsidRPr="00C418B0" w:rsidRDefault="00707376" w:rsidP="001824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682</w:t>
            </w:r>
          </w:p>
        </w:tc>
        <w:tc>
          <w:tcPr>
            <w:tcW w:w="142" w:type="pct"/>
          </w:tcPr>
          <w:p w14:paraId="5CA64158" w14:textId="77777777" w:rsidR="00182462" w:rsidRPr="00C60284" w:rsidRDefault="00182462" w:rsidP="001824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7125B4E4" w14:textId="34720028" w:rsidR="00182462" w:rsidRDefault="00707376" w:rsidP="001824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</w:p>
        </w:tc>
        <w:tc>
          <w:tcPr>
            <w:tcW w:w="143" w:type="pct"/>
          </w:tcPr>
          <w:p w14:paraId="4E998C8F" w14:textId="77777777" w:rsidR="00182462" w:rsidRPr="00C60284" w:rsidRDefault="00182462" w:rsidP="001824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14:paraId="73B21BFE" w14:textId="3DFCFAAD" w:rsidR="00182462" w:rsidRPr="00C418B0" w:rsidRDefault="00707376" w:rsidP="001824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11</w:t>
            </w:r>
          </w:p>
        </w:tc>
      </w:tr>
      <w:tr w:rsidR="00182462" w:rsidRPr="00C60284" w14:paraId="7FA7DF25" w14:textId="77777777" w:rsidTr="00E960EE">
        <w:trPr>
          <w:trHeight w:val="366"/>
        </w:trPr>
        <w:tc>
          <w:tcPr>
            <w:tcW w:w="2194" w:type="pct"/>
          </w:tcPr>
          <w:p w14:paraId="7B557894" w14:textId="3775FB04" w:rsidR="00182462" w:rsidRPr="00C60284" w:rsidRDefault="00182462" w:rsidP="0018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18FFB03E" w14:textId="246D663D" w:rsidR="00182462" w:rsidRPr="00CE76A3" w:rsidRDefault="00707376" w:rsidP="001824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</w:t>
            </w:r>
            <w:r w:rsidR="0018246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607</w:t>
            </w:r>
          </w:p>
        </w:tc>
        <w:tc>
          <w:tcPr>
            <w:tcW w:w="143" w:type="pct"/>
          </w:tcPr>
          <w:p w14:paraId="2418F259" w14:textId="77777777" w:rsidR="00182462" w:rsidRPr="00C60284" w:rsidRDefault="00182462" w:rsidP="001824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16002B" w14:textId="4B59D0A4" w:rsidR="00182462" w:rsidRPr="00C418B0" w:rsidRDefault="00707376" w:rsidP="001824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</w:t>
            </w:r>
            <w:r w:rsidR="0018246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179</w:t>
            </w:r>
          </w:p>
        </w:tc>
        <w:tc>
          <w:tcPr>
            <w:tcW w:w="142" w:type="pct"/>
          </w:tcPr>
          <w:p w14:paraId="23116889" w14:textId="77777777" w:rsidR="00182462" w:rsidRPr="00C60284" w:rsidRDefault="00182462" w:rsidP="001824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6DE40D6F" w14:textId="2A7335E5" w:rsidR="00182462" w:rsidRDefault="00707376" w:rsidP="001824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108</w:t>
            </w:r>
            <w:r w:rsidR="0018246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972</w:t>
            </w:r>
          </w:p>
        </w:tc>
        <w:tc>
          <w:tcPr>
            <w:tcW w:w="143" w:type="pct"/>
          </w:tcPr>
          <w:p w14:paraId="60E447F8" w14:textId="77777777" w:rsidR="00182462" w:rsidRPr="00C60284" w:rsidRDefault="00182462" w:rsidP="001824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A9DD9F" w14:textId="58F5B120" w:rsidR="00182462" w:rsidRPr="00C418B0" w:rsidRDefault="00707376" w:rsidP="001824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85</w:t>
            </w:r>
            <w:r w:rsidR="0018246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784</w:t>
            </w:r>
          </w:p>
        </w:tc>
      </w:tr>
      <w:tr w:rsidR="00E960EE" w:rsidRPr="00C60284" w14:paraId="725D7FA7" w14:textId="77777777" w:rsidTr="00E960EE">
        <w:trPr>
          <w:trHeight w:val="366"/>
        </w:trPr>
        <w:tc>
          <w:tcPr>
            <w:tcW w:w="2194" w:type="pct"/>
          </w:tcPr>
          <w:p w14:paraId="643092E3" w14:textId="77777777" w:rsidR="00E960EE" w:rsidRDefault="00E960EE" w:rsidP="0018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367FFAF6" w14:textId="77777777" w:rsidR="00E960EE" w:rsidRDefault="00E960EE" w:rsidP="001824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66CB89CE" w14:textId="77777777" w:rsidR="00E960EE" w:rsidRPr="00C60284" w:rsidRDefault="00E960EE" w:rsidP="001824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97286E5" w14:textId="77777777" w:rsidR="00E960EE" w:rsidRDefault="00E960EE" w:rsidP="001824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29ADB79D" w14:textId="77777777" w:rsidR="00E960EE" w:rsidRPr="00C60284" w:rsidRDefault="00E960EE" w:rsidP="001824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0869D343" w14:textId="77777777" w:rsidR="00E960EE" w:rsidRDefault="00E960EE" w:rsidP="001824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5EDA60EB" w14:textId="77777777" w:rsidR="00E960EE" w:rsidRPr="00C60284" w:rsidRDefault="00E960EE" w:rsidP="001824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  <w:shd w:val="clear" w:color="auto" w:fill="auto"/>
          </w:tcPr>
          <w:p w14:paraId="7AC4FE52" w14:textId="77777777" w:rsidR="00E960EE" w:rsidRDefault="00E960EE" w:rsidP="001824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E960EE" w:rsidRPr="00C60284" w14:paraId="5A48903E" w14:textId="77777777" w:rsidTr="00BC6601">
        <w:trPr>
          <w:trHeight w:val="366"/>
        </w:trPr>
        <w:tc>
          <w:tcPr>
            <w:tcW w:w="2194" w:type="pct"/>
            <w:vAlign w:val="bottom"/>
          </w:tcPr>
          <w:p w14:paraId="05C734D7" w14:textId="49037976" w:rsidR="00E960EE" w:rsidRDefault="00E960EE" w:rsidP="00E96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57F3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สัญญาเช่าเงินทุน</w:t>
            </w:r>
          </w:p>
        </w:tc>
        <w:tc>
          <w:tcPr>
            <w:tcW w:w="619" w:type="pct"/>
            <w:vAlign w:val="bottom"/>
          </w:tcPr>
          <w:p w14:paraId="4642CFF5" w14:textId="77777777" w:rsidR="00E960EE" w:rsidRDefault="00E960EE" w:rsidP="00E96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  <w:vAlign w:val="bottom"/>
          </w:tcPr>
          <w:p w14:paraId="0C30B828" w14:textId="77777777" w:rsidR="00E960EE" w:rsidRPr="00C60284" w:rsidRDefault="00E960EE" w:rsidP="00E96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44159B51" w14:textId="77777777" w:rsidR="00E960EE" w:rsidRDefault="00E960EE" w:rsidP="00E96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" w:type="pct"/>
            <w:vAlign w:val="bottom"/>
          </w:tcPr>
          <w:p w14:paraId="0BF44287" w14:textId="77777777" w:rsidR="00E960EE" w:rsidRPr="00C60284" w:rsidRDefault="00E960EE" w:rsidP="00E96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34A8EF30" w14:textId="77777777" w:rsidR="00E960EE" w:rsidRDefault="00E960EE" w:rsidP="00E96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  <w:vAlign w:val="bottom"/>
          </w:tcPr>
          <w:p w14:paraId="4FECDC7A" w14:textId="77777777" w:rsidR="00E960EE" w:rsidRPr="00C60284" w:rsidRDefault="00E960EE" w:rsidP="00E96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4CD31E91" w14:textId="77777777" w:rsidR="00E960EE" w:rsidRDefault="00E960EE" w:rsidP="00E96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E960EE" w:rsidRPr="00C60284" w14:paraId="6EFE68E9" w14:textId="77777777" w:rsidTr="00E960EE">
        <w:trPr>
          <w:trHeight w:val="366"/>
        </w:trPr>
        <w:tc>
          <w:tcPr>
            <w:tcW w:w="2194" w:type="pct"/>
          </w:tcPr>
          <w:p w14:paraId="3A8CC2B8" w14:textId="70AC7FB3" w:rsidR="00E960EE" w:rsidRDefault="00E960EE" w:rsidP="00E96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57F3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4516E39C" w14:textId="24ABFC73" w:rsidR="00E960EE" w:rsidRDefault="00E960EE" w:rsidP="00E96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A26BE8D" w14:textId="77777777" w:rsidR="00E960EE" w:rsidRPr="00C60284" w:rsidRDefault="00E960EE" w:rsidP="00E96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68E9C2" w14:textId="75009C85" w:rsidR="00E960EE" w:rsidRDefault="00E960EE" w:rsidP="00E96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2DC9CB4" w14:textId="77777777" w:rsidR="00E960EE" w:rsidRPr="00C60284" w:rsidRDefault="00E960EE" w:rsidP="00E96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44748E71" w14:textId="203425CE" w:rsidR="00E960EE" w:rsidRPr="00E960EE" w:rsidRDefault="00E960EE" w:rsidP="00E96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60EE">
              <w:rPr>
                <w:rFonts w:ascii="Angsana New" w:hAnsi="Angsana New" w:cs="Angsana New"/>
                <w:sz w:val="30"/>
                <w:szCs w:val="30"/>
              </w:rPr>
              <w:t>6,11</w:t>
            </w:r>
            <w:r w:rsidR="003D3091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3" w:type="pct"/>
          </w:tcPr>
          <w:p w14:paraId="468951DA" w14:textId="77777777" w:rsidR="00E960EE" w:rsidRPr="00E960EE" w:rsidRDefault="00E960EE" w:rsidP="00E96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14:paraId="1D15F901" w14:textId="0019BA52" w:rsidR="00E960EE" w:rsidRPr="00E960EE" w:rsidRDefault="00E960EE" w:rsidP="00E96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60EE">
              <w:rPr>
                <w:rFonts w:ascii="Angsana New" w:hAnsi="Angsana New" w:cs="Angsana New"/>
                <w:sz w:val="30"/>
                <w:szCs w:val="30"/>
              </w:rPr>
              <w:t>6,592</w:t>
            </w:r>
          </w:p>
        </w:tc>
      </w:tr>
      <w:tr w:rsidR="00E960EE" w:rsidRPr="00C60284" w14:paraId="0B59D7A6" w14:textId="77777777" w:rsidTr="00E960EE">
        <w:trPr>
          <w:trHeight w:val="366"/>
        </w:trPr>
        <w:tc>
          <w:tcPr>
            <w:tcW w:w="2194" w:type="pct"/>
          </w:tcPr>
          <w:p w14:paraId="0B0963A0" w14:textId="14C6E0B1" w:rsidR="00E960EE" w:rsidRDefault="00E960EE" w:rsidP="00E96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023F970B" w14:textId="1F32585C" w:rsidR="00E960EE" w:rsidRDefault="00E960EE" w:rsidP="00E96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C923106" w14:textId="77777777" w:rsidR="00E960EE" w:rsidRPr="00C60284" w:rsidRDefault="00E960EE" w:rsidP="00E96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6F9D94" w14:textId="30B38FE4" w:rsidR="00E960EE" w:rsidRDefault="00E960EE" w:rsidP="00E96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27FD24E9" w14:textId="77777777" w:rsidR="00E960EE" w:rsidRPr="00C60284" w:rsidRDefault="00E960EE" w:rsidP="00E96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357DD915" w14:textId="546DAAA6" w:rsidR="00E960EE" w:rsidRDefault="00E960EE" w:rsidP="00E96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6,11</w:t>
            </w:r>
            <w:r w:rsidR="003D3091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3" w:type="pct"/>
          </w:tcPr>
          <w:p w14:paraId="37FDDDAF" w14:textId="77777777" w:rsidR="00E960EE" w:rsidRPr="00C60284" w:rsidRDefault="00E960EE" w:rsidP="00E96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2E615C" w14:textId="60B0D182" w:rsidR="00E960EE" w:rsidRDefault="00E960EE" w:rsidP="00E96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6,592</w:t>
            </w:r>
          </w:p>
        </w:tc>
      </w:tr>
    </w:tbl>
    <w:p w14:paraId="4BBDC353" w14:textId="49FB135B" w:rsidR="00274CE9" w:rsidRDefault="00274CE9" w:rsidP="00BB08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4"/>
        <w:gridCol w:w="1172"/>
        <w:gridCol w:w="280"/>
        <w:gridCol w:w="1070"/>
        <w:gridCol w:w="270"/>
        <w:gridCol w:w="1082"/>
        <w:gridCol w:w="270"/>
        <w:gridCol w:w="1172"/>
      </w:tblGrid>
      <w:tr w:rsidR="009E204D" w:rsidRPr="00C60284" w14:paraId="71517CDE" w14:textId="77777777" w:rsidTr="00182462">
        <w:trPr>
          <w:trHeight w:val="379"/>
        </w:trPr>
        <w:tc>
          <w:tcPr>
            <w:tcW w:w="4134" w:type="dxa"/>
            <w:vAlign w:val="bottom"/>
          </w:tcPr>
          <w:p w14:paraId="75257977" w14:textId="26C25953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6" w:type="dxa"/>
            <w:gridSpan w:val="7"/>
            <w:shd w:val="clear" w:color="auto" w:fill="auto"/>
            <w:vAlign w:val="bottom"/>
          </w:tcPr>
          <w:p w14:paraId="39B1B3F4" w14:textId="4404F30C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62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976B30" w:rsidRPr="000F62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9E204D" w:rsidRPr="00C60284" w14:paraId="47D6550B" w14:textId="77777777" w:rsidTr="00182462">
        <w:trPr>
          <w:trHeight w:val="733"/>
        </w:trPr>
        <w:tc>
          <w:tcPr>
            <w:tcW w:w="4134" w:type="dxa"/>
            <w:shd w:val="clear" w:color="auto" w:fill="auto"/>
            <w:vAlign w:val="bottom"/>
          </w:tcPr>
          <w:p w14:paraId="5E3039B2" w14:textId="0793FEA9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F627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172" w:type="dxa"/>
            <w:vAlign w:val="bottom"/>
          </w:tcPr>
          <w:p w14:paraId="7B2254FA" w14:textId="77777777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62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F22E990" w14:textId="244AA28D" w:rsidR="009E204D" w:rsidRPr="000F627C" w:rsidRDefault="00707376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="009E204D" w:rsidRPr="000F627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80" w:type="dxa"/>
            <w:vAlign w:val="bottom"/>
          </w:tcPr>
          <w:p w14:paraId="29672523" w14:textId="77777777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750871E0" w14:textId="77777777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627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60058720" w14:textId="77777777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4F1DAE11" w14:textId="77777777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627C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40AB9B0B" w14:textId="77777777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267B8CF" w14:textId="77777777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62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0299F70" w14:textId="65D3C852" w:rsidR="009E204D" w:rsidRPr="000F627C" w:rsidRDefault="00707376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31</w:t>
            </w:r>
            <w:r w:rsidR="0010732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0732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</w:tr>
      <w:tr w:rsidR="009E204D" w:rsidRPr="00C60284" w14:paraId="695EC2A0" w14:textId="77777777" w:rsidTr="00182462">
        <w:trPr>
          <w:trHeight w:hRule="exact" w:val="404"/>
        </w:trPr>
        <w:tc>
          <w:tcPr>
            <w:tcW w:w="4134" w:type="dxa"/>
          </w:tcPr>
          <w:p w14:paraId="04895A2C" w14:textId="77777777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16" w:type="dxa"/>
            <w:gridSpan w:val="7"/>
          </w:tcPr>
          <w:p w14:paraId="2454EEED" w14:textId="77777777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F62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0F627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0F62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E204D" w:rsidRPr="00C60284" w14:paraId="6F8E8099" w14:textId="77777777" w:rsidTr="00182462">
        <w:trPr>
          <w:trHeight w:hRule="exact" w:val="404"/>
        </w:trPr>
        <w:tc>
          <w:tcPr>
            <w:tcW w:w="4134" w:type="dxa"/>
          </w:tcPr>
          <w:p w14:paraId="735D6DBB" w14:textId="1F19425C" w:rsidR="009E204D" w:rsidRPr="000F627C" w:rsidRDefault="00707376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6</w:t>
            </w:r>
          </w:p>
        </w:tc>
        <w:tc>
          <w:tcPr>
            <w:tcW w:w="5316" w:type="dxa"/>
            <w:gridSpan w:val="7"/>
          </w:tcPr>
          <w:p w14:paraId="62479791" w14:textId="77777777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182462" w:rsidRPr="00C60284" w14:paraId="2E62CD2B" w14:textId="77777777" w:rsidTr="00182462">
        <w:trPr>
          <w:trHeight w:val="367"/>
        </w:trPr>
        <w:tc>
          <w:tcPr>
            <w:tcW w:w="4134" w:type="dxa"/>
            <w:vAlign w:val="bottom"/>
          </w:tcPr>
          <w:p w14:paraId="12A37094" w14:textId="346531D9" w:rsidR="00182462" w:rsidRDefault="00182462" w:rsidP="0018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2" w:type="dxa"/>
            <w:vAlign w:val="bottom"/>
          </w:tcPr>
          <w:p w14:paraId="23228EFF" w14:textId="1B36B9B0" w:rsidR="00182462" w:rsidRDefault="00182462" w:rsidP="001824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0" w:type="dxa"/>
            <w:vAlign w:val="bottom"/>
          </w:tcPr>
          <w:p w14:paraId="7FD48D12" w14:textId="77777777" w:rsidR="00182462" w:rsidRPr="000F627C" w:rsidRDefault="00182462" w:rsidP="0018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1834F3D6" w14:textId="58F21652" w:rsidR="00182462" w:rsidRPr="0025028A" w:rsidRDefault="00707376" w:rsidP="0018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="00182462" w:rsidRPr="002502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000</w:t>
            </w:r>
          </w:p>
        </w:tc>
        <w:tc>
          <w:tcPr>
            <w:tcW w:w="270" w:type="dxa"/>
            <w:vAlign w:val="bottom"/>
          </w:tcPr>
          <w:p w14:paraId="427B1BCE" w14:textId="77777777" w:rsidR="00182462" w:rsidRPr="000F627C" w:rsidRDefault="00182462" w:rsidP="0018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07E6771F" w14:textId="24D4EB39" w:rsidR="00182462" w:rsidRDefault="00182462" w:rsidP="0018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F74861A" w14:textId="77777777" w:rsidR="00182462" w:rsidRPr="000F627C" w:rsidRDefault="00182462" w:rsidP="0018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244962DF" w14:textId="2D512CF0" w:rsidR="00182462" w:rsidRPr="0025028A" w:rsidRDefault="00707376" w:rsidP="0018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="00182462" w:rsidRPr="002502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000</w:t>
            </w:r>
          </w:p>
        </w:tc>
      </w:tr>
      <w:tr w:rsidR="00182462" w:rsidRPr="00C60284" w14:paraId="3F60480B" w14:textId="77777777" w:rsidTr="00182462">
        <w:trPr>
          <w:trHeight w:val="367"/>
        </w:trPr>
        <w:tc>
          <w:tcPr>
            <w:tcW w:w="4134" w:type="dxa"/>
            <w:vAlign w:val="bottom"/>
          </w:tcPr>
          <w:p w14:paraId="3D04D8BD" w14:textId="51EDA7EC" w:rsidR="00182462" w:rsidRDefault="00182462" w:rsidP="0018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7DFBA060" w14:textId="1997330B" w:rsidR="00182462" w:rsidRDefault="00707376" w:rsidP="001824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145</w:t>
            </w:r>
            <w:r w:rsidR="00182462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500</w:t>
            </w:r>
          </w:p>
        </w:tc>
        <w:tc>
          <w:tcPr>
            <w:tcW w:w="280" w:type="dxa"/>
            <w:vAlign w:val="bottom"/>
          </w:tcPr>
          <w:p w14:paraId="39447B49" w14:textId="77777777" w:rsidR="00182462" w:rsidRPr="000F627C" w:rsidRDefault="00182462" w:rsidP="0018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133A7577" w14:textId="11484CE6" w:rsidR="00182462" w:rsidRPr="000F627C" w:rsidRDefault="00707376" w:rsidP="0018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88</w:t>
            </w:r>
            <w:r w:rsidR="00182462" w:rsidRPr="002502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500</w:t>
            </w:r>
          </w:p>
        </w:tc>
        <w:tc>
          <w:tcPr>
            <w:tcW w:w="270" w:type="dxa"/>
            <w:vAlign w:val="bottom"/>
          </w:tcPr>
          <w:p w14:paraId="44B916D2" w14:textId="77777777" w:rsidR="00182462" w:rsidRPr="000F627C" w:rsidRDefault="00182462" w:rsidP="0018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0BAD3FCC" w14:textId="7E792308" w:rsidR="00182462" w:rsidRPr="000F627C" w:rsidRDefault="00182462" w:rsidP="0018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07376">
              <w:rPr>
                <w:rFonts w:asciiTheme="majorBidi" w:hAnsiTheme="majorBidi" w:cstheme="majorBidi"/>
                <w:sz w:val="30"/>
                <w:szCs w:val="30"/>
                <w:cs/>
              </w:rPr>
              <w:t>24</w:t>
            </w:r>
            <w:r w:rsidRPr="002502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07376">
              <w:rPr>
                <w:rFonts w:asciiTheme="majorBidi" w:hAnsiTheme="majorBidi" w:cstheme="majorBidi"/>
                <w:sz w:val="30"/>
                <w:szCs w:val="30"/>
                <w:cs/>
              </w:rPr>
              <w:t>000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10752FDB" w14:textId="77777777" w:rsidR="00182462" w:rsidRPr="000F627C" w:rsidRDefault="00182462" w:rsidP="0018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7AB9A79E" w14:textId="458CD0F0" w:rsidR="00182462" w:rsidRPr="000F627C" w:rsidRDefault="00707376" w:rsidP="0018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210</w:t>
            </w:r>
            <w:r w:rsidR="00182462" w:rsidRPr="002502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000</w:t>
            </w:r>
          </w:p>
        </w:tc>
      </w:tr>
      <w:tr w:rsidR="00182462" w:rsidRPr="00C60284" w14:paraId="30D9D951" w14:textId="77777777" w:rsidTr="00182462">
        <w:trPr>
          <w:trHeight w:val="367"/>
        </w:trPr>
        <w:tc>
          <w:tcPr>
            <w:tcW w:w="4134" w:type="dxa"/>
            <w:vAlign w:val="bottom"/>
          </w:tcPr>
          <w:p w14:paraId="3205DFA3" w14:textId="7CA7DF6D" w:rsidR="00182462" w:rsidRPr="0024740F" w:rsidRDefault="00182462" w:rsidP="0018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4740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266132E7" w14:textId="6D5375F4" w:rsidR="00182462" w:rsidRPr="0024740F" w:rsidRDefault="00707376" w:rsidP="001824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145</w:t>
            </w:r>
            <w:r w:rsidR="00182462" w:rsidRPr="002474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500</w:t>
            </w:r>
          </w:p>
        </w:tc>
        <w:tc>
          <w:tcPr>
            <w:tcW w:w="280" w:type="dxa"/>
            <w:vAlign w:val="bottom"/>
          </w:tcPr>
          <w:p w14:paraId="79EA94B7" w14:textId="77777777" w:rsidR="00182462" w:rsidRPr="0024740F" w:rsidRDefault="00182462" w:rsidP="0018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5837A7" w14:textId="6435C19D" w:rsidR="00182462" w:rsidRPr="0024740F" w:rsidRDefault="00707376" w:rsidP="0018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113</w:t>
            </w:r>
            <w:r w:rsidR="00182462" w:rsidRPr="002502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500</w:t>
            </w:r>
          </w:p>
        </w:tc>
        <w:tc>
          <w:tcPr>
            <w:tcW w:w="270" w:type="dxa"/>
            <w:vAlign w:val="bottom"/>
          </w:tcPr>
          <w:p w14:paraId="4E5BCF38" w14:textId="77777777" w:rsidR="00182462" w:rsidRPr="0024740F" w:rsidRDefault="00182462" w:rsidP="0018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29711C" w14:textId="7A94CA9A" w:rsidR="00182462" w:rsidRPr="0024740F" w:rsidRDefault="00182462" w:rsidP="0018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7073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24</w:t>
            </w:r>
            <w:r w:rsidRPr="002502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073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000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57E509E0" w14:textId="77C47352" w:rsidR="00182462" w:rsidRPr="0024740F" w:rsidRDefault="00182462" w:rsidP="0018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08B8B3E4" w14:textId="37E2FE38" w:rsidR="00182462" w:rsidRPr="0024740F" w:rsidRDefault="00707376" w:rsidP="0018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235</w:t>
            </w:r>
            <w:r w:rsidR="00182462" w:rsidRPr="002502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000</w:t>
            </w:r>
          </w:p>
        </w:tc>
      </w:tr>
      <w:tr w:rsidR="00182462" w:rsidRPr="00C60284" w14:paraId="08E11ADD" w14:textId="77777777" w:rsidTr="00182462">
        <w:trPr>
          <w:trHeight w:val="367"/>
        </w:trPr>
        <w:tc>
          <w:tcPr>
            <w:tcW w:w="4134" w:type="dxa"/>
            <w:vAlign w:val="bottom"/>
          </w:tcPr>
          <w:p w14:paraId="6FD943A0" w14:textId="57BEC96D" w:rsidR="00182462" w:rsidRDefault="00182462" w:rsidP="0018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4740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7D044AE1" w14:textId="2997A621" w:rsidR="00182462" w:rsidRPr="000F627C" w:rsidRDefault="00182462" w:rsidP="001824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07376">
              <w:rPr>
                <w:rFonts w:ascii="Angsana New" w:hAnsi="Angsana New" w:cs="Angsana New"/>
                <w:sz w:val="30"/>
                <w:szCs w:val="30"/>
                <w:cs/>
              </w:rPr>
              <w:t>12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07376">
              <w:rPr>
                <w:rFonts w:ascii="Angsana New" w:hAnsi="Angsana New" w:cs="Angsana New"/>
                <w:sz w:val="30"/>
                <w:szCs w:val="30"/>
                <w:cs/>
              </w:rPr>
              <w:t>143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80" w:type="dxa"/>
            <w:vAlign w:val="bottom"/>
          </w:tcPr>
          <w:p w14:paraId="28B9A063" w14:textId="77777777" w:rsidR="00182462" w:rsidRPr="000F627C" w:rsidRDefault="00182462" w:rsidP="0018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tcBorders>
              <w:top w:val="double" w:sz="4" w:space="0" w:color="auto"/>
            </w:tcBorders>
            <w:vAlign w:val="bottom"/>
          </w:tcPr>
          <w:p w14:paraId="744AB92C" w14:textId="77777777" w:rsidR="00182462" w:rsidRPr="000F627C" w:rsidRDefault="00182462" w:rsidP="0018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1AECA90" w14:textId="77777777" w:rsidR="00182462" w:rsidRPr="000F627C" w:rsidRDefault="00182462" w:rsidP="0018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bottom"/>
          </w:tcPr>
          <w:p w14:paraId="599DE0A2" w14:textId="77777777" w:rsidR="00182462" w:rsidRPr="000F627C" w:rsidRDefault="00182462" w:rsidP="0018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8BF9D77" w14:textId="77777777" w:rsidR="00182462" w:rsidRPr="000F627C" w:rsidRDefault="00182462" w:rsidP="0018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0A08A651" w14:textId="12402AEE" w:rsidR="00182462" w:rsidRPr="000F627C" w:rsidRDefault="00182462" w:rsidP="0018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5028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07376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  <w:r w:rsidRPr="002502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07376">
              <w:rPr>
                <w:rFonts w:asciiTheme="majorBidi" w:hAnsiTheme="majorBidi" w:cstheme="majorBidi"/>
                <w:sz w:val="30"/>
                <w:szCs w:val="30"/>
                <w:cs/>
              </w:rPr>
              <w:t>650</w:t>
            </w:r>
            <w:r w:rsidRPr="0025028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82462" w:rsidRPr="00C60284" w14:paraId="7B1BB1FB" w14:textId="77777777" w:rsidTr="00182462">
        <w:trPr>
          <w:trHeight w:val="367"/>
        </w:trPr>
        <w:tc>
          <w:tcPr>
            <w:tcW w:w="4134" w:type="dxa"/>
          </w:tcPr>
          <w:p w14:paraId="19139858" w14:textId="1120C19C" w:rsidR="00182462" w:rsidRPr="000F627C" w:rsidRDefault="003D0203" w:rsidP="0018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C81959" w14:textId="56A66B19" w:rsidR="00182462" w:rsidRPr="000F627C" w:rsidRDefault="00707376" w:rsidP="001824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133</w:t>
            </w:r>
            <w:r w:rsidR="0018246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357</w:t>
            </w:r>
          </w:p>
        </w:tc>
        <w:tc>
          <w:tcPr>
            <w:tcW w:w="280" w:type="dxa"/>
            <w:vAlign w:val="bottom"/>
          </w:tcPr>
          <w:p w14:paraId="5A8139B5" w14:textId="77777777" w:rsidR="00182462" w:rsidRPr="000F627C" w:rsidRDefault="00182462" w:rsidP="0018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2A8FAE72" w14:textId="5D551FAE" w:rsidR="00182462" w:rsidRPr="000F627C" w:rsidRDefault="00182462" w:rsidP="0018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5240F26" w14:textId="77777777" w:rsidR="00182462" w:rsidRPr="000F627C" w:rsidRDefault="00182462" w:rsidP="0018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33660670" w14:textId="0BF551F0" w:rsidR="00182462" w:rsidRPr="000F627C" w:rsidRDefault="00182462" w:rsidP="0018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C11C429" w14:textId="77777777" w:rsidR="00182462" w:rsidRPr="000F627C" w:rsidRDefault="00182462" w:rsidP="0018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9F520F" w14:textId="33D6A1A5" w:rsidR="00182462" w:rsidRPr="000F627C" w:rsidRDefault="00707376" w:rsidP="0018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227</w:t>
            </w:r>
            <w:r w:rsidR="00182462" w:rsidRPr="002502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350</w:t>
            </w:r>
          </w:p>
        </w:tc>
      </w:tr>
    </w:tbl>
    <w:p w14:paraId="73FC7212" w14:textId="59F2CA6E" w:rsidR="007F5C78" w:rsidRDefault="007F5C78">
      <w:pPr>
        <w:rPr>
          <w:rFonts w:asciiTheme="majorBidi" w:hAnsiTheme="majorBidi" w:cstheme="majorBidi"/>
          <w:sz w:val="30"/>
          <w:szCs w:val="30"/>
        </w:rPr>
      </w:pPr>
    </w:p>
    <w:p w14:paraId="697C205F" w14:textId="66E3063C" w:rsidR="00C423B2" w:rsidRPr="00DA69B3" w:rsidRDefault="007F5C78" w:rsidP="007F5C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7"/>
        <w:gridCol w:w="1169"/>
        <w:gridCol w:w="270"/>
        <w:gridCol w:w="1082"/>
        <w:gridCol w:w="270"/>
        <w:gridCol w:w="1080"/>
        <w:gridCol w:w="270"/>
        <w:gridCol w:w="1172"/>
      </w:tblGrid>
      <w:tr w:rsidR="00CD2C4E" w:rsidRPr="00212853" w14:paraId="7F9C459D" w14:textId="77777777" w:rsidTr="00D36C31">
        <w:trPr>
          <w:trHeight w:val="378"/>
        </w:trPr>
        <w:tc>
          <w:tcPr>
            <w:tcW w:w="4137" w:type="dxa"/>
            <w:vAlign w:val="bottom"/>
          </w:tcPr>
          <w:p w14:paraId="6D8EE25A" w14:textId="77777777" w:rsidR="00CD2C4E" w:rsidRPr="00212853" w:rsidRDefault="00CD2C4E" w:rsidP="00D0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3" w:type="dxa"/>
            <w:gridSpan w:val="7"/>
            <w:shd w:val="clear" w:color="auto" w:fill="auto"/>
            <w:vAlign w:val="bottom"/>
          </w:tcPr>
          <w:p w14:paraId="1D8E854B" w14:textId="490F25C4" w:rsidR="00CD2C4E" w:rsidRPr="00212853" w:rsidRDefault="00CD2C4E" w:rsidP="00D0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28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732F" w:rsidRPr="00212853" w14:paraId="694FF562" w14:textId="77777777" w:rsidTr="00D36C31">
        <w:trPr>
          <w:trHeight w:val="732"/>
        </w:trPr>
        <w:tc>
          <w:tcPr>
            <w:tcW w:w="4137" w:type="dxa"/>
            <w:shd w:val="clear" w:color="auto" w:fill="auto"/>
            <w:vAlign w:val="bottom"/>
          </w:tcPr>
          <w:p w14:paraId="2927A128" w14:textId="77777777" w:rsidR="0010732F" w:rsidRPr="00212853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128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169" w:type="dxa"/>
            <w:vAlign w:val="bottom"/>
          </w:tcPr>
          <w:p w14:paraId="705E3E97" w14:textId="77777777" w:rsidR="0010732F" w:rsidRPr="00212853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28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A94167F" w14:textId="029E2DB0" w:rsidR="0010732F" w:rsidRPr="00212853" w:rsidRDefault="00291890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0732F" w:rsidRPr="002128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0" w:type="dxa"/>
            <w:vAlign w:val="bottom"/>
          </w:tcPr>
          <w:p w14:paraId="4E2FF8DA" w14:textId="77777777" w:rsidR="0010732F" w:rsidRPr="00212853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216AA08F" w14:textId="77777777" w:rsidR="0010732F" w:rsidRPr="00212853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285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129E4DDE" w14:textId="77777777" w:rsidR="0010732F" w:rsidRPr="00212853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E1DEECD" w14:textId="77777777" w:rsidR="0010732F" w:rsidRPr="00212853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2853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3D5F0E4E" w14:textId="77777777" w:rsidR="0010732F" w:rsidRPr="00212853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357741F" w14:textId="77777777" w:rsidR="0010732F" w:rsidRPr="000F627C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62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8463AF0" w14:textId="00DADCCF" w:rsidR="0010732F" w:rsidRPr="00212853" w:rsidRDefault="00707376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31</w:t>
            </w:r>
            <w:r w:rsidR="0010732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0732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</w:tr>
      <w:tr w:rsidR="0010732F" w:rsidRPr="00212853" w14:paraId="2758E0DA" w14:textId="77777777" w:rsidTr="00D36C31">
        <w:trPr>
          <w:trHeight w:hRule="exact" w:val="403"/>
        </w:trPr>
        <w:tc>
          <w:tcPr>
            <w:tcW w:w="4137" w:type="dxa"/>
          </w:tcPr>
          <w:p w14:paraId="3B85AC89" w14:textId="77777777" w:rsidR="0010732F" w:rsidRPr="00212853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13" w:type="dxa"/>
            <w:gridSpan w:val="7"/>
          </w:tcPr>
          <w:p w14:paraId="1238C7E2" w14:textId="77777777" w:rsidR="0010732F" w:rsidRPr="00212853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128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0732F" w:rsidRPr="00212853" w14:paraId="0137060D" w14:textId="77777777" w:rsidTr="00D36C31">
        <w:trPr>
          <w:trHeight w:hRule="exact" w:val="403"/>
        </w:trPr>
        <w:tc>
          <w:tcPr>
            <w:tcW w:w="4137" w:type="dxa"/>
          </w:tcPr>
          <w:p w14:paraId="17B6C412" w14:textId="79DD0955" w:rsidR="0010732F" w:rsidRPr="00212853" w:rsidRDefault="00707376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6</w:t>
            </w:r>
          </w:p>
        </w:tc>
        <w:tc>
          <w:tcPr>
            <w:tcW w:w="5313" w:type="dxa"/>
            <w:gridSpan w:val="7"/>
          </w:tcPr>
          <w:p w14:paraId="598C94D8" w14:textId="77777777" w:rsidR="0010732F" w:rsidRPr="00212853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10732F" w:rsidRPr="00212853" w14:paraId="5A72FC8E" w14:textId="77777777" w:rsidTr="00D36C31">
        <w:trPr>
          <w:trHeight w:val="366"/>
        </w:trPr>
        <w:tc>
          <w:tcPr>
            <w:tcW w:w="4137" w:type="dxa"/>
            <w:vAlign w:val="bottom"/>
          </w:tcPr>
          <w:p w14:paraId="36EFE38F" w14:textId="08AF3389" w:rsidR="0010732F" w:rsidRPr="00212853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285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9" w:type="dxa"/>
            <w:vAlign w:val="bottom"/>
          </w:tcPr>
          <w:p w14:paraId="2BF9BFB1" w14:textId="03740ACF" w:rsidR="0010732F" w:rsidRPr="00212853" w:rsidRDefault="00707376" w:rsidP="00107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11</w:t>
            </w:r>
            <w:r w:rsidR="002474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197</w:t>
            </w:r>
            <w:r w:rsidR="002474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433</w:t>
            </w:r>
          </w:p>
        </w:tc>
        <w:tc>
          <w:tcPr>
            <w:tcW w:w="270" w:type="dxa"/>
          </w:tcPr>
          <w:p w14:paraId="273BA6F8" w14:textId="77777777" w:rsidR="0010732F" w:rsidRPr="00212853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6813E61" w14:textId="4B85B905" w:rsidR="0010732F" w:rsidRPr="00212853" w:rsidRDefault="00707376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10</w:t>
            </w:r>
            <w:r w:rsidR="00D755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064</w:t>
            </w:r>
            <w:r w:rsidR="00D755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840</w:t>
            </w:r>
          </w:p>
        </w:tc>
        <w:tc>
          <w:tcPr>
            <w:tcW w:w="270" w:type="dxa"/>
          </w:tcPr>
          <w:p w14:paraId="1742D141" w14:textId="77777777" w:rsidR="0010732F" w:rsidRPr="00212853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625F0F" w14:textId="7ED8E64A" w:rsidR="0010732F" w:rsidRPr="00212853" w:rsidRDefault="00D7550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07376">
              <w:rPr>
                <w:rFonts w:asciiTheme="majorBidi" w:hAnsiTheme="majorBidi" w:cstheme="majorBidi"/>
                <w:sz w:val="30"/>
                <w:szCs w:val="30"/>
                <w:cs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07376">
              <w:rPr>
                <w:rFonts w:asciiTheme="majorBidi" w:hAnsiTheme="majorBidi" w:cstheme="majorBidi"/>
                <w:sz w:val="30"/>
                <w:szCs w:val="30"/>
                <w:cs/>
              </w:rPr>
              <w:t>210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07376">
              <w:rPr>
                <w:rFonts w:asciiTheme="majorBidi" w:hAnsiTheme="majorBidi" w:cstheme="majorBidi"/>
                <w:sz w:val="30"/>
                <w:szCs w:val="30"/>
                <w:cs/>
              </w:rPr>
              <w:t>885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DE5C858" w14:textId="77777777" w:rsidR="0010732F" w:rsidRPr="00212853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343C897" w14:textId="5804E961" w:rsidR="0010732F" w:rsidRPr="00212853" w:rsidRDefault="00707376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12</w:t>
            </w:r>
            <w:r w:rsidR="00D755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051</w:t>
            </w:r>
            <w:r w:rsidR="00D755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388</w:t>
            </w:r>
          </w:p>
        </w:tc>
      </w:tr>
      <w:tr w:rsidR="0010732F" w:rsidRPr="00212853" w14:paraId="05D70EF8" w14:textId="77777777" w:rsidTr="00D36C31">
        <w:trPr>
          <w:trHeight w:val="366"/>
        </w:trPr>
        <w:tc>
          <w:tcPr>
            <w:tcW w:w="4137" w:type="dxa"/>
          </w:tcPr>
          <w:p w14:paraId="084FBA2B" w14:textId="77777777" w:rsidR="0010732F" w:rsidRPr="00212853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28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75A5C149" w14:textId="6D4736B6" w:rsidR="0010732F" w:rsidRPr="00212853" w:rsidRDefault="00707376" w:rsidP="00107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11</w:t>
            </w:r>
            <w:r w:rsidR="002474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197</w:t>
            </w:r>
            <w:r w:rsidR="002474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433</w:t>
            </w:r>
          </w:p>
        </w:tc>
        <w:tc>
          <w:tcPr>
            <w:tcW w:w="270" w:type="dxa"/>
          </w:tcPr>
          <w:p w14:paraId="72F4FA2A" w14:textId="77777777" w:rsidR="0010732F" w:rsidRPr="00212853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3B2E05C9" w14:textId="65FA1C34" w:rsidR="0010732F" w:rsidRPr="00212853" w:rsidRDefault="00707376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10</w:t>
            </w:r>
            <w:r w:rsidR="00D755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064</w:t>
            </w:r>
            <w:r w:rsidR="00D755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840</w:t>
            </w:r>
          </w:p>
        </w:tc>
        <w:tc>
          <w:tcPr>
            <w:tcW w:w="270" w:type="dxa"/>
          </w:tcPr>
          <w:p w14:paraId="6FA0B27A" w14:textId="77777777" w:rsidR="0010732F" w:rsidRPr="00212853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2EBF6F3" w14:textId="21D23C27" w:rsidR="0010732F" w:rsidRPr="00955716" w:rsidRDefault="00D7550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7073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073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210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073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885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16D68DF" w14:textId="77777777" w:rsidR="0010732F" w:rsidRPr="00212853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4D5D0D61" w14:textId="3F05AB62" w:rsidR="0010732F" w:rsidRPr="00212853" w:rsidRDefault="00707376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12</w:t>
            </w:r>
            <w:r w:rsidR="00D755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051</w:t>
            </w:r>
            <w:r w:rsidR="00D755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388</w:t>
            </w:r>
          </w:p>
        </w:tc>
      </w:tr>
      <w:tr w:rsidR="0010732F" w:rsidRPr="00212853" w14:paraId="48FC2C25" w14:textId="77777777" w:rsidTr="00D36C31">
        <w:trPr>
          <w:trHeight w:val="390"/>
        </w:trPr>
        <w:tc>
          <w:tcPr>
            <w:tcW w:w="4137" w:type="dxa"/>
          </w:tcPr>
          <w:p w14:paraId="1B09AE80" w14:textId="3091A1DB" w:rsidR="0010732F" w:rsidRPr="00212853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28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128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ขึ้น</w:t>
            </w:r>
            <w:r w:rsidRPr="002128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5D781C9F" w14:textId="32EE2930" w:rsidR="0010732F" w:rsidRPr="00212853" w:rsidRDefault="0024740F" w:rsidP="00107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07376">
              <w:rPr>
                <w:rFonts w:asciiTheme="majorBidi" w:hAnsiTheme="majorBidi" w:cstheme="majorBidi"/>
                <w:sz w:val="30"/>
                <w:szCs w:val="30"/>
                <w:cs/>
              </w:rPr>
              <w:t>111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07376">
              <w:rPr>
                <w:rFonts w:asciiTheme="majorBidi" w:hAnsiTheme="majorBidi" w:cstheme="majorBidi"/>
                <w:sz w:val="30"/>
                <w:szCs w:val="30"/>
                <w:cs/>
              </w:rPr>
              <w:t>651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3EEDB79" w14:textId="77777777" w:rsidR="0010732F" w:rsidRPr="00212853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</w:tcPr>
          <w:p w14:paraId="5D669762" w14:textId="77777777" w:rsidR="0010732F" w:rsidRPr="00212853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3CA700E" w14:textId="77777777" w:rsidR="0010732F" w:rsidRPr="00212853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839A0AD" w14:textId="77777777" w:rsidR="0010732F" w:rsidRPr="00212853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D5F3A6" w14:textId="77777777" w:rsidR="0010732F" w:rsidRPr="00212853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5BF1093C" w14:textId="2E1C1DC9" w:rsidR="0010732F" w:rsidRPr="00212853" w:rsidRDefault="009D534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07376">
              <w:rPr>
                <w:rFonts w:asciiTheme="majorBidi" w:hAnsiTheme="majorBidi" w:cstheme="majorBidi"/>
                <w:sz w:val="30"/>
                <w:szCs w:val="30"/>
                <w:cs/>
              </w:rPr>
              <w:t>213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07376">
              <w:rPr>
                <w:rFonts w:asciiTheme="majorBidi" w:hAnsiTheme="majorBidi" w:cstheme="majorBidi"/>
                <w:sz w:val="30"/>
                <w:szCs w:val="30"/>
                <w:cs/>
              </w:rPr>
              <w:t>185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0732F" w:rsidRPr="00212853" w14:paraId="21A9C5FD" w14:textId="77777777" w:rsidTr="00D36C31">
        <w:trPr>
          <w:trHeight w:val="378"/>
        </w:trPr>
        <w:tc>
          <w:tcPr>
            <w:tcW w:w="4137" w:type="dxa"/>
          </w:tcPr>
          <w:p w14:paraId="4C390AED" w14:textId="66F5208B" w:rsidR="0010732F" w:rsidRPr="00212853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28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436503D5" w14:textId="48F056B1" w:rsidR="0010732F" w:rsidRPr="00212853" w:rsidRDefault="00707376" w:rsidP="00107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11</w:t>
            </w:r>
            <w:r w:rsidR="002474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085</w:t>
            </w:r>
            <w:r w:rsidR="002474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782</w:t>
            </w:r>
          </w:p>
        </w:tc>
        <w:tc>
          <w:tcPr>
            <w:tcW w:w="270" w:type="dxa"/>
          </w:tcPr>
          <w:p w14:paraId="1550E523" w14:textId="77777777" w:rsidR="0010732F" w:rsidRPr="00212853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5B7332A0" w14:textId="77777777" w:rsidR="0010732F" w:rsidRPr="00212853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D6A05D4" w14:textId="77777777" w:rsidR="0010732F" w:rsidRPr="00212853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6E90D3" w14:textId="77777777" w:rsidR="0010732F" w:rsidRPr="00212853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B6BD68" w14:textId="77777777" w:rsidR="0010732F" w:rsidRPr="00212853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088CEE97" w14:textId="2C75F7E9" w:rsidR="0010732F" w:rsidRPr="00212853" w:rsidRDefault="00707376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11</w:t>
            </w:r>
            <w:r w:rsidR="009D53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838</w:t>
            </w:r>
            <w:r w:rsidR="009D53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203</w:t>
            </w:r>
          </w:p>
        </w:tc>
      </w:tr>
    </w:tbl>
    <w:p w14:paraId="6E06EEDE" w14:textId="77777777" w:rsidR="00F96C0B" w:rsidRPr="006024BC" w:rsidRDefault="00F96C0B" w:rsidP="009E20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0C25E590" w14:textId="1A37D9A4" w:rsidR="006C0689" w:rsidRDefault="009E204D" w:rsidP="00C83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FC3DC5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291890">
        <w:rPr>
          <w:rFonts w:ascii="Angsana New" w:hAnsi="Angsana New" w:cs="Angsana New"/>
          <w:sz w:val="30"/>
          <w:szCs w:val="30"/>
        </w:rPr>
        <w:t>31</w:t>
      </w:r>
      <w:r w:rsidR="0010732F">
        <w:rPr>
          <w:rFonts w:ascii="Angsana New" w:hAnsi="Angsana New" w:cs="Angsana New"/>
          <w:sz w:val="30"/>
          <w:szCs w:val="30"/>
        </w:rPr>
        <w:t xml:space="preserve"> </w:t>
      </w:r>
      <w:r w:rsidR="0010732F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291890">
        <w:rPr>
          <w:rFonts w:ascii="Angsana New" w:hAnsi="Angsana New" w:cs="Angsana New"/>
          <w:sz w:val="30"/>
          <w:szCs w:val="30"/>
        </w:rPr>
        <w:t>2566</w:t>
      </w:r>
      <w:r w:rsidRPr="00FC3DC5">
        <w:rPr>
          <w:rFonts w:ascii="Angsana New" w:hAnsi="Angsana New" w:cs="Angsana New"/>
          <w:sz w:val="30"/>
          <w:szCs w:val="30"/>
        </w:rPr>
        <w:t xml:space="preserve"> </w:t>
      </w:r>
      <w:r w:rsidRPr="00FC3DC5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เงินให้กู้ยืมระยะสั้นแก่บริษัทย่อย</w:t>
      </w:r>
      <w:r w:rsidR="00C423B2">
        <w:rPr>
          <w:rFonts w:ascii="Angsana New" w:hAnsi="Angsana New" w:cs="Angsana New"/>
          <w:sz w:val="30"/>
          <w:szCs w:val="30"/>
        </w:rPr>
        <w:t xml:space="preserve"> </w:t>
      </w:r>
      <w:r w:rsidR="00C423B2">
        <w:rPr>
          <w:rFonts w:ascii="Angsana New" w:hAnsi="Angsana New" w:cs="Angsana New" w:hint="cs"/>
          <w:sz w:val="30"/>
          <w:szCs w:val="30"/>
          <w:cs/>
        </w:rPr>
        <w:t xml:space="preserve">การร่วมค้า </w:t>
      </w:r>
      <w:r w:rsidR="00D642CA" w:rsidRPr="00FC3DC5">
        <w:rPr>
          <w:rFonts w:ascii="Angsana New" w:hAnsi="Angsana New" w:cs="Angsana New" w:hint="cs"/>
          <w:sz w:val="30"/>
          <w:szCs w:val="30"/>
          <w:cs/>
        </w:rPr>
        <w:t>และ</w:t>
      </w:r>
      <w:r w:rsidR="00A5726F">
        <w:rPr>
          <w:rFonts w:ascii="Angsana New" w:hAnsi="Angsana New" w:cs="Angsana New" w:hint="cs"/>
          <w:sz w:val="30"/>
          <w:szCs w:val="30"/>
          <w:cs/>
        </w:rPr>
        <w:t>บริษัทร่วม</w:t>
      </w:r>
      <w:r w:rsidRPr="00FC3DC5">
        <w:rPr>
          <w:rFonts w:ascii="Angsana New" w:hAnsi="Angsana New" w:cs="Angsana New"/>
          <w:sz w:val="30"/>
          <w:szCs w:val="30"/>
          <w:cs/>
        </w:rPr>
        <w:t>บางแห่ง เป็นเงินให้กู้ยืมประเภทไม่มีหลักประกันและชำระคืนเมื่อทวงถาม โดยมีอัตราดอกเบี้ยระหว่างร้อยล</w:t>
      </w:r>
      <w:r w:rsidRPr="00FC3DC5">
        <w:rPr>
          <w:rFonts w:ascii="Angsana New" w:hAnsi="Angsana New" w:cs="Angsana New" w:hint="cs"/>
          <w:sz w:val="30"/>
          <w:szCs w:val="30"/>
          <w:cs/>
        </w:rPr>
        <w:t>ะ</w:t>
      </w:r>
      <w:r w:rsidR="00A20818">
        <w:rPr>
          <w:rFonts w:ascii="Angsana New" w:hAnsi="Angsana New" w:cs="Angsana New"/>
          <w:sz w:val="30"/>
          <w:szCs w:val="30"/>
        </w:rPr>
        <w:t xml:space="preserve"> </w:t>
      </w:r>
      <w:r w:rsidR="00707376">
        <w:rPr>
          <w:rFonts w:ascii="Angsana New" w:hAnsi="Angsana New" w:cs="Angsana New"/>
          <w:sz w:val="30"/>
          <w:szCs w:val="30"/>
          <w:cs/>
        </w:rPr>
        <w:t>4</w:t>
      </w:r>
      <w:r w:rsidR="00B8742D">
        <w:rPr>
          <w:rFonts w:ascii="Angsana New" w:hAnsi="Angsana New" w:cs="Angsana New"/>
          <w:sz w:val="30"/>
          <w:szCs w:val="30"/>
        </w:rPr>
        <w:t>.</w:t>
      </w:r>
      <w:r w:rsidR="00707376">
        <w:rPr>
          <w:rFonts w:ascii="Angsana New" w:hAnsi="Angsana New" w:cs="Angsana New"/>
          <w:sz w:val="30"/>
          <w:szCs w:val="30"/>
          <w:cs/>
        </w:rPr>
        <w:t>47</w:t>
      </w:r>
      <w:r w:rsidRPr="00FC3DC5">
        <w:rPr>
          <w:rFonts w:ascii="Angsana New" w:hAnsi="Angsana New" w:cs="Angsana New"/>
          <w:sz w:val="30"/>
          <w:szCs w:val="30"/>
        </w:rPr>
        <w:t xml:space="preserve"> </w:t>
      </w:r>
      <w:r w:rsidRPr="00FC3DC5">
        <w:rPr>
          <w:rFonts w:ascii="Angsana New" w:hAnsi="Angsana New" w:cs="Angsana New"/>
          <w:sz w:val="30"/>
          <w:szCs w:val="30"/>
          <w:cs/>
        </w:rPr>
        <w:t>ถึ</w:t>
      </w:r>
      <w:r w:rsidRPr="008658B2">
        <w:rPr>
          <w:rFonts w:ascii="Angsana New" w:hAnsi="Angsana New" w:cs="Angsana New"/>
          <w:sz w:val="30"/>
          <w:szCs w:val="30"/>
          <w:cs/>
        </w:rPr>
        <w:t>งร้อยล</w:t>
      </w:r>
      <w:r w:rsidRPr="008658B2">
        <w:rPr>
          <w:rFonts w:ascii="Angsana New" w:hAnsi="Angsana New" w:cs="Angsana New" w:hint="cs"/>
          <w:sz w:val="30"/>
          <w:szCs w:val="30"/>
          <w:cs/>
        </w:rPr>
        <w:t>ะ</w:t>
      </w:r>
      <w:r w:rsidR="00A20818" w:rsidRPr="008658B2">
        <w:rPr>
          <w:rFonts w:ascii="Angsana New" w:hAnsi="Angsana New" w:cs="Angsana New"/>
          <w:sz w:val="30"/>
          <w:szCs w:val="30"/>
        </w:rPr>
        <w:t xml:space="preserve"> </w:t>
      </w:r>
      <w:r w:rsidR="008A3951">
        <w:rPr>
          <w:rFonts w:ascii="Angsana New" w:hAnsi="Angsana New" w:cs="Angsana New"/>
          <w:sz w:val="30"/>
          <w:szCs w:val="30"/>
        </w:rPr>
        <w:t>7</w:t>
      </w:r>
      <w:r w:rsidR="00405743">
        <w:rPr>
          <w:rFonts w:ascii="Angsana New" w:hAnsi="Angsana New" w:cs="Angsana New"/>
          <w:sz w:val="30"/>
          <w:szCs w:val="30"/>
        </w:rPr>
        <w:t>.</w:t>
      </w:r>
      <w:r w:rsidR="008A3951">
        <w:rPr>
          <w:rFonts w:ascii="Angsana New" w:hAnsi="Angsana New" w:cs="Angsana New"/>
          <w:sz w:val="30"/>
          <w:szCs w:val="30"/>
        </w:rPr>
        <w:t>0</w:t>
      </w:r>
      <w:r w:rsidR="00405743">
        <w:rPr>
          <w:rFonts w:ascii="Angsana New" w:hAnsi="Angsana New" w:cs="Angsana New"/>
          <w:sz w:val="30"/>
          <w:szCs w:val="30"/>
        </w:rPr>
        <w:t>0</w:t>
      </w:r>
      <w:r w:rsidRPr="008658B2">
        <w:rPr>
          <w:rFonts w:ascii="Angsana New" w:hAnsi="Angsana New" w:cs="Angsana New"/>
          <w:sz w:val="30"/>
          <w:szCs w:val="30"/>
        </w:rPr>
        <w:t xml:space="preserve"> </w:t>
      </w:r>
      <w:r w:rsidRPr="008658B2">
        <w:rPr>
          <w:rFonts w:ascii="Angsana New" w:hAnsi="Angsana New" w:cs="Angsana New"/>
          <w:sz w:val="30"/>
          <w:szCs w:val="30"/>
          <w:cs/>
        </w:rPr>
        <w:t>ต่อ</w:t>
      </w:r>
      <w:r w:rsidRPr="00921075">
        <w:rPr>
          <w:rFonts w:ascii="Angsana New" w:hAnsi="Angsana New" w:cs="Angsana New"/>
          <w:sz w:val="30"/>
          <w:szCs w:val="30"/>
          <w:cs/>
        </w:rPr>
        <w:t>ปี</w:t>
      </w:r>
      <w:r w:rsidR="0010305E" w:rsidRPr="00FC3DC5">
        <w:rPr>
          <w:rFonts w:ascii="Angsana New" w:hAnsi="Angsana New" w:cs="Angsana New"/>
          <w:sz w:val="30"/>
          <w:szCs w:val="30"/>
        </w:rPr>
        <w:t xml:space="preserve"> </w:t>
      </w:r>
      <w:r w:rsidR="00C423B2">
        <w:rPr>
          <w:rFonts w:ascii="Angsana New" w:hAnsi="Angsana New" w:cs="Angsana New" w:hint="cs"/>
          <w:sz w:val="30"/>
          <w:szCs w:val="30"/>
          <w:cs/>
        </w:rPr>
        <w:t xml:space="preserve">   </w:t>
      </w:r>
      <w:r w:rsidRPr="00FC3DC5">
        <w:rPr>
          <w:rFonts w:ascii="Angsana New" w:hAnsi="Angsana New" w:cs="Angsana New"/>
          <w:i/>
          <w:iCs/>
          <w:sz w:val="30"/>
          <w:szCs w:val="30"/>
        </w:rPr>
        <w:t>(</w:t>
      </w:r>
      <w:r w:rsidR="00707376">
        <w:rPr>
          <w:rFonts w:ascii="Angsana New" w:hAnsi="Angsana New" w:cs="Angsana New"/>
          <w:i/>
          <w:iCs/>
          <w:sz w:val="30"/>
          <w:szCs w:val="30"/>
          <w:cs/>
        </w:rPr>
        <w:t>31</w:t>
      </w:r>
      <w:r w:rsidRPr="00FC3DC5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FC3DC5">
        <w:rPr>
          <w:rFonts w:ascii="Angsana New" w:hAnsi="Angsana New" w:cs="Angsana New"/>
          <w:i/>
          <w:iCs/>
          <w:sz w:val="30"/>
          <w:szCs w:val="30"/>
          <w:cs/>
        </w:rPr>
        <w:t xml:space="preserve">ธันวาคม </w:t>
      </w:r>
      <w:r w:rsidR="006024BC">
        <w:rPr>
          <w:rFonts w:ascii="Angsana New" w:hAnsi="Angsana New" w:cs="Angsana New"/>
          <w:i/>
          <w:iCs/>
          <w:sz w:val="30"/>
          <w:szCs w:val="30"/>
        </w:rPr>
        <w:t>2565</w:t>
      </w:r>
      <w:r w:rsidRPr="00FC3DC5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Pr="00FC3DC5">
        <w:rPr>
          <w:rFonts w:ascii="Angsana New" w:hAnsi="Angsana New" w:cs="Angsana New"/>
          <w:i/>
          <w:iCs/>
          <w:sz w:val="30"/>
          <w:szCs w:val="30"/>
          <w:cs/>
        </w:rPr>
        <w:t xml:space="preserve">ระหว่างร้อยละ </w:t>
      </w:r>
      <w:r w:rsidR="006024BC">
        <w:rPr>
          <w:rFonts w:ascii="Angsana New" w:hAnsi="Angsana New" w:cs="Angsana New"/>
          <w:i/>
          <w:iCs/>
          <w:sz w:val="30"/>
          <w:szCs w:val="30"/>
        </w:rPr>
        <w:t>3</w:t>
      </w:r>
      <w:r w:rsidR="00610239">
        <w:rPr>
          <w:rFonts w:ascii="Angsana New" w:hAnsi="Angsana New" w:cs="Angsana New"/>
          <w:i/>
          <w:iCs/>
          <w:sz w:val="30"/>
          <w:szCs w:val="30"/>
        </w:rPr>
        <w:t>.</w:t>
      </w:r>
      <w:r w:rsidR="00707376">
        <w:rPr>
          <w:rFonts w:ascii="Angsana New" w:hAnsi="Angsana New" w:cs="Angsana New"/>
          <w:i/>
          <w:iCs/>
          <w:sz w:val="30"/>
          <w:szCs w:val="30"/>
          <w:cs/>
        </w:rPr>
        <w:t>93</w:t>
      </w:r>
      <w:r w:rsidR="001A5D1B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FC3DC5">
        <w:rPr>
          <w:rFonts w:ascii="Angsana New" w:hAnsi="Angsana New" w:cs="Angsana New"/>
          <w:i/>
          <w:iCs/>
          <w:sz w:val="30"/>
          <w:szCs w:val="30"/>
          <w:cs/>
        </w:rPr>
        <w:t xml:space="preserve">ถึงร้อยละ </w:t>
      </w:r>
      <w:r w:rsidR="006024BC">
        <w:rPr>
          <w:rFonts w:ascii="Angsana New" w:hAnsi="Angsana New" w:cs="Angsana New"/>
          <w:i/>
          <w:iCs/>
          <w:sz w:val="30"/>
          <w:szCs w:val="30"/>
        </w:rPr>
        <w:t>6</w:t>
      </w:r>
      <w:r w:rsidR="00610239">
        <w:rPr>
          <w:rFonts w:ascii="Angsana New" w:hAnsi="Angsana New" w:cs="Angsana New"/>
          <w:i/>
          <w:iCs/>
          <w:sz w:val="30"/>
          <w:szCs w:val="30"/>
        </w:rPr>
        <w:t>.</w:t>
      </w:r>
      <w:r w:rsidR="00707376">
        <w:rPr>
          <w:rFonts w:ascii="Angsana New" w:hAnsi="Angsana New" w:cs="Angsana New"/>
          <w:i/>
          <w:iCs/>
          <w:sz w:val="30"/>
          <w:szCs w:val="30"/>
          <w:cs/>
        </w:rPr>
        <w:t>50</w:t>
      </w:r>
      <w:r w:rsidRPr="00FC3DC5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FC3DC5">
        <w:rPr>
          <w:rFonts w:ascii="Angsana New" w:hAnsi="Angsana New" w:cs="Angsana New"/>
          <w:i/>
          <w:iCs/>
          <w:sz w:val="30"/>
          <w:szCs w:val="30"/>
          <w:cs/>
        </w:rPr>
        <w:t>ต่อปี</w:t>
      </w:r>
      <w:r w:rsidRPr="00FC3DC5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5720518E" w14:textId="00CFB235" w:rsidR="0025028A" w:rsidRPr="006024BC" w:rsidRDefault="0025028A">
      <w:pPr>
        <w:rPr>
          <w:rFonts w:asciiTheme="majorBidi" w:hAnsiTheme="majorBidi" w:cstheme="majorBidi"/>
          <w:sz w:val="20"/>
          <w:szCs w:val="20"/>
        </w:rPr>
      </w:pPr>
      <w:bookmarkStart w:id="2" w:name="_Hlk118202364"/>
      <w:bookmarkStart w:id="3" w:name="_Hlk118202437"/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7"/>
        <w:gridCol w:w="1183"/>
        <w:gridCol w:w="270"/>
        <w:gridCol w:w="1068"/>
        <w:gridCol w:w="270"/>
        <w:gridCol w:w="1080"/>
        <w:gridCol w:w="270"/>
        <w:gridCol w:w="1172"/>
      </w:tblGrid>
      <w:tr w:rsidR="004A3739" w:rsidRPr="000F627C" w14:paraId="662FCD68" w14:textId="77777777" w:rsidTr="0010665C">
        <w:trPr>
          <w:trHeight w:val="379"/>
        </w:trPr>
        <w:tc>
          <w:tcPr>
            <w:tcW w:w="4137" w:type="dxa"/>
            <w:vAlign w:val="bottom"/>
          </w:tcPr>
          <w:p w14:paraId="0725D1CE" w14:textId="10819AE7" w:rsidR="004A3739" w:rsidRPr="000F627C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3" w:type="dxa"/>
            <w:gridSpan w:val="7"/>
            <w:shd w:val="clear" w:color="auto" w:fill="auto"/>
            <w:vAlign w:val="bottom"/>
          </w:tcPr>
          <w:p w14:paraId="50EE6F47" w14:textId="77777777" w:rsidR="004A3739" w:rsidRPr="000F627C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62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0F62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4A3739" w:rsidRPr="000F627C" w14:paraId="57427845" w14:textId="77777777" w:rsidTr="0010665C">
        <w:trPr>
          <w:trHeight w:val="733"/>
        </w:trPr>
        <w:tc>
          <w:tcPr>
            <w:tcW w:w="4137" w:type="dxa"/>
            <w:shd w:val="clear" w:color="auto" w:fill="auto"/>
            <w:vAlign w:val="bottom"/>
          </w:tcPr>
          <w:p w14:paraId="52E80E15" w14:textId="77777777" w:rsidR="004A3739" w:rsidRPr="000F627C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F627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1183" w:type="dxa"/>
            <w:vAlign w:val="bottom"/>
          </w:tcPr>
          <w:p w14:paraId="2B712CC6" w14:textId="77777777" w:rsidR="004A3739" w:rsidRPr="000F627C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62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FCF660C" w14:textId="18A02038" w:rsidR="004A3739" w:rsidRPr="000F627C" w:rsidRDefault="00291890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A3739" w:rsidRPr="000F627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0" w:type="dxa"/>
            <w:vAlign w:val="bottom"/>
          </w:tcPr>
          <w:p w14:paraId="428AA417" w14:textId="77777777" w:rsidR="004A3739" w:rsidRPr="000F627C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5BC5D601" w14:textId="77777777" w:rsidR="004A3739" w:rsidRPr="000F627C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627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4FAFC16C" w14:textId="77777777" w:rsidR="004A3739" w:rsidRPr="000F627C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9C3D01" w14:textId="77777777" w:rsidR="004A3739" w:rsidRPr="000F627C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627C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18DD1101" w14:textId="77777777" w:rsidR="004A3739" w:rsidRPr="000F627C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3E20B55" w14:textId="77777777" w:rsidR="004A3739" w:rsidRPr="000F627C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62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1D9B005" w14:textId="7ADEC6BE" w:rsidR="004A3739" w:rsidRPr="000F627C" w:rsidRDefault="00707376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31</w:t>
            </w:r>
            <w:r w:rsidR="0010732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0732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</w:tr>
      <w:tr w:rsidR="004A3739" w:rsidRPr="000F627C" w14:paraId="5E547CD7" w14:textId="77777777" w:rsidTr="0010665C">
        <w:trPr>
          <w:trHeight w:hRule="exact" w:val="404"/>
        </w:trPr>
        <w:tc>
          <w:tcPr>
            <w:tcW w:w="4137" w:type="dxa"/>
          </w:tcPr>
          <w:p w14:paraId="2C0CE1B5" w14:textId="77777777" w:rsidR="004A3739" w:rsidRPr="000F627C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13" w:type="dxa"/>
            <w:gridSpan w:val="7"/>
          </w:tcPr>
          <w:p w14:paraId="053BB326" w14:textId="77777777" w:rsidR="004A3739" w:rsidRPr="000F627C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F62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0F627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0F62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A3739" w:rsidRPr="000F627C" w14:paraId="1AA4D5D2" w14:textId="77777777" w:rsidTr="0010665C">
        <w:trPr>
          <w:trHeight w:hRule="exact" w:val="404"/>
        </w:trPr>
        <w:tc>
          <w:tcPr>
            <w:tcW w:w="4137" w:type="dxa"/>
          </w:tcPr>
          <w:p w14:paraId="6A461B3F" w14:textId="6D028EBB" w:rsidR="004A3739" w:rsidRPr="000F627C" w:rsidRDefault="00707376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2566</w:t>
            </w:r>
          </w:p>
        </w:tc>
        <w:tc>
          <w:tcPr>
            <w:tcW w:w="5313" w:type="dxa"/>
            <w:gridSpan w:val="7"/>
          </w:tcPr>
          <w:p w14:paraId="1E90233E" w14:textId="77777777" w:rsidR="004A3739" w:rsidRPr="000F627C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A87D36" w:rsidRPr="000F627C" w14:paraId="5D128DE7" w14:textId="77777777" w:rsidTr="00CE7594">
        <w:trPr>
          <w:trHeight w:val="367"/>
        </w:trPr>
        <w:tc>
          <w:tcPr>
            <w:tcW w:w="4137" w:type="dxa"/>
            <w:vAlign w:val="bottom"/>
          </w:tcPr>
          <w:p w14:paraId="40AB9A07" w14:textId="21B99DB4" w:rsidR="00A87D36" w:rsidRPr="000F627C" w:rsidRDefault="00A87D36" w:rsidP="00A8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3A51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83" w:type="dxa"/>
            <w:vAlign w:val="bottom"/>
          </w:tcPr>
          <w:p w14:paraId="1240D5FD" w14:textId="1A14E5EE" w:rsidR="00A87D36" w:rsidRPr="000F627C" w:rsidRDefault="00707376" w:rsidP="00A8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90</w:t>
            </w:r>
            <w:r w:rsidR="00A87D3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000</w:t>
            </w:r>
          </w:p>
        </w:tc>
        <w:tc>
          <w:tcPr>
            <w:tcW w:w="270" w:type="dxa"/>
            <w:vAlign w:val="bottom"/>
          </w:tcPr>
          <w:p w14:paraId="5C5DFD69" w14:textId="77777777" w:rsidR="00A87D36" w:rsidRPr="000F627C" w:rsidRDefault="00A87D36" w:rsidP="00A8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1CCF8F52" w14:textId="04D642FF" w:rsidR="00A87D36" w:rsidRPr="000F627C" w:rsidRDefault="00A87D36" w:rsidP="00A8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1B9FF06" w14:textId="77777777" w:rsidR="00A87D36" w:rsidRPr="000F627C" w:rsidRDefault="00A87D36" w:rsidP="00A8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7978E6" w14:textId="45B2CD86" w:rsidR="00A87D36" w:rsidRPr="000F627C" w:rsidRDefault="00A87D36" w:rsidP="00A8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A1FE2BA" w14:textId="77777777" w:rsidR="00A87D36" w:rsidRPr="000F627C" w:rsidRDefault="00A87D36" w:rsidP="00A8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4449C4E0" w14:textId="5DC7E3A1" w:rsidR="00A87D36" w:rsidRPr="000F627C" w:rsidRDefault="00707376" w:rsidP="00A8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90</w:t>
            </w:r>
            <w:r w:rsidR="00A87D3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000</w:t>
            </w:r>
          </w:p>
        </w:tc>
      </w:tr>
      <w:tr w:rsidR="00A87D36" w:rsidRPr="000F627C" w14:paraId="530638B6" w14:textId="77777777" w:rsidTr="00CE7594">
        <w:trPr>
          <w:trHeight w:val="367"/>
        </w:trPr>
        <w:tc>
          <w:tcPr>
            <w:tcW w:w="4137" w:type="dxa"/>
          </w:tcPr>
          <w:p w14:paraId="2BDAD087" w14:textId="77777777" w:rsidR="00A87D36" w:rsidRPr="000F627C" w:rsidRDefault="00A87D36" w:rsidP="00A8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62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7E9D51" w14:textId="4276B0FE" w:rsidR="00A87D36" w:rsidRPr="000F627C" w:rsidRDefault="00707376" w:rsidP="00A8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90</w:t>
            </w:r>
            <w:r w:rsidR="00A87D3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000</w:t>
            </w:r>
          </w:p>
        </w:tc>
        <w:tc>
          <w:tcPr>
            <w:tcW w:w="270" w:type="dxa"/>
            <w:vAlign w:val="bottom"/>
          </w:tcPr>
          <w:p w14:paraId="0865F0D7" w14:textId="77777777" w:rsidR="00A87D36" w:rsidRPr="000F627C" w:rsidRDefault="00A87D36" w:rsidP="00A8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D5155D" w14:textId="2AD4EDC8" w:rsidR="00A87D36" w:rsidRPr="000F627C" w:rsidRDefault="00A87D36" w:rsidP="00A8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EA15F8A" w14:textId="77777777" w:rsidR="00A87D36" w:rsidRPr="000F627C" w:rsidRDefault="00A87D36" w:rsidP="00A8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DAE0EF" w14:textId="77836C89" w:rsidR="00A87D36" w:rsidRPr="000F627C" w:rsidRDefault="00A87D36" w:rsidP="00A8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AF42CAE" w14:textId="77777777" w:rsidR="00A87D36" w:rsidRPr="000F627C" w:rsidRDefault="00A87D36" w:rsidP="00A8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62F2B7" w14:textId="6C9DDF3F" w:rsidR="00A87D36" w:rsidRPr="000F627C" w:rsidRDefault="00707376" w:rsidP="00A8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90</w:t>
            </w:r>
            <w:r w:rsidR="00A87D3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000</w:t>
            </w:r>
          </w:p>
        </w:tc>
      </w:tr>
      <w:bookmarkEnd w:id="2"/>
    </w:tbl>
    <w:p w14:paraId="30BA7CFA" w14:textId="77777777" w:rsidR="004A3739" w:rsidRPr="006024BC" w:rsidRDefault="004A3739" w:rsidP="004A37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20"/>
          <w:szCs w:val="20"/>
        </w:rPr>
      </w:pPr>
    </w:p>
    <w:p w14:paraId="4B7B6684" w14:textId="79345A3B" w:rsidR="002F462F" w:rsidRDefault="0075114C" w:rsidP="00803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327851">
        <w:rPr>
          <w:rFonts w:ascii="Angsana New" w:hAnsi="Angsana New" w:cs="Angsana New"/>
          <w:spacing w:val="2"/>
          <w:sz w:val="30"/>
          <w:szCs w:val="30"/>
          <w:cs/>
        </w:rPr>
        <w:t xml:space="preserve">ณ วันที่ </w:t>
      </w:r>
      <w:r w:rsidR="006024BC">
        <w:rPr>
          <w:rFonts w:ascii="Angsana New" w:hAnsi="Angsana New" w:cs="Angsana New"/>
          <w:spacing w:val="2"/>
          <w:sz w:val="30"/>
          <w:szCs w:val="30"/>
        </w:rPr>
        <w:t>31</w:t>
      </w:r>
      <w:r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="0010732F">
        <w:rPr>
          <w:rFonts w:ascii="Angsana New" w:hAnsi="Angsana New" w:cs="Angsana New" w:hint="cs"/>
          <w:spacing w:val="2"/>
          <w:sz w:val="30"/>
          <w:szCs w:val="30"/>
          <w:cs/>
        </w:rPr>
        <w:t>มีนาคม</w:t>
      </w:r>
      <w:r w:rsidRPr="00327851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6024BC">
        <w:rPr>
          <w:rFonts w:ascii="Angsana New" w:hAnsi="Angsana New" w:cs="Angsana New"/>
          <w:spacing w:val="2"/>
          <w:sz w:val="30"/>
          <w:szCs w:val="30"/>
        </w:rPr>
        <w:t>2566</w:t>
      </w:r>
      <w:r w:rsidRPr="00327851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327851">
        <w:rPr>
          <w:rFonts w:ascii="Angsana New" w:hAnsi="Angsana New" w:cs="Angsana New"/>
          <w:spacing w:val="2"/>
          <w:sz w:val="30"/>
          <w:szCs w:val="30"/>
          <w:cs/>
        </w:rPr>
        <w:t>เงินให้กู้ยืมร</w:t>
      </w:r>
      <w:r w:rsidRPr="00DE19EF">
        <w:rPr>
          <w:rFonts w:ascii="Angsana New" w:hAnsi="Angsana New" w:cs="Angsana New"/>
          <w:spacing w:val="2"/>
          <w:sz w:val="30"/>
          <w:szCs w:val="30"/>
          <w:cs/>
        </w:rPr>
        <w:t>ะยะ</w:t>
      </w:r>
      <w:r w:rsidRPr="00DE19EF">
        <w:rPr>
          <w:rFonts w:ascii="Angsana New" w:hAnsi="Angsana New" w:cs="Angsana New" w:hint="cs"/>
          <w:spacing w:val="2"/>
          <w:sz w:val="30"/>
          <w:szCs w:val="30"/>
          <w:cs/>
        </w:rPr>
        <w:t>ยาว</w:t>
      </w:r>
      <w:r w:rsidRPr="00DE19EF">
        <w:rPr>
          <w:rFonts w:ascii="Angsana New" w:hAnsi="Angsana New" w:cs="Angsana New"/>
          <w:spacing w:val="2"/>
          <w:sz w:val="30"/>
          <w:szCs w:val="30"/>
          <w:cs/>
        </w:rPr>
        <w:t>แก่</w:t>
      </w:r>
      <w:r w:rsidR="00C80E9A" w:rsidRPr="00DE19EF">
        <w:rPr>
          <w:rFonts w:ascii="Angsana New" w:hAnsi="Angsana New" w:cs="Angsana New" w:hint="cs"/>
          <w:spacing w:val="2"/>
          <w:sz w:val="30"/>
          <w:szCs w:val="30"/>
          <w:cs/>
        </w:rPr>
        <w:t>การร่วมค้า</w:t>
      </w:r>
      <w:r w:rsidRPr="00DE19EF">
        <w:rPr>
          <w:rFonts w:ascii="Angsana New" w:hAnsi="Angsana New" w:cs="Angsana New" w:hint="cs"/>
          <w:spacing w:val="2"/>
          <w:sz w:val="30"/>
          <w:szCs w:val="30"/>
          <w:cs/>
        </w:rPr>
        <w:t>แห่งหนึ่ง</w:t>
      </w:r>
      <w:r w:rsidRPr="00327851">
        <w:rPr>
          <w:rFonts w:ascii="Angsana New" w:hAnsi="Angsana New" w:cs="Angsana New" w:hint="cs"/>
          <w:spacing w:val="2"/>
          <w:sz w:val="30"/>
          <w:szCs w:val="30"/>
          <w:cs/>
        </w:rPr>
        <w:t xml:space="preserve"> (บริษัท ไทยฟู้ดส์</w:t>
      </w:r>
      <w:r w:rsidR="00DE19EF">
        <w:rPr>
          <w:rFonts w:ascii="Angsana New" w:hAnsi="Angsana New" w:cs="Angsana New" w:hint="cs"/>
          <w:spacing w:val="2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pacing w:val="2"/>
          <w:sz w:val="30"/>
          <w:szCs w:val="30"/>
          <w:cs/>
        </w:rPr>
        <w:t>นิวเคลียส จีเนติกส์</w:t>
      </w:r>
      <w:r w:rsidRPr="00327851">
        <w:rPr>
          <w:rFonts w:ascii="Angsana New" w:hAnsi="Angsana New" w:cs="Angsana New" w:hint="cs"/>
          <w:spacing w:val="2"/>
          <w:sz w:val="30"/>
          <w:szCs w:val="30"/>
          <w:cs/>
        </w:rPr>
        <w:t xml:space="preserve"> จำกัด)</w:t>
      </w:r>
      <w:r w:rsidRPr="00327851">
        <w:rPr>
          <w:rFonts w:ascii="Angsana New" w:hAnsi="Angsana New" w:cs="Angsana New"/>
          <w:spacing w:val="2"/>
          <w:sz w:val="30"/>
          <w:szCs w:val="30"/>
          <w:cs/>
        </w:rPr>
        <w:t xml:space="preserve"> เป็นเงิน</w:t>
      </w:r>
      <w:r w:rsidRPr="00C60284">
        <w:rPr>
          <w:rFonts w:ascii="Angsana New" w:hAnsi="Angsana New" w:cs="Angsana New"/>
          <w:spacing w:val="-2"/>
          <w:sz w:val="30"/>
          <w:szCs w:val="30"/>
          <w:cs/>
        </w:rPr>
        <w:t>ให้กู้ยืมประเภท</w:t>
      </w:r>
      <w:r w:rsidRPr="00C60284">
        <w:rPr>
          <w:rFonts w:ascii="Angsana New" w:hAnsi="Angsana New" w:cs="Angsana New" w:hint="cs"/>
          <w:spacing w:val="-2"/>
          <w:sz w:val="30"/>
          <w:szCs w:val="30"/>
          <w:cs/>
        </w:rPr>
        <w:t>ไม่</w:t>
      </w:r>
      <w:r w:rsidRPr="00C60284">
        <w:rPr>
          <w:rFonts w:ascii="Angsana New" w:hAnsi="Angsana New" w:cs="Angsana New"/>
          <w:spacing w:val="-2"/>
          <w:sz w:val="30"/>
          <w:szCs w:val="30"/>
          <w:cs/>
        </w:rPr>
        <w:t>มีหลักประกัน</w:t>
      </w:r>
      <w:r w:rsidRPr="00C6028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C60284">
        <w:rPr>
          <w:rFonts w:ascii="Angsana New" w:hAnsi="Angsana New" w:cs="Angsana New" w:hint="cs"/>
          <w:spacing w:val="-2"/>
          <w:sz w:val="30"/>
          <w:szCs w:val="30"/>
          <w:cs/>
        </w:rPr>
        <w:t>สำหรับเงิน</w:t>
      </w:r>
      <w:r w:rsidRPr="00C60284">
        <w:rPr>
          <w:rFonts w:ascii="Angsana New" w:hAnsi="Angsana New" w:cs="Angsana New" w:hint="cs"/>
          <w:sz w:val="30"/>
          <w:szCs w:val="30"/>
          <w:cs/>
        </w:rPr>
        <w:t xml:space="preserve">ต้นจำนวน </w:t>
      </w:r>
      <w:r w:rsidR="00291890">
        <w:rPr>
          <w:rFonts w:ascii="Angsana New" w:hAnsi="Angsana New" w:cs="Angsana New"/>
          <w:spacing w:val="-2"/>
          <w:sz w:val="30"/>
          <w:szCs w:val="30"/>
        </w:rPr>
        <w:t>90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C60284">
        <w:rPr>
          <w:rFonts w:ascii="Angsana New" w:hAnsi="Angsana New" w:cs="Angsana New" w:hint="cs"/>
          <w:sz w:val="30"/>
          <w:szCs w:val="30"/>
          <w:cs/>
        </w:rPr>
        <w:t>ล้านบาท เงินต้นของเงินให้กู้ยืมนี้มีกำหนด</w:t>
      </w:r>
      <w:r w:rsidR="00291890">
        <w:rPr>
          <w:rFonts w:ascii="Angsana New" w:hAnsi="Angsana New" w:cs="Angsana New"/>
          <w:sz w:val="30"/>
          <w:szCs w:val="30"/>
        </w:rPr>
        <w:br/>
      </w:r>
      <w:r w:rsidRPr="00C60284">
        <w:rPr>
          <w:rFonts w:ascii="Angsana New" w:hAnsi="Angsana New" w:cs="Angsana New" w:hint="cs"/>
          <w:sz w:val="30"/>
          <w:szCs w:val="30"/>
          <w:cs/>
        </w:rPr>
        <w:t>รับชำระคืน</w:t>
      </w:r>
      <w:r w:rsidR="006D1980" w:rsidRPr="008D2C08">
        <w:rPr>
          <w:rFonts w:ascii="Angsana New" w:hAnsi="Angsana New" w:cs="Angsana New" w:hint="cs"/>
          <w:sz w:val="30"/>
          <w:szCs w:val="30"/>
          <w:cs/>
        </w:rPr>
        <w:t>ทุก</w:t>
      </w:r>
      <w:r w:rsidR="008D2C08" w:rsidRPr="008D2C08">
        <w:rPr>
          <w:rFonts w:ascii="Angsana New" w:hAnsi="Angsana New" w:cs="Angsana New" w:hint="cs"/>
          <w:sz w:val="30"/>
          <w:szCs w:val="30"/>
          <w:cs/>
        </w:rPr>
        <w:t xml:space="preserve">ๆ </w:t>
      </w:r>
      <w:r w:rsidR="00B35111">
        <w:rPr>
          <w:rFonts w:ascii="Angsana New" w:hAnsi="Angsana New" w:cs="Angsana New" w:hint="cs"/>
          <w:sz w:val="30"/>
          <w:szCs w:val="30"/>
          <w:cs/>
        </w:rPr>
        <w:t>ไตรมาส</w:t>
      </w:r>
      <w:r w:rsidR="008D2C0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565AC">
        <w:rPr>
          <w:rFonts w:ascii="Angsana New" w:hAnsi="Angsana New" w:cs="Angsana New" w:hint="cs"/>
          <w:sz w:val="30"/>
          <w:szCs w:val="30"/>
          <w:cs/>
        </w:rPr>
        <w:t xml:space="preserve">เริ่มตั้งแต่เดือนกันยายน </w:t>
      </w:r>
      <w:r w:rsidR="000565AC">
        <w:rPr>
          <w:rFonts w:ascii="Angsana New" w:hAnsi="Angsana New" w:cs="Angsana New"/>
          <w:sz w:val="30"/>
          <w:szCs w:val="30"/>
        </w:rPr>
        <w:t xml:space="preserve">2566 </w:t>
      </w:r>
      <w:r w:rsidR="008D2C08">
        <w:rPr>
          <w:rFonts w:ascii="Angsana New" w:hAnsi="Angsana New" w:cs="Angsana New" w:hint="cs"/>
          <w:sz w:val="30"/>
          <w:szCs w:val="30"/>
          <w:cs/>
        </w:rPr>
        <w:t>จนถึง</w:t>
      </w:r>
      <w:r w:rsidR="008D2C08" w:rsidRPr="008D2C08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B35111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8D2C08" w:rsidRPr="008D2C0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91890">
        <w:rPr>
          <w:rFonts w:ascii="Angsana New" w:hAnsi="Angsana New" w:cs="Angsana New"/>
          <w:spacing w:val="-2"/>
          <w:sz w:val="30"/>
          <w:szCs w:val="30"/>
        </w:rPr>
        <w:t>2570</w:t>
      </w:r>
      <w:r w:rsidR="008032E9" w:rsidRPr="008D2C0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D2C08">
        <w:rPr>
          <w:rFonts w:ascii="Angsana New" w:hAnsi="Angsana New" w:cs="Angsana New" w:hint="cs"/>
          <w:spacing w:val="8"/>
          <w:sz w:val="30"/>
          <w:szCs w:val="30"/>
          <w:cs/>
        </w:rPr>
        <w:t>เงินใ</w:t>
      </w:r>
      <w:r>
        <w:rPr>
          <w:rFonts w:ascii="Angsana New" w:hAnsi="Angsana New" w:cs="Angsana New" w:hint="cs"/>
          <w:spacing w:val="8"/>
          <w:sz w:val="30"/>
          <w:szCs w:val="30"/>
          <w:cs/>
        </w:rPr>
        <w:t>ห้</w:t>
      </w:r>
      <w:r w:rsidRPr="00C60284">
        <w:rPr>
          <w:rFonts w:ascii="Angsana New" w:hAnsi="Angsana New" w:cs="Angsana New" w:hint="cs"/>
          <w:spacing w:val="8"/>
          <w:sz w:val="30"/>
          <w:szCs w:val="30"/>
          <w:cs/>
        </w:rPr>
        <w:t>กู้ยืมดังกล่าว</w:t>
      </w:r>
      <w:r w:rsidRPr="00C60284">
        <w:rPr>
          <w:rFonts w:ascii="Angsana New" w:hAnsi="Angsana New" w:cs="Angsana New"/>
          <w:spacing w:val="8"/>
          <w:sz w:val="30"/>
          <w:szCs w:val="30"/>
          <w:cs/>
        </w:rPr>
        <w:t>มีอัตราดอกเบี้</w:t>
      </w:r>
      <w:r w:rsidRPr="00C60284">
        <w:rPr>
          <w:rFonts w:ascii="Angsana New" w:hAnsi="Angsana New" w:cs="Angsana New" w:hint="cs"/>
          <w:spacing w:val="8"/>
          <w:sz w:val="30"/>
          <w:szCs w:val="30"/>
          <w:cs/>
        </w:rPr>
        <w:t>ย</w:t>
      </w:r>
      <w:r w:rsidRPr="00C60284">
        <w:rPr>
          <w:rFonts w:ascii="Angsana New" w:hAnsi="Angsana New" w:cs="Angsana New"/>
          <w:spacing w:val="8"/>
          <w:sz w:val="30"/>
          <w:szCs w:val="30"/>
          <w:cs/>
        </w:rPr>
        <w:t>ร้อยล</w:t>
      </w:r>
      <w:r>
        <w:rPr>
          <w:rFonts w:ascii="Angsana New" w:hAnsi="Angsana New" w:cs="Angsana New" w:hint="cs"/>
          <w:spacing w:val="8"/>
          <w:sz w:val="30"/>
          <w:szCs w:val="30"/>
          <w:cs/>
        </w:rPr>
        <w:t>ะ</w:t>
      </w:r>
      <w:r w:rsidR="00FC36A9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="00291890">
        <w:rPr>
          <w:rFonts w:ascii="Angsana New" w:hAnsi="Angsana New" w:cs="Angsana New"/>
          <w:spacing w:val="-2"/>
          <w:sz w:val="30"/>
          <w:szCs w:val="30"/>
        </w:rPr>
        <w:t>6</w:t>
      </w:r>
      <w:r w:rsidR="003C552A">
        <w:rPr>
          <w:rFonts w:ascii="Angsana New" w:hAnsi="Angsana New" w:cs="Angsana New"/>
          <w:spacing w:val="-2"/>
          <w:sz w:val="30"/>
          <w:szCs w:val="30"/>
        </w:rPr>
        <w:t>.</w:t>
      </w:r>
      <w:r w:rsidR="00707376">
        <w:rPr>
          <w:rFonts w:ascii="Angsana New" w:hAnsi="Angsana New" w:cs="Angsana New"/>
          <w:spacing w:val="-2"/>
          <w:sz w:val="30"/>
          <w:szCs w:val="30"/>
          <w:cs/>
        </w:rPr>
        <w:t>50</w:t>
      </w:r>
      <w:r>
        <w:rPr>
          <w:rFonts w:ascii="Angsana New" w:hAnsi="Angsana New" w:cs="Angsana New"/>
          <w:spacing w:val="-2"/>
          <w:sz w:val="30"/>
          <w:szCs w:val="30"/>
        </w:rPr>
        <w:t xml:space="preserve">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ต่อปี</w:t>
      </w:r>
      <w:bookmarkEnd w:id="3"/>
      <w:r w:rsidR="00A67D5A">
        <w:rPr>
          <w:rFonts w:ascii="Angsana New" w:hAnsi="Angsana New" w:cs="Angsana New"/>
          <w:spacing w:val="-2"/>
          <w:sz w:val="30"/>
          <w:szCs w:val="30"/>
        </w:rPr>
        <w:t xml:space="preserve"> </w:t>
      </w:r>
    </w:p>
    <w:p w14:paraId="2A70E058" w14:textId="31D45F94" w:rsidR="00C423B2" w:rsidRPr="006024BC" w:rsidRDefault="00D65D85" w:rsidP="00D65D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-2"/>
          <w:sz w:val="20"/>
          <w:szCs w:val="20"/>
          <w:cs/>
        </w:rPr>
      </w:pPr>
      <w:r>
        <w:rPr>
          <w:rFonts w:ascii="Angsana New" w:hAnsi="Angsana New" w:cs="Angsana New"/>
          <w:spacing w:val="-2"/>
          <w:sz w:val="20"/>
          <w:szCs w:val="20"/>
        </w:rPr>
        <w:br w:type="page"/>
      </w:r>
    </w:p>
    <w:tbl>
      <w:tblPr>
        <w:tblW w:w="945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1"/>
        <w:gridCol w:w="1152"/>
        <w:gridCol w:w="287"/>
        <w:gridCol w:w="1090"/>
        <w:gridCol w:w="287"/>
        <w:gridCol w:w="1063"/>
        <w:gridCol w:w="287"/>
        <w:gridCol w:w="1159"/>
      </w:tblGrid>
      <w:tr w:rsidR="009E204D" w:rsidRPr="00C60284" w14:paraId="6ADA7319" w14:textId="77777777" w:rsidTr="000746CC">
        <w:trPr>
          <w:trHeight w:val="413"/>
          <w:tblHeader/>
        </w:trPr>
        <w:tc>
          <w:tcPr>
            <w:tcW w:w="4131" w:type="dxa"/>
            <w:vAlign w:val="bottom"/>
          </w:tcPr>
          <w:p w14:paraId="394EE490" w14:textId="77777777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25" w:type="dxa"/>
            <w:gridSpan w:val="7"/>
            <w:shd w:val="clear" w:color="auto" w:fill="auto"/>
            <w:vAlign w:val="bottom"/>
          </w:tcPr>
          <w:p w14:paraId="22A33950" w14:textId="77777777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02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C6028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E204D" w:rsidRPr="00C60284" w14:paraId="69548090" w14:textId="77777777" w:rsidTr="000746CC">
        <w:trPr>
          <w:trHeight w:val="816"/>
          <w:tblHeader/>
        </w:trPr>
        <w:tc>
          <w:tcPr>
            <w:tcW w:w="4131" w:type="dxa"/>
            <w:shd w:val="clear" w:color="auto" w:fill="auto"/>
            <w:vAlign w:val="bottom"/>
          </w:tcPr>
          <w:p w14:paraId="597E7965" w14:textId="0CD598BC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6028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152" w:type="dxa"/>
            <w:vAlign w:val="bottom"/>
          </w:tcPr>
          <w:p w14:paraId="64040682" w14:textId="77777777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02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97A9BDF" w14:textId="0E7055B1" w:rsidR="009E204D" w:rsidRPr="00C60284" w:rsidRDefault="00291890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E204D" w:rsidRPr="00C6028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87" w:type="dxa"/>
            <w:vAlign w:val="bottom"/>
          </w:tcPr>
          <w:p w14:paraId="3FBA6A0B" w14:textId="77777777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6D82EC07" w14:textId="77777777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028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7" w:type="dxa"/>
            <w:vAlign w:val="bottom"/>
          </w:tcPr>
          <w:p w14:paraId="52A5C60C" w14:textId="77777777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3CAB9DCA" w14:textId="77777777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0284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87" w:type="dxa"/>
            <w:vAlign w:val="bottom"/>
          </w:tcPr>
          <w:p w14:paraId="1ED129A6" w14:textId="77777777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593781EC" w14:textId="77777777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02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180128D" w14:textId="0DE89A08" w:rsidR="009E204D" w:rsidRPr="00C60284" w:rsidRDefault="00707376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31</w:t>
            </w:r>
            <w:r w:rsidR="00386C9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0732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</w:tr>
      <w:tr w:rsidR="009E204D" w:rsidRPr="00C60284" w14:paraId="131588C0" w14:textId="77777777" w:rsidTr="000746CC">
        <w:trPr>
          <w:trHeight w:hRule="exact" w:val="414"/>
          <w:tblHeader/>
        </w:trPr>
        <w:tc>
          <w:tcPr>
            <w:tcW w:w="4131" w:type="dxa"/>
          </w:tcPr>
          <w:p w14:paraId="69D5103E" w14:textId="77777777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5" w:type="dxa"/>
            <w:gridSpan w:val="7"/>
          </w:tcPr>
          <w:p w14:paraId="2DDD04FF" w14:textId="77777777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602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C6028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C602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E204D" w:rsidRPr="00C60284" w14:paraId="29A3FD8B" w14:textId="77777777" w:rsidTr="000746CC">
        <w:trPr>
          <w:trHeight w:hRule="exact" w:val="414"/>
        </w:trPr>
        <w:tc>
          <w:tcPr>
            <w:tcW w:w="4131" w:type="dxa"/>
          </w:tcPr>
          <w:p w14:paraId="3C2BE69F" w14:textId="2655229E" w:rsidR="009E204D" w:rsidRPr="00C60284" w:rsidRDefault="00707376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6</w:t>
            </w:r>
          </w:p>
        </w:tc>
        <w:tc>
          <w:tcPr>
            <w:tcW w:w="5325" w:type="dxa"/>
            <w:gridSpan w:val="7"/>
          </w:tcPr>
          <w:p w14:paraId="7B3B366D" w14:textId="77777777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0E1ACE" w:rsidRPr="00C60284" w14:paraId="6ADE1647" w14:textId="77777777" w:rsidTr="00182462">
        <w:trPr>
          <w:trHeight w:val="401"/>
        </w:trPr>
        <w:tc>
          <w:tcPr>
            <w:tcW w:w="4131" w:type="dxa"/>
            <w:vAlign w:val="bottom"/>
          </w:tcPr>
          <w:p w14:paraId="13428069" w14:textId="7FBF55E4" w:rsidR="000E1ACE" w:rsidRPr="00C60284" w:rsidRDefault="000E1ACE" w:rsidP="000E1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944F77C" w14:textId="77BD3D31" w:rsidR="000E1ACE" w:rsidRPr="0090326F" w:rsidRDefault="00707376" w:rsidP="00903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="00F96C0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000</w:t>
            </w:r>
            <w:r w:rsidR="00F96C0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000</w:t>
            </w:r>
          </w:p>
        </w:tc>
        <w:tc>
          <w:tcPr>
            <w:tcW w:w="287" w:type="dxa"/>
          </w:tcPr>
          <w:p w14:paraId="65D74ADA" w14:textId="77777777" w:rsidR="000E1ACE" w:rsidRPr="00C60284" w:rsidRDefault="000E1ACE" w:rsidP="000E1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14:paraId="0F5F8250" w14:textId="42FEDA1C" w:rsidR="000E1ACE" w:rsidRPr="00C60284" w:rsidRDefault="009D534F" w:rsidP="000E1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7" w:type="dxa"/>
          </w:tcPr>
          <w:p w14:paraId="5E16E6DE" w14:textId="77777777" w:rsidR="000E1ACE" w:rsidRPr="00C60284" w:rsidRDefault="000E1ACE" w:rsidP="000E1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2FA3A825" w14:textId="13CD093A" w:rsidR="000E1ACE" w:rsidRPr="00C60284" w:rsidRDefault="009D534F" w:rsidP="000E1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7" w:type="dxa"/>
          </w:tcPr>
          <w:p w14:paraId="34765095" w14:textId="77777777" w:rsidR="000E1ACE" w:rsidRPr="00C60284" w:rsidRDefault="000E1ACE" w:rsidP="000E1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39FE465C" w14:textId="4DB0A764" w:rsidR="000E1ACE" w:rsidRPr="00C60284" w:rsidRDefault="00707376" w:rsidP="000E1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="009D53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000</w:t>
            </w:r>
            <w:r w:rsidR="009D53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000</w:t>
            </w:r>
          </w:p>
        </w:tc>
      </w:tr>
      <w:tr w:rsidR="000E1ACE" w:rsidRPr="00C60284" w14:paraId="061C5BA7" w14:textId="77777777" w:rsidTr="00182462">
        <w:trPr>
          <w:trHeight w:val="413"/>
        </w:trPr>
        <w:tc>
          <w:tcPr>
            <w:tcW w:w="4131" w:type="dxa"/>
          </w:tcPr>
          <w:p w14:paraId="6509A058" w14:textId="42C94F1C" w:rsidR="000E1ACE" w:rsidRPr="00C60284" w:rsidRDefault="000E1ACE" w:rsidP="000E1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59483B" w14:textId="182F9FE1" w:rsidR="000E1ACE" w:rsidRPr="00E03D3A" w:rsidRDefault="00707376" w:rsidP="00903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</w:t>
            </w:r>
            <w:r w:rsidR="00F66E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000</w:t>
            </w:r>
            <w:r w:rsidR="00F66E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000</w:t>
            </w:r>
          </w:p>
        </w:tc>
        <w:tc>
          <w:tcPr>
            <w:tcW w:w="287" w:type="dxa"/>
          </w:tcPr>
          <w:p w14:paraId="2534C75E" w14:textId="77777777" w:rsidR="000E1ACE" w:rsidRPr="00E03D3A" w:rsidRDefault="000E1ACE" w:rsidP="000E1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</w:tcPr>
          <w:p w14:paraId="74D12302" w14:textId="46022FA0" w:rsidR="000E1ACE" w:rsidRPr="00E03D3A" w:rsidRDefault="009D534F" w:rsidP="000E1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7" w:type="dxa"/>
          </w:tcPr>
          <w:p w14:paraId="1638F6F8" w14:textId="77777777" w:rsidR="000E1ACE" w:rsidRPr="00E03D3A" w:rsidRDefault="000E1ACE" w:rsidP="000E1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</w:tcPr>
          <w:p w14:paraId="226749A8" w14:textId="5CE9E397" w:rsidR="000E1ACE" w:rsidRPr="00E03D3A" w:rsidRDefault="009D534F" w:rsidP="000E1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7" w:type="dxa"/>
          </w:tcPr>
          <w:p w14:paraId="6F818965" w14:textId="77777777" w:rsidR="000E1ACE" w:rsidRPr="00E03D3A" w:rsidRDefault="000E1ACE" w:rsidP="000E1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80DFF3" w14:textId="5BBC56D7" w:rsidR="000E1ACE" w:rsidRPr="00E03D3A" w:rsidRDefault="00707376" w:rsidP="000E1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</w:t>
            </w:r>
            <w:r w:rsidR="009D53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000</w:t>
            </w:r>
            <w:r w:rsidR="009D53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000</w:t>
            </w:r>
          </w:p>
        </w:tc>
      </w:tr>
    </w:tbl>
    <w:p w14:paraId="70935B4C" w14:textId="77777777" w:rsidR="00C423B2" w:rsidRDefault="00C423B2" w:rsidP="00D80E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2"/>
          <w:sz w:val="30"/>
          <w:szCs w:val="30"/>
        </w:rPr>
      </w:pPr>
    </w:p>
    <w:p w14:paraId="43EEEED9" w14:textId="78A4928A" w:rsidR="00D80E9C" w:rsidRDefault="00D80E9C" w:rsidP="00D80E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27851">
        <w:rPr>
          <w:rFonts w:ascii="Angsana New" w:hAnsi="Angsana New" w:cs="Angsana New"/>
          <w:spacing w:val="2"/>
          <w:sz w:val="30"/>
          <w:szCs w:val="30"/>
          <w:cs/>
        </w:rPr>
        <w:t xml:space="preserve">ณ วันที่ </w:t>
      </w:r>
      <w:r w:rsidR="00291890">
        <w:rPr>
          <w:rFonts w:ascii="Angsana New" w:hAnsi="Angsana New" w:cs="Angsana New"/>
          <w:spacing w:val="2"/>
          <w:sz w:val="30"/>
          <w:szCs w:val="30"/>
        </w:rPr>
        <w:t>31</w:t>
      </w:r>
      <w:r w:rsidR="0010732F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="0010732F">
        <w:rPr>
          <w:rFonts w:ascii="Angsana New" w:hAnsi="Angsana New" w:cs="Angsana New" w:hint="cs"/>
          <w:spacing w:val="2"/>
          <w:sz w:val="30"/>
          <w:szCs w:val="30"/>
          <w:cs/>
        </w:rPr>
        <w:t>มีนาคม</w:t>
      </w:r>
      <w:r w:rsidRPr="00327851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291890">
        <w:rPr>
          <w:rFonts w:ascii="Angsana New" w:hAnsi="Angsana New" w:cs="Angsana New"/>
          <w:spacing w:val="2"/>
          <w:sz w:val="30"/>
          <w:szCs w:val="30"/>
        </w:rPr>
        <w:t>2566</w:t>
      </w:r>
      <w:r w:rsidRPr="00327851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327851">
        <w:rPr>
          <w:rFonts w:ascii="Angsana New" w:hAnsi="Angsana New" w:cs="Angsana New"/>
          <w:spacing w:val="2"/>
          <w:sz w:val="30"/>
          <w:szCs w:val="30"/>
          <w:cs/>
        </w:rPr>
        <w:t>เงินให้กู้ยืมระยะ</w:t>
      </w:r>
      <w:r w:rsidRPr="00327851">
        <w:rPr>
          <w:rFonts w:ascii="Angsana New" w:hAnsi="Angsana New" w:cs="Angsana New" w:hint="cs"/>
          <w:spacing w:val="2"/>
          <w:sz w:val="30"/>
          <w:szCs w:val="30"/>
          <w:cs/>
        </w:rPr>
        <w:t>ยาว</w:t>
      </w:r>
      <w:r w:rsidRPr="00327851">
        <w:rPr>
          <w:rFonts w:ascii="Angsana New" w:hAnsi="Angsana New" w:cs="Angsana New"/>
          <w:spacing w:val="2"/>
          <w:sz w:val="30"/>
          <w:szCs w:val="30"/>
          <w:cs/>
        </w:rPr>
        <w:t>แก่บริษัท</w:t>
      </w:r>
      <w:r w:rsidRPr="00327851">
        <w:rPr>
          <w:rFonts w:ascii="Angsana New" w:hAnsi="Angsana New" w:cs="Angsana New" w:hint="cs"/>
          <w:spacing w:val="2"/>
          <w:sz w:val="30"/>
          <w:szCs w:val="30"/>
          <w:cs/>
        </w:rPr>
        <w:t>ย่อยแห่งหนึ่ง (บริษัท ไทย ฟู้ดส์ อาหารสัตว์ จำกัด)</w:t>
      </w:r>
      <w:r w:rsidRPr="00327851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291890">
        <w:rPr>
          <w:rFonts w:ascii="Angsana New" w:hAnsi="Angsana New" w:cs="Angsana New"/>
          <w:spacing w:val="2"/>
          <w:sz w:val="30"/>
          <w:szCs w:val="30"/>
        </w:rPr>
        <w:br/>
      </w:r>
      <w:r w:rsidRPr="00327851">
        <w:rPr>
          <w:rFonts w:ascii="Angsana New" w:hAnsi="Angsana New" w:cs="Angsana New"/>
          <w:spacing w:val="2"/>
          <w:sz w:val="30"/>
          <w:szCs w:val="30"/>
          <w:cs/>
        </w:rPr>
        <w:t>เป็นเงิน</w:t>
      </w:r>
      <w:r w:rsidRPr="00C60284">
        <w:rPr>
          <w:rFonts w:ascii="Angsana New" w:hAnsi="Angsana New" w:cs="Angsana New"/>
          <w:spacing w:val="-2"/>
          <w:sz w:val="30"/>
          <w:szCs w:val="30"/>
          <w:cs/>
        </w:rPr>
        <w:t>ให้กู้ยืมประเภท</w:t>
      </w:r>
      <w:r w:rsidRPr="00C60284">
        <w:rPr>
          <w:rFonts w:ascii="Angsana New" w:hAnsi="Angsana New" w:cs="Angsana New" w:hint="cs"/>
          <w:spacing w:val="-2"/>
          <w:sz w:val="30"/>
          <w:szCs w:val="30"/>
          <w:cs/>
        </w:rPr>
        <w:t>ไม่</w:t>
      </w:r>
      <w:r w:rsidRPr="00C60284">
        <w:rPr>
          <w:rFonts w:ascii="Angsana New" w:hAnsi="Angsana New" w:cs="Angsana New"/>
          <w:spacing w:val="-2"/>
          <w:sz w:val="30"/>
          <w:szCs w:val="30"/>
          <w:cs/>
        </w:rPr>
        <w:t>มีหลักประกัน</w:t>
      </w:r>
      <w:r w:rsidRPr="00C6028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C60284">
        <w:rPr>
          <w:rFonts w:ascii="Angsana New" w:hAnsi="Angsana New" w:cs="Angsana New" w:hint="cs"/>
          <w:spacing w:val="-2"/>
          <w:sz w:val="30"/>
          <w:szCs w:val="30"/>
          <w:cs/>
        </w:rPr>
        <w:t>สำหรับเงิน</w:t>
      </w:r>
      <w:r w:rsidRPr="00C60284">
        <w:rPr>
          <w:rFonts w:ascii="Angsana New" w:hAnsi="Angsana New" w:cs="Angsana New" w:hint="cs"/>
          <w:sz w:val="30"/>
          <w:szCs w:val="30"/>
          <w:cs/>
        </w:rPr>
        <w:t>ต้นจำนวน</w:t>
      </w:r>
      <w:r w:rsidR="000565AC">
        <w:rPr>
          <w:rFonts w:ascii="Angsana New" w:hAnsi="Angsana New" w:cs="Angsana New"/>
          <w:sz w:val="30"/>
          <w:szCs w:val="30"/>
        </w:rPr>
        <w:t xml:space="preserve"> </w:t>
      </w:r>
      <w:r w:rsidR="000565AC">
        <w:rPr>
          <w:rFonts w:ascii="Angsana New" w:hAnsi="Angsana New" w:cs="Angsana New"/>
          <w:spacing w:val="8"/>
          <w:sz w:val="30"/>
          <w:szCs w:val="30"/>
        </w:rPr>
        <w:t>3,000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C60284">
        <w:rPr>
          <w:rFonts w:ascii="Angsana New" w:hAnsi="Angsana New" w:cs="Angsana New" w:hint="cs"/>
          <w:sz w:val="30"/>
          <w:szCs w:val="30"/>
          <w:cs/>
        </w:rPr>
        <w:t>ล้านบาท เงินต้นของเงินให้กู้ยืมนี้มีกำหนด</w:t>
      </w:r>
      <w:r w:rsidR="00291890">
        <w:rPr>
          <w:rFonts w:ascii="Angsana New" w:hAnsi="Angsana New" w:cs="Angsana New"/>
          <w:sz w:val="30"/>
          <w:szCs w:val="30"/>
        </w:rPr>
        <w:br/>
      </w:r>
      <w:r w:rsidRPr="00C60284">
        <w:rPr>
          <w:rFonts w:ascii="Angsana New" w:hAnsi="Angsana New" w:cs="Angsana New" w:hint="cs"/>
          <w:sz w:val="30"/>
          <w:szCs w:val="30"/>
          <w:cs/>
        </w:rPr>
        <w:t xml:space="preserve">รับชำระคืนทั้งจำนวนในเดือนมกราคม </w:t>
      </w:r>
      <w:r w:rsidR="00291890">
        <w:rPr>
          <w:rFonts w:ascii="Angsana New" w:hAnsi="Angsana New" w:cs="Angsana New"/>
          <w:spacing w:val="-2"/>
          <w:sz w:val="30"/>
          <w:szCs w:val="30"/>
        </w:rPr>
        <w:t>2568</w:t>
      </w:r>
      <w:r w:rsidRPr="00C60284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="002E0909">
        <w:rPr>
          <w:rFonts w:ascii="Angsana New" w:hAnsi="Angsana New" w:cs="Angsana New" w:hint="cs"/>
          <w:spacing w:val="8"/>
          <w:sz w:val="30"/>
          <w:szCs w:val="30"/>
          <w:cs/>
        </w:rPr>
        <w:t>และเดือนพฤศจิกายน</w:t>
      </w:r>
      <w:r w:rsidR="002E0909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="00291890">
        <w:rPr>
          <w:rFonts w:ascii="Angsana New" w:hAnsi="Angsana New" w:cs="Angsana New"/>
          <w:spacing w:val="8"/>
          <w:sz w:val="30"/>
          <w:szCs w:val="30"/>
        </w:rPr>
        <w:t>2569</w:t>
      </w:r>
      <w:r w:rsidR="002E0909">
        <w:rPr>
          <w:rFonts w:ascii="Angsana New" w:hAnsi="Angsana New" w:cs="Angsana New" w:hint="cs"/>
          <w:spacing w:val="8"/>
          <w:sz w:val="30"/>
          <w:szCs w:val="30"/>
          <w:cs/>
        </w:rPr>
        <w:t xml:space="preserve"> </w:t>
      </w:r>
      <w:r w:rsidRPr="00C60284">
        <w:rPr>
          <w:rFonts w:ascii="Angsana New" w:hAnsi="Angsana New" w:cs="Angsana New" w:hint="cs"/>
          <w:spacing w:val="8"/>
          <w:sz w:val="30"/>
          <w:szCs w:val="30"/>
          <w:cs/>
        </w:rPr>
        <w:t>เงิน</w:t>
      </w:r>
      <w:r w:rsidR="002E0909">
        <w:rPr>
          <w:rFonts w:ascii="Angsana New" w:hAnsi="Angsana New" w:cs="Angsana New" w:hint="cs"/>
          <w:spacing w:val="8"/>
          <w:sz w:val="30"/>
          <w:szCs w:val="30"/>
          <w:cs/>
        </w:rPr>
        <w:t>ให้</w:t>
      </w:r>
      <w:r w:rsidRPr="00C60284">
        <w:rPr>
          <w:rFonts w:ascii="Angsana New" w:hAnsi="Angsana New" w:cs="Angsana New" w:hint="cs"/>
          <w:spacing w:val="8"/>
          <w:sz w:val="30"/>
          <w:szCs w:val="30"/>
          <w:cs/>
        </w:rPr>
        <w:t>กู้ยืมดังกล่าว</w:t>
      </w:r>
      <w:r w:rsidRPr="00C60284">
        <w:rPr>
          <w:rFonts w:ascii="Angsana New" w:hAnsi="Angsana New" w:cs="Angsana New"/>
          <w:spacing w:val="8"/>
          <w:sz w:val="30"/>
          <w:szCs w:val="30"/>
          <w:cs/>
        </w:rPr>
        <w:t>มีอัตราดอกเบี้</w:t>
      </w:r>
      <w:r w:rsidRPr="00C60284">
        <w:rPr>
          <w:rFonts w:ascii="Angsana New" w:hAnsi="Angsana New" w:cs="Angsana New" w:hint="cs"/>
          <w:spacing w:val="8"/>
          <w:sz w:val="30"/>
          <w:szCs w:val="30"/>
          <w:cs/>
        </w:rPr>
        <w:t>ย</w:t>
      </w:r>
      <w:r w:rsidR="0010732F">
        <w:rPr>
          <w:rFonts w:ascii="Angsana New" w:hAnsi="Angsana New" w:cs="Angsana New"/>
          <w:spacing w:val="8"/>
          <w:sz w:val="30"/>
          <w:szCs w:val="30"/>
          <w:cs/>
        </w:rPr>
        <w:br/>
      </w:r>
      <w:r w:rsidRPr="00C60284">
        <w:rPr>
          <w:rFonts w:ascii="Angsana New" w:hAnsi="Angsana New" w:cs="Angsana New"/>
          <w:spacing w:val="8"/>
          <w:sz w:val="30"/>
          <w:szCs w:val="30"/>
          <w:cs/>
        </w:rPr>
        <w:t>ร้อยล</w:t>
      </w:r>
      <w:r w:rsidR="000E1ACE">
        <w:rPr>
          <w:rFonts w:ascii="Angsana New" w:hAnsi="Angsana New" w:cs="Angsana New" w:hint="cs"/>
          <w:spacing w:val="8"/>
          <w:sz w:val="30"/>
          <w:szCs w:val="30"/>
          <w:cs/>
        </w:rPr>
        <w:t>ะ</w:t>
      </w:r>
      <w:r w:rsidR="002E0909">
        <w:rPr>
          <w:rFonts w:ascii="Angsana New" w:hAnsi="Angsana New" w:cs="Angsana New" w:hint="cs"/>
          <w:spacing w:val="8"/>
          <w:sz w:val="30"/>
          <w:szCs w:val="30"/>
          <w:cs/>
        </w:rPr>
        <w:t xml:space="preserve"> </w:t>
      </w:r>
      <w:r w:rsidR="00291890">
        <w:rPr>
          <w:rFonts w:ascii="Angsana New" w:hAnsi="Angsana New" w:cs="Angsana New"/>
          <w:spacing w:val="8"/>
          <w:sz w:val="30"/>
          <w:szCs w:val="30"/>
        </w:rPr>
        <w:t>4</w:t>
      </w:r>
      <w:r w:rsidR="002E0909">
        <w:rPr>
          <w:rFonts w:ascii="Angsana New" w:hAnsi="Angsana New" w:cs="Angsana New"/>
          <w:spacing w:val="8"/>
          <w:sz w:val="30"/>
          <w:szCs w:val="30"/>
        </w:rPr>
        <w:t>.</w:t>
      </w:r>
      <w:r w:rsidR="00707376">
        <w:rPr>
          <w:rFonts w:ascii="Angsana New" w:hAnsi="Angsana New" w:cs="Angsana New"/>
          <w:spacing w:val="8"/>
          <w:sz w:val="30"/>
          <w:szCs w:val="30"/>
          <w:cs/>
        </w:rPr>
        <w:t>25</w:t>
      </w:r>
      <w:r w:rsidR="00361049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2E090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และร้อยละ </w:t>
      </w:r>
      <w:r w:rsidR="00291890">
        <w:rPr>
          <w:rFonts w:ascii="Angsana New" w:hAnsi="Angsana New" w:cs="Angsana New"/>
          <w:spacing w:val="-2"/>
          <w:sz w:val="30"/>
          <w:szCs w:val="30"/>
        </w:rPr>
        <w:t>4</w:t>
      </w:r>
      <w:r w:rsidR="002E0909">
        <w:rPr>
          <w:rFonts w:ascii="Angsana New" w:hAnsi="Angsana New" w:cs="Angsana New"/>
          <w:spacing w:val="-2"/>
          <w:sz w:val="30"/>
          <w:szCs w:val="30"/>
        </w:rPr>
        <w:t>.</w:t>
      </w:r>
      <w:r w:rsidR="00707376">
        <w:rPr>
          <w:rFonts w:ascii="Angsana New" w:hAnsi="Angsana New" w:cs="Angsana New"/>
          <w:spacing w:val="-2"/>
          <w:sz w:val="30"/>
          <w:szCs w:val="30"/>
          <w:cs/>
        </w:rPr>
        <w:t>78</w:t>
      </w:r>
      <w:r w:rsidR="002E0909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ต่อปี </w:t>
      </w:r>
      <w:r w:rsidRPr="00FC3DC5">
        <w:rPr>
          <w:rFonts w:ascii="Angsana New" w:hAnsi="Angsana New" w:cs="Angsana New"/>
          <w:i/>
          <w:iCs/>
          <w:sz w:val="30"/>
          <w:szCs w:val="30"/>
        </w:rPr>
        <w:t>(</w:t>
      </w:r>
      <w:r w:rsidR="00707376">
        <w:rPr>
          <w:rFonts w:ascii="Angsana New" w:hAnsi="Angsana New" w:cs="Angsana New"/>
          <w:i/>
          <w:iCs/>
          <w:sz w:val="30"/>
          <w:szCs w:val="30"/>
          <w:cs/>
        </w:rPr>
        <w:t>31</w:t>
      </w:r>
      <w:r w:rsidRPr="00FC3DC5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FC3DC5">
        <w:rPr>
          <w:rFonts w:ascii="Angsana New" w:hAnsi="Angsana New" w:cs="Angsana New"/>
          <w:i/>
          <w:iCs/>
          <w:sz w:val="30"/>
          <w:szCs w:val="30"/>
          <w:cs/>
        </w:rPr>
        <w:t xml:space="preserve">ธันวาคม </w:t>
      </w:r>
      <w:r w:rsidR="000565AC">
        <w:rPr>
          <w:rFonts w:ascii="Angsana New" w:hAnsi="Angsana New" w:cs="Angsana New"/>
          <w:i/>
          <w:iCs/>
          <w:sz w:val="30"/>
          <w:szCs w:val="30"/>
        </w:rPr>
        <w:t>2565</w:t>
      </w:r>
      <w:r w:rsidRPr="00FC3DC5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Pr="00FC3DC5">
        <w:rPr>
          <w:rFonts w:ascii="Angsana New" w:hAnsi="Angsana New" w:cs="Angsana New"/>
          <w:i/>
          <w:iCs/>
          <w:sz w:val="30"/>
          <w:szCs w:val="30"/>
          <w:cs/>
        </w:rPr>
        <w:t>ร้อยล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ะ </w:t>
      </w:r>
      <w:r w:rsidR="00291890">
        <w:rPr>
          <w:rFonts w:ascii="Angsana New" w:hAnsi="Angsana New" w:cs="Angsana New"/>
          <w:i/>
          <w:iCs/>
          <w:sz w:val="30"/>
          <w:szCs w:val="30"/>
        </w:rPr>
        <w:t>4</w:t>
      </w:r>
      <w:r>
        <w:rPr>
          <w:rFonts w:ascii="Angsana New" w:hAnsi="Angsana New" w:cs="Angsana New"/>
          <w:i/>
          <w:iCs/>
          <w:sz w:val="30"/>
          <w:szCs w:val="30"/>
        </w:rPr>
        <w:t>.</w:t>
      </w:r>
      <w:r w:rsidR="00707376">
        <w:rPr>
          <w:rFonts w:ascii="Angsana New" w:hAnsi="Angsana New" w:cs="Angsana New"/>
          <w:i/>
          <w:iCs/>
          <w:sz w:val="30"/>
          <w:szCs w:val="30"/>
          <w:cs/>
        </w:rPr>
        <w:t>25</w:t>
      </w:r>
      <w:r w:rsidR="001A5D1B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725DC6">
        <w:rPr>
          <w:rFonts w:ascii="Angsana New" w:hAnsi="Angsana New" w:cs="Angsana New" w:hint="cs"/>
          <w:i/>
          <w:iCs/>
          <w:sz w:val="30"/>
          <w:szCs w:val="30"/>
          <w:cs/>
        </w:rPr>
        <w:t>และ</w:t>
      </w:r>
      <w:r w:rsidR="001A5D1B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ร้อยละ </w:t>
      </w:r>
      <w:r w:rsidR="00291890">
        <w:rPr>
          <w:rFonts w:ascii="Angsana New" w:hAnsi="Angsana New" w:cs="Angsana New"/>
          <w:i/>
          <w:iCs/>
          <w:sz w:val="30"/>
          <w:szCs w:val="30"/>
        </w:rPr>
        <w:t>4</w:t>
      </w:r>
      <w:r w:rsidR="001A5D1B">
        <w:rPr>
          <w:rFonts w:ascii="Angsana New" w:hAnsi="Angsana New" w:cs="Angsana New"/>
          <w:i/>
          <w:iCs/>
          <w:sz w:val="30"/>
          <w:szCs w:val="30"/>
        </w:rPr>
        <w:t>.</w:t>
      </w:r>
      <w:r w:rsidR="00707376">
        <w:rPr>
          <w:rFonts w:ascii="Angsana New" w:hAnsi="Angsana New" w:cs="Angsana New"/>
          <w:i/>
          <w:iCs/>
          <w:sz w:val="30"/>
          <w:szCs w:val="30"/>
          <w:cs/>
        </w:rPr>
        <w:t>78</w:t>
      </w:r>
      <w:r w:rsidRPr="00FC3DC5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FC3DC5">
        <w:rPr>
          <w:rFonts w:ascii="Angsana New" w:hAnsi="Angsana New" w:cs="Angsana New"/>
          <w:i/>
          <w:iCs/>
          <w:sz w:val="30"/>
          <w:szCs w:val="30"/>
          <w:cs/>
        </w:rPr>
        <w:t>ต่อปี</w:t>
      </w:r>
      <w:r w:rsidRPr="00FC3DC5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5D26FA93" w14:textId="3B67D123" w:rsidR="00505769" w:rsidRPr="00B64305" w:rsidRDefault="00505769" w:rsidP="009E204D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72"/>
        <w:gridCol w:w="270"/>
        <w:gridCol w:w="1081"/>
        <w:gridCol w:w="270"/>
        <w:gridCol w:w="1079"/>
        <w:gridCol w:w="270"/>
        <w:gridCol w:w="1168"/>
      </w:tblGrid>
      <w:tr w:rsidR="000B1B9B" w:rsidRPr="00C60284" w14:paraId="74F5A4AB" w14:textId="77777777" w:rsidTr="00AD5686">
        <w:trPr>
          <w:trHeight w:val="60"/>
        </w:trPr>
        <w:tc>
          <w:tcPr>
            <w:tcW w:w="2190" w:type="pct"/>
          </w:tcPr>
          <w:p w14:paraId="660C6577" w14:textId="77C75C58" w:rsidR="000B1B9B" w:rsidRPr="000B1B9B" w:rsidRDefault="00E03D3A" w:rsidP="000B1B9B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กลับรายการ) </w:t>
            </w:r>
            <w:r w:rsidR="00A5726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A5726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จะเกิดขึ้น</w:t>
            </w:r>
            <w:r w:rsidRPr="00E03D3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10732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E03D3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ดวันที่</w:t>
            </w:r>
          </w:p>
        </w:tc>
        <w:tc>
          <w:tcPr>
            <w:tcW w:w="1334" w:type="pct"/>
            <w:gridSpan w:val="3"/>
          </w:tcPr>
          <w:p w14:paraId="04951BE9" w14:textId="77777777" w:rsidR="004B082D" w:rsidRDefault="004B082D" w:rsidP="000B1B9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240" w:lineRule="auto"/>
              <w:ind w:left="-15" w:right="-19" w:firstLine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049D634C" w14:textId="3F679A3E" w:rsidR="000B1B9B" w:rsidRPr="00257F3C" w:rsidRDefault="000B1B9B" w:rsidP="000B1B9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240" w:lineRule="auto"/>
              <w:ind w:left="-15" w:right="-19" w:firstLine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57F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  <w:vAlign w:val="bottom"/>
          </w:tcPr>
          <w:p w14:paraId="24F6FEA7" w14:textId="77777777" w:rsidR="000B1B9B" w:rsidRPr="00257F3C" w:rsidRDefault="000B1B9B" w:rsidP="000B1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3" w:type="pct"/>
            <w:gridSpan w:val="3"/>
            <w:vAlign w:val="bottom"/>
          </w:tcPr>
          <w:p w14:paraId="32940E4E" w14:textId="1998CC76" w:rsidR="000B1B9B" w:rsidRPr="00257F3C" w:rsidRDefault="000B1B9B" w:rsidP="000B1B9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57F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0239" w:rsidRPr="00C60284" w14:paraId="5A16A3C5" w14:textId="77777777" w:rsidTr="00AD5686">
        <w:trPr>
          <w:trHeight w:val="414"/>
        </w:trPr>
        <w:tc>
          <w:tcPr>
            <w:tcW w:w="2190" w:type="pct"/>
            <w:vAlign w:val="bottom"/>
          </w:tcPr>
          <w:p w14:paraId="51F9E948" w14:textId="23257396" w:rsidR="00610239" w:rsidRPr="00DA7BA2" w:rsidRDefault="00800982" w:rsidP="00610239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  </w:t>
            </w:r>
            <w:r w:rsidR="00291890">
              <w:rPr>
                <w:rFonts w:ascii="Angsana New" w:hAnsi="Angsana New" w:cs="Angsana New"/>
                <w:i/>
                <w:iCs/>
                <w:sz w:val="30"/>
                <w:szCs w:val="30"/>
              </w:rPr>
              <w:t>31</w:t>
            </w:r>
            <w:r w:rsidR="0010732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620" w:type="pct"/>
            <w:vAlign w:val="bottom"/>
          </w:tcPr>
          <w:p w14:paraId="7B775043" w14:textId="5D550C4E" w:rsidR="00610239" w:rsidRPr="00257F3C" w:rsidRDefault="00707376" w:rsidP="0010732F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9" w:right="-119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2566</w:t>
            </w:r>
          </w:p>
        </w:tc>
        <w:tc>
          <w:tcPr>
            <w:tcW w:w="143" w:type="pct"/>
            <w:vAlign w:val="bottom"/>
          </w:tcPr>
          <w:p w14:paraId="2B4F03C4" w14:textId="77777777" w:rsidR="00610239" w:rsidRPr="00257F3C" w:rsidRDefault="00610239" w:rsidP="00107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1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11503F90" w14:textId="1CA36374" w:rsidR="00610239" w:rsidRPr="00257F3C" w:rsidRDefault="00707376" w:rsidP="0010732F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19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143" w:type="pct"/>
            <w:vAlign w:val="bottom"/>
          </w:tcPr>
          <w:p w14:paraId="4EA3241E" w14:textId="77777777" w:rsidR="00610239" w:rsidRPr="00257F3C" w:rsidRDefault="00610239" w:rsidP="00107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1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vAlign w:val="bottom"/>
          </w:tcPr>
          <w:p w14:paraId="63AD8490" w14:textId="626A1E98" w:rsidR="00610239" w:rsidRPr="00BE3320" w:rsidRDefault="00707376" w:rsidP="00AD5686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284" w:firstLine="0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</w:p>
        </w:tc>
        <w:tc>
          <w:tcPr>
            <w:tcW w:w="143" w:type="pct"/>
            <w:vAlign w:val="bottom"/>
          </w:tcPr>
          <w:p w14:paraId="12C37736" w14:textId="77777777" w:rsidR="00610239" w:rsidRPr="00257F3C" w:rsidRDefault="00610239" w:rsidP="00107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1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6FC0FF7F" w14:textId="41219354" w:rsidR="00610239" w:rsidRPr="00257F3C" w:rsidRDefault="00707376" w:rsidP="0010732F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19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5</w:t>
            </w:r>
          </w:p>
        </w:tc>
      </w:tr>
      <w:tr w:rsidR="00610239" w:rsidRPr="00C60284" w14:paraId="2AA0BB9A" w14:textId="77777777" w:rsidTr="00AD5686">
        <w:trPr>
          <w:trHeight w:val="414"/>
        </w:trPr>
        <w:tc>
          <w:tcPr>
            <w:tcW w:w="2190" w:type="pct"/>
          </w:tcPr>
          <w:p w14:paraId="3195A77E" w14:textId="77777777" w:rsidR="00610239" w:rsidRPr="00DA7BA2" w:rsidRDefault="00610239" w:rsidP="00610239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10" w:type="pct"/>
            <w:gridSpan w:val="7"/>
          </w:tcPr>
          <w:p w14:paraId="554747F7" w14:textId="77777777" w:rsidR="00610239" w:rsidRPr="00257F3C" w:rsidRDefault="00610239" w:rsidP="00610239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257F3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10239" w:rsidRPr="00C60284" w14:paraId="194E00F0" w14:textId="77777777" w:rsidTr="00AD5686">
        <w:trPr>
          <w:trHeight w:val="60"/>
        </w:trPr>
        <w:tc>
          <w:tcPr>
            <w:tcW w:w="2190" w:type="pct"/>
            <w:vAlign w:val="bottom"/>
          </w:tcPr>
          <w:p w14:paraId="04C84EB3" w14:textId="0E31B342" w:rsidR="00610239" w:rsidRPr="00DA7BA2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7BA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เงินให้กู้ยืม</w:t>
            </w:r>
            <w:r w:rsidR="001F3F0A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620" w:type="pct"/>
            <w:vAlign w:val="bottom"/>
          </w:tcPr>
          <w:p w14:paraId="137FE4C0" w14:textId="37B91146" w:rsidR="00610239" w:rsidRPr="0054379A" w:rsidRDefault="0025028A" w:rsidP="00610239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95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5028A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(</w:t>
            </w:r>
            <w:r w:rsidR="00707376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4</w:t>
            </w:r>
            <w:r w:rsidRPr="002502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="00707376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493</w:t>
            </w:r>
            <w:r w:rsidRPr="0025028A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 xml:space="preserve">) </w:t>
            </w:r>
            <w:r w:rsidR="0010732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3" w:type="pct"/>
            <w:vAlign w:val="bottom"/>
          </w:tcPr>
          <w:p w14:paraId="2C774450" w14:textId="77777777" w:rsidR="00610239" w:rsidRPr="0054379A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9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76846B21" w14:textId="04FC26D5" w:rsidR="00610239" w:rsidRPr="0054379A" w:rsidRDefault="00610239" w:rsidP="00610239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5" w:right="125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bottom"/>
          </w:tcPr>
          <w:p w14:paraId="510EC86C" w14:textId="77777777" w:rsidR="00610239" w:rsidRPr="0054379A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14:paraId="3F2BC5C1" w14:textId="462164CF" w:rsidR="00610239" w:rsidRPr="004E612C" w:rsidRDefault="00291890" w:rsidP="00AD5686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right="-120" w:firstLine="0"/>
              <w:rPr>
                <w:rFonts w:ascii="Angsana New" w:hAnsi="Angsana New" w:cstheme="min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eastAsia="ko-KR"/>
              </w:rPr>
              <w:t>101,53</w:t>
            </w:r>
            <w:r w:rsidR="000565AC">
              <w:rPr>
                <w:rFonts w:ascii="Angsana New" w:hAnsi="Angsana New" w:cstheme="minorBidi"/>
                <w:sz w:val="30"/>
                <w:szCs w:val="30"/>
                <w:lang w:eastAsia="ko-KR"/>
              </w:rPr>
              <w:t>4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D4E53E2" w14:textId="77777777" w:rsidR="00610239" w:rsidRPr="004E612C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10F4C59E" w14:textId="442D1DED" w:rsidR="00610239" w:rsidRPr="004E612C" w:rsidRDefault="00821A82" w:rsidP="00AD5686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4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612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07376">
              <w:rPr>
                <w:rFonts w:asciiTheme="majorBidi" w:hAnsiTheme="majorBidi" w:cstheme="majorBidi"/>
                <w:sz w:val="30"/>
                <w:szCs w:val="30"/>
                <w:cs/>
              </w:rPr>
              <w:t>170</w:t>
            </w:r>
            <w:r w:rsidRPr="004E61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07376">
              <w:rPr>
                <w:rFonts w:asciiTheme="majorBidi" w:hAnsiTheme="majorBidi" w:cstheme="majorBidi"/>
                <w:sz w:val="30"/>
                <w:szCs w:val="30"/>
                <w:cs/>
              </w:rPr>
              <w:t>105</w:t>
            </w:r>
            <w:r w:rsidRPr="004E612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788F6886" w14:textId="5A9618ED" w:rsidR="008B5549" w:rsidRPr="00B64305" w:rsidRDefault="008B5549" w:rsidP="00BB08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-2"/>
          <w:sz w:val="20"/>
          <w:szCs w:val="2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270"/>
        <w:gridCol w:w="1081"/>
        <w:gridCol w:w="268"/>
        <w:gridCol w:w="1079"/>
        <w:gridCol w:w="270"/>
        <w:gridCol w:w="1172"/>
      </w:tblGrid>
      <w:tr w:rsidR="008E5338" w:rsidRPr="00C60284" w14:paraId="08093DAA" w14:textId="77777777" w:rsidTr="00AD5686">
        <w:trPr>
          <w:trHeight w:val="369"/>
        </w:trPr>
        <w:tc>
          <w:tcPr>
            <w:tcW w:w="2190" w:type="pct"/>
          </w:tcPr>
          <w:p w14:paraId="4D79BA50" w14:textId="5DF8E650" w:rsidR="008E5338" w:rsidRPr="00C60284" w:rsidRDefault="00E83C7D" w:rsidP="00FE26E4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b w:val="0"/>
                <w:bCs w:val="0"/>
              </w:rPr>
              <w:br w:type="page"/>
            </w:r>
          </w:p>
        </w:tc>
        <w:tc>
          <w:tcPr>
            <w:tcW w:w="1334" w:type="pct"/>
            <w:gridSpan w:val="3"/>
          </w:tcPr>
          <w:p w14:paraId="51ED6215" w14:textId="77777777" w:rsidR="008E5338" w:rsidRPr="00C60284" w:rsidRDefault="008E5338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1AD8A35C" w14:textId="77777777" w:rsidR="008E5338" w:rsidRPr="00C60284" w:rsidRDefault="008E5338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pct"/>
            <w:gridSpan w:val="3"/>
          </w:tcPr>
          <w:p w14:paraId="03FFD133" w14:textId="77777777" w:rsidR="008E5338" w:rsidRPr="00C60284" w:rsidRDefault="008E5338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732F" w:rsidRPr="00C60284" w14:paraId="6F6FF796" w14:textId="77777777" w:rsidTr="00AD5686">
        <w:trPr>
          <w:trHeight w:val="369"/>
        </w:trPr>
        <w:tc>
          <w:tcPr>
            <w:tcW w:w="2190" w:type="pct"/>
          </w:tcPr>
          <w:p w14:paraId="202E9E6D" w14:textId="77777777" w:rsidR="0010732F" w:rsidRPr="00C60284" w:rsidRDefault="0010732F" w:rsidP="00107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37808CAC" w14:textId="49BEF611" w:rsidR="0010732F" w:rsidRPr="00C60284" w:rsidRDefault="00707376" w:rsidP="00107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31</w:t>
            </w:r>
            <w:r w:rsidR="0010732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10732F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3" w:type="pct"/>
          </w:tcPr>
          <w:p w14:paraId="59A16A7D" w14:textId="77777777" w:rsidR="0010732F" w:rsidRPr="00C60284" w:rsidRDefault="0010732F" w:rsidP="00107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207F2C9B" w14:textId="25F797E2" w:rsidR="0010732F" w:rsidRPr="00C60284" w:rsidRDefault="00707376" w:rsidP="00107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31</w:t>
            </w:r>
            <w:r w:rsidR="0010732F" w:rsidRPr="00257F3C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10732F" w:rsidRPr="00257F3C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2" w:type="pct"/>
          </w:tcPr>
          <w:p w14:paraId="49DEFF10" w14:textId="77777777" w:rsidR="0010732F" w:rsidRPr="00C60284" w:rsidRDefault="0010732F" w:rsidP="00107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0AEBF0F7" w14:textId="2D0BBB09" w:rsidR="0010732F" w:rsidRPr="00C60284" w:rsidRDefault="00707376" w:rsidP="00107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31</w:t>
            </w:r>
            <w:r w:rsidR="0010732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10732F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3" w:type="pct"/>
          </w:tcPr>
          <w:p w14:paraId="1887F9A4" w14:textId="77777777" w:rsidR="0010732F" w:rsidRPr="00C60284" w:rsidRDefault="0010732F" w:rsidP="00107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3380CE1D" w14:textId="1424FF79" w:rsidR="0010732F" w:rsidRPr="00C60284" w:rsidRDefault="00707376" w:rsidP="00107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31</w:t>
            </w:r>
            <w:r w:rsidR="0010732F" w:rsidRPr="00257F3C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10732F" w:rsidRPr="00257F3C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10732F" w:rsidRPr="00C60284" w14:paraId="52445793" w14:textId="77777777" w:rsidTr="00AD5686">
        <w:trPr>
          <w:trHeight w:val="357"/>
        </w:trPr>
        <w:tc>
          <w:tcPr>
            <w:tcW w:w="2190" w:type="pct"/>
          </w:tcPr>
          <w:p w14:paraId="658F55B5" w14:textId="174ECCD4" w:rsidR="0010732F" w:rsidRPr="00C60284" w:rsidRDefault="0010732F" w:rsidP="00107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19" w:type="pct"/>
          </w:tcPr>
          <w:p w14:paraId="46D7EE60" w14:textId="14B7C788" w:rsidR="0010732F" w:rsidRPr="00C60284" w:rsidRDefault="00707376" w:rsidP="00107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</w:p>
        </w:tc>
        <w:tc>
          <w:tcPr>
            <w:tcW w:w="143" w:type="pct"/>
          </w:tcPr>
          <w:p w14:paraId="64E0A8BF" w14:textId="77777777" w:rsidR="0010732F" w:rsidRPr="00C60284" w:rsidRDefault="0010732F" w:rsidP="00107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19B6995B" w14:textId="4D46D168" w:rsidR="0010732F" w:rsidRPr="00C60284" w:rsidRDefault="00707376" w:rsidP="00107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5</w:t>
            </w:r>
          </w:p>
        </w:tc>
        <w:tc>
          <w:tcPr>
            <w:tcW w:w="142" w:type="pct"/>
          </w:tcPr>
          <w:p w14:paraId="0D25F61A" w14:textId="77777777" w:rsidR="0010732F" w:rsidRPr="00C60284" w:rsidRDefault="0010732F" w:rsidP="00107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045F0636" w14:textId="0BA01F19" w:rsidR="0010732F" w:rsidRPr="00C60284" w:rsidRDefault="00707376" w:rsidP="00AD5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28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</w:p>
        </w:tc>
        <w:tc>
          <w:tcPr>
            <w:tcW w:w="143" w:type="pct"/>
          </w:tcPr>
          <w:p w14:paraId="4C7DF306" w14:textId="77777777" w:rsidR="0010732F" w:rsidRPr="00C60284" w:rsidRDefault="0010732F" w:rsidP="00107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16E109DE" w14:textId="58610F1B" w:rsidR="0010732F" w:rsidRPr="00C60284" w:rsidRDefault="00707376" w:rsidP="00107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5</w:t>
            </w:r>
          </w:p>
        </w:tc>
      </w:tr>
      <w:tr w:rsidR="00610239" w:rsidRPr="00C60284" w14:paraId="2EDE04CE" w14:textId="77777777" w:rsidTr="00AD5686">
        <w:trPr>
          <w:trHeight w:val="369"/>
        </w:trPr>
        <w:tc>
          <w:tcPr>
            <w:tcW w:w="2190" w:type="pct"/>
          </w:tcPr>
          <w:p w14:paraId="22E078A6" w14:textId="77777777" w:rsidR="00610239" w:rsidRPr="00C60284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 w:hanging="11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10" w:type="pct"/>
            <w:gridSpan w:val="7"/>
          </w:tcPr>
          <w:p w14:paraId="18812E68" w14:textId="77777777" w:rsidR="00610239" w:rsidRPr="00C60284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57CA5" w:rsidRPr="00C60284" w14:paraId="4738ACF9" w14:textId="77777777" w:rsidTr="00AD5686">
        <w:trPr>
          <w:trHeight w:val="369"/>
        </w:trPr>
        <w:tc>
          <w:tcPr>
            <w:tcW w:w="2190" w:type="pct"/>
          </w:tcPr>
          <w:p w14:paraId="166B0F15" w14:textId="77777777" w:rsidR="00F57CA5" w:rsidRPr="00C60284" w:rsidRDefault="00F57CA5" w:rsidP="00F57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9" w:type="pct"/>
          </w:tcPr>
          <w:p w14:paraId="242E4D9B" w14:textId="5B66EB5A" w:rsidR="00F57CA5" w:rsidRPr="00C60284" w:rsidRDefault="008D799A" w:rsidP="00F57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F63F6E5" w14:textId="77777777" w:rsidR="00F57CA5" w:rsidRPr="00C60284" w:rsidRDefault="00F57CA5" w:rsidP="00F57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590382E3" w14:textId="4C0AB4D2" w:rsidR="00F57CA5" w:rsidRPr="00C60284" w:rsidRDefault="00F57CA5" w:rsidP="00AD5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6C1142E" w14:textId="77777777" w:rsidR="00F57CA5" w:rsidRPr="00C60284" w:rsidRDefault="00F57CA5" w:rsidP="00F57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6830211E" w14:textId="32A12635" w:rsidR="00F57CA5" w:rsidRPr="00C60284" w:rsidRDefault="00707376" w:rsidP="00F57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12</w:t>
            </w:r>
            <w:r w:rsidR="009D534F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517</w:t>
            </w:r>
          </w:p>
        </w:tc>
        <w:tc>
          <w:tcPr>
            <w:tcW w:w="143" w:type="pct"/>
          </w:tcPr>
          <w:p w14:paraId="19737835" w14:textId="77777777" w:rsidR="00F57CA5" w:rsidRPr="00C60284" w:rsidRDefault="00F57CA5" w:rsidP="00F57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7DD749D7" w14:textId="3940F19C" w:rsidR="00F57CA5" w:rsidRPr="00C60284" w:rsidRDefault="00707376" w:rsidP="00AD5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528</w:t>
            </w:r>
            <w:r w:rsidR="00F57CA5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527</w:t>
            </w:r>
          </w:p>
        </w:tc>
      </w:tr>
      <w:tr w:rsidR="00F57CA5" w:rsidRPr="00C60284" w14:paraId="690F7DE8" w14:textId="77777777" w:rsidTr="008571AE">
        <w:trPr>
          <w:trHeight w:val="369"/>
        </w:trPr>
        <w:tc>
          <w:tcPr>
            <w:tcW w:w="2190" w:type="pct"/>
          </w:tcPr>
          <w:p w14:paraId="6450ADA3" w14:textId="77777777" w:rsidR="00F57CA5" w:rsidRPr="00C60284" w:rsidRDefault="00F57CA5" w:rsidP="00F57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บุคคลหรือบริษัทอื่นที่เกี่ยวข้องกัน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0622369C" w14:textId="23D8262E" w:rsidR="00F57CA5" w:rsidRPr="00C60284" w:rsidRDefault="00707376" w:rsidP="00F57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131</w:t>
            </w:r>
            <w:r w:rsidR="008D799A" w:rsidRPr="008D799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063</w:t>
            </w:r>
          </w:p>
        </w:tc>
        <w:tc>
          <w:tcPr>
            <w:tcW w:w="143" w:type="pct"/>
          </w:tcPr>
          <w:p w14:paraId="6995C3D4" w14:textId="77777777" w:rsidR="00F57CA5" w:rsidRPr="00C60284" w:rsidRDefault="00F57CA5" w:rsidP="00F57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</w:tcPr>
          <w:p w14:paraId="31868EF5" w14:textId="33BEB820" w:rsidR="00F57CA5" w:rsidRPr="00C60284" w:rsidRDefault="00707376" w:rsidP="00AD5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right="-20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130</w:t>
            </w:r>
            <w:r w:rsidR="00F57CA5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760</w:t>
            </w:r>
          </w:p>
        </w:tc>
        <w:tc>
          <w:tcPr>
            <w:tcW w:w="142" w:type="pct"/>
          </w:tcPr>
          <w:p w14:paraId="122718E9" w14:textId="77777777" w:rsidR="00F57CA5" w:rsidRPr="00C60284" w:rsidRDefault="00F57CA5" w:rsidP="00F57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00F35633" w14:textId="63B55C82" w:rsidR="00F57CA5" w:rsidRPr="00C60284" w:rsidRDefault="009D534F" w:rsidP="00F57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23E94CF" w14:textId="77777777" w:rsidR="00F57CA5" w:rsidRPr="00C60284" w:rsidRDefault="00F57CA5" w:rsidP="00F57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14:paraId="05DF781C" w14:textId="4EE6C267" w:rsidR="00F57CA5" w:rsidRPr="00C60284" w:rsidRDefault="00F57CA5" w:rsidP="00AD5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57CA5" w:rsidRPr="00C60284" w14:paraId="1DE4B3EF" w14:textId="77777777" w:rsidTr="008571AE">
        <w:trPr>
          <w:trHeight w:val="357"/>
        </w:trPr>
        <w:tc>
          <w:tcPr>
            <w:tcW w:w="2190" w:type="pct"/>
          </w:tcPr>
          <w:p w14:paraId="125E2A87" w14:textId="77777777" w:rsidR="00F57CA5" w:rsidRPr="00C60284" w:rsidRDefault="00F57CA5" w:rsidP="00F57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419234CA" w14:textId="42A2522C" w:rsidR="00F57CA5" w:rsidRPr="00C60284" w:rsidRDefault="00707376" w:rsidP="00F57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131</w:t>
            </w:r>
            <w:r w:rsidR="008D799A" w:rsidRPr="008D799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063</w:t>
            </w:r>
          </w:p>
        </w:tc>
        <w:tc>
          <w:tcPr>
            <w:tcW w:w="143" w:type="pct"/>
          </w:tcPr>
          <w:p w14:paraId="2100089E" w14:textId="77777777" w:rsidR="00F57CA5" w:rsidRPr="00C60284" w:rsidRDefault="00F57CA5" w:rsidP="00F57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576A12" w14:textId="395C3DF7" w:rsidR="00F57CA5" w:rsidRPr="00C60284" w:rsidRDefault="00707376" w:rsidP="00AD5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130</w:t>
            </w:r>
            <w:r w:rsidR="00F57CA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760</w:t>
            </w:r>
          </w:p>
        </w:tc>
        <w:tc>
          <w:tcPr>
            <w:tcW w:w="142" w:type="pct"/>
          </w:tcPr>
          <w:p w14:paraId="498CF1C1" w14:textId="77777777" w:rsidR="00F57CA5" w:rsidRPr="00C60284" w:rsidRDefault="00F57CA5" w:rsidP="00F57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3F236250" w14:textId="3117CCFC" w:rsidR="00F57CA5" w:rsidRPr="00C60284" w:rsidRDefault="00707376" w:rsidP="00F57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12</w:t>
            </w:r>
            <w:r w:rsidR="009D534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517</w:t>
            </w:r>
          </w:p>
        </w:tc>
        <w:tc>
          <w:tcPr>
            <w:tcW w:w="143" w:type="pct"/>
          </w:tcPr>
          <w:p w14:paraId="4B7F71CD" w14:textId="77777777" w:rsidR="00F57CA5" w:rsidRPr="00C60284" w:rsidRDefault="00F57CA5" w:rsidP="00F57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3D9E09" w14:textId="0DA474B2" w:rsidR="00F57CA5" w:rsidRPr="00C60284" w:rsidRDefault="00707376" w:rsidP="00AD5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528</w:t>
            </w:r>
            <w:r w:rsidR="00F57CA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527</w:t>
            </w:r>
          </w:p>
        </w:tc>
      </w:tr>
      <w:tr w:rsidR="008571AE" w:rsidRPr="00C60284" w14:paraId="20255904" w14:textId="77777777" w:rsidTr="008571AE">
        <w:trPr>
          <w:trHeight w:val="357"/>
        </w:trPr>
        <w:tc>
          <w:tcPr>
            <w:tcW w:w="2190" w:type="pct"/>
          </w:tcPr>
          <w:p w14:paraId="6185094D" w14:textId="77777777" w:rsidR="008571AE" w:rsidRPr="00C60284" w:rsidRDefault="008571AE" w:rsidP="00F57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47C2BDCB" w14:textId="77777777" w:rsidR="008571AE" w:rsidRPr="008D799A" w:rsidRDefault="008571AE" w:rsidP="00F57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14F7E107" w14:textId="77777777" w:rsidR="008571AE" w:rsidRPr="00C60284" w:rsidRDefault="008571AE" w:rsidP="00F57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  <w:shd w:val="clear" w:color="auto" w:fill="auto"/>
          </w:tcPr>
          <w:p w14:paraId="04807993" w14:textId="77777777" w:rsidR="008571AE" w:rsidRPr="00C418B0" w:rsidRDefault="008571AE" w:rsidP="00AD5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4FC4C070" w14:textId="77777777" w:rsidR="008571AE" w:rsidRPr="00C60284" w:rsidRDefault="008571AE" w:rsidP="00F57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4A175FD4" w14:textId="77777777" w:rsidR="008571AE" w:rsidRDefault="008571AE" w:rsidP="00F57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7DC42B5E" w14:textId="77777777" w:rsidR="008571AE" w:rsidRPr="00C60284" w:rsidRDefault="008571AE" w:rsidP="00F57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  <w:shd w:val="clear" w:color="auto" w:fill="auto"/>
          </w:tcPr>
          <w:p w14:paraId="69C0AFCE" w14:textId="77777777" w:rsidR="008571AE" w:rsidRPr="00C418B0" w:rsidRDefault="008571AE" w:rsidP="00AD5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571AE" w:rsidRPr="00C60284" w14:paraId="19D0298D" w14:textId="77777777" w:rsidTr="008571AE">
        <w:trPr>
          <w:trHeight w:val="357"/>
        </w:trPr>
        <w:tc>
          <w:tcPr>
            <w:tcW w:w="2190" w:type="pct"/>
          </w:tcPr>
          <w:p w14:paraId="3559BC2F" w14:textId="2ECD853F" w:rsidR="008571AE" w:rsidRPr="00C60284" w:rsidRDefault="008571AE" w:rsidP="00857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C6028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19" w:type="pct"/>
          </w:tcPr>
          <w:p w14:paraId="4E9532C9" w14:textId="77777777" w:rsidR="008571AE" w:rsidRPr="008D799A" w:rsidRDefault="008571AE" w:rsidP="008571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4CCA2F72" w14:textId="77777777" w:rsidR="008571AE" w:rsidRPr="00C60284" w:rsidRDefault="008571AE" w:rsidP="008571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038B0DDF" w14:textId="77777777" w:rsidR="008571AE" w:rsidRPr="00C418B0" w:rsidRDefault="008571AE" w:rsidP="008571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089FD53E" w14:textId="77777777" w:rsidR="008571AE" w:rsidRPr="00C60284" w:rsidRDefault="008571AE" w:rsidP="008571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76C46BF5" w14:textId="77777777" w:rsidR="008571AE" w:rsidRDefault="008571AE" w:rsidP="008571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686E9E4C" w14:textId="77777777" w:rsidR="008571AE" w:rsidRPr="00C60284" w:rsidRDefault="008571AE" w:rsidP="008571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76BBB308" w14:textId="77777777" w:rsidR="008571AE" w:rsidRPr="00C418B0" w:rsidRDefault="008571AE" w:rsidP="008571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571AE" w:rsidRPr="00C60284" w14:paraId="14FB28E3" w14:textId="77777777" w:rsidTr="00731D89">
        <w:trPr>
          <w:trHeight w:val="357"/>
        </w:trPr>
        <w:tc>
          <w:tcPr>
            <w:tcW w:w="2190" w:type="pct"/>
          </w:tcPr>
          <w:p w14:paraId="4C9967FA" w14:textId="4C979C08" w:rsidR="008571AE" w:rsidRPr="00C60284" w:rsidRDefault="008571AE" w:rsidP="00857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9" w:type="pct"/>
          </w:tcPr>
          <w:p w14:paraId="3436B345" w14:textId="6F49AFAD" w:rsidR="008571AE" w:rsidRPr="008D799A" w:rsidRDefault="008571AE" w:rsidP="008571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188228D" w14:textId="77777777" w:rsidR="008571AE" w:rsidRPr="00C60284" w:rsidRDefault="008571AE" w:rsidP="008571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  <w:vAlign w:val="bottom"/>
          </w:tcPr>
          <w:p w14:paraId="4EA255CF" w14:textId="78E578B4" w:rsidR="008571AE" w:rsidRPr="00C418B0" w:rsidRDefault="008571AE" w:rsidP="008571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4C2D731" w14:textId="77777777" w:rsidR="008571AE" w:rsidRPr="00C60284" w:rsidRDefault="008571AE" w:rsidP="008571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01C64959" w14:textId="61496189" w:rsidR="008571AE" w:rsidRDefault="00707376" w:rsidP="008571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23</w:t>
            </w:r>
            <w:r w:rsidR="008571AE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716</w:t>
            </w:r>
          </w:p>
        </w:tc>
        <w:tc>
          <w:tcPr>
            <w:tcW w:w="143" w:type="pct"/>
          </w:tcPr>
          <w:p w14:paraId="2EF886F1" w14:textId="77777777" w:rsidR="008571AE" w:rsidRPr="00C60284" w:rsidRDefault="008571AE" w:rsidP="008571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14:paraId="0F5D9A75" w14:textId="7C9CA829" w:rsidR="008571AE" w:rsidRPr="00C418B0" w:rsidRDefault="00707376" w:rsidP="008571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34</w:t>
            </w:r>
            <w:r w:rsidR="008571AE" w:rsidRPr="0093119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418</w:t>
            </w:r>
          </w:p>
        </w:tc>
      </w:tr>
      <w:tr w:rsidR="008571AE" w:rsidRPr="00C60284" w14:paraId="0156176E" w14:textId="77777777" w:rsidTr="008571AE">
        <w:trPr>
          <w:trHeight w:val="357"/>
        </w:trPr>
        <w:tc>
          <w:tcPr>
            <w:tcW w:w="2190" w:type="pct"/>
          </w:tcPr>
          <w:p w14:paraId="62CC6FFA" w14:textId="507C79BE" w:rsidR="008571AE" w:rsidRPr="00C60284" w:rsidRDefault="008571AE" w:rsidP="00857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57F0A95A" w14:textId="7BDB2B47" w:rsidR="008571AE" w:rsidRPr="008D799A" w:rsidRDefault="00707376" w:rsidP="008571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9</w:t>
            </w:r>
            <w:r w:rsidR="008571AE" w:rsidRPr="008D799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717</w:t>
            </w:r>
          </w:p>
        </w:tc>
        <w:tc>
          <w:tcPr>
            <w:tcW w:w="143" w:type="pct"/>
          </w:tcPr>
          <w:p w14:paraId="469DD23D" w14:textId="77777777" w:rsidR="008571AE" w:rsidRPr="00C60284" w:rsidRDefault="008571AE" w:rsidP="008571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974142" w14:textId="1EA4F42D" w:rsidR="008571AE" w:rsidRPr="00C418B0" w:rsidRDefault="00707376" w:rsidP="008571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8</w:t>
            </w:r>
            <w:r w:rsidR="008571AE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142</w:t>
            </w:r>
          </w:p>
        </w:tc>
        <w:tc>
          <w:tcPr>
            <w:tcW w:w="142" w:type="pct"/>
          </w:tcPr>
          <w:p w14:paraId="58AF454F" w14:textId="77777777" w:rsidR="008571AE" w:rsidRPr="00C60284" w:rsidRDefault="008571AE" w:rsidP="008571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5702DAB7" w14:textId="14DB0453" w:rsidR="008571AE" w:rsidRDefault="00707376" w:rsidP="008571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5</w:t>
            </w:r>
            <w:r w:rsidR="008571AE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189</w:t>
            </w:r>
          </w:p>
        </w:tc>
        <w:tc>
          <w:tcPr>
            <w:tcW w:w="143" w:type="pct"/>
          </w:tcPr>
          <w:p w14:paraId="238D715A" w14:textId="77777777" w:rsidR="008571AE" w:rsidRPr="00C60284" w:rsidRDefault="008571AE" w:rsidP="008571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425F7E" w14:textId="2DC6D4EA" w:rsidR="008571AE" w:rsidRPr="00C418B0" w:rsidRDefault="00707376" w:rsidP="008571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  <w:r w:rsidR="008571AE" w:rsidRPr="0093119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245</w:t>
            </w:r>
          </w:p>
        </w:tc>
      </w:tr>
      <w:tr w:rsidR="008571AE" w:rsidRPr="00C60284" w14:paraId="23F73CCD" w14:textId="77777777" w:rsidTr="008571AE">
        <w:trPr>
          <w:trHeight w:val="357"/>
        </w:trPr>
        <w:tc>
          <w:tcPr>
            <w:tcW w:w="2190" w:type="pct"/>
          </w:tcPr>
          <w:p w14:paraId="5583ADAE" w14:textId="2487995D" w:rsidR="008571AE" w:rsidRPr="00C60284" w:rsidRDefault="008571AE" w:rsidP="00857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37AACDB2" w14:textId="3DC45D41" w:rsidR="008571AE" w:rsidRPr="008D799A" w:rsidRDefault="00707376" w:rsidP="008571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9</w:t>
            </w:r>
            <w:r w:rsidR="008571AE" w:rsidRPr="008D799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717</w:t>
            </w:r>
          </w:p>
        </w:tc>
        <w:tc>
          <w:tcPr>
            <w:tcW w:w="143" w:type="pct"/>
          </w:tcPr>
          <w:p w14:paraId="2EA1E534" w14:textId="77777777" w:rsidR="008571AE" w:rsidRPr="00C60284" w:rsidRDefault="008571AE" w:rsidP="008571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E2D6EE" w14:textId="2FCA0001" w:rsidR="008571AE" w:rsidRPr="00C418B0" w:rsidRDefault="00707376" w:rsidP="008571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8</w:t>
            </w:r>
            <w:r w:rsidR="008571AE" w:rsidRPr="0093119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142</w:t>
            </w:r>
          </w:p>
        </w:tc>
        <w:tc>
          <w:tcPr>
            <w:tcW w:w="142" w:type="pct"/>
          </w:tcPr>
          <w:p w14:paraId="005C368A" w14:textId="77777777" w:rsidR="008571AE" w:rsidRPr="00C60284" w:rsidRDefault="008571AE" w:rsidP="008571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6CA509F2" w14:textId="09EA308C" w:rsidR="008571AE" w:rsidRDefault="00707376" w:rsidP="008571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28</w:t>
            </w:r>
            <w:r w:rsidR="008571A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905</w:t>
            </w:r>
          </w:p>
        </w:tc>
        <w:tc>
          <w:tcPr>
            <w:tcW w:w="143" w:type="pct"/>
          </w:tcPr>
          <w:p w14:paraId="127B8380" w14:textId="77777777" w:rsidR="008571AE" w:rsidRPr="00C60284" w:rsidRDefault="008571AE" w:rsidP="008571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708DA8" w14:textId="37094198" w:rsidR="008571AE" w:rsidRPr="00C418B0" w:rsidRDefault="00707376" w:rsidP="008571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38</w:t>
            </w:r>
            <w:r w:rsidR="008571AE" w:rsidRPr="009311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663</w:t>
            </w:r>
          </w:p>
        </w:tc>
      </w:tr>
    </w:tbl>
    <w:p w14:paraId="5E6DBF70" w14:textId="43E746C1" w:rsidR="000565AC" w:rsidRDefault="000565AC" w:rsidP="00FE26E4">
      <w:pPr>
        <w:tabs>
          <w:tab w:val="clear" w:pos="227"/>
          <w:tab w:val="clear" w:pos="454"/>
          <w:tab w:val="clear" w:pos="680"/>
          <w:tab w:val="clear" w:pos="907"/>
        </w:tabs>
        <w:ind w:firstLine="540"/>
        <w:rPr>
          <w:rFonts w:ascii="Angsana New" w:hAnsi="Angsana New" w:cs="Angsana New"/>
          <w:sz w:val="20"/>
          <w:szCs w:val="20"/>
        </w:rPr>
      </w:pPr>
    </w:p>
    <w:p w14:paraId="1A922532" w14:textId="77777777" w:rsidR="000565AC" w:rsidRDefault="000565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0"/>
          <w:szCs w:val="20"/>
        </w:rPr>
      </w:pPr>
      <w:r>
        <w:rPr>
          <w:rFonts w:ascii="Angsana New" w:hAnsi="Angsana New" w:cs="Angsana New"/>
          <w:sz w:val="20"/>
          <w:szCs w:val="20"/>
        </w:rPr>
        <w:br w:type="page"/>
      </w:r>
    </w:p>
    <w:p w14:paraId="2A4F6BCC" w14:textId="77777777" w:rsidR="000D0250" w:rsidRPr="00B64305" w:rsidRDefault="000D0250" w:rsidP="00FE26E4">
      <w:pPr>
        <w:tabs>
          <w:tab w:val="clear" w:pos="227"/>
          <w:tab w:val="clear" w:pos="454"/>
          <w:tab w:val="clear" w:pos="680"/>
          <w:tab w:val="clear" w:pos="907"/>
        </w:tabs>
        <w:ind w:firstLine="540"/>
        <w:rPr>
          <w:rFonts w:ascii="Angsana New" w:hAnsi="Angsana New" w:cs="Angsana New"/>
          <w:sz w:val="20"/>
          <w:szCs w:val="2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270"/>
        <w:gridCol w:w="1081"/>
        <w:gridCol w:w="270"/>
        <w:gridCol w:w="1079"/>
        <w:gridCol w:w="270"/>
        <w:gridCol w:w="1170"/>
      </w:tblGrid>
      <w:tr w:rsidR="005A2C34" w:rsidRPr="00C60284" w14:paraId="6E916BEB" w14:textId="77777777" w:rsidTr="000565AC">
        <w:trPr>
          <w:trHeight w:val="381"/>
        </w:trPr>
        <w:tc>
          <w:tcPr>
            <w:tcW w:w="2190" w:type="pct"/>
          </w:tcPr>
          <w:p w14:paraId="39D129C8" w14:textId="77777777" w:rsidR="005A2C34" w:rsidRPr="00C60284" w:rsidRDefault="005A2C34" w:rsidP="00D05673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810" w:type="pct"/>
            <w:gridSpan w:val="7"/>
          </w:tcPr>
          <w:p w14:paraId="2B942D0F" w14:textId="36220253" w:rsidR="005A2C34" w:rsidRPr="00C60284" w:rsidRDefault="005A2C34" w:rsidP="00D0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2C34" w:rsidRPr="00C60284" w14:paraId="4332D7C1" w14:textId="77777777" w:rsidTr="000565AC">
        <w:trPr>
          <w:trHeight w:val="381"/>
        </w:trPr>
        <w:tc>
          <w:tcPr>
            <w:tcW w:w="2190" w:type="pct"/>
          </w:tcPr>
          <w:p w14:paraId="5BE5FD8C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213CC259" w14:textId="200C380C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3" w:type="pct"/>
          </w:tcPr>
          <w:p w14:paraId="32F885AF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032D4AA4" w14:textId="6F9593D1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7B9534AA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26125BB7" w14:textId="0F69F981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95552EC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495B0099" w14:textId="5FAE11DE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5A2C34" w:rsidRPr="00C60284" w14:paraId="4A6B3DE3" w14:textId="77777777" w:rsidTr="000565AC">
        <w:trPr>
          <w:trHeight w:val="368"/>
        </w:trPr>
        <w:tc>
          <w:tcPr>
            <w:tcW w:w="2190" w:type="pct"/>
          </w:tcPr>
          <w:p w14:paraId="108BEFB7" w14:textId="728D51EB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C6028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งินกู้ยืมระยะสั้น</w:t>
            </w:r>
          </w:p>
        </w:tc>
        <w:tc>
          <w:tcPr>
            <w:tcW w:w="619" w:type="pct"/>
          </w:tcPr>
          <w:p w14:paraId="637808D5" w14:textId="5F1AD7D1" w:rsidR="005A2C34" w:rsidRPr="00C60284" w:rsidRDefault="00707376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="005A2C34" w:rsidRPr="00C6028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5A2C34"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43" w:type="pct"/>
          </w:tcPr>
          <w:p w14:paraId="0EF7CCEA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537CF84F" w14:textId="720BE492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3" w:type="pct"/>
          </w:tcPr>
          <w:p w14:paraId="7C4EDD97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7897E376" w14:textId="501A561B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43" w:type="pct"/>
          </w:tcPr>
          <w:p w14:paraId="75FE1E93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30E7DF38" w14:textId="7F1EE28D" w:rsidR="005A2C34" w:rsidRPr="00C60284" w:rsidRDefault="00707376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31</w:t>
            </w:r>
            <w:r w:rsidR="00F57CA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57CA5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5A2C34" w:rsidRPr="00C60284" w14:paraId="71D17098" w14:textId="77777777" w:rsidTr="000565AC">
        <w:trPr>
          <w:trHeight w:val="381"/>
        </w:trPr>
        <w:tc>
          <w:tcPr>
            <w:tcW w:w="2190" w:type="pct"/>
          </w:tcPr>
          <w:p w14:paraId="0F31FF71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10" w:type="pct"/>
            <w:gridSpan w:val="7"/>
          </w:tcPr>
          <w:p w14:paraId="0C213A97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A2C34" w:rsidRPr="00C60284" w14:paraId="2436DE3C" w14:textId="77777777" w:rsidTr="000565AC">
        <w:trPr>
          <w:trHeight w:val="381"/>
        </w:trPr>
        <w:tc>
          <w:tcPr>
            <w:tcW w:w="2190" w:type="pct"/>
          </w:tcPr>
          <w:p w14:paraId="0AD96AD6" w14:textId="713B7E64" w:rsidR="005A2C34" w:rsidRPr="00C60284" w:rsidRDefault="00707376" w:rsidP="005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2566</w:t>
            </w:r>
          </w:p>
        </w:tc>
        <w:tc>
          <w:tcPr>
            <w:tcW w:w="619" w:type="pct"/>
          </w:tcPr>
          <w:p w14:paraId="51E451B5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3F1F6EE9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33EEB889" w14:textId="3B77BA88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682A3C14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374FC314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9FB9AC1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146C9257" w14:textId="151E03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47C2E" w:rsidRPr="00C60284" w14:paraId="3609B0B4" w14:textId="77777777" w:rsidTr="000565AC">
        <w:trPr>
          <w:trHeight w:val="332"/>
        </w:trPr>
        <w:tc>
          <w:tcPr>
            <w:tcW w:w="2190" w:type="pct"/>
          </w:tcPr>
          <w:p w14:paraId="67F87A56" w14:textId="6A9C9C1D" w:rsidR="00347C2E" w:rsidRPr="00C60284" w:rsidRDefault="00347C2E" w:rsidP="0034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9" w:type="pct"/>
          </w:tcPr>
          <w:p w14:paraId="427A2D94" w14:textId="6AFCCD6B" w:rsidR="00347C2E" w:rsidRPr="00C60284" w:rsidRDefault="00707376" w:rsidP="00AC46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="009D464E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280</w:t>
            </w:r>
            <w:r w:rsidR="009D464E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150</w:t>
            </w:r>
          </w:p>
        </w:tc>
        <w:tc>
          <w:tcPr>
            <w:tcW w:w="143" w:type="pct"/>
          </w:tcPr>
          <w:p w14:paraId="643355AA" w14:textId="77777777" w:rsidR="00347C2E" w:rsidRPr="00C60284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206A3EDD" w14:textId="63E50B89" w:rsidR="00347C2E" w:rsidRPr="00C60284" w:rsidRDefault="00707376" w:rsidP="003F0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 w:rsidR="009D464E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771</w:t>
            </w:r>
            <w:r w:rsidR="009D464E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700</w:t>
            </w:r>
          </w:p>
        </w:tc>
        <w:tc>
          <w:tcPr>
            <w:tcW w:w="143" w:type="pct"/>
          </w:tcPr>
          <w:p w14:paraId="26FA718A" w14:textId="77777777" w:rsidR="00347C2E" w:rsidRPr="00C60284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70E27905" w14:textId="23549D6B" w:rsidR="00347C2E" w:rsidRPr="00C60284" w:rsidRDefault="009D534F" w:rsidP="003F0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07376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 w:rsidR="009D464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07376">
              <w:rPr>
                <w:rFonts w:ascii="Angsana New" w:hAnsi="Angsana New" w:cs="Angsana New"/>
                <w:sz w:val="30"/>
                <w:szCs w:val="30"/>
                <w:cs/>
              </w:rPr>
              <w:t>759</w:t>
            </w:r>
            <w:r w:rsidR="009D464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07376">
              <w:rPr>
                <w:rFonts w:ascii="Angsana New" w:hAnsi="Angsana New" w:cs="Angsana New"/>
                <w:sz w:val="30"/>
                <w:szCs w:val="30"/>
                <w:cs/>
              </w:rPr>
              <w:t>000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3B49B65E" w14:textId="77777777" w:rsidR="00347C2E" w:rsidRPr="00C60284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15E6103D" w14:textId="152606D4" w:rsidR="00347C2E" w:rsidRPr="00C60284" w:rsidRDefault="00707376" w:rsidP="003F0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="009D534F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292</w:t>
            </w:r>
            <w:r w:rsidR="009D534F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850</w:t>
            </w:r>
          </w:p>
        </w:tc>
      </w:tr>
      <w:tr w:rsidR="00347C2E" w:rsidRPr="00C60284" w14:paraId="78857CA8" w14:textId="77777777" w:rsidTr="000565AC">
        <w:trPr>
          <w:trHeight w:val="368"/>
        </w:trPr>
        <w:tc>
          <w:tcPr>
            <w:tcW w:w="2190" w:type="pct"/>
          </w:tcPr>
          <w:p w14:paraId="2CCCBA3D" w14:textId="77777777" w:rsidR="00347C2E" w:rsidRPr="00C60284" w:rsidRDefault="00347C2E" w:rsidP="0034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45118FA0" w14:textId="46D7D479" w:rsidR="00347C2E" w:rsidRPr="00C60284" w:rsidRDefault="00707376" w:rsidP="00AC46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</w:t>
            </w:r>
            <w:r w:rsidR="009D464E" w:rsidRPr="009D464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280</w:t>
            </w:r>
            <w:r w:rsidR="009D464E" w:rsidRPr="009D464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150</w:t>
            </w:r>
          </w:p>
        </w:tc>
        <w:tc>
          <w:tcPr>
            <w:tcW w:w="143" w:type="pct"/>
          </w:tcPr>
          <w:p w14:paraId="4DBFC251" w14:textId="77777777" w:rsidR="00347C2E" w:rsidRPr="00C60284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8E8B6B" w14:textId="51B632D7" w:rsidR="00347C2E" w:rsidRPr="00C60284" w:rsidRDefault="00707376" w:rsidP="003F0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</w:t>
            </w:r>
            <w:r w:rsidR="009D464E" w:rsidRPr="009D464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771</w:t>
            </w:r>
            <w:r w:rsidR="009D464E" w:rsidRPr="009D464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700</w:t>
            </w:r>
          </w:p>
        </w:tc>
        <w:tc>
          <w:tcPr>
            <w:tcW w:w="143" w:type="pct"/>
          </w:tcPr>
          <w:p w14:paraId="07877A97" w14:textId="77777777" w:rsidR="00347C2E" w:rsidRPr="00C60284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7376A9DA" w14:textId="40FDCE1B" w:rsidR="00347C2E" w:rsidRPr="00C60284" w:rsidRDefault="009D534F" w:rsidP="003F0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70737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70737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759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70737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000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2A5EF679" w14:textId="77777777" w:rsidR="00347C2E" w:rsidRPr="00C60284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22578D" w14:textId="0B89EDA7" w:rsidR="00347C2E" w:rsidRPr="00C60284" w:rsidRDefault="00707376" w:rsidP="003F0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</w:t>
            </w:r>
            <w:r w:rsidR="009D534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292</w:t>
            </w:r>
            <w:r w:rsidR="009D534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850</w:t>
            </w:r>
          </w:p>
        </w:tc>
      </w:tr>
    </w:tbl>
    <w:p w14:paraId="54702C94" w14:textId="77777777" w:rsidR="006024BC" w:rsidRPr="00FC36A9" w:rsidRDefault="006024BC" w:rsidP="00602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 w:cs="Angsana New"/>
          <w:sz w:val="28"/>
          <w:szCs w:val="28"/>
        </w:rPr>
      </w:pPr>
    </w:p>
    <w:p w14:paraId="62CBE5B5" w14:textId="7DF1833B" w:rsidR="00182462" w:rsidRDefault="00FE26E4" w:rsidP="00602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053443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6024BC">
        <w:rPr>
          <w:rFonts w:ascii="Angsana New" w:hAnsi="Angsana New" w:cs="Angsana New"/>
          <w:sz w:val="30"/>
          <w:szCs w:val="30"/>
        </w:rPr>
        <w:t>31</w:t>
      </w:r>
      <w:r w:rsidR="00F57CA5">
        <w:rPr>
          <w:rFonts w:ascii="Angsana New" w:hAnsi="Angsana New" w:cs="Angsana New"/>
          <w:sz w:val="30"/>
          <w:szCs w:val="30"/>
        </w:rPr>
        <w:t xml:space="preserve"> </w:t>
      </w:r>
      <w:r w:rsidR="00F57CA5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053443">
        <w:rPr>
          <w:rFonts w:ascii="Angsana New" w:hAnsi="Angsana New" w:cs="Angsana New"/>
          <w:sz w:val="30"/>
          <w:szCs w:val="30"/>
          <w:cs/>
        </w:rPr>
        <w:t xml:space="preserve"> </w:t>
      </w:r>
      <w:r w:rsidR="006024BC">
        <w:rPr>
          <w:rFonts w:ascii="Angsana New" w:hAnsi="Angsana New" w:cs="Angsana New"/>
          <w:sz w:val="30"/>
          <w:szCs w:val="30"/>
        </w:rPr>
        <w:t>2566</w:t>
      </w:r>
      <w:r w:rsidRPr="00053443">
        <w:rPr>
          <w:rFonts w:ascii="Angsana New" w:hAnsi="Angsana New" w:cs="Angsana New"/>
          <w:sz w:val="30"/>
          <w:szCs w:val="30"/>
        </w:rPr>
        <w:t xml:space="preserve"> </w:t>
      </w:r>
      <w:r w:rsidRPr="00053443">
        <w:rPr>
          <w:rFonts w:ascii="Angsana New" w:hAnsi="Angsana New" w:cs="Angsana New"/>
          <w:sz w:val="30"/>
          <w:szCs w:val="30"/>
          <w:cs/>
        </w:rPr>
        <w:t>เงินกู้ยืมระยะสั้น</w:t>
      </w:r>
      <w:r w:rsidRPr="00053443">
        <w:rPr>
          <w:rFonts w:ascii="Angsana New" w:hAnsi="Angsana New" w:cs="Angsana New" w:hint="cs"/>
          <w:sz w:val="30"/>
          <w:szCs w:val="30"/>
          <w:cs/>
        </w:rPr>
        <w:t>จาก</w:t>
      </w:r>
      <w:r w:rsidRPr="00053443">
        <w:rPr>
          <w:rFonts w:ascii="Angsana New" w:hAnsi="Angsana New" w:cs="Angsana New"/>
          <w:sz w:val="30"/>
          <w:szCs w:val="30"/>
          <w:cs/>
        </w:rPr>
        <w:t>บริษัทย่อย</w:t>
      </w:r>
      <w:r w:rsidR="005258E6" w:rsidRPr="0005344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53443">
        <w:rPr>
          <w:rFonts w:ascii="Angsana New" w:hAnsi="Angsana New" w:cs="Angsana New"/>
          <w:sz w:val="30"/>
          <w:szCs w:val="30"/>
          <w:cs/>
        </w:rPr>
        <w:t>เป็นเงินกู้ยืมประเภทไม่มีหลักประกันและชำระคืนเมื่อ</w:t>
      </w:r>
      <w:r w:rsidRPr="00053443">
        <w:rPr>
          <w:rFonts w:ascii="Angsana New" w:hAnsi="Angsana New" w:cs="Angsana New"/>
          <w:position w:val="2"/>
          <w:sz w:val="30"/>
          <w:szCs w:val="30"/>
          <w:cs/>
        </w:rPr>
        <w:t>ทวงถาม โดยมีอัตราดอกเบี้ย</w:t>
      </w:r>
      <w:r w:rsidR="00042935" w:rsidRPr="00053443">
        <w:rPr>
          <w:rFonts w:ascii="Angsana New" w:hAnsi="Angsana New" w:cs="Angsana New"/>
          <w:position w:val="2"/>
          <w:sz w:val="30"/>
          <w:szCs w:val="30"/>
          <w:cs/>
        </w:rPr>
        <w:t>ระหว่างร้อยล</w:t>
      </w:r>
      <w:r w:rsidR="00042935" w:rsidRPr="00053443">
        <w:rPr>
          <w:rFonts w:ascii="Angsana New" w:hAnsi="Angsana New" w:cs="Angsana New" w:hint="cs"/>
          <w:position w:val="2"/>
          <w:sz w:val="30"/>
          <w:szCs w:val="30"/>
          <w:cs/>
        </w:rPr>
        <w:t>ะ</w:t>
      </w:r>
      <w:r w:rsidR="00D448B8" w:rsidRPr="00053443">
        <w:rPr>
          <w:rFonts w:ascii="Angsana New" w:hAnsi="Angsana New" w:cs="Angsana New" w:hint="cs"/>
          <w:position w:val="2"/>
          <w:sz w:val="30"/>
          <w:szCs w:val="30"/>
          <w:cs/>
        </w:rPr>
        <w:t xml:space="preserve"> </w:t>
      </w:r>
      <w:r w:rsidR="006024BC">
        <w:rPr>
          <w:rFonts w:ascii="Angsana New" w:hAnsi="Angsana New" w:cs="Angsana New"/>
          <w:position w:val="2"/>
          <w:sz w:val="30"/>
          <w:szCs w:val="30"/>
        </w:rPr>
        <w:t>4</w:t>
      </w:r>
      <w:r w:rsidR="00B8742D">
        <w:rPr>
          <w:rFonts w:ascii="Angsana New" w:hAnsi="Angsana New" w:cs="Angsana New"/>
          <w:position w:val="2"/>
          <w:sz w:val="30"/>
          <w:szCs w:val="30"/>
        </w:rPr>
        <w:t>.</w:t>
      </w:r>
      <w:r w:rsidR="00707376">
        <w:rPr>
          <w:rFonts w:ascii="Angsana New" w:hAnsi="Angsana New" w:cs="Angsana New"/>
          <w:position w:val="2"/>
          <w:sz w:val="30"/>
          <w:szCs w:val="30"/>
          <w:cs/>
        </w:rPr>
        <w:t>49</w:t>
      </w:r>
      <w:r w:rsidR="00042935" w:rsidRPr="00053443">
        <w:rPr>
          <w:rFonts w:ascii="Angsana New" w:hAnsi="Angsana New" w:cs="Angsana New"/>
          <w:position w:val="2"/>
          <w:sz w:val="30"/>
          <w:szCs w:val="30"/>
        </w:rPr>
        <w:t xml:space="preserve"> </w:t>
      </w:r>
      <w:r w:rsidR="00042935" w:rsidRPr="00053443">
        <w:rPr>
          <w:rFonts w:ascii="Angsana New" w:hAnsi="Angsana New" w:cs="Angsana New"/>
          <w:position w:val="2"/>
          <w:sz w:val="30"/>
          <w:szCs w:val="30"/>
          <w:cs/>
        </w:rPr>
        <w:t>ถึงร้อยล</w:t>
      </w:r>
      <w:r w:rsidR="00042935" w:rsidRPr="00053443">
        <w:rPr>
          <w:rFonts w:ascii="Angsana New" w:hAnsi="Angsana New" w:cs="Angsana New" w:hint="cs"/>
          <w:position w:val="2"/>
          <w:sz w:val="30"/>
          <w:szCs w:val="30"/>
          <w:cs/>
        </w:rPr>
        <w:t xml:space="preserve">ะ </w:t>
      </w:r>
      <w:r w:rsidR="006024BC">
        <w:rPr>
          <w:rFonts w:ascii="Angsana New" w:hAnsi="Angsana New" w:cs="Angsana New"/>
          <w:position w:val="2"/>
          <w:sz w:val="30"/>
          <w:szCs w:val="30"/>
        </w:rPr>
        <w:t>5</w:t>
      </w:r>
      <w:r w:rsidR="00B8742D">
        <w:rPr>
          <w:rFonts w:ascii="Angsana New" w:hAnsi="Angsana New" w:cs="Angsana New"/>
          <w:position w:val="2"/>
          <w:sz w:val="30"/>
          <w:szCs w:val="30"/>
        </w:rPr>
        <w:t>.</w:t>
      </w:r>
      <w:r w:rsidR="00707376">
        <w:rPr>
          <w:rFonts w:ascii="Angsana New" w:hAnsi="Angsana New" w:cs="Angsana New"/>
          <w:position w:val="2"/>
          <w:sz w:val="30"/>
          <w:szCs w:val="30"/>
          <w:cs/>
        </w:rPr>
        <w:t>05</w:t>
      </w:r>
      <w:r w:rsidR="00042935" w:rsidRPr="00053443">
        <w:rPr>
          <w:rFonts w:ascii="Angsana New" w:hAnsi="Angsana New" w:cs="Angsana New"/>
          <w:position w:val="2"/>
          <w:sz w:val="30"/>
          <w:szCs w:val="30"/>
        </w:rPr>
        <w:t xml:space="preserve"> </w:t>
      </w:r>
      <w:r w:rsidR="00042935" w:rsidRPr="00053443">
        <w:rPr>
          <w:rFonts w:ascii="Angsana New" w:hAnsi="Angsana New" w:cs="Angsana New"/>
          <w:position w:val="2"/>
          <w:sz w:val="30"/>
          <w:szCs w:val="30"/>
          <w:cs/>
        </w:rPr>
        <w:t>ต่อปี</w:t>
      </w:r>
      <w:r w:rsidR="00327851" w:rsidRPr="00053443">
        <w:rPr>
          <w:rFonts w:ascii="Angsana New" w:hAnsi="Angsana New" w:cs="Angsana New" w:hint="cs"/>
          <w:position w:val="2"/>
          <w:sz w:val="30"/>
          <w:szCs w:val="30"/>
          <w:cs/>
        </w:rPr>
        <w:t xml:space="preserve"> </w:t>
      </w:r>
      <w:r w:rsidR="00341728" w:rsidRPr="00053443">
        <w:rPr>
          <w:rFonts w:ascii="Angsana New" w:hAnsi="Angsana New" w:cs="Angsana New"/>
          <w:i/>
          <w:iCs/>
          <w:position w:val="2"/>
          <w:sz w:val="30"/>
          <w:szCs w:val="30"/>
        </w:rPr>
        <w:t>(</w:t>
      </w:r>
      <w:r w:rsidR="00707376">
        <w:rPr>
          <w:rFonts w:ascii="Angsana New" w:hAnsi="Angsana New" w:cs="Angsana New"/>
          <w:i/>
          <w:iCs/>
          <w:position w:val="2"/>
          <w:sz w:val="30"/>
          <w:szCs w:val="30"/>
          <w:cs/>
        </w:rPr>
        <w:t>31</w:t>
      </w:r>
      <w:r w:rsidR="00341728" w:rsidRPr="00053443">
        <w:rPr>
          <w:rFonts w:ascii="Angsana New" w:hAnsi="Angsana New" w:cs="Angsana New"/>
          <w:i/>
          <w:iCs/>
          <w:position w:val="2"/>
          <w:sz w:val="30"/>
          <w:szCs w:val="30"/>
        </w:rPr>
        <w:t xml:space="preserve"> </w:t>
      </w:r>
      <w:r w:rsidR="00341728" w:rsidRPr="00053443">
        <w:rPr>
          <w:rFonts w:ascii="Angsana New" w:hAnsi="Angsana New" w:cs="Angsana New"/>
          <w:i/>
          <w:iCs/>
          <w:position w:val="2"/>
          <w:sz w:val="30"/>
          <w:szCs w:val="30"/>
          <w:cs/>
        </w:rPr>
        <w:t xml:space="preserve">ธันวาคม </w:t>
      </w:r>
      <w:r w:rsidR="006024BC">
        <w:rPr>
          <w:rFonts w:ascii="Angsana New" w:hAnsi="Angsana New" w:cs="Angsana New"/>
          <w:i/>
          <w:iCs/>
          <w:position w:val="2"/>
          <w:sz w:val="30"/>
          <w:szCs w:val="30"/>
        </w:rPr>
        <w:t>2565</w:t>
      </w:r>
      <w:r w:rsidR="00341728" w:rsidRPr="00053443">
        <w:rPr>
          <w:rFonts w:ascii="Angsana New" w:hAnsi="Angsana New" w:cs="Angsana New"/>
          <w:i/>
          <w:iCs/>
          <w:position w:val="2"/>
          <w:sz w:val="30"/>
          <w:szCs w:val="30"/>
        </w:rPr>
        <w:t>:</w:t>
      </w:r>
      <w:r w:rsidR="00725DC6">
        <w:rPr>
          <w:rFonts w:ascii="Angsana New" w:hAnsi="Angsana New" w:cs="Angsana New" w:hint="cs"/>
          <w:i/>
          <w:iCs/>
          <w:position w:val="2"/>
          <w:sz w:val="30"/>
          <w:szCs w:val="30"/>
          <w:cs/>
        </w:rPr>
        <w:t xml:space="preserve"> ระหว่าง</w:t>
      </w:r>
      <w:r w:rsidR="00341728" w:rsidRPr="00053443">
        <w:rPr>
          <w:rFonts w:ascii="Angsana New" w:hAnsi="Angsana New" w:cs="Angsana New"/>
          <w:i/>
          <w:iCs/>
          <w:position w:val="2"/>
          <w:sz w:val="30"/>
          <w:szCs w:val="30"/>
          <w:cs/>
        </w:rPr>
        <w:t xml:space="preserve">ร้อยละ </w:t>
      </w:r>
      <w:r w:rsidR="006024BC">
        <w:rPr>
          <w:rFonts w:ascii="Angsana New" w:hAnsi="Angsana New" w:cs="Angsana New"/>
          <w:i/>
          <w:iCs/>
          <w:position w:val="2"/>
          <w:sz w:val="30"/>
          <w:szCs w:val="30"/>
        </w:rPr>
        <w:t>4</w:t>
      </w:r>
      <w:r w:rsidR="00610239" w:rsidRPr="00053443">
        <w:rPr>
          <w:rFonts w:ascii="Angsana New" w:hAnsi="Angsana New" w:cs="Angsana New"/>
          <w:i/>
          <w:iCs/>
          <w:position w:val="2"/>
          <w:sz w:val="30"/>
          <w:szCs w:val="30"/>
        </w:rPr>
        <w:t>.</w:t>
      </w:r>
      <w:r w:rsidR="00707376">
        <w:rPr>
          <w:rFonts w:ascii="Angsana New" w:hAnsi="Angsana New" w:cs="Angsana New"/>
          <w:i/>
          <w:iCs/>
          <w:position w:val="2"/>
          <w:sz w:val="30"/>
          <w:szCs w:val="30"/>
          <w:cs/>
        </w:rPr>
        <w:t>43</w:t>
      </w:r>
      <w:r w:rsidR="00610239" w:rsidRPr="00053443">
        <w:rPr>
          <w:rFonts w:ascii="Angsana New" w:hAnsi="Angsana New" w:cs="Angsana New"/>
          <w:i/>
          <w:iCs/>
          <w:position w:val="2"/>
          <w:sz w:val="30"/>
          <w:szCs w:val="30"/>
        </w:rPr>
        <w:t xml:space="preserve"> </w:t>
      </w:r>
      <w:r w:rsidR="00610239" w:rsidRPr="00053443">
        <w:rPr>
          <w:rFonts w:ascii="Angsana New" w:hAnsi="Angsana New" w:cs="Angsana New" w:hint="cs"/>
          <w:i/>
          <w:iCs/>
          <w:position w:val="2"/>
          <w:sz w:val="30"/>
          <w:szCs w:val="30"/>
          <w:cs/>
        </w:rPr>
        <w:t xml:space="preserve">ถึงร้อยละ </w:t>
      </w:r>
      <w:r w:rsidR="004C0114">
        <w:rPr>
          <w:rFonts w:ascii="Angsana New" w:hAnsi="Angsana New" w:cs="Angsana New"/>
          <w:i/>
          <w:iCs/>
          <w:position w:val="2"/>
          <w:sz w:val="30"/>
          <w:szCs w:val="30"/>
        </w:rPr>
        <w:t>4.92</w:t>
      </w:r>
      <w:r w:rsidR="00341728" w:rsidRPr="00053443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341728" w:rsidRPr="00053443">
        <w:rPr>
          <w:rFonts w:ascii="Angsana New" w:hAnsi="Angsana New" w:cs="Angsana New"/>
          <w:i/>
          <w:iCs/>
          <w:sz w:val="30"/>
          <w:szCs w:val="30"/>
          <w:cs/>
        </w:rPr>
        <w:t>ต่อปี</w:t>
      </w:r>
      <w:r w:rsidR="00341728" w:rsidRPr="00053443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07F30B82" w14:textId="77777777" w:rsidR="0090000D" w:rsidRPr="00FC36A9" w:rsidRDefault="0090000D" w:rsidP="00602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p w14:paraId="6BE7D94F" w14:textId="6035A69F" w:rsidR="00CF77A1" w:rsidRPr="00867689" w:rsidRDefault="00F85D22" w:rsidP="00CF77A1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867689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ลูกหนี้การค้า</w:t>
      </w:r>
    </w:p>
    <w:p w14:paraId="6F24574A" w14:textId="77777777" w:rsidR="00593F4B" w:rsidRPr="00FC36A9" w:rsidRDefault="00593F4B" w:rsidP="00593F4B">
      <w:pPr>
        <w:rPr>
          <w:rFonts w:asciiTheme="majorBidi" w:hAnsiTheme="majorBidi" w:cstheme="majorBidi"/>
          <w:sz w:val="28"/>
          <w:szCs w:val="28"/>
          <w:lang w:val="th-TH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70"/>
        <w:gridCol w:w="1080"/>
        <w:gridCol w:w="270"/>
        <w:gridCol w:w="1157"/>
        <w:gridCol w:w="283"/>
        <w:gridCol w:w="1181"/>
        <w:gridCol w:w="259"/>
        <w:gridCol w:w="1170"/>
      </w:tblGrid>
      <w:tr w:rsidR="00F85D22" w:rsidRPr="00C60284" w14:paraId="77EB3D95" w14:textId="77777777" w:rsidTr="00867689">
        <w:trPr>
          <w:cantSplit/>
          <w:trHeight w:val="410"/>
          <w:tblHeader/>
        </w:trPr>
        <w:tc>
          <w:tcPr>
            <w:tcW w:w="3870" w:type="dxa"/>
            <w:vAlign w:val="bottom"/>
            <w:hideMark/>
          </w:tcPr>
          <w:p w14:paraId="4897A13D" w14:textId="719A9E58" w:rsidR="00F85D22" w:rsidRPr="00C60284" w:rsidRDefault="00F85D22" w:rsidP="00C4763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07" w:type="dxa"/>
            <w:gridSpan w:val="3"/>
            <w:vAlign w:val="bottom"/>
          </w:tcPr>
          <w:p w14:paraId="7C117347" w14:textId="28B59753" w:rsidR="00F85D22" w:rsidRPr="00C60284" w:rsidRDefault="00F85D22" w:rsidP="00C4763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60284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44806DFE" w14:textId="77777777" w:rsidR="00F85D22" w:rsidRPr="00C60284" w:rsidRDefault="00F85D22" w:rsidP="00C4763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0E088537" w14:textId="23369CE8" w:rsidR="00F85D22" w:rsidRPr="00C60284" w:rsidRDefault="00F85D22" w:rsidP="00C4763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6028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7689" w:rsidRPr="00C60284" w14:paraId="6213A24E" w14:textId="77777777" w:rsidTr="00867689">
        <w:trPr>
          <w:cantSplit/>
          <w:trHeight w:val="808"/>
          <w:tblHeader/>
        </w:trPr>
        <w:tc>
          <w:tcPr>
            <w:tcW w:w="3870" w:type="dxa"/>
            <w:vAlign w:val="bottom"/>
          </w:tcPr>
          <w:p w14:paraId="16A67C96" w14:textId="53DA1D15" w:rsidR="00867689" w:rsidRPr="00C60284" w:rsidRDefault="00867689" w:rsidP="0086768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C60284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64C80453" w14:textId="278D1278" w:rsidR="00867689" w:rsidRDefault="00707376" w:rsidP="00867689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t>31</w:t>
            </w:r>
            <w:r w:rsidR="00867689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="00867689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มีนาคม</w:t>
            </w:r>
            <w:r w:rsidR="00867689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 xml:space="preserve"> </w:t>
            </w:r>
          </w:p>
          <w:p w14:paraId="0C0638EC" w14:textId="2366FCB7" w:rsidR="00867689" w:rsidRPr="00C60284" w:rsidRDefault="00707376" w:rsidP="00867689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6</w:t>
            </w:r>
          </w:p>
        </w:tc>
        <w:tc>
          <w:tcPr>
            <w:tcW w:w="270" w:type="dxa"/>
            <w:vAlign w:val="bottom"/>
          </w:tcPr>
          <w:p w14:paraId="65C27293" w14:textId="77777777" w:rsidR="00867689" w:rsidRPr="00C60284" w:rsidRDefault="00867689" w:rsidP="00867689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6FB25E1F" w14:textId="498536CA" w:rsidR="00867689" w:rsidRPr="00C60284" w:rsidRDefault="00707376" w:rsidP="00867689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31</w:t>
            </w:r>
            <w:r w:rsidR="00867689" w:rsidRPr="00C60284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</w:t>
            </w:r>
            <w:r w:rsidR="00867689" w:rsidRPr="00C60284">
              <w:rPr>
                <w:rFonts w:ascii="Angsana New" w:hAnsi="Angsana New" w:cs="Angsana New" w:hint="cs"/>
                <w:b w:val="0"/>
                <w:sz w:val="30"/>
                <w:szCs w:val="30"/>
                <w:cs/>
              </w:rPr>
              <w:t>ธันวาคม</w:t>
            </w:r>
            <w:r w:rsidR="00867689" w:rsidRPr="00C60284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2565</w:t>
            </w:r>
          </w:p>
        </w:tc>
        <w:tc>
          <w:tcPr>
            <w:tcW w:w="283" w:type="dxa"/>
          </w:tcPr>
          <w:p w14:paraId="28D1BA9B" w14:textId="77777777" w:rsidR="00867689" w:rsidRPr="00C60284" w:rsidRDefault="00867689" w:rsidP="00867689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33D713C4" w14:textId="0962E4EB" w:rsidR="00867689" w:rsidRDefault="00707376" w:rsidP="00867689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t>31</w:t>
            </w:r>
            <w:r w:rsidR="00867689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="00867689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มีนาคม</w:t>
            </w:r>
            <w:r w:rsidR="00867689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 xml:space="preserve"> </w:t>
            </w:r>
          </w:p>
          <w:p w14:paraId="10F0A327" w14:textId="5B4CDD74" w:rsidR="00867689" w:rsidRPr="00C60284" w:rsidRDefault="00707376" w:rsidP="00867689">
            <w:pPr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6</w:t>
            </w:r>
          </w:p>
        </w:tc>
        <w:tc>
          <w:tcPr>
            <w:tcW w:w="259" w:type="dxa"/>
            <w:vAlign w:val="bottom"/>
          </w:tcPr>
          <w:p w14:paraId="7AAFD6A5" w14:textId="77777777" w:rsidR="00867689" w:rsidRPr="00C60284" w:rsidRDefault="00867689" w:rsidP="0086768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6CA8315" w14:textId="47213870" w:rsidR="00867689" w:rsidRPr="00C60284" w:rsidRDefault="00707376" w:rsidP="00867689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31</w:t>
            </w:r>
            <w:r w:rsidR="00867689" w:rsidRPr="00C60284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</w:t>
            </w:r>
            <w:r w:rsidR="00867689" w:rsidRPr="00C60284">
              <w:rPr>
                <w:rFonts w:ascii="Angsana New" w:hAnsi="Angsana New" w:cs="Angsana New" w:hint="cs"/>
                <w:b w:val="0"/>
                <w:sz w:val="30"/>
                <w:szCs w:val="30"/>
                <w:cs/>
              </w:rPr>
              <w:t>ธันวาคม</w:t>
            </w:r>
            <w:r w:rsidR="00867689" w:rsidRPr="00C60284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2565</w:t>
            </w:r>
          </w:p>
        </w:tc>
      </w:tr>
      <w:tr w:rsidR="00610239" w:rsidRPr="00C60284" w14:paraId="3C1E6BFB" w14:textId="77777777" w:rsidTr="00867689">
        <w:trPr>
          <w:cantSplit/>
          <w:trHeight w:val="398"/>
          <w:tblHeader/>
        </w:trPr>
        <w:tc>
          <w:tcPr>
            <w:tcW w:w="3870" w:type="dxa"/>
            <w:vAlign w:val="bottom"/>
            <w:hideMark/>
          </w:tcPr>
          <w:p w14:paraId="264676D6" w14:textId="77777777" w:rsidR="00610239" w:rsidRPr="00C60284" w:rsidRDefault="00610239" w:rsidP="0061023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gridSpan w:val="7"/>
            <w:vAlign w:val="bottom"/>
            <w:hideMark/>
          </w:tcPr>
          <w:p w14:paraId="7849A3D0" w14:textId="0C6714FF" w:rsidR="00610239" w:rsidRPr="00C60284" w:rsidRDefault="00610239" w:rsidP="0061023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6028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6028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610239" w:rsidRPr="00C60284" w14:paraId="4E12AF87" w14:textId="77777777" w:rsidTr="00867689">
        <w:trPr>
          <w:cantSplit/>
          <w:trHeight w:val="398"/>
        </w:trPr>
        <w:tc>
          <w:tcPr>
            <w:tcW w:w="3870" w:type="dxa"/>
          </w:tcPr>
          <w:p w14:paraId="031C9539" w14:textId="396CA738" w:rsidR="00610239" w:rsidRPr="00C60284" w:rsidRDefault="00610239" w:rsidP="0061023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E964C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5400" w:type="dxa"/>
            <w:gridSpan w:val="7"/>
          </w:tcPr>
          <w:p w14:paraId="7A95560A" w14:textId="77777777" w:rsidR="00610239" w:rsidRPr="00C60284" w:rsidRDefault="00610239" w:rsidP="0061023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484E60" w:rsidRPr="00C60284" w14:paraId="2130258F" w14:textId="77777777" w:rsidTr="001715A3">
        <w:trPr>
          <w:cantSplit/>
          <w:trHeight w:val="398"/>
        </w:trPr>
        <w:tc>
          <w:tcPr>
            <w:tcW w:w="3870" w:type="dxa"/>
            <w:hideMark/>
          </w:tcPr>
          <w:p w14:paraId="76215B1D" w14:textId="7FFE3438" w:rsidR="00484E60" w:rsidRPr="00C60284" w:rsidRDefault="00484E60" w:rsidP="00484E6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05319"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78B16D0E" w14:textId="1D0336E3" w:rsidR="00484E60" w:rsidRPr="003D72BF" w:rsidRDefault="00707376" w:rsidP="00484E6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</w:t>
            </w:r>
            <w:r w:rsidR="009D53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7</w:t>
            </w:r>
            <w:r w:rsidR="00725D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</w:t>
            </w:r>
            <w:r w:rsidR="009D53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25D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512</w:t>
            </w:r>
          </w:p>
        </w:tc>
        <w:tc>
          <w:tcPr>
            <w:tcW w:w="270" w:type="dxa"/>
          </w:tcPr>
          <w:p w14:paraId="49B1A64D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3F45A752" w14:textId="707DF8DA" w:rsidR="00484E60" w:rsidRPr="00C60284" w:rsidRDefault="00707376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</w:t>
            </w:r>
            <w:r w:rsidR="00484E6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136</w:t>
            </w:r>
            <w:r w:rsidR="00484E6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320</w:t>
            </w:r>
          </w:p>
        </w:tc>
        <w:tc>
          <w:tcPr>
            <w:tcW w:w="283" w:type="dxa"/>
          </w:tcPr>
          <w:p w14:paraId="6E30DC56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6381D07E" w14:textId="7FBB79E0" w:rsidR="00484E60" w:rsidRPr="00A05F6E" w:rsidRDefault="00707376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</w:t>
            </w:r>
            <w:r w:rsidR="005D0105" w:rsidRPr="00A05F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117</w:t>
            </w:r>
            <w:r w:rsidR="005D0105" w:rsidRPr="00A05F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842</w:t>
            </w:r>
          </w:p>
        </w:tc>
        <w:tc>
          <w:tcPr>
            <w:tcW w:w="259" w:type="dxa"/>
          </w:tcPr>
          <w:p w14:paraId="0628585B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4D241B8" w14:textId="3C0BE323" w:rsidR="00484E60" w:rsidRPr="00C60284" w:rsidRDefault="00707376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</w:t>
            </w:r>
            <w:r w:rsidR="00484E6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474</w:t>
            </w:r>
            <w:r w:rsidR="00484E6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87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8</w:t>
            </w:r>
          </w:p>
        </w:tc>
      </w:tr>
      <w:tr w:rsidR="00484E60" w:rsidRPr="00C60284" w14:paraId="2F1DEF59" w14:textId="77777777" w:rsidTr="001715A3">
        <w:trPr>
          <w:cantSplit/>
          <w:trHeight w:val="410"/>
        </w:trPr>
        <w:tc>
          <w:tcPr>
            <w:tcW w:w="3870" w:type="dxa"/>
            <w:hideMark/>
          </w:tcPr>
          <w:p w14:paraId="4F1DA023" w14:textId="3C4D6181" w:rsidR="00484E60" w:rsidRPr="00C60284" w:rsidRDefault="00484E60" w:rsidP="00484E6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05319">
              <w:rPr>
                <w:rFonts w:ascii="Angsana New" w:hAnsi="Angsana New" w:cs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80" w:type="dxa"/>
          </w:tcPr>
          <w:p w14:paraId="3E95399A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CFAF72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238A94D6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167CA94A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477743AA" w14:textId="77777777" w:rsidR="00484E60" w:rsidRPr="00A05F6E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</w:tcPr>
          <w:p w14:paraId="456BAB0C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E8DC07A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4E60" w:rsidRPr="00C60284" w14:paraId="0C9DAE5F" w14:textId="77777777" w:rsidTr="001715A3">
        <w:trPr>
          <w:cantSplit/>
          <w:trHeight w:val="398"/>
        </w:trPr>
        <w:tc>
          <w:tcPr>
            <w:tcW w:w="3870" w:type="dxa"/>
            <w:hideMark/>
          </w:tcPr>
          <w:p w14:paraId="2A73F9CF" w14:textId="7AC33C15" w:rsidR="00484E60" w:rsidRPr="00C60284" w:rsidRDefault="00484E60" w:rsidP="00484E60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CF151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 w:rsidR="00333E5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3E4330D3" w14:textId="7A83F9DB" w:rsidR="00484E60" w:rsidRPr="00C60284" w:rsidRDefault="00707376" w:rsidP="00484E6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</w:t>
            </w:r>
            <w:r w:rsidR="00725DC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</w:t>
            </w:r>
            <w:r w:rsidR="00E71ED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25DC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761</w:t>
            </w:r>
          </w:p>
        </w:tc>
        <w:tc>
          <w:tcPr>
            <w:tcW w:w="270" w:type="dxa"/>
          </w:tcPr>
          <w:p w14:paraId="32B4D217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5DEC821D" w14:textId="5F88FEC5" w:rsidR="00484E60" w:rsidRPr="00C60284" w:rsidRDefault="00707376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141</w:t>
            </w:r>
            <w:r w:rsidR="00484E6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424</w:t>
            </w:r>
          </w:p>
        </w:tc>
        <w:tc>
          <w:tcPr>
            <w:tcW w:w="283" w:type="dxa"/>
          </w:tcPr>
          <w:p w14:paraId="5548707F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5710896F" w14:textId="09070923" w:rsidR="00484E60" w:rsidRPr="00A05F6E" w:rsidRDefault="00707376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38</w:t>
            </w:r>
            <w:r w:rsidR="0062713D" w:rsidRPr="00A05F6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763</w:t>
            </w:r>
          </w:p>
        </w:tc>
        <w:tc>
          <w:tcPr>
            <w:tcW w:w="259" w:type="dxa"/>
          </w:tcPr>
          <w:p w14:paraId="3075443D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DC794A1" w14:textId="197F46AD" w:rsidR="00484E60" w:rsidRPr="00C60284" w:rsidRDefault="00707376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42</w:t>
            </w:r>
            <w:r w:rsidR="00484E6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684</w:t>
            </w:r>
          </w:p>
        </w:tc>
      </w:tr>
      <w:tr w:rsidR="00484E60" w:rsidRPr="00C60284" w14:paraId="4AE3E24D" w14:textId="77777777" w:rsidTr="001715A3">
        <w:trPr>
          <w:cantSplit/>
          <w:trHeight w:val="398"/>
        </w:trPr>
        <w:tc>
          <w:tcPr>
            <w:tcW w:w="3870" w:type="dxa"/>
            <w:hideMark/>
          </w:tcPr>
          <w:p w14:paraId="183729BD" w14:textId="20D921A6" w:rsidR="00484E60" w:rsidRPr="00C60284" w:rsidRDefault="00484E60" w:rsidP="00484E60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CF151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333E5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- </w:t>
            </w:r>
            <w:r w:rsidR="00707376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1748E61E" w14:textId="0767BA6A" w:rsidR="00484E60" w:rsidRPr="0006305F" w:rsidRDefault="00707376" w:rsidP="00484E6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52</w:t>
            </w:r>
            <w:r w:rsidR="009D53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733</w:t>
            </w:r>
          </w:p>
        </w:tc>
        <w:tc>
          <w:tcPr>
            <w:tcW w:w="270" w:type="dxa"/>
          </w:tcPr>
          <w:p w14:paraId="62B0D80D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355D4BAE" w14:textId="5EEB6F68" w:rsidR="00484E60" w:rsidRPr="00C60284" w:rsidRDefault="00707376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66</w:t>
            </w:r>
            <w:r w:rsidR="00484E6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171</w:t>
            </w:r>
          </w:p>
        </w:tc>
        <w:tc>
          <w:tcPr>
            <w:tcW w:w="283" w:type="dxa"/>
          </w:tcPr>
          <w:p w14:paraId="572D2DB3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7B3EFD8C" w14:textId="686F23FB" w:rsidR="00484E60" w:rsidRPr="00C60284" w:rsidRDefault="00707376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486</w:t>
            </w:r>
          </w:p>
        </w:tc>
        <w:tc>
          <w:tcPr>
            <w:tcW w:w="259" w:type="dxa"/>
          </w:tcPr>
          <w:p w14:paraId="3A91D5AD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7BF2465" w14:textId="4F68161E" w:rsidR="00484E60" w:rsidRPr="00C60284" w:rsidRDefault="00707376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419</w:t>
            </w:r>
          </w:p>
        </w:tc>
      </w:tr>
      <w:tr w:rsidR="00484E60" w:rsidRPr="00C60284" w14:paraId="206355C2" w14:textId="77777777" w:rsidTr="001715A3">
        <w:trPr>
          <w:cantSplit/>
          <w:trHeight w:val="410"/>
        </w:trPr>
        <w:tc>
          <w:tcPr>
            <w:tcW w:w="3870" w:type="dxa"/>
            <w:hideMark/>
          </w:tcPr>
          <w:p w14:paraId="236D72E0" w14:textId="05130649" w:rsidR="00484E60" w:rsidRPr="00C60284" w:rsidRDefault="00484E60" w:rsidP="00484E60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F151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707376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</w:rPr>
              <w:t xml:space="preserve">- </w:t>
            </w:r>
            <w:r w:rsidR="00707376">
              <w:rPr>
                <w:rFonts w:asciiTheme="majorBidi" w:hAnsiTheme="majorBidi" w:cstheme="majorBidi" w:hint="cs"/>
                <w:sz w:val="30"/>
                <w:szCs w:val="30"/>
                <w:cs/>
              </w:rPr>
              <w:t>12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38DCB91E" w14:textId="5FE79489" w:rsidR="00484E60" w:rsidRPr="0006305F" w:rsidRDefault="00707376" w:rsidP="00484E6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99</w:t>
            </w:r>
            <w:r w:rsidR="009D53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863</w:t>
            </w:r>
          </w:p>
        </w:tc>
        <w:tc>
          <w:tcPr>
            <w:tcW w:w="270" w:type="dxa"/>
          </w:tcPr>
          <w:p w14:paraId="06B68127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22857310" w14:textId="1520A809" w:rsidR="00484E60" w:rsidRPr="00C60284" w:rsidRDefault="00707376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96</w:t>
            </w:r>
            <w:r w:rsidR="00484E6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040</w:t>
            </w:r>
          </w:p>
        </w:tc>
        <w:tc>
          <w:tcPr>
            <w:tcW w:w="283" w:type="dxa"/>
          </w:tcPr>
          <w:p w14:paraId="749BE1A2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1B2C063B" w14:textId="55E29DE1" w:rsidR="00484E60" w:rsidRPr="00C60284" w:rsidRDefault="00707376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72</w:t>
            </w:r>
          </w:p>
        </w:tc>
        <w:tc>
          <w:tcPr>
            <w:tcW w:w="259" w:type="dxa"/>
          </w:tcPr>
          <w:p w14:paraId="02F7BB03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4CE10B1" w14:textId="4A8900FE" w:rsidR="00484E60" w:rsidRPr="00C60284" w:rsidRDefault="00707376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921</w:t>
            </w:r>
          </w:p>
        </w:tc>
      </w:tr>
      <w:tr w:rsidR="00484E60" w:rsidRPr="00C60284" w14:paraId="3D1F4FE7" w14:textId="77777777" w:rsidTr="001715A3">
        <w:trPr>
          <w:cantSplit/>
          <w:trHeight w:val="398"/>
        </w:trPr>
        <w:tc>
          <w:tcPr>
            <w:tcW w:w="3870" w:type="dxa"/>
          </w:tcPr>
          <w:p w14:paraId="2046500E" w14:textId="39602A22" w:rsidR="00484E60" w:rsidRPr="00C60284" w:rsidRDefault="00484E60" w:rsidP="00484E60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F1517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 มากกว่า </w:t>
            </w:r>
            <w:r w:rsidR="00333E5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4479E40E" w14:textId="0F3C1A9F" w:rsidR="00484E60" w:rsidRPr="0006305F" w:rsidRDefault="00707376" w:rsidP="00484E6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117</w:t>
            </w:r>
            <w:r w:rsidR="009D534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022</w:t>
            </w:r>
          </w:p>
        </w:tc>
        <w:tc>
          <w:tcPr>
            <w:tcW w:w="270" w:type="dxa"/>
          </w:tcPr>
          <w:p w14:paraId="132EC50E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044A6702" w14:textId="2245629D" w:rsidR="00484E60" w:rsidRPr="00C60284" w:rsidRDefault="00707376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109</w:t>
            </w:r>
            <w:r w:rsidR="00484E6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534</w:t>
            </w:r>
          </w:p>
        </w:tc>
        <w:tc>
          <w:tcPr>
            <w:tcW w:w="283" w:type="dxa"/>
          </w:tcPr>
          <w:p w14:paraId="355E5EB1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0063712A" w14:textId="18069AA4" w:rsidR="00484E60" w:rsidRPr="002665E0" w:rsidRDefault="00707376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478</w:t>
            </w:r>
          </w:p>
        </w:tc>
        <w:tc>
          <w:tcPr>
            <w:tcW w:w="259" w:type="dxa"/>
          </w:tcPr>
          <w:p w14:paraId="01F908F7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9D9A1C1" w14:textId="022DC662" w:rsidR="00484E60" w:rsidRPr="00C60284" w:rsidRDefault="00707376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6</w:t>
            </w:r>
            <w:r w:rsidR="00484E6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030</w:t>
            </w:r>
          </w:p>
        </w:tc>
      </w:tr>
      <w:tr w:rsidR="00484E60" w:rsidRPr="00C60284" w14:paraId="78A5949F" w14:textId="77777777" w:rsidTr="001715A3">
        <w:trPr>
          <w:cantSplit/>
          <w:trHeight w:val="410"/>
        </w:trPr>
        <w:tc>
          <w:tcPr>
            <w:tcW w:w="3870" w:type="dxa"/>
            <w:hideMark/>
          </w:tcPr>
          <w:p w14:paraId="1DDDBCD5" w14:textId="2570A511" w:rsidR="00484E60" w:rsidRPr="00C60284" w:rsidRDefault="00484E60" w:rsidP="00484E60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CF1517">
              <w:rPr>
                <w:rFonts w:ascii="Angsana New" w:hAnsi="Angsana New" w:cs="Angsana New" w:hint="cs"/>
                <w:sz w:val="30"/>
                <w:szCs w:val="30"/>
                <w:cs/>
              </w:rPr>
              <w:t>ฟ้องร้อง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A20A8C" w14:textId="41F2857F" w:rsidR="00484E60" w:rsidRPr="00C60284" w:rsidRDefault="00707376" w:rsidP="00484E6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278</w:t>
            </w:r>
            <w:r w:rsidR="009D534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049</w:t>
            </w:r>
          </w:p>
        </w:tc>
        <w:tc>
          <w:tcPr>
            <w:tcW w:w="270" w:type="dxa"/>
          </w:tcPr>
          <w:p w14:paraId="097B8E87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179992" w14:textId="36FB0BB5" w:rsidR="00484E60" w:rsidRPr="00C60284" w:rsidRDefault="00707376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279</w:t>
            </w:r>
            <w:r w:rsidR="00484E6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925</w:t>
            </w:r>
          </w:p>
        </w:tc>
        <w:tc>
          <w:tcPr>
            <w:tcW w:w="283" w:type="dxa"/>
          </w:tcPr>
          <w:p w14:paraId="786B6FA5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A70593" w14:textId="2B6D4817" w:rsidR="00484E60" w:rsidRPr="00C60284" w:rsidRDefault="00707376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10</w:t>
            </w:r>
            <w:r w:rsidR="005D010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201</w:t>
            </w:r>
          </w:p>
        </w:tc>
        <w:tc>
          <w:tcPr>
            <w:tcW w:w="259" w:type="dxa"/>
          </w:tcPr>
          <w:p w14:paraId="3E8DC353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8B28B5" w14:textId="55D6A688" w:rsidR="00484E60" w:rsidRPr="00C60284" w:rsidRDefault="00707376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11</w:t>
            </w:r>
            <w:r w:rsidR="00484E6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507</w:t>
            </w:r>
          </w:p>
        </w:tc>
      </w:tr>
      <w:tr w:rsidR="00484E60" w:rsidRPr="004E058A" w14:paraId="5E1FF8ED" w14:textId="77777777" w:rsidTr="001715A3">
        <w:trPr>
          <w:cantSplit/>
          <w:trHeight w:val="410"/>
        </w:trPr>
        <w:tc>
          <w:tcPr>
            <w:tcW w:w="3870" w:type="dxa"/>
            <w:hideMark/>
          </w:tcPr>
          <w:p w14:paraId="0343950C" w14:textId="527D2DDD" w:rsidR="00484E60" w:rsidRPr="00C60284" w:rsidRDefault="00484E60" w:rsidP="00484E6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2A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2B99572" w14:textId="1D90C118" w:rsidR="00484E60" w:rsidRPr="0006305F" w:rsidRDefault="00707376" w:rsidP="00484E6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2</w:t>
            </w:r>
            <w:r w:rsidR="009D53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525</w:t>
            </w:r>
            <w:r w:rsidR="009D53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940</w:t>
            </w:r>
          </w:p>
        </w:tc>
        <w:tc>
          <w:tcPr>
            <w:tcW w:w="270" w:type="dxa"/>
          </w:tcPr>
          <w:p w14:paraId="34A71713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2D0A86" w14:textId="6494A9FA" w:rsidR="00484E60" w:rsidRPr="00C60284" w:rsidRDefault="00707376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2</w:t>
            </w:r>
            <w:r w:rsidR="00484E6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829</w:t>
            </w:r>
            <w:r w:rsidR="00484E6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414</w:t>
            </w:r>
          </w:p>
        </w:tc>
        <w:tc>
          <w:tcPr>
            <w:tcW w:w="283" w:type="dxa"/>
          </w:tcPr>
          <w:p w14:paraId="1FF96942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</w:tcPr>
          <w:p w14:paraId="3E47D3C1" w14:textId="69C58285" w:rsidR="00484E60" w:rsidRPr="00C60284" w:rsidRDefault="00707376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1</w:t>
            </w:r>
            <w:r w:rsidR="005D01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167</w:t>
            </w:r>
            <w:r w:rsidR="005D01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842</w:t>
            </w:r>
          </w:p>
        </w:tc>
        <w:tc>
          <w:tcPr>
            <w:tcW w:w="259" w:type="dxa"/>
          </w:tcPr>
          <w:p w14:paraId="64937797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5FCBF4" w14:textId="481ADFEA" w:rsidR="00484E60" w:rsidRPr="00C60284" w:rsidRDefault="00707376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1</w:t>
            </w:r>
            <w:r w:rsidR="00484E6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536</w:t>
            </w:r>
            <w:r w:rsidR="00484E6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4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39</w:t>
            </w:r>
          </w:p>
        </w:tc>
      </w:tr>
      <w:tr w:rsidR="00484E60" w:rsidRPr="00C60284" w14:paraId="29E18F82" w14:textId="77777777" w:rsidTr="001715A3">
        <w:trPr>
          <w:cantSplit/>
          <w:trHeight w:val="70"/>
        </w:trPr>
        <w:tc>
          <w:tcPr>
            <w:tcW w:w="3870" w:type="dxa"/>
          </w:tcPr>
          <w:p w14:paraId="4CA43D28" w14:textId="40639474" w:rsidR="00484E60" w:rsidRPr="00C60284" w:rsidRDefault="00484E60" w:rsidP="00484E60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342A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8342A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05319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3CAFE26" w14:textId="77777777" w:rsidR="00484E60" w:rsidRDefault="00484E60" w:rsidP="00484E6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84D0BF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  <w:vAlign w:val="bottom"/>
          </w:tcPr>
          <w:p w14:paraId="5B48FA2A" w14:textId="77777777" w:rsidR="00484E60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83" w:type="dxa"/>
          </w:tcPr>
          <w:p w14:paraId="19B201BD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</w:tcPr>
          <w:p w14:paraId="5CF97963" w14:textId="77777777" w:rsidR="00484E60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9" w:type="dxa"/>
          </w:tcPr>
          <w:p w14:paraId="69B2C0FA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9A213E3" w14:textId="77777777" w:rsidR="00484E60" w:rsidRDefault="00484E60" w:rsidP="00484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29" w:right="-7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84E60" w:rsidRPr="00C60284" w14:paraId="3F9F20AC" w14:textId="77777777" w:rsidTr="001715A3">
        <w:trPr>
          <w:cantSplit/>
          <w:trHeight w:val="70"/>
        </w:trPr>
        <w:tc>
          <w:tcPr>
            <w:tcW w:w="3870" w:type="dxa"/>
            <w:hideMark/>
          </w:tcPr>
          <w:p w14:paraId="0B9D792A" w14:textId="4759258B" w:rsidR="00484E60" w:rsidRPr="00C60284" w:rsidRDefault="00484E60" w:rsidP="00484E60">
            <w:pPr>
              <w:tabs>
                <w:tab w:val="clear" w:pos="227"/>
                <w:tab w:val="left" w:pos="283"/>
                <w:tab w:val="left" w:pos="3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</w:t>
            </w:r>
            <w:r w:rsidR="00584FBF">
              <w:rPr>
                <w:rFonts w:ascii="Angsana New" w:hAnsi="Angsana New" w:cs="Angsana New" w:hint="cs"/>
                <w:sz w:val="30"/>
                <w:szCs w:val="30"/>
                <w:cs/>
              </w:rPr>
              <w:t>ที่</w:t>
            </w:r>
            <w:r w:rsidRPr="00E05319">
              <w:rPr>
                <w:rFonts w:ascii="Angsana New" w:hAnsi="Angsana New" w:cs="Angsana New" w:hint="cs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33DE44D" w14:textId="514359BA" w:rsidR="00484E60" w:rsidRPr="003D72BF" w:rsidRDefault="009D534F" w:rsidP="00484E6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0737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302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0737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604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86C1F9C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058202" w14:textId="70D7109E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0737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307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0737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727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49595480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</w:tcPr>
          <w:p w14:paraId="030BA12C" w14:textId="163C4F5C" w:rsidR="00484E60" w:rsidRPr="006D19DF" w:rsidRDefault="005D0105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70737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70737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571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59" w:type="dxa"/>
          </w:tcPr>
          <w:p w14:paraId="7032D352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68E1F5C9" w14:textId="34A0862E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70737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17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70737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148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484E60" w:rsidRPr="00C60284" w14:paraId="422EF9A4" w14:textId="77777777" w:rsidTr="001715A3">
        <w:trPr>
          <w:cantSplit/>
          <w:trHeight w:val="424"/>
        </w:trPr>
        <w:tc>
          <w:tcPr>
            <w:tcW w:w="3870" w:type="dxa"/>
            <w:hideMark/>
          </w:tcPr>
          <w:p w14:paraId="56B53B9A" w14:textId="42C2A2F6" w:rsidR="00484E60" w:rsidRPr="00C60284" w:rsidRDefault="00484E60" w:rsidP="00484E6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2A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BC69FA" w14:textId="20B8B20A" w:rsidR="00484E60" w:rsidRPr="00C60284" w:rsidRDefault="00707376" w:rsidP="00484E6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2</w:t>
            </w:r>
            <w:r w:rsidR="009D53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223</w:t>
            </w:r>
            <w:r w:rsidR="009D53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336</w:t>
            </w:r>
          </w:p>
        </w:tc>
        <w:tc>
          <w:tcPr>
            <w:tcW w:w="270" w:type="dxa"/>
          </w:tcPr>
          <w:p w14:paraId="343A45EE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999873" w14:textId="2B82510A" w:rsidR="00484E60" w:rsidRPr="00C60284" w:rsidRDefault="00707376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2</w:t>
            </w:r>
            <w:r w:rsidR="00484E6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521</w:t>
            </w:r>
            <w:r w:rsidR="00484E6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687</w:t>
            </w:r>
          </w:p>
        </w:tc>
        <w:tc>
          <w:tcPr>
            <w:tcW w:w="283" w:type="dxa"/>
          </w:tcPr>
          <w:p w14:paraId="317A4E38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177709" w14:textId="5DF5BA83" w:rsidR="00484E60" w:rsidRPr="00C60284" w:rsidRDefault="00707376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1</w:t>
            </w:r>
            <w:r w:rsidR="005D01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156</w:t>
            </w:r>
            <w:r w:rsidR="005D01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271</w:t>
            </w:r>
          </w:p>
        </w:tc>
        <w:tc>
          <w:tcPr>
            <w:tcW w:w="259" w:type="dxa"/>
          </w:tcPr>
          <w:p w14:paraId="6B3E730D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55D0B14F" w14:textId="10B65804" w:rsidR="00484E60" w:rsidRPr="00C60284" w:rsidRDefault="00707376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1</w:t>
            </w:r>
            <w:r w:rsidR="00484E6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519</w:t>
            </w:r>
            <w:r w:rsidR="00484E6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29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1</w:t>
            </w:r>
          </w:p>
        </w:tc>
      </w:tr>
      <w:tr w:rsidR="00484E60" w:rsidRPr="00C60284" w14:paraId="37113B41" w14:textId="77777777" w:rsidTr="00867689">
        <w:trPr>
          <w:cantSplit/>
          <w:trHeight w:val="424"/>
        </w:trPr>
        <w:tc>
          <w:tcPr>
            <w:tcW w:w="3870" w:type="dxa"/>
          </w:tcPr>
          <w:p w14:paraId="7C071A58" w14:textId="77777777" w:rsidR="00484E60" w:rsidRDefault="00484E60" w:rsidP="00484E60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24AE9295" w14:textId="70B8C915" w:rsidR="0090000D" w:rsidRPr="008342AF" w:rsidRDefault="0090000D" w:rsidP="00484E60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83A25AF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9C49652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right w:val="nil"/>
            </w:tcBorders>
          </w:tcPr>
          <w:p w14:paraId="15C7A946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27B5A1F8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</w:tcPr>
          <w:p w14:paraId="7E138221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9" w:type="dxa"/>
          </w:tcPr>
          <w:p w14:paraId="4D74206D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</w:tcBorders>
          </w:tcPr>
          <w:p w14:paraId="7B0CD9EC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84E60" w:rsidRPr="00C60284" w14:paraId="3976367B" w14:textId="77777777" w:rsidTr="008F5C6E">
        <w:trPr>
          <w:cantSplit/>
          <w:trHeight w:val="60"/>
          <w:tblHeader/>
        </w:trPr>
        <w:tc>
          <w:tcPr>
            <w:tcW w:w="3870" w:type="dxa"/>
          </w:tcPr>
          <w:p w14:paraId="49E5C4C8" w14:textId="21B3C5AF" w:rsidR="00484E60" w:rsidRPr="00C60284" w:rsidRDefault="00484E60" w:rsidP="008F5C6E">
            <w:pPr>
              <w:pStyle w:val="acctfourfigures"/>
              <w:tabs>
                <w:tab w:val="left" w:pos="720"/>
              </w:tabs>
              <w:spacing w:line="36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E964C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ส่วนที่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ไม่</w:t>
            </w:r>
            <w:r w:rsidRPr="00E964C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5400" w:type="dxa"/>
            <w:gridSpan w:val="7"/>
          </w:tcPr>
          <w:p w14:paraId="0EBB108A" w14:textId="77777777" w:rsidR="00484E60" w:rsidRPr="00C60284" w:rsidRDefault="00484E60" w:rsidP="008F5C6E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484E60" w:rsidRPr="00C60284" w14:paraId="45174A61" w14:textId="77777777" w:rsidTr="008F5C6E">
        <w:trPr>
          <w:cantSplit/>
          <w:trHeight w:val="60"/>
        </w:trPr>
        <w:tc>
          <w:tcPr>
            <w:tcW w:w="3870" w:type="dxa"/>
          </w:tcPr>
          <w:p w14:paraId="5308A29B" w14:textId="77777777" w:rsidR="00484E60" w:rsidRPr="0010305E" w:rsidRDefault="00484E60" w:rsidP="008F5C6E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D52FDE3" w14:textId="36A587BA" w:rsidR="00484E60" w:rsidRDefault="00707376" w:rsidP="008F5C6E">
            <w:pPr>
              <w:pStyle w:val="acctfourfigures"/>
              <w:tabs>
                <w:tab w:val="clear" w:pos="765"/>
                <w:tab w:val="decimal" w:pos="920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31</w:t>
            </w:r>
            <w:r w:rsidR="009D53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095</w:t>
            </w:r>
          </w:p>
        </w:tc>
        <w:tc>
          <w:tcPr>
            <w:tcW w:w="270" w:type="dxa"/>
          </w:tcPr>
          <w:p w14:paraId="43E29E51" w14:textId="77777777" w:rsidR="00484E60" w:rsidRPr="0067188F" w:rsidRDefault="00484E60" w:rsidP="008F5C6E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left w:val="nil"/>
              <w:right w:val="nil"/>
            </w:tcBorders>
            <w:vAlign w:val="bottom"/>
          </w:tcPr>
          <w:p w14:paraId="67E073BF" w14:textId="5A7B5C41" w:rsidR="00484E60" w:rsidRPr="006F080F" w:rsidRDefault="00707376" w:rsidP="008F5C6E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41</w:t>
            </w:r>
            <w:r w:rsidR="00484E6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202</w:t>
            </w:r>
          </w:p>
        </w:tc>
        <w:tc>
          <w:tcPr>
            <w:tcW w:w="283" w:type="dxa"/>
          </w:tcPr>
          <w:p w14:paraId="28C55CED" w14:textId="77777777" w:rsidR="00484E60" w:rsidRPr="0067188F" w:rsidRDefault="00484E60" w:rsidP="008F5C6E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368AB136" w14:textId="68BE05B4" w:rsidR="00484E60" w:rsidRPr="0067188F" w:rsidRDefault="005D0105" w:rsidP="008F5C6E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9" w:type="dxa"/>
          </w:tcPr>
          <w:p w14:paraId="01BD388A" w14:textId="77777777" w:rsidR="00484E60" w:rsidRPr="0067188F" w:rsidRDefault="00484E60" w:rsidP="008F5C6E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32ECA64" w14:textId="153794A1" w:rsidR="00484E60" w:rsidRPr="0067188F" w:rsidRDefault="00484E60" w:rsidP="008F5C6E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484E60" w:rsidRPr="00C60284" w14:paraId="06762362" w14:textId="77777777" w:rsidTr="008F5C6E">
        <w:trPr>
          <w:cantSplit/>
          <w:trHeight w:val="60"/>
        </w:trPr>
        <w:tc>
          <w:tcPr>
            <w:tcW w:w="3870" w:type="dxa"/>
          </w:tcPr>
          <w:p w14:paraId="298D32DF" w14:textId="0D122A92" w:rsidR="00484E60" w:rsidRPr="0010305E" w:rsidRDefault="00484E60" w:rsidP="008F5C6E">
            <w:pPr>
              <w:tabs>
                <w:tab w:val="left" w:pos="34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42A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8342A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05319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8E5615E" w14:textId="77777777" w:rsidR="00484E60" w:rsidRDefault="00484E60" w:rsidP="008F5C6E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2D50A26" w14:textId="77777777" w:rsidR="00484E60" w:rsidRPr="0067188F" w:rsidRDefault="00484E60" w:rsidP="008F5C6E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left w:val="nil"/>
              <w:right w:val="nil"/>
            </w:tcBorders>
            <w:vAlign w:val="bottom"/>
          </w:tcPr>
          <w:p w14:paraId="41F313B8" w14:textId="77777777" w:rsidR="00484E60" w:rsidRPr="006F080F" w:rsidRDefault="00484E60" w:rsidP="008F5C6E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2548515D" w14:textId="77777777" w:rsidR="00484E60" w:rsidRPr="0067188F" w:rsidRDefault="00484E60" w:rsidP="008F5C6E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62662D42" w14:textId="77777777" w:rsidR="00484E60" w:rsidRPr="0067188F" w:rsidRDefault="00484E60" w:rsidP="008F5C6E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14:paraId="04E319F7" w14:textId="77777777" w:rsidR="00484E60" w:rsidRPr="0067188F" w:rsidRDefault="00484E60" w:rsidP="008F5C6E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767DC2B" w14:textId="77777777" w:rsidR="00484E60" w:rsidRPr="0067188F" w:rsidRDefault="00484E60" w:rsidP="008F5C6E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484E60" w:rsidRPr="00C60284" w14:paraId="6EFED6FB" w14:textId="77777777" w:rsidTr="008F5C6E">
        <w:trPr>
          <w:cantSplit/>
          <w:trHeight w:val="60"/>
        </w:trPr>
        <w:tc>
          <w:tcPr>
            <w:tcW w:w="3870" w:type="dxa"/>
          </w:tcPr>
          <w:p w14:paraId="7D381E32" w14:textId="681D4E7E" w:rsidR="00484E60" w:rsidRPr="0010305E" w:rsidRDefault="00484E60" w:rsidP="008F5C6E">
            <w:pPr>
              <w:tabs>
                <w:tab w:val="left" w:pos="34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ที่</w:t>
            </w:r>
            <w:r w:rsidRPr="00E05319">
              <w:rPr>
                <w:rFonts w:ascii="Angsana New" w:hAnsi="Angsana New" w:cs="Angsana New" w:hint="cs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EB5BD2" w14:textId="10A39260" w:rsidR="00484E60" w:rsidRPr="0067188F" w:rsidRDefault="009D534F" w:rsidP="00AD5686">
            <w:pPr>
              <w:pStyle w:val="acctfourfigures"/>
              <w:tabs>
                <w:tab w:val="clear" w:pos="765"/>
                <w:tab w:val="decimal" w:pos="920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0737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806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C2E8AA4" w14:textId="77777777" w:rsidR="00484E60" w:rsidRPr="0067188F" w:rsidRDefault="00484E60" w:rsidP="008F5C6E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897917" w14:textId="389E2330" w:rsidR="00484E60" w:rsidRPr="0067188F" w:rsidRDefault="00484E60" w:rsidP="008F5C6E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70737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70737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078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3" w:type="dxa"/>
          </w:tcPr>
          <w:p w14:paraId="74F73414" w14:textId="77777777" w:rsidR="00484E60" w:rsidRPr="0067188F" w:rsidRDefault="00484E60" w:rsidP="008F5C6E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</w:tcPr>
          <w:p w14:paraId="4A95E378" w14:textId="5CEDAAF9" w:rsidR="00484E60" w:rsidRPr="0067188F" w:rsidRDefault="005D0105" w:rsidP="008F5C6E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9" w:type="dxa"/>
          </w:tcPr>
          <w:p w14:paraId="73444456" w14:textId="77777777" w:rsidR="00484E60" w:rsidRPr="0067188F" w:rsidRDefault="00484E60" w:rsidP="008F5C6E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CFE9DF7" w14:textId="104DAB73" w:rsidR="00484E60" w:rsidRPr="0067188F" w:rsidRDefault="00484E60" w:rsidP="008F5C6E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484E60" w:rsidRPr="00C60284" w14:paraId="159756BE" w14:textId="77777777" w:rsidTr="008F5C6E">
        <w:trPr>
          <w:cantSplit/>
          <w:trHeight w:val="50"/>
        </w:trPr>
        <w:tc>
          <w:tcPr>
            <w:tcW w:w="3870" w:type="dxa"/>
          </w:tcPr>
          <w:p w14:paraId="418A5B9C" w14:textId="77777777" w:rsidR="00484E60" w:rsidRPr="0010305E" w:rsidRDefault="00484E60" w:rsidP="008F5C6E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E95665" w14:textId="3DA59C95" w:rsidR="00484E60" w:rsidRPr="007A2587" w:rsidRDefault="00707376" w:rsidP="008F5C6E">
            <w:pPr>
              <w:pStyle w:val="acctfourfigures"/>
              <w:tabs>
                <w:tab w:val="clear" w:pos="765"/>
                <w:tab w:val="decimal" w:pos="906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30</w:t>
            </w:r>
            <w:r w:rsidR="009D53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289</w:t>
            </w:r>
          </w:p>
        </w:tc>
        <w:tc>
          <w:tcPr>
            <w:tcW w:w="270" w:type="dxa"/>
          </w:tcPr>
          <w:p w14:paraId="59A46204" w14:textId="77777777" w:rsidR="00484E60" w:rsidRPr="0067188F" w:rsidRDefault="00484E60" w:rsidP="008F5C6E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512114" w14:textId="409B3C97" w:rsidR="00484E60" w:rsidRPr="002C30BC" w:rsidRDefault="00707376" w:rsidP="008F5C6E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40</w:t>
            </w:r>
            <w:r w:rsidR="00484E6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124</w:t>
            </w:r>
          </w:p>
        </w:tc>
        <w:tc>
          <w:tcPr>
            <w:tcW w:w="283" w:type="dxa"/>
          </w:tcPr>
          <w:p w14:paraId="4D6EA5C7" w14:textId="77777777" w:rsidR="00484E60" w:rsidRPr="0067188F" w:rsidRDefault="00484E60" w:rsidP="008F5C6E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DA8EE6" w14:textId="24C4F178" w:rsidR="00484E60" w:rsidRPr="001C462D" w:rsidRDefault="005D0105" w:rsidP="008F5C6E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9" w:type="dxa"/>
          </w:tcPr>
          <w:p w14:paraId="63A8CB98" w14:textId="77777777" w:rsidR="00484E60" w:rsidRPr="0067188F" w:rsidRDefault="00484E60" w:rsidP="008F5C6E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976F57" w14:textId="0EB70EC8" w:rsidR="00484E60" w:rsidRPr="0067188F" w:rsidRDefault="00484E60" w:rsidP="008F5C6E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  <w:tr w:rsidR="00484E60" w:rsidRPr="00C60284" w14:paraId="3DBF7E4C" w14:textId="77777777" w:rsidTr="008F5C6E">
        <w:trPr>
          <w:cantSplit/>
          <w:trHeight w:val="50"/>
        </w:trPr>
        <w:tc>
          <w:tcPr>
            <w:tcW w:w="3870" w:type="dxa"/>
          </w:tcPr>
          <w:p w14:paraId="69E76D58" w14:textId="77777777" w:rsidR="00484E60" w:rsidRPr="00C60284" w:rsidRDefault="00484E60" w:rsidP="008F5C6E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5ABD41" w14:textId="502DC5D9" w:rsidR="00484E60" w:rsidRPr="00765D71" w:rsidRDefault="00707376" w:rsidP="008F5C6E">
            <w:pPr>
              <w:pStyle w:val="acctfourfigures"/>
              <w:tabs>
                <w:tab w:val="clear" w:pos="765"/>
                <w:tab w:val="decimal" w:pos="920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2</w:t>
            </w:r>
            <w:r w:rsidR="009D53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253</w:t>
            </w:r>
            <w:r w:rsidR="009D53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625</w:t>
            </w:r>
          </w:p>
        </w:tc>
        <w:tc>
          <w:tcPr>
            <w:tcW w:w="270" w:type="dxa"/>
          </w:tcPr>
          <w:p w14:paraId="2A1B6338" w14:textId="77777777" w:rsidR="00484E60" w:rsidRPr="00C60284" w:rsidRDefault="00484E60" w:rsidP="008F5C6E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BA37E1" w14:textId="29133004" w:rsidR="00484E60" w:rsidRPr="00765D71" w:rsidRDefault="00707376" w:rsidP="008F5C6E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2</w:t>
            </w:r>
            <w:r w:rsidR="00484E6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561</w:t>
            </w:r>
            <w:r w:rsidR="00484E6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811</w:t>
            </w:r>
          </w:p>
        </w:tc>
        <w:tc>
          <w:tcPr>
            <w:tcW w:w="283" w:type="dxa"/>
          </w:tcPr>
          <w:p w14:paraId="3DFE9917" w14:textId="77777777" w:rsidR="00484E60" w:rsidRPr="00C60284" w:rsidRDefault="00484E60" w:rsidP="008F5C6E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43E5FD" w14:textId="45972AC4" w:rsidR="00484E60" w:rsidRPr="00CB4BC6" w:rsidRDefault="00707376" w:rsidP="008F5C6E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1</w:t>
            </w:r>
            <w:r w:rsidR="005D010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156</w:t>
            </w:r>
            <w:r w:rsidR="005D010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271</w:t>
            </w:r>
          </w:p>
        </w:tc>
        <w:tc>
          <w:tcPr>
            <w:tcW w:w="259" w:type="dxa"/>
          </w:tcPr>
          <w:p w14:paraId="26DB0490" w14:textId="77777777" w:rsidR="00484E60" w:rsidRPr="00C60284" w:rsidRDefault="00484E60" w:rsidP="008F5C6E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4AC049" w14:textId="672FD93C" w:rsidR="00484E60" w:rsidRPr="00CB4BC6" w:rsidRDefault="00707376" w:rsidP="008F5C6E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1</w:t>
            </w:r>
            <w:r w:rsidR="00484E6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519</w:t>
            </w:r>
            <w:r w:rsidR="00484E6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291</w:t>
            </w:r>
          </w:p>
        </w:tc>
      </w:tr>
    </w:tbl>
    <w:p w14:paraId="1FA3CB0A" w14:textId="1EF70D9D" w:rsidR="00AF68F0" w:rsidRPr="00B64305" w:rsidRDefault="00AF68F0" w:rsidP="00F85D22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70"/>
        <w:gridCol w:w="1166"/>
        <w:gridCol w:w="274"/>
        <w:gridCol w:w="1080"/>
        <w:gridCol w:w="270"/>
        <w:gridCol w:w="1170"/>
        <w:gridCol w:w="270"/>
        <w:gridCol w:w="1170"/>
      </w:tblGrid>
      <w:tr w:rsidR="00B05C55" w:rsidRPr="00C60284" w14:paraId="784F2259" w14:textId="77777777" w:rsidTr="001D29EE">
        <w:trPr>
          <w:cantSplit/>
          <w:trHeight w:val="390"/>
          <w:tblHeader/>
        </w:trPr>
        <w:tc>
          <w:tcPr>
            <w:tcW w:w="3870" w:type="dxa"/>
            <w:vAlign w:val="bottom"/>
          </w:tcPr>
          <w:p w14:paraId="409E7436" w14:textId="194A5735" w:rsidR="00B05C55" w:rsidRPr="00DA7BA2" w:rsidRDefault="00B05C55" w:rsidP="00B05C55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C6028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</w:t>
            </w: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ขาดทุนด้านเครดิตที่คาดว่าจะเกิดขึ้น</w:t>
            </w:r>
            <w:r w:rsidRPr="00C6028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2520" w:type="dxa"/>
            <w:gridSpan w:val="3"/>
            <w:vAlign w:val="bottom"/>
          </w:tcPr>
          <w:p w14:paraId="19DD1CA7" w14:textId="77777777" w:rsidR="00B05C55" w:rsidRPr="00C60284" w:rsidRDefault="00B05C55" w:rsidP="00B05C5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 w:rsidRPr="00C60284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2A0EEC2" w14:textId="77777777" w:rsidR="00B05C55" w:rsidRPr="00C60284" w:rsidRDefault="00B05C55" w:rsidP="00B05C5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02F47C3F" w14:textId="77777777" w:rsidR="00B05C55" w:rsidRPr="00C60284" w:rsidRDefault="00B05C55" w:rsidP="00B05C5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 w:rsidRPr="00C6028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5C55" w:rsidRPr="0067188F" w14:paraId="40C39678" w14:textId="77777777" w:rsidTr="001D29EE">
        <w:trPr>
          <w:cantSplit/>
          <w:trHeight w:val="390"/>
          <w:tblHeader/>
        </w:trPr>
        <w:tc>
          <w:tcPr>
            <w:tcW w:w="3870" w:type="dxa"/>
            <w:vAlign w:val="bottom"/>
          </w:tcPr>
          <w:p w14:paraId="0EE5A9A6" w14:textId="77485E19" w:rsidR="00B05C55" w:rsidRPr="00C60284" w:rsidRDefault="00B05C55" w:rsidP="00B05C5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A74C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C6028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166" w:type="dxa"/>
            <w:vAlign w:val="bottom"/>
          </w:tcPr>
          <w:p w14:paraId="1BA9EC58" w14:textId="23806219" w:rsidR="00B05C55" w:rsidRPr="00F22A98" w:rsidRDefault="00707376" w:rsidP="00B05C5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22A9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2566</w:t>
            </w:r>
          </w:p>
        </w:tc>
        <w:tc>
          <w:tcPr>
            <w:tcW w:w="274" w:type="dxa"/>
            <w:vAlign w:val="bottom"/>
          </w:tcPr>
          <w:p w14:paraId="60DCB7CB" w14:textId="77777777" w:rsidR="00B05C55" w:rsidRPr="00F22A98" w:rsidRDefault="00B05C55" w:rsidP="00B05C5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E83E00F" w14:textId="2A537769" w:rsidR="00B05C55" w:rsidRPr="00F22A98" w:rsidRDefault="00707376" w:rsidP="00B05C55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22A9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2565</w:t>
            </w:r>
          </w:p>
        </w:tc>
        <w:tc>
          <w:tcPr>
            <w:tcW w:w="270" w:type="dxa"/>
          </w:tcPr>
          <w:p w14:paraId="743755D8" w14:textId="77777777" w:rsidR="00B05C55" w:rsidRPr="00F22A98" w:rsidRDefault="00B05C55" w:rsidP="00B05C5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9E53ABB" w14:textId="0CEBC733" w:rsidR="00B05C55" w:rsidRPr="00F22A98" w:rsidRDefault="00707376" w:rsidP="00B05C55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F22A98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2566</w:t>
            </w:r>
          </w:p>
        </w:tc>
        <w:tc>
          <w:tcPr>
            <w:tcW w:w="270" w:type="dxa"/>
            <w:vAlign w:val="bottom"/>
          </w:tcPr>
          <w:p w14:paraId="3A0AC3C4" w14:textId="77777777" w:rsidR="00B05C55" w:rsidRPr="00F22A98" w:rsidRDefault="00B05C55" w:rsidP="00B05C5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A051A02" w14:textId="25B6789B" w:rsidR="00B05C55" w:rsidRPr="00F22A98" w:rsidRDefault="00707376" w:rsidP="00B05C55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22A9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2565</w:t>
            </w:r>
          </w:p>
        </w:tc>
      </w:tr>
      <w:tr w:rsidR="00484E60" w:rsidRPr="00C60284" w14:paraId="185AB8C2" w14:textId="77777777" w:rsidTr="001D29EE">
        <w:trPr>
          <w:cantSplit/>
          <w:trHeight w:val="390"/>
          <w:tblHeader/>
        </w:trPr>
        <w:tc>
          <w:tcPr>
            <w:tcW w:w="3870" w:type="dxa"/>
            <w:vAlign w:val="bottom"/>
            <w:hideMark/>
          </w:tcPr>
          <w:p w14:paraId="2A7047F8" w14:textId="77777777" w:rsidR="00484E60" w:rsidRPr="00C60284" w:rsidRDefault="00484E60" w:rsidP="001D29E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gridSpan w:val="7"/>
            <w:vAlign w:val="bottom"/>
            <w:hideMark/>
          </w:tcPr>
          <w:p w14:paraId="3085CEC9" w14:textId="77777777" w:rsidR="00484E60" w:rsidRPr="00C60284" w:rsidRDefault="00484E60" w:rsidP="001D29E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6028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6028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B05C55" w:rsidRPr="00526D2F" w14:paraId="46407B90" w14:textId="77777777" w:rsidTr="00C475F1">
        <w:trPr>
          <w:cantSplit/>
          <w:trHeight w:val="367"/>
        </w:trPr>
        <w:tc>
          <w:tcPr>
            <w:tcW w:w="3870" w:type="dxa"/>
            <w:vAlign w:val="bottom"/>
          </w:tcPr>
          <w:p w14:paraId="0CD0C01C" w14:textId="77777777" w:rsidR="00B05C55" w:rsidRPr="006D54D1" w:rsidRDefault="00B05C55" w:rsidP="00B05C55">
            <w:pPr>
              <w:pStyle w:val="ListParagraph"/>
              <w:numPr>
                <w:ilvl w:val="0"/>
                <w:numId w:val="4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54D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66" w:type="dxa"/>
            <w:vAlign w:val="bottom"/>
          </w:tcPr>
          <w:p w14:paraId="3F66A426" w14:textId="7339E78B" w:rsidR="00B05C55" w:rsidRDefault="00707376" w:rsidP="00B05C5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5</w:t>
            </w:r>
            <w:r w:rsidR="009D53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395</w:t>
            </w:r>
          </w:p>
        </w:tc>
        <w:tc>
          <w:tcPr>
            <w:tcW w:w="274" w:type="dxa"/>
            <w:vAlign w:val="bottom"/>
          </w:tcPr>
          <w:p w14:paraId="5FB42590" w14:textId="77777777" w:rsidR="00B05C55" w:rsidRPr="00C60284" w:rsidRDefault="00B05C55" w:rsidP="00B05C5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11E466" w14:textId="55A81D13" w:rsidR="00B05C55" w:rsidRDefault="00707376" w:rsidP="00B05C5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</w:t>
            </w:r>
            <w:r w:rsidR="00B05C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209</w:t>
            </w:r>
          </w:p>
        </w:tc>
        <w:tc>
          <w:tcPr>
            <w:tcW w:w="270" w:type="dxa"/>
            <w:vAlign w:val="bottom"/>
          </w:tcPr>
          <w:p w14:paraId="5273E3C9" w14:textId="77777777" w:rsidR="00B05C55" w:rsidRPr="00C60284" w:rsidRDefault="00B05C55" w:rsidP="00B05C5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2F681D7" w14:textId="4F4B2AAB" w:rsidR="00B05C55" w:rsidRDefault="00707376" w:rsidP="00B05C5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79" w:right="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5</w:t>
            </w:r>
            <w:r w:rsidR="009D53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577</w:t>
            </w:r>
          </w:p>
        </w:tc>
        <w:tc>
          <w:tcPr>
            <w:tcW w:w="270" w:type="dxa"/>
            <w:vAlign w:val="bottom"/>
          </w:tcPr>
          <w:p w14:paraId="05DFFD8F" w14:textId="77777777" w:rsidR="00B05C55" w:rsidRPr="00C60284" w:rsidRDefault="00B05C55" w:rsidP="00B05C5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0F125D" w14:textId="27C44EF9" w:rsidR="00B05C55" w:rsidRPr="00526D2F" w:rsidRDefault="00707376" w:rsidP="00B05C55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</w:t>
            </w:r>
            <w:r w:rsidR="00B05C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368</w:t>
            </w:r>
          </w:p>
        </w:tc>
      </w:tr>
    </w:tbl>
    <w:p w14:paraId="2BCB6970" w14:textId="48B448F0" w:rsidR="00484E60" w:rsidRPr="00A74C71" w:rsidRDefault="00484E60" w:rsidP="00F85D22">
      <w:pPr>
        <w:rPr>
          <w:rFonts w:asciiTheme="majorBidi" w:hAnsiTheme="majorBidi" w:cstheme="majorBidi"/>
          <w:sz w:val="30"/>
          <w:szCs w:val="30"/>
        </w:rPr>
      </w:pPr>
    </w:p>
    <w:p w14:paraId="705680AD" w14:textId="77777777" w:rsidR="00B64305" w:rsidRDefault="00B6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cs="Angsana New"/>
          <w:sz w:val="30"/>
          <w:szCs w:val="30"/>
          <w:cs/>
          <w:lang w:val="th-TH"/>
        </w:rPr>
        <w:br w:type="page"/>
      </w:r>
    </w:p>
    <w:p w14:paraId="617ABBA1" w14:textId="2FA537B2" w:rsidR="00396FE7" w:rsidRPr="00C60284" w:rsidRDefault="00396FE7" w:rsidP="00B05C55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C60284">
        <w:rPr>
          <w:rFonts w:ascii="Angsana New" w:hAnsi="Angsana New" w:cs="Angsana New"/>
          <w:sz w:val="30"/>
          <w:szCs w:val="30"/>
          <w:u w:val="none"/>
          <w:cs/>
          <w:lang w:val="th-TH"/>
        </w:rPr>
        <w:lastRenderedPageBreak/>
        <w:t>เงินทดรองจ่ายให้แก่เกษตรกร</w:t>
      </w:r>
    </w:p>
    <w:p w14:paraId="3C7CF05F" w14:textId="77777777" w:rsidR="00145548" w:rsidRPr="00A74C71" w:rsidRDefault="00145548" w:rsidP="00145548">
      <w:pPr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99"/>
        <w:gridCol w:w="560"/>
        <w:gridCol w:w="1076"/>
        <w:gridCol w:w="242"/>
        <w:gridCol w:w="1028"/>
        <w:gridCol w:w="241"/>
        <w:gridCol w:w="1081"/>
        <w:gridCol w:w="270"/>
        <w:gridCol w:w="1083"/>
      </w:tblGrid>
      <w:tr w:rsidR="009D0F98" w:rsidRPr="00C60284" w14:paraId="6BDC9FF7" w14:textId="77777777" w:rsidTr="00AD5686">
        <w:trPr>
          <w:trHeight w:hRule="exact" w:val="353"/>
          <w:tblHeader/>
        </w:trPr>
        <w:tc>
          <w:tcPr>
            <w:tcW w:w="1960" w:type="pct"/>
          </w:tcPr>
          <w:p w14:paraId="201E4108" w14:textId="77777777" w:rsidR="009D0F98" w:rsidRPr="00C60284" w:rsidRDefault="009D0F98" w:rsidP="008F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5" w:type="pct"/>
          </w:tcPr>
          <w:p w14:paraId="43B1A58D" w14:textId="77777777" w:rsidR="009D0F98" w:rsidRPr="00C60284" w:rsidRDefault="009D0F98" w:rsidP="008F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pct"/>
            <w:gridSpan w:val="3"/>
          </w:tcPr>
          <w:p w14:paraId="1128DD4E" w14:textId="77777777" w:rsidR="009D0F98" w:rsidRPr="00C60284" w:rsidRDefault="009D0F98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14:paraId="67BEACF6" w14:textId="77777777" w:rsidR="009D0F98" w:rsidRPr="00C60284" w:rsidRDefault="009D0F98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6" w:type="pct"/>
            <w:gridSpan w:val="3"/>
          </w:tcPr>
          <w:p w14:paraId="18FE38FA" w14:textId="77777777" w:rsidR="009D0F98" w:rsidRPr="00C60284" w:rsidRDefault="009D0F98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A1673" w:rsidRPr="00C60284" w14:paraId="64A6E510" w14:textId="77777777" w:rsidTr="00AD5686">
        <w:trPr>
          <w:trHeight w:hRule="exact" w:val="362"/>
          <w:tblHeader/>
        </w:trPr>
        <w:tc>
          <w:tcPr>
            <w:tcW w:w="1960" w:type="pct"/>
            <w:vAlign w:val="bottom"/>
          </w:tcPr>
          <w:p w14:paraId="2169E95E" w14:textId="77777777" w:rsidR="00EA1673" w:rsidRPr="00C60284" w:rsidRDefault="00EA1673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5" w:type="pct"/>
            <w:vAlign w:val="bottom"/>
          </w:tcPr>
          <w:p w14:paraId="772A71B1" w14:textId="77777777" w:rsidR="00EA1673" w:rsidRPr="00C60284" w:rsidRDefault="00EA1673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</w:tcPr>
          <w:p w14:paraId="32589C7F" w14:textId="20AAF7EC" w:rsidR="00EA1673" w:rsidRPr="00C60284" w:rsidRDefault="00A74C71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EA167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32" w:type="pct"/>
          </w:tcPr>
          <w:p w14:paraId="0C787E18" w14:textId="77777777" w:rsidR="00EA1673" w:rsidRPr="00C60284" w:rsidRDefault="00EA1673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058A1CEA" w14:textId="39318C05" w:rsidR="00EA1673" w:rsidRPr="00C60284" w:rsidRDefault="00707376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31</w:t>
            </w:r>
            <w:r w:rsidR="00EA1673" w:rsidRPr="00C60284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EA1673"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1" w:type="pct"/>
          </w:tcPr>
          <w:p w14:paraId="1E83E758" w14:textId="77777777" w:rsidR="00EA1673" w:rsidRPr="00C60284" w:rsidRDefault="00EA1673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454EE67F" w14:textId="289FE42E" w:rsidR="00EA1673" w:rsidRPr="00C60284" w:rsidRDefault="00A74C71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EA167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7" w:type="pct"/>
          </w:tcPr>
          <w:p w14:paraId="7EED7392" w14:textId="77777777" w:rsidR="00EA1673" w:rsidRPr="00C60284" w:rsidRDefault="00EA1673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6779548" w14:textId="0EDCAF84" w:rsidR="00EA1673" w:rsidRPr="00C60284" w:rsidRDefault="00707376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31</w:t>
            </w:r>
            <w:r w:rsidR="00EA1673" w:rsidRPr="00C60284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EA1673"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EA1673" w:rsidRPr="00C60284" w14:paraId="6F0A5A09" w14:textId="77777777" w:rsidTr="00AD5686">
        <w:trPr>
          <w:trHeight w:hRule="exact" w:val="353"/>
          <w:tblHeader/>
        </w:trPr>
        <w:tc>
          <w:tcPr>
            <w:tcW w:w="1960" w:type="pct"/>
            <w:vAlign w:val="bottom"/>
          </w:tcPr>
          <w:p w14:paraId="09F1BC12" w14:textId="77777777" w:rsidR="00EA1673" w:rsidRPr="00C60284" w:rsidRDefault="00EA1673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5" w:type="pct"/>
            <w:vAlign w:val="bottom"/>
          </w:tcPr>
          <w:p w14:paraId="19C8C367" w14:textId="77777777" w:rsidR="00EA1673" w:rsidRPr="00C60284" w:rsidRDefault="00EA1673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</w:tcPr>
          <w:p w14:paraId="45FCF71F" w14:textId="0FEBDF2E" w:rsidR="00EA1673" w:rsidRPr="00C60284" w:rsidRDefault="00707376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</w:p>
        </w:tc>
        <w:tc>
          <w:tcPr>
            <w:tcW w:w="132" w:type="pct"/>
          </w:tcPr>
          <w:p w14:paraId="14A13CA7" w14:textId="77777777" w:rsidR="00EA1673" w:rsidRPr="00C60284" w:rsidRDefault="00EA1673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08A084B9" w14:textId="622968FB" w:rsidR="00EA1673" w:rsidRPr="00C60284" w:rsidRDefault="00707376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5</w:t>
            </w:r>
          </w:p>
        </w:tc>
        <w:tc>
          <w:tcPr>
            <w:tcW w:w="131" w:type="pct"/>
          </w:tcPr>
          <w:p w14:paraId="11106D93" w14:textId="77777777" w:rsidR="00EA1673" w:rsidRPr="00C60284" w:rsidRDefault="00EA1673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3E485501" w14:textId="7022FCB0" w:rsidR="00EA1673" w:rsidRPr="00C60284" w:rsidRDefault="00707376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</w:p>
        </w:tc>
        <w:tc>
          <w:tcPr>
            <w:tcW w:w="147" w:type="pct"/>
          </w:tcPr>
          <w:p w14:paraId="77F1CE78" w14:textId="77777777" w:rsidR="00EA1673" w:rsidRPr="00C60284" w:rsidRDefault="00EA1673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28AB9E6" w14:textId="327A85F7" w:rsidR="00EA1673" w:rsidRPr="00C60284" w:rsidRDefault="00707376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5</w:t>
            </w:r>
          </w:p>
        </w:tc>
      </w:tr>
      <w:tr w:rsidR="00E83C7D" w:rsidRPr="00C60284" w14:paraId="03BC535E" w14:textId="77777777" w:rsidTr="00AD5686">
        <w:trPr>
          <w:trHeight w:val="299"/>
          <w:tblHeader/>
        </w:trPr>
        <w:tc>
          <w:tcPr>
            <w:tcW w:w="1960" w:type="pct"/>
            <w:vAlign w:val="bottom"/>
          </w:tcPr>
          <w:p w14:paraId="7B2CEEEC" w14:textId="77777777" w:rsidR="00E83C7D" w:rsidRPr="00C60284" w:rsidRDefault="00E83C7D" w:rsidP="001F3F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5" w:type="pct"/>
            <w:vAlign w:val="bottom"/>
          </w:tcPr>
          <w:p w14:paraId="05D6C40E" w14:textId="77777777" w:rsidR="00E83C7D" w:rsidRPr="00C60284" w:rsidRDefault="00E83C7D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35" w:type="pct"/>
            <w:gridSpan w:val="7"/>
            <w:vAlign w:val="bottom"/>
          </w:tcPr>
          <w:p w14:paraId="1B2C0B5B" w14:textId="77777777" w:rsidR="00E83C7D" w:rsidRPr="00C60284" w:rsidRDefault="00E83C7D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83C7D" w:rsidRPr="00C60284" w14:paraId="6A3924BE" w14:textId="77777777" w:rsidTr="00AD5686">
        <w:trPr>
          <w:trHeight w:val="299"/>
        </w:trPr>
        <w:tc>
          <w:tcPr>
            <w:tcW w:w="1960" w:type="pct"/>
            <w:vAlign w:val="bottom"/>
          </w:tcPr>
          <w:p w14:paraId="6AD6DE31" w14:textId="77777777" w:rsidR="00E83C7D" w:rsidRPr="00C60284" w:rsidRDefault="00E83C7D" w:rsidP="001F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"/>
              </w:tabs>
              <w:spacing w:line="340" w:lineRule="exact"/>
              <w:ind w:left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305" w:type="pct"/>
            <w:vAlign w:val="bottom"/>
          </w:tcPr>
          <w:p w14:paraId="5016DB9C" w14:textId="77777777" w:rsidR="00E83C7D" w:rsidRPr="00C60284" w:rsidRDefault="00E83C7D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17F3D966" w14:textId="77777777" w:rsidR="00E83C7D" w:rsidRPr="00C60284" w:rsidRDefault="00E83C7D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00E7DCD9" w14:textId="77777777" w:rsidR="00E83C7D" w:rsidRPr="00C60284" w:rsidRDefault="00E83C7D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5A102C8C" w14:textId="77777777" w:rsidR="00E83C7D" w:rsidRPr="00C60284" w:rsidRDefault="00E83C7D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  <w:vAlign w:val="bottom"/>
          </w:tcPr>
          <w:p w14:paraId="3989EE26" w14:textId="77777777" w:rsidR="00E83C7D" w:rsidRPr="00C60284" w:rsidRDefault="00E83C7D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340" w:lineRule="exact"/>
              <w:ind w:left="30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7B81ED56" w14:textId="77777777" w:rsidR="00E83C7D" w:rsidRPr="00C60284" w:rsidRDefault="00E83C7D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340" w:lineRule="exact"/>
              <w:ind w:left="30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427AEBA9" w14:textId="77777777" w:rsidR="00E83C7D" w:rsidRPr="00C60284" w:rsidRDefault="00E83C7D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00AF9022" w14:textId="77777777" w:rsidR="00E83C7D" w:rsidRPr="00C60284" w:rsidRDefault="00E83C7D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340" w:lineRule="exact"/>
              <w:ind w:left="30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72B6F" w:rsidRPr="00C60284" w14:paraId="76CC75AC" w14:textId="77777777" w:rsidTr="00AD5686">
        <w:trPr>
          <w:trHeight w:val="290"/>
        </w:trPr>
        <w:tc>
          <w:tcPr>
            <w:tcW w:w="1960" w:type="pct"/>
            <w:vAlign w:val="bottom"/>
          </w:tcPr>
          <w:p w14:paraId="2D43764D" w14:textId="77777777" w:rsidR="00072B6F" w:rsidRPr="00C60284" w:rsidRDefault="00072B6F" w:rsidP="008F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เงินทดรองจ่ายให้แก่เกษตรกร</w:t>
            </w:r>
          </w:p>
        </w:tc>
        <w:tc>
          <w:tcPr>
            <w:tcW w:w="305" w:type="pct"/>
            <w:vAlign w:val="bottom"/>
          </w:tcPr>
          <w:p w14:paraId="101E2EC8" w14:textId="77777777" w:rsidR="00072B6F" w:rsidRPr="00C60284" w:rsidRDefault="00072B6F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70F57B15" w14:textId="42D9118C" w:rsidR="00072B6F" w:rsidRPr="00C60284" w:rsidRDefault="00707376" w:rsidP="008F5C6E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126</w:t>
            </w:r>
            <w:r w:rsidR="00E71ED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396</w:t>
            </w:r>
          </w:p>
        </w:tc>
        <w:tc>
          <w:tcPr>
            <w:tcW w:w="132" w:type="pct"/>
            <w:vAlign w:val="bottom"/>
          </w:tcPr>
          <w:p w14:paraId="147FB8F6" w14:textId="77777777" w:rsidR="00072B6F" w:rsidRPr="00C60284" w:rsidRDefault="00072B6F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02E7713D" w14:textId="447055DF" w:rsidR="00072B6F" w:rsidRPr="00C60284" w:rsidRDefault="00707376" w:rsidP="008F5C6E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128</w:t>
            </w:r>
            <w:r w:rsidR="000F280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476</w:t>
            </w:r>
          </w:p>
        </w:tc>
        <w:tc>
          <w:tcPr>
            <w:tcW w:w="131" w:type="pct"/>
            <w:vAlign w:val="bottom"/>
          </w:tcPr>
          <w:p w14:paraId="03EFE9A9" w14:textId="77777777" w:rsidR="00072B6F" w:rsidRPr="00C60284" w:rsidRDefault="00072B6F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25E3AA3A" w14:textId="7AEB5198" w:rsidR="00072B6F" w:rsidRPr="00C60284" w:rsidRDefault="00E71ED2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vAlign w:val="bottom"/>
          </w:tcPr>
          <w:p w14:paraId="2A063586" w14:textId="77777777" w:rsidR="00072B6F" w:rsidRPr="00C60284" w:rsidRDefault="00072B6F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4B4024B1" w14:textId="6A6499AB" w:rsidR="00072B6F" w:rsidRPr="00C60284" w:rsidRDefault="000F2801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72B6F" w:rsidRPr="00C60284" w14:paraId="753A7ACF" w14:textId="77777777" w:rsidTr="00AD5686">
        <w:trPr>
          <w:trHeight w:val="335"/>
        </w:trPr>
        <w:tc>
          <w:tcPr>
            <w:tcW w:w="1960" w:type="pct"/>
            <w:vAlign w:val="bottom"/>
          </w:tcPr>
          <w:p w14:paraId="28D6FA09" w14:textId="7CF521AD" w:rsidR="00072B6F" w:rsidRPr="00C60284" w:rsidRDefault="00072B6F" w:rsidP="008F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602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305" w:type="pct"/>
            <w:vAlign w:val="bottom"/>
          </w:tcPr>
          <w:p w14:paraId="5A4305EE" w14:textId="77777777" w:rsidR="00072B6F" w:rsidRPr="00C60284" w:rsidRDefault="00072B6F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5847736C" w14:textId="3CA21213" w:rsidR="00072B6F" w:rsidRPr="00C60284" w:rsidRDefault="00072B6F" w:rsidP="008F5C6E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2" w:type="pct"/>
            <w:vAlign w:val="bottom"/>
          </w:tcPr>
          <w:p w14:paraId="4823C8A8" w14:textId="77777777" w:rsidR="00072B6F" w:rsidRPr="00C60284" w:rsidRDefault="00072B6F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1FD5A761" w14:textId="0349ADED" w:rsidR="00072B6F" w:rsidRPr="00C60284" w:rsidRDefault="00072B6F" w:rsidP="008F5C6E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  <w:vAlign w:val="bottom"/>
          </w:tcPr>
          <w:p w14:paraId="6282FF9D" w14:textId="77777777" w:rsidR="00072B6F" w:rsidRPr="00C60284" w:rsidRDefault="00072B6F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56951FE5" w14:textId="5239ACC7" w:rsidR="00072B6F" w:rsidRPr="00C60284" w:rsidRDefault="00072B6F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vAlign w:val="bottom"/>
          </w:tcPr>
          <w:p w14:paraId="31F589AE" w14:textId="77777777" w:rsidR="00072B6F" w:rsidRPr="00C60284" w:rsidRDefault="00072B6F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33AFAADC" w14:textId="520984D4" w:rsidR="00072B6F" w:rsidRPr="00C60284" w:rsidRDefault="00072B6F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72B6F" w:rsidRPr="00C60284" w14:paraId="046BE417" w14:textId="77777777" w:rsidTr="00AD5686">
        <w:trPr>
          <w:trHeight w:val="335"/>
        </w:trPr>
        <w:tc>
          <w:tcPr>
            <w:tcW w:w="1960" w:type="pct"/>
            <w:vAlign w:val="bottom"/>
          </w:tcPr>
          <w:p w14:paraId="5470A24C" w14:textId="2CFD527A" w:rsidR="00072B6F" w:rsidRPr="00C058DA" w:rsidRDefault="00072B6F" w:rsidP="008F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C60284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305" w:type="pct"/>
            <w:vAlign w:val="bottom"/>
          </w:tcPr>
          <w:p w14:paraId="000F11C2" w14:textId="77777777" w:rsidR="00072B6F" w:rsidRPr="00C60284" w:rsidRDefault="00072B6F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5D28F247" w14:textId="2E9F22CD" w:rsidR="00072B6F" w:rsidRDefault="00E71ED2" w:rsidP="008F5C6E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70737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70737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453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32" w:type="pct"/>
            <w:vAlign w:val="bottom"/>
          </w:tcPr>
          <w:p w14:paraId="06E36D7B" w14:textId="77777777" w:rsidR="00072B6F" w:rsidRPr="00C60284" w:rsidRDefault="00072B6F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5DEBC712" w14:textId="0076142A" w:rsidR="00072B6F" w:rsidRPr="00C60284" w:rsidRDefault="000F2801" w:rsidP="008F5C6E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70737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70737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437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31" w:type="pct"/>
            <w:vAlign w:val="bottom"/>
          </w:tcPr>
          <w:p w14:paraId="3940F101" w14:textId="77777777" w:rsidR="00072B6F" w:rsidRPr="00C60284" w:rsidRDefault="00072B6F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0B6A89AF" w14:textId="30A63998" w:rsidR="00072B6F" w:rsidRPr="00C60284" w:rsidRDefault="00E71ED2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1130BBA5" w14:textId="77777777" w:rsidR="00072B6F" w:rsidRPr="00C60284" w:rsidRDefault="00072B6F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159B5DD8" w14:textId="3068188D" w:rsidR="00072B6F" w:rsidRPr="00C60284" w:rsidRDefault="000F2801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72B6F" w:rsidRPr="00C60284" w14:paraId="2BCBD3FE" w14:textId="77777777" w:rsidTr="00AD5686">
        <w:trPr>
          <w:trHeight w:val="226"/>
        </w:trPr>
        <w:tc>
          <w:tcPr>
            <w:tcW w:w="1960" w:type="pct"/>
            <w:vAlign w:val="bottom"/>
          </w:tcPr>
          <w:p w14:paraId="1CCB4810" w14:textId="77777777" w:rsidR="00072B6F" w:rsidRPr="00C60284" w:rsidRDefault="00072B6F" w:rsidP="008F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305" w:type="pct"/>
            <w:vAlign w:val="bottom"/>
          </w:tcPr>
          <w:p w14:paraId="3D985BF7" w14:textId="77777777" w:rsidR="00072B6F" w:rsidRPr="00C60284" w:rsidRDefault="00072B6F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0CD784" w14:textId="477CA501" w:rsidR="00072B6F" w:rsidRPr="00C60284" w:rsidRDefault="00707376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120</w:t>
            </w:r>
            <w:r w:rsidR="00E71ED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943</w:t>
            </w:r>
          </w:p>
        </w:tc>
        <w:tc>
          <w:tcPr>
            <w:tcW w:w="132" w:type="pct"/>
            <w:vAlign w:val="bottom"/>
          </w:tcPr>
          <w:p w14:paraId="1CB4B30E" w14:textId="77777777" w:rsidR="00072B6F" w:rsidRPr="00C60284" w:rsidRDefault="00072B6F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45DA3B" w14:textId="1D56F6C2" w:rsidR="00072B6F" w:rsidRPr="00C60284" w:rsidRDefault="00707376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123</w:t>
            </w:r>
            <w:r w:rsidR="000F28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039</w:t>
            </w:r>
          </w:p>
        </w:tc>
        <w:tc>
          <w:tcPr>
            <w:tcW w:w="131" w:type="pct"/>
            <w:vAlign w:val="bottom"/>
          </w:tcPr>
          <w:p w14:paraId="21D1E17A" w14:textId="77777777" w:rsidR="00072B6F" w:rsidRPr="00C60284" w:rsidRDefault="00072B6F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C3C935" w14:textId="73FC3BFB" w:rsidR="00072B6F" w:rsidRPr="00C60284" w:rsidRDefault="00E71ED2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710ABF75" w14:textId="77777777" w:rsidR="00072B6F" w:rsidRPr="00C60284" w:rsidRDefault="00072B6F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5FD71A" w14:textId="2482B47D" w:rsidR="00072B6F" w:rsidRPr="00C60284" w:rsidRDefault="000F2801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072B6F" w:rsidRPr="008F5C6E" w14:paraId="4E339800" w14:textId="77777777" w:rsidTr="00AD5686">
        <w:trPr>
          <w:trHeight w:hRule="exact" w:val="264"/>
        </w:trPr>
        <w:tc>
          <w:tcPr>
            <w:tcW w:w="1960" w:type="pct"/>
            <w:vAlign w:val="bottom"/>
          </w:tcPr>
          <w:p w14:paraId="7B9C823C" w14:textId="71972F44" w:rsidR="00072B6F" w:rsidRPr="008F5C6E" w:rsidRDefault="00072B6F" w:rsidP="008F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sz w:val="16"/>
                <w:szCs w:val="16"/>
              </w:rPr>
            </w:pPr>
          </w:p>
          <w:p w14:paraId="4FFD33B8" w14:textId="77777777" w:rsidR="00D40C51" w:rsidRPr="008F5C6E" w:rsidRDefault="00D40C51" w:rsidP="008F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sz w:val="16"/>
                <w:szCs w:val="16"/>
              </w:rPr>
            </w:pPr>
          </w:p>
          <w:p w14:paraId="4B4A0463" w14:textId="77777777" w:rsidR="00D40C51" w:rsidRPr="008F5C6E" w:rsidRDefault="00D40C51" w:rsidP="008F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sz w:val="16"/>
                <w:szCs w:val="16"/>
              </w:rPr>
            </w:pPr>
          </w:p>
          <w:p w14:paraId="45907F0E" w14:textId="3E3D2890" w:rsidR="00D40C51" w:rsidRPr="008F5C6E" w:rsidRDefault="00D40C51" w:rsidP="008F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05" w:type="pct"/>
            <w:vAlign w:val="bottom"/>
          </w:tcPr>
          <w:p w14:paraId="53671660" w14:textId="77777777" w:rsidR="00072B6F" w:rsidRPr="008F5C6E" w:rsidRDefault="00072B6F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vAlign w:val="bottom"/>
          </w:tcPr>
          <w:p w14:paraId="34D235FF" w14:textId="77777777" w:rsidR="00072B6F" w:rsidRPr="008F5C6E" w:rsidRDefault="00072B6F" w:rsidP="008F5C6E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2" w:type="pct"/>
            <w:vAlign w:val="bottom"/>
          </w:tcPr>
          <w:p w14:paraId="7F6E384C" w14:textId="77777777" w:rsidR="00072B6F" w:rsidRPr="008F5C6E" w:rsidRDefault="00072B6F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  <w:vAlign w:val="bottom"/>
          </w:tcPr>
          <w:p w14:paraId="4272B272" w14:textId="77777777" w:rsidR="00072B6F" w:rsidRPr="008F5C6E" w:rsidRDefault="00072B6F" w:rsidP="008F5C6E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1" w:type="pct"/>
            <w:vAlign w:val="bottom"/>
          </w:tcPr>
          <w:p w14:paraId="45349C8D" w14:textId="77777777" w:rsidR="00072B6F" w:rsidRPr="008F5C6E" w:rsidRDefault="00072B6F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  <w:vAlign w:val="bottom"/>
          </w:tcPr>
          <w:p w14:paraId="0E669E99" w14:textId="77777777" w:rsidR="00072B6F" w:rsidRPr="008F5C6E" w:rsidRDefault="00072B6F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7" w:type="pct"/>
            <w:vAlign w:val="bottom"/>
          </w:tcPr>
          <w:p w14:paraId="11DF111A" w14:textId="77777777" w:rsidR="00072B6F" w:rsidRPr="008F5C6E" w:rsidRDefault="00072B6F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  <w:vAlign w:val="bottom"/>
          </w:tcPr>
          <w:p w14:paraId="359FCACB" w14:textId="77777777" w:rsidR="00072B6F" w:rsidRPr="008F5C6E" w:rsidRDefault="00072B6F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D40C51" w:rsidRPr="00C60284" w14:paraId="4D6546A5" w14:textId="77777777" w:rsidTr="00AD5686">
        <w:trPr>
          <w:trHeight w:val="317"/>
        </w:trPr>
        <w:tc>
          <w:tcPr>
            <w:tcW w:w="1960" w:type="pct"/>
            <w:vAlign w:val="bottom"/>
          </w:tcPr>
          <w:p w14:paraId="05D87CD6" w14:textId="4D4E38EA" w:rsidR="00D40C51" w:rsidRPr="00C60284" w:rsidRDefault="00D40C51" w:rsidP="008F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305" w:type="pct"/>
            <w:vAlign w:val="bottom"/>
          </w:tcPr>
          <w:p w14:paraId="5D39DCFB" w14:textId="77777777" w:rsidR="00D40C51" w:rsidRPr="00C60284" w:rsidRDefault="00D40C51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0FDF6EB7" w14:textId="77777777" w:rsidR="00D40C51" w:rsidRDefault="00D40C51" w:rsidP="008F5C6E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09A71AAE" w14:textId="77777777" w:rsidR="00D40C51" w:rsidRPr="00C60284" w:rsidRDefault="00D40C51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6AB74187" w14:textId="77777777" w:rsidR="00D40C51" w:rsidRDefault="00D40C51" w:rsidP="008F5C6E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  <w:vAlign w:val="bottom"/>
          </w:tcPr>
          <w:p w14:paraId="1359BA5A" w14:textId="77777777" w:rsidR="00D40C51" w:rsidRPr="00C60284" w:rsidRDefault="00D40C51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744ECE28" w14:textId="77777777" w:rsidR="00D40C51" w:rsidRDefault="00D40C51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0E47CEF8" w14:textId="77777777" w:rsidR="00D40C51" w:rsidRPr="00C60284" w:rsidRDefault="00D40C51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73DBAC13" w14:textId="77777777" w:rsidR="00D40C51" w:rsidRPr="00CF1517" w:rsidRDefault="00D40C51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72B6F" w:rsidRPr="00C60284" w14:paraId="0767C325" w14:textId="77777777" w:rsidTr="00AD5686">
        <w:trPr>
          <w:trHeight w:val="380"/>
        </w:trPr>
        <w:tc>
          <w:tcPr>
            <w:tcW w:w="1960" w:type="pct"/>
            <w:vAlign w:val="bottom"/>
          </w:tcPr>
          <w:p w14:paraId="3E2EBC0A" w14:textId="77777777" w:rsidR="00072B6F" w:rsidRPr="00C60284" w:rsidRDefault="00072B6F" w:rsidP="008F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เงินทดรองจ่ายให้แก่เกษตรกร</w:t>
            </w:r>
          </w:p>
        </w:tc>
        <w:tc>
          <w:tcPr>
            <w:tcW w:w="305" w:type="pct"/>
            <w:vAlign w:val="bottom"/>
          </w:tcPr>
          <w:p w14:paraId="21F0A061" w14:textId="77777777" w:rsidR="00072B6F" w:rsidRPr="00C60284" w:rsidRDefault="00072B6F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27456D6D" w14:textId="6644D675" w:rsidR="00072B6F" w:rsidRPr="00C60284" w:rsidRDefault="00707376" w:rsidP="008F5C6E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575</w:t>
            </w:r>
            <w:r w:rsidR="00E71ED2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981</w:t>
            </w:r>
          </w:p>
        </w:tc>
        <w:tc>
          <w:tcPr>
            <w:tcW w:w="132" w:type="pct"/>
            <w:vAlign w:val="bottom"/>
          </w:tcPr>
          <w:p w14:paraId="2D83AD50" w14:textId="77777777" w:rsidR="00072B6F" w:rsidRPr="00C60284" w:rsidRDefault="00072B6F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2F9CB12D" w14:textId="73309CEE" w:rsidR="00072B6F" w:rsidRPr="00C60284" w:rsidRDefault="00707376" w:rsidP="008F5C6E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505</w:t>
            </w:r>
            <w:r w:rsidR="000F2801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218</w:t>
            </w:r>
          </w:p>
        </w:tc>
        <w:tc>
          <w:tcPr>
            <w:tcW w:w="131" w:type="pct"/>
            <w:vAlign w:val="bottom"/>
          </w:tcPr>
          <w:p w14:paraId="2945E065" w14:textId="77777777" w:rsidR="00072B6F" w:rsidRPr="00C60284" w:rsidRDefault="00072B6F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78BE3C62" w14:textId="2E95FC21" w:rsidR="00072B6F" w:rsidRPr="00C60284" w:rsidRDefault="00E71ED2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351F768F" w14:textId="77777777" w:rsidR="00072B6F" w:rsidRPr="00C60284" w:rsidRDefault="00072B6F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131428A3" w14:textId="2DD1961D" w:rsidR="00072B6F" w:rsidRPr="00C60284" w:rsidRDefault="000F2801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72B6F" w:rsidRPr="00C60284" w14:paraId="601FE30C" w14:textId="77777777" w:rsidTr="00AD5686">
        <w:trPr>
          <w:trHeight w:val="344"/>
        </w:trPr>
        <w:tc>
          <w:tcPr>
            <w:tcW w:w="1960" w:type="pct"/>
            <w:vAlign w:val="bottom"/>
          </w:tcPr>
          <w:p w14:paraId="7AF49EEB" w14:textId="73D4A42E" w:rsidR="00072B6F" w:rsidRPr="00C60284" w:rsidRDefault="00072B6F" w:rsidP="008F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602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305" w:type="pct"/>
            <w:vAlign w:val="bottom"/>
          </w:tcPr>
          <w:p w14:paraId="1581A18C" w14:textId="77777777" w:rsidR="00072B6F" w:rsidRPr="00C60284" w:rsidRDefault="00072B6F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291F3B39" w14:textId="517FDEC7" w:rsidR="00072B6F" w:rsidRPr="00310451" w:rsidRDefault="00072B6F" w:rsidP="008F5C6E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2" w:type="pct"/>
            <w:vAlign w:val="bottom"/>
          </w:tcPr>
          <w:p w14:paraId="2E2FB880" w14:textId="77777777" w:rsidR="00072B6F" w:rsidRPr="00C60284" w:rsidRDefault="00072B6F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77C5C237" w14:textId="273904F4" w:rsidR="00072B6F" w:rsidRPr="00C60284" w:rsidRDefault="00072B6F" w:rsidP="008F5C6E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  <w:vAlign w:val="bottom"/>
          </w:tcPr>
          <w:p w14:paraId="78B8AF43" w14:textId="77777777" w:rsidR="00072B6F" w:rsidRPr="00C60284" w:rsidRDefault="00072B6F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6028A422" w14:textId="2A8E5387" w:rsidR="00072B6F" w:rsidRPr="00C60284" w:rsidRDefault="00072B6F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122DA3DE" w14:textId="77777777" w:rsidR="00072B6F" w:rsidRPr="00C60284" w:rsidRDefault="00072B6F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7BF42442" w14:textId="56703AD8" w:rsidR="00072B6F" w:rsidRPr="00C60284" w:rsidRDefault="00072B6F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72B6F" w:rsidRPr="00C60284" w14:paraId="72848733" w14:textId="77777777" w:rsidTr="00AD5686">
        <w:trPr>
          <w:trHeight w:val="245"/>
        </w:trPr>
        <w:tc>
          <w:tcPr>
            <w:tcW w:w="1960" w:type="pct"/>
            <w:vAlign w:val="bottom"/>
          </w:tcPr>
          <w:p w14:paraId="638DA58B" w14:textId="3FAB728B" w:rsidR="00072B6F" w:rsidRPr="00C60284" w:rsidRDefault="00072B6F" w:rsidP="008F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C60284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305" w:type="pct"/>
            <w:vAlign w:val="bottom"/>
          </w:tcPr>
          <w:p w14:paraId="4C14A33B" w14:textId="77777777" w:rsidR="00072B6F" w:rsidRPr="00C60284" w:rsidRDefault="00072B6F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vAlign w:val="bottom"/>
          </w:tcPr>
          <w:p w14:paraId="4EC6F130" w14:textId="1FA26A37" w:rsidR="00072B6F" w:rsidRDefault="00E71ED2" w:rsidP="008F5C6E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0737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211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0737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234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32" w:type="pct"/>
            <w:vAlign w:val="bottom"/>
          </w:tcPr>
          <w:p w14:paraId="411FA7B6" w14:textId="77777777" w:rsidR="00072B6F" w:rsidRPr="00C60284" w:rsidRDefault="00072B6F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  <w:vAlign w:val="bottom"/>
          </w:tcPr>
          <w:p w14:paraId="7671D2D2" w14:textId="4DF83314" w:rsidR="00072B6F" w:rsidRPr="00C60284" w:rsidRDefault="000F2801" w:rsidP="008F5C6E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0737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217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0737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176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31" w:type="pct"/>
            <w:vAlign w:val="bottom"/>
          </w:tcPr>
          <w:p w14:paraId="07B1BD1A" w14:textId="77777777" w:rsidR="00072B6F" w:rsidRPr="00C60284" w:rsidRDefault="00072B6F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vAlign w:val="bottom"/>
          </w:tcPr>
          <w:p w14:paraId="48B036D5" w14:textId="4AF63FDA" w:rsidR="00072B6F" w:rsidRPr="00C60284" w:rsidRDefault="00E71ED2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2B345F8C" w14:textId="77777777" w:rsidR="00072B6F" w:rsidRPr="00C60284" w:rsidRDefault="00072B6F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1342535B" w14:textId="5C789F4A" w:rsidR="00072B6F" w:rsidRPr="00C60284" w:rsidRDefault="000F2801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72B6F" w:rsidRPr="00C60284" w14:paraId="37A3D4B1" w14:textId="77777777" w:rsidTr="00AD5686">
        <w:trPr>
          <w:trHeight w:val="316"/>
        </w:trPr>
        <w:tc>
          <w:tcPr>
            <w:tcW w:w="1960" w:type="pct"/>
            <w:vAlign w:val="bottom"/>
          </w:tcPr>
          <w:p w14:paraId="2707A915" w14:textId="77777777" w:rsidR="00072B6F" w:rsidRPr="00C60284" w:rsidRDefault="00072B6F" w:rsidP="008F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305" w:type="pct"/>
            <w:vAlign w:val="bottom"/>
          </w:tcPr>
          <w:p w14:paraId="6BEE3FD3" w14:textId="77777777" w:rsidR="00072B6F" w:rsidRPr="00C60284" w:rsidRDefault="00072B6F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138082" w14:textId="1B8CAF56" w:rsidR="00072B6F" w:rsidRPr="00E03D3A" w:rsidRDefault="00707376" w:rsidP="008F5C6E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364</w:t>
            </w:r>
            <w:r w:rsidR="00E71ED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747</w:t>
            </w:r>
          </w:p>
        </w:tc>
        <w:tc>
          <w:tcPr>
            <w:tcW w:w="132" w:type="pct"/>
            <w:vAlign w:val="bottom"/>
          </w:tcPr>
          <w:p w14:paraId="3D35C2A2" w14:textId="77777777" w:rsidR="00072B6F" w:rsidRPr="00C60284" w:rsidRDefault="00072B6F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789EA9" w14:textId="6D60C9C3" w:rsidR="00072B6F" w:rsidRPr="00C60284" w:rsidRDefault="00707376" w:rsidP="008F5C6E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288</w:t>
            </w:r>
            <w:r w:rsidR="000F28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042</w:t>
            </w:r>
          </w:p>
        </w:tc>
        <w:tc>
          <w:tcPr>
            <w:tcW w:w="131" w:type="pct"/>
            <w:vAlign w:val="bottom"/>
          </w:tcPr>
          <w:p w14:paraId="786BA31D" w14:textId="77777777" w:rsidR="00072B6F" w:rsidRPr="00C60284" w:rsidRDefault="00072B6F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5D9B0D" w14:textId="63FC5B12" w:rsidR="00072B6F" w:rsidRPr="00C60284" w:rsidRDefault="00E71ED2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261223F5" w14:textId="77777777" w:rsidR="00072B6F" w:rsidRPr="00C60284" w:rsidRDefault="00072B6F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FA2681" w14:textId="1A83C209" w:rsidR="00072B6F" w:rsidRPr="00C60284" w:rsidRDefault="000F2801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072B6F" w:rsidRPr="00C60284" w14:paraId="49892362" w14:textId="77777777" w:rsidTr="00AD5686">
        <w:trPr>
          <w:trHeight w:val="50"/>
        </w:trPr>
        <w:tc>
          <w:tcPr>
            <w:tcW w:w="1960" w:type="pct"/>
            <w:vAlign w:val="bottom"/>
          </w:tcPr>
          <w:p w14:paraId="23235C20" w14:textId="77777777" w:rsidR="00072B6F" w:rsidRPr="00C60284" w:rsidRDefault="00072B6F" w:rsidP="008F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5" w:type="pct"/>
            <w:vAlign w:val="bottom"/>
          </w:tcPr>
          <w:p w14:paraId="1E91F897" w14:textId="77777777" w:rsidR="00072B6F" w:rsidRPr="00C60284" w:rsidRDefault="00072B6F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60FA7ED6" w14:textId="77777777" w:rsidR="00072B6F" w:rsidRPr="00C60284" w:rsidRDefault="00072B6F" w:rsidP="008F5C6E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04E0CA9C" w14:textId="77777777" w:rsidR="00072B6F" w:rsidRPr="00C60284" w:rsidRDefault="00072B6F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3EC9879B" w14:textId="77777777" w:rsidR="00072B6F" w:rsidRPr="00C60284" w:rsidRDefault="00072B6F" w:rsidP="008F5C6E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  <w:vAlign w:val="bottom"/>
          </w:tcPr>
          <w:p w14:paraId="54642358" w14:textId="77777777" w:rsidR="00072B6F" w:rsidRPr="00C60284" w:rsidRDefault="00072B6F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20ACBF3D" w14:textId="77777777" w:rsidR="00072B6F" w:rsidRPr="00C60284" w:rsidRDefault="00072B6F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1E313997" w14:textId="77777777" w:rsidR="00072B6F" w:rsidRPr="00C60284" w:rsidRDefault="00072B6F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617B12B2" w14:textId="77777777" w:rsidR="00072B6F" w:rsidRPr="00C60284" w:rsidRDefault="00072B6F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72B6F" w:rsidRPr="00C60284" w14:paraId="3AAC002A" w14:textId="77777777" w:rsidTr="00AD5686">
        <w:trPr>
          <w:trHeight w:hRule="exact" w:val="360"/>
        </w:trPr>
        <w:tc>
          <w:tcPr>
            <w:tcW w:w="1960" w:type="pct"/>
            <w:vAlign w:val="bottom"/>
          </w:tcPr>
          <w:p w14:paraId="2D1F55F2" w14:textId="77777777" w:rsidR="00072B6F" w:rsidRPr="00C60284" w:rsidRDefault="00072B6F" w:rsidP="008F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05" w:type="pct"/>
            <w:vAlign w:val="bottom"/>
          </w:tcPr>
          <w:p w14:paraId="2630FB9C" w14:textId="77777777" w:rsidR="00072B6F" w:rsidRPr="00C60284" w:rsidRDefault="00072B6F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  <w:vAlign w:val="bottom"/>
          </w:tcPr>
          <w:p w14:paraId="40314938" w14:textId="06B48669" w:rsidR="00072B6F" w:rsidRPr="00C60284" w:rsidRDefault="00707376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485</w:t>
            </w:r>
            <w:r w:rsidR="00E71ED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690</w:t>
            </w:r>
          </w:p>
        </w:tc>
        <w:tc>
          <w:tcPr>
            <w:tcW w:w="132" w:type="pct"/>
            <w:vAlign w:val="bottom"/>
          </w:tcPr>
          <w:p w14:paraId="3DD2B000" w14:textId="77777777" w:rsidR="00072B6F" w:rsidRPr="00C60284" w:rsidRDefault="00072B6F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double" w:sz="4" w:space="0" w:color="auto"/>
            </w:tcBorders>
            <w:vAlign w:val="bottom"/>
          </w:tcPr>
          <w:p w14:paraId="56B6D4DA" w14:textId="309E59F2" w:rsidR="00072B6F" w:rsidRPr="00C60284" w:rsidRDefault="00707376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411</w:t>
            </w:r>
            <w:r w:rsidR="000F28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081</w:t>
            </w:r>
          </w:p>
        </w:tc>
        <w:tc>
          <w:tcPr>
            <w:tcW w:w="131" w:type="pct"/>
            <w:vAlign w:val="bottom"/>
          </w:tcPr>
          <w:p w14:paraId="3F109BC4" w14:textId="77777777" w:rsidR="00072B6F" w:rsidRPr="00C60284" w:rsidRDefault="00072B6F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vAlign w:val="bottom"/>
          </w:tcPr>
          <w:p w14:paraId="7B348F9B" w14:textId="633EA950" w:rsidR="00072B6F" w:rsidRPr="00C60284" w:rsidRDefault="00E71ED2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2A76329C" w14:textId="77777777" w:rsidR="00072B6F" w:rsidRPr="00C60284" w:rsidRDefault="00072B6F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vAlign w:val="bottom"/>
          </w:tcPr>
          <w:p w14:paraId="1380438C" w14:textId="4BB7992D" w:rsidR="00072B6F" w:rsidRPr="00C60284" w:rsidRDefault="000F2801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978B58B" w14:textId="176FA571" w:rsidR="00BE0352" w:rsidRPr="00B64305" w:rsidRDefault="00BE0352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11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58"/>
        <w:gridCol w:w="1170"/>
        <w:gridCol w:w="180"/>
        <w:gridCol w:w="1080"/>
        <w:gridCol w:w="180"/>
        <w:gridCol w:w="1080"/>
        <w:gridCol w:w="270"/>
        <w:gridCol w:w="1093"/>
      </w:tblGrid>
      <w:tr w:rsidR="004D2CD8" w:rsidRPr="00D9260D" w14:paraId="55A8BB75" w14:textId="77777777" w:rsidTr="00746440">
        <w:trPr>
          <w:cantSplit/>
          <w:trHeight w:val="410"/>
          <w:tblHeader/>
        </w:trPr>
        <w:tc>
          <w:tcPr>
            <w:tcW w:w="4158" w:type="dxa"/>
            <w:vAlign w:val="bottom"/>
            <w:hideMark/>
          </w:tcPr>
          <w:p w14:paraId="49B81039" w14:textId="0F865B08" w:rsidR="004D2CD8" w:rsidRPr="00D9260D" w:rsidRDefault="004D2CD8" w:rsidP="007C7D81">
            <w:pPr>
              <w:pStyle w:val="acctfourfigures"/>
              <w:tabs>
                <w:tab w:val="clear" w:pos="765"/>
                <w:tab w:val="left" w:pos="102"/>
              </w:tabs>
              <w:spacing w:line="240" w:lineRule="auto"/>
              <w:ind w:left="188" w:hanging="8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D9260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2430" w:type="dxa"/>
            <w:gridSpan w:val="3"/>
            <w:vAlign w:val="bottom"/>
          </w:tcPr>
          <w:p w14:paraId="355337EB" w14:textId="77777777" w:rsidR="004D2CD8" w:rsidRPr="00D9260D" w:rsidRDefault="004D2CD8" w:rsidP="004D2CD8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D9260D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54950AB6" w14:textId="77777777" w:rsidR="004D2CD8" w:rsidRPr="00D9260D" w:rsidRDefault="004D2CD8" w:rsidP="004D2CD8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443" w:type="dxa"/>
            <w:gridSpan w:val="3"/>
            <w:vAlign w:val="bottom"/>
          </w:tcPr>
          <w:p w14:paraId="74C8C7DF" w14:textId="77777777" w:rsidR="004D2CD8" w:rsidRPr="00D9260D" w:rsidRDefault="004D2CD8" w:rsidP="004D2CD8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D9260D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2CD8" w:rsidRPr="00F22A98" w14:paraId="50C3C49B" w14:textId="77777777" w:rsidTr="00746440">
        <w:trPr>
          <w:cantSplit/>
          <w:trHeight w:val="410"/>
          <w:tblHeader/>
        </w:trPr>
        <w:tc>
          <w:tcPr>
            <w:tcW w:w="4158" w:type="dxa"/>
            <w:vAlign w:val="bottom"/>
          </w:tcPr>
          <w:p w14:paraId="452C64AD" w14:textId="45447F80" w:rsidR="004D2CD8" w:rsidRPr="00D9260D" w:rsidRDefault="001F3F0A" w:rsidP="001F3F0A">
            <w:pPr>
              <w:pStyle w:val="acctfourfigures"/>
              <w:tabs>
                <w:tab w:val="left" w:pos="192"/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</w:t>
            </w:r>
            <w:r w:rsidR="004D2CD8" w:rsidRPr="00D9260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สำหรับงวดสามเดือนสิ้นสุดวันที่ </w:t>
            </w:r>
            <w:r w:rsidR="0070737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31</w:t>
            </w:r>
            <w:r w:rsidR="004D2CD8" w:rsidRPr="00D9260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4D2CD8" w:rsidRPr="00D9260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170" w:type="dxa"/>
            <w:vAlign w:val="bottom"/>
          </w:tcPr>
          <w:p w14:paraId="531F0D46" w14:textId="1A73CF76" w:rsidR="004D2CD8" w:rsidRPr="00F22A98" w:rsidRDefault="00707376" w:rsidP="004D2CD8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22A9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  <w:r w:rsidRPr="00F22A9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566</w:t>
            </w:r>
          </w:p>
        </w:tc>
        <w:tc>
          <w:tcPr>
            <w:tcW w:w="180" w:type="dxa"/>
            <w:vAlign w:val="bottom"/>
          </w:tcPr>
          <w:p w14:paraId="694D1AC2" w14:textId="77777777" w:rsidR="004D2CD8" w:rsidRPr="00F22A98" w:rsidRDefault="004D2CD8" w:rsidP="004D2CD8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E0866A2" w14:textId="2EE2F1F5" w:rsidR="004D2CD8" w:rsidRPr="00F22A98" w:rsidRDefault="00707376" w:rsidP="004D2CD8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22A9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33562CBE" w14:textId="77777777" w:rsidR="004D2CD8" w:rsidRPr="00F22A98" w:rsidRDefault="004D2CD8" w:rsidP="004D2CD8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BFF5157" w14:textId="2C8C8E68" w:rsidR="004D2CD8" w:rsidRPr="00F22A98" w:rsidRDefault="00707376" w:rsidP="004D2CD8">
            <w:pPr>
              <w:spacing w:line="240" w:lineRule="auto"/>
              <w:ind w:left="-53" w:right="-55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F22A98">
              <w:rPr>
                <w:rFonts w:ascii="Angsana New" w:hAnsi="Angsana New" w:cs="Angsana New"/>
                <w:b/>
                <w:sz w:val="30"/>
                <w:szCs w:val="30"/>
                <w:cs/>
              </w:rPr>
              <w:t>2566</w:t>
            </w:r>
          </w:p>
        </w:tc>
        <w:tc>
          <w:tcPr>
            <w:tcW w:w="270" w:type="dxa"/>
            <w:vAlign w:val="bottom"/>
          </w:tcPr>
          <w:p w14:paraId="5CE021B0" w14:textId="77777777" w:rsidR="004D2CD8" w:rsidRPr="00F22A98" w:rsidRDefault="004D2CD8" w:rsidP="004D2CD8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14:paraId="1D7947CA" w14:textId="5B2AB8B4" w:rsidR="004D2CD8" w:rsidRPr="00F22A98" w:rsidRDefault="00707376" w:rsidP="004D2CD8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22A9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2565</w:t>
            </w:r>
          </w:p>
        </w:tc>
      </w:tr>
      <w:tr w:rsidR="00072B6F" w:rsidRPr="00D9260D" w14:paraId="3A5310ED" w14:textId="77777777" w:rsidTr="00746440">
        <w:trPr>
          <w:cantSplit/>
          <w:trHeight w:val="410"/>
          <w:tblHeader/>
        </w:trPr>
        <w:tc>
          <w:tcPr>
            <w:tcW w:w="4158" w:type="dxa"/>
            <w:vAlign w:val="bottom"/>
            <w:hideMark/>
          </w:tcPr>
          <w:p w14:paraId="015A5F4E" w14:textId="77777777" w:rsidR="00072B6F" w:rsidRPr="00D9260D" w:rsidRDefault="00072B6F" w:rsidP="00072B6F">
            <w:pPr>
              <w:pStyle w:val="acctfourfigures"/>
              <w:tabs>
                <w:tab w:val="left" w:pos="720"/>
              </w:tabs>
              <w:spacing w:line="240" w:lineRule="auto"/>
              <w:ind w:left="188" w:hanging="8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053" w:type="dxa"/>
            <w:gridSpan w:val="7"/>
            <w:vAlign w:val="bottom"/>
            <w:hideMark/>
          </w:tcPr>
          <w:p w14:paraId="0306E385" w14:textId="77777777" w:rsidR="00072B6F" w:rsidRPr="00D9260D" w:rsidRDefault="00072B6F" w:rsidP="00072B6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D9260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72B6F" w:rsidRPr="00D9260D" w14:paraId="23AB5AEB" w14:textId="77777777" w:rsidTr="00746440">
        <w:trPr>
          <w:cantSplit/>
          <w:trHeight w:val="386"/>
        </w:trPr>
        <w:tc>
          <w:tcPr>
            <w:tcW w:w="4158" w:type="dxa"/>
          </w:tcPr>
          <w:p w14:paraId="1FBD2E80" w14:textId="44731B13" w:rsidR="00072B6F" w:rsidRPr="00D9260D" w:rsidRDefault="00072B6F" w:rsidP="007157D1">
            <w:pPr>
              <w:pStyle w:val="ListParagraph"/>
              <w:numPr>
                <w:ilvl w:val="0"/>
                <w:numId w:val="4"/>
              </w:numPr>
              <w:tabs>
                <w:tab w:val="clear" w:pos="227"/>
                <w:tab w:val="left" w:pos="190"/>
              </w:tabs>
              <w:spacing w:line="240" w:lineRule="auto"/>
              <w:ind w:left="188" w:hanging="86"/>
              <w:rPr>
                <w:rFonts w:ascii="Angsana New" w:hAnsi="Angsana New"/>
                <w:sz w:val="30"/>
                <w:szCs w:val="30"/>
                <w:cs/>
              </w:rPr>
            </w:pPr>
            <w:r w:rsidRPr="00D9260D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D9260D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37AD99ED" w14:textId="3EC786D2" w:rsidR="00072B6F" w:rsidRPr="00E71ED2" w:rsidRDefault="00E71ED2" w:rsidP="00072B6F">
            <w:pPr>
              <w:pStyle w:val="acctfourfigures"/>
              <w:tabs>
                <w:tab w:val="clear" w:pos="765"/>
                <w:tab w:val="decimal" w:pos="465"/>
                <w:tab w:val="decimal" w:pos="800"/>
              </w:tabs>
              <w:spacing w:line="240" w:lineRule="auto"/>
              <w:ind w:left="-83" w:right="190" w:firstLine="4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71ED2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9F6E022" w14:textId="77777777" w:rsidR="00072B6F" w:rsidRPr="00D9260D" w:rsidRDefault="00072B6F" w:rsidP="00072B6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F013352" w14:textId="5CADE287" w:rsidR="00072B6F" w:rsidRPr="00D9260D" w:rsidRDefault="00707376" w:rsidP="003C1267">
            <w:pPr>
              <w:pStyle w:val="acctfourfigures"/>
              <w:tabs>
                <w:tab w:val="clear" w:pos="765"/>
              </w:tabs>
              <w:spacing w:line="240" w:lineRule="auto"/>
              <w:ind w:left="-83" w:right="125" w:firstLine="4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20</w:t>
            </w:r>
            <w:r w:rsidR="004D2CD8" w:rsidRPr="00D9260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940</w:t>
            </w:r>
          </w:p>
        </w:tc>
        <w:tc>
          <w:tcPr>
            <w:tcW w:w="180" w:type="dxa"/>
            <w:vAlign w:val="bottom"/>
          </w:tcPr>
          <w:p w14:paraId="5C1AA8C1" w14:textId="77777777" w:rsidR="00072B6F" w:rsidRPr="00D9260D" w:rsidRDefault="00072B6F" w:rsidP="00072B6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5C8D766" w14:textId="1E8CEF1A" w:rsidR="00072B6F" w:rsidRPr="00D9260D" w:rsidRDefault="00E71ED2" w:rsidP="00072B6F">
            <w:pPr>
              <w:pStyle w:val="acctfourfigures"/>
              <w:tabs>
                <w:tab w:val="clear" w:pos="765"/>
                <w:tab w:val="decimal" w:pos="350"/>
                <w:tab w:val="decimal" w:pos="530"/>
              </w:tabs>
              <w:spacing w:line="240" w:lineRule="auto"/>
              <w:ind w:left="-79" w:right="177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4FC0B05" w14:textId="77777777" w:rsidR="00072B6F" w:rsidRPr="00D9260D" w:rsidRDefault="00072B6F" w:rsidP="00072B6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14:paraId="543F83AD" w14:textId="767759B6" w:rsidR="00072B6F" w:rsidRPr="00D9260D" w:rsidRDefault="00072B6F" w:rsidP="00072B6F">
            <w:pPr>
              <w:pStyle w:val="acctfourfigures"/>
              <w:tabs>
                <w:tab w:val="clear" w:pos="765"/>
                <w:tab w:val="left" w:pos="800"/>
              </w:tabs>
              <w:spacing w:line="240" w:lineRule="auto"/>
              <w:ind w:right="-50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9260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E71ED2" w:rsidRPr="00D9260D" w14:paraId="2111ED84" w14:textId="77777777" w:rsidTr="00746440">
        <w:trPr>
          <w:cantSplit/>
          <w:trHeight w:val="386"/>
        </w:trPr>
        <w:tc>
          <w:tcPr>
            <w:tcW w:w="4158" w:type="dxa"/>
          </w:tcPr>
          <w:p w14:paraId="11FF5800" w14:textId="68BB71B4" w:rsidR="00E71ED2" w:rsidRPr="00D9260D" w:rsidRDefault="00E71ED2" w:rsidP="007157D1">
            <w:pPr>
              <w:pStyle w:val="ListParagraph"/>
              <w:numPr>
                <w:ilvl w:val="0"/>
                <w:numId w:val="4"/>
              </w:numPr>
              <w:tabs>
                <w:tab w:val="clear" w:pos="227"/>
                <w:tab w:val="left" w:pos="190"/>
              </w:tabs>
              <w:spacing w:line="240" w:lineRule="auto"/>
              <w:ind w:left="188" w:hanging="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22A98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70" w:type="dxa"/>
            <w:vAlign w:val="bottom"/>
          </w:tcPr>
          <w:p w14:paraId="0BDFA184" w14:textId="6C454896" w:rsidR="00E71ED2" w:rsidRPr="00E71ED2" w:rsidRDefault="00E71ED2" w:rsidP="00072B6F">
            <w:pPr>
              <w:pStyle w:val="acctfourfigures"/>
              <w:tabs>
                <w:tab w:val="clear" w:pos="765"/>
                <w:tab w:val="decimal" w:pos="465"/>
                <w:tab w:val="decimal" w:pos="800"/>
              </w:tabs>
              <w:spacing w:line="240" w:lineRule="auto"/>
              <w:ind w:left="-83" w:right="190" w:firstLine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70737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70737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926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D43EA32" w14:textId="77777777" w:rsidR="00E71ED2" w:rsidRPr="00D9260D" w:rsidRDefault="00E71ED2" w:rsidP="00072B6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17C3E34" w14:textId="68791200" w:rsidR="00E71ED2" w:rsidRPr="00D9260D" w:rsidRDefault="00E71ED2" w:rsidP="003C1267">
            <w:pPr>
              <w:pStyle w:val="acctfourfigures"/>
              <w:tabs>
                <w:tab w:val="clear" w:pos="765"/>
              </w:tabs>
              <w:spacing w:line="240" w:lineRule="auto"/>
              <w:ind w:left="-83" w:right="125" w:firstLine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66B3A04" w14:textId="77777777" w:rsidR="00E71ED2" w:rsidRPr="00D9260D" w:rsidRDefault="00E71ED2" w:rsidP="00072B6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A9D7F38" w14:textId="07B47A2C" w:rsidR="00E71ED2" w:rsidRPr="00D9260D" w:rsidRDefault="00E71ED2" w:rsidP="00072B6F">
            <w:pPr>
              <w:pStyle w:val="acctfourfigures"/>
              <w:tabs>
                <w:tab w:val="clear" w:pos="765"/>
                <w:tab w:val="decimal" w:pos="350"/>
                <w:tab w:val="decimal" w:pos="530"/>
              </w:tabs>
              <w:spacing w:line="240" w:lineRule="auto"/>
              <w:ind w:left="-79" w:right="177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7268A66" w14:textId="77777777" w:rsidR="00E71ED2" w:rsidRPr="00D9260D" w:rsidRDefault="00E71ED2" w:rsidP="00072B6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14:paraId="6C9812B0" w14:textId="31BF9A3D" w:rsidR="00E71ED2" w:rsidRPr="00D9260D" w:rsidRDefault="00E71ED2" w:rsidP="00072B6F">
            <w:pPr>
              <w:pStyle w:val="acctfourfigures"/>
              <w:tabs>
                <w:tab w:val="clear" w:pos="765"/>
                <w:tab w:val="left" w:pos="800"/>
              </w:tabs>
              <w:spacing w:line="240" w:lineRule="auto"/>
              <w:ind w:right="-500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</w:tbl>
    <w:p w14:paraId="28329FF7" w14:textId="77777777" w:rsidR="004D2CD8" w:rsidRPr="00D9260D" w:rsidRDefault="004D2CD8" w:rsidP="00953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5BCC4082" w14:textId="5452642D" w:rsidR="004B4E6F" w:rsidRPr="00D9260D" w:rsidRDefault="00346AE0" w:rsidP="006F3A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9260D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เงินทดรองจ่ายให้แก่เกษตรกรเป็นเงินทดรองจ่ายเพื่อให้เกษตรกรสามารถประกอบกิจการฟาร์มเลี้ยงไก่และสุกร </w:t>
      </w:r>
      <w:r w:rsidRPr="00D9260D">
        <w:rPr>
          <w:rFonts w:ascii="Angsana New" w:hAnsi="Angsana New" w:cs="Angsana New" w:hint="cs"/>
          <w:spacing w:val="-8"/>
          <w:sz w:val="30"/>
          <w:szCs w:val="30"/>
          <w:cs/>
          <w:lang w:val="th-TH"/>
        </w:rPr>
        <w:t>เกษตรกรเหล่านี้เป็นเกษตรกรรับจ้างเลี้ยงไก่และสุกรให้แก่กลุ่มบริษัท เงินทดรองจ่ายดังกล่าวมีอัตราดอกเบี้ย</w:t>
      </w:r>
      <w:r w:rsidR="003F03E1" w:rsidRPr="00D9260D">
        <w:rPr>
          <w:rFonts w:ascii="Angsana New" w:hAnsi="Angsana New" w:cs="Angsana New" w:hint="cs"/>
          <w:sz w:val="30"/>
          <w:szCs w:val="30"/>
          <w:cs/>
          <w:lang w:val="th-TH"/>
        </w:rPr>
        <w:t>ระหว่าง</w:t>
      </w:r>
      <w:r w:rsidR="00A7714F" w:rsidRPr="00D9260D">
        <w:rPr>
          <w:rFonts w:ascii="Angsana New" w:hAnsi="Angsana New" w:cs="Angsana New" w:hint="cs"/>
          <w:sz w:val="30"/>
          <w:szCs w:val="30"/>
          <w:cs/>
          <w:lang w:val="th-TH"/>
        </w:rPr>
        <w:br/>
      </w:r>
      <w:r w:rsidRPr="00D9260D">
        <w:rPr>
          <w:rFonts w:ascii="Angsana New" w:hAnsi="Angsana New" w:cs="Angsana New" w:hint="cs"/>
          <w:sz w:val="30"/>
          <w:szCs w:val="30"/>
          <w:cs/>
          <w:lang w:val="th-TH"/>
        </w:rPr>
        <w:t>ร้อย</w:t>
      </w:r>
      <w:r w:rsidRPr="00D9260D">
        <w:rPr>
          <w:rFonts w:ascii="Angsana New" w:hAnsi="Angsana New" w:cs="Angsana New" w:hint="cs"/>
          <w:sz w:val="30"/>
          <w:szCs w:val="30"/>
          <w:cs/>
        </w:rPr>
        <w:t>ละ</w:t>
      </w:r>
      <w:r w:rsidR="006F3A8C" w:rsidRPr="00D9260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74C71">
        <w:rPr>
          <w:rFonts w:ascii="Angsana New" w:hAnsi="Angsana New" w:cs="Angsana New"/>
          <w:sz w:val="30"/>
          <w:szCs w:val="30"/>
        </w:rPr>
        <w:t>9.50</w:t>
      </w:r>
      <w:r w:rsidR="006F3A8C" w:rsidRPr="00D9260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2160A" w:rsidRPr="00D9260D">
        <w:rPr>
          <w:rFonts w:ascii="Angsana New" w:hAnsi="Angsana New" w:cs="Angsana New" w:hint="cs"/>
          <w:sz w:val="30"/>
          <w:szCs w:val="30"/>
          <w:cs/>
        </w:rPr>
        <w:t>ถึงร้อยละ</w:t>
      </w:r>
      <w:r w:rsidR="006F3A8C" w:rsidRPr="00D9260D">
        <w:rPr>
          <w:rFonts w:ascii="Angsana New" w:hAnsi="Angsana New" w:cs="Angsana New" w:hint="cs"/>
          <w:sz w:val="30"/>
          <w:szCs w:val="30"/>
        </w:rPr>
        <w:t xml:space="preserve"> </w:t>
      </w:r>
      <w:r w:rsidR="00707376">
        <w:rPr>
          <w:rFonts w:ascii="Angsana New" w:hAnsi="Angsana New" w:cs="Angsana New"/>
          <w:sz w:val="30"/>
          <w:szCs w:val="30"/>
          <w:cs/>
        </w:rPr>
        <w:t>15</w:t>
      </w:r>
      <w:r w:rsidR="00CD1423">
        <w:rPr>
          <w:rFonts w:ascii="Angsana New" w:hAnsi="Angsana New" w:cs="Angsana New"/>
          <w:sz w:val="30"/>
          <w:szCs w:val="30"/>
        </w:rPr>
        <w:t>.</w:t>
      </w:r>
      <w:r w:rsidR="00A74C71">
        <w:rPr>
          <w:rFonts w:ascii="Angsana New" w:hAnsi="Angsana New" w:cs="Angsana New"/>
          <w:sz w:val="30"/>
          <w:szCs w:val="30"/>
        </w:rPr>
        <w:t>00</w:t>
      </w:r>
      <w:r w:rsidR="00537709" w:rsidRPr="00D9260D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Pr="00D9260D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ต่อปี </w:t>
      </w:r>
      <w:r w:rsidRPr="00D9260D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(</w:t>
      </w:r>
      <w:r w:rsidR="00A74C71">
        <w:rPr>
          <w:rFonts w:ascii="Angsana New" w:hAnsi="Angsana New" w:cs="Angsana New"/>
          <w:i/>
          <w:iCs/>
          <w:sz w:val="30"/>
          <w:szCs w:val="30"/>
        </w:rPr>
        <w:t>31</w:t>
      </w:r>
      <w:r w:rsidR="00142BE5" w:rsidRPr="00D9260D">
        <w:rPr>
          <w:rFonts w:ascii="Angsana New" w:hAnsi="Angsana New" w:cs="Angsana New" w:hint="cs"/>
          <w:i/>
          <w:iCs/>
          <w:sz w:val="30"/>
          <w:szCs w:val="30"/>
        </w:rPr>
        <w:t xml:space="preserve"> </w:t>
      </w:r>
      <w:r w:rsidR="00142BE5" w:rsidRPr="00D9260D">
        <w:rPr>
          <w:rFonts w:ascii="Angsana New" w:hAnsi="Angsana New" w:cs="Angsana New" w:hint="cs"/>
          <w:i/>
          <w:iCs/>
          <w:sz w:val="30"/>
          <w:szCs w:val="30"/>
          <w:cs/>
        </w:rPr>
        <w:t>ธันวาคม</w:t>
      </w:r>
      <w:r w:rsidR="00142BE5" w:rsidRPr="00D9260D">
        <w:rPr>
          <w:rFonts w:ascii="Angsana New" w:hAnsi="Angsana New" w:cs="Angsana New" w:hint="cs"/>
          <w:sz w:val="30"/>
          <w:szCs w:val="30"/>
        </w:rPr>
        <w:t xml:space="preserve"> </w:t>
      </w:r>
      <w:r w:rsidR="00A74C71">
        <w:rPr>
          <w:rFonts w:ascii="Angsana New" w:hAnsi="Angsana New" w:cs="Angsana New"/>
          <w:i/>
          <w:iCs/>
          <w:sz w:val="30"/>
          <w:szCs w:val="30"/>
        </w:rPr>
        <w:t>2565</w:t>
      </w:r>
      <w:r w:rsidR="00102418" w:rsidRPr="00D9260D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 xml:space="preserve">: </w:t>
      </w:r>
      <w:r w:rsidR="00852A99" w:rsidRPr="00D9260D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ระหว่าง</w:t>
      </w:r>
      <w:r w:rsidR="00142BE5" w:rsidRPr="00D9260D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 xml:space="preserve">ร้อยละ </w:t>
      </w:r>
      <w:r w:rsidR="00A74C71">
        <w:rPr>
          <w:rFonts w:ascii="Angsana New" w:hAnsi="Angsana New" w:cs="Angsana New"/>
          <w:i/>
          <w:iCs/>
          <w:sz w:val="30"/>
          <w:szCs w:val="30"/>
        </w:rPr>
        <w:t>5</w:t>
      </w:r>
      <w:r w:rsidR="00142BE5" w:rsidRPr="00D9260D">
        <w:rPr>
          <w:rFonts w:ascii="Angsana New" w:hAnsi="Angsana New" w:cs="Angsana New" w:hint="cs"/>
          <w:i/>
          <w:iCs/>
          <w:sz w:val="30"/>
          <w:szCs w:val="30"/>
        </w:rPr>
        <w:t>.</w:t>
      </w:r>
      <w:r w:rsidR="00707376">
        <w:rPr>
          <w:rFonts w:ascii="Angsana New" w:hAnsi="Angsana New" w:cs="Angsana New" w:hint="cs"/>
          <w:i/>
          <w:iCs/>
          <w:sz w:val="30"/>
          <w:szCs w:val="30"/>
          <w:cs/>
        </w:rPr>
        <w:t>00</w:t>
      </w:r>
      <w:r w:rsidR="00142BE5" w:rsidRPr="00D9260D">
        <w:rPr>
          <w:rFonts w:ascii="Angsana New" w:hAnsi="Angsana New" w:cs="Angsana New" w:hint="cs"/>
          <w:i/>
          <w:iCs/>
          <w:sz w:val="30"/>
          <w:szCs w:val="30"/>
        </w:rPr>
        <w:t xml:space="preserve"> </w:t>
      </w:r>
      <w:r w:rsidR="00142BE5" w:rsidRPr="00D9260D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ถึงร้อยละ </w:t>
      </w:r>
      <w:r w:rsidR="00A74C71">
        <w:rPr>
          <w:rFonts w:ascii="Angsana New" w:hAnsi="Angsana New" w:cs="Angsana New"/>
          <w:i/>
          <w:iCs/>
          <w:sz w:val="30"/>
          <w:szCs w:val="30"/>
        </w:rPr>
        <w:t>15.00</w:t>
      </w:r>
      <w:r w:rsidR="00142BE5" w:rsidRPr="00D9260D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 xml:space="preserve"> ต่อปี</w:t>
      </w:r>
      <w:r w:rsidRPr="00D9260D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)</w:t>
      </w:r>
      <w:r w:rsidRPr="00D9260D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เงินทดรองจ่ายให้แก่เกษตรกรหมุนเวียน เกษตรกรจะจ่ายชำระคืนแก่กลุ่มบริษัทเมื่อเกษตรกรสามารถกู้ยืมเงินได้จาก</w:t>
      </w:r>
      <w:r w:rsidR="00AB6C43" w:rsidRPr="00D9260D">
        <w:rPr>
          <w:rFonts w:ascii="Angsana New" w:hAnsi="Angsana New" w:cs="Angsana New" w:hint="cs"/>
          <w:sz w:val="30"/>
          <w:szCs w:val="30"/>
          <w:cs/>
          <w:lang w:val="th-TH"/>
        </w:rPr>
        <w:t>สถาบันการเงิน</w:t>
      </w:r>
      <w:r w:rsidRPr="00D9260D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ทั้งนี้กลุ่มบริษัทคาดว่าเงินทดรองจ่ายที่หมุนเวียนจะได้รับชำระคืนภายใน </w:t>
      </w:r>
      <w:r w:rsidR="00A74C71">
        <w:rPr>
          <w:rFonts w:ascii="Angsana New" w:hAnsi="Angsana New" w:cs="Angsana New"/>
          <w:sz w:val="30"/>
          <w:szCs w:val="30"/>
        </w:rPr>
        <w:t>1</w:t>
      </w:r>
      <w:r w:rsidRPr="00D9260D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ปี สำหรับเงินทดรองจ่ายให้แก่เกษตรกรไม่หมุนเวียน เกษตรกรจะจ่าย</w:t>
      </w:r>
      <w:r w:rsidRPr="00D9260D">
        <w:rPr>
          <w:rFonts w:ascii="Angsana New" w:hAnsi="Angsana New" w:cs="Angsana New" w:hint="cs"/>
          <w:spacing w:val="-3"/>
          <w:sz w:val="30"/>
          <w:szCs w:val="30"/>
          <w:cs/>
          <w:lang w:val="th-TH"/>
        </w:rPr>
        <w:t>ชำระคืนแก่กลุ่มบริษัทตามวิธีการที่ตกลงร่วมกัน โดยขึ้นอยู่กับผล</w:t>
      </w:r>
      <w:r w:rsidRPr="00D9260D">
        <w:rPr>
          <w:rFonts w:ascii="Angsana New" w:hAnsi="Angsana New" w:cs="Angsana New" w:hint="cs"/>
          <w:spacing w:val="6"/>
          <w:sz w:val="30"/>
          <w:szCs w:val="30"/>
          <w:cs/>
          <w:lang w:val="th-TH"/>
        </w:rPr>
        <w:t>ประกอบการการรับจ้างเลี้ยงของเกษตรกรแต่ละราย เงินทดรองจ่ายให้แก่เกษตรกร</w:t>
      </w:r>
      <w:r w:rsidRPr="00D9260D">
        <w:rPr>
          <w:rFonts w:ascii="Angsana New" w:hAnsi="Angsana New" w:cs="Angsana New" w:hint="cs"/>
          <w:spacing w:val="6"/>
          <w:sz w:val="30"/>
          <w:szCs w:val="30"/>
          <w:cs/>
        </w:rPr>
        <w:t>ไม่หมุนเวียนมีหลักทรัพย์ค้ำ</w:t>
      </w:r>
      <w:r w:rsidRPr="00D9260D">
        <w:rPr>
          <w:rFonts w:ascii="Angsana New" w:hAnsi="Angsana New" w:cs="Angsana New" w:hint="cs"/>
          <w:sz w:val="30"/>
          <w:szCs w:val="30"/>
          <w:cs/>
        </w:rPr>
        <w:t>ประกันเป็นการค้ำประกันโดยที่ดินของเกษตรกร</w:t>
      </w:r>
    </w:p>
    <w:p w14:paraId="6AC894F2" w14:textId="79679F07" w:rsidR="00450453" w:rsidRPr="00D9260D" w:rsidRDefault="00450453" w:rsidP="00D9260D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518"/>
          <w:tab w:val="clear" w:pos="680"/>
        </w:tabs>
        <w:rPr>
          <w:rFonts w:ascii="Angsana New" w:hAnsi="Angsana New"/>
          <w:b/>
          <w:bCs/>
          <w:sz w:val="30"/>
          <w:szCs w:val="30"/>
          <w:lang w:val="th-TH"/>
        </w:rPr>
      </w:pPr>
      <w:r w:rsidRPr="00D9260D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สินทรัพย์ทางการเงินที่อยู่ในความต้องการของตลาด</w:t>
      </w:r>
    </w:p>
    <w:p w14:paraId="2F63D6B3" w14:textId="77777777" w:rsidR="00450453" w:rsidRPr="00D9260D" w:rsidRDefault="00450453" w:rsidP="002665E0">
      <w:pPr>
        <w:ind w:right="-360"/>
        <w:jc w:val="both"/>
        <w:rPr>
          <w:rFonts w:ascii="Angsana New" w:hAnsi="Angsana New" w:cs="Angsana New"/>
          <w:sz w:val="30"/>
          <w:szCs w:val="30"/>
          <w:cs/>
        </w:rPr>
      </w:pP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080"/>
        <w:gridCol w:w="258"/>
        <w:gridCol w:w="1002"/>
        <w:gridCol w:w="250"/>
        <w:gridCol w:w="1010"/>
        <w:gridCol w:w="242"/>
        <w:gridCol w:w="1133"/>
        <w:gridCol w:w="242"/>
        <w:gridCol w:w="1083"/>
      </w:tblGrid>
      <w:tr w:rsidR="00450453" w:rsidRPr="00D9260D" w14:paraId="658FD8EB" w14:textId="77777777" w:rsidTr="003C1267">
        <w:trPr>
          <w:trHeight w:val="353"/>
          <w:tblHeader/>
        </w:trPr>
        <w:tc>
          <w:tcPr>
            <w:tcW w:w="3240" w:type="dxa"/>
          </w:tcPr>
          <w:p w14:paraId="2430567D" w14:textId="77777777" w:rsidR="00450453" w:rsidRPr="00D9260D" w:rsidRDefault="00450453" w:rsidP="006B363A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0" w:type="dxa"/>
            <w:gridSpan w:val="9"/>
            <w:hideMark/>
          </w:tcPr>
          <w:p w14:paraId="6D72BB7F" w14:textId="4D8BD450" w:rsidR="00450453" w:rsidRPr="00D9260D" w:rsidRDefault="00205F10" w:rsidP="006B363A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9260D">
              <w:rPr>
                <w:rFonts w:ascii="Angsana New" w:eastAsia="AngsanaNew" w:hAnsi="Angsana New" w:cs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  <w:r w:rsidRPr="00D9260D">
              <w:rPr>
                <w:rFonts w:ascii="Angsana New" w:eastAsia="AngsanaNew" w:hAnsi="Angsana New" w:cs="Angsana New" w:hint="cs"/>
                <w:b/>
                <w:bCs/>
                <w:sz w:val="30"/>
                <w:szCs w:val="30"/>
                <w:lang w:eastAsia="en-GB"/>
              </w:rPr>
              <w:t>/</w:t>
            </w:r>
            <w:r w:rsidR="00450453" w:rsidRPr="00D9260D">
              <w:rPr>
                <w:rFonts w:ascii="Angsana New" w:eastAsia="AngsanaNew" w:hAnsi="Angsana New" w:cs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450453" w:rsidRPr="00D9260D" w14:paraId="04C341F0" w14:textId="77777777" w:rsidTr="003C1267">
        <w:trPr>
          <w:trHeight w:val="707"/>
          <w:tblHeader/>
        </w:trPr>
        <w:tc>
          <w:tcPr>
            <w:tcW w:w="3240" w:type="dxa"/>
            <w:vAlign w:val="bottom"/>
            <w:hideMark/>
          </w:tcPr>
          <w:p w14:paraId="5A818ADB" w14:textId="77777777" w:rsidR="00450453" w:rsidRPr="00D9260D" w:rsidRDefault="00450453" w:rsidP="006B363A">
            <w:pPr>
              <w:spacing w:line="240" w:lineRule="auto"/>
              <w:ind w:left="159" w:hanging="15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D9260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ตราสารทุนที่อยู่ในความต้องการ</w:t>
            </w:r>
          </w:p>
          <w:p w14:paraId="36B8EB72" w14:textId="77777777" w:rsidR="00450453" w:rsidRPr="00D9260D" w:rsidRDefault="00450453" w:rsidP="006B363A">
            <w:pPr>
              <w:spacing w:line="240" w:lineRule="auto"/>
              <w:ind w:left="159" w:hanging="15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D9260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    </w:t>
            </w:r>
            <w:r w:rsidRPr="00D9260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ของตลาด</w:t>
            </w:r>
          </w:p>
        </w:tc>
        <w:tc>
          <w:tcPr>
            <w:tcW w:w="1080" w:type="dxa"/>
            <w:vAlign w:val="bottom"/>
            <w:hideMark/>
          </w:tcPr>
          <w:p w14:paraId="6F2D3FDD" w14:textId="77777777" w:rsidR="00450453" w:rsidRPr="00D9260D" w:rsidRDefault="00450453" w:rsidP="006B363A">
            <w:pPr>
              <w:spacing w:line="240" w:lineRule="auto"/>
              <w:ind w:left="-107" w:right="-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9260D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</w:t>
            </w:r>
          </w:p>
          <w:p w14:paraId="35F7FE1E" w14:textId="502C8156" w:rsidR="00450453" w:rsidRPr="00D9260D" w:rsidRDefault="00707376" w:rsidP="006B363A">
            <w:pPr>
              <w:spacing w:line="240" w:lineRule="auto"/>
              <w:ind w:left="-107" w:right="-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  <w:r w:rsidR="00450453" w:rsidRPr="00D9260D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450453" w:rsidRPr="00D9260D"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58" w:type="dxa"/>
            <w:vAlign w:val="bottom"/>
          </w:tcPr>
          <w:p w14:paraId="05DC900E" w14:textId="77777777" w:rsidR="00450453" w:rsidRPr="00D9260D" w:rsidRDefault="00450453" w:rsidP="006B363A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002" w:type="dxa"/>
            <w:vAlign w:val="bottom"/>
            <w:hideMark/>
          </w:tcPr>
          <w:p w14:paraId="798F23AD" w14:textId="77777777" w:rsidR="00450453" w:rsidRPr="00D9260D" w:rsidRDefault="00450453" w:rsidP="006B363A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9260D">
              <w:rPr>
                <w:rFonts w:ascii="Angsana New" w:hAnsi="Angsana New" w:cs="Angsana New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50" w:type="dxa"/>
            <w:vAlign w:val="bottom"/>
          </w:tcPr>
          <w:p w14:paraId="0358A5B4" w14:textId="77777777" w:rsidR="00450453" w:rsidRPr="00D9260D" w:rsidRDefault="00450453" w:rsidP="006B363A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010" w:type="dxa"/>
            <w:vAlign w:val="bottom"/>
            <w:hideMark/>
          </w:tcPr>
          <w:p w14:paraId="7AD9959F" w14:textId="77777777" w:rsidR="00450453" w:rsidRPr="00D9260D" w:rsidRDefault="00450453" w:rsidP="006B363A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9260D">
              <w:rPr>
                <w:rFonts w:ascii="Angsana New" w:hAnsi="Angsana New" w:cs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242" w:type="dxa"/>
            <w:vAlign w:val="bottom"/>
          </w:tcPr>
          <w:p w14:paraId="084DED8D" w14:textId="77777777" w:rsidR="00450453" w:rsidRPr="00D9260D" w:rsidRDefault="00450453" w:rsidP="006B363A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33" w:type="dxa"/>
            <w:vAlign w:val="bottom"/>
            <w:hideMark/>
          </w:tcPr>
          <w:p w14:paraId="309EE635" w14:textId="77777777" w:rsidR="00450453" w:rsidRPr="00D9260D" w:rsidRDefault="00450453" w:rsidP="006B363A">
            <w:pPr>
              <w:spacing w:line="240" w:lineRule="auto"/>
              <w:ind w:left="-83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9260D">
              <w:rPr>
                <w:rFonts w:ascii="Angsana New" w:hAnsi="Angsana New" w:cs="Angsana New" w:hint="cs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42" w:type="dxa"/>
            <w:vAlign w:val="bottom"/>
          </w:tcPr>
          <w:p w14:paraId="5AF24AA1" w14:textId="77777777" w:rsidR="00450453" w:rsidRPr="00D9260D" w:rsidRDefault="00450453" w:rsidP="006B363A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083" w:type="dxa"/>
            <w:vAlign w:val="bottom"/>
            <w:hideMark/>
          </w:tcPr>
          <w:p w14:paraId="1C25F85A" w14:textId="77777777" w:rsidR="00450453" w:rsidRPr="00D9260D" w:rsidRDefault="00450453" w:rsidP="006B363A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9260D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</w:t>
            </w:r>
          </w:p>
          <w:p w14:paraId="77B563D1" w14:textId="28ECC33F" w:rsidR="00450453" w:rsidRPr="00D9260D" w:rsidRDefault="00707376" w:rsidP="003C1267">
            <w:pPr>
              <w:tabs>
                <w:tab w:val="clear" w:pos="907"/>
              </w:tabs>
              <w:spacing w:line="240" w:lineRule="auto"/>
              <w:ind w:left="-106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31</w:t>
            </w:r>
            <w:r w:rsidR="00386C9B" w:rsidRPr="00D9260D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FA1181">
              <w:rPr>
                <w:rFonts w:ascii="Angsana New" w:hAnsi="Angsana New" w:cs="Angsana New" w:hint="cs"/>
                <w:sz w:val="30"/>
                <w:szCs w:val="30"/>
                <w:cs/>
              </w:rPr>
              <w:t>มีน</w:t>
            </w:r>
            <w:r w:rsidR="00D9260D">
              <w:rPr>
                <w:rFonts w:ascii="Angsana New" w:hAnsi="Angsana New" w:cs="Angsana New" w:hint="cs"/>
                <w:sz w:val="30"/>
                <w:szCs w:val="30"/>
                <w:cs/>
              </w:rPr>
              <w:t>า</w:t>
            </w:r>
            <w:r w:rsidR="00D9260D" w:rsidRPr="00D9260D">
              <w:rPr>
                <w:rFonts w:ascii="Angsana New" w:hAnsi="Angsana New" w:cs="Angsana New" w:hint="cs"/>
                <w:sz w:val="30"/>
                <w:szCs w:val="30"/>
                <w:cs/>
              </w:rPr>
              <w:t>คม</w:t>
            </w:r>
            <w:r w:rsidR="00450453" w:rsidRPr="00D9260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450453" w:rsidRPr="00D9260D" w14:paraId="02FAC7AC" w14:textId="77777777" w:rsidTr="003C1267">
        <w:trPr>
          <w:trHeight w:val="353"/>
          <w:tblHeader/>
        </w:trPr>
        <w:tc>
          <w:tcPr>
            <w:tcW w:w="3240" w:type="dxa"/>
          </w:tcPr>
          <w:p w14:paraId="51C55526" w14:textId="77777777" w:rsidR="00450453" w:rsidRPr="00D9260D" w:rsidRDefault="00450453" w:rsidP="006B363A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6300" w:type="dxa"/>
            <w:gridSpan w:val="9"/>
            <w:vAlign w:val="bottom"/>
            <w:hideMark/>
          </w:tcPr>
          <w:p w14:paraId="1A607F27" w14:textId="3153F8C9" w:rsidR="00450453" w:rsidRPr="00D9260D" w:rsidRDefault="00450453" w:rsidP="006B363A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9260D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="00000137" w:rsidRPr="00D9260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D9260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บาท</w:t>
            </w:r>
            <w:r w:rsidRPr="00D9260D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450453" w:rsidRPr="00D9260D" w14:paraId="6AF72C19" w14:textId="77777777" w:rsidTr="003C1267">
        <w:trPr>
          <w:trHeight w:val="353"/>
        </w:trPr>
        <w:tc>
          <w:tcPr>
            <w:tcW w:w="3240" w:type="dxa"/>
            <w:hideMark/>
          </w:tcPr>
          <w:p w14:paraId="69CAD66B" w14:textId="7CF66E3D" w:rsidR="00450453" w:rsidRPr="00D9260D" w:rsidRDefault="00707376" w:rsidP="006B363A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="00A74C7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080" w:type="dxa"/>
          </w:tcPr>
          <w:p w14:paraId="2590A4E9" w14:textId="77777777" w:rsidR="00450453" w:rsidRPr="00D9260D" w:rsidRDefault="00450453" w:rsidP="006B363A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3913478D" w14:textId="77777777" w:rsidR="00450453" w:rsidRPr="00D9260D" w:rsidRDefault="00450453" w:rsidP="006B363A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2" w:type="dxa"/>
          </w:tcPr>
          <w:p w14:paraId="33ACBBF3" w14:textId="77777777" w:rsidR="00450453" w:rsidRPr="00D9260D" w:rsidRDefault="00450453" w:rsidP="006B363A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04B316F3" w14:textId="77777777" w:rsidR="00450453" w:rsidRPr="00D9260D" w:rsidRDefault="00450453" w:rsidP="006B363A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14:paraId="65840832" w14:textId="77777777" w:rsidR="00450453" w:rsidRPr="00D9260D" w:rsidRDefault="00450453" w:rsidP="006B363A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153B4E8B" w14:textId="77777777" w:rsidR="00450453" w:rsidRPr="00D9260D" w:rsidRDefault="00450453" w:rsidP="006B363A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14:paraId="1F40DEF3" w14:textId="77777777" w:rsidR="00450453" w:rsidRPr="00D9260D" w:rsidRDefault="00450453" w:rsidP="006B363A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16B5C973" w14:textId="77777777" w:rsidR="00450453" w:rsidRPr="00D9260D" w:rsidRDefault="00450453" w:rsidP="006B363A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56FE0AF5" w14:textId="77777777" w:rsidR="00450453" w:rsidRPr="00D9260D" w:rsidRDefault="00450453" w:rsidP="006B363A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50453" w:rsidRPr="00D9260D" w14:paraId="76BA31F3" w14:textId="77777777" w:rsidTr="003C1267">
        <w:trPr>
          <w:trHeight w:val="353"/>
        </w:trPr>
        <w:tc>
          <w:tcPr>
            <w:tcW w:w="3240" w:type="dxa"/>
            <w:hideMark/>
          </w:tcPr>
          <w:p w14:paraId="2763A5C8" w14:textId="77777777" w:rsidR="00450453" w:rsidRPr="00D9260D" w:rsidRDefault="00450453" w:rsidP="006B363A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D9260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80" w:type="dxa"/>
          </w:tcPr>
          <w:p w14:paraId="34DBB64F" w14:textId="77777777" w:rsidR="00450453" w:rsidRPr="00D9260D" w:rsidRDefault="00450453" w:rsidP="006B363A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8" w:type="dxa"/>
          </w:tcPr>
          <w:p w14:paraId="6BEDC791" w14:textId="77777777" w:rsidR="00450453" w:rsidRPr="00D9260D" w:rsidRDefault="00450453" w:rsidP="006B363A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2" w:type="dxa"/>
          </w:tcPr>
          <w:p w14:paraId="1C0E01D6" w14:textId="77777777" w:rsidR="00450453" w:rsidRPr="00D9260D" w:rsidRDefault="00450453" w:rsidP="006B363A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60692178" w14:textId="77777777" w:rsidR="00450453" w:rsidRPr="00D9260D" w:rsidRDefault="00450453" w:rsidP="006B363A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14:paraId="3C35D14F" w14:textId="77777777" w:rsidR="00450453" w:rsidRPr="00D9260D" w:rsidRDefault="00450453" w:rsidP="006B363A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77AB9FEF" w14:textId="77777777" w:rsidR="00450453" w:rsidRPr="00D9260D" w:rsidRDefault="00450453" w:rsidP="006B363A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14:paraId="0E2384AB" w14:textId="77777777" w:rsidR="00450453" w:rsidRPr="00D9260D" w:rsidRDefault="00450453" w:rsidP="006B363A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03A55CE1" w14:textId="77777777" w:rsidR="00450453" w:rsidRPr="00D9260D" w:rsidRDefault="00450453" w:rsidP="006B363A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79E8E586" w14:textId="77777777" w:rsidR="00450453" w:rsidRPr="00D9260D" w:rsidRDefault="00450453" w:rsidP="006B363A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50453" w:rsidRPr="00D9260D" w14:paraId="4CDE4A36" w14:textId="77777777" w:rsidTr="003C1267">
        <w:trPr>
          <w:trHeight w:val="342"/>
        </w:trPr>
        <w:tc>
          <w:tcPr>
            <w:tcW w:w="3240" w:type="dxa"/>
          </w:tcPr>
          <w:p w14:paraId="601B233F" w14:textId="77777777" w:rsidR="00450453" w:rsidRPr="00D9260D" w:rsidRDefault="00450453" w:rsidP="006B363A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9260D">
              <w:rPr>
                <w:rFonts w:ascii="Angsana New" w:hAnsi="Angsana New" w:cs="Angsana New" w:hint="cs"/>
                <w:sz w:val="30"/>
                <w:szCs w:val="30"/>
                <w:cs/>
              </w:rPr>
              <w:t>ตราสารทุนที่วัดมูลค่าด้วย</w:t>
            </w:r>
            <w:r w:rsidRPr="00D9260D">
              <w:rPr>
                <w:rFonts w:ascii="Angsana New" w:hAnsi="Angsana New" w:cs="Angsana New" w:hint="cs"/>
                <w:sz w:val="30"/>
                <w:szCs w:val="30"/>
              </w:rPr>
              <w:t xml:space="preserve">      </w:t>
            </w:r>
          </w:p>
        </w:tc>
        <w:tc>
          <w:tcPr>
            <w:tcW w:w="1080" w:type="dxa"/>
          </w:tcPr>
          <w:p w14:paraId="0C241E5A" w14:textId="77777777" w:rsidR="00450453" w:rsidRPr="00D9260D" w:rsidRDefault="00450453" w:rsidP="006B363A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258" w:type="dxa"/>
          </w:tcPr>
          <w:p w14:paraId="60AD1CD7" w14:textId="77777777" w:rsidR="00450453" w:rsidRPr="00D9260D" w:rsidRDefault="00450453" w:rsidP="006B363A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2" w:type="dxa"/>
          </w:tcPr>
          <w:p w14:paraId="6C383C25" w14:textId="77777777" w:rsidR="00450453" w:rsidRPr="00D9260D" w:rsidRDefault="00450453" w:rsidP="006B363A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446841B1" w14:textId="77777777" w:rsidR="00450453" w:rsidRPr="00D9260D" w:rsidRDefault="00450453" w:rsidP="006B363A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14:paraId="6EACECA7" w14:textId="77777777" w:rsidR="00450453" w:rsidRPr="00D9260D" w:rsidRDefault="00450453" w:rsidP="006B363A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7AFFBC33" w14:textId="77777777" w:rsidR="00450453" w:rsidRPr="00D9260D" w:rsidRDefault="00450453" w:rsidP="006B363A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14:paraId="3FE3E258" w14:textId="77777777" w:rsidR="00450453" w:rsidRPr="00D9260D" w:rsidRDefault="00450453" w:rsidP="006B363A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246F2083" w14:textId="77777777" w:rsidR="00450453" w:rsidRPr="00D9260D" w:rsidRDefault="00450453" w:rsidP="006B363A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563F138F" w14:textId="77777777" w:rsidR="00450453" w:rsidRPr="00D9260D" w:rsidRDefault="00450453" w:rsidP="006B363A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9260D" w:rsidRPr="00D9260D" w14:paraId="05F65727" w14:textId="77777777" w:rsidTr="00DD1736">
        <w:trPr>
          <w:trHeight w:val="398"/>
        </w:trPr>
        <w:tc>
          <w:tcPr>
            <w:tcW w:w="3240" w:type="dxa"/>
            <w:hideMark/>
          </w:tcPr>
          <w:p w14:paraId="06D1DDBA" w14:textId="44764A8B" w:rsidR="00D9260D" w:rsidRPr="00D9260D" w:rsidRDefault="00D9260D" w:rsidP="00D9260D">
            <w:pPr>
              <w:pStyle w:val="ListParagraph"/>
              <w:numPr>
                <w:ilvl w:val="0"/>
                <w:numId w:val="4"/>
              </w:numPr>
              <w:tabs>
                <w:tab w:val="clear" w:pos="454"/>
                <w:tab w:val="clear" w:pos="680"/>
              </w:tabs>
              <w:spacing w:line="240" w:lineRule="auto"/>
              <w:ind w:left="426" w:right="-111" w:hanging="426"/>
              <w:rPr>
                <w:rFonts w:ascii="Angsana New" w:hAnsi="Angsana New"/>
                <w:sz w:val="30"/>
                <w:szCs w:val="30"/>
              </w:rPr>
            </w:pPr>
            <w:r w:rsidRPr="00D9260D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0" w:type="dxa"/>
            <w:vAlign w:val="bottom"/>
          </w:tcPr>
          <w:p w14:paraId="3C33CF75" w14:textId="1EFBCC48" w:rsidR="00D9260D" w:rsidRPr="00D9260D" w:rsidRDefault="00707376" w:rsidP="00D9260D">
            <w:pPr>
              <w:tabs>
                <w:tab w:val="clear" w:pos="680"/>
                <w:tab w:val="clear" w:pos="907"/>
              </w:tabs>
              <w:spacing w:line="240" w:lineRule="auto"/>
              <w:ind w:right="6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="00D9260D" w:rsidRPr="008253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063</w:t>
            </w:r>
            <w:r w:rsidR="00D9260D" w:rsidRPr="008253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630</w:t>
            </w:r>
          </w:p>
        </w:tc>
        <w:tc>
          <w:tcPr>
            <w:tcW w:w="258" w:type="dxa"/>
            <w:vAlign w:val="bottom"/>
          </w:tcPr>
          <w:p w14:paraId="2AAA9FC2" w14:textId="77777777" w:rsidR="00D9260D" w:rsidRPr="00D9260D" w:rsidRDefault="00D9260D" w:rsidP="00D9260D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6EBFB0A9" w14:textId="37F92A45" w:rsidR="00D9260D" w:rsidRPr="00D9260D" w:rsidRDefault="00707376" w:rsidP="00D9260D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238</w:t>
            </w:r>
            <w:r w:rsidR="009D534F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595</w:t>
            </w:r>
          </w:p>
        </w:tc>
        <w:tc>
          <w:tcPr>
            <w:tcW w:w="250" w:type="dxa"/>
            <w:vAlign w:val="bottom"/>
          </w:tcPr>
          <w:p w14:paraId="4AE945C5" w14:textId="77777777" w:rsidR="00D9260D" w:rsidRPr="00D9260D" w:rsidRDefault="00D9260D" w:rsidP="00D9260D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0" w:type="dxa"/>
            <w:vAlign w:val="bottom"/>
          </w:tcPr>
          <w:p w14:paraId="72267280" w14:textId="11D5D753" w:rsidR="00D9260D" w:rsidRPr="00D9260D" w:rsidRDefault="009D534F" w:rsidP="00D9260D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vAlign w:val="bottom"/>
          </w:tcPr>
          <w:p w14:paraId="480393D5" w14:textId="77777777" w:rsidR="00D9260D" w:rsidRPr="00D9260D" w:rsidRDefault="00D9260D" w:rsidP="00D9260D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3" w:type="dxa"/>
            <w:vAlign w:val="bottom"/>
          </w:tcPr>
          <w:p w14:paraId="4C4B2B9E" w14:textId="603C62F9" w:rsidR="00D9260D" w:rsidRPr="00D9260D" w:rsidRDefault="009D534F" w:rsidP="00D9260D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07376">
              <w:rPr>
                <w:rFonts w:ascii="Angsana New" w:hAnsi="Angsana New" w:cs="Angsana New"/>
                <w:sz w:val="30"/>
                <w:szCs w:val="30"/>
                <w:cs/>
              </w:rPr>
              <w:t>140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07376">
              <w:rPr>
                <w:rFonts w:ascii="Angsana New" w:hAnsi="Angsana New" w:cs="Angsana New"/>
                <w:sz w:val="30"/>
                <w:szCs w:val="30"/>
                <w:cs/>
              </w:rPr>
              <w:t>232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42" w:type="dxa"/>
            <w:vAlign w:val="bottom"/>
          </w:tcPr>
          <w:p w14:paraId="7AD5330C" w14:textId="77777777" w:rsidR="00D9260D" w:rsidRPr="00D9260D" w:rsidRDefault="00D9260D" w:rsidP="00D9260D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60144DB7" w14:textId="029DD59A" w:rsidR="00D9260D" w:rsidRPr="00D9260D" w:rsidRDefault="00707376" w:rsidP="00D9260D">
            <w:pPr>
              <w:tabs>
                <w:tab w:val="clear" w:pos="907"/>
                <w:tab w:val="left" w:pos="7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="009D534F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161</w:t>
            </w:r>
            <w:r w:rsidR="009D534F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993</w:t>
            </w:r>
          </w:p>
        </w:tc>
      </w:tr>
      <w:tr w:rsidR="00D9260D" w:rsidRPr="00D9260D" w14:paraId="4B6F8373" w14:textId="77777777" w:rsidTr="00DD1736">
        <w:trPr>
          <w:trHeight w:val="353"/>
        </w:trPr>
        <w:tc>
          <w:tcPr>
            <w:tcW w:w="3240" w:type="dxa"/>
            <w:hideMark/>
          </w:tcPr>
          <w:p w14:paraId="567A1556" w14:textId="77777777" w:rsidR="00D9260D" w:rsidRPr="00D9260D" w:rsidRDefault="00D9260D" w:rsidP="00D9260D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9260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91577D" w14:textId="5C3D2433" w:rsidR="00D9260D" w:rsidRPr="00D9260D" w:rsidRDefault="00707376" w:rsidP="00D9260D">
            <w:pPr>
              <w:tabs>
                <w:tab w:val="clear" w:pos="907"/>
                <w:tab w:val="left" w:pos="634"/>
              </w:tabs>
              <w:spacing w:line="240" w:lineRule="auto"/>
              <w:ind w:right="6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</w:t>
            </w:r>
            <w:r w:rsidR="00D9260D" w:rsidRPr="008253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063</w:t>
            </w:r>
            <w:r w:rsidR="00D9260D" w:rsidRPr="008253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630</w:t>
            </w:r>
          </w:p>
        </w:tc>
        <w:tc>
          <w:tcPr>
            <w:tcW w:w="258" w:type="dxa"/>
            <w:vAlign w:val="bottom"/>
          </w:tcPr>
          <w:p w14:paraId="76D628AE" w14:textId="77777777" w:rsidR="00D9260D" w:rsidRPr="00D9260D" w:rsidRDefault="00D9260D" w:rsidP="00D9260D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E385FD" w14:textId="43DF5F69" w:rsidR="00D9260D" w:rsidRPr="00D9260D" w:rsidRDefault="00707376" w:rsidP="00D9260D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238</w:t>
            </w:r>
            <w:r w:rsidR="009D534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595</w:t>
            </w:r>
          </w:p>
        </w:tc>
        <w:tc>
          <w:tcPr>
            <w:tcW w:w="250" w:type="dxa"/>
            <w:vAlign w:val="bottom"/>
          </w:tcPr>
          <w:p w14:paraId="0397E83F" w14:textId="77777777" w:rsidR="00D9260D" w:rsidRPr="00D9260D" w:rsidRDefault="00D9260D" w:rsidP="00D9260D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B5683D" w14:textId="53B24632" w:rsidR="00D9260D" w:rsidRPr="00D9260D" w:rsidRDefault="009D534F" w:rsidP="00D9260D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2" w:type="dxa"/>
            <w:vAlign w:val="bottom"/>
          </w:tcPr>
          <w:p w14:paraId="4B6CE492" w14:textId="77777777" w:rsidR="00D9260D" w:rsidRPr="00D9260D" w:rsidRDefault="00D9260D" w:rsidP="00D9260D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898AFC" w14:textId="69430165" w:rsidR="00D9260D" w:rsidRPr="00D9260D" w:rsidRDefault="009D534F" w:rsidP="00D9260D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70737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140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70737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232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2" w:type="dxa"/>
            <w:vAlign w:val="bottom"/>
          </w:tcPr>
          <w:p w14:paraId="56A5A622" w14:textId="77777777" w:rsidR="00D9260D" w:rsidRPr="00D9260D" w:rsidRDefault="00D9260D" w:rsidP="00D9260D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E35639" w14:textId="25257577" w:rsidR="00D9260D" w:rsidRPr="00D9260D" w:rsidRDefault="00707376" w:rsidP="00D9260D">
            <w:pPr>
              <w:tabs>
                <w:tab w:val="clear" w:pos="907"/>
                <w:tab w:val="left" w:pos="794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</w:t>
            </w:r>
            <w:r w:rsidR="009D534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161</w:t>
            </w:r>
            <w:r w:rsidR="009D534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993</w:t>
            </w:r>
          </w:p>
        </w:tc>
      </w:tr>
    </w:tbl>
    <w:p w14:paraId="139D7B11" w14:textId="046437B8" w:rsidR="00D9260D" w:rsidRPr="00B64305" w:rsidRDefault="00D92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13C9E8A8" w14:textId="5830344C" w:rsidR="00E40AFC" w:rsidRPr="00C60284" w:rsidRDefault="00E40AFC" w:rsidP="00E40AFC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C60284">
        <w:rPr>
          <w:rFonts w:ascii="Angsana New" w:hAnsi="Angsana New" w:cs="Angsana New"/>
          <w:sz w:val="30"/>
          <w:szCs w:val="30"/>
          <w:u w:val="none"/>
          <w:cs/>
          <w:lang w:val="th-TH"/>
        </w:rPr>
        <w:t>เงินลงทุนในบริษัทย่อย</w:t>
      </w:r>
      <w:r w:rsidR="00FE04D0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 xml:space="preserve"> </w:t>
      </w:r>
      <w:r w:rsidR="00182462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และ</w:t>
      </w:r>
      <w:r w:rsidR="00FE04D0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บริษัทร่วม</w:t>
      </w:r>
    </w:p>
    <w:p w14:paraId="5D52F800" w14:textId="77777777" w:rsidR="008266E3" w:rsidRPr="001D7B87" w:rsidRDefault="008266E3" w:rsidP="004E4905">
      <w:pPr>
        <w:pStyle w:val="Heading1"/>
        <w:keepLines/>
        <w:numPr>
          <w:ilvl w:val="0"/>
          <w:numId w:val="0"/>
        </w:numPr>
        <w:shd w:val="clear" w:color="auto" w:fill="auto"/>
        <w:ind w:right="-45"/>
        <w:jc w:val="thaiDistribute"/>
        <w:rPr>
          <w:rFonts w:ascii="Angsana New" w:hAnsi="Angsana New" w:cs="Angsana New"/>
          <w:b w:val="0"/>
          <w:bCs w:val="0"/>
          <w:sz w:val="30"/>
          <w:szCs w:val="30"/>
          <w:u w:val="none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50"/>
        <w:gridCol w:w="900"/>
        <w:gridCol w:w="1440"/>
        <w:gridCol w:w="270"/>
        <w:gridCol w:w="1620"/>
      </w:tblGrid>
      <w:tr w:rsidR="00204C77" w:rsidRPr="00E40AFC" w14:paraId="0C212AD2" w14:textId="77777777" w:rsidTr="00F22A98">
        <w:trPr>
          <w:tblHeader/>
        </w:trPr>
        <w:tc>
          <w:tcPr>
            <w:tcW w:w="4950" w:type="dxa"/>
            <w:vAlign w:val="bottom"/>
          </w:tcPr>
          <w:p w14:paraId="3D1925F5" w14:textId="77777777" w:rsidR="00204C77" w:rsidRPr="00022856" w:rsidRDefault="00204C77" w:rsidP="00204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2285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695B5378" w14:textId="2E636E6F" w:rsidR="00204C77" w:rsidRPr="00E40AFC" w:rsidRDefault="00800982" w:rsidP="00204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sz w:val="30"/>
                <w:szCs w:val="30"/>
                <w:highlight w:val="cyan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204C77" w:rsidRPr="0002285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D9260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="00204C7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="00204C77" w:rsidRPr="0002285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="00204C77" w:rsidRPr="0002285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0737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31</w:t>
            </w:r>
            <w:r w:rsidR="00204C7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D9260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A74C7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900" w:type="dxa"/>
          </w:tcPr>
          <w:p w14:paraId="1EB87428" w14:textId="77777777" w:rsidR="00204C77" w:rsidRPr="00E40AFC" w:rsidRDefault="00204C77" w:rsidP="00204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54CEC0A" w14:textId="0F644FE2" w:rsidR="00204C77" w:rsidRPr="00E40AFC" w:rsidRDefault="00204C77" w:rsidP="00204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E40AFC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E40AFC">
              <w:rPr>
                <w:rFonts w:ascii="Angsana New" w:hAnsi="Angsana New" w:cs="Angsana New" w:hint="cs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center"/>
          </w:tcPr>
          <w:p w14:paraId="1307F661" w14:textId="77777777" w:rsidR="00204C77" w:rsidRPr="00E40AFC" w:rsidRDefault="00204C77" w:rsidP="00204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7821C506" w14:textId="77777777" w:rsidR="00204C77" w:rsidRDefault="00204C77" w:rsidP="00204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40AFC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</w:t>
            </w:r>
          </w:p>
          <w:p w14:paraId="5D291540" w14:textId="429067F2" w:rsidR="00204C77" w:rsidRPr="009035AD" w:rsidRDefault="00204C77" w:rsidP="00204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40AFC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เฉพาะกิจการ</w:t>
            </w:r>
            <w:r w:rsidRPr="009035AD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204C77" w:rsidRPr="00E40AFC" w14:paraId="45FD4150" w14:textId="77777777" w:rsidTr="00F22A98">
        <w:trPr>
          <w:tblHeader/>
        </w:trPr>
        <w:tc>
          <w:tcPr>
            <w:tcW w:w="4950" w:type="dxa"/>
            <w:shd w:val="clear" w:color="auto" w:fill="auto"/>
            <w:vAlign w:val="bottom"/>
          </w:tcPr>
          <w:p w14:paraId="6F746359" w14:textId="013B4966" w:rsidR="00204C77" w:rsidRPr="00E40AFC" w:rsidRDefault="00204C77" w:rsidP="00204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 w:cs="Angsana New"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900" w:type="dxa"/>
          </w:tcPr>
          <w:p w14:paraId="2648F10A" w14:textId="77777777" w:rsidR="00204C77" w:rsidRPr="00E40AFC" w:rsidRDefault="00204C77" w:rsidP="00204C7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30" w:type="dxa"/>
            <w:gridSpan w:val="3"/>
          </w:tcPr>
          <w:p w14:paraId="5753D41D" w14:textId="00DD4D38" w:rsidR="00204C77" w:rsidRPr="00E40AFC" w:rsidRDefault="00204C77" w:rsidP="00204C7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E40AF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E40AF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204C77" w:rsidRPr="00E40AFC" w14:paraId="1A6DE20E" w14:textId="77777777" w:rsidTr="00F22A98">
        <w:tc>
          <w:tcPr>
            <w:tcW w:w="4950" w:type="dxa"/>
            <w:vAlign w:val="bottom"/>
          </w:tcPr>
          <w:p w14:paraId="1FBF7FAB" w14:textId="136D35E6" w:rsidR="00204C77" w:rsidRPr="00793CD1" w:rsidRDefault="00204C77" w:rsidP="00204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93CD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39400914" w14:textId="77777777" w:rsidR="00204C77" w:rsidRPr="00E40AFC" w:rsidRDefault="00204C77" w:rsidP="00204C7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8A926F2" w14:textId="77777777" w:rsidR="00204C77" w:rsidRPr="00E40AFC" w:rsidRDefault="00204C77" w:rsidP="00204C7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47F438" w14:textId="77777777" w:rsidR="00204C77" w:rsidRPr="00E40AFC" w:rsidRDefault="00204C77" w:rsidP="00204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620" w:type="dxa"/>
          </w:tcPr>
          <w:p w14:paraId="2F70EE2C" w14:textId="77777777" w:rsidR="00204C77" w:rsidRPr="00E40AFC" w:rsidRDefault="00204C77" w:rsidP="007D148D">
            <w:pPr>
              <w:pStyle w:val="acctfourfigures"/>
              <w:tabs>
                <w:tab w:val="clear" w:pos="765"/>
              </w:tabs>
              <w:spacing w:line="240" w:lineRule="auto"/>
              <w:ind w:right="33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04C77" w:rsidRPr="00E40AFC" w14:paraId="5A1E2539" w14:textId="77777777" w:rsidTr="00F22A98">
        <w:tc>
          <w:tcPr>
            <w:tcW w:w="4950" w:type="dxa"/>
            <w:shd w:val="clear" w:color="auto" w:fill="auto"/>
            <w:vAlign w:val="bottom"/>
          </w:tcPr>
          <w:p w14:paraId="2C5D4D6B" w14:textId="61A48B5E" w:rsidR="00204C77" w:rsidRPr="00793CD1" w:rsidRDefault="00204C77" w:rsidP="00204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D1541">
              <w:rPr>
                <w:rFonts w:ascii="Angsana New" w:hAnsi="Angsana New" w:cs="Angsana New" w:hint="cs"/>
                <w:sz w:val="30"/>
                <w:szCs w:val="30"/>
                <w:cs/>
              </w:rPr>
              <w:t>ซื้อเงินลงทุนในบริษัท</w:t>
            </w:r>
            <w:r w:rsidRPr="00CD154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9D534F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บริหารสินทรัพย์ ทีเอฟจี จำกัด</w:t>
            </w:r>
          </w:p>
        </w:tc>
        <w:tc>
          <w:tcPr>
            <w:tcW w:w="900" w:type="dxa"/>
          </w:tcPr>
          <w:p w14:paraId="65362A5A" w14:textId="77777777" w:rsidR="00204C77" w:rsidRPr="00E40AFC" w:rsidRDefault="00204C77" w:rsidP="00204C7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A03ACD6" w14:textId="08894CA9" w:rsidR="00204C77" w:rsidRPr="00E40AFC" w:rsidRDefault="009D534F" w:rsidP="00BB0894">
            <w:pPr>
              <w:pStyle w:val="acctfourfigures"/>
              <w:tabs>
                <w:tab w:val="clear" w:pos="765"/>
              </w:tabs>
              <w:spacing w:line="240" w:lineRule="auto"/>
              <w:ind w:right="1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A0A8E65" w14:textId="77777777" w:rsidR="00204C77" w:rsidRPr="00E40AFC" w:rsidRDefault="00204C77" w:rsidP="00204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620" w:type="dxa"/>
          </w:tcPr>
          <w:p w14:paraId="72058DCF" w14:textId="58C4CE22" w:rsidR="00204C77" w:rsidRPr="00B6767C" w:rsidRDefault="00707376" w:rsidP="00E45B88">
            <w:pPr>
              <w:pStyle w:val="acctfourfigures"/>
              <w:tabs>
                <w:tab w:val="clear" w:pos="765"/>
              </w:tabs>
              <w:spacing w:line="240" w:lineRule="auto"/>
              <w:ind w:right="34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</w:t>
            </w:r>
            <w:r w:rsidR="009D534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000</w:t>
            </w:r>
          </w:p>
        </w:tc>
      </w:tr>
      <w:tr w:rsidR="00204C77" w:rsidRPr="00E40AFC" w14:paraId="3CAEDED9" w14:textId="77777777" w:rsidTr="00F22A98">
        <w:tc>
          <w:tcPr>
            <w:tcW w:w="4950" w:type="dxa"/>
            <w:shd w:val="clear" w:color="auto" w:fill="auto"/>
            <w:vAlign w:val="bottom"/>
          </w:tcPr>
          <w:p w14:paraId="5186F29E" w14:textId="6994553D" w:rsidR="00204C77" w:rsidRPr="009D534F" w:rsidRDefault="00204C77" w:rsidP="00204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6871160" w14:textId="77777777" w:rsidR="00204C77" w:rsidRPr="00E40AFC" w:rsidRDefault="00204C77" w:rsidP="00204C7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6B25602" w14:textId="1F1CD3EC" w:rsidR="00204C77" w:rsidRPr="00E40AFC" w:rsidRDefault="00204C77" w:rsidP="00204C77">
            <w:pPr>
              <w:pStyle w:val="acctfourfigures"/>
              <w:tabs>
                <w:tab w:val="clear" w:pos="765"/>
              </w:tabs>
              <w:spacing w:line="240" w:lineRule="auto"/>
              <w:ind w:right="1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29A652B" w14:textId="77777777" w:rsidR="00204C77" w:rsidRPr="00E40AFC" w:rsidRDefault="00204C77" w:rsidP="00204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620" w:type="dxa"/>
          </w:tcPr>
          <w:p w14:paraId="4827DF50" w14:textId="7F0FE04D" w:rsidR="00204C77" w:rsidRPr="00E40AFC" w:rsidRDefault="00204C77" w:rsidP="00B84BF4">
            <w:pPr>
              <w:pStyle w:val="acctfourfigures"/>
              <w:tabs>
                <w:tab w:val="clear" w:pos="765"/>
              </w:tabs>
              <w:spacing w:line="240" w:lineRule="auto"/>
              <w:ind w:right="-10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FA1181" w:rsidRPr="00E40AFC" w14:paraId="4CB33B53" w14:textId="77777777" w:rsidTr="00F22A98">
        <w:tc>
          <w:tcPr>
            <w:tcW w:w="4950" w:type="dxa"/>
            <w:shd w:val="clear" w:color="auto" w:fill="auto"/>
            <w:vAlign w:val="bottom"/>
          </w:tcPr>
          <w:p w14:paraId="58AF2C38" w14:textId="26BFD733" w:rsidR="00FA1181" w:rsidRPr="00FA1181" w:rsidRDefault="00FA1181" w:rsidP="00204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A118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00" w:type="dxa"/>
          </w:tcPr>
          <w:p w14:paraId="53404EB6" w14:textId="77777777" w:rsidR="00FA1181" w:rsidRPr="00E40AFC" w:rsidRDefault="00FA1181" w:rsidP="00204C7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5188B4F" w14:textId="77777777" w:rsidR="00FA1181" w:rsidRPr="00E40AFC" w:rsidRDefault="00FA1181" w:rsidP="00204C77">
            <w:pPr>
              <w:pStyle w:val="acctfourfigures"/>
              <w:tabs>
                <w:tab w:val="clear" w:pos="765"/>
              </w:tabs>
              <w:spacing w:line="240" w:lineRule="auto"/>
              <w:ind w:right="1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9A544D1" w14:textId="77777777" w:rsidR="00FA1181" w:rsidRPr="00E40AFC" w:rsidRDefault="00FA1181" w:rsidP="00204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620" w:type="dxa"/>
          </w:tcPr>
          <w:p w14:paraId="544DEE13" w14:textId="77777777" w:rsidR="00FA1181" w:rsidRPr="00E40AFC" w:rsidRDefault="00FA1181" w:rsidP="00B84BF4">
            <w:pPr>
              <w:pStyle w:val="acctfourfigures"/>
              <w:tabs>
                <w:tab w:val="clear" w:pos="765"/>
              </w:tabs>
              <w:spacing w:line="240" w:lineRule="auto"/>
              <w:ind w:right="-10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FA1181" w:rsidRPr="009D534F" w14:paraId="697F1512" w14:textId="77777777" w:rsidTr="00F22A98">
        <w:tc>
          <w:tcPr>
            <w:tcW w:w="4950" w:type="dxa"/>
            <w:shd w:val="clear" w:color="auto" w:fill="auto"/>
            <w:vAlign w:val="bottom"/>
          </w:tcPr>
          <w:p w14:paraId="2194D4B7" w14:textId="264EA06A" w:rsidR="00FA1181" w:rsidRPr="00FA1181" w:rsidRDefault="00FA1181" w:rsidP="00204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118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ซื้อเงินลงทุนในบริษัท </w:t>
            </w:r>
            <w:r w:rsidR="009D534F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อาเลน่า ดีเวลลอปเม้นท์ จำกัด</w:t>
            </w:r>
          </w:p>
        </w:tc>
        <w:tc>
          <w:tcPr>
            <w:tcW w:w="900" w:type="dxa"/>
          </w:tcPr>
          <w:p w14:paraId="65B136E9" w14:textId="77777777" w:rsidR="00FA1181" w:rsidRPr="00E40AFC" w:rsidRDefault="00FA1181" w:rsidP="00204C7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A947EF4" w14:textId="6A2CA0C2" w:rsidR="00FA1181" w:rsidRPr="00E40AFC" w:rsidRDefault="00707376" w:rsidP="00204C77">
            <w:pPr>
              <w:pStyle w:val="acctfourfigures"/>
              <w:tabs>
                <w:tab w:val="clear" w:pos="765"/>
              </w:tabs>
              <w:spacing w:line="240" w:lineRule="auto"/>
              <w:ind w:right="1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45</w:t>
            </w:r>
            <w:r w:rsidR="00BC471E" w:rsidRPr="009D534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000</w:t>
            </w:r>
          </w:p>
        </w:tc>
        <w:tc>
          <w:tcPr>
            <w:tcW w:w="270" w:type="dxa"/>
            <w:vAlign w:val="bottom"/>
          </w:tcPr>
          <w:p w14:paraId="0DD74F94" w14:textId="77777777" w:rsidR="00FA1181" w:rsidRPr="00E40AFC" w:rsidRDefault="00FA1181" w:rsidP="00204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620" w:type="dxa"/>
          </w:tcPr>
          <w:p w14:paraId="18149AB0" w14:textId="77D67D84" w:rsidR="00FA1181" w:rsidRPr="009D534F" w:rsidRDefault="00707376" w:rsidP="009D534F">
            <w:pPr>
              <w:pStyle w:val="acctfourfigures"/>
              <w:tabs>
                <w:tab w:val="clear" w:pos="765"/>
              </w:tabs>
              <w:spacing w:line="240" w:lineRule="auto"/>
              <w:ind w:right="34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45</w:t>
            </w:r>
            <w:r w:rsidR="009D534F" w:rsidRPr="009D534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000</w:t>
            </w:r>
          </w:p>
        </w:tc>
      </w:tr>
    </w:tbl>
    <w:p w14:paraId="445F62B7" w14:textId="1A5AED5C" w:rsidR="007031D1" w:rsidRDefault="007031D1" w:rsidP="00CF1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pacing w:val="8"/>
          <w:sz w:val="30"/>
          <w:szCs w:val="30"/>
        </w:rPr>
      </w:pPr>
    </w:p>
    <w:p w14:paraId="371FD22B" w14:textId="723ADAA4" w:rsidR="00204C77" w:rsidRPr="00D9260D" w:rsidRDefault="00204C77" w:rsidP="00204C77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th-TH"/>
        </w:rPr>
      </w:pPr>
      <w:r w:rsidRPr="00D9260D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การซื้อเงินลงทุนในบริษัทย่อย</w:t>
      </w:r>
    </w:p>
    <w:p w14:paraId="5ACE83A0" w14:textId="77777777" w:rsidR="00204C77" w:rsidRPr="00D9260D" w:rsidRDefault="00204C77" w:rsidP="00204C77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3F9C8052" w14:textId="49659491" w:rsidR="00204C77" w:rsidRPr="00182462" w:rsidRDefault="001C462D" w:rsidP="009D534F">
      <w:pPr>
        <w:pStyle w:val="ListParagraph"/>
        <w:tabs>
          <w:tab w:val="clear" w:pos="454"/>
          <w:tab w:val="clear" w:pos="680"/>
        </w:tabs>
        <w:ind w:left="540" w:hanging="18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D9260D">
        <w:rPr>
          <w:rFonts w:ascii="Angsana New" w:hAnsi="Angsana New"/>
          <w:sz w:val="30"/>
          <w:szCs w:val="30"/>
          <w:lang w:val="th-TH"/>
        </w:rPr>
        <w:tab/>
      </w:r>
      <w:r w:rsidR="009D534F" w:rsidRPr="00182462">
        <w:rPr>
          <w:rFonts w:ascii="Angsana New" w:hAnsi="Angsana New" w:hint="cs"/>
          <w:sz w:val="30"/>
          <w:szCs w:val="30"/>
          <w:cs/>
          <w:lang w:val="th-TH"/>
        </w:rPr>
        <w:t xml:space="preserve">บริษัทจัดตั้งบริษัทย่อยในประเทศแห่งหนึ่ง (บริษัท บริหารสินทรัพย์ ทีเอฟจี จำกัด) โดยมีทุนจดทะเบียนเริ่มแรกเป็นจำนวนเงิน </w:t>
      </w:r>
      <w:r w:rsidR="00A74C71" w:rsidRPr="00A74C71">
        <w:rPr>
          <w:rFonts w:ascii="Angsana New" w:hAnsi="Angsana New"/>
          <w:sz w:val="30"/>
          <w:szCs w:val="30"/>
        </w:rPr>
        <w:t>100</w:t>
      </w:r>
      <w:r w:rsidR="00814920">
        <w:rPr>
          <w:rFonts w:ascii="Angsana New" w:hAnsi="Angsana New"/>
          <w:sz w:val="30"/>
          <w:szCs w:val="30"/>
        </w:rPr>
        <w:t>.0</w:t>
      </w:r>
      <w:r w:rsidR="009D534F" w:rsidRPr="00182462">
        <w:rPr>
          <w:rFonts w:ascii="Angsana New" w:hAnsi="Angsana New" w:hint="cs"/>
          <w:sz w:val="30"/>
          <w:szCs w:val="30"/>
          <w:cs/>
          <w:lang w:val="th-TH"/>
        </w:rPr>
        <w:t xml:space="preserve"> ล้านบาท และให้เรียกชำระค่าหุ้นในอัตราร้อยละ </w:t>
      </w:r>
      <w:r w:rsidR="00A74C71" w:rsidRPr="00A74C71">
        <w:rPr>
          <w:rFonts w:ascii="Angsana New" w:hAnsi="Angsana New"/>
          <w:sz w:val="30"/>
          <w:szCs w:val="30"/>
        </w:rPr>
        <w:t>25</w:t>
      </w:r>
      <w:r w:rsidR="00814920">
        <w:rPr>
          <w:rFonts w:ascii="Angsana New" w:hAnsi="Angsana New"/>
          <w:sz w:val="30"/>
          <w:szCs w:val="30"/>
        </w:rPr>
        <w:t>.00</w:t>
      </w:r>
      <w:r w:rsidR="009D534F" w:rsidRPr="00182462">
        <w:rPr>
          <w:rFonts w:ascii="Angsana New" w:hAnsi="Angsana New" w:hint="cs"/>
          <w:sz w:val="30"/>
          <w:szCs w:val="30"/>
          <w:cs/>
          <w:lang w:val="th-TH"/>
        </w:rPr>
        <w:t xml:space="preserve"> คิดเป็นจำนวนเงิน </w:t>
      </w:r>
      <w:r w:rsidR="00A74C71" w:rsidRPr="00A74C71">
        <w:rPr>
          <w:rFonts w:ascii="Angsana New" w:hAnsi="Angsana New"/>
          <w:sz w:val="30"/>
          <w:szCs w:val="30"/>
        </w:rPr>
        <w:t>25</w:t>
      </w:r>
      <w:r w:rsidR="00814920">
        <w:rPr>
          <w:rFonts w:ascii="Angsana New" w:hAnsi="Angsana New"/>
          <w:sz w:val="30"/>
          <w:szCs w:val="30"/>
        </w:rPr>
        <w:t>.0</w:t>
      </w:r>
      <w:r w:rsidR="009D534F" w:rsidRPr="00182462">
        <w:rPr>
          <w:rFonts w:ascii="Angsana New" w:hAnsi="Angsana New" w:hint="cs"/>
          <w:sz w:val="30"/>
          <w:szCs w:val="30"/>
          <w:cs/>
          <w:lang w:val="th-TH"/>
        </w:rPr>
        <w:t xml:space="preserve"> ล้านบาท บริษัทมีสัดส่วนการลงทุนในบริษัทย่อยดังกล่าวคิดเป็นอัตราร้อยละ </w:t>
      </w:r>
      <w:r w:rsidR="004D0F00">
        <w:rPr>
          <w:rFonts w:ascii="Angsana New" w:hAnsi="Angsana New"/>
          <w:sz w:val="30"/>
          <w:szCs w:val="30"/>
        </w:rPr>
        <w:t>99.99</w:t>
      </w:r>
      <w:r w:rsidR="009D534F" w:rsidRPr="00182462">
        <w:rPr>
          <w:rFonts w:ascii="Angsana New" w:hAnsi="Angsana New" w:hint="cs"/>
          <w:sz w:val="30"/>
          <w:szCs w:val="30"/>
          <w:cs/>
          <w:lang w:val="th-TH"/>
        </w:rPr>
        <w:t xml:space="preserve"> ของหุ้นที่ชำระแล้ว คิดเป็นจำนวนเงิน</w:t>
      </w:r>
      <w:r w:rsidR="00F520C3">
        <w:rPr>
          <w:rFonts w:ascii="Angsana New" w:hAnsi="Angsana New"/>
          <w:sz w:val="30"/>
          <w:szCs w:val="30"/>
          <w:cs/>
          <w:lang w:val="th-TH"/>
        </w:rPr>
        <w:br/>
      </w:r>
      <w:r w:rsidR="00A74C71" w:rsidRPr="00A74C71">
        <w:rPr>
          <w:rFonts w:ascii="Angsana New" w:hAnsi="Angsana New"/>
          <w:sz w:val="30"/>
          <w:szCs w:val="30"/>
        </w:rPr>
        <w:t>25</w:t>
      </w:r>
      <w:r w:rsidR="00814920">
        <w:rPr>
          <w:rFonts w:ascii="Angsana New" w:hAnsi="Angsana New"/>
          <w:sz w:val="30"/>
          <w:szCs w:val="30"/>
        </w:rPr>
        <w:t>.0</w:t>
      </w:r>
      <w:r w:rsidR="009D534F" w:rsidRPr="00182462">
        <w:rPr>
          <w:rFonts w:ascii="Angsana New" w:hAnsi="Angsana New" w:hint="cs"/>
          <w:sz w:val="30"/>
          <w:szCs w:val="30"/>
          <w:cs/>
          <w:lang w:val="th-TH"/>
        </w:rPr>
        <w:t xml:space="preserve"> ล้านบาท การดำเนินการจดทะเบียนหุ้นทุนเริ่มแรกของบริษัทย่อยดังกล่าวกับกระทรวงพาณิชย์ได้แล้วเสร็จ</w:t>
      </w:r>
      <w:r w:rsidR="00F520C3">
        <w:rPr>
          <w:rFonts w:ascii="Angsana New" w:hAnsi="Angsana New"/>
          <w:sz w:val="30"/>
          <w:szCs w:val="30"/>
          <w:cs/>
          <w:lang w:val="th-TH"/>
        </w:rPr>
        <w:br/>
      </w:r>
      <w:r w:rsidR="009D534F" w:rsidRPr="00182462">
        <w:rPr>
          <w:rFonts w:ascii="Angsana New" w:hAnsi="Angsana New" w:hint="cs"/>
          <w:sz w:val="30"/>
          <w:szCs w:val="30"/>
          <w:cs/>
          <w:lang w:val="th-TH"/>
        </w:rPr>
        <w:t>เมื่</w:t>
      </w:r>
      <w:r w:rsidR="003C2931">
        <w:rPr>
          <w:rFonts w:ascii="Angsana New" w:hAnsi="Angsana New" w:hint="cs"/>
          <w:sz w:val="30"/>
          <w:szCs w:val="30"/>
          <w:cs/>
          <w:lang w:val="th-TH"/>
        </w:rPr>
        <w:t>อ</w:t>
      </w:r>
      <w:r w:rsidR="009D534F" w:rsidRPr="00182462">
        <w:rPr>
          <w:rFonts w:ascii="Angsana New" w:hAnsi="Angsana New" w:hint="cs"/>
          <w:sz w:val="30"/>
          <w:szCs w:val="30"/>
          <w:cs/>
          <w:lang w:val="th-TH"/>
        </w:rPr>
        <w:t xml:space="preserve">วันที่ </w:t>
      </w:r>
      <w:r w:rsidR="00A74C71" w:rsidRPr="00A74C71">
        <w:rPr>
          <w:rFonts w:ascii="Angsana New" w:hAnsi="Angsana New"/>
          <w:sz w:val="30"/>
          <w:szCs w:val="30"/>
        </w:rPr>
        <w:t>22</w:t>
      </w:r>
      <w:r w:rsidR="009D534F" w:rsidRPr="00182462">
        <w:rPr>
          <w:rFonts w:ascii="Angsana New" w:hAnsi="Angsana New" w:hint="cs"/>
          <w:sz w:val="30"/>
          <w:szCs w:val="30"/>
          <w:cs/>
          <w:lang w:val="th-TH"/>
        </w:rPr>
        <w:t xml:space="preserve"> กุมภาพันธ์ </w:t>
      </w:r>
      <w:r w:rsidR="00A74C71" w:rsidRPr="00A74C71">
        <w:rPr>
          <w:rFonts w:ascii="Angsana New" w:hAnsi="Angsana New"/>
          <w:sz w:val="30"/>
          <w:szCs w:val="30"/>
        </w:rPr>
        <w:t>2566</w:t>
      </w:r>
    </w:p>
    <w:p w14:paraId="4E531EB0" w14:textId="125FC945" w:rsidR="00DE6BC5" w:rsidRPr="004D0F00" w:rsidRDefault="0006336F" w:rsidP="00063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</w:rPr>
      </w:pPr>
      <w:r>
        <w:rPr>
          <w:rFonts w:ascii="Angsana New" w:hAnsi="Angsana New" w:cs="Angsana New"/>
          <w:sz w:val="24"/>
          <w:szCs w:val="24"/>
          <w:cs/>
        </w:rPr>
        <w:br w:type="page"/>
      </w:r>
    </w:p>
    <w:p w14:paraId="673D1CFC" w14:textId="01CC6D2C" w:rsidR="00DE6BC5" w:rsidRPr="00333E5C" w:rsidRDefault="00DE6BC5" w:rsidP="00DE6BC5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33E5C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การซื้อเงินลงทุนในบริษัทร่วม</w:t>
      </w:r>
    </w:p>
    <w:p w14:paraId="2E8DE1AA" w14:textId="77777777" w:rsidR="00DE6BC5" w:rsidRPr="006C247C" w:rsidRDefault="00DE6BC5" w:rsidP="00DE6BC5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pacing w:val="-6"/>
          <w:sz w:val="28"/>
          <w:szCs w:val="28"/>
        </w:rPr>
      </w:pPr>
    </w:p>
    <w:p w14:paraId="06771327" w14:textId="25DE1869" w:rsidR="00FC36A9" w:rsidRDefault="0002416F" w:rsidP="00FC36A9">
      <w:pPr>
        <w:pStyle w:val="ListParagraph"/>
        <w:tabs>
          <w:tab w:val="clear" w:pos="454"/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14920">
        <w:rPr>
          <w:rFonts w:ascii="Angsana New" w:hAnsi="Angsana New" w:hint="cs"/>
          <w:spacing w:val="-2"/>
          <w:sz w:val="30"/>
          <w:szCs w:val="30"/>
          <w:cs/>
        </w:rPr>
        <w:t xml:space="preserve">บริษัทลงทุนในบริษัทร่วมในประเทศแห่งหนึ่ง (บริษัท อาเลน่า ดีเวลลอปเม้นท์ จำกัด) </w:t>
      </w:r>
      <w:r w:rsidR="006E11A5" w:rsidRPr="00814920">
        <w:rPr>
          <w:rFonts w:ascii="Angsana New" w:hAnsi="Angsana New" w:hint="cs"/>
          <w:spacing w:val="-2"/>
          <w:sz w:val="30"/>
          <w:szCs w:val="30"/>
          <w:cs/>
        </w:rPr>
        <w:t>เป็นจำนวนเงิน</w:t>
      </w:r>
      <w:r w:rsidR="00FC36A9" w:rsidRPr="00814920">
        <w:rPr>
          <w:rFonts w:ascii="Angsana New" w:hAnsi="Angsana New"/>
          <w:spacing w:val="-2"/>
          <w:sz w:val="30"/>
          <w:szCs w:val="30"/>
        </w:rPr>
        <w:t xml:space="preserve"> </w:t>
      </w:r>
      <w:r w:rsidR="006E11A5" w:rsidRPr="00814920">
        <w:rPr>
          <w:rFonts w:ascii="Angsana New" w:hAnsi="Angsana New"/>
          <w:spacing w:val="-2"/>
          <w:sz w:val="30"/>
          <w:szCs w:val="30"/>
        </w:rPr>
        <w:t>45</w:t>
      </w:r>
      <w:r w:rsidR="00814920" w:rsidRPr="00814920">
        <w:rPr>
          <w:rFonts w:ascii="Angsana New" w:hAnsi="Angsana New"/>
          <w:spacing w:val="-2"/>
          <w:sz w:val="30"/>
          <w:szCs w:val="30"/>
        </w:rPr>
        <w:t>.0</w:t>
      </w:r>
      <w:r w:rsidR="006E11A5" w:rsidRPr="00814920">
        <w:rPr>
          <w:rFonts w:ascii="Angsana New" w:hAnsi="Angsana New"/>
          <w:spacing w:val="-2"/>
          <w:sz w:val="30"/>
          <w:szCs w:val="30"/>
        </w:rPr>
        <w:t xml:space="preserve"> </w:t>
      </w:r>
      <w:r w:rsidR="006E11A5" w:rsidRPr="00814920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="006E11A5">
        <w:rPr>
          <w:rFonts w:ascii="Angsana New" w:hAnsi="Angsana New" w:hint="cs"/>
          <w:sz w:val="30"/>
          <w:szCs w:val="30"/>
          <w:cs/>
        </w:rPr>
        <w:t xml:space="preserve"> โดยมีรายละเอียดดังนี้ </w:t>
      </w:r>
    </w:p>
    <w:p w14:paraId="13B512C0" w14:textId="77777777" w:rsidR="006C247C" w:rsidRPr="006C247C" w:rsidRDefault="006C247C" w:rsidP="00FC36A9">
      <w:pPr>
        <w:pStyle w:val="ListParagraph"/>
        <w:tabs>
          <w:tab w:val="clear" w:pos="454"/>
          <w:tab w:val="clear" w:pos="68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378F3428" w14:textId="12760355" w:rsidR="009D534F" w:rsidRPr="0002416F" w:rsidRDefault="009D534F" w:rsidP="00FC36A9">
      <w:pPr>
        <w:pStyle w:val="ListParagraph"/>
        <w:numPr>
          <w:ilvl w:val="0"/>
          <w:numId w:val="4"/>
        </w:numPr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z w:val="30"/>
          <w:szCs w:val="30"/>
          <w:cs/>
        </w:rPr>
      </w:pPr>
      <w:r w:rsidRPr="0002416F">
        <w:rPr>
          <w:rFonts w:ascii="Angsana New" w:hAnsi="Angsana New" w:hint="cs"/>
          <w:sz w:val="30"/>
          <w:szCs w:val="30"/>
          <w:cs/>
        </w:rPr>
        <w:t>กรรมการของบริษัทได้อนุมัติให้บริษัท</w:t>
      </w:r>
      <w:r w:rsidR="00EB46A7">
        <w:rPr>
          <w:rFonts w:ascii="Angsana New" w:hAnsi="Angsana New" w:hint="cs"/>
          <w:sz w:val="30"/>
          <w:szCs w:val="30"/>
          <w:cs/>
        </w:rPr>
        <w:t>จัดตั้ง</w:t>
      </w:r>
      <w:r w:rsidRPr="0002416F">
        <w:rPr>
          <w:rFonts w:ascii="Angsana New" w:hAnsi="Angsana New" w:hint="cs"/>
          <w:sz w:val="30"/>
          <w:szCs w:val="30"/>
          <w:cs/>
        </w:rPr>
        <w:t xml:space="preserve">บริษัทร่วมในประเทศแห่งหนึ่ง (บริษัท อาเลน่า ดีเวลลอปเม้นท์ จำกัด) โดยมีทุนจดทะเบียนเริ่มแรกเป็นจำนวนเงิน </w:t>
      </w:r>
      <w:r w:rsidR="00A74C71" w:rsidRPr="00A74C71">
        <w:rPr>
          <w:rFonts w:ascii="Angsana New" w:hAnsi="Angsana New"/>
          <w:sz w:val="30"/>
          <w:szCs w:val="30"/>
        </w:rPr>
        <w:t>50</w:t>
      </w:r>
      <w:r w:rsidR="006E11A5">
        <w:rPr>
          <w:rFonts w:ascii="Angsana New" w:hAnsi="Angsana New"/>
          <w:sz w:val="30"/>
          <w:szCs w:val="30"/>
        </w:rPr>
        <w:t>.0</w:t>
      </w:r>
      <w:r w:rsidRPr="0002416F">
        <w:rPr>
          <w:rFonts w:ascii="Angsana New" w:hAnsi="Angsana New" w:hint="cs"/>
          <w:sz w:val="30"/>
          <w:szCs w:val="30"/>
          <w:cs/>
        </w:rPr>
        <w:t xml:space="preserve"> ล้านบาท และให้เรียกชำระค่าหุ้นในอัตราร้อยละ </w:t>
      </w:r>
      <w:r w:rsidR="00A74C71" w:rsidRPr="00A74C71">
        <w:rPr>
          <w:rFonts w:ascii="Angsana New" w:hAnsi="Angsana New"/>
          <w:sz w:val="30"/>
          <w:szCs w:val="30"/>
        </w:rPr>
        <w:t>25</w:t>
      </w:r>
      <w:r w:rsidR="006E11A5">
        <w:rPr>
          <w:rFonts w:ascii="Angsana New" w:hAnsi="Angsana New"/>
          <w:sz w:val="30"/>
          <w:szCs w:val="30"/>
        </w:rPr>
        <w:t>.00</w:t>
      </w:r>
      <w:r w:rsidRPr="0002416F">
        <w:rPr>
          <w:rFonts w:ascii="Angsana New" w:hAnsi="Angsana New" w:hint="cs"/>
          <w:sz w:val="30"/>
          <w:szCs w:val="30"/>
          <w:cs/>
        </w:rPr>
        <w:t xml:space="preserve"> คิดเป็นจำนวนเงิน</w:t>
      </w:r>
      <w:r w:rsidR="00A74C71" w:rsidRPr="0002416F">
        <w:rPr>
          <w:rFonts w:ascii="Angsana New" w:hAnsi="Angsana New" w:hint="cs"/>
          <w:sz w:val="30"/>
          <w:szCs w:val="30"/>
          <w:cs/>
        </w:rPr>
        <w:t xml:space="preserve"> </w:t>
      </w:r>
      <w:r w:rsidR="00A74C71">
        <w:rPr>
          <w:rFonts w:ascii="Angsana New" w:hAnsi="Angsana New"/>
          <w:sz w:val="30"/>
          <w:szCs w:val="30"/>
        </w:rPr>
        <w:t>1</w:t>
      </w:r>
      <w:r w:rsidR="00A74C71" w:rsidRPr="00A74C71">
        <w:rPr>
          <w:rFonts w:ascii="Angsana New" w:hAnsi="Angsana New"/>
          <w:sz w:val="30"/>
          <w:szCs w:val="30"/>
        </w:rPr>
        <w:t>2.5</w:t>
      </w:r>
      <w:r w:rsidR="00A74C71" w:rsidRPr="0002416F">
        <w:rPr>
          <w:rFonts w:ascii="Angsana New" w:hAnsi="Angsana New" w:hint="cs"/>
          <w:sz w:val="30"/>
          <w:szCs w:val="30"/>
          <w:cs/>
        </w:rPr>
        <w:t xml:space="preserve"> </w:t>
      </w:r>
      <w:r w:rsidRPr="0002416F">
        <w:rPr>
          <w:rFonts w:ascii="Angsana New" w:hAnsi="Angsana New" w:hint="cs"/>
          <w:sz w:val="30"/>
          <w:szCs w:val="30"/>
          <w:cs/>
        </w:rPr>
        <w:t>ล้านบาท บริษัทมีสัดส่วนการลงทุนในบริษัทร่วมดังกล่าวคิ</w:t>
      </w:r>
      <w:r w:rsidR="0002416F">
        <w:rPr>
          <w:rFonts w:ascii="Angsana New" w:hAnsi="Angsana New" w:hint="cs"/>
          <w:sz w:val="30"/>
          <w:szCs w:val="30"/>
          <w:cs/>
        </w:rPr>
        <w:t>ด</w:t>
      </w:r>
      <w:r w:rsidRPr="0002416F">
        <w:rPr>
          <w:rFonts w:ascii="Angsana New" w:hAnsi="Angsana New" w:hint="cs"/>
          <w:sz w:val="30"/>
          <w:szCs w:val="30"/>
          <w:cs/>
        </w:rPr>
        <w:t>เป็นอัตราร้อยละ</w:t>
      </w:r>
      <w:r w:rsidR="00A74C71" w:rsidRPr="0002416F">
        <w:rPr>
          <w:rFonts w:ascii="Angsana New" w:hAnsi="Angsana New" w:hint="cs"/>
          <w:sz w:val="30"/>
          <w:szCs w:val="30"/>
          <w:cs/>
        </w:rPr>
        <w:t xml:space="preserve"> </w:t>
      </w:r>
      <w:r w:rsidR="00A74C71">
        <w:rPr>
          <w:rFonts w:ascii="Angsana New" w:hAnsi="Angsana New"/>
          <w:sz w:val="30"/>
          <w:szCs w:val="30"/>
        </w:rPr>
        <w:t>4</w:t>
      </w:r>
      <w:r w:rsidR="00A74C71" w:rsidRPr="00A74C71">
        <w:rPr>
          <w:rFonts w:ascii="Angsana New" w:hAnsi="Angsana New"/>
          <w:sz w:val="30"/>
          <w:szCs w:val="30"/>
        </w:rPr>
        <w:t>5</w:t>
      </w:r>
      <w:r w:rsidR="00CF25B1">
        <w:rPr>
          <w:rFonts w:ascii="Angsana New" w:hAnsi="Angsana New"/>
          <w:sz w:val="30"/>
          <w:szCs w:val="30"/>
        </w:rPr>
        <w:t>.00</w:t>
      </w:r>
      <w:r w:rsidRPr="0002416F">
        <w:rPr>
          <w:rFonts w:ascii="Angsana New" w:hAnsi="Angsana New" w:hint="cs"/>
          <w:sz w:val="30"/>
          <w:szCs w:val="30"/>
          <w:cs/>
        </w:rPr>
        <w:t xml:space="preserve"> ของทุนที่ชำระแล้ว คิดเป็นจำนวนเงิน </w:t>
      </w:r>
      <w:r w:rsidR="00A74C71" w:rsidRPr="00A74C71">
        <w:rPr>
          <w:rFonts w:ascii="Angsana New" w:hAnsi="Angsana New"/>
          <w:sz w:val="30"/>
          <w:szCs w:val="30"/>
        </w:rPr>
        <w:t>5</w:t>
      </w:r>
      <w:r w:rsidR="00A74C71" w:rsidRPr="0002416F">
        <w:rPr>
          <w:rFonts w:ascii="Angsana New" w:hAnsi="Angsana New" w:hint="cs"/>
          <w:sz w:val="30"/>
          <w:szCs w:val="30"/>
          <w:cs/>
        </w:rPr>
        <w:t>.</w:t>
      </w:r>
      <w:r w:rsidR="00A74C71" w:rsidRPr="00A74C71">
        <w:rPr>
          <w:rFonts w:ascii="Angsana New" w:hAnsi="Angsana New"/>
          <w:sz w:val="30"/>
          <w:szCs w:val="30"/>
        </w:rPr>
        <w:t>6</w:t>
      </w:r>
      <w:r w:rsidRPr="0002416F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="006E11A5">
        <w:rPr>
          <w:rFonts w:ascii="Angsana New" w:hAnsi="Angsana New" w:hint="cs"/>
          <w:sz w:val="30"/>
          <w:szCs w:val="30"/>
          <w:cs/>
        </w:rPr>
        <w:t>การดำเนินการจดทะเบียนหุ้นทุนเริ่มแรกของการจัดตั้งบริษัทดังกล่าวกับกระทรวงพาณิชย์ได้แล้วเสร็จ</w:t>
      </w:r>
      <w:r w:rsidRPr="0002416F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A74C71" w:rsidRPr="00A74C71">
        <w:rPr>
          <w:rFonts w:ascii="Angsana New" w:hAnsi="Angsana New"/>
          <w:sz w:val="30"/>
          <w:szCs w:val="30"/>
        </w:rPr>
        <w:t>1</w:t>
      </w:r>
      <w:r w:rsidR="006E11A5">
        <w:rPr>
          <w:rFonts w:ascii="Angsana New" w:hAnsi="Angsana New"/>
          <w:sz w:val="30"/>
          <w:szCs w:val="30"/>
        </w:rPr>
        <w:t>8</w:t>
      </w:r>
      <w:r w:rsidRPr="0002416F">
        <w:rPr>
          <w:rFonts w:ascii="Angsana New" w:hAnsi="Angsana New" w:hint="cs"/>
          <w:sz w:val="30"/>
          <w:szCs w:val="30"/>
          <w:cs/>
        </w:rPr>
        <w:t xml:space="preserve"> มกราคม</w:t>
      </w:r>
      <w:r w:rsidR="00A74C71" w:rsidRPr="0002416F">
        <w:rPr>
          <w:rFonts w:ascii="Angsana New" w:hAnsi="Angsana New" w:hint="cs"/>
          <w:sz w:val="30"/>
          <w:szCs w:val="30"/>
          <w:cs/>
        </w:rPr>
        <w:t xml:space="preserve"> </w:t>
      </w:r>
      <w:r w:rsidR="00A74C71" w:rsidRPr="00A74C71">
        <w:rPr>
          <w:rFonts w:ascii="Angsana New" w:hAnsi="Angsana New"/>
          <w:sz w:val="30"/>
          <w:szCs w:val="30"/>
        </w:rPr>
        <w:t>2566</w:t>
      </w:r>
    </w:p>
    <w:p w14:paraId="0BD0A598" w14:textId="77777777" w:rsidR="009D534F" w:rsidRPr="006C247C" w:rsidRDefault="009D534F" w:rsidP="009D534F">
      <w:pPr>
        <w:pStyle w:val="ListParagraph"/>
        <w:tabs>
          <w:tab w:val="clear" w:pos="454"/>
          <w:tab w:val="clear" w:pos="680"/>
        </w:tabs>
        <w:ind w:left="540" w:hanging="180"/>
        <w:jc w:val="thaiDistribute"/>
        <w:rPr>
          <w:rFonts w:ascii="Angsana New" w:hAnsi="Angsana New"/>
          <w:sz w:val="28"/>
          <w:szCs w:val="28"/>
          <w:cs/>
          <w:lang w:val="th-TH"/>
        </w:rPr>
      </w:pPr>
    </w:p>
    <w:p w14:paraId="5E6D817F" w14:textId="11383E5A" w:rsidR="009D534F" w:rsidRPr="00A74C71" w:rsidRDefault="009D534F" w:rsidP="009D534F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z w:val="30"/>
          <w:szCs w:val="30"/>
        </w:rPr>
      </w:pPr>
      <w:r w:rsidRPr="00A74C71">
        <w:rPr>
          <w:rFonts w:ascii="Angsana New" w:hAnsi="Angsana New" w:hint="cs"/>
          <w:sz w:val="30"/>
          <w:szCs w:val="30"/>
          <w:cs/>
        </w:rPr>
        <w:t>-  เรียกชำระค่าหุ้นส่วนที่เหลือในราคาหุ้นละ</w:t>
      </w:r>
      <w:r w:rsidR="00A74C71" w:rsidRPr="00A74C71">
        <w:rPr>
          <w:rFonts w:ascii="Angsana New" w:hAnsi="Angsana New"/>
          <w:sz w:val="30"/>
          <w:szCs w:val="30"/>
        </w:rPr>
        <w:t xml:space="preserve"> 75</w:t>
      </w:r>
      <w:r w:rsidRPr="00A74C71">
        <w:rPr>
          <w:rFonts w:ascii="Angsana New" w:hAnsi="Angsana New" w:hint="cs"/>
          <w:sz w:val="30"/>
          <w:szCs w:val="30"/>
          <w:cs/>
        </w:rPr>
        <w:t xml:space="preserve"> บาท สำหรับหุ้นสามัญจำนวน </w:t>
      </w:r>
      <w:r w:rsidR="00A74C71" w:rsidRPr="00A74C71">
        <w:rPr>
          <w:rFonts w:ascii="Angsana New" w:hAnsi="Angsana New"/>
          <w:sz w:val="30"/>
          <w:szCs w:val="30"/>
        </w:rPr>
        <w:t>225,000</w:t>
      </w:r>
      <w:r w:rsidRPr="00A74C71">
        <w:rPr>
          <w:rFonts w:ascii="Angsana New" w:hAnsi="Angsana New" w:hint="cs"/>
          <w:sz w:val="30"/>
          <w:szCs w:val="30"/>
          <w:cs/>
        </w:rPr>
        <w:t xml:space="preserve"> หุ้น เป็นจำนวนเงินรวม </w:t>
      </w:r>
      <w:r w:rsidR="00A74C71" w:rsidRPr="00A74C71">
        <w:rPr>
          <w:rFonts w:ascii="Angsana New" w:hAnsi="Angsana New"/>
          <w:sz w:val="30"/>
          <w:szCs w:val="30"/>
        </w:rPr>
        <w:t>16.</w:t>
      </w:r>
      <w:r w:rsidR="00CF25B1">
        <w:rPr>
          <w:rFonts w:ascii="Angsana New" w:hAnsi="Angsana New"/>
          <w:sz w:val="30"/>
          <w:szCs w:val="30"/>
        </w:rPr>
        <w:t>9</w:t>
      </w:r>
      <w:r w:rsidRPr="00A74C71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2A0DD7B4" w14:textId="77777777" w:rsidR="009D534F" w:rsidRPr="006C247C" w:rsidRDefault="009D534F" w:rsidP="009D534F">
      <w:pPr>
        <w:pStyle w:val="ListParagraph"/>
        <w:tabs>
          <w:tab w:val="clear" w:pos="454"/>
          <w:tab w:val="clear" w:pos="680"/>
        </w:tabs>
        <w:ind w:left="540" w:hanging="180"/>
        <w:jc w:val="thaiDistribute"/>
        <w:rPr>
          <w:rFonts w:ascii="Angsana New" w:hAnsi="Angsana New"/>
          <w:sz w:val="28"/>
          <w:szCs w:val="28"/>
        </w:rPr>
      </w:pPr>
    </w:p>
    <w:p w14:paraId="227C2765" w14:textId="738CD776" w:rsidR="003C2931" w:rsidRDefault="009D534F" w:rsidP="009232AD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z w:val="30"/>
          <w:szCs w:val="30"/>
        </w:rPr>
      </w:pPr>
      <w:r w:rsidRPr="00A74C71">
        <w:rPr>
          <w:rFonts w:ascii="Angsana New" w:hAnsi="Angsana New" w:hint="cs"/>
          <w:sz w:val="30"/>
          <w:szCs w:val="30"/>
          <w:cs/>
          <w:lang w:val="th-TH"/>
        </w:rPr>
        <w:t>-  เพิ่มทุนจดทะเบียนจาก</w:t>
      </w:r>
      <w:r w:rsidRPr="00A74C71">
        <w:rPr>
          <w:rFonts w:ascii="Angsana New" w:hAnsi="Angsana New" w:hint="cs"/>
          <w:sz w:val="30"/>
          <w:szCs w:val="30"/>
        </w:rPr>
        <w:t xml:space="preserve"> </w:t>
      </w:r>
      <w:r w:rsidR="00E960EE" w:rsidRPr="00A74C71">
        <w:rPr>
          <w:rFonts w:ascii="Angsana New" w:hAnsi="Angsana New"/>
          <w:sz w:val="30"/>
          <w:szCs w:val="30"/>
        </w:rPr>
        <w:t>5</w:t>
      </w:r>
      <w:r w:rsidR="00A74C71" w:rsidRPr="00A74C71">
        <w:rPr>
          <w:rFonts w:ascii="Angsana New" w:hAnsi="Angsana New"/>
          <w:sz w:val="30"/>
          <w:szCs w:val="30"/>
        </w:rPr>
        <w:t>0</w:t>
      </w:r>
      <w:r w:rsidR="001F3F0A">
        <w:rPr>
          <w:rFonts w:ascii="Angsana New" w:hAnsi="Angsana New" w:hint="cs"/>
          <w:sz w:val="30"/>
          <w:szCs w:val="30"/>
          <w:cs/>
        </w:rPr>
        <w:t>.</w:t>
      </w:r>
      <w:r w:rsidR="00E960EE">
        <w:rPr>
          <w:rFonts w:ascii="Angsana New" w:hAnsi="Angsana New"/>
          <w:sz w:val="30"/>
          <w:szCs w:val="30"/>
        </w:rPr>
        <w:t>0</w:t>
      </w:r>
      <w:r w:rsidRPr="00A74C71">
        <w:rPr>
          <w:rFonts w:ascii="Angsana New" w:hAnsi="Angsana New" w:hint="cs"/>
          <w:sz w:val="30"/>
          <w:szCs w:val="30"/>
          <w:cs/>
          <w:lang w:val="th-TH"/>
        </w:rPr>
        <w:t xml:space="preserve"> ล้านบาท เป็น </w:t>
      </w:r>
      <w:r w:rsidR="00A74C71" w:rsidRPr="00A74C71">
        <w:rPr>
          <w:rFonts w:ascii="Angsana New" w:hAnsi="Angsana New"/>
          <w:sz w:val="30"/>
          <w:szCs w:val="30"/>
        </w:rPr>
        <w:t>1</w:t>
      </w:r>
      <w:r w:rsidR="00E960EE">
        <w:rPr>
          <w:rFonts w:ascii="Angsana New" w:hAnsi="Angsana New"/>
          <w:sz w:val="30"/>
          <w:szCs w:val="30"/>
        </w:rPr>
        <w:t>0</w:t>
      </w:r>
      <w:r w:rsidR="00A74C71" w:rsidRPr="00A74C71">
        <w:rPr>
          <w:rFonts w:ascii="Angsana New" w:hAnsi="Angsana New"/>
          <w:sz w:val="30"/>
          <w:szCs w:val="30"/>
        </w:rPr>
        <w:t>0</w:t>
      </w:r>
      <w:r w:rsidR="001F3F0A">
        <w:rPr>
          <w:rFonts w:ascii="Angsana New" w:hAnsi="Angsana New" w:hint="cs"/>
          <w:sz w:val="30"/>
          <w:szCs w:val="30"/>
          <w:cs/>
        </w:rPr>
        <w:t>.</w:t>
      </w:r>
      <w:r w:rsidR="00E960EE">
        <w:rPr>
          <w:rFonts w:ascii="Angsana New" w:hAnsi="Angsana New"/>
          <w:sz w:val="30"/>
          <w:szCs w:val="30"/>
        </w:rPr>
        <w:t>0</w:t>
      </w:r>
      <w:r w:rsidRPr="00A74C71">
        <w:rPr>
          <w:rFonts w:ascii="Angsana New" w:hAnsi="Angsana New" w:hint="cs"/>
          <w:sz w:val="30"/>
          <w:szCs w:val="30"/>
          <w:cs/>
          <w:lang w:val="th-TH"/>
        </w:rPr>
        <w:t xml:space="preserve"> ล้านบาทและให้เรียกชำระค่าหุ้นในอัตราร้อยละ </w:t>
      </w:r>
      <w:r w:rsidR="00A74C71" w:rsidRPr="00A74C71">
        <w:rPr>
          <w:rFonts w:ascii="Angsana New" w:hAnsi="Angsana New"/>
          <w:sz w:val="30"/>
          <w:szCs w:val="30"/>
        </w:rPr>
        <w:t>100</w:t>
      </w:r>
      <w:r w:rsidR="00CF25B1">
        <w:rPr>
          <w:rFonts w:ascii="Angsana New" w:hAnsi="Angsana New"/>
          <w:sz w:val="30"/>
          <w:szCs w:val="30"/>
        </w:rPr>
        <w:t>.00</w:t>
      </w:r>
      <w:r w:rsidRPr="00A74C71">
        <w:rPr>
          <w:rFonts w:ascii="Angsana New" w:hAnsi="Angsana New" w:hint="cs"/>
          <w:sz w:val="30"/>
          <w:szCs w:val="30"/>
          <w:cs/>
          <w:lang w:val="th-TH"/>
        </w:rPr>
        <w:t xml:space="preserve"> คิดเป็นจำนวนเงิน </w:t>
      </w:r>
      <w:r w:rsidR="00A74C71" w:rsidRPr="00A74C71">
        <w:rPr>
          <w:rFonts w:ascii="Angsana New" w:hAnsi="Angsana New"/>
          <w:sz w:val="30"/>
          <w:szCs w:val="30"/>
        </w:rPr>
        <w:t>22.5</w:t>
      </w:r>
      <w:r w:rsidRPr="00A74C71">
        <w:rPr>
          <w:rFonts w:ascii="Angsana New" w:hAnsi="Angsana New" w:hint="cs"/>
          <w:sz w:val="30"/>
          <w:szCs w:val="30"/>
          <w:cs/>
          <w:lang w:val="th-TH"/>
        </w:rPr>
        <w:t xml:space="preserve"> ล้านบาท การดำเนินการจดทะเบียนเพิ่มทุนดังกล่าวกับกระทรวงพาณิชย์ได้แล้วเสร็จเมื่อวันที่ </w:t>
      </w:r>
      <w:r w:rsidRPr="00A74C71">
        <w:rPr>
          <w:rFonts w:ascii="Angsana New" w:hAnsi="Angsana New" w:hint="cs"/>
          <w:sz w:val="30"/>
          <w:szCs w:val="30"/>
          <w:cs/>
          <w:lang w:val="th-TH"/>
        </w:rPr>
        <w:br/>
      </w:r>
      <w:r w:rsidR="00707376" w:rsidRPr="00A74C71">
        <w:rPr>
          <w:rFonts w:ascii="Angsana New" w:hAnsi="Angsana New" w:hint="cs"/>
          <w:sz w:val="30"/>
          <w:szCs w:val="30"/>
          <w:cs/>
        </w:rPr>
        <w:t>23</w:t>
      </w:r>
      <w:r w:rsidRPr="00A74C71">
        <w:rPr>
          <w:rFonts w:ascii="Angsana New" w:hAnsi="Angsana New" w:hint="cs"/>
          <w:sz w:val="30"/>
          <w:szCs w:val="30"/>
        </w:rPr>
        <w:t xml:space="preserve"> </w:t>
      </w:r>
      <w:r w:rsidRPr="00A74C71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A74C71" w:rsidRPr="00A74C71">
        <w:rPr>
          <w:rFonts w:ascii="Angsana New" w:hAnsi="Angsana New"/>
          <w:sz w:val="30"/>
          <w:szCs w:val="30"/>
        </w:rPr>
        <w:t>2566</w:t>
      </w:r>
    </w:p>
    <w:p w14:paraId="2C9688FC" w14:textId="77777777" w:rsidR="004D0F00" w:rsidRPr="006C247C" w:rsidRDefault="004D0F00" w:rsidP="009232AD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z w:val="28"/>
          <w:szCs w:val="28"/>
        </w:rPr>
      </w:pPr>
    </w:p>
    <w:p w14:paraId="3ED4856A" w14:textId="0B38F60E" w:rsidR="001B3D32" w:rsidRPr="00D9260D" w:rsidRDefault="001B3D32" w:rsidP="001B3D32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D9260D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ที่ดิน อาคารและอุปกรณ์</w:t>
      </w:r>
      <w:r w:rsidR="001F3F0A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และสินทรัพย์สิทธิการใช้</w:t>
      </w:r>
    </w:p>
    <w:p w14:paraId="0B44A698" w14:textId="77777777" w:rsidR="009A0F67" w:rsidRPr="006C247C" w:rsidRDefault="009A0F67" w:rsidP="004C4BA0">
      <w:pPr>
        <w:pStyle w:val="ListParagraph"/>
        <w:tabs>
          <w:tab w:val="clear" w:pos="454"/>
          <w:tab w:val="clear" w:pos="680"/>
        </w:tabs>
        <w:ind w:left="54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900"/>
        <w:gridCol w:w="1530"/>
        <w:gridCol w:w="180"/>
        <w:gridCol w:w="1620"/>
      </w:tblGrid>
      <w:tr w:rsidR="00425D45" w:rsidRPr="00D9260D" w14:paraId="39CDACDB" w14:textId="77777777" w:rsidTr="00A611F3">
        <w:trPr>
          <w:cantSplit/>
          <w:tblHeader/>
        </w:trPr>
        <w:tc>
          <w:tcPr>
            <w:tcW w:w="4950" w:type="dxa"/>
            <w:vAlign w:val="bottom"/>
          </w:tcPr>
          <w:p w14:paraId="273BAE53" w14:textId="6D44CF7E" w:rsidR="00425D45" w:rsidRPr="00D9260D" w:rsidRDefault="00D9260D" w:rsidP="00A611F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D926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Pr="00D9260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D926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0843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D926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D9260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  <w:r w:rsidRPr="00D926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="000843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900" w:type="dxa"/>
            <w:vAlign w:val="bottom"/>
          </w:tcPr>
          <w:p w14:paraId="379B7906" w14:textId="77777777" w:rsidR="00425D45" w:rsidRPr="00D9260D" w:rsidRDefault="00425D45" w:rsidP="00A611F3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627EB0F9" w14:textId="77777777" w:rsidR="00425D45" w:rsidRPr="00D9260D" w:rsidRDefault="00425D45" w:rsidP="00A61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926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D9260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D926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31581979" w14:textId="77777777" w:rsidR="00425D45" w:rsidRPr="00D9260D" w:rsidRDefault="00425D45" w:rsidP="00A611F3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BD608B5" w14:textId="77777777" w:rsidR="00425D45" w:rsidRPr="00D9260D" w:rsidRDefault="00425D45" w:rsidP="00A611F3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9260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7D18C1BF" w14:textId="77777777" w:rsidR="00425D45" w:rsidRPr="00D9260D" w:rsidRDefault="00425D45" w:rsidP="00A611F3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D9260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425D45" w:rsidRPr="00D9260D" w14:paraId="31E7ABB1" w14:textId="77777777" w:rsidTr="00A611F3">
        <w:trPr>
          <w:cantSplit/>
        </w:trPr>
        <w:tc>
          <w:tcPr>
            <w:tcW w:w="4950" w:type="dxa"/>
          </w:tcPr>
          <w:p w14:paraId="226D19C3" w14:textId="77777777" w:rsidR="00425D45" w:rsidRPr="00D9260D" w:rsidRDefault="00425D45" w:rsidP="00A611F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E821D43" w14:textId="77777777" w:rsidR="00425D45" w:rsidRPr="00D9260D" w:rsidRDefault="00425D45" w:rsidP="00A611F3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330" w:type="dxa"/>
            <w:gridSpan w:val="3"/>
          </w:tcPr>
          <w:p w14:paraId="70A981DB" w14:textId="77777777" w:rsidR="00425D45" w:rsidRPr="00D9260D" w:rsidRDefault="00425D45" w:rsidP="00A611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D9260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25D45" w:rsidRPr="00D9260D" w14:paraId="533A48C5" w14:textId="77777777" w:rsidTr="00A611F3">
        <w:trPr>
          <w:cantSplit/>
          <w:trHeight w:val="60"/>
        </w:trPr>
        <w:tc>
          <w:tcPr>
            <w:tcW w:w="4950" w:type="dxa"/>
          </w:tcPr>
          <w:p w14:paraId="1FB265F7" w14:textId="77777777" w:rsidR="00425D45" w:rsidRPr="00D9260D" w:rsidRDefault="00425D45" w:rsidP="00A611F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260D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900" w:type="dxa"/>
          </w:tcPr>
          <w:p w14:paraId="19FE8535" w14:textId="77777777" w:rsidR="00425D45" w:rsidRPr="00D9260D" w:rsidRDefault="00425D45" w:rsidP="00A611F3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5448F8E0" w14:textId="05C38BDD" w:rsidR="00425D45" w:rsidRPr="00D9260D" w:rsidRDefault="00707376" w:rsidP="00A611F3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809</w:t>
            </w:r>
            <w:r w:rsidR="00BC47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659</w:t>
            </w:r>
          </w:p>
        </w:tc>
        <w:tc>
          <w:tcPr>
            <w:tcW w:w="180" w:type="dxa"/>
          </w:tcPr>
          <w:p w14:paraId="0E80932D" w14:textId="77777777" w:rsidR="00425D45" w:rsidRPr="00D9260D" w:rsidRDefault="00425D45" w:rsidP="00A611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59AEB1A" w14:textId="0569FBE8" w:rsidR="00425D45" w:rsidRPr="00D9260D" w:rsidRDefault="00707376" w:rsidP="001C462D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57</w:t>
            </w:r>
            <w:r w:rsidR="009232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371</w:t>
            </w:r>
          </w:p>
        </w:tc>
      </w:tr>
      <w:tr w:rsidR="00425D45" w:rsidRPr="00D9260D" w14:paraId="1F630B3F" w14:textId="77777777" w:rsidTr="00A611F3">
        <w:trPr>
          <w:cantSplit/>
        </w:trPr>
        <w:tc>
          <w:tcPr>
            <w:tcW w:w="4950" w:type="dxa"/>
          </w:tcPr>
          <w:p w14:paraId="7E067F03" w14:textId="77777777" w:rsidR="00425D45" w:rsidRPr="00D9260D" w:rsidRDefault="00425D45" w:rsidP="00A611F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260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  <w:r w:rsidRPr="00D9260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  <w:r w:rsidRPr="00D926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ราคาทุน</w:t>
            </w:r>
          </w:p>
        </w:tc>
        <w:tc>
          <w:tcPr>
            <w:tcW w:w="900" w:type="dxa"/>
          </w:tcPr>
          <w:p w14:paraId="5A4380F0" w14:textId="77777777" w:rsidR="00425D45" w:rsidRPr="00D9260D" w:rsidRDefault="00425D45" w:rsidP="00A611F3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6AB651EC" w14:textId="0D714EB6" w:rsidR="00425D45" w:rsidRPr="00D9260D" w:rsidRDefault="00707376" w:rsidP="00A611F3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</w:t>
            </w:r>
            <w:r w:rsidR="00BC47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385</w:t>
            </w:r>
            <w:r w:rsidR="00BC47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728</w:t>
            </w:r>
          </w:p>
        </w:tc>
        <w:tc>
          <w:tcPr>
            <w:tcW w:w="180" w:type="dxa"/>
          </w:tcPr>
          <w:p w14:paraId="6F71C9A9" w14:textId="77777777" w:rsidR="00425D45" w:rsidRPr="00D9260D" w:rsidRDefault="00425D45" w:rsidP="00A611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B524D0E" w14:textId="14E03599" w:rsidR="00425D45" w:rsidRPr="00D9260D" w:rsidRDefault="00707376" w:rsidP="001C462D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62</w:t>
            </w:r>
            <w:r w:rsidR="009232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859</w:t>
            </w:r>
          </w:p>
        </w:tc>
      </w:tr>
      <w:tr w:rsidR="00425D45" w:rsidRPr="00D9260D" w14:paraId="4A95A5DC" w14:textId="77777777" w:rsidTr="00A611F3">
        <w:trPr>
          <w:cantSplit/>
        </w:trPr>
        <w:tc>
          <w:tcPr>
            <w:tcW w:w="4950" w:type="dxa"/>
          </w:tcPr>
          <w:p w14:paraId="35B33ECA" w14:textId="56E569AB" w:rsidR="00425D45" w:rsidRPr="00D9260D" w:rsidRDefault="00425D45" w:rsidP="00A611F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260D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="005934AC" w:rsidRPr="00D9260D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และตัดจำหน่าย</w:t>
            </w:r>
            <w:r w:rsidRPr="00D9260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 - ราคาตามบัญชีสุทธิ</w:t>
            </w:r>
          </w:p>
        </w:tc>
        <w:tc>
          <w:tcPr>
            <w:tcW w:w="900" w:type="dxa"/>
          </w:tcPr>
          <w:p w14:paraId="387C8920" w14:textId="77777777" w:rsidR="00425D45" w:rsidRPr="00D9260D" w:rsidRDefault="00425D45" w:rsidP="00A611F3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1CA55DE1" w14:textId="57694A6A" w:rsidR="00425D45" w:rsidRPr="00D9260D" w:rsidRDefault="00707376" w:rsidP="00A611F3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</w:t>
            </w:r>
            <w:r w:rsidR="00BC47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638</w:t>
            </w:r>
          </w:p>
        </w:tc>
        <w:tc>
          <w:tcPr>
            <w:tcW w:w="180" w:type="dxa"/>
          </w:tcPr>
          <w:p w14:paraId="0F0F3EA2" w14:textId="77777777" w:rsidR="00425D45" w:rsidRPr="00D9260D" w:rsidRDefault="00425D45" w:rsidP="00A611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6E281AD" w14:textId="36BDCEDF" w:rsidR="00425D45" w:rsidRPr="00D9260D" w:rsidRDefault="00707376" w:rsidP="001C462D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976</w:t>
            </w:r>
          </w:p>
        </w:tc>
      </w:tr>
      <w:tr w:rsidR="00425D45" w:rsidRPr="00D9260D" w14:paraId="337F32CE" w14:textId="77777777" w:rsidTr="00A611F3">
        <w:trPr>
          <w:cantSplit/>
        </w:trPr>
        <w:tc>
          <w:tcPr>
            <w:tcW w:w="4950" w:type="dxa"/>
          </w:tcPr>
          <w:p w14:paraId="6A08C4DB" w14:textId="77777777" w:rsidR="00425D45" w:rsidRPr="00D9260D" w:rsidRDefault="00425D45" w:rsidP="00A611F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260D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ตัดจำหน่ายสินทรัพย์สิทธิการใช้ - ราคาตามบัญชีสุทธิ</w:t>
            </w:r>
          </w:p>
        </w:tc>
        <w:tc>
          <w:tcPr>
            <w:tcW w:w="900" w:type="dxa"/>
          </w:tcPr>
          <w:p w14:paraId="6D7500E3" w14:textId="77777777" w:rsidR="00425D45" w:rsidRPr="00D9260D" w:rsidRDefault="00425D45" w:rsidP="00A611F3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3CB003EB" w14:textId="65C64A9E" w:rsidR="00425D45" w:rsidRPr="00D9260D" w:rsidRDefault="00707376" w:rsidP="00A611F3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7</w:t>
            </w:r>
            <w:r w:rsidR="00BC47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774</w:t>
            </w:r>
          </w:p>
        </w:tc>
        <w:tc>
          <w:tcPr>
            <w:tcW w:w="180" w:type="dxa"/>
          </w:tcPr>
          <w:p w14:paraId="47932729" w14:textId="77777777" w:rsidR="00425D45" w:rsidRPr="00D9260D" w:rsidRDefault="00425D45" w:rsidP="00A611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3523319" w14:textId="5F1AFC28" w:rsidR="00425D45" w:rsidRPr="00D9260D" w:rsidRDefault="00707376" w:rsidP="001C462D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640</w:t>
            </w:r>
          </w:p>
        </w:tc>
      </w:tr>
      <w:tr w:rsidR="00425D45" w:rsidRPr="00D9260D" w14:paraId="139C5033" w14:textId="77777777" w:rsidTr="00A611F3">
        <w:trPr>
          <w:cantSplit/>
        </w:trPr>
        <w:tc>
          <w:tcPr>
            <w:tcW w:w="4950" w:type="dxa"/>
          </w:tcPr>
          <w:p w14:paraId="31CCD1E4" w14:textId="39E1CC96" w:rsidR="00425D45" w:rsidRPr="00D9260D" w:rsidRDefault="00425D45" w:rsidP="00A611F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9260D">
              <w:rPr>
                <w:rFonts w:asciiTheme="majorBidi" w:hAnsiTheme="majorBidi" w:cs="Angsana New"/>
                <w:sz w:val="30"/>
                <w:szCs w:val="30"/>
                <w:cs/>
              </w:rPr>
              <w:t>การตีราคาสินทรัพย์ใหม่</w:t>
            </w:r>
            <w:r w:rsidR="00533D23">
              <w:rPr>
                <w:rFonts w:asciiTheme="majorBidi" w:hAnsiTheme="majorBidi" w:cs="Angsana New" w:hint="cs"/>
                <w:sz w:val="30"/>
                <w:szCs w:val="30"/>
                <w:cs/>
              </w:rPr>
              <w:t>ลดลง</w:t>
            </w:r>
            <w:r w:rsidR="009D7162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="009D7162">
              <w:rPr>
                <w:rFonts w:asciiTheme="majorBidi" w:hAnsiTheme="majorBidi" w:cs="Angsana New"/>
                <w:sz w:val="30"/>
                <w:szCs w:val="30"/>
              </w:rPr>
              <w:t xml:space="preserve">- </w:t>
            </w:r>
            <w:r w:rsidR="007F5C78">
              <w:rPr>
                <w:rFonts w:asciiTheme="majorBidi" w:hAnsiTheme="majorBidi" w:cs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</w:tcPr>
          <w:p w14:paraId="199CF57E" w14:textId="77777777" w:rsidR="00425D45" w:rsidRPr="00D9260D" w:rsidRDefault="00425D45" w:rsidP="00A611F3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35829833" w14:textId="033E63EC" w:rsidR="00425D45" w:rsidRPr="00D9260D" w:rsidRDefault="00553188" w:rsidP="00FC36A9">
            <w:pPr>
              <w:pStyle w:val="acctfourfigures"/>
              <w:tabs>
                <w:tab w:val="clear" w:pos="765"/>
                <w:tab w:val="decimal" w:pos="1306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0737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3</w:t>
            </w:r>
            <w:r w:rsidR="00BC47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9D71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70737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E15A38F" w14:textId="77777777" w:rsidR="00425D45" w:rsidRPr="00D9260D" w:rsidRDefault="00425D45" w:rsidP="00A611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F308648" w14:textId="3A1E622A" w:rsidR="00425D45" w:rsidRPr="00D9260D" w:rsidRDefault="009232AD" w:rsidP="001C462D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6EBD7869" w14:textId="77777777" w:rsidR="00425D45" w:rsidRPr="006C247C" w:rsidRDefault="00425D45" w:rsidP="00425D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  <w:sz w:val="28"/>
          <w:szCs w:val="28"/>
        </w:rPr>
      </w:pPr>
    </w:p>
    <w:p w14:paraId="77BD87FB" w14:textId="07D55C60" w:rsidR="0006336F" w:rsidRDefault="009232AD" w:rsidP="009232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D9260D">
        <w:rPr>
          <w:rFonts w:ascii="Angsana New" w:hAnsi="Angsana New" w:cs="Angsana New" w:hint="cs"/>
          <w:b/>
          <w:sz w:val="30"/>
          <w:szCs w:val="30"/>
          <w:cs/>
        </w:rPr>
        <w:t>ในปี</w:t>
      </w:r>
      <w:r w:rsidRPr="00D9260D">
        <w:rPr>
          <w:rFonts w:ascii="Angsana New" w:hAnsi="Angsana New" w:cs="Angsana New"/>
          <w:b/>
          <w:sz w:val="30"/>
          <w:szCs w:val="30"/>
        </w:rPr>
        <w:t xml:space="preserve"> </w:t>
      </w:r>
      <w:r w:rsidR="00707376" w:rsidRPr="004D0F00">
        <w:rPr>
          <w:rFonts w:ascii="Angsana New" w:hAnsi="Angsana New" w:cs="Angsana New"/>
          <w:b/>
          <w:sz w:val="30"/>
          <w:szCs w:val="30"/>
          <w:cs/>
        </w:rPr>
        <w:t>2566</w:t>
      </w:r>
      <w:r w:rsidRPr="004D0F00">
        <w:rPr>
          <w:rFonts w:ascii="Angsana New" w:hAnsi="Angsana New" w:cs="Angsana New"/>
          <w:b/>
          <w:sz w:val="30"/>
          <w:szCs w:val="30"/>
        </w:rPr>
        <w:t xml:space="preserve"> </w:t>
      </w:r>
      <w:r w:rsidRPr="00D9260D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D9260D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D9260D">
        <w:rPr>
          <w:rFonts w:asciiTheme="majorBidi" w:hAnsiTheme="majorBidi" w:cstheme="majorBidi"/>
          <w:sz w:val="30"/>
          <w:szCs w:val="30"/>
          <w:cs/>
        </w:rPr>
        <w:t>บริษัทได้เข้าทำสัญญาเช่า</w:t>
      </w:r>
      <w:r w:rsidRPr="00D9260D">
        <w:rPr>
          <w:rFonts w:asciiTheme="majorBidi" w:hAnsiTheme="majorBidi" w:cstheme="majorBidi" w:hint="cs"/>
          <w:sz w:val="30"/>
          <w:szCs w:val="30"/>
          <w:cs/>
        </w:rPr>
        <w:t>อาคาร และ</w:t>
      </w:r>
      <w:r w:rsidRPr="00D9260D">
        <w:rPr>
          <w:rFonts w:asciiTheme="majorBidi" w:hAnsiTheme="majorBidi" w:cstheme="majorBidi"/>
          <w:sz w:val="30"/>
          <w:szCs w:val="30"/>
          <w:cs/>
        </w:rPr>
        <w:t xml:space="preserve">อุปกรณ์การผลิตเป็นระยะเวลา </w:t>
      </w:r>
      <w:r w:rsidR="004D0F00">
        <w:rPr>
          <w:rFonts w:asciiTheme="majorBidi" w:hAnsiTheme="majorBidi" w:cstheme="majorBidi"/>
          <w:sz w:val="30"/>
          <w:szCs w:val="30"/>
        </w:rPr>
        <w:t>2</w:t>
      </w:r>
      <w:r w:rsidRPr="00D9260D">
        <w:rPr>
          <w:rFonts w:asciiTheme="majorBidi" w:hAnsiTheme="majorBidi" w:cstheme="majorBidi"/>
          <w:sz w:val="30"/>
          <w:szCs w:val="30"/>
        </w:rPr>
        <w:t xml:space="preserve"> </w:t>
      </w:r>
      <w:r w:rsidRPr="00D9260D">
        <w:rPr>
          <w:rFonts w:asciiTheme="majorBidi" w:hAnsiTheme="majorBidi" w:cstheme="majorBidi" w:hint="cs"/>
          <w:sz w:val="30"/>
          <w:szCs w:val="30"/>
          <w:cs/>
        </w:rPr>
        <w:t>ถึง</w:t>
      </w:r>
      <w:r w:rsidRPr="00D9260D">
        <w:rPr>
          <w:rFonts w:asciiTheme="majorBidi" w:hAnsiTheme="majorBidi" w:cstheme="majorBidi"/>
          <w:sz w:val="30"/>
          <w:szCs w:val="30"/>
        </w:rPr>
        <w:t xml:space="preserve"> </w:t>
      </w:r>
      <w:r w:rsidR="004D0F00">
        <w:rPr>
          <w:rFonts w:asciiTheme="majorBidi" w:hAnsiTheme="majorBidi" w:cstheme="majorBidi"/>
          <w:sz w:val="30"/>
          <w:szCs w:val="30"/>
        </w:rPr>
        <w:t>15</w:t>
      </w:r>
      <w:r w:rsidRPr="00D9260D">
        <w:rPr>
          <w:rFonts w:asciiTheme="majorBidi" w:hAnsiTheme="majorBidi" w:cstheme="majorBidi"/>
          <w:sz w:val="30"/>
          <w:szCs w:val="30"/>
          <w:cs/>
        </w:rPr>
        <w:t xml:space="preserve"> ปี </w:t>
      </w:r>
      <w:r w:rsidRPr="00D9260D">
        <w:rPr>
          <w:rFonts w:asciiTheme="majorBidi" w:hAnsiTheme="majorBidi" w:cstheme="majorBidi"/>
          <w:sz w:val="30"/>
          <w:szCs w:val="30"/>
        </w:rPr>
        <w:br/>
      </w:r>
      <w:r w:rsidRPr="00D9260D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กลุ่มบริษัทและบริษัทมีค่าเช่าจ่ายเป็น</w:t>
      </w:r>
      <w:r w:rsidRPr="00D9260D">
        <w:rPr>
          <w:rFonts w:ascii="Angsana New" w:hAnsi="Angsana New" w:cs="Angsana New"/>
          <w:sz w:val="30"/>
          <w:szCs w:val="30"/>
          <w:cs/>
        </w:rPr>
        <w:t>จำนวน</w:t>
      </w:r>
      <w:r w:rsidRPr="00D9260D">
        <w:rPr>
          <w:rFonts w:ascii="Angsana New" w:hAnsi="Angsana New" w:cs="Angsana New" w:hint="cs"/>
          <w:sz w:val="30"/>
          <w:szCs w:val="30"/>
          <w:cs/>
        </w:rPr>
        <w:t>เงิน</w:t>
      </w:r>
      <w:r w:rsidRPr="00D9260D">
        <w:rPr>
          <w:rFonts w:ascii="Angsana New" w:hAnsi="Angsana New" w:cs="Angsana New"/>
          <w:sz w:val="30"/>
          <w:szCs w:val="30"/>
          <w:cs/>
        </w:rPr>
        <w:t xml:space="preserve"> </w:t>
      </w:r>
      <w:r w:rsidR="004D0F00">
        <w:rPr>
          <w:rFonts w:ascii="Angsana New" w:hAnsi="Angsana New" w:cs="Angsana New"/>
          <w:sz w:val="30"/>
          <w:szCs w:val="30"/>
        </w:rPr>
        <w:t>319</w:t>
      </w:r>
      <w:r w:rsidR="003F63E6">
        <w:rPr>
          <w:rFonts w:ascii="Angsana New" w:hAnsi="Angsana New" w:cs="Angsana New"/>
          <w:sz w:val="30"/>
          <w:szCs w:val="30"/>
        </w:rPr>
        <w:t>.</w:t>
      </w:r>
      <w:r w:rsidR="00707376">
        <w:rPr>
          <w:rFonts w:ascii="Angsana New" w:hAnsi="Angsana New" w:cs="Angsana New"/>
          <w:sz w:val="30"/>
          <w:szCs w:val="30"/>
          <w:cs/>
        </w:rPr>
        <w:t>2</w:t>
      </w:r>
      <w:r w:rsidRPr="00D9260D">
        <w:rPr>
          <w:rFonts w:ascii="Angsana New" w:hAnsi="Angsana New" w:cs="Angsana New"/>
          <w:sz w:val="30"/>
          <w:szCs w:val="30"/>
        </w:rPr>
        <w:t xml:space="preserve"> </w:t>
      </w:r>
      <w:r w:rsidRPr="00D9260D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D9260D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4D0F00">
        <w:rPr>
          <w:rFonts w:ascii="Angsana New" w:hAnsi="Angsana New" w:cs="Angsana New"/>
          <w:sz w:val="30"/>
          <w:szCs w:val="30"/>
        </w:rPr>
        <w:t>3</w:t>
      </w:r>
      <w:r w:rsidR="006E11A5">
        <w:rPr>
          <w:rFonts w:ascii="Angsana New" w:hAnsi="Angsana New" w:cs="Angsana New"/>
          <w:sz w:val="30"/>
          <w:szCs w:val="30"/>
        </w:rPr>
        <w:t>7</w:t>
      </w:r>
      <w:r w:rsidR="004D0F00">
        <w:rPr>
          <w:rFonts w:ascii="Angsana New" w:hAnsi="Angsana New" w:cs="Angsana New"/>
          <w:sz w:val="30"/>
          <w:szCs w:val="30"/>
        </w:rPr>
        <w:t>.</w:t>
      </w:r>
      <w:r w:rsidR="006E11A5">
        <w:rPr>
          <w:rFonts w:ascii="Angsana New" w:hAnsi="Angsana New" w:cs="Angsana New"/>
          <w:sz w:val="30"/>
          <w:szCs w:val="30"/>
        </w:rPr>
        <w:t>0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D9260D">
        <w:rPr>
          <w:rFonts w:ascii="Angsana New" w:hAnsi="Angsana New" w:cs="Angsana New"/>
          <w:sz w:val="30"/>
          <w:szCs w:val="30"/>
          <w:cs/>
        </w:rPr>
        <w:t>ล้านบาท</w:t>
      </w:r>
      <w:r w:rsidRPr="00D9260D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</w:p>
    <w:p w14:paraId="1F457132" w14:textId="77777777" w:rsidR="0006336F" w:rsidRDefault="00063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71B80376" w14:textId="77777777" w:rsidR="00425D45" w:rsidRPr="00D9260D" w:rsidRDefault="00425D45" w:rsidP="00425D45">
      <w:pPr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9260D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การตีราคาที่ดิน</w:t>
      </w:r>
    </w:p>
    <w:p w14:paraId="3B69BA9B" w14:textId="77777777" w:rsidR="00425D45" w:rsidRPr="006C247C" w:rsidRDefault="00425D45" w:rsidP="00425D45">
      <w:pPr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</w:p>
    <w:p w14:paraId="1C78BF48" w14:textId="1AE480E2" w:rsidR="005C7B55" w:rsidRDefault="009232AD" w:rsidP="00686AB8">
      <w:pPr>
        <w:tabs>
          <w:tab w:val="clear" w:pos="454"/>
        </w:tabs>
        <w:ind w:left="540" w:right="-25"/>
        <w:jc w:val="thaiDistribute"/>
        <w:rPr>
          <w:rFonts w:asciiTheme="majorBidi" w:hAnsiTheme="majorBidi" w:cs="Angsana New"/>
          <w:sz w:val="30"/>
          <w:szCs w:val="30"/>
        </w:rPr>
      </w:pPr>
      <w:r w:rsidRPr="00D9260D">
        <w:rPr>
          <w:rFonts w:asciiTheme="majorBidi" w:hAnsiTheme="majorBidi" w:cstheme="majorBidi"/>
          <w:sz w:val="30"/>
          <w:szCs w:val="30"/>
          <w:cs/>
        </w:rPr>
        <w:t xml:space="preserve">ในระหว่างปี </w:t>
      </w:r>
      <w:r w:rsidR="004D0F00">
        <w:rPr>
          <w:rFonts w:asciiTheme="majorBidi" w:hAnsiTheme="majorBidi" w:cstheme="majorBidi"/>
          <w:sz w:val="30"/>
          <w:szCs w:val="30"/>
        </w:rPr>
        <w:t>2566</w:t>
      </w:r>
      <w:r w:rsidRPr="00D9260D">
        <w:rPr>
          <w:rFonts w:asciiTheme="majorBidi" w:hAnsiTheme="majorBidi" w:cstheme="majorBidi"/>
          <w:sz w:val="30"/>
          <w:szCs w:val="30"/>
        </w:rPr>
        <w:t xml:space="preserve"> </w:t>
      </w:r>
      <w:r w:rsidRPr="00D9260D">
        <w:rPr>
          <w:rFonts w:asciiTheme="majorBidi" w:hAnsiTheme="majorBidi" w:cstheme="majorBidi"/>
          <w:sz w:val="30"/>
          <w:szCs w:val="30"/>
          <w:cs/>
        </w:rPr>
        <w:t>ที่ดิน</w:t>
      </w:r>
      <w:r w:rsidRPr="00D9260D">
        <w:rPr>
          <w:rFonts w:asciiTheme="majorBidi" w:hAnsiTheme="majorBidi" w:cstheme="majorBidi" w:hint="cs"/>
          <w:sz w:val="30"/>
          <w:szCs w:val="30"/>
          <w:cs/>
        </w:rPr>
        <w:t>บางรายการ</w:t>
      </w:r>
      <w:r w:rsidRPr="00D9260D">
        <w:rPr>
          <w:rFonts w:asciiTheme="majorBidi" w:hAnsiTheme="majorBidi" w:cstheme="majorBidi"/>
          <w:sz w:val="30"/>
          <w:szCs w:val="30"/>
          <w:cs/>
        </w:rPr>
        <w:t xml:space="preserve">ของกลุ่มบริษัทได้ถูกวัดมูลค่าใหม่โดยผู้ประเมินราคาอิสระด้วยวิธีมูลค่าตลาดสำหรับการใช้ประโยชน์ปัจจุบัน ซึ่งจัดลำดับมูลค่ายุติธรรมเป็นระดับ </w:t>
      </w:r>
      <w:r w:rsidR="004D0F00">
        <w:rPr>
          <w:rFonts w:asciiTheme="majorBidi" w:hAnsiTheme="majorBidi" w:cstheme="majorBidi"/>
          <w:sz w:val="30"/>
          <w:szCs w:val="30"/>
        </w:rPr>
        <w:t>3</w:t>
      </w:r>
      <w:r w:rsidRPr="00D9260D">
        <w:rPr>
          <w:rFonts w:asciiTheme="majorBidi" w:hAnsiTheme="majorBidi" w:cstheme="majorBidi"/>
          <w:sz w:val="30"/>
          <w:szCs w:val="30"/>
          <w:cs/>
        </w:rPr>
        <w:t xml:space="preserve"> ซึ่ง</w:t>
      </w:r>
      <w:r w:rsidRPr="00D9260D">
        <w:rPr>
          <w:rFonts w:asciiTheme="majorBidi" w:hAnsiTheme="majorBidi" w:cstheme="majorBidi" w:hint="cs"/>
          <w:sz w:val="30"/>
          <w:szCs w:val="30"/>
          <w:cs/>
        </w:rPr>
        <w:t>ในงบการเงินรวม</w:t>
      </w:r>
      <w:r w:rsidR="004D0F00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D9260D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DA1D14">
        <w:rPr>
          <w:rFonts w:asciiTheme="majorBidi" w:hAnsiTheme="majorBidi" w:cstheme="majorBidi"/>
          <w:sz w:val="30"/>
          <w:szCs w:val="30"/>
          <w:cs/>
        </w:rPr>
        <w:br/>
      </w:r>
      <w:r w:rsidR="008E7C78">
        <w:rPr>
          <w:rFonts w:asciiTheme="majorBidi" w:hAnsiTheme="majorBidi" w:cstheme="majorBidi" w:hint="cs"/>
          <w:sz w:val="30"/>
          <w:szCs w:val="30"/>
          <w:cs/>
        </w:rPr>
        <w:t>บันทึก</w:t>
      </w:r>
      <w:r w:rsidR="00686AB8">
        <w:rPr>
          <w:rFonts w:asciiTheme="majorBidi" w:hAnsiTheme="majorBidi" w:cstheme="majorBidi" w:hint="cs"/>
          <w:sz w:val="30"/>
          <w:szCs w:val="30"/>
          <w:cs/>
        </w:rPr>
        <w:t>ผลขาดทุนจากการตีราคา</w:t>
      </w:r>
      <w:r w:rsidR="00686AB8" w:rsidRPr="00686AB8">
        <w:rPr>
          <w:rFonts w:asciiTheme="majorBidi" w:hAnsiTheme="majorBidi" w:cs="Angsana New" w:hint="cs"/>
          <w:sz w:val="30"/>
          <w:szCs w:val="30"/>
          <w:cs/>
        </w:rPr>
        <w:t>ที่ดินใหม่จำนวน</w:t>
      </w:r>
      <w:r w:rsidR="00686AB8" w:rsidRPr="00686AB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D0F00">
        <w:rPr>
          <w:rFonts w:asciiTheme="majorBidi" w:hAnsiTheme="majorBidi" w:cs="Angsana New"/>
          <w:sz w:val="30"/>
          <w:szCs w:val="30"/>
        </w:rPr>
        <w:t>3.8</w:t>
      </w:r>
      <w:r w:rsidR="00686AB8" w:rsidRPr="00686AB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86AB8" w:rsidRPr="00686AB8">
        <w:rPr>
          <w:rFonts w:asciiTheme="majorBidi" w:hAnsiTheme="majorBidi" w:cs="Angsana New" w:hint="cs"/>
          <w:sz w:val="30"/>
          <w:szCs w:val="30"/>
          <w:cs/>
        </w:rPr>
        <w:t>ล้านบาทในกำไรขาดทุน</w:t>
      </w:r>
      <w:r w:rsidR="004D0F00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686AB8" w:rsidRPr="00686AB8">
        <w:rPr>
          <w:rFonts w:asciiTheme="majorBidi" w:hAnsiTheme="majorBidi" w:cs="Angsana New" w:hint="cs"/>
          <w:sz w:val="30"/>
          <w:szCs w:val="30"/>
          <w:cs/>
        </w:rPr>
        <w:t>และรับรู้สำรองการตีราคาสินทรัพย์ใหม่สุทธิภาษีเงินได้จำนวน</w:t>
      </w:r>
      <w:r w:rsidR="00686AB8">
        <w:rPr>
          <w:rFonts w:asciiTheme="majorBidi" w:hAnsiTheme="majorBidi" w:cs="Angsana New"/>
          <w:sz w:val="30"/>
          <w:szCs w:val="30"/>
        </w:rPr>
        <w:t xml:space="preserve"> </w:t>
      </w:r>
      <w:r w:rsidR="004D0F00">
        <w:rPr>
          <w:rFonts w:asciiTheme="majorBidi" w:hAnsiTheme="majorBidi" w:cs="Angsana New"/>
          <w:sz w:val="30"/>
          <w:szCs w:val="30"/>
        </w:rPr>
        <w:t xml:space="preserve">0.2 </w:t>
      </w:r>
      <w:r w:rsidR="00686AB8" w:rsidRPr="00686AB8">
        <w:rPr>
          <w:rFonts w:asciiTheme="majorBidi" w:hAnsiTheme="majorBidi" w:cs="Angsana New" w:hint="cs"/>
          <w:sz w:val="30"/>
          <w:szCs w:val="30"/>
          <w:cs/>
        </w:rPr>
        <w:t>ล้านบาทในกำไรขาดทุนเบ็ดเสร็จอื่</w:t>
      </w:r>
      <w:r w:rsidR="00686AB8">
        <w:rPr>
          <w:rFonts w:asciiTheme="majorBidi" w:hAnsiTheme="majorBidi" w:cs="Angsana New" w:hint="cs"/>
          <w:sz w:val="30"/>
          <w:szCs w:val="30"/>
          <w:cs/>
        </w:rPr>
        <w:t>น</w:t>
      </w:r>
    </w:p>
    <w:p w14:paraId="4353E890" w14:textId="77777777" w:rsidR="006E11A5" w:rsidRPr="006C247C" w:rsidRDefault="006E11A5" w:rsidP="00686AB8">
      <w:pPr>
        <w:tabs>
          <w:tab w:val="clear" w:pos="454"/>
        </w:tabs>
        <w:ind w:left="540" w:right="-25"/>
        <w:jc w:val="thaiDistribute"/>
        <w:rPr>
          <w:rFonts w:asciiTheme="majorBidi" w:hAnsiTheme="majorBidi" w:cs="Angsana New"/>
          <w:sz w:val="28"/>
          <w:szCs w:val="28"/>
        </w:rPr>
      </w:pPr>
    </w:p>
    <w:p w14:paraId="35313597" w14:textId="38F65057" w:rsidR="00B653AA" w:rsidRPr="00A209AE" w:rsidRDefault="00B653AA" w:rsidP="00A209AE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A209AE">
        <w:rPr>
          <w:rFonts w:ascii="Angsana New" w:hAnsi="Angsana New" w:cs="Angsana New"/>
          <w:sz w:val="30"/>
          <w:szCs w:val="30"/>
          <w:u w:val="none"/>
          <w:cs/>
          <w:lang w:val="th-TH"/>
        </w:rPr>
        <w:t>หนี้สินที่มีภาระดอกเบี้ย</w:t>
      </w:r>
    </w:p>
    <w:p w14:paraId="2D794C86" w14:textId="77777777" w:rsidR="00361049" w:rsidRPr="006C247C" w:rsidRDefault="00361049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364" w:type="dxa"/>
        <w:tblInd w:w="450" w:type="dxa"/>
        <w:tblLook w:val="04A0" w:firstRow="1" w:lastRow="0" w:firstColumn="1" w:lastColumn="0" w:noHBand="0" w:noVBand="1"/>
      </w:tblPr>
      <w:tblGrid>
        <w:gridCol w:w="1901"/>
        <w:gridCol w:w="328"/>
        <w:gridCol w:w="929"/>
        <w:gridCol w:w="231"/>
        <w:gridCol w:w="942"/>
        <w:gridCol w:w="232"/>
        <w:gridCol w:w="929"/>
        <w:gridCol w:w="235"/>
        <w:gridCol w:w="901"/>
        <w:gridCol w:w="239"/>
        <w:gridCol w:w="1132"/>
        <w:gridCol w:w="231"/>
        <w:gridCol w:w="1134"/>
      </w:tblGrid>
      <w:tr w:rsidR="00B653AA" w:rsidRPr="005D1863" w14:paraId="42F4BE9A" w14:textId="77777777" w:rsidTr="00F05C00">
        <w:trPr>
          <w:trHeight w:val="322"/>
          <w:tblHeader/>
        </w:trPr>
        <w:tc>
          <w:tcPr>
            <w:tcW w:w="1901" w:type="dxa"/>
          </w:tcPr>
          <w:p w14:paraId="5F09EBE7" w14:textId="77777777" w:rsidR="00B653AA" w:rsidRPr="0089186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8" w:type="dxa"/>
          </w:tcPr>
          <w:p w14:paraId="1AABEED0" w14:textId="77777777" w:rsidR="00B653AA" w:rsidRPr="0089186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63" w:type="dxa"/>
            <w:gridSpan w:val="5"/>
          </w:tcPr>
          <w:p w14:paraId="50F558A2" w14:textId="77777777" w:rsidR="00B653AA" w:rsidRPr="0089186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91863">
              <w:rPr>
                <w:rFonts w:ascii="Angsana New" w:hAnsi="Angsana New" w:cs="Angsana New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5" w:type="dxa"/>
          </w:tcPr>
          <w:p w14:paraId="6F562C18" w14:textId="77777777" w:rsidR="00B653AA" w:rsidRPr="0089186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37" w:type="dxa"/>
            <w:gridSpan w:val="5"/>
          </w:tcPr>
          <w:p w14:paraId="57E68E7A" w14:textId="77777777" w:rsidR="00B653AA" w:rsidRPr="00891863" w:rsidRDefault="00B653AA" w:rsidP="00AC6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41" w:right="-19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1554">
              <w:rPr>
                <w:rFonts w:ascii="Angsana New" w:hAnsi="Angsana New" w:cs="Angsana New"/>
                <w:bCs/>
                <w:sz w:val="24"/>
                <w:szCs w:val="24"/>
                <w:cs/>
              </w:rPr>
              <w:t>งบการเงิน</w:t>
            </w:r>
            <w:r w:rsidRPr="00F81554">
              <w:rPr>
                <w:rFonts w:ascii="Angsana New" w:hAnsi="Angsana New" w:cs="Angsana New" w:hint="cs"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B653AA" w:rsidRPr="005D1863" w14:paraId="3D9FE189" w14:textId="77777777" w:rsidTr="00F05C00">
        <w:trPr>
          <w:trHeight w:val="322"/>
          <w:tblHeader/>
        </w:trPr>
        <w:tc>
          <w:tcPr>
            <w:tcW w:w="1901" w:type="dxa"/>
          </w:tcPr>
          <w:p w14:paraId="42410372" w14:textId="77777777" w:rsidR="00B653AA" w:rsidRPr="0089186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8" w:type="dxa"/>
          </w:tcPr>
          <w:p w14:paraId="532DFCA9" w14:textId="77777777" w:rsidR="00B653AA" w:rsidRPr="0089186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63" w:type="dxa"/>
            <w:gridSpan w:val="5"/>
          </w:tcPr>
          <w:p w14:paraId="2642CDD7" w14:textId="30B305EF" w:rsidR="00B653AA" w:rsidRDefault="004D0F00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D9260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มีนาคม</w:t>
            </w:r>
            <w:r w:rsidR="00B653A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35" w:type="dxa"/>
          </w:tcPr>
          <w:p w14:paraId="6BDF80E7" w14:textId="77777777" w:rsidR="00B653AA" w:rsidRPr="0089186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37" w:type="dxa"/>
            <w:gridSpan w:val="5"/>
          </w:tcPr>
          <w:p w14:paraId="786108EA" w14:textId="6FB4DD45" w:rsidR="00B653AA" w:rsidRDefault="004D0F00" w:rsidP="00AC6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41" w:right="-19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D9260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มีนาคม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4B7599" w:rsidRPr="005D1863" w14:paraId="4387BE35" w14:textId="77777777" w:rsidTr="00F05C00">
        <w:trPr>
          <w:trHeight w:val="635"/>
          <w:tblHeader/>
        </w:trPr>
        <w:tc>
          <w:tcPr>
            <w:tcW w:w="1901" w:type="dxa"/>
          </w:tcPr>
          <w:p w14:paraId="399C073B" w14:textId="77777777" w:rsidR="00B653AA" w:rsidRPr="0089186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  <w:tc>
          <w:tcPr>
            <w:tcW w:w="328" w:type="dxa"/>
            <w:vAlign w:val="bottom"/>
          </w:tcPr>
          <w:p w14:paraId="31CE40B2" w14:textId="77777777" w:rsidR="00B653AA" w:rsidRPr="00F81554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5094B378" w14:textId="77777777" w:rsidR="00B653AA" w:rsidRPr="00F81554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1554">
              <w:rPr>
                <w:rFonts w:ascii="Angsana New" w:hAnsi="Angsana New" w:cs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1" w:type="dxa"/>
            <w:vAlign w:val="bottom"/>
          </w:tcPr>
          <w:p w14:paraId="73B5F562" w14:textId="77777777" w:rsidR="00B653AA" w:rsidRPr="00F81554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269394EF" w14:textId="77777777" w:rsidR="00B653AA" w:rsidRPr="00F81554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1554">
              <w:rPr>
                <w:rFonts w:ascii="Angsana New" w:hAnsi="Angsana New" w:cs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2" w:type="dxa"/>
            <w:vAlign w:val="bottom"/>
          </w:tcPr>
          <w:p w14:paraId="06C550B2" w14:textId="77777777" w:rsidR="00B653AA" w:rsidRPr="00F81554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5AB57529" w14:textId="77777777" w:rsidR="00B653AA" w:rsidRPr="00F81554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15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5" w:type="dxa"/>
            <w:vAlign w:val="center"/>
          </w:tcPr>
          <w:p w14:paraId="7E5C7E15" w14:textId="77777777" w:rsidR="00B653AA" w:rsidRPr="00F81554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3D5DE3D0" w14:textId="77777777" w:rsidR="00B653AA" w:rsidRPr="00F81554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1554">
              <w:rPr>
                <w:rFonts w:ascii="Angsana New" w:hAnsi="Angsana New" w:cs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9" w:type="dxa"/>
            <w:vAlign w:val="bottom"/>
          </w:tcPr>
          <w:p w14:paraId="55F989E3" w14:textId="77777777" w:rsidR="00B653AA" w:rsidRPr="00F81554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612BB5CF" w14:textId="77777777" w:rsidR="00B653AA" w:rsidRPr="00F81554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1554">
              <w:rPr>
                <w:rFonts w:ascii="Angsana New" w:hAnsi="Angsana New" w:cs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1" w:type="dxa"/>
            <w:vAlign w:val="bottom"/>
          </w:tcPr>
          <w:p w14:paraId="64EAB910" w14:textId="77777777" w:rsidR="00B653AA" w:rsidRPr="00F81554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BCA861D" w14:textId="77777777" w:rsidR="00B653AA" w:rsidRPr="00F81554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15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653AA" w:rsidRPr="005D1863" w14:paraId="5B097CCF" w14:textId="77777777" w:rsidTr="00F05C00">
        <w:trPr>
          <w:trHeight w:val="312"/>
          <w:tblHeader/>
        </w:trPr>
        <w:tc>
          <w:tcPr>
            <w:tcW w:w="1901" w:type="dxa"/>
          </w:tcPr>
          <w:p w14:paraId="4998CF85" w14:textId="77777777" w:rsidR="00B653AA" w:rsidRPr="0089186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  <w:tc>
          <w:tcPr>
            <w:tcW w:w="328" w:type="dxa"/>
          </w:tcPr>
          <w:p w14:paraId="065DFA1C" w14:textId="77777777" w:rsidR="00B653AA" w:rsidRPr="0089186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7135" w:type="dxa"/>
            <w:gridSpan w:val="11"/>
            <w:vAlign w:val="bottom"/>
          </w:tcPr>
          <w:p w14:paraId="5E50C103" w14:textId="77777777" w:rsidR="00B653AA" w:rsidRPr="0089186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highlight w:val="cyan"/>
                <w:cs/>
              </w:rPr>
            </w:pPr>
            <w:r w:rsidRPr="00891863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พัน</w:t>
            </w:r>
            <w:r w:rsidRPr="00891863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9232AD" w:rsidRPr="005D1863" w14:paraId="39CCBBBF" w14:textId="77777777" w:rsidTr="00F05C00">
        <w:trPr>
          <w:trHeight w:val="635"/>
        </w:trPr>
        <w:tc>
          <w:tcPr>
            <w:tcW w:w="1901" w:type="dxa"/>
          </w:tcPr>
          <w:p w14:paraId="1606008C" w14:textId="77777777" w:rsidR="009232AD" w:rsidRPr="00F81554" w:rsidRDefault="009232AD" w:rsidP="009232AD">
            <w:pPr>
              <w:pStyle w:val="ListParagraph"/>
              <w:ind w:left="0" w:right="-22"/>
              <w:rPr>
                <w:rFonts w:ascii="Angsana New" w:hAnsi="Angsana New"/>
                <w:sz w:val="24"/>
                <w:szCs w:val="24"/>
                <w:cs/>
              </w:rPr>
            </w:pPr>
            <w:r w:rsidRPr="00F81554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เงินกู้ยืมระยะสั้นจา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ก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F81554">
              <w:rPr>
                <w:rFonts w:ascii="Angsana New" w:hAnsi="Angsana New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328" w:type="dxa"/>
          </w:tcPr>
          <w:p w14:paraId="7F4FAB2F" w14:textId="77777777" w:rsidR="009232AD" w:rsidRPr="00891863" w:rsidRDefault="009232AD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2E673059" w14:textId="5F38A43F" w:rsidR="009232AD" w:rsidRPr="009C7238" w:rsidRDefault="00707376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7</w:t>
            </w:r>
            <w:r w:rsidR="00885E71" w:rsidRPr="00885E71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238</w:t>
            </w:r>
            <w:r w:rsidR="00885E71" w:rsidRPr="00885E71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23</w:t>
            </w:r>
            <w:r w:rsidR="007C7D81"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47B68CFD" w14:textId="77777777" w:rsidR="009232AD" w:rsidRPr="009C7238" w:rsidRDefault="009232AD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14:paraId="414BAAC4" w14:textId="15209CAB" w:rsidR="009232AD" w:rsidRPr="009C7238" w:rsidRDefault="00707376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3</w:t>
            </w:r>
            <w:r w:rsidR="00885E71" w:rsidRPr="00885E71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404</w:t>
            </w:r>
            <w:r w:rsidR="00885E71" w:rsidRPr="00885E71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840</w:t>
            </w:r>
          </w:p>
        </w:tc>
        <w:tc>
          <w:tcPr>
            <w:tcW w:w="232" w:type="dxa"/>
            <w:vAlign w:val="bottom"/>
          </w:tcPr>
          <w:p w14:paraId="0EE2E76A" w14:textId="77777777" w:rsidR="009232AD" w:rsidRPr="00C90373" w:rsidRDefault="009232AD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31D4888D" w14:textId="07B9D57A" w:rsidR="009232AD" w:rsidRPr="00C90373" w:rsidRDefault="00707376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10</w:t>
            </w:r>
            <w:r w:rsidR="00885E71" w:rsidRPr="00885E71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643</w:t>
            </w:r>
            <w:r w:rsidR="00885E71" w:rsidRPr="00885E71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07</w:t>
            </w:r>
            <w:r w:rsidR="007C7D8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6</w:t>
            </w:r>
          </w:p>
        </w:tc>
        <w:tc>
          <w:tcPr>
            <w:tcW w:w="235" w:type="dxa"/>
            <w:vAlign w:val="bottom"/>
          </w:tcPr>
          <w:p w14:paraId="41876828" w14:textId="77777777" w:rsidR="009232AD" w:rsidRPr="00C90373" w:rsidRDefault="009232AD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02B3A5B2" w14:textId="036905DA" w:rsidR="009232AD" w:rsidRPr="00C90373" w:rsidRDefault="00707376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="009232AD" w:rsidRPr="00491626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358</w:t>
            </w:r>
            <w:r w:rsidR="009232AD" w:rsidRPr="00491626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792</w:t>
            </w:r>
          </w:p>
        </w:tc>
        <w:tc>
          <w:tcPr>
            <w:tcW w:w="239" w:type="dxa"/>
            <w:vAlign w:val="bottom"/>
          </w:tcPr>
          <w:p w14:paraId="40E84500" w14:textId="77777777" w:rsidR="009232AD" w:rsidRPr="00C90373" w:rsidRDefault="009232AD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29ABF8B4" w14:textId="5B184E6C" w:rsidR="009232AD" w:rsidRPr="00C90373" w:rsidRDefault="00707376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2</w:t>
            </w:r>
            <w:r w:rsidR="009232AD" w:rsidRPr="00491626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744</w:t>
            </w:r>
            <w:r w:rsidR="009232AD" w:rsidRPr="00491626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906</w:t>
            </w:r>
          </w:p>
        </w:tc>
        <w:tc>
          <w:tcPr>
            <w:tcW w:w="231" w:type="dxa"/>
            <w:vAlign w:val="bottom"/>
          </w:tcPr>
          <w:p w14:paraId="4570EADB" w14:textId="77777777" w:rsidR="009232AD" w:rsidRPr="00C90373" w:rsidRDefault="009232AD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7EEA8C1" w14:textId="6DE22A78" w:rsidR="009232AD" w:rsidRPr="00C90373" w:rsidRDefault="00707376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4</w:t>
            </w:r>
            <w:r w:rsidR="009232AD" w:rsidRPr="00491626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103</w:t>
            </w:r>
            <w:r w:rsidR="009232AD" w:rsidRPr="00491626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698</w:t>
            </w:r>
          </w:p>
        </w:tc>
      </w:tr>
      <w:tr w:rsidR="009232AD" w:rsidRPr="005D1863" w14:paraId="04821FF0" w14:textId="77777777" w:rsidTr="00F05C00">
        <w:trPr>
          <w:trHeight w:val="635"/>
        </w:trPr>
        <w:tc>
          <w:tcPr>
            <w:tcW w:w="1901" w:type="dxa"/>
          </w:tcPr>
          <w:p w14:paraId="7161685A" w14:textId="77777777" w:rsidR="009232AD" w:rsidRPr="00B17874" w:rsidRDefault="009232AD" w:rsidP="009232AD">
            <w:pPr>
              <w:pStyle w:val="ListParagraph"/>
              <w:ind w:left="0" w:right="-22"/>
              <w:rPr>
                <w:rFonts w:ascii="Angsana New" w:hAnsi="Angsana New"/>
                <w:sz w:val="24"/>
                <w:szCs w:val="24"/>
              </w:rPr>
            </w:pPr>
            <w:r w:rsidRPr="00B17874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</w:t>
            </w:r>
          </w:p>
          <w:p w14:paraId="7E4B5ABC" w14:textId="18BEDD38" w:rsidR="009232AD" w:rsidRPr="00F81554" w:rsidRDefault="009232AD" w:rsidP="009232AD">
            <w:pPr>
              <w:pStyle w:val="ListParagraph"/>
              <w:ind w:left="0" w:right="-22"/>
              <w:rPr>
                <w:rFonts w:ascii="Angsana New" w:hAnsi="Angsana New"/>
                <w:sz w:val="24"/>
                <w:szCs w:val="24"/>
                <w:cs/>
              </w:rPr>
            </w:pPr>
            <w:r w:rsidRPr="00B17874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B17874">
              <w:rPr>
                <w:rFonts w:ascii="Angsana New" w:hAnsi="Angsana New"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328" w:type="dxa"/>
          </w:tcPr>
          <w:p w14:paraId="2BE4E206" w14:textId="77777777" w:rsidR="009232AD" w:rsidRPr="00891863" w:rsidRDefault="009232AD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06BFC03F" w14:textId="13E963AF" w:rsidR="009232AD" w:rsidRPr="00C90373" w:rsidRDefault="00885E71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1" w:type="dxa"/>
            <w:vAlign w:val="bottom"/>
          </w:tcPr>
          <w:p w14:paraId="053EEFFB" w14:textId="77777777" w:rsidR="009232AD" w:rsidRPr="00C90373" w:rsidRDefault="009232AD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5A892169" w14:textId="7BA1F62E" w:rsidR="009232AD" w:rsidRPr="00C90373" w:rsidRDefault="00885E71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2" w:type="dxa"/>
            <w:vAlign w:val="bottom"/>
          </w:tcPr>
          <w:p w14:paraId="59D39FF2" w14:textId="77777777" w:rsidR="009232AD" w:rsidRPr="00C90373" w:rsidRDefault="009232AD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26ABE8D9" w14:textId="0F6E391A" w:rsidR="009232AD" w:rsidRPr="00C90373" w:rsidRDefault="00885E71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5" w:type="dxa"/>
            <w:vAlign w:val="bottom"/>
          </w:tcPr>
          <w:p w14:paraId="2C108FD2" w14:textId="77777777" w:rsidR="009232AD" w:rsidRPr="00C90373" w:rsidRDefault="009232AD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126A2D9B" w14:textId="6CC7674A" w:rsidR="009232AD" w:rsidRPr="00C90373" w:rsidRDefault="009232AD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9" w:type="dxa"/>
            <w:vAlign w:val="bottom"/>
          </w:tcPr>
          <w:p w14:paraId="0E643D46" w14:textId="77777777" w:rsidR="009232AD" w:rsidRPr="00C90373" w:rsidRDefault="009232AD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368F4F1E" w14:textId="20DF73EA" w:rsidR="009232AD" w:rsidRPr="00C90373" w:rsidRDefault="00707376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="009232AD" w:rsidRPr="00491626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292</w:t>
            </w:r>
            <w:r w:rsidR="009232AD" w:rsidRPr="00491626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850</w:t>
            </w:r>
          </w:p>
        </w:tc>
        <w:tc>
          <w:tcPr>
            <w:tcW w:w="231" w:type="dxa"/>
            <w:vAlign w:val="bottom"/>
          </w:tcPr>
          <w:p w14:paraId="32DAFD94" w14:textId="77777777" w:rsidR="009232AD" w:rsidRPr="00C90373" w:rsidRDefault="009232AD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63EDBC7" w14:textId="2A6D9D3E" w:rsidR="009232AD" w:rsidRPr="00C90373" w:rsidRDefault="00707376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1</w:t>
            </w:r>
            <w:r w:rsidR="009232AD" w:rsidRPr="00491626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292</w:t>
            </w:r>
            <w:r w:rsidR="009232AD" w:rsidRPr="00491626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850</w:t>
            </w:r>
          </w:p>
        </w:tc>
      </w:tr>
      <w:tr w:rsidR="009232AD" w:rsidRPr="005D1863" w14:paraId="2E92A638" w14:textId="77777777" w:rsidTr="00F05C00">
        <w:trPr>
          <w:trHeight w:val="625"/>
        </w:trPr>
        <w:tc>
          <w:tcPr>
            <w:tcW w:w="1901" w:type="dxa"/>
          </w:tcPr>
          <w:p w14:paraId="0F0FE7F9" w14:textId="77777777" w:rsidR="009232AD" w:rsidRPr="00F81554" w:rsidRDefault="009232AD" w:rsidP="009232AD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F81554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328" w:type="dxa"/>
          </w:tcPr>
          <w:p w14:paraId="7042EE41" w14:textId="77777777" w:rsidR="009232AD" w:rsidRPr="00891863" w:rsidRDefault="009232AD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52BB39A9" w14:textId="17D0E47E" w:rsidR="009232AD" w:rsidRPr="00C90373" w:rsidRDefault="00707376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="00885E71" w:rsidRPr="00885E71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216</w:t>
            </w:r>
            <w:r w:rsidR="00885E71" w:rsidRPr="00885E71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106</w:t>
            </w:r>
          </w:p>
        </w:tc>
        <w:tc>
          <w:tcPr>
            <w:tcW w:w="231" w:type="dxa"/>
            <w:vAlign w:val="bottom"/>
          </w:tcPr>
          <w:p w14:paraId="739FE095" w14:textId="77777777" w:rsidR="009232AD" w:rsidRPr="00C90373" w:rsidRDefault="009232AD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5777AC50" w14:textId="74EEE6C5" w:rsidR="009232AD" w:rsidRPr="00C90373" w:rsidRDefault="00885E71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2" w:type="dxa"/>
            <w:vAlign w:val="bottom"/>
          </w:tcPr>
          <w:p w14:paraId="251A6064" w14:textId="77777777" w:rsidR="009232AD" w:rsidRPr="00C90373" w:rsidRDefault="009232AD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7FF0A24F" w14:textId="2C71F485" w:rsidR="009232AD" w:rsidRPr="00C90373" w:rsidRDefault="00707376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1</w:t>
            </w:r>
            <w:r w:rsidR="00885E71" w:rsidRPr="00885E71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216</w:t>
            </w:r>
            <w:r w:rsidR="00885E71" w:rsidRPr="00885E71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106</w:t>
            </w:r>
          </w:p>
        </w:tc>
        <w:tc>
          <w:tcPr>
            <w:tcW w:w="235" w:type="dxa"/>
            <w:vAlign w:val="bottom"/>
          </w:tcPr>
          <w:p w14:paraId="4D8FA390" w14:textId="77777777" w:rsidR="009232AD" w:rsidRPr="00C90373" w:rsidRDefault="009232AD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1A82B6B0" w14:textId="71BBBF7B" w:rsidR="009232AD" w:rsidRPr="00C90373" w:rsidRDefault="00707376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618</w:t>
            </w:r>
            <w:r w:rsidR="009232AD" w:rsidRPr="00491626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35</w:t>
            </w:r>
            <w:r w:rsidR="00F22A98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39" w:type="dxa"/>
            <w:vAlign w:val="bottom"/>
          </w:tcPr>
          <w:p w14:paraId="23A73C94" w14:textId="77777777" w:rsidR="009232AD" w:rsidRPr="00C90373" w:rsidRDefault="009232AD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61CBCDE9" w14:textId="66E68D6A" w:rsidR="009232AD" w:rsidRPr="00C90373" w:rsidRDefault="009232AD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1" w:type="dxa"/>
            <w:vAlign w:val="bottom"/>
          </w:tcPr>
          <w:p w14:paraId="62A73CCF" w14:textId="77777777" w:rsidR="009232AD" w:rsidRPr="00C90373" w:rsidRDefault="009232AD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4D4B0E2" w14:textId="1F1C119E" w:rsidR="009232AD" w:rsidRPr="00C90373" w:rsidRDefault="00707376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618</w:t>
            </w:r>
            <w:r w:rsidR="009232AD" w:rsidRPr="00491626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35</w:t>
            </w:r>
            <w:r w:rsidR="00F22A98">
              <w:rPr>
                <w:rFonts w:ascii="Angsana New" w:hAnsi="Angsana New" w:cs="Angsana New"/>
                <w:b/>
                <w:bCs/>
                <w:sz w:val="24"/>
                <w:szCs w:val="24"/>
              </w:rPr>
              <w:t>5</w:t>
            </w:r>
          </w:p>
        </w:tc>
      </w:tr>
      <w:tr w:rsidR="009232AD" w:rsidRPr="00FB3369" w14:paraId="2882E224" w14:textId="77777777" w:rsidTr="00F05C00">
        <w:trPr>
          <w:trHeight w:val="332"/>
        </w:trPr>
        <w:tc>
          <w:tcPr>
            <w:tcW w:w="1901" w:type="dxa"/>
          </w:tcPr>
          <w:p w14:paraId="4AFF7D32" w14:textId="77777777" w:rsidR="009232AD" w:rsidRPr="00F81554" w:rsidRDefault="009232AD" w:rsidP="009232AD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F81554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328" w:type="dxa"/>
          </w:tcPr>
          <w:p w14:paraId="4672D29C" w14:textId="77777777" w:rsidR="009232AD" w:rsidRPr="00891863" w:rsidRDefault="009232AD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3E0696A5" w14:textId="49F4B747" w:rsidR="009232AD" w:rsidRPr="00C90373" w:rsidRDefault="00F22A98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1DCE07F8" w14:textId="77777777" w:rsidR="009232AD" w:rsidRPr="00C90373" w:rsidRDefault="009232AD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14:paraId="04146846" w14:textId="3DEAA17C" w:rsidR="009232AD" w:rsidRPr="00C90373" w:rsidRDefault="006C247C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6,203,959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1DF0FB3B" w14:textId="77777777" w:rsidR="009232AD" w:rsidRPr="00C90373" w:rsidRDefault="009232AD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40E2C9F2" w14:textId="0A5CA3ED" w:rsidR="009232AD" w:rsidRPr="00C90373" w:rsidRDefault="00707376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6</w:t>
            </w:r>
            <w:r w:rsidR="00885E71" w:rsidRPr="00885E71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203</w:t>
            </w:r>
            <w:r w:rsidR="00885E71" w:rsidRPr="00885E71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9</w:t>
            </w:r>
            <w:r w:rsidR="00F22A98">
              <w:rPr>
                <w:rFonts w:ascii="Angsana New" w:hAnsi="Angsana New" w:cs="Angsana New"/>
                <w:b/>
                <w:bCs/>
                <w:sz w:val="24"/>
                <w:szCs w:val="24"/>
              </w:rPr>
              <w:t>59</w:t>
            </w:r>
          </w:p>
        </w:tc>
        <w:tc>
          <w:tcPr>
            <w:tcW w:w="235" w:type="dxa"/>
            <w:vAlign w:val="bottom"/>
          </w:tcPr>
          <w:p w14:paraId="576A15A4" w14:textId="77777777" w:rsidR="009232AD" w:rsidRPr="00C90373" w:rsidRDefault="009232AD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1BCD0E6B" w14:textId="27473012" w:rsidR="009232AD" w:rsidRPr="00C90373" w:rsidRDefault="00F22A98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9" w:type="dxa"/>
            <w:vAlign w:val="bottom"/>
          </w:tcPr>
          <w:p w14:paraId="24AEF08C" w14:textId="77777777" w:rsidR="009232AD" w:rsidRPr="00C90373" w:rsidRDefault="009232AD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664EDDE2" w14:textId="04CF484F" w:rsidR="009232AD" w:rsidRPr="00C90373" w:rsidRDefault="00F22A98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219</w:t>
            </w:r>
            <w:r w:rsidR="009232AD" w:rsidRPr="00491626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354</w:t>
            </w:r>
          </w:p>
        </w:tc>
        <w:tc>
          <w:tcPr>
            <w:tcW w:w="231" w:type="dxa"/>
            <w:vAlign w:val="bottom"/>
          </w:tcPr>
          <w:p w14:paraId="7AA31BB0" w14:textId="77777777" w:rsidR="009232AD" w:rsidRPr="00C90373" w:rsidRDefault="009232AD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E6A210D" w14:textId="65C28E4C" w:rsidR="009232AD" w:rsidRPr="00C90373" w:rsidRDefault="00707376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219</w:t>
            </w:r>
            <w:r w:rsidR="009232AD" w:rsidRPr="00491626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354</w:t>
            </w:r>
          </w:p>
        </w:tc>
      </w:tr>
      <w:tr w:rsidR="009232AD" w:rsidRPr="005D1863" w14:paraId="0D3EF377" w14:textId="77777777" w:rsidTr="00F05C00">
        <w:trPr>
          <w:trHeight w:val="322"/>
        </w:trPr>
        <w:tc>
          <w:tcPr>
            <w:tcW w:w="1901" w:type="dxa"/>
          </w:tcPr>
          <w:p w14:paraId="402A4091" w14:textId="77777777" w:rsidR="009232AD" w:rsidRPr="00F81554" w:rsidRDefault="009232AD" w:rsidP="009232AD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328" w:type="dxa"/>
          </w:tcPr>
          <w:p w14:paraId="2FFBCB13" w14:textId="77777777" w:rsidR="009232AD" w:rsidRPr="00891863" w:rsidRDefault="009232AD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69AA6DEB" w14:textId="4D0569F4" w:rsidR="009232AD" w:rsidRPr="00C90373" w:rsidRDefault="00707376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3</w:t>
            </w:r>
            <w:r w:rsidR="00885E71" w:rsidRPr="00885E71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000</w:t>
            </w:r>
            <w:r w:rsidR="00885E71" w:rsidRPr="00885E71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000</w:t>
            </w:r>
          </w:p>
        </w:tc>
        <w:tc>
          <w:tcPr>
            <w:tcW w:w="231" w:type="dxa"/>
            <w:vAlign w:val="bottom"/>
          </w:tcPr>
          <w:p w14:paraId="4A47BE4A" w14:textId="77777777" w:rsidR="009232AD" w:rsidRPr="00C90373" w:rsidRDefault="009232AD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  <w:vAlign w:val="bottom"/>
          </w:tcPr>
          <w:p w14:paraId="3D5C08A1" w14:textId="679BAD1C" w:rsidR="009232AD" w:rsidRPr="00C90373" w:rsidRDefault="00707376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6</w:t>
            </w:r>
            <w:r w:rsidR="00885E71" w:rsidRPr="00885E71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883</w:t>
            </w:r>
            <w:r w:rsidR="00885E71" w:rsidRPr="00885E71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700</w:t>
            </w:r>
          </w:p>
        </w:tc>
        <w:tc>
          <w:tcPr>
            <w:tcW w:w="232" w:type="dxa"/>
            <w:vAlign w:val="bottom"/>
          </w:tcPr>
          <w:p w14:paraId="0EC3E9F9" w14:textId="77777777" w:rsidR="009232AD" w:rsidRPr="00C90373" w:rsidRDefault="009232AD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0CF3B500" w14:textId="6182581B" w:rsidR="009232AD" w:rsidRPr="00C90373" w:rsidRDefault="00707376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9</w:t>
            </w:r>
            <w:r w:rsidR="00885E71" w:rsidRPr="00885E71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883</w:t>
            </w:r>
            <w:r w:rsidR="00885E71" w:rsidRPr="00885E71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700</w:t>
            </w:r>
          </w:p>
        </w:tc>
        <w:tc>
          <w:tcPr>
            <w:tcW w:w="235" w:type="dxa"/>
            <w:vAlign w:val="bottom"/>
          </w:tcPr>
          <w:p w14:paraId="7C7375AC" w14:textId="77777777" w:rsidR="009232AD" w:rsidRPr="00C90373" w:rsidRDefault="009232AD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74763BEC" w14:textId="236EB5BA" w:rsidR="009232AD" w:rsidRPr="00C90373" w:rsidRDefault="00707376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3</w:t>
            </w:r>
            <w:r w:rsidR="009232AD" w:rsidRPr="00491626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000</w:t>
            </w:r>
            <w:r w:rsidR="009232AD" w:rsidRPr="00491626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000</w:t>
            </w:r>
          </w:p>
        </w:tc>
        <w:tc>
          <w:tcPr>
            <w:tcW w:w="239" w:type="dxa"/>
            <w:vAlign w:val="bottom"/>
          </w:tcPr>
          <w:p w14:paraId="76E5B10F" w14:textId="77777777" w:rsidR="009232AD" w:rsidRPr="00C90373" w:rsidRDefault="009232AD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14:paraId="64C6950B" w14:textId="1123B08F" w:rsidR="009232AD" w:rsidRPr="00C90373" w:rsidRDefault="00707376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6</w:t>
            </w:r>
            <w:r w:rsidR="009232AD" w:rsidRPr="00491626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883</w:t>
            </w:r>
            <w:r w:rsidR="009232AD" w:rsidRPr="00491626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700</w:t>
            </w:r>
          </w:p>
        </w:tc>
        <w:tc>
          <w:tcPr>
            <w:tcW w:w="231" w:type="dxa"/>
            <w:vAlign w:val="bottom"/>
          </w:tcPr>
          <w:p w14:paraId="3150A5EE" w14:textId="77777777" w:rsidR="009232AD" w:rsidRPr="00C90373" w:rsidRDefault="009232AD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DFA7A9E" w14:textId="0631FAB7" w:rsidR="009232AD" w:rsidRPr="00C90373" w:rsidRDefault="00707376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9</w:t>
            </w:r>
            <w:r w:rsidR="009232AD" w:rsidRPr="00491626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883</w:t>
            </w:r>
            <w:r w:rsidR="009232AD" w:rsidRPr="00491626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700</w:t>
            </w:r>
          </w:p>
        </w:tc>
      </w:tr>
      <w:tr w:rsidR="009232AD" w:rsidRPr="005D1863" w14:paraId="146D6DA1" w14:textId="77777777" w:rsidTr="00F05C00">
        <w:trPr>
          <w:trHeight w:val="280"/>
        </w:trPr>
        <w:tc>
          <w:tcPr>
            <w:tcW w:w="1901" w:type="dxa"/>
          </w:tcPr>
          <w:p w14:paraId="430EDDA5" w14:textId="77777777" w:rsidR="009232AD" w:rsidRPr="00F81554" w:rsidRDefault="009232AD" w:rsidP="004D0F00">
            <w:pPr>
              <w:pStyle w:val="ListParagraph"/>
              <w:tabs>
                <w:tab w:val="clear" w:pos="1644"/>
              </w:tabs>
              <w:ind w:left="166" w:right="-99" w:hanging="180"/>
              <w:rPr>
                <w:rFonts w:ascii="Angsana New" w:hAnsi="Angsana New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F8155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328" w:type="dxa"/>
          </w:tcPr>
          <w:p w14:paraId="2C59CC5F" w14:textId="77777777" w:rsidR="009232AD" w:rsidRPr="00891863" w:rsidRDefault="009232AD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0232A7" w14:textId="3453FA04" w:rsidR="009232AD" w:rsidRPr="00C90373" w:rsidRDefault="00707376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11</w:t>
            </w:r>
            <w:r w:rsidR="00885E71" w:rsidRPr="00885E7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C247C">
              <w:rPr>
                <w:rFonts w:ascii="Angsana New" w:hAnsi="Angsana New" w:cs="Angsana New"/>
                <w:sz w:val="24"/>
                <w:szCs w:val="24"/>
              </w:rPr>
              <w:t>454,34</w:t>
            </w:r>
            <w:r w:rsidR="007C7D81">
              <w:rPr>
                <w:rFonts w:ascii="Angsana New" w:hAnsi="Angsana New" w:cs="Angsana New" w:hint="cs"/>
                <w:sz w:val="24"/>
                <w:szCs w:val="24"/>
                <w:cs/>
              </w:rPr>
              <w:t>2</w:t>
            </w:r>
          </w:p>
        </w:tc>
        <w:tc>
          <w:tcPr>
            <w:tcW w:w="231" w:type="dxa"/>
            <w:vAlign w:val="bottom"/>
          </w:tcPr>
          <w:p w14:paraId="4B5DF7D9" w14:textId="77777777" w:rsidR="009232AD" w:rsidRPr="00C90373" w:rsidRDefault="009232AD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6EFA2F19" w14:textId="3194D7E2" w:rsidR="009232AD" w:rsidRPr="00C90373" w:rsidRDefault="00707376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16</w:t>
            </w:r>
            <w:r w:rsidR="00885E71" w:rsidRPr="00885E7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C247C">
              <w:rPr>
                <w:rFonts w:ascii="Angsana New" w:hAnsi="Angsana New" w:cs="Angsana New"/>
                <w:sz w:val="24"/>
                <w:szCs w:val="24"/>
              </w:rPr>
              <w:t>492,499</w:t>
            </w:r>
          </w:p>
        </w:tc>
        <w:tc>
          <w:tcPr>
            <w:tcW w:w="232" w:type="dxa"/>
            <w:vAlign w:val="bottom"/>
          </w:tcPr>
          <w:p w14:paraId="0EEDC82C" w14:textId="77777777" w:rsidR="009232AD" w:rsidRPr="00C90373" w:rsidRDefault="009232AD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24FDA6" w14:textId="3AAA28DF" w:rsidR="009232AD" w:rsidRPr="00C90373" w:rsidRDefault="00707376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27</w:t>
            </w:r>
            <w:r w:rsidR="00885E71" w:rsidRPr="00885E71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946</w:t>
            </w:r>
            <w:r w:rsidR="00885E71" w:rsidRPr="00885E71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84</w:t>
            </w:r>
            <w:r w:rsidR="007C7D8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1</w:t>
            </w:r>
          </w:p>
        </w:tc>
        <w:tc>
          <w:tcPr>
            <w:tcW w:w="235" w:type="dxa"/>
            <w:vAlign w:val="bottom"/>
          </w:tcPr>
          <w:p w14:paraId="4D23B5F3" w14:textId="77777777" w:rsidR="009232AD" w:rsidRPr="00C90373" w:rsidRDefault="009232AD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0813A6" w14:textId="25953B44" w:rsidR="009232AD" w:rsidRPr="00C90373" w:rsidRDefault="006C247C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4,977,147</w:t>
            </w:r>
          </w:p>
        </w:tc>
        <w:tc>
          <w:tcPr>
            <w:tcW w:w="239" w:type="dxa"/>
            <w:vAlign w:val="bottom"/>
          </w:tcPr>
          <w:p w14:paraId="46E6C87B" w14:textId="77777777" w:rsidR="009232AD" w:rsidRPr="00C90373" w:rsidRDefault="009232AD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A5F638" w14:textId="62B37495" w:rsidR="009232AD" w:rsidRPr="00C90373" w:rsidRDefault="006C247C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11,140,810</w:t>
            </w:r>
          </w:p>
        </w:tc>
        <w:tc>
          <w:tcPr>
            <w:tcW w:w="231" w:type="dxa"/>
            <w:vAlign w:val="bottom"/>
          </w:tcPr>
          <w:p w14:paraId="5FE38C85" w14:textId="77777777" w:rsidR="009232AD" w:rsidRPr="00C90373" w:rsidRDefault="009232AD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92C3C7" w14:textId="32443BA9" w:rsidR="009232AD" w:rsidRPr="00C90373" w:rsidRDefault="00707376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16</w:t>
            </w:r>
            <w:r w:rsidR="009232AD" w:rsidRPr="00491626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117</w:t>
            </w:r>
            <w:r w:rsidR="009232AD" w:rsidRPr="00491626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95</w:t>
            </w:r>
            <w:r w:rsidR="00F22A98">
              <w:rPr>
                <w:rFonts w:ascii="Angsana New" w:hAnsi="Angsana New" w:cs="Angsana New"/>
                <w:b/>
                <w:bCs/>
                <w:sz w:val="24"/>
                <w:szCs w:val="24"/>
              </w:rPr>
              <w:t>7</w:t>
            </w:r>
          </w:p>
        </w:tc>
      </w:tr>
    </w:tbl>
    <w:p w14:paraId="413B1A02" w14:textId="77777777" w:rsidR="009A0F67" w:rsidRPr="00B64305" w:rsidRDefault="009A0F67" w:rsidP="005C7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9"/>
        </w:tabs>
        <w:rPr>
          <w:rFonts w:asciiTheme="majorBidi" w:hAnsiTheme="majorBidi" w:cstheme="majorBidi"/>
          <w:sz w:val="20"/>
          <w:szCs w:val="20"/>
          <w:cs/>
        </w:rPr>
      </w:pPr>
    </w:p>
    <w:tbl>
      <w:tblPr>
        <w:tblpPr w:leftFromText="180" w:rightFromText="180" w:vertAnchor="text" w:horzAnchor="margin" w:tblpX="450" w:tblpY="195"/>
        <w:tblW w:w="9360" w:type="dxa"/>
        <w:tblLayout w:type="fixed"/>
        <w:tblLook w:val="0000" w:firstRow="0" w:lastRow="0" w:firstColumn="0" w:lastColumn="0" w:noHBand="0" w:noVBand="0"/>
      </w:tblPr>
      <w:tblGrid>
        <w:gridCol w:w="4127"/>
        <w:gridCol w:w="1191"/>
        <w:gridCol w:w="262"/>
        <w:gridCol w:w="1028"/>
        <w:gridCol w:w="271"/>
        <w:gridCol w:w="1099"/>
        <w:gridCol w:w="34"/>
        <w:gridCol w:w="204"/>
        <w:gridCol w:w="34"/>
        <w:gridCol w:w="1110"/>
      </w:tblGrid>
      <w:tr w:rsidR="00DC1573" w:rsidRPr="00CF1517" w14:paraId="297E28B9" w14:textId="77777777" w:rsidTr="00DC1573">
        <w:trPr>
          <w:trHeight w:hRule="exact" w:val="384"/>
        </w:trPr>
        <w:tc>
          <w:tcPr>
            <w:tcW w:w="2205" w:type="pct"/>
            <w:vAlign w:val="bottom"/>
          </w:tcPr>
          <w:p w14:paraId="5C3C4188" w14:textId="77777777" w:rsidR="00DC1573" w:rsidRPr="00CF1517" w:rsidRDefault="00DC1573" w:rsidP="00DC1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F1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  <w:p w14:paraId="0EAAF8D8" w14:textId="77777777" w:rsidR="00DC1573" w:rsidRPr="00CF1517" w:rsidRDefault="00DC1573" w:rsidP="00DC1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5" w:type="pct"/>
            <w:gridSpan w:val="3"/>
          </w:tcPr>
          <w:p w14:paraId="5019224D" w14:textId="77777777" w:rsidR="00DC1573" w:rsidRPr="00CF1517" w:rsidRDefault="00DC1573" w:rsidP="00DC1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6F45C7C6" w14:textId="77777777" w:rsidR="00DC1573" w:rsidRPr="00CF1517" w:rsidRDefault="00DC1573" w:rsidP="00DC1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5" w:type="pct"/>
            <w:gridSpan w:val="5"/>
          </w:tcPr>
          <w:p w14:paraId="630DF508" w14:textId="77777777" w:rsidR="00DC1573" w:rsidRPr="00CF1517" w:rsidRDefault="00DC1573" w:rsidP="00DC1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260D" w:rsidRPr="00CF1517" w14:paraId="11A767FB" w14:textId="77777777" w:rsidTr="00DC1573">
        <w:trPr>
          <w:trHeight w:hRule="exact" w:val="384"/>
        </w:trPr>
        <w:tc>
          <w:tcPr>
            <w:tcW w:w="2205" w:type="pct"/>
            <w:vAlign w:val="bottom"/>
          </w:tcPr>
          <w:p w14:paraId="67ECFB80" w14:textId="77777777" w:rsidR="00D9260D" w:rsidRPr="00CF1517" w:rsidRDefault="00D9260D" w:rsidP="00D9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14:paraId="0979437B" w14:textId="116D1306" w:rsidR="00D9260D" w:rsidRPr="00C86A19" w:rsidRDefault="00707376" w:rsidP="00D92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31</w:t>
            </w:r>
            <w:r w:rsidR="00D9260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9260D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0" w:type="pct"/>
          </w:tcPr>
          <w:p w14:paraId="0C1E8154" w14:textId="77777777" w:rsidR="00D9260D" w:rsidRPr="00C86A19" w:rsidRDefault="00D9260D" w:rsidP="00D92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9" w:type="pct"/>
          </w:tcPr>
          <w:p w14:paraId="09543D79" w14:textId="552A0DB4" w:rsidR="00D9260D" w:rsidRPr="00C86A19" w:rsidRDefault="00707376" w:rsidP="00D92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31</w:t>
            </w:r>
            <w:r w:rsidR="00D9260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9260D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7FC70925" w14:textId="77777777" w:rsidR="00D9260D" w:rsidRPr="00C86A19" w:rsidRDefault="00D9260D" w:rsidP="00D92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gridSpan w:val="2"/>
          </w:tcPr>
          <w:p w14:paraId="11B6C781" w14:textId="0111A75D" w:rsidR="00D9260D" w:rsidRPr="00C86A19" w:rsidRDefault="00707376" w:rsidP="00D92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31</w:t>
            </w:r>
            <w:r w:rsidR="00D9260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9260D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7" w:type="pct"/>
            <w:gridSpan w:val="2"/>
          </w:tcPr>
          <w:p w14:paraId="2C106B78" w14:textId="77777777" w:rsidR="00D9260D" w:rsidRPr="00C86A19" w:rsidRDefault="00D9260D" w:rsidP="00D92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0CF798A3" w14:textId="61BB1F63" w:rsidR="00D9260D" w:rsidRPr="00C86A19" w:rsidRDefault="00707376" w:rsidP="00D92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31</w:t>
            </w:r>
            <w:r w:rsidR="00D9260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9260D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D9260D" w:rsidRPr="00CF1517" w14:paraId="00A08375" w14:textId="77777777" w:rsidTr="00DC1573">
        <w:trPr>
          <w:trHeight w:hRule="exact" w:val="384"/>
        </w:trPr>
        <w:tc>
          <w:tcPr>
            <w:tcW w:w="2205" w:type="pct"/>
            <w:vAlign w:val="bottom"/>
          </w:tcPr>
          <w:p w14:paraId="5E4CB597" w14:textId="77777777" w:rsidR="00D9260D" w:rsidRPr="00CF1517" w:rsidRDefault="00D9260D" w:rsidP="00D9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14:paraId="3FDF3E8B" w14:textId="2C6B1FAF" w:rsidR="00D9260D" w:rsidRPr="00CF1517" w:rsidRDefault="00707376" w:rsidP="00D92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</w:p>
        </w:tc>
        <w:tc>
          <w:tcPr>
            <w:tcW w:w="140" w:type="pct"/>
          </w:tcPr>
          <w:p w14:paraId="726F286B" w14:textId="77777777" w:rsidR="00D9260D" w:rsidRPr="00CF1517" w:rsidRDefault="00D9260D" w:rsidP="00D92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2D6E8D7A" w14:textId="570BACA2" w:rsidR="00D9260D" w:rsidRPr="00CF1517" w:rsidRDefault="00707376" w:rsidP="00D92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2565</w:t>
            </w:r>
          </w:p>
        </w:tc>
        <w:tc>
          <w:tcPr>
            <w:tcW w:w="145" w:type="pct"/>
          </w:tcPr>
          <w:p w14:paraId="05365DDC" w14:textId="77777777" w:rsidR="00D9260D" w:rsidRPr="00CF1517" w:rsidRDefault="00D9260D" w:rsidP="00D92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gridSpan w:val="2"/>
          </w:tcPr>
          <w:p w14:paraId="11BB80EA" w14:textId="74EEAB6C" w:rsidR="00D9260D" w:rsidRPr="00CF1517" w:rsidRDefault="00707376" w:rsidP="00D92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</w:p>
        </w:tc>
        <w:tc>
          <w:tcPr>
            <w:tcW w:w="127" w:type="pct"/>
            <w:gridSpan w:val="2"/>
          </w:tcPr>
          <w:p w14:paraId="614D4921" w14:textId="77777777" w:rsidR="00D9260D" w:rsidRPr="00CF1517" w:rsidRDefault="00D9260D" w:rsidP="00D92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6CFB52B3" w14:textId="62FBA8EE" w:rsidR="00D9260D" w:rsidRPr="00CF1517" w:rsidRDefault="00707376" w:rsidP="00D92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2565</w:t>
            </w:r>
          </w:p>
        </w:tc>
      </w:tr>
      <w:tr w:rsidR="006F0076" w:rsidRPr="00CF1517" w14:paraId="2F821565" w14:textId="77777777" w:rsidTr="00DC1573">
        <w:trPr>
          <w:trHeight w:hRule="exact" w:val="384"/>
        </w:trPr>
        <w:tc>
          <w:tcPr>
            <w:tcW w:w="2205" w:type="pct"/>
            <w:vAlign w:val="bottom"/>
          </w:tcPr>
          <w:p w14:paraId="28DFDEAC" w14:textId="77777777" w:rsidR="006F0076" w:rsidRPr="00CF1517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95" w:type="pct"/>
            <w:gridSpan w:val="9"/>
          </w:tcPr>
          <w:p w14:paraId="2F6E24AF" w14:textId="77777777" w:rsidR="006F0076" w:rsidRPr="00CF1517" w:rsidRDefault="006F0076" w:rsidP="006F0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center" w:pos="2453"/>
              </w:tabs>
              <w:spacing w:after="0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ab/>
            </w: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ab/>
              <w:t>(พันบาท)</w:t>
            </w:r>
          </w:p>
        </w:tc>
      </w:tr>
      <w:tr w:rsidR="009232AD" w:rsidRPr="00CF1517" w14:paraId="08E68B02" w14:textId="77777777" w:rsidTr="00DC1573">
        <w:trPr>
          <w:trHeight w:hRule="exact" w:val="384"/>
        </w:trPr>
        <w:tc>
          <w:tcPr>
            <w:tcW w:w="2205" w:type="pct"/>
          </w:tcPr>
          <w:p w14:paraId="0955098C" w14:textId="43982B36" w:rsidR="009232AD" w:rsidRPr="00CF1517" w:rsidRDefault="009232AD" w:rsidP="009232AD">
            <w:pPr>
              <w:ind w:left="90" w:hanging="90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ที่ดิน อาคารและอุปกรณ์</w:t>
            </w:r>
          </w:p>
        </w:tc>
        <w:tc>
          <w:tcPr>
            <w:tcW w:w="636" w:type="pct"/>
            <w:shd w:val="clear" w:color="auto" w:fill="auto"/>
            <w:vAlign w:val="bottom"/>
          </w:tcPr>
          <w:p w14:paraId="1E5BFD87" w14:textId="4EEF7557" w:rsidR="009232AD" w:rsidRDefault="00707376" w:rsidP="00923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  <w:t>3</w:t>
            </w:r>
            <w:r w:rsidR="00885E71" w:rsidRPr="00885E71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,</w:t>
            </w:r>
            <w:r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  <w:t>267</w:t>
            </w:r>
            <w:r w:rsidR="00885E71" w:rsidRPr="00885E71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,</w:t>
            </w:r>
            <w:r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  <w:t>780</w:t>
            </w:r>
          </w:p>
        </w:tc>
        <w:tc>
          <w:tcPr>
            <w:tcW w:w="140" w:type="pct"/>
            <w:vAlign w:val="bottom"/>
          </w:tcPr>
          <w:p w14:paraId="4A19EA53" w14:textId="77777777" w:rsidR="009232AD" w:rsidRPr="00CF1517" w:rsidRDefault="009232AD" w:rsidP="00923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  <w:vAlign w:val="bottom"/>
          </w:tcPr>
          <w:p w14:paraId="5F3F5A87" w14:textId="4F1BD141" w:rsidR="009232AD" w:rsidRPr="00BC7F09" w:rsidRDefault="00707376" w:rsidP="00923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  <w:t>3</w:t>
            </w:r>
            <w:r w:rsidR="009232A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,</w:t>
            </w:r>
            <w:r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  <w:t>292</w:t>
            </w:r>
            <w:r w:rsidR="009232A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,</w:t>
            </w:r>
            <w:r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  <w:t>080</w:t>
            </w:r>
          </w:p>
        </w:tc>
        <w:tc>
          <w:tcPr>
            <w:tcW w:w="145" w:type="pct"/>
            <w:vAlign w:val="bottom"/>
          </w:tcPr>
          <w:p w14:paraId="1C80C7DC" w14:textId="77777777" w:rsidR="009232AD" w:rsidRPr="00BC7F09" w:rsidRDefault="009232AD" w:rsidP="00923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137FFC18" w14:textId="22EE0347" w:rsidR="009232AD" w:rsidRDefault="00707376" w:rsidP="009232AD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234</w:t>
            </w:r>
            <w:r w:rsidR="009232AD" w:rsidRPr="000D1C7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324</w:t>
            </w:r>
          </w:p>
        </w:tc>
        <w:tc>
          <w:tcPr>
            <w:tcW w:w="127" w:type="pct"/>
            <w:gridSpan w:val="2"/>
            <w:vAlign w:val="bottom"/>
          </w:tcPr>
          <w:p w14:paraId="2FF6EEE6" w14:textId="77777777" w:rsidR="009232AD" w:rsidRPr="00CF1517" w:rsidRDefault="009232AD" w:rsidP="009232AD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vAlign w:val="bottom"/>
          </w:tcPr>
          <w:p w14:paraId="2F37C0A7" w14:textId="64370CE9" w:rsidR="009232AD" w:rsidRPr="006F080F" w:rsidRDefault="00707376" w:rsidP="009232AD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262</w:t>
            </w:r>
            <w:r w:rsidR="009232AD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208</w:t>
            </w:r>
          </w:p>
        </w:tc>
      </w:tr>
      <w:tr w:rsidR="009232AD" w:rsidRPr="00CF1517" w14:paraId="13217B2A" w14:textId="77777777" w:rsidTr="00B17874">
        <w:trPr>
          <w:trHeight w:hRule="exact" w:val="384"/>
        </w:trPr>
        <w:tc>
          <w:tcPr>
            <w:tcW w:w="2205" w:type="pct"/>
          </w:tcPr>
          <w:p w14:paraId="2C7B8E49" w14:textId="5890D310" w:rsidR="009232AD" w:rsidRPr="00CF1517" w:rsidRDefault="009232AD" w:rsidP="009232AD">
            <w:pPr>
              <w:ind w:left="90" w:hanging="90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อสังหาริมทรัพย์เพื่อการลงทุน</w:t>
            </w:r>
          </w:p>
        </w:tc>
        <w:tc>
          <w:tcPr>
            <w:tcW w:w="636" w:type="pct"/>
            <w:shd w:val="clear" w:color="auto" w:fill="auto"/>
            <w:vAlign w:val="bottom"/>
          </w:tcPr>
          <w:p w14:paraId="1B0E4666" w14:textId="5D605BC8" w:rsidR="009232AD" w:rsidRPr="00CF1517" w:rsidRDefault="00707376" w:rsidP="00923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16</w:t>
            </w:r>
            <w:r w:rsidR="00885E71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042</w:t>
            </w:r>
          </w:p>
        </w:tc>
        <w:tc>
          <w:tcPr>
            <w:tcW w:w="140" w:type="pct"/>
            <w:vAlign w:val="bottom"/>
          </w:tcPr>
          <w:p w14:paraId="0DAF77E9" w14:textId="77777777" w:rsidR="009232AD" w:rsidRPr="00CF1517" w:rsidRDefault="009232AD" w:rsidP="00923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  <w:vAlign w:val="bottom"/>
          </w:tcPr>
          <w:p w14:paraId="1F97CDFF" w14:textId="2F8DC157" w:rsidR="009232AD" w:rsidRPr="00CF1517" w:rsidRDefault="00707376" w:rsidP="00923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16</w:t>
            </w:r>
            <w:r w:rsidR="009232AD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042</w:t>
            </w:r>
          </w:p>
        </w:tc>
        <w:tc>
          <w:tcPr>
            <w:tcW w:w="145" w:type="pct"/>
            <w:vAlign w:val="bottom"/>
          </w:tcPr>
          <w:p w14:paraId="1DC66F24" w14:textId="77777777" w:rsidR="009232AD" w:rsidRPr="00CF1517" w:rsidRDefault="009232AD" w:rsidP="00923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60A27C73" w14:textId="39D10EF6" w:rsidR="009232AD" w:rsidRPr="00CF1517" w:rsidRDefault="00707376" w:rsidP="009232AD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22</w:t>
            </w:r>
            <w:r w:rsidR="009232AD" w:rsidRPr="000D1C7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538</w:t>
            </w:r>
          </w:p>
        </w:tc>
        <w:tc>
          <w:tcPr>
            <w:tcW w:w="127" w:type="pct"/>
            <w:gridSpan w:val="2"/>
            <w:vAlign w:val="bottom"/>
          </w:tcPr>
          <w:p w14:paraId="548D2B18" w14:textId="77777777" w:rsidR="009232AD" w:rsidRPr="00CF1517" w:rsidRDefault="009232AD" w:rsidP="009232AD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vAlign w:val="bottom"/>
          </w:tcPr>
          <w:p w14:paraId="46BB1BAC" w14:textId="0A808AAC" w:rsidR="009232AD" w:rsidRPr="00CF1517" w:rsidRDefault="00707376" w:rsidP="009232AD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22</w:t>
            </w:r>
            <w:r w:rsidR="009232AD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538</w:t>
            </w:r>
          </w:p>
        </w:tc>
      </w:tr>
      <w:tr w:rsidR="009232AD" w:rsidRPr="00CF1517" w14:paraId="61243B30" w14:textId="77777777" w:rsidTr="00B17874">
        <w:trPr>
          <w:trHeight w:hRule="exact" w:val="384"/>
        </w:trPr>
        <w:tc>
          <w:tcPr>
            <w:tcW w:w="2205" w:type="pct"/>
            <w:vAlign w:val="bottom"/>
          </w:tcPr>
          <w:p w14:paraId="04E0F223" w14:textId="23775E19" w:rsidR="009232AD" w:rsidRPr="00CF1517" w:rsidRDefault="009232AD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47" w:hanging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B5CFC1" w14:textId="11341E20" w:rsidR="009232AD" w:rsidRPr="00392F10" w:rsidRDefault="00707376" w:rsidP="00923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3</w:t>
            </w:r>
            <w:r w:rsidR="00885E7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283</w:t>
            </w:r>
            <w:r w:rsidR="00885E7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822</w:t>
            </w:r>
          </w:p>
        </w:tc>
        <w:tc>
          <w:tcPr>
            <w:tcW w:w="140" w:type="pct"/>
            <w:vAlign w:val="bottom"/>
          </w:tcPr>
          <w:p w14:paraId="0DEFEAF2" w14:textId="77777777" w:rsidR="009232AD" w:rsidRPr="00CF1517" w:rsidRDefault="009232AD" w:rsidP="00923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14F27F" w14:textId="48E6DCBD" w:rsidR="009232AD" w:rsidRPr="00CF1517" w:rsidRDefault="00707376" w:rsidP="00923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3</w:t>
            </w:r>
            <w:r w:rsidR="009232A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308</w:t>
            </w:r>
            <w:r w:rsidR="00565CF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122</w:t>
            </w:r>
          </w:p>
        </w:tc>
        <w:tc>
          <w:tcPr>
            <w:tcW w:w="145" w:type="pct"/>
            <w:vAlign w:val="bottom"/>
          </w:tcPr>
          <w:p w14:paraId="66A7CEE5" w14:textId="77777777" w:rsidR="009232AD" w:rsidRPr="00CF1517" w:rsidRDefault="009232AD" w:rsidP="00923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B92273" w14:textId="05FC7835" w:rsidR="009232AD" w:rsidRPr="00CF1517" w:rsidRDefault="00707376" w:rsidP="009232AD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256</w:t>
            </w:r>
            <w:r w:rsidR="00565CF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862</w:t>
            </w:r>
          </w:p>
        </w:tc>
        <w:tc>
          <w:tcPr>
            <w:tcW w:w="127" w:type="pct"/>
            <w:gridSpan w:val="2"/>
            <w:vAlign w:val="bottom"/>
          </w:tcPr>
          <w:p w14:paraId="2F6B67E6" w14:textId="77777777" w:rsidR="009232AD" w:rsidRPr="00CF1517" w:rsidRDefault="009232AD" w:rsidP="009232AD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7DBF64" w14:textId="24B28280" w:rsidR="009232AD" w:rsidRPr="00CF1517" w:rsidRDefault="00707376" w:rsidP="009232AD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284</w:t>
            </w:r>
            <w:r w:rsidR="00565CF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746</w:t>
            </w:r>
          </w:p>
        </w:tc>
      </w:tr>
    </w:tbl>
    <w:p w14:paraId="3795099B" w14:textId="4963E795" w:rsidR="00595136" w:rsidRDefault="00595136">
      <w:pPr>
        <w:rPr>
          <w:rFonts w:asciiTheme="majorBidi" w:hAnsiTheme="majorBidi" w:cstheme="majorBidi"/>
          <w:sz w:val="30"/>
          <w:szCs w:val="30"/>
          <w:cs/>
        </w:rPr>
      </w:pPr>
    </w:p>
    <w:p w14:paraId="164E0008" w14:textId="6EC57157" w:rsidR="00040CCB" w:rsidRPr="00040CCB" w:rsidRDefault="00595136" w:rsidP="003D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 w:hint="cs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36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277"/>
        <w:gridCol w:w="883"/>
        <w:gridCol w:w="1167"/>
        <w:gridCol w:w="264"/>
        <w:gridCol w:w="991"/>
        <w:gridCol w:w="274"/>
        <w:gridCol w:w="1076"/>
        <w:gridCol w:w="270"/>
        <w:gridCol w:w="1167"/>
      </w:tblGrid>
      <w:tr w:rsidR="00515929" w:rsidRPr="00C146C0" w14:paraId="6F97E1C8" w14:textId="77777777" w:rsidTr="002A0A7F">
        <w:trPr>
          <w:trHeight w:hRule="exact" w:val="374"/>
        </w:trPr>
        <w:tc>
          <w:tcPr>
            <w:tcW w:w="1749" w:type="pct"/>
          </w:tcPr>
          <w:p w14:paraId="4948A540" w14:textId="169E4A84" w:rsidR="00515929" w:rsidRPr="008A5A08" w:rsidRDefault="00515929" w:rsidP="000D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เงินกู้ยืมระยะยาวจากสถาบันการเงิน</w:t>
            </w:r>
          </w:p>
          <w:p w14:paraId="02F86551" w14:textId="77777777" w:rsidR="00515929" w:rsidRPr="00C146C0" w:rsidRDefault="00515929" w:rsidP="000D5258">
            <w:pPr>
              <w:tabs>
                <w:tab w:val="left" w:pos="357"/>
              </w:tabs>
              <w:spacing w:line="240" w:lineRule="auto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71" w:type="pct"/>
          </w:tcPr>
          <w:p w14:paraId="0E537878" w14:textId="77777777" w:rsidR="00515929" w:rsidRPr="00C146C0" w:rsidRDefault="00515929" w:rsidP="000D5258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3" w:type="pct"/>
            <w:gridSpan w:val="3"/>
          </w:tcPr>
          <w:p w14:paraId="3341553C" w14:textId="77777777" w:rsidR="00515929" w:rsidRPr="00C146C0" w:rsidRDefault="00515929" w:rsidP="000D5258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C146C0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6C6FADC5" w14:textId="77777777" w:rsidR="00515929" w:rsidRPr="00C146C0" w:rsidRDefault="00515929" w:rsidP="000D5258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1" w:type="pct"/>
            <w:gridSpan w:val="3"/>
          </w:tcPr>
          <w:p w14:paraId="136A49A4" w14:textId="77777777" w:rsidR="00515929" w:rsidRPr="00C146C0" w:rsidRDefault="00515929" w:rsidP="000D5258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C146C0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0076" w:rsidRPr="00C146C0" w14:paraId="413B9AD2" w14:textId="77777777" w:rsidTr="002A0A7F">
        <w:trPr>
          <w:trHeight w:hRule="exact" w:val="374"/>
        </w:trPr>
        <w:tc>
          <w:tcPr>
            <w:tcW w:w="1749" w:type="pct"/>
          </w:tcPr>
          <w:p w14:paraId="30BDA141" w14:textId="77777777" w:rsidR="006F0076" w:rsidRPr="00C146C0" w:rsidRDefault="006F0076" w:rsidP="006F0076">
            <w:pPr>
              <w:pStyle w:val="BodyText"/>
              <w:tabs>
                <w:tab w:val="left" w:pos="357"/>
              </w:tabs>
              <w:spacing w:after="0" w:line="240" w:lineRule="auto"/>
              <w:jc w:val="both"/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1" w:type="pct"/>
          </w:tcPr>
          <w:p w14:paraId="75E00E28" w14:textId="77777777" w:rsidR="006F0076" w:rsidRPr="00C146C0" w:rsidRDefault="006F0076" w:rsidP="006F0076">
            <w:pPr>
              <w:pStyle w:val="BodyText"/>
              <w:tabs>
                <w:tab w:val="clear" w:pos="1644"/>
                <w:tab w:val="clear" w:pos="1871"/>
                <w:tab w:val="left" w:pos="541"/>
              </w:tabs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3" w:type="pct"/>
          </w:tcPr>
          <w:p w14:paraId="2F8C02AD" w14:textId="2EACABA5" w:rsidR="006F0076" w:rsidRPr="00C146C0" w:rsidRDefault="00707376" w:rsidP="006F0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141" w:type="pct"/>
          </w:tcPr>
          <w:p w14:paraId="294F814A" w14:textId="77777777" w:rsidR="006F0076" w:rsidRPr="00C146C0" w:rsidRDefault="006F0076" w:rsidP="006F0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6A1FB093" w14:textId="411E0CB3" w:rsidR="006F0076" w:rsidRPr="00C146C0" w:rsidRDefault="00707376" w:rsidP="006F0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146" w:type="pct"/>
          </w:tcPr>
          <w:p w14:paraId="5CC5D62F" w14:textId="77777777" w:rsidR="006F0076" w:rsidRPr="00C146C0" w:rsidRDefault="006F0076" w:rsidP="006F0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2CB6C0A9" w14:textId="31FAC3A4" w:rsidR="006F0076" w:rsidRPr="00C146C0" w:rsidRDefault="00707376" w:rsidP="006F0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144" w:type="pct"/>
          </w:tcPr>
          <w:p w14:paraId="7A09E956" w14:textId="77777777" w:rsidR="006F0076" w:rsidRPr="00C146C0" w:rsidRDefault="006F0076" w:rsidP="006F0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69496F31" w14:textId="631C6A46" w:rsidR="006F0076" w:rsidRPr="00C146C0" w:rsidRDefault="00707376" w:rsidP="006F0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2565</w:t>
            </w:r>
          </w:p>
        </w:tc>
      </w:tr>
      <w:tr w:rsidR="006F0076" w:rsidRPr="00C146C0" w14:paraId="44C299D0" w14:textId="77777777" w:rsidTr="001B1CB3">
        <w:trPr>
          <w:trHeight w:hRule="exact" w:val="374"/>
        </w:trPr>
        <w:tc>
          <w:tcPr>
            <w:tcW w:w="1749" w:type="pct"/>
          </w:tcPr>
          <w:p w14:paraId="26AF32F9" w14:textId="77777777" w:rsidR="006F0076" w:rsidRPr="00C146C0" w:rsidRDefault="006F0076" w:rsidP="006F0076">
            <w:pPr>
              <w:pStyle w:val="BodyText"/>
              <w:tabs>
                <w:tab w:val="left" w:pos="357"/>
              </w:tabs>
              <w:spacing w:after="0" w:line="240" w:lineRule="auto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71" w:type="pct"/>
          </w:tcPr>
          <w:p w14:paraId="2A433547" w14:textId="77777777" w:rsidR="006F0076" w:rsidRPr="00C146C0" w:rsidRDefault="006F0076" w:rsidP="006F0076">
            <w:pPr>
              <w:pStyle w:val="BodyText"/>
              <w:tabs>
                <w:tab w:val="clear" w:pos="1644"/>
                <w:tab w:val="clear" w:pos="1871"/>
                <w:tab w:val="left" w:pos="541"/>
              </w:tabs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0" w:type="pct"/>
            <w:gridSpan w:val="7"/>
          </w:tcPr>
          <w:p w14:paraId="6F5FAED2" w14:textId="77777777" w:rsidR="006F0076" w:rsidRPr="00C146C0" w:rsidRDefault="006F0076" w:rsidP="006F0076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C146C0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232AD" w:rsidRPr="00C146C0" w14:paraId="7F8DA737" w14:textId="77777777" w:rsidTr="002A0A7F">
        <w:trPr>
          <w:trHeight w:hRule="exact" w:val="374"/>
        </w:trPr>
        <w:tc>
          <w:tcPr>
            <w:tcW w:w="1749" w:type="pct"/>
          </w:tcPr>
          <w:p w14:paraId="78938D36" w14:textId="14F08FB0" w:rsidR="009232AD" w:rsidRPr="00C146C0" w:rsidRDefault="009232AD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4D0F00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146C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71" w:type="pct"/>
          </w:tcPr>
          <w:p w14:paraId="4F9D49DA" w14:textId="77777777" w:rsidR="009232AD" w:rsidRPr="00C146C0" w:rsidRDefault="009232AD" w:rsidP="009232AD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3" w:type="pct"/>
          </w:tcPr>
          <w:p w14:paraId="60270623" w14:textId="780195CA" w:rsidR="009232AD" w:rsidRPr="00C146C0" w:rsidRDefault="00707376" w:rsidP="009232AD">
            <w:pPr>
              <w:pStyle w:val="block"/>
              <w:tabs>
                <w:tab w:val="decimal" w:pos="882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</w:t>
            </w:r>
            <w:r w:rsidR="00885E71" w:rsidRPr="00885E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397</w:t>
            </w:r>
            <w:r w:rsidR="00885E71" w:rsidRPr="00885E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473</w:t>
            </w:r>
          </w:p>
        </w:tc>
        <w:tc>
          <w:tcPr>
            <w:tcW w:w="141" w:type="pct"/>
          </w:tcPr>
          <w:p w14:paraId="542353AA" w14:textId="77777777" w:rsidR="009232AD" w:rsidRPr="00C146C0" w:rsidRDefault="009232AD" w:rsidP="009232AD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6A4D90A0" w14:textId="6FE79AC0" w:rsidR="009232AD" w:rsidRPr="00C146C0" w:rsidRDefault="00707376" w:rsidP="009232AD">
            <w:pPr>
              <w:pStyle w:val="block"/>
              <w:tabs>
                <w:tab w:val="decimal" w:pos="882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</w:t>
            </w:r>
            <w:r w:rsidR="009232A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919</w:t>
            </w:r>
            <w:r w:rsidR="009232A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586</w:t>
            </w:r>
          </w:p>
        </w:tc>
        <w:tc>
          <w:tcPr>
            <w:tcW w:w="146" w:type="pct"/>
          </w:tcPr>
          <w:p w14:paraId="3CB22B3C" w14:textId="77777777" w:rsidR="009232AD" w:rsidRPr="00C146C0" w:rsidRDefault="009232AD" w:rsidP="009232AD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1A315FDC" w14:textId="18AEDAF9" w:rsidR="009232AD" w:rsidRPr="00C146C0" w:rsidRDefault="00707376" w:rsidP="009232AD">
            <w:pPr>
              <w:pStyle w:val="block"/>
              <w:tabs>
                <w:tab w:val="decimal" w:pos="863"/>
              </w:tabs>
              <w:spacing w:after="0" w:line="240" w:lineRule="auto"/>
              <w:ind w:left="-128"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699</w:t>
            </w:r>
            <w:r w:rsidR="009232AD" w:rsidRPr="004916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698</w:t>
            </w:r>
          </w:p>
        </w:tc>
        <w:tc>
          <w:tcPr>
            <w:tcW w:w="144" w:type="pct"/>
          </w:tcPr>
          <w:p w14:paraId="73374433" w14:textId="77777777" w:rsidR="009232AD" w:rsidRPr="00C146C0" w:rsidRDefault="009232AD" w:rsidP="009232AD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2A404B18" w14:textId="3E0C9F77" w:rsidR="009232AD" w:rsidRPr="00C146C0" w:rsidRDefault="00707376" w:rsidP="009232AD">
            <w:pPr>
              <w:pStyle w:val="block"/>
              <w:tabs>
                <w:tab w:val="decimal" w:pos="916"/>
              </w:tabs>
              <w:spacing w:after="0" w:line="240" w:lineRule="auto"/>
              <w:ind w:left="-128" w:right="-14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</w:t>
            </w:r>
            <w:r w:rsidR="009232A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054</w:t>
            </w:r>
            <w:r w:rsidR="009232A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680</w:t>
            </w:r>
          </w:p>
        </w:tc>
      </w:tr>
      <w:tr w:rsidR="009232AD" w:rsidRPr="00C146C0" w14:paraId="61FB751F" w14:textId="77777777" w:rsidTr="002A0A7F">
        <w:trPr>
          <w:trHeight w:hRule="exact" w:val="374"/>
        </w:trPr>
        <w:tc>
          <w:tcPr>
            <w:tcW w:w="1749" w:type="pct"/>
          </w:tcPr>
          <w:p w14:paraId="5B7A26B2" w14:textId="77777777" w:rsidR="009232AD" w:rsidRPr="00C146C0" w:rsidRDefault="009232AD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</w:pPr>
            <w:r w:rsidRPr="00C146C0"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  <w:t>ลดลง</w:t>
            </w:r>
          </w:p>
        </w:tc>
        <w:tc>
          <w:tcPr>
            <w:tcW w:w="471" w:type="pct"/>
          </w:tcPr>
          <w:p w14:paraId="782B6DFA" w14:textId="77777777" w:rsidR="009232AD" w:rsidRPr="00C146C0" w:rsidRDefault="009232AD" w:rsidP="009232AD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3" w:type="pct"/>
          </w:tcPr>
          <w:p w14:paraId="3526FE91" w14:textId="10D2E795" w:rsidR="009232AD" w:rsidRPr="00C146C0" w:rsidRDefault="00885E71" w:rsidP="009232AD">
            <w:pPr>
              <w:pStyle w:val="block"/>
              <w:tabs>
                <w:tab w:val="decimal" w:pos="882"/>
              </w:tabs>
              <w:spacing w:after="0" w:line="240" w:lineRule="auto"/>
              <w:ind w:left="-128" w:right="-1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85E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70737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181</w:t>
            </w:r>
            <w:r w:rsidRPr="00885E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70737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367</w:t>
            </w:r>
            <w:r w:rsidRPr="00885E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1" w:type="pct"/>
          </w:tcPr>
          <w:p w14:paraId="3400C623" w14:textId="77777777" w:rsidR="009232AD" w:rsidRPr="00C146C0" w:rsidRDefault="009232AD" w:rsidP="009232AD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1CBDEECE" w14:textId="2CF0F46C" w:rsidR="009232AD" w:rsidRPr="00C146C0" w:rsidRDefault="009232AD" w:rsidP="009232AD">
            <w:pPr>
              <w:pStyle w:val="block"/>
              <w:tabs>
                <w:tab w:val="decimal" w:pos="775"/>
              </w:tabs>
              <w:spacing w:after="0" w:line="240" w:lineRule="auto"/>
              <w:ind w:left="-128" w:right="-1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70737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181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70737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950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</w:tcPr>
          <w:p w14:paraId="3D7F1041" w14:textId="77777777" w:rsidR="009232AD" w:rsidRPr="00C146C0" w:rsidRDefault="009232AD" w:rsidP="009232AD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4E9F6906" w14:textId="7CD7F194" w:rsidR="009232AD" w:rsidRPr="00C146C0" w:rsidRDefault="009232AD" w:rsidP="009232AD">
            <w:pPr>
              <w:pStyle w:val="block"/>
              <w:tabs>
                <w:tab w:val="decimal" w:pos="863"/>
              </w:tabs>
              <w:spacing w:after="0" w:line="240" w:lineRule="auto"/>
              <w:ind w:left="-128"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916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70737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81</w:t>
            </w:r>
            <w:r w:rsidRPr="004916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70737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34</w:t>
            </w:r>
            <w:r w:rsidR="00F22A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Pr="004916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4" w:type="pct"/>
          </w:tcPr>
          <w:p w14:paraId="548CFC18" w14:textId="77777777" w:rsidR="009232AD" w:rsidRPr="00C146C0" w:rsidRDefault="009232AD" w:rsidP="009232AD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3FB01AA8" w14:textId="785A7C37" w:rsidR="009232AD" w:rsidRPr="00C146C0" w:rsidRDefault="009232AD" w:rsidP="009232AD">
            <w:pPr>
              <w:pStyle w:val="block"/>
              <w:tabs>
                <w:tab w:val="decimal" w:pos="916"/>
              </w:tabs>
              <w:spacing w:after="0" w:line="240" w:lineRule="auto"/>
              <w:ind w:left="0" w:right="-14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70737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92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70737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037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9232AD" w:rsidRPr="00C146C0" w14:paraId="494F6F0B" w14:textId="77777777" w:rsidTr="002A0A7F">
        <w:trPr>
          <w:trHeight w:hRule="exact" w:val="374"/>
        </w:trPr>
        <w:tc>
          <w:tcPr>
            <w:tcW w:w="1749" w:type="pct"/>
          </w:tcPr>
          <w:p w14:paraId="06C91B27" w14:textId="4672E667" w:rsidR="009232AD" w:rsidRPr="00C146C0" w:rsidRDefault="009232AD" w:rsidP="009232AD">
            <w:pPr>
              <w:spacing w:line="240" w:lineRule="auto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D0F0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471" w:type="pct"/>
          </w:tcPr>
          <w:p w14:paraId="6C23686E" w14:textId="77777777" w:rsidR="009232AD" w:rsidRPr="00C146C0" w:rsidRDefault="009232AD" w:rsidP="009232AD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256A25D2" w14:textId="69D03C3B" w:rsidR="009232AD" w:rsidRPr="00C146C0" w:rsidRDefault="00707376" w:rsidP="009232AD">
            <w:pPr>
              <w:pStyle w:val="block"/>
              <w:tabs>
                <w:tab w:val="decimal" w:pos="882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1</w:t>
            </w:r>
            <w:r w:rsidR="00885E71" w:rsidRPr="00885E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216</w:t>
            </w:r>
            <w:r w:rsidR="00885E71" w:rsidRPr="00885E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106</w:t>
            </w:r>
          </w:p>
        </w:tc>
        <w:tc>
          <w:tcPr>
            <w:tcW w:w="141" w:type="pct"/>
          </w:tcPr>
          <w:p w14:paraId="7439A574" w14:textId="77777777" w:rsidR="009232AD" w:rsidRPr="00C146C0" w:rsidRDefault="009232AD" w:rsidP="009232AD">
            <w:pPr>
              <w:pStyle w:val="BodyText"/>
              <w:tabs>
                <w:tab w:val="decimal" w:pos="770"/>
                <w:tab w:val="decimal" w:pos="801"/>
              </w:tabs>
              <w:spacing w:after="0" w:line="240" w:lineRule="auto"/>
              <w:ind w:lef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</w:tcPr>
          <w:p w14:paraId="628D4DDF" w14:textId="661F3753" w:rsidR="009232AD" w:rsidRPr="00C146C0" w:rsidRDefault="00707376" w:rsidP="009232AD">
            <w:pPr>
              <w:pStyle w:val="block"/>
              <w:tabs>
                <w:tab w:val="decimal" w:pos="882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1</w:t>
            </w:r>
            <w:r w:rsidR="009232A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737</w:t>
            </w:r>
            <w:r w:rsidR="009232A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636</w:t>
            </w:r>
          </w:p>
        </w:tc>
        <w:tc>
          <w:tcPr>
            <w:tcW w:w="146" w:type="pct"/>
          </w:tcPr>
          <w:p w14:paraId="61F1523B" w14:textId="77777777" w:rsidR="009232AD" w:rsidRPr="00C146C0" w:rsidRDefault="009232AD" w:rsidP="009232AD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801"/>
              </w:tabs>
              <w:spacing w:line="240" w:lineRule="auto"/>
              <w:ind w:left="1440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EC82B2" w14:textId="1891B1CC" w:rsidR="009232AD" w:rsidRPr="00C146C0" w:rsidRDefault="00707376" w:rsidP="009232AD">
            <w:pPr>
              <w:pStyle w:val="block"/>
              <w:tabs>
                <w:tab w:val="decimal" w:pos="863"/>
              </w:tabs>
              <w:spacing w:after="0" w:line="240" w:lineRule="auto"/>
              <w:ind w:left="-128"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618</w:t>
            </w:r>
            <w:r w:rsidR="009232AD" w:rsidRPr="0049162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35</w:t>
            </w:r>
            <w:r w:rsidR="00F22A9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44" w:type="pct"/>
          </w:tcPr>
          <w:p w14:paraId="695E914C" w14:textId="77777777" w:rsidR="009232AD" w:rsidRPr="00C146C0" w:rsidRDefault="009232AD" w:rsidP="009232AD">
            <w:pPr>
              <w:pStyle w:val="BodyText"/>
              <w:tabs>
                <w:tab w:val="decimal" w:pos="770"/>
                <w:tab w:val="decimal" w:pos="801"/>
              </w:tabs>
              <w:spacing w:after="0" w:line="240" w:lineRule="auto"/>
              <w:ind w:lef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6BF8F803" w14:textId="2DA0FBCA" w:rsidR="009232AD" w:rsidRPr="00C146C0" w:rsidRDefault="00707376" w:rsidP="009232AD">
            <w:pPr>
              <w:pStyle w:val="block"/>
              <w:tabs>
                <w:tab w:val="decimal" w:pos="916"/>
              </w:tabs>
              <w:spacing w:after="0" w:line="240" w:lineRule="auto"/>
              <w:ind w:left="-128" w:right="-14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962</w:t>
            </w:r>
            <w:r w:rsidR="009232A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643</w:t>
            </w:r>
          </w:p>
        </w:tc>
      </w:tr>
      <w:tr w:rsidR="009232AD" w:rsidRPr="00C146C0" w14:paraId="4E1D233C" w14:textId="77777777" w:rsidTr="002A0A7F">
        <w:trPr>
          <w:trHeight w:hRule="exact" w:val="410"/>
        </w:trPr>
        <w:tc>
          <w:tcPr>
            <w:tcW w:w="1749" w:type="pct"/>
          </w:tcPr>
          <w:p w14:paraId="0763DED4" w14:textId="36DAC05B" w:rsidR="009232AD" w:rsidRPr="00C146C0" w:rsidRDefault="009232AD" w:rsidP="009232AD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D0F0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71" w:type="pct"/>
          </w:tcPr>
          <w:p w14:paraId="1D6818B9" w14:textId="77777777" w:rsidR="009232AD" w:rsidRPr="00C146C0" w:rsidRDefault="009232AD" w:rsidP="009232AD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3" w:type="pct"/>
            <w:tcBorders>
              <w:top w:val="double" w:sz="4" w:space="0" w:color="auto"/>
            </w:tcBorders>
          </w:tcPr>
          <w:p w14:paraId="3D894367" w14:textId="77777777" w:rsidR="009232AD" w:rsidRPr="00C146C0" w:rsidRDefault="009232AD" w:rsidP="009232AD">
            <w:pPr>
              <w:pStyle w:val="block"/>
              <w:tabs>
                <w:tab w:val="decimal" w:pos="770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</w:tcPr>
          <w:p w14:paraId="55EBAA39" w14:textId="77777777" w:rsidR="009232AD" w:rsidRPr="001A0DF5" w:rsidRDefault="009232AD" w:rsidP="009232AD">
            <w:pPr>
              <w:pStyle w:val="BodyText"/>
              <w:tabs>
                <w:tab w:val="decimal" w:pos="770"/>
                <w:tab w:val="decimal" w:pos="801"/>
              </w:tabs>
              <w:spacing w:after="0" w:line="240" w:lineRule="auto"/>
              <w:ind w:lef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double" w:sz="4" w:space="0" w:color="auto"/>
              <w:bottom w:val="double" w:sz="4" w:space="0" w:color="auto"/>
            </w:tcBorders>
          </w:tcPr>
          <w:p w14:paraId="4CEE2473" w14:textId="4E0B808C" w:rsidR="009232AD" w:rsidRPr="001A0DF5" w:rsidRDefault="00707376" w:rsidP="009232AD">
            <w:pPr>
              <w:pStyle w:val="block"/>
              <w:tabs>
                <w:tab w:val="decimal" w:pos="846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1</w:t>
            </w:r>
            <w:r w:rsidR="009232A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397</w:t>
            </w:r>
            <w:r w:rsidR="009232A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473</w:t>
            </w:r>
          </w:p>
        </w:tc>
        <w:tc>
          <w:tcPr>
            <w:tcW w:w="146" w:type="pct"/>
          </w:tcPr>
          <w:p w14:paraId="66F91E26" w14:textId="77777777" w:rsidR="009232AD" w:rsidRPr="001A0DF5" w:rsidRDefault="009232AD" w:rsidP="009232AD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801"/>
              </w:tabs>
              <w:spacing w:line="240" w:lineRule="auto"/>
              <w:ind w:left="1440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7E0697DB" w14:textId="77777777" w:rsidR="009232AD" w:rsidRPr="001A0DF5" w:rsidRDefault="009232AD" w:rsidP="009232AD">
            <w:pPr>
              <w:pStyle w:val="block"/>
              <w:tabs>
                <w:tab w:val="decimal" w:pos="770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4" w:type="pct"/>
          </w:tcPr>
          <w:p w14:paraId="5DFC96A8" w14:textId="77777777" w:rsidR="009232AD" w:rsidRPr="001A0DF5" w:rsidRDefault="009232AD" w:rsidP="009232AD">
            <w:pPr>
              <w:pStyle w:val="BodyText"/>
              <w:tabs>
                <w:tab w:val="decimal" w:pos="770"/>
                <w:tab w:val="decimal" w:pos="801"/>
              </w:tabs>
              <w:spacing w:after="0" w:line="240" w:lineRule="auto"/>
              <w:ind w:lef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double" w:sz="4" w:space="0" w:color="auto"/>
              <w:bottom w:val="double" w:sz="4" w:space="0" w:color="auto"/>
            </w:tcBorders>
          </w:tcPr>
          <w:p w14:paraId="3E2C8CAA" w14:textId="3CC60989" w:rsidR="009232AD" w:rsidRPr="001A0DF5" w:rsidRDefault="00707376" w:rsidP="009232AD">
            <w:pPr>
              <w:pStyle w:val="block"/>
              <w:tabs>
                <w:tab w:val="decimal" w:pos="916"/>
              </w:tabs>
              <w:spacing w:after="0" w:line="240" w:lineRule="auto"/>
              <w:ind w:left="-128" w:right="-14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699</w:t>
            </w:r>
            <w:r w:rsidR="009232AD" w:rsidRPr="0068304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698</w:t>
            </w:r>
          </w:p>
        </w:tc>
      </w:tr>
    </w:tbl>
    <w:p w14:paraId="66EA5E30" w14:textId="0DA95ED0" w:rsidR="00B64305" w:rsidRDefault="00B64305"/>
    <w:tbl>
      <w:tblPr>
        <w:tblW w:w="93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003"/>
        <w:gridCol w:w="1093"/>
        <w:gridCol w:w="278"/>
        <w:gridCol w:w="6"/>
        <w:gridCol w:w="1095"/>
        <w:gridCol w:w="15"/>
        <w:gridCol w:w="264"/>
        <w:gridCol w:w="15"/>
        <w:gridCol w:w="1067"/>
        <w:gridCol w:w="15"/>
        <w:gridCol w:w="264"/>
        <w:gridCol w:w="15"/>
        <w:gridCol w:w="1095"/>
      </w:tblGrid>
      <w:tr w:rsidR="00F751D1" w:rsidRPr="00CF1517" w14:paraId="23F3E210" w14:textId="77777777" w:rsidTr="004D0F00">
        <w:trPr>
          <w:trHeight w:hRule="exact" w:val="388"/>
        </w:trPr>
        <w:tc>
          <w:tcPr>
            <w:tcW w:w="1680" w:type="pct"/>
          </w:tcPr>
          <w:p w14:paraId="6D2D4CE0" w14:textId="27A10285" w:rsidR="00F751D1" w:rsidRPr="00CF1517" w:rsidRDefault="00F751D1" w:rsidP="009778FA">
            <w:pPr>
              <w:tabs>
                <w:tab w:val="left" w:pos="357"/>
              </w:tabs>
              <w:spacing w:line="240" w:lineRule="auto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535" w:type="pct"/>
          </w:tcPr>
          <w:p w14:paraId="7DEB1B97" w14:textId="77777777" w:rsidR="00F751D1" w:rsidRPr="00CF1517" w:rsidRDefault="00F751D1" w:rsidP="009778FA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6" w:type="pct"/>
            <w:gridSpan w:val="5"/>
          </w:tcPr>
          <w:p w14:paraId="3F8E778D" w14:textId="77777777" w:rsidR="00F751D1" w:rsidRPr="00CF1517" w:rsidRDefault="00F751D1" w:rsidP="009778FA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CF1517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gridSpan w:val="2"/>
          </w:tcPr>
          <w:p w14:paraId="578D3443" w14:textId="77777777" w:rsidR="00F751D1" w:rsidRPr="00CF1517" w:rsidRDefault="00F751D1" w:rsidP="009778FA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0" w:type="pct"/>
            <w:gridSpan w:val="5"/>
          </w:tcPr>
          <w:p w14:paraId="5F1AD896" w14:textId="77777777" w:rsidR="00F751D1" w:rsidRPr="00CF1517" w:rsidRDefault="00F751D1" w:rsidP="009778FA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51D1" w:rsidRPr="00CF1517" w14:paraId="04399C7C" w14:textId="77777777" w:rsidTr="00B64305">
        <w:trPr>
          <w:trHeight w:hRule="exact" w:val="388"/>
        </w:trPr>
        <w:tc>
          <w:tcPr>
            <w:tcW w:w="1680" w:type="pct"/>
          </w:tcPr>
          <w:p w14:paraId="5E34450B" w14:textId="77777777" w:rsidR="00F751D1" w:rsidRPr="00CF1517" w:rsidRDefault="00F751D1" w:rsidP="009778FA">
            <w:pPr>
              <w:pStyle w:val="BodyText"/>
              <w:tabs>
                <w:tab w:val="left" w:pos="357"/>
              </w:tabs>
              <w:spacing w:after="0" w:line="240" w:lineRule="auto"/>
              <w:jc w:val="both"/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5" w:type="pct"/>
          </w:tcPr>
          <w:p w14:paraId="1649B0E8" w14:textId="77777777" w:rsidR="00F751D1" w:rsidRPr="00CF1517" w:rsidRDefault="00F751D1" w:rsidP="009778FA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24147C11" w14:textId="4EDAC3B2" w:rsidR="00F751D1" w:rsidRPr="00CF1517" w:rsidRDefault="00707376" w:rsidP="009778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2566</w:t>
            </w:r>
          </w:p>
        </w:tc>
        <w:tc>
          <w:tcPr>
            <w:tcW w:w="148" w:type="pct"/>
          </w:tcPr>
          <w:p w14:paraId="40E84C1A" w14:textId="77777777" w:rsidR="00F751D1" w:rsidRPr="00CF1517" w:rsidRDefault="00F751D1" w:rsidP="009778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14:paraId="2ABC5691" w14:textId="3D650331" w:rsidR="00F751D1" w:rsidRPr="00CF1517" w:rsidRDefault="00707376" w:rsidP="009778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2565</w:t>
            </w:r>
          </w:p>
        </w:tc>
        <w:tc>
          <w:tcPr>
            <w:tcW w:w="149" w:type="pct"/>
            <w:gridSpan w:val="2"/>
          </w:tcPr>
          <w:p w14:paraId="1651B957" w14:textId="77777777" w:rsidR="00F751D1" w:rsidRPr="00CF1517" w:rsidRDefault="00F751D1" w:rsidP="009778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14:paraId="58400F14" w14:textId="787D87B9" w:rsidR="00F751D1" w:rsidRPr="00CF1517" w:rsidRDefault="00707376" w:rsidP="009778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2566</w:t>
            </w:r>
          </w:p>
        </w:tc>
        <w:tc>
          <w:tcPr>
            <w:tcW w:w="149" w:type="pct"/>
            <w:gridSpan w:val="2"/>
          </w:tcPr>
          <w:p w14:paraId="2C8F4F41" w14:textId="77777777" w:rsidR="00F751D1" w:rsidRPr="00CF1517" w:rsidRDefault="00F751D1" w:rsidP="009778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10E0340D" w14:textId="044465B8" w:rsidR="00F751D1" w:rsidRPr="00CF1517" w:rsidRDefault="00707376" w:rsidP="009778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2565</w:t>
            </w:r>
          </w:p>
        </w:tc>
      </w:tr>
      <w:tr w:rsidR="00F751D1" w:rsidRPr="00CF1517" w14:paraId="3315ED5F" w14:textId="77777777" w:rsidTr="004D0F00">
        <w:trPr>
          <w:trHeight w:hRule="exact" w:val="388"/>
        </w:trPr>
        <w:tc>
          <w:tcPr>
            <w:tcW w:w="1680" w:type="pct"/>
          </w:tcPr>
          <w:p w14:paraId="3134F8A5" w14:textId="77777777" w:rsidR="00F751D1" w:rsidRPr="00CF1517" w:rsidRDefault="00F751D1" w:rsidP="009778FA">
            <w:pPr>
              <w:pStyle w:val="BodyText"/>
              <w:tabs>
                <w:tab w:val="left" w:pos="357"/>
              </w:tabs>
              <w:spacing w:after="0" w:line="240" w:lineRule="auto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</w:tcPr>
          <w:p w14:paraId="5833A33D" w14:textId="77777777" w:rsidR="00F751D1" w:rsidRPr="00CF1517" w:rsidRDefault="00F751D1" w:rsidP="009778FA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5" w:type="pct"/>
            <w:gridSpan w:val="12"/>
          </w:tcPr>
          <w:p w14:paraId="500A3812" w14:textId="77777777" w:rsidR="00F751D1" w:rsidRPr="00CF1517" w:rsidRDefault="00F751D1" w:rsidP="009778FA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05CCE" w:rsidRPr="00CF1517" w14:paraId="3AB80FB0" w14:textId="77777777" w:rsidTr="004D0F00">
        <w:trPr>
          <w:trHeight w:hRule="exact" w:val="388"/>
        </w:trPr>
        <w:tc>
          <w:tcPr>
            <w:tcW w:w="1680" w:type="pct"/>
          </w:tcPr>
          <w:p w14:paraId="6B401F64" w14:textId="6F6FC0B7" w:rsidR="00A05CCE" w:rsidRPr="00CF1517" w:rsidRDefault="00A05CCE" w:rsidP="00A0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4503A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F151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35" w:type="pct"/>
          </w:tcPr>
          <w:p w14:paraId="16011CEB" w14:textId="77777777" w:rsidR="00A05CCE" w:rsidRPr="00CF1517" w:rsidRDefault="00A05CCE" w:rsidP="00A05C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</w:tcPr>
          <w:p w14:paraId="43BF11E7" w14:textId="40815715" w:rsidR="00A05CCE" w:rsidRPr="00CF1517" w:rsidRDefault="00707376" w:rsidP="00A05CCE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8</w:t>
            </w:r>
            <w:r w:rsidR="00885E71" w:rsidRPr="00885E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508</w:t>
            </w:r>
            <w:r w:rsidR="00885E71" w:rsidRPr="00885E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600</w:t>
            </w:r>
          </w:p>
        </w:tc>
        <w:tc>
          <w:tcPr>
            <w:tcW w:w="151" w:type="pct"/>
            <w:gridSpan w:val="2"/>
          </w:tcPr>
          <w:p w14:paraId="141E9D0B" w14:textId="77777777" w:rsidR="00A05CCE" w:rsidRPr="00CF1517" w:rsidRDefault="00A05CCE" w:rsidP="00A05C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757B6577" w14:textId="348919D3" w:rsidR="00A05CCE" w:rsidRPr="00CF1517" w:rsidRDefault="00707376" w:rsidP="00A05CCE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4</w:t>
            </w:r>
            <w:r w:rsidR="00A05CC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568</w:t>
            </w:r>
            <w:r w:rsidR="00A05CC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600</w:t>
            </w:r>
          </w:p>
        </w:tc>
        <w:tc>
          <w:tcPr>
            <w:tcW w:w="149" w:type="pct"/>
            <w:gridSpan w:val="2"/>
          </w:tcPr>
          <w:p w14:paraId="19F08875" w14:textId="77777777" w:rsidR="00A05CCE" w:rsidRPr="00CF1517" w:rsidRDefault="00A05CCE" w:rsidP="00A05C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14:paraId="3BAFBEA8" w14:textId="3DFCD7E5" w:rsidR="00A05CCE" w:rsidRPr="00CF1517" w:rsidRDefault="00707376" w:rsidP="00A05CCE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8</w:t>
            </w:r>
            <w:r w:rsidR="00A05CC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508</w:t>
            </w:r>
            <w:r w:rsidR="00A05CC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600</w:t>
            </w:r>
          </w:p>
        </w:tc>
        <w:tc>
          <w:tcPr>
            <w:tcW w:w="149" w:type="pct"/>
            <w:gridSpan w:val="2"/>
          </w:tcPr>
          <w:p w14:paraId="6031F7D0" w14:textId="77777777" w:rsidR="00A05CCE" w:rsidRPr="00CF1517" w:rsidRDefault="00A05CCE" w:rsidP="00A05C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77FCDD05" w14:textId="232B8094" w:rsidR="00A05CCE" w:rsidRPr="00CF1517" w:rsidRDefault="00707376" w:rsidP="00A05CCE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4</w:t>
            </w:r>
            <w:r w:rsidR="00A05CC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568</w:t>
            </w:r>
            <w:r w:rsidR="00A05CC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600</w:t>
            </w:r>
          </w:p>
        </w:tc>
      </w:tr>
      <w:tr w:rsidR="00A05CCE" w:rsidRPr="00CF1517" w14:paraId="2FE1BECB" w14:textId="77777777" w:rsidTr="004D0F00">
        <w:trPr>
          <w:trHeight w:hRule="exact" w:val="388"/>
        </w:trPr>
        <w:tc>
          <w:tcPr>
            <w:tcW w:w="1680" w:type="pct"/>
          </w:tcPr>
          <w:p w14:paraId="423EAAFA" w14:textId="77777777" w:rsidR="00A05CCE" w:rsidRPr="00CF1517" w:rsidRDefault="00A05CCE" w:rsidP="00A0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35" w:type="pct"/>
          </w:tcPr>
          <w:p w14:paraId="79322311" w14:textId="77777777" w:rsidR="00A05CCE" w:rsidRPr="00CF1517" w:rsidRDefault="00A05CCE" w:rsidP="00A05C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</w:tcPr>
          <w:p w14:paraId="137832BF" w14:textId="503CE7BF" w:rsidR="00A05CCE" w:rsidRPr="00CF1517" w:rsidRDefault="00707376" w:rsidP="00A05CCE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</w:t>
            </w:r>
            <w:r w:rsidR="00885E71" w:rsidRPr="00885E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375</w:t>
            </w:r>
            <w:r w:rsidR="00885E71" w:rsidRPr="00885E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100</w:t>
            </w:r>
          </w:p>
        </w:tc>
        <w:tc>
          <w:tcPr>
            <w:tcW w:w="151" w:type="pct"/>
            <w:gridSpan w:val="2"/>
          </w:tcPr>
          <w:p w14:paraId="053F8EB3" w14:textId="77777777" w:rsidR="00A05CCE" w:rsidRPr="00CF1517" w:rsidRDefault="00A05CCE" w:rsidP="00A05C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72521D2D" w14:textId="60203151" w:rsidR="00A05CCE" w:rsidRPr="00CF1517" w:rsidRDefault="00707376" w:rsidP="00A05CCE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900</w:t>
            </w:r>
            <w:r w:rsidR="00A05CC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000</w:t>
            </w:r>
          </w:p>
        </w:tc>
        <w:tc>
          <w:tcPr>
            <w:tcW w:w="149" w:type="pct"/>
            <w:gridSpan w:val="2"/>
          </w:tcPr>
          <w:p w14:paraId="5336315F" w14:textId="77777777" w:rsidR="00A05CCE" w:rsidRPr="00CF1517" w:rsidRDefault="00A05CCE" w:rsidP="00A05C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14:paraId="6110E440" w14:textId="60924F00" w:rsidR="00A05CCE" w:rsidRPr="00CF1517" w:rsidRDefault="00707376" w:rsidP="00A05CCE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</w:t>
            </w:r>
            <w:r w:rsidR="00A05CC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375</w:t>
            </w:r>
            <w:r w:rsidR="00A05CC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100</w:t>
            </w:r>
          </w:p>
        </w:tc>
        <w:tc>
          <w:tcPr>
            <w:tcW w:w="149" w:type="pct"/>
            <w:gridSpan w:val="2"/>
          </w:tcPr>
          <w:p w14:paraId="601143D0" w14:textId="77777777" w:rsidR="00A05CCE" w:rsidRPr="00CF1517" w:rsidRDefault="00A05CCE" w:rsidP="00A05C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1163773B" w14:textId="6F40D3E6" w:rsidR="00A05CCE" w:rsidRPr="00CF1517" w:rsidRDefault="00707376" w:rsidP="00A05CCE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900</w:t>
            </w:r>
            <w:r w:rsidR="00A05CC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000</w:t>
            </w:r>
          </w:p>
        </w:tc>
      </w:tr>
      <w:tr w:rsidR="00A05CCE" w:rsidRPr="00CF1517" w14:paraId="36AC4D38" w14:textId="77777777" w:rsidTr="004D0F00">
        <w:trPr>
          <w:trHeight w:hRule="exact" w:val="388"/>
        </w:trPr>
        <w:tc>
          <w:tcPr>
            <w:tcW w:w="1680" w:type="pct"/>
          </w:tcPr>
          <w:p w14:paraId="0261399B" w14:textId="314AC4E4" w:rsidR="00A05CCE" w:rsidRPr="00CF1517" w:rsidRDefault="00A05CCE" w:rsidP="00A05CCE">
            <w:pPr>
              <w:spacing w:line="240" w:lineRule="auto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D0F0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</w:t>
            </w: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าคม</w:t>
            </w:r>
          </w:p>
        </w:tc>
        <w:tc>
          <w:tcPr>
            <w:tcW w:w="535" w:type="pct"/>
          </w:tcPr>
          <w:p w14:paraId="66EBAA33" w14:textId="77777777" w:rsidR="00A05CCE" w:rsidRPr="00CF1517" w:rsidRDefault="00A05CCE" w:rsidP="00A05CCE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79ED5DE3" w14:textId="0A35AB68" w:rsidR="00A05CCE" w:rsidRPr="00CF1517" w:rsidRDefault="00707376" w:rsidP="00A05CCE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9</w:t>
            </w:r>
            <w:r w:rsidR="00885E71" w:rsidRPr="00885E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883</w:t>
            </w:r>
            <w:r w:rsidR="00885E71" w:rsidRPr="00885E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700</w:t>
            </w:r>
          </w:p>
        </w:tc>
        <w:tc>
          <w:tcPr>
            <w:tcW w:w="151" w:type="pct"/>
            <w:gridSpan w:val="2"/>
          </w:tcPr>
          <w:p w14:paraId="2237CBDF" w14:textId="77777777" w:rsidR="00A05CCE" w:rsidRPr="00CF1517" w:rsidRDefault="00A05CCE" w:rsidP="00A05C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194EDF9" w14:textId="626C7FC8" w:rsidR="00A05CCE" w:rsidRPr="00CF1517" w:rsidRDefault="00707376" w:rsidP="00A05CCE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5</w:t>
            </w:r>
            <w:r w:rsidR="00A05CC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468</w:t>
            </w:r>
            <w:r w:rsidR="00A05CC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600</w:t>
            </w:r>
          </w:p>
        </w:tc>
        <w:tc>
          <w:tcPr>
            <w:tcW w:w="149" w:type="pct"/>
            <w:gridSpan w:val="2"/>
          </w:tcPr>
          <w:p w14:paraId="597A39A1" w14:textId="77777777" w:rsidR="00A05CCE" w:rsidRPr="00CF1517" w:rsidRDefault="00A05CCE" w:rsidP="00A05CCE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418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1440" w:right="-105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101BCF7" w14:textId="7FB45BD6" w:rsidR="00A05CCE" w:rsidRPr="00CF1517" w:rsidRDefault="00707376" w:rsidP="00A05CCE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9</w:t>
            </w:r>
            <w:r w:rsidR="00A05CC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883</w:t>
            </w:r>
            <w:r w:rsidR="00A05CC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700</w:t>
            </w:r>
          </w:p>
        </w:tc>
        <w:tc>
          <w:tcPr>
            <w:tcW w:w="149" w:type="pct"/>
            <w:gridSpan w:val="2"/>
          </w:tcPr>
          <w:p w14:paraId="7ABB23A6" w14:textId="77777777" w:rsidR="00A05CCE" w:rsidRPr="00AA213A" w:rsidRDefault="00A05CCE" w:rsidP="00A05C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785381ED" w14:textId="7268B809" w:rsidR="00A05CCE" w:rsidRPr="00AA213A" w:rsidRDefault="00707376" w:rsidP="00A05CCE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5</w:t>
            </w:r>
            <w:r w:rsidR="00A05CC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468</w:t>
            </w:r>
            <w:r w:rsidR="00A05CC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600</w:t>
            </w:r>
          </w:p>
        </w:tc>
      </w:tr>
      <w:tr w:rsidR="005115EE" w:rsidRPr="00CF1517" w14:paraId="5B1E89A7" w14:textId="77777777" w:rsidTr="004D0F00">
        <w:trPr>
          <w:trHeight w:hRule="exact" w:val="388"/>
        </w:trPr>
        <w:tc>
          <w:tcPr>
            <w:tcW w:w="1680" w:type="pct"/>
          </w:tcPr>
          <w:p w14:paraId="0B1B3B62" w14:textId="60E21B65" w:rsidR="005115EE" w:rsidRPr="00CF1517" w:rsidRDefault="005115EE" w:rsidP="005115EE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D0F0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35" w:type="pct"/>
          </w:tcPr>
          <w:p w14:paraId="2EC1D081" w14:textId="77777777" w:rsidR="005115EE" w:rsidRPr="00CF1517" w:rsidRDefault="005115EE" w:rsidP="005115EE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tcBorders>
              <w:top w:val="double" w:sz="4" w:space="0" w:color="auto"/>
              <w:bottom w:val="nil"/>
            </w:tcBorders>
          </w:tcPr>
          <w:p w14:paraId="5C68BDA7" w14:textId="77777777" w:rsidR="005115EE" w:rsidRDefault="005115EE" w:rsidP="005115EE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  <w:gridSpan w:val="2"/>
          </w:tcPr>
          <w:p w14:paraId="394092E0" w14:textId="77777777" w:rsidR="005115EE" w:rsidRPr="00CF1517" w:rsidRDefault="005115EE" w:rsidP="00511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7D4F61BB" w14:textId="64B9B011" w:rsidR="005115EE" w:rsidRPr="004B0B8A" w:rsidRDefault="00707376" w:rsidP="005115EE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8</w:t>
            </w:r>
            <w:r w:rsidR="005115E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508</w:t>
            </w:r>
            <w:r w:rsidR="005115E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600</w:t>
            </w:r>
          </w:p>
        </w:tc>
        <w:tc>
          <w:tcPr>
            <w:tcW w:w="149" w:type="pct"/>
            <w:gridSpan w:val="2"/>
          </w:tcPr>
          <w:p w14:paraId="69653246" w14:textId="77777777" w:rsidR="005115EE" w:rsidRPr="00CF1517" w:rsidRDefault="005115EE" w:rsidP="005115EE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418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1440" w:right="-105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gridSpan w:val="2"/>
            <w:tcBorders>
              <w:top w:val="double" w:sz="4" w:space="0" w:color="auto"/>
              <w:left w:val="nil"/>
              <w:bottom w:val="nil"/>
            </w:tcBorders>
          </w:tcPr>
          <w:p w14:paraId="6A46A4A2" w14:textId="77777777" w:rsidR="005115EE" w:rsidRDefault="005115EE" w:rsidP="005115EE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gridSpan w:val="2"/>
          </w:tcPr>
          <w:p w14:paraId="3326C8B3" w14:textId="77777777" w:rsidR="005115EE" w:rsidRPr="00CF1517" w:rsidRDefault="005115EE" w:rsidP="00511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  <w:bottom w:val="double" w:sz="4" w:space="0" w:color="auto"/>
            </w:tcBorders>
          </w:tcPr>
          <w:p w14:paraId="71EE3971" w14:textId="58276C60" w:rsidR="005115EE" w:rsidRPr="004B0B8A" w:rsidRDefault="00707376" w:rsidP="005115EE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8</w:t>
            </w:r>
            <w:r w:rsidR="005115E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508</w:t>
            </w:r>
            <w:r w:rsidR="005115E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600</w:t>
            </w:r>
          </w:p>
        </w:tc>
      </w:tr>
    </w:tbl>
    <w:p w14:paraId="77E9FABC" w14:textId="6644ED43" w:rsidR="00302FCA" w:rsidRPr="00040CCB" w:rsidRDefault="00302FCA" w:rsidP="00302FCA">
      <w:pPr>
        <w:rPr>
          <w:rFonts w:asciiTheme="majorBidi" w:hAnsiTheme="majorBidi" w:cstheme="majorBidi"/>
          <w:sz w:val="30"/>
          <w:szCs w:val="30"/>
        </w:rPr>
      </w:pPr>
    </w:p>
    <w:p w14:paraId="6601A9B9" w14:textId="1DF2A1D7" w:rsidR="00F751D1" w:rsidRPr="00C84B0B" w:rsidRDefault="00F751D1" w:rsidP="00F751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 w:cs="Angsana New"/>
          <w:sz w:val="30"/>
          <w:szCs w:val="30"/>
        </w:rPr>
      </w:pPr>
      <w:r w:rsidRPr="00515F3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หุ้นกู้</w:t>
      </w:r>
    </w:p>
    <w:p w14:paraId="13E539B3" w14:textId="5BE332CF" w:rsidR="009232AD" w:rsidRDefault="009232AD" w:rsidP="00565CFF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2C47649" w14:textId="38EED9A7" w:rsidR="009232AD" w:rsidRPr="00302FCA" w:rsidRDefault="009232AD" w:rsidP="009232AD">
      <w:pPr>
        <w:spacing w:line="240" w:lineRule="auto"/>
        <w:ind w:left="547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81324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หุ้นกู้ครั้งที่ </w:t>
      </w:r>
      <w:r w:rsidR="004D0F00">
        <w:rPr>
          <w:rFonts w:ascii="Angsana New" w:hAnsi="Angsana New" w:cs="Angsana New"/>
          <w:b/>
          <w:bCs/>
          <w:i/>
          <w:iCs/>
          <w:sz w:val="30"/>
          <w:szCs w:val="30"/>
        </w:rPr>
        <w:t>1</w:t>
      </w:r>
      <w:r>
        <w:rPr>
          <w:rFonts w:ascii="Angsana New" w:hAnsi="Angsana New" w:cs="Angsana New"/>
          <w:b/>
          <w:bCs/>
          <w:i/>
          <w:iCs/>
          <w:sz w:val="30"/>
          <w:szCs w:val="30"/>
        </w:rPr>
        <w:t>/</w:t>
      </w:r>
      <w:r w:rsidR="0070737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2566</w:t>
      </w:r>
    </w:p>
    <w:p w14:paraId="35FA95ED" w14:textId="77777777" w:rsidR="009232AD" w:rsidRPr="004D0F00" w:rsidRDefault="009232AD" w:rsidP="009232AD">
      <w:pPr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p w14:paraId="3621248A" w14:textId="2A602A63" w:rsidR="009232AD" w:rsidRDefault="009232AD" w:rsidP="009232AD">
      <w:pPr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066A6E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4D0F00">
        <w:rPr>
          <w:rFonts w:ascii="Angsana New" w:hAnsi="Angsana New" w:cs="Angsana New"/>
          <w:sz w:val="30"/>
          <w:szCs w:val="30"/>
        </w:rPr>
        <w:t>27</w:t>
      </w:r>
      <w:r>
        <w:rPr>
          <w:rFonts w:ascii="Angsana New" w:hAnsi="Angsana New" w:cs="Angsana New" w:hint="cs"/>
          <w:sz w:val="30"/>
          <w:szCs w:val="30"/>
          <w:cs/>
        </w:rPr>
        <w:t xml:space="preserve"> มกราคม </w:t>
      </w:r>
      <w:r w:rsidR="004D0F00">
        <w:rPr>
          <w:rFonts w:ascii="Angsana New" w:hAnsi="Angsana New" w:cs="Angsana New"/>
          <w:sz w:val="30"/>
          <w:szCs w:val="30"/>
        </w:rPr>
        <w:t>2566</w:t>
      </w:r>
      <w:r w:rsidRPr="00066A6E">
        <w:rPr>
          <w:rFonts w:ascii="Angsana New" w:hAnsi="Angsana New" w:cs="Angsana New"/>
          <w:sz w:val="30"/>
          <w:szCs w:val="30"/>
        </w:rPr>
        <w:t xml:space="preserve"> </w:t>
      </w:r>
      <w:r w:rsidRPr="00066A6E">
        <w:rPr>
          <w:rFonts w:ascii="Angsana New" w:hAnsi="Angsana New" w:cs="Angsana New"/>
          <w:sz w:val="30"/>
          <w:szCs w:val="30"/>
          <w:cs/>
        </w:rPr>
        <w:t>บริษัทได้ออกหุ้นกู้ประเภท</w:t>
      </w:r>
      <w:r w:rsidRPr="00066A6E">
        <w:rPr>
          <w:rFonts w:ascii="Angsana New" w:hAnsi="Angsana New" w:cs="Angsana New" w:hint="cs"/>
          <w:sz w:val="30"/>
          <w:szCs w:val="30"/>
          <w:cs/>
        </w:rPr>
        <w:t>ไม่</w:t>
      </w:r>
      <w:r w:rsidRPr="00066A6E">
        <w:rPr>
          <w:rFonts w:ascii="Angsana New" w:hAnsi="Angsana New" w:cs="Angsana New"/>
          <w:sz w:val="30"/>
          <w:szCs w:val="30"/>
          <w:cs/>
        </w:rPr>
        <w:t xml:space="preserve">ด้อยสิทธิ </w:t>
      </w:r>
      <w:r>
        <w:rPr>
          <w:rFonts w:ascii="Angsana New" w:hAnsi="Angsana New" w:cs="Angsana New" w:hint="cs"/>
          <w:sz w:val="30"/>
          <w:szCs w:val="30"/>
          <w:cs/>
        </w:rPr>
        <w:t>ไม่</w:t>
      </w:r>
      <w:r w:rsidRPr="00066A6E">
        <w:rPr>
          <w:rFonts w:ascii="Angsana New" w:hAnsi="Angsana New" w:cs="Angsana New"/>
          <w:sz w:val="30"/>
          <w:szCs w:val="30"/>
          <w:cs/>
        </w:rPr>
        <w:t>มีหลักประกัน และระบุชื่อผู้ถือเป็น</w:t>
      </w:r>
      <w:r w:rsidR="00C03B49">
        <w:rPr>
          <w:rFonts w:ascii="Angsana New" w:hAnsi="Angsana New" w:cs="Angsana New"/>
          <w:sz w:val="30"/>
          <w:szCs w:val="30"/>
          <w:cs/>
        </w:rPr>
        <w:br/>
      </w:r>
      <w:r w:rsidRPr="00066A6E">
        <w:rPr>
          <w:rFonts w:ascii="Angsana New" w:hAnsi="Angsana New" w:cs="Angsana New"/>
          <w:sz w:val="30"/>
          <w:szCs w:val="30"/>
          <w:cs/>
        </w:rPr>
        <w:t>จำนวนเงิน</w:t>
      </w:r>
      <w:r w:rsidRPr="001F4E8F">
        <w:rPr>
          <w:rFonts w:ascii="Angsana New" w:hAnsi="Angsana New" w:cs="Angsana New"/>
          <w:sz w:val="30"/>
          <w:szCs w:val="30"/>
          <w:cs/>
        </w:rPr>
        <w:t xml:space="preserve">รวม </w:t>
      </w:r>
      <w:r w:rsidR="004D0F00">
        <w:rPr>
          <w:rFonts w:ascii="Angsana New" w:hAnsi="Angsana New" w:cs="Angsana New"/>
          <w:sz w:val="30"/>
          <w:szCs w:val="30"/>
        </w:rPr>
        <w:t>1</w:t>
      </w:r>
      <w:r>
        <w:rPr>
          <w:rFonts w:ascii="Angsana New" w:hAnsi="Angsana New" w:cs="Angsana New"/>
          <w:sz w:val="30"/>
          <w:szCs w:val="30"/>
        </w:rPr>
        <w:t>,</w:t>
      </w:r>
      <w:r w:rsidR="00707376">
        <w:rPr>
          <w:rFonts w:ascii="Angsana New" w:hAnsi="Angsana New" w:cs="Angsana New"/>
          <w:sz w:val="30"/>
          <w:szCs w:val="30"/>
          <w:cs/>
        </w:rPr>
        <w:t>375</w:t>
      </w:r>
      <w:r w:rsidR="004D0F00">
        <w:rPr>
          <w:rFonts w:ascii="Angsana New" w:hAnsi="Angsana New" w:cs="Angsana New"/>
          <w:sz w:val="30"/>
          <w:szCs w:val="30"/>
        </w:rPr>
        <w:t>.1</w:t>
      </w:r>
      <w:r w:rsidRPr="001F4E8F">
        <w:rPr>
          <w:rFonts w:ascii="Angsana New" w:hAnsi="Angsana New" w:cs="Angsana New"/>
          <w:sz w:val="30"/>
          <w:szCs w:val="30"/>
          <w:cs/>
        </w:rPr>
        <w:t xml:space="preserve"> ล้านบาท เพื่อเสนอขาย</w:t>
      </w:r>
      <w:r>
        <w:rPr>
          <w:rFonts w:ascii="Angsana New" w:hAnsi="Angsana New" w:cs="Angsana New" w:hint="cs"/>
          <w:sz w:val="30"/>
          <w:szCs w:val="30"/>
          <w:cs/>
        </w:rPr>
        <w:t>ต่อ</w:t>
      </w:r>
      <w:r w:rsidRPr="001F4E8F">
        <w:rPr>
          <w:rFonts w:ascii="Angsana New" w:hAnsi="Angsana New" w:cs="Angsana New"/>
          <w:sz w:val="30"/>
          <w:szCs w:val="30"/>
          <w:cs/>
        </w:rPr>
        <w:t>ผู้ลงทุน</w:t>
      </w:r>
      <w:r w:rsidRPr="001F4E8F">
        <w:rPr>
          <w:rFonts w:ascii="Angsana New" w:hAnsi="Angsana New" w:cs="Angsana New" w:hint="cs"/>
          <w:sz w:val="30"/>
          <w:szCs w:val="30"/>
          <w:cs/>
        </w:rPr>
        <w:t>สถาบัน</w:t>
      </w:r>
      <w:r>
        <w:rPr>
          <w:rFonts w:ascii="Angsana New" w:hAnsi="Angsana New" w:cs="Angsana New" w:hint="cs"/>
          <w:sz w:val="30"/>
          <w:szCs w:val="30"/>
          <w:cs/>
        </w:rPr>
        <w:t>และผู้ลงทุนรายใหญ่</w:t>
      </w:r>
      <w:r w:rsidRPr="001F4E8F">
        <w:rPr>
          <w:rFonts w:ascii="Angsana New" w:hAnsi="Angsana New" w:cs="Angsana New"/>
          <w:sz w:val="30"/>
          <w:szCs w:val="30"/>
          <w:cs/>
        </w:rPr>
        <w:t xml:space="preserve"> ครบกำหนดไถ่ถอนในวันที่</w:t>
      </w:r>
      <w:r w:rsidR="00C03B49">
        <w:rPr>
          <w:rFonts w:ascii="Angsana New" w:hAnsi="Angsana New" w:cs="Angsana New"/>
          <w:sz w:val="30"/>
          <w:szCs w:val="30"/>
          <w:cs/>
        </w:rPr>
        <w:br/>
      </w:r>
      <w:r w:rsidR="004D0F00">
        <w:rPr>
          <w:rFonts w:ascii="Angsana New" w:hAnsi="Angsana New" w:cs="Angsana New"/>
          <w:sz w:val="30"/>
          <w:szCs w:val="30"/>
        </w:rPr>
        <w:t>27</w:t>
      </w:r>
      <w:r>
        <w:rPr>
          <w:rFonts w:ascii="Angsana New" w:hAnsi="Angsana New" w:cs="Angsana New" w:hint="cs"/>
          <w:sz w:val="30"/>
          <w:szCs w:val="30"/>
          <w:cs/>
        </w:rPr>
        <w:t xml:space="preserve"> มกราคม </w:t>
      </w:r>
      <w:r w:rsidR="004D0F00">
        <w:rPr>
          <w:rFonts w:ascii="Angsana New" w:hAnsi="Angsana New" w:cs="Angsana New"/>
          <w:sz w:val="30"/>
          <w:szCs w:val="30"/>
        </w:rPr>
        <w:t>2569</w:t>
      </w:r>
      <w:r w:rsidRPr="001F4E8F">
        <w:rPr>
          <w:rFonts w:ascii="Angsana New" w:hAnsi="Angsana New" w:cs="Angsana New"/>
          <w:sz w:val="30"/>
          <w:szCs w:val="30"/>
        </w:rPr>
        <w:t xml:space="preserve"> </w:t>
      </w:r>
      <w:r w:rsidRPr="001F4E8F">
        <w:rPr>
          <w:rFonts w:ascii="Angsana New" w:hAnsi="Angsana New" w:cs="Angsana New"/>
          <w:sz w:val="30"/>
          <w:szCs w:val="30"/>
          <w:cs/>
        </w:rPr>
        <w:t>โดยมีอัตราดอกเบี้ยคงที่</w:t>
      </w:r>
      <w:r w:rsidRPr="00066A6E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="004D0F00">
        <w:rPr>
          <w:rFonts w:ascii="Angsana New" w:hAnsi="Angsana New" w:cs="Angsana New"/>
          <w:sz w:val="30"/>
          <w:szCs w:val="30"/>
        </w:rPr>
        <w:t>4.50</w:t>
      </w:r>
      <w:r w:rsidRPr="00066A6E">
        <w:rPr>
          <w:rFonts w:ascii="Angsana New" w:hAnsi="Angsana New" w:cs="Angsana New"/>
          <w:sz w:val="30"/>
          <w:szCs w:val="30"/>
          <w:cs/>
        </w:rPr>
        <w:t xml:space="preserve"> ต่อปี</w:t>
      </w:r>
    </w:p>
    <w:p w14:paraId="03503C7E" w14:textId="77777777" w:rsidR="00302FCA" w:rsidRPr="00302FCA" w:rsidRDefault="00302FCA" w:rsidP="00302FCA">
      <w:pPr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72C53284" w14:textId="527BB568" w:rsidR="00B653AA" w:rsidRPr="001B0062" w:rsidRDefault="00B653AA" w:rsidP="001B00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 w:cs="Angsana New"/>
          <w:b/>
          <w:bCs/>
          <w:i/>
          <w:iCs/>
          <w:sz w:val="24"/>
          <w:szCs w:val="24"/>
        </w:rPr>
      </w:pPr>
      <w:r w:rsidRPr="00E427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วงเงินสินเชื่อที่ยังไม่ได้เบิกใช้</w:t>
      </w:r>
    </w:p>
    <w:p w14:paraId="122FE113" w14:textId="77777777" w:rsidR="00B653AA" w:rsidRPr="00D76847" w:rsidRDefault="00B653AA" w:rsidP="00B65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30"/>
          <w:szCs w:val="30"/>
          <w:cs/>
        </w:rPr>
      </w:pPr>
    </w:p>
    <w:p w14:paraId="108EB54F" w14:textId="1FF7FD97" w:rsidR="002221ED" w:rsidRDefault="00B653AA" w:rsidP="004A0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5028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4D0F00">
        <w:rPr>
          <w:rFonts w:ascii="Angsana New" w:hAnsi="Angsana New" w:cs="Angsana New"/>
          <w:sz w:val="30"/>
          <w:szCs w:val="30"/>
        </w:rPr>
        <w:t>31</w:t>
      </w:r>
      <w:r w:rsidR="005115EE" w:rsidRPr="0025028A">
        <w:rPr>
          <w:rFonts w:ascii="Angsana New" w:hAnsi="Angsana New" w:cs="Angsana New"/>
          <w:sz w:val="30"/>
          <w:szCs w:val="30"/>
        </w:rPr>
        <w:t xml:space="preserve"> </w:t>
      </w:r>
      <w:r w:rsidR="005115EE" w:rsidRPr="0025028A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4D0F00">
        <w:rPr>
          <w:rFonts w:ascii="Angsana New" w:hAnsi="Angsana New" w:cs="Angsana New"/>
          <w:sz w:val="30"/>
          <w:szCs w:val="30"/>
        </w:rPr>
        <w:t>2566</w:t>
      </w:r>
      <w:r w:rsidRPr="0025028A">
        <w:rPr>
          <w:rFonts w:ascii="Angsana New" w:hAnsi="Angsana New" w:cs="Angsana New"/>
          <w:sz w:val="30"/>
          <w:szCs w:val="30"/>
        </w:rPr>
        <w:t xml:space="preserve"> </w:t>
      </w:r>
      <w:r w:rsidRPr="0025028A">
        <w:rPr>
          <w:rFonts w:ascii="Angsana New" w:hAnsi="Angsana New" w:cs="Angsana New" w:hint="cs"/>
          <w:sz w:val="30"/>
          <w:szCs w:val="30"/>
          <w:cs/>
        </w:rPr>
        <w:t>กลุ่มบริษัทและบริษัทมีวงเงินสินเชื่อที่ยังไม่ได้เบิกใช้เป็นจำนวนเงินรวม</w:t>
      </w:r>
      <w:r w:rsidR="006462BF" w:rsidRPr="0025028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D0F00">
        <w:rPr>
          <w:rFonts w:ascii="Angsana New" w:hAnsi="Angsana New" w:cs="Angsana New"/>
          <w:sz w:val="30"/>
          <w:szCs w:val="30"/>
        </w:rPr>
        <w:t>3</w:t>
      </w:r>
      <w:r w:rsidR="00581D81" w:rsidRPr="0025028A">
        <w:rPr>
          <w:rFonts w:ascii="Angsana New" w:hAnsi="Angsana New" w:cs="Angsana New"/>
          <w:sz w:val="30"/>
          <w:szCs w:val="30"/>
        </w:rPr>
        <w:t>,</w:t>
      </w:r>
      <w:r w:rsidR="00707376">
        <w:rPr>
          <w:rFonts w:ascii="Angsana New" w:hAnsi="Angsana New" w:cs="Angsana New"/>
          <w:sz w:val="30"/>
          <w:szCs w:val="30"/>
          <w:cs/>
        </w:rPr>
        <w:t>128</w:t>
      </w:r>
      <w:r w:rsidR="00581D81" w:rsidRPr="0025028A">
        <w:rPr>
          <w:rFonts w:ascii="Angsana New" w:hAnsi="Angsana New" w:cs="Angsana New"/>
          <w:sz w:val="30"/>
          <w:szCs w:val="30"/>
        </w:rPr>
        <w:t>.</w:t>
      </w:r>
      <w:r w:rsidR="00707376">
        <w:rPr>
          <w:rFonts w:ascii="Angsana New" w:hAnsi="Angsana New" w:cs="Angsana New"/>
          <w:sz w:val="30"/>
          <w:szCs w:val="30"/>
          <w:cs/>
        </w:rPr>
        <w:t>9</w:t>
      </w:r>
      <w:r w:rsidRPr="0025028A">
        <w:rPr>
          <w:rFonts w:ascii="Angsana New" w:hAnsi="Angsana New" w:cs="Angsana New"/>
          <w:sz w:val="30"/>
          <w:szCs w:val="30"/>
        </w:rPr>
        <w:t xml:space="preserve"> </w:t>
      </w:r>
      <w:r w:rsidRPr="0025028A">
        <w:rPr>
          <w:rFonts w:ascii="Angsana New" w:hAnsi="Angsana New" w:cs="Angsana New" w:hint="cs"/>
          <w:sz w:val="30"/>
          <w:szCs w:val="30"/>
          <w:cs/>
        </w:rPr>
        <w:t>ล้านบาทแล</w:t>
      </w:r>
      <w:r w:rsidR="006462BF" w:rsidRPr="0025028A">
        <w:rPr>
          <w:rFonts w:ascii="Angsana New" w:hAnsi="Angsana New" w:cs="Angsana New" w:hint="cs"/>
          <w:sz w:val="30"/>
          <w:szCs w:val="30"/>
          <w:cs/>
        </w:rPr>
        <w:t xml:space="preserve">ะ </w:t>
      </w:r>
      <w:r w:rsidR="004D0F00">
        <w:rPr>
          <w:rFonts w:ascii="Angsana New" w:hAnsi="Angsana New" w:cs="Angsana New"/>
          <w:sz w:val="30"/>
          <w:szCs w:val="30"/>
        </w:rPr>
        <w:t>732.8</w:t>
      </w:r>
      <w:r w:rsidRPr="0025028A">
        <w:rPr>
          <w:rFonts w:ascii="Angsana New" w:hAnsi="Angsana New" w:cs="Angsana New"/>
          <w:sz w:val="30"/>
          <w:szCs w:val="30"/>
        </w:rPr>
        <w:t xml:space="preserve"> </w:t>
      </w:r>
      <w:r w:rsidRPr="0025028A">
        <w:rPr>
          <w:rFonts w:ascii="Angsana New" w:hAnsi="Angsana New" w:cs="Angsana New" w:hint="cs"/>
          <w:sz w:val="30"/>
          <w:szCs w:val="30"/>
          <w:cs/>
        </w:rPr>
        <w:t>ล้านบาท ตามลำดับ</w:t>
      </w:r>
      <w:r w:rsidRPr="00E4276D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(</w:t>
      </w:r>
      <w:r w:rsidR="004D0F00">
        <w:rPr>
          <w:rFonts w:ascii="Angsana New" w:hAnsi="Angsana New" w:cs="Angsana New"/>
          <w:i/>
          <w:iCs/>
          <w:sz w:val="30"/>
          <w:szCs w:val="30"/>
        </w:rPr>
        <w:t>31</w:t>
      </w:r>
      <w:r w:rsidRPr="00E4276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E4276D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="004D0F00">
        <w:rPr>
          <w:rFonts w:ascii="Angsana New" w:hAnsi="Angsana New" w:cs="Angsana New"/>
          <w:i/>
          <w:iCs/>
          <w:sz w:val="30"/>
          <w:szCs w:val="30"/>
        </w:rPr>
        <w:t>2565</w:t>
      </w:r>
      <w:r w:rsidRPr="00E4276D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4D0F00">
        <w:rPr>
          <w:rFonts w:ascii="Angsana New" w:hAnsi="Angsana New" w:cs="Angsana New"/>
          <w:i/>
          <w:iCs/>
          <w:sz w:val="30"/>
          <w:szCs w:val="30"/>
        </w:rPr>
        <w:t>2,747.7</w:t>
      </w:r>
      <w:r w:rsidRPr="00E4276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E4276D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ล้านบาท และ </w:t>
      </w:r>
      <w:r w:rsidR="004D0F00">
        <w:rPr>
          <w:rFonts w:ascii="Angsana New" w:hAnsi="Angsana New" w:cs="Angsana New"/>
          <w:i/>
          <w:iCs/>
          <w:sz w:val="30"/>
          <w:szCs w:val="30"/>
        </w:rPr>
        <w:t>499.2</w:t>
      </w:r>
      <w:r w:rsidRPr="00E4276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E4276D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 ตามลำดับ)</w:t>
      </w:r>
    </w:p>
    <w:p w14:paraId="364F911E" w14:textId="77777777" w:rsidR="00B93FA5" w:rsidRDefault="00B93FA5" w:rsidP="004A0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6B2FF627" w14:textId="5F8B1B2C" w:rsidR="002A0A7F" w:rsidRPr="00565CFF" w:rsidRDefault="00040C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lang w:val="th-TH"/>
        </w:rPr>
      </w:pPr>
      <w:r>
        <w:rPr>
          <w:rFonts w:ascii="Angsana New" w:hAnsi="Angsana New" w:cs="Angsana New"/>
          <w:sz w:val="30"/>
          <w:szCs w:val="30"/>
          <w:cs/>
          <w:lang w:val="th-TH"/>
        </w:rPr>
        <w:br w:type="page"/>
      </w:r>
    </w:p>
    <w:p w14:paraId="5883A471" w14:textId="7E54253E" w:rsidR="006856B4" w:rsidRPr="00C60284" w:rsidRDefault="006856B4" w:rsidP="00A209AE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C60284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lastRenderedPageBreak/>
        <w:t>ส่วนงานดำเนินงานและการจำแนกรายได้</w:t>
      </w:r>
    </w:p>
    <w:p w14:paraId="31591EDB" w14:textId="77777777" w:rsidR="006856B4" w:rsidRPr="004D0F00" w:rsidRDefault="006856B4" w:rsidP="00685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382BF5E9" w14:textId="515E7FC9" w:rsidR="006856B4" w:rsidRPr="00C60284" w:rsidRDefault="006856B4" w:rsidP="00685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60284">
        <w:rPr>
          <w:rFonts w:ascii="Angsana New" w:hAnsi="Angsana New" w:cs="Angsana New" w:hint="cs"/>
          <w:i/>
          <w:iCs/>
          <w:sz w:val="30"/>
          <w:szCs w:val="30"/>
          <w:cs/>
        </w:rPr>
        <w:t>ส่วนงานดำเนินงาน</w:t>
      </w:r>
    </w:p>
    <w:p w14:paraId="0985CEC7" w14:textId="77777777" w:rsidR="006856B4" w:rsidRPr="004D0F00" w:rsidRDefault="006856B4" w:rsidP="00685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6D5A67AE" w14:textId="27607F80" w:rsidR="006856B4" w:rsidRPr="00C60284" w:rsidRDefault="006856B4" w:rsidP="00685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C60284">
        <w:rPr>
          <w:rFonts w:ascii="Angsana New" w:hAnsi="Angsana New" w:cs="Angsana New"/>
          <w:spacing w:val="-8"/>
          <w:sz w:val="30"/>
          <w:szCs w:val="30"/>
          <w:cs/>
        </w:rPr>
        <w:t>กลุ่มบริษัทประกอบธุรกิจเกี่ยวกับธุรกิจการผลิตและจำหน่ายไก่สดแช่เย็นและแช่แข็ง และผลิตภัณฑ์สำเร็จรูปจาก</w:t>
      </w:r>
      <w:r w:rsidRPr="00C60284">
        <w:rPr>
          <w:rFonts w:ascii="Angsana New" w:hAnsi="Angsana New" w:cs="Angsana New"/>
          <w:spacing w:val="-8"/>
          <w:sz w:val="30"/>
          <w:szCs w:val="30"/>
        </w:rPr>
        <w:br/>
      </w:r>
      <w:r w:rsidRPr="00C60284">
        <w:rPr>
          <w:rFonts w:ascii="Angsana New" w:hAnsi="Angsana New" w:cs="Angsana New"/>
          <w:spacing w:val="-8"/>
          <w:sz w:val="30"/>
          <w:szCs w:val="30"/>
          <w:cs/>
        </w:rPr>
        <w:t>เนื้อไก่</w:t>
      </w:r>
      <w:r w:rsidRPr="00C60284">
        <w:rPr>
          <w:rFonts w:ascii="Angsana New" w:hAnsi="Angsana New" w:cs="Angsana New"/>
          <w:spacing w:val="-4"/>
          <w:sz w:val="30"/>
          <w:szCs w:val="30"/>
          <w:cs/>
        </w:rPr>
        <w:t xml:space="preserve">รวมทั้งผลิตและจำหน่ายสุกรและอาหารสัตว์ </w:t>
      </w:r>
      <w:r w:rsidRPr="00C60284">
        <w:rPr>
          <w:rFonts w:ascii="Angsana New" w:hAnsi="Angsana New" w:cs="Angsana New" w:hint="cs"/>
          <w:sz w:val="30"/>
          <w:szCs w:val="30"/>
          <w:cs/>
        </w:rPr>
        <w:t>ผู้มีอำนาจตัดสินใจสูงสุดด้านการดำเนินงานสอบทานรายงาน</w:t>
      </w:r>
      <w:r w:rsidRPr="00C60284">
        <w:rPr>
          <w:rFonts w:ascii="Angsana New" w:hAnsi="Angsana New" w:cs="Angsana New"/>
          <w:sz w:val="30"/>
          <w:szCs w:val="30"/>
        </w:rPr>
        <w:br/>
      </w:r>
      <w:r w:rsidRPr="00C60284">
        <w:rPr>
          <w:rFonts w:ascii="Angsana New" w:hAnsi="Angsana New" w:cs="Angsana New" w:hint="cs"/>
          <w:sz w:val="30"/>
          <w:szCs w:val="30"/>
          <w:cs/>
        </w:rPr>
        <w:t>การจัดการภายในของแต่ละหน่วยงานธุรกิจที่สำคัญอย่างน้อยทุกไตรมาส</w:t>
      </w:r>
      <w:r w:rsidR="00CA6B83">
        <w:rPr>
          <w:rFonts w:ascii="Angsana New" w:hAnsi="Angsana New" w:cs="Angsana New"/>
          <w:sz w:val="30"/>
          <w:szCs w:val="30"/>
        </w:rPr>
        <w:t xml:space="preserve"> </w:t>
      </w:r>
      <w:r w:rsidRPr="00C60284">
        <w:rPr>
          <w:rFonts w:ascii="Angsana New" w:hAnsi="Angsana New" w:cs="Angsana New" w:hint="cs"/>
          <w:sz w:val="30"/>
          <w:szCs w:val="30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1003275A" w14:textId="77777777" w:rsidR="002221ED" w:rsidRPr="004D0F00" w:rsidRDefault="002221ED" w:rsidP="006856B4">
      <w:pPr>
        <w:jc w:val="thaiDistribute"/>
        <w:rPr>
          <w:rFonts w:ascii="Angsana New" w:hAnsi="Angsana New" w:cs="Angsana New"/>
          <w:sz w:val="28"/>
          <w:szCs w:val="28"/>
        </w:rPr>
      </w:pPr>
    </w:p>
    <w:p w14:paraId="363DD03E" w14:textId="6E1EF8F8" w:rsidR="006856B4" w:rsidRPr="00C60284" w:rsidRDefault="006856B4" w:rsidP="006856B4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 w:hint="cs"/>
          <w:sz w:val="30"/>
          <w:szCs w:val="30"/>
          <w:cs/>
        </w:rPr>
        <w:t>ส่วนงานที่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="00707376">
        <w:rPr>
          <w:rFonts w:ascii="Angsana New" w:hAnsi="Angsana New" w:cs="Angsana New"/>
          <w:sz w:val="30"/>
          <w:szCs w:val="30"/>
          <w:cs/>
        </w:rPr>
        <w:t>1</w:t>
      </w:r>
      <w:r w:rsidRPr="00C60284">
        <w:rPr>
          <w:rFonts w:ascii="Angsana New" w:hAnsi="Angsana New" w:cs="Angsana New"/>
          <w:sz w:val="30"/>
          <w:szCs w:val="30"/>
        </w:rPr>
        <w:t xml:space="preserve">: </w:t>
      </w:r>
      <w:r w:rsidRPr="00C60284">
        <w:rPr>
          <w:rFonts w:ascii="Angsana New" w:hAnsi="Angsana New" w:cs="Angsana New" w:hint="cs"/>
          <w:sz w:val="30"/>
          <w:szCs w:val="30"/>
          <w:cs/>
        </w:rPr>
        <w:t xml:space="preserve"> ธุรกิจไก่</w:t>
      </w:r>
    </w:p>
    <w:p w14:paraId="7C6A9E8E" w14:textId="784BE84F" w:rsidR="006856B4" w:rsidRPr="00C60284" w:rsidRDefault="006856B4" w:rsidP="006856B4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 w:hint="cs"/>
          <w:sz w:val="30"/>
          <w:szCs w:val="30"/>
          <w:cs/>
        </w:rPr>
        <w:t>ส่วนงานที่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="00707376">
        <w:rPr>
          <w:rFonts w:ascii="Angsana New" w:hAnsi="Angsana New" w:cs="Angsana New"/>
          <w:sz w:val="30"/>
          <w:szCs w:val="30"/>
          <w:cs/>
        </w:rPr>
        <w:t>2</w:t>
      </w:r>
      <w:r w:rsidRPr="00C60284">
        <w:rPr>
          <w:rFonts w:ascii="Angsana New" w:hAnsi="Angsana New" w:cs="Angsana New"/>
          <w:sz w:val="30"/>
          <w:szCs w:val="30"/>
        </w:rPr>
        <w:t xml:space="preserve">: </w:t>
      </w:r>
      <w:r w:rsidRPr="00C60284">
        <w:rPr>
          <w:rFonts w:ascii="Angsana New" w:hAnsi="Angsana New" w:cs="Angsana New" w:hint="cs"/>
          <w:sz w:val="30"/>
          <w:szCs w:val="30"/>
          <w:cs/>
        </w:rPr>
        <w:t xml:space="preserve"> ธุรกิจสุกร</w:t>
      </w:r>
    </w:p>
    <w:p w14:paraId="2151AB18" w14:textId="2302D977" w:rsidR="006856B4" w:rsidRPr="00C60284" w:rsidRDefault="006856B4" w:rsidP="006856B4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 w:hint="cs"/>
          <w:sz w:val="30"/>
          <w:szCs w:val="30"/>
          <w:cs/>
        </w:rPr>
        <w:t>ส่วนงานที่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="004D0F00">
        <w:rPr>
          <w:rFonts w:ascii="Angsana New" w:hAnsi="Angsana New" w:cs="Angsana New"/>
          <w:sz w:val="30"/>
          <w:szCs w:val="30"/>
        </w:rPr>
        <w:t>3</w:t>
      </w:r>
      <w:r w:rsidRPr="00C60284">
        <w:rPr>
          <w:rFonts w:ascii="Angsana New" w:hAnsi="Angsana New" w:cs="Angsana New"/>
          <w:sz w:val="30"/>
          <w:szCs w:val="30"/>
        </w:rPr>
        <w:t>:</w:t>
      </w:r>
      <w:r w:rsidRPr="00C6028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Pr="00C60284">
        <w:rPr>
          <w:rFonts w:ascii="Angsana New" w:hAnsi="Angsana New" w:cs="Angsana New" w:hint="cs"/>
          <w:sz w:val="30"/>
          <w:szCs w:val="30"/>
          <w:cs/>
        </w:rPr>
        <w:t>ธุรกิจอาหารสัตว์</w:t>
      </w:r>
    </w:p>
    <w:p w14:paraId="7CDE6618" w14:textId="4C44FAC7" w:rsidR="003F63E6" w:rsidRPr="00C60284" w:rsidRDefault="006856B4" w:rsidP="00852270">
      <w:pPr>
        <w:ind w:left="547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 w:hint="cs"/>
          <w:sz w:val="30"/>
          <w:szCs w:val="30"/>
          <w:cs/>
        </w:rPr>
        <w:t xml:space="preserve">ส่วนงานที่ </w:t>
      </w:r>
      <w:r w:rsidR="004D0F00">
        <w:rPr>
          <w:rFonts w:ascii="Angsana New" w:hAnsi="Angsana New" w:cs="Angsana New"/>
          <w:sz w:val="30"/>
          <w:szCs w:val="30"/>
        </w:rPr>
        <w:t>4</w:t>
      </w:r>
      <w:r w:rsidRPr="00C60284">
        <w:rPr>
          <w:rFonts w:ascii="Angsana New" w:hAnsi="Angsana New" w:cs="Angsana New"/>
          <w:sz w:val="30"/>
          <w:szCs w:val="30"/>
        </w:rPr>
        <w:t xml:space="preserve">: </w:t>
      </w:r>
      <w:r w:rsidRPr="00C6028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52270" w:rsidRPr="00852270">
        <w:rPr>
          <w:rFonts w:ascii="Angsana New" w:hAnsi="Angsana New" w:cs="Angsana New"/>
          <w:sz w:val="30"/>
          <w:szCs w:val="30"/>
          <w:cs/>
        </w:rPr>
        <w:t>ธุรกิจ</w:t>
      </w:r>
      <w:r w:rsidR="00852270" w:rsidRPr="00C86C78">
        <w:rPr>
          <w:rFonts w:ascii="Angsana New" w:hAnsi="Angsana New" w:cs="Angsana New" w:hint="cs"/>
          <w:b/>
          <w:sz w:val="28"/>
          <w:szCs w:val="28"/>
          <w:cs/>
          <w:lang w:val="en-GB"/>
        </w:rPr>
        <w:t>จำหน่ายสินค้า</w:t>
      </w:r>
      <w:r w:rsidR="00852270">
        <w:rPr>
          <w:rFonts w:ascii="Angsana New" w:hAnsi="Angsana New" w:cs="Angsana New" w:hint="cs"/>
          <w:b/>
          <w:sz w:val="28"/>
          <w:szCs w:val="28"/>
          <w:cs/>
          <w:lang w:val="en-GB"/>
        </w:rPr>
        <w:t>ปลีก</w:t>
      </w:r>
      <w:r w:rsidR="00852270">
        <w:rPr>
          <w:rFonts w:ascii="Angsana New" w:hAnsi="Angsana New" w:cs="Angsana New"/>
          <w:b/>
          <w:sz w:val="28"/>
          <w:szCs w:val="28"/>
          <w:lang w:val="en-GB"/>
        </w:rPr>
        <w:br/>
      </w:r>
      <w:r w:rsidR="003F63E6" w:rsidRPr="00C60284">
        <w:rPr>
          <w:rFonts w:ascii="Angsana New" w:hAnsi="Angsana New" w:cs="Angsana New" w:hint="cs"/>
          <w:sz w:val="30"/>
          <w:szCs w:val="30"/>
          <w:cs/>
        </w:rPr>
        <w:t xml:space="preserve">ส่วนงานที่ </w:t>
      </w:r>
      <w:r w:rsidR="004D0F00">
        <w:rPr>
          <w:rFonts w:ascii="Angsana New" w:hAnsi="Angsana New" w:cs="Angsana New"/>
          <w:sz w:val="30"/>
          <w:szCs w:val="30"/>
        </w:rPr>
        <w:t>5</w:t>
      </w:r>
      <w:r w:rsidR="003F63E6" w:rsidRPr="00C60284">
        <w:rPr>
          <w:rFonts w:ascii="Angsana New" w:hAnsi="Angsana New" w:cs="Angsana New"/>
          <w:sz w:val="30"/>
          <w:szCs w:val="30"/>
        </w:rPr>
        <w:t xml:space="preserve">: </w:t>
      </w:r>
      <w:r w:rsidR="003F63E6" w:rsidRPr="00C60284">
        <w:rPr>
          <w:rFonts w:ascii="Angsana New" w:hAnsi="Angsana New" w:cs="Angsana New" w:hint="cs"/>
          <w:sz w:val="30"/>
          <w:szCs w:val="30"/>
          <w:cs/>
        </w:rPr>
        <w:t xml:space="preserve"> ธุรกิจอื่นๆ</w:t>
      </w:r>
    </w:p>
    <w:p w14:paraId="66161E48" w14:textId="77777777" w:rsidR="006856B4" w:rsidRPr="004D0F00" w:rsidRDefault="006856B4" w:rsidP="006856B4">
      <w:pPr>
        <w:ind w:left="547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79949322" w14:textId="5DAE536C" w:rsidR="006856B4" w:rsidRDefault="006856B4" w:rsidP="006856B4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 w:hint="cs"/>
          <w:sz w:val="30"/>
          <w:szCs w:val="30"/>
          <w:cs/>
        </w:rPr>
        <w:t>ทั้งนี้ ผู้มีอำนาจตัดสินใจสูงสุดด้านการดำเนินงานได้ใช้กำไร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Pr="00C60284">
        <w:rPr>
          <w:rFonts w:ascii="Angsana New" w:hAnsi="Angsana New" w:cs="Angsana New" w:hint="cs"/>
          <w:sz w:val="30"/>
          <w:szCs w:val="30"/>
          <w:cs/>
        </w:rPr>
        <w:t>(ขาดทุน)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Pr="00C60284">
        <w:rPr>
          <w:rFonts w:ascii="Angsana New" w:hAnsi="Angsana New" w:cs="Angsana New" w:hint="cs"/>
          <w:sz w:val="30"/>
          <w:szCs w:val="30"/>
          <w:cs/>
        </w:rPr>
        <w:t>ก่อนต้นทุนทางการเงินและค่าใช้จ่ายภาษี</w:t>
      </w:r>
      <w:r w:rsidR="004D0F00">
        <w:rPr>
          <w:rFonts w:ascii="Angsana New" w:hAnsi="Angsana New" w:cs="Angsana New"/>
          <w:sz w:val="30"/>
          <w:szCs w:val="30"/>
        </w:rPr>
        <w:br/>
      </w:r>
      <w:r w:rsidRPr="00C60284">
        <w:rPr>
          <w:rFonts w:ascii="Angsana New" w:hAnsi="Angsana New" w:cs="Angsana New" w:hint="cs"/>
          <w:sz w:val="30"/>
          <w:szCs w:val="30"/>
          <w:cs/>
        </w:rPr>
        <w:t>เงินได้ของส่วนงานในการพิจารณาผลการดำเนินงานแต่ละเดือน</w:t>
      </w:r>
    </w:p>
    <w:p w14:paraId="405053B0" w14:textId="77777777" w:rsidR="00A54A43" w:rsidRPr="004D0F00" w:rsidRDefault="00A54A43" w:rsidP="006856B4">
      <w:pPr>
        <w:ind w:left="547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73259FBF" w14:textId="7172B6DA" w:rsidR="006856B4" w:rsidRDefault="006856B4" w:rsidP="00685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60284">
        <w:rPr>
          <w:rFonts w:ascii="Angsana New" w:hAnsi="Angsana New" w:cs="Angsana New" w:hint="cs"/>
          <w:i/>
          <w:iCs/>
          <w:sz w:val="30"/>
          <w:szCs w:val="30"/>
          <w:cs/>
        </w:rPr>
        <w:t>การจำแนกรายได้</w:t>
      </w:r>
    </w:p>
    <w:p w14:paraId="58DDAD26" w14:textId="77777777" w:rsidR="003F03E1" w:rsidRPr="004D0F00" w:rsidRDefault="003F03E1" w:rsidP="00685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28"/>
          <w:szCs w:val="28"/>
        </w:rPr>
      </w:pPr>
    </w:p>
    <w:p w14:paraId="713D3949" w14:textId="64A76EA3" w:rsidR="00EA0238" w:rsidRDefault="006856B4" w:rsidP="00452EEF">
      <w:pPr>
        <w:tabs>
          <w:tab w:val="clear" w:pos="454"/>
          <w:tab w:val="left" w:pos="540"/>
        </w:tabs>
        <w:ind w:left="540" w:hanging="4"/>
        <w:jc w:val="thaiDistribute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/>
          <w:sz w:val="30"/>
          <w:szCs w:val="30"/>
          <w:cs/>
        </w:rPr>
        <w:t>การดำเนินงานและรายได้หลักของกลุ่มบริษัทได้เปิดเผยไว้ในงบการเงินประจำปีล่าสุด รายได้</w:t>
      </w:r>
      <w:r w:rsidRPr="00C60284">
        <w:rPr>
          <w:rFonts w:ascii="Angsana New" w:hAnsi="Angsana New" w:cs="Angsana New" w:hint="cs"/>
          <w:sz w:val="30"/>
          <w:szCs w:val="30"/>
          <w:cs/>
        </w:rPr>
        <w:t>หลัก</w:t>
      </w:r>
      <w:r w:rsidRPr="00C60284">
        <w:rPr>
          <w:rFonts w:ascii="Angsana New" w:hAnsi="Angsana New" w:cs="Angsana New"/>
          <w:sz w:val="30"/>
          <w:szCs w:val="30"/>
          <w:cs/>
        </w:rPr>
        <w:t>ของกลุ่มบริษัทได้มาจาก</w:t>
      </w:r>
      <w:r w:rsidRPr="00C60284">
        <w:rPr>
          <w:rFonts w:ascii="Angsana New" w:hAnsi="Angsana New" w:cs="Angsana New" w:hint="cs"/>
          <w:sz w:val="30"/>
          <w:szCs w:val="30"/>
          <w:cs/>
        </w:rPr>
        <w:t>การขายสินค้า โดยมีจังหวะเวลาในการรับรู้รายได้ ณ เวลาใดเวลาหนึ่งเพียงอย่างเดียว</w:t>
      </w:r>
    </w:p>
    <w:p w14:paraId="064C4C0B" w14:textId="77777777" w:rsidR="00A54A43" w:rsidRPr="004D0F00" w:rsidRDefault="00A54A43" w:rsidP="006856B4">
      <w:pPr>
        <w:tabs>
          <w:tab w:val="clear" w:pos="454"/>
          <w:tab w:val="left" w:pos="540"/>
        </w:tabs>
        <w:ind w:left="540" w:hanging="4"/>
        <w:rPr>
          <w:rFonts w:ascii="Angsana New" w:hAnsi="Angsana New" w:cs="Angsana New"/>
          <w:sz w:val="28"/>
          <w:szCs w:val="28"/>
        </w:rPr>
      </w:pPr>
    </w:p>
    <w:p w14:paraId="7C54C6EF" w14:textId="77777777" w:rsidR="00684461" w:rsidRPr="00CF1517" w:rsidRDefault="00684461" w:rsidP="00684461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F1517">
        <w:rPr>
          <w:rFonts w:ascii="Angsana New" w:hAnsi="Angsana New" w:cs="Angsana New"/>
          <w:b/>
          <w:bCs/>
          <w:snapToGrid w:val="0"/>
          <w:sz w:val="30"/>
          <w:szCs w:val="30"/>
          <w:cs/>
          <w:lang w:eastAsia="th-TH"/>
        </w:rPr>
        <w:t xml:space="preserve">ส่วนงานภูมิศาสตร์ </w:t>
      </w:r>
    </w:p>
    <w:p w14:paraId="5B60C133" w14:textId="77777777" w:rsidR="00684461" w:rsidRPr="004D0F00" w:rsidRDefault="00684461" w:rsidP="00684461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both"/>
        <w:rPr>
          <w:rFonts w:ascii="Angsana New" w:hAnsi="Angsana New" w:cs="Angsana New"/>
          <w:snapToGrid w:val="0"/>
          <w:sz w:val="28"/>
          <w:szCs w:val="28"/>
          <w:lang w:eastAsia="th-TH"/>
        </w:rPr>
      </w:pPr>
    </w:p>
    <w:p w14:paraId="2ACEAD4F" w14:textId="1CA44BB3" w:rsidR="00684461" w:rsidRPr="00CF1517" w:rsidRDefault="00684461" w:rsidP="00D76847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F1517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กลุ่มบริษัทดำเนินธุรกิจหลักในประเทศ ไม่มีรายได้จากต่างประเทศหรือสินทรัพย์ในต่างประเทศที่มีสาระสำคัญ</w:t>
      </w:r>
    </w:p>
    <w:p w14:paraId="2FAEB20D" w14:textId="010F24DC" w:rsidR="006D058F" w:rsidRDefault="006D058F" w:rsidP="006856B4">
      <w:pPr>
        <w:tabs>
          <w:tab w:val="clear" w:pos="454"/>
          <w:tab w:val="left" w:pos="540"/>
        </w:tabs>
        <w:ind w:left="540" w:hanging="4"/>
        <w:rPr>
          <w:rFonts w:ascii="Angsana New" w:hAnsi="Angsana New" w:cs="Angsana New"/>
          <w:sz w:val="30"/>
          <w:szCs w:val="30"/>
          <w:cs/>
        </w:rPr>
        <w:sectPr w:rsidR="006D058F" w:rsidSect="00541F75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4"/>
          <w:cols w:space="720"/>
          <w:docGrid w:linePitch="360"/>
        </w:sectPr>
      </w:pPr>
    </w:p>
    <w:p w14:paraId="1C88EC7F" w14:textId="7B2DB7CD" w:rsidR="009B571C" w:rsidRDefault="009B571C" w:rsidP="009B57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90"/>
        </w:tabs>
        <w:ind w:hanging="4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lastRenderedPageBreak/>
        <w:tab/>
      </w:r>
      <w:r w:rsidRPr="006D058F">
        <w:rPr>
          <w:rFonts w:ascii="Angsana New" w:hAnsi="Angsana New" w:cs="Angsana New" w:hint="cs"/>
          <w:sz w:val="30"/>
          <w:szCs w:val="30"/>
          <w:cs/>
        </w:rPr>
        <w:t>รายได้และผลการดำเนินงานจำแนกตามส่วนงานทางธุรกิจในงบการเงินรวมสำหรับ</w:t>
      </w:r>
      <w:r>
        <w:rPr>
          <w:rFonts w:ascii="Angsana New" w:hAnsi="Angsana New" w:cs="Angsana New" w:hint="cs"/>
          <w:sz w:val="30"/>
          <w:szCs w:val="30"/>
          <w:cs/>
        </w:rPr>
        <w:t>งวดสามเดือน</w:t>
      </w:r>
      <w:r w:rsidRPr="006D058F">
        <w:rPr>
          <w:rFonts w:ascii="Angsana New" w:hAnsi="Angsana New" w:cs="Angsana New" w:hint="cs"/>
          <w:sz w:val="30"/>
          <w:szCs w:val="30"/>
          <w:cs/>
        </w:rPr>
        <w:t>สิ้นสุดวันที่</w:t>
      </w:r>
      <w:r w:rsidRPr="006D058F">
        <w:rPr>
          <w:rFonts w:ascii="Angsana New" w:hAnsi="Angsana New" w:cs="Angsana New"/>
          <w:sz w:val="30"/>
          <w:szCs w:val="30"/>
          <w:cs/>
        </w:rPr>
        <w:t xml:space="preserve"> </w:t>
      </w:r>
      <w:r w:rsidR="00FA663F">
        <w:rPr>
          <w:rFonts w:ascii="Angsana New" w:hAnsi="Angsana New" w:cs="Angsana New"/>
          <w:sz w:val="30"/>
          <w:szCs w:val="30"/>
        </w:rPr>
        <w:t>31</w:t>
      </w:r>
      <w:r w:rsidRPr="006D058F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มีน</w:t>
      </w:r>
      <w:r w:rsidRPr="006D058F">
        <w:rPr>
          <w:rFonts w:ascii="Angsana New" w:hAnsi="Angsana New" w:cs="Angsana New" w:hint="cs"/>
          <w:sz w:val="30"/>
          <w:szCs w:val="30"/>
          <w:cs/>
        </w:rPr>
        <w:t>าคม</w:t>
      </w:r>
      <w:r w:rsidRPr="006D058F">
        <w:rPr>
          <w:rFonts w:ascii="Angsana New" w:hAnsi="Angsana New" w:cs="Angsana New"/>
          <w:sz w:val="30"/>
          <w:szCs w:val="30"/>
          <w:cs/>
        </w:rPr>
        <w:t xml:space="preserve"> </w:t>
      </w:r>
      <w:r w:rsidR="00FA663F">
        <w:rPr>
          <w:rFonts w:ascii="Angsana New" w:hAnsi="Angsana New" w:cs="Angsana New"/>
          <w:sz w:val="30"/>
          <w:szCs w:val="30"/>
        </w:rPr>
        <w:t>2566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FA663F">
        <w:rPr>
          <w:rFonts w:ascii="Angsana New" w:hAnsi="Angsana New" w:cs="Angsana New"/>
          <w:sz w:val="30"/>
          <w:szCs w:val="30"/>
        </w:rPr>
        <w:t>2565</w:t>
      </w:r>
      <w:r w:rsidRPr="006D058F">
        <w:rPr>
          <w:rFonts w:ascii="Angsana New" w:hAnsi="Angsana New" w:cs="Angsana New"/>
          <w:sz w:val="30"/>
          <w:szCs w:val="30"/>
          <w:cs/>
        </w:rPr>
        <w:t xml:space="preserve"> </w:t>
      </w:r>
      <w:r w:rsidRPr="006D058F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178CF8B9" w14:textId="10B909F3" w:rsidR="009B571C" w:rsidRPr="009B571C" w:rsidRDefault="009B571C" w:rsidP="009B57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90"/>
        </w:tabs>
        <w:ind w:hanging="4"/>
        <w:rPr>
          <w:rFonts w:ascii="Angsana New" w:hAnsi="Angsana New" w:cs="Angsana New"/>
          <w:sz w:val="10"/>
          <w:szCs w:val="10"/>
        </w:rPr>
      </w:pPr>
    </w:p>
    <w:tbl>
      <w:tblPr>
        <w:tblW w:w="15291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2880"/>
        <w:gridCol w:w="630"/>
        <w:gridCol w:w="270"/>
        <w:gridCol w:w="630"/>
        <w:gridCol w:w="270"/>
        <w:gridCol w:w="630"/>
        <w:gridCol w:w="270"/>
        <w:gridCol w:w="630"/>
        <w:gridCol w:w="236"/>
        <w:gridCol w:w="664"/>
        <w:gridCol w:w="270"/>
        <w:gridCol w:w="630"/>
        <w:gridCol w:w="270"/>
        <w:gridCol w:w="630"/>
        <w:gridCol w:w="270"/>
        <w:gridCol w:w="630"/>
        <w:gridCol w:w="270"/>
        <w:gridCol w:w="540"/>
        <w:gridCol w:w="270"/>
        <w:gridCol w:w="540"/>
        <w:gridCol w:w="236"/>
        <w:gridCol w:w="754"/>
        <w:gridCol w:w="270"/>
        <w:gridCol w:w="720"/>
        <w:gridCol w:w="236"/>
        <w:gridCol w:w="664"/>
        <w:gridCol w:w="236"/>
        <w:gridCol w:w="689"/>
        <w:gridCol w:w="56"/>
      </w:tblGrid>
      <w:tr w:rsidR="009B571C" w:rsidRPr="00C60284" w14:paraId="3EB4652F" w14:textId="77777777" w:rsidTr="00DD598E">
        <w:trPr>
          <w:trHeight w:val="362"/>
        </w:trPr>
        <w:tc>
          <w:tcPr>
            <w:tcW w:w="28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ACC9C3" w14:textId="77777777" w:rsidR="009B571C" w:rsidRPr="00C60284" w:rsidRDefault="009B571C" w:rsidP="001D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</w:p>
        </w:tc>
        <w:tc>
          <w:tcPr>
            <w:tcW w:w="12411" w:type="dxa"/>
            <w:gridSpan w:val="28"/>
            <w:tcBorders>
              <w:top w:val="nil"/>
              <w:left w:val="nil"/>
              <w:bottom w:val="nil"/>
            </w:tcBorders>
            <w:vAlign w:val="bottom"/>
          </w:tcPr>
          <w:p w14:paraId="57C5149B" w14:textId="77777777" w:rsidR="009B571C" w:rsidRPr="00C60284" w:rsidRDefault="009B571C" w:rsidP="001D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  <w:cs/>
                <w:lang w:val="en-GB"/>
              </w:rPr>
            </w:pPr>
            <w:r>
              <w:rPr>
                <w:rFonts w:ascii="Angsana New" w:hAnsi="Angsana New" w:cs="Angsana New" w:hint="cs"/>
                <w:bCs/>
                <w:color w:val="000000"/>
                <w:sz w:val="27"/>
                <w:szCs w:val="27"/>
                <w:cs/>
                <w:lang w:val="en-GB"/>
              </w:rPr>
              <w:t>งบการเงินรวม</w:t>
            </w:r>
          </w:p>
        </w:tc>
      </w:tr>
      <w:tr w:rsidR="00DD598E" w:rsidRPr="00C60284" w14:paraId="3408138B" w14:textId="77777777" w:rsidTr="00DD598E">
        <w:trPr>
          <w:gridAfter w:val="1"/>
          <w:wAfter w:w="56" w:type="dxa"/>
          <w:trHeight w:val="362"/>
        </w:trPr>
        <w:tc>
          <w:tcPr>
            <w:tcW w:w="28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99AA4FA" w14:textId="77777777" w:rsidR="009B571C" w:rsidRPr="00C60284" w:rsidRDefault="009B571C" w:rsidP="001D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  <w:r w:rsidRPr="00C60284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สำหรับงวดสามเดือนสิ้นสุด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7C9B0" w14:textId="77777777" w:rsidR="009B571C" w:rsidRPr="00C60284" w:rsidRDefault="009B571C" w:rsidP="001D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</w:pPr>
            <w:r w:rsidRPr="00C60284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t>ส่วนงานธุรกิจไก่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127A0" w14:textId="77777777" w:rsidR="009B571C" w:rsidRPr="00C60284" w:rsidRDefault="009B571C" w:rsidP="001D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9F1EE" w14:textId="77777777" w:rsidR="009B571C" w:rsidRPr="00C60284" w:rsidRDefault="009B571C" w:rsidP="001D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3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</w:pPr>
            <w:r w:rsidRPr="00C60284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t>ส่วนงานธุรกิจสุกร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2F1E8" w14:textId="77777777" w:rsidR="009B571C" w:rsidRPr="00C60284" w:rsidRDefault="009B571C" w:rsidP="001D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156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71ED6" w14:textId="77777777" w:rsidR="009B571C" w:rsidRPr="00C60284" w:rsidRDefault="009B571C" w:rsidP="001D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</w:pPr>
            <w:r w:rsidRPr="00C60284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t>ส่วนงานธุรกิจ</w:t>
            </w:r>
            <w:r w:rsidRPr="00C60284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br/>
              <w:t>อาหารสัตว์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6AB24" w14:textId="77777777" w:rsidR="009B571C" w:rsidRPr="00C60284" w:rsidRDefault="009B571C" w:rsidP="001D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07525" w14:textId="37B72136" w:rsidR="009B571C" w:rsidRPr="00D5235E" w:rsidRDefault="00852270" w:rsidP="001D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1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</w:pPr>
            <w:r w:rsidRPr="00D5235E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t>ส่วนงานธุรกิจ</w:t>
            </w:r>
            <w:r w:rsidRPr="00D5235E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br/>
            </w:r>
            <w:r w:rsidRPr="00D5235E"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  <w:lang w:val="en-GB"/>
              </w:rPr>
              <w:t>จำหน่ายสินค้าปลีก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AE9F4" w14:textId="77777777" w:rsidR="009B571C" w:rsidRPr="00D5235E" w:rsidRDefault="009B571C" w:rsidP="001D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E037D" w14:textId="77777777" w:rsidR="009B571C" w:rsidRPr="00D5235E" w:rsidRDefault="009B571C" w:rsidP="001D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6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</w:pPr>
            <w:r w:rsidRPr="00D5235E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t>ส่วนงานอื่น</w:t>
            </w:r>
          </w:p>
        </w:tc>
        <w:tc>
          <w:tcPr>
            <w:tcW w:w="236" w:type="dxa"/>
            <w:vAlign w:val="bottom"/>
          </w:tcPr>
          <w:p w14:paraId="3998C80C" w14:textId="77777777" w:rsidR="009B571C" w:rsidRPr="00C60284" w:rsidRDefault="009B571C" w:rsidP="001D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744" w:type="dxa"/>
            <w:gridSpan w:val="3"/>
            <w:vAlign w:val="bottom"/>
          </w:tcPr>
          <w:p w14:paraId="353F54F1" w14:textId="77777777" w:rsidR="009B571C" w:rsidRPr="00C60284" w:rsidRDefault="009B571C" w:rsidP="001D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lang w:val="en-GB"/>
              </w:rPr>
            </w:pPr>
            <w:r w:rsidRPr="00C60284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t xml:space="preserve">การตัดรายการ </w:t>
            </w:r>
          </w:p>
          <w:p w14:paraId="59AA808F" w14:textId="77777777" w:rsidR="009B571C" w:rsidRPr="00C60284" w:rsidRDefault="009B571C" w:rsidP="001D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</w:pPr>
            <w:r w:rsidRPr="00C60284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t>ระหว่างกัน</w:t>
            </w:r>
          </w:p>
        </w:tc>
        <w:tc>
          <w:tcPr>
            <w:tcW w:w="236" w:type="dxa"/>
          </w:tcPr>
          <w:p w14:paraId="7D12D413" w14:textId="77777777" w:rsidR="009B571C" w:rsidRPr="00C60284" w:rsidRDefault="009B571C" w:rsidP="001D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1589" w:type="dxa"/>
            <w:gridSpan w:val="3"/>
          </w:tcPr>
          <w:p w14:paraId="565ECCD8" w14:textId="77777777" w:rsidR="009B571C" w:rsidRPr="00C60284" w:rsidRDefault="009B571C" w:rsidP="001D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  <w:lang w:val="en-GB"/>
              </w:rPr>
            </w:pPr>
          </w:p>
          <w:p w14:paraId="0DE562B3" w14:textId="77777777" w:rsidR="009B571C" w:rsidRPr="00C60284" w:rsidRDefault="009B571C" w:rsidP="001D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  <w:lang w:val="en-GB"/>
              </w:rPr>
            </w:pPr>
            <w:r w:rsidRPr="00C60284">
              <w:rPr>
                <w:rFonts w:ascii="Angsana New" w:hAnsi="Angsana New" w:cs="Angsana New"/>
                <w:bCs/>
                <w:color w:val="000000"/>
                <w:sz w:val="27"/>
                <w:szCs w:val="27"/>
                <w:cs/>
                <w:lang w:val="en-GB"/>
              </w:rPr>
              <w:t>รวม</w:t>
            </w:r>
          </w:p>
        </w:tc>
      </w:tr>
      <w:tr w:rsidR="00DD598E" w:rsidRPr="00C60284" w14:paraId="293A51E3" w14:textId="77777777" w:rsidTr="00DD598E">
        <w:trPr>
          <w:gridAfter w:val="1"/>
          <w:wAfter w:w="56" w:type="dxa"/>
          <w:trHeight w:val="185"/>
        </w:trPr>
        <w:tc>
          <w:tcPr>
            <w:tcW w:w="28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4E27CE9" w14:textId="327B7529" w:rsidR="004D60E2" w:rsidRPr="00C60284" w:rsidRDefault="004D60E2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  <w:r w:rsidRPr="00C60284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7"/>
                <w:szCs w:val="27"/>
                <w:cs/>
                <w:lang w:val="en-GB"/>
              </w:rPr>
              <w:t xml:space="preserve">   วันที่ </w:t>
            </w:r>
            <w:r w:rsidR="00FA663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7"/>
                <w:szCs w:val="27"/>
              </w:rPr>
              <w:t>31</w:t>
            </w:r>
            <w:r w:rsidRPr="00C60284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7"/>
                <w:szCs w:val="27"/>
              </w:rPr>
              <w:t xml:space="preserve"> </w:t>
            </w:r>
            <w:r w:rsidRPr="00C60284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มีนาคม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EC012" w14:textId="430D64B8" w:rsidR="004D60E2" w:rsidRPr="00CA450B" w:rsidRDefault="00707376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CA450B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B730A" w14:textId="77777777" w:rsidR="004D60E2" w:rsidRPr="00CA450B" w:rsidRDefault="004D60E2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93441" w14:textId="1F15D5A7" w:rsidR="004D60E2" w:rsidRPr="00CA450B" w:rsidRDefault="00707376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CA450B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6717C" w14:textId="77777777" w:rsidR="004D60E2" w:rsidRPr="00CA450B" w:rsidRDefault="004D60E2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C9403" w14:textId="1F1BD099" w:rsidR="004D60E2" w:rsidRPr="00CA450B" w:rsidRDefault="00707376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CA450B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71B91" w14:textId="77777777" w:rsidR="004D60E2" w:rsidRPr="00CA450B" w:rsidRDefault="004D60E2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979C4" w14:textId="6B292A25" w:rsidR="004D60E2" w:rsidRPr="00CA450B" w:rsidRDefault="00707376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CA450B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14A37" w14:textId="77777777" w:rsidR="004D60E2" w:rsidRPr="00CA450B" w:rsidRDefault="004D60E2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8FD1D" w14:textId="73B07FC5" w:rsidR="004D60E2" w:rsidRPr="00CA450B" w:rsidRDefault="00707376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CA450B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33946" w14:textId="77777777" w:rsidR="004D60E2" w:rsidRPr="00CA450B" w:rsidRDefault="004D60E2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8F018" w14:textId="2E8615BF" w:rsidR="004D60E2" w:rsidRPr="00CA450B" w:rsidRDefault="00707376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CA450B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FB55D" w14:textId="77777777" w:rsidR="004D60E2" w:rsidRPr="00CA450B" w:rsidRDefault="004D60E2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D9950" w14:textId="51790DD4" w:rsidR="004D60E2" w:rsidRPr="00D5235E" w:rsidRDefault="00707376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D5235E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F5473" w14:textId="77777777" w:rsidR="004D60E2" w:rsidRPr="00D5235E" w:rsidRDefault="004D60E2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79713" w14:textId="24FC6CE7" w:rsidR="004D60E2" w:rsidRPr="00D5235E" w:rsidRDefault="00707376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D5235E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B5878" w14:textId="77777777" w:rsidR="004D60E2" w:rsidRPr="00D5235E" w:rsidRDefault="004D60E2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DBFA5" w14:textId="54173B37" w:rsidR="004D60E2" w:rsidRPr="00D5235E" w:rsidRDefault="00707376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D5235E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E04CA" w14:textId="77777777" w:rsidR="004D60E2" w:rsidRPr="00D5235E" w:rsidRDefault="004D60E2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AB024" w14:textId="47DD7780" w:rsidR="004D60E2" w:rsidRPr="00D5235E" w:rsidRDefault="00707376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D5235E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</w:rPr>
              <w:t>2565</w:t>
            </w:r>
          </w:p>
        </w:tc>
        <w:tc>
          <w:tcPr>
            <w:tcW w:w="236" w:type="dxa"/>
            <w:vAlign w:val="bottom"/>
          </w:tcPr>
          <w:p w14:paraId="0CF4518A" w14:textId="77777777" w:rsidR="004D60E2" w:rsidRPr="00C60284" w:rsidRDefault="004D60E2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8C35F" w14:textId="29959716" w:rsidR="004D60E2" w:rsidRPr="00CA450B" w:rsidRDefault="00707376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CA450B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BDBBE" w14:textId="77777777" w:rsidR="004D60E2" w:rsidRPr="00CA450B" w:rsidRDefault="004D60E2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9E5C2" w14:textId="14546A1E" w:rsidR="004D60E2" w:rsidRPr="00CA450B" w:rsidRDefault="00707376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CA450B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</w:rPr>
              <w:t>2565</w:t>
            </w:r>
          </w:p>
        </w:tc>
        <w:tc>
          <w:tcPr>
            <w:tcW w:w="236" w:type="dxa"/>
          </w:tcPr>
          <w:p w14:paraId="4700263B" w14:textId="77777777" w:rsidR="004D60E2" w:rsidRPr="00C60284" w:rsidRDefault="004D60E2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664" w:type="dxa"/>
            <w:vAlign w:val="bottom"/>
          </w:tcPr>
          <w:p w14:paraId="6BC78EDB" w14:textId="131D10DA" w:rsidR="004D60E2" w:rsidRPr="0017540E" w:rsidRDefault="00707376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Cs/>
                <w:color w:val="000000"/>
                <w:sz w:val="27"/>
                <w:szCs w:val="27"/>
                <w:cs/>
              </w:rPr>
              <w:t>2566</w:t>
            </w:r>
          </w:p>
        </w:tc>
        <w:tc>
          <w:tcPr>
            <w:tcW w:w="236" w:type="dxa"/>
            <w:vAlign w:val="bottom"/>
          </w:tcPr>
          <w:p w14:paraId="61C05733" w14:textId="77777777" w:rsidR="004D60E2" w:rsidRPr="0017540E" w:rsidRDefault="004D60E2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689" w:type="dxa"/>
            <w:vAlign w:val="bottom"/>
          </w:tcPr>
          <w:p w14:paraId="2ADE323F" w14:textId="1E23038E" w:rsidR="004D60E2" w:rsidRPr="0017540E" w:rsidRDefault="00707376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Cs/>
                <w:color w:val="000000"/>
                <w:sz w:val="27"/>
                <w:szCs w:val="27"/>
                <w:cs/>
              </w:rPr>
              <w:t>2565</w:t>
            </w:r>
          </w:p>
        </w:tc>
      </w:tr>
      <w:tr w:rsidR="004D60E2" w:rsidRPr="00C60284" w14:paraId="3F3324F2" w14:textId="77777777" w:rsidTr="00DD598E">
        <w:trPr>
          <w:trHeight w:val="146"/>
        </w:trPr>
        <w:tc>
          <w:tcPr>
            <w:tcW w:w="28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D643161" w14:textId="77777777" w:rsidR="004D60E2" w:rsidRPr="00C60284" w:rsidRDefault="004D60E2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</w:p>
        </w:tc>
        <w:tc>
          <w:tcPr>
            <w:tcW w:w="12411" w:type="dxa"/>
            <w:gridSpan w:val="28"/>
            <w:tcBorders>
              <w:top w:val="nil"/>
              <w:left w:val="nil"/>
            </w:tcBorders>
            <w:vAlign w:val="bottom"/>
          </w:tcPr>
          <w:p w14:paraId="47C72DC1" w14:textId="77777777" w:rsidR="004D60E2" w:rsidRPr="00D5235E" w:rsidRDefault="004D60E2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27"/>
                <w:szCs w:val="27"/>
                <w:cs/>
                <w:lang w:val="en-GB"/>
              </w:rPr>
            </w:pPr>
            <w:r w:rsidRPr="00D5235E">
              <w:rPr>
                <w:rFonts w:ascii="Angsana New" w:hAnsi="Angsana New" w:cs="Angsana New"/>
                <w:b/>
                <w:i/>
                <w:iCs/>
                <w:color w:val="000000"/>
                <w:sz w:val="27"/>
                <w:szCs w:val="27"/>
                <w:cs/>
                <w:lang w:val="en-GB"/>
              </w:rPr>
              <w:t>(ล้านบาท)</w:t>
            </w:r>
          </w:p>
        </w:tc>
      </w:tr>
      <w:tr w:rsidR="00DD598E" w:rsidRPr="00C60284" w14:paraId="64196D0C" w14:textId="77777777" w:rsidTr="00DD598E">
        <w:trPr>
          <w:gridAfter w:val="1"/>
          <w:wAfter w:w="56" w:type="dxa"/>
          <w:trHeight w:val="3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D3DF8" w14:textId="77777777" w:rsidR="005E5F2E" w:rsidRPr="00F1017C" w:rsidRDefault="005E5F2E" w:rsidP="005E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77" w:right="-2" w:hanging="477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F1017C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DF15B5" w14:textId="02889D1A" w:rsidR="005E5F2E" w:rsidRPr="001F3F0A" w:rsidRDefault="005E5F2E" w:rsidP="005E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1F3F0A">
              <w:rPr>
                <w:rFonts w:ascii="Angsana New" w:hAnsi="Angsana New" w:cs="Angsana New"/>
                <w:color w:val="000000"/>
                <w:sz w:val="27"/>
                <w:szCs w:val="27"/>
              </w:rPr>
              <w:t>4,623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508695" w14:textId="77777777" w:rsidR="005E5F2E" w:rsidRPr="001F3F0A" w:rsidRDefault="005E5F2E" w:rsidP="005E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480D6C" w14:textId="621EF5FA" w:rsidR="005E5F2E" w:rsidRPr="001F3F0A" w:rsidRDefault="005E5F2E" w:rsidP="005E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1F3F0A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5</w:t>
            </w:r>
            <w:r w:rsidRPr="001F3F0A"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 w:rsidRPr="001F3F0A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032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37B57D" w14:textId="77777777" w:rsidR="005E5F2E" w:rsidRPr="001F3F0A" w:rsidRDefault="005E5F2E" w:rsidP="005E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3A3A4D" w14:textId="27930E81" w:rsidR="005E5F2E" w:rsidRPr="001F3F0A" w:rsidRDefault="005E5F2E" w:rsidP="005E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1F3F0A">
              <w:rPr>
                <w:rFonts w:ascii="Angsana New" w:hAnsi="Angsana New" w:cs="Angsana New"/>
                <w:color w:val="000000"/>
                <w:sz w:val="27"/>
                <w:szCs w:val="27"/>
              </w:rPr>
              <w:t>3,116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DB7729" w14:textId="77777777" w:rsidR="005E5F2E" w:rsidRPr="001F3F0A" w:rsidRDefault="005E5F2E" w:rsidP="005E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773BE8" w14:textId="4F4B03A9" w:rsidR="005E5F2E" w:rsidRPr="001F3F0A" w:rsidRDefault="005E5F2E" w:rsidP="005E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1F3F0A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2</w:t>
            </w:r>
            <w:r w:rsidRPr="001F3F0A"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 w:rsidRPr="001F3F0A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597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420F37" w14:textId="77777777" w:rsidR="005E5F2E" w:rsidRPr="001F3F0A" w:rsidRDefault="005E5F2E" w:rsidP="005E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4EAC51" w14:textId="04FA89BD" w:rsidR="005E5F2E" w:rsidRPr="001F3F0A" w:rsidRDefault="005E5F2E" w:rsidP="005E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1F3F0A">
              <w:rPr>
                <w:rFonts w:ascii="Angsana New" w:hAnsi="Angsana New" w:cs="Angsana New"/>
                <w:color w:val="000000"/>
                <w:sz w:val="27"/>
                <w:szCs w:val="27"/>
              </w:rPr>
              <w:t>2,432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35524D" w14:textId="77777777" w:rsidR="005E5F2E" w:rsidRPr="001F3F0A" w:rsidRDefault="005E5F2E" w:rsidP="005E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A33AA1" w14:textId="247BC920" w:rsidR="005E5F2E" w:rsidRPr="001F3F0A" w:rsidRDefault="005E5F2E" w:rsidP="005E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1F3F0A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1</w:t>
            </w:r>
            <w:r w:rsidRPr="001F3F0A"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 w:rsidRPr="001F3F0A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702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0CE045" w14:textId="77777777" w:rsidR="005E5F2E" w:rsidRPr="001F3F0A" w:rsidRDefault="005E5F2E" w:rsidP="005E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04903B" w14:textId="0AF532F0" w:rsidR="005E5F2E" w:rsidRPr="001F3F0A" w:rsidRDefault="005E5F2E" w:rsidP="005E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1F3F0A">
              <w:rPr>
                <w:rFonts w:ascii="Angsana New" w:hAnsi="Angsana New" w:cs="Angsana New"/>
                <w:color w:val="000000"/>
                <w:sz w:val="27"/>
                <w:szCs w:val="27"/>
              </w:rPr>
              <w:t>3,459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1E071E" w14:textId="77777777" w:rsidR="005E5F2E" w:rsidRPr="001F3F0A" w:rsidRDefault="005E5F2E" w:rsidP="005E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03E218" w14:textId="0C380AE3" w:rsidR="005E5F2E" w:rsidRPr="001F3F0A" w:rsidRDefault="005E5F2E" w:rsidP="005E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1F3F0A">
              <w:rPr>
                <w:rFonts w:ascii="Angsana New" w:hAnsi="Angsana New" w:cs="Angsana New"/>
                <w:color w:val="000000"/>
                <w:sz w:val="27"/>
                <w:szCs w:val="27"/>
              </w:rPr>
              <w:t>1,016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055E2E" w14:textId="77777777" w:rsidR="005E5F2E" w:rsidRPr="001F3F0A" w:rsidRDefault="005E5F2E" w:rsidP="005E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FACBAD" w14:textId="30B7B396" w:rsidR="005E5F2E" w:rsidRPr="001F3F0A" w:rsidRDefault="005E5F2E" w:rsidP="005E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1F3F0A">
              <w:rPr>
                <w:rFonts w:ascii="Angsana New" w:hAnsi="Angsana New" w:cs="Angsana New"/>
                <w:color w:val="000000"/>
                <w:sz w:val="27"/>
                <w:szCs w:val="27"/>
              </w:rPr>
              <w:t>47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647FA8" w14:textId="77777777" w:rsidR="005E5F2E" w:rsidRPr="001F3F0A" w:rsidRDefault="005E5F2E" w:rsidP="005E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821D0F" w14:textId="30F683B4" w:rsidR="005E5F2E" w:rsidRPr="001F3F0A" w:rsidRDefault="005E5F2E" w:rsidP="005E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1F3F0A">
              <w:rPr>
                <w:rFonts w:ascii="Angsana New" w:hAnsi="Angsana New" w:cs="Angsana New"/>
                <w:color w:val="000000"/>
                <w:sz w:val="27"/>
                <w:szCs w:val="27"/>
              </w:rPr>
              <w:t>49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A197CC" w14:textId="77777777" w:rsidR="005E5F2E" w:rsidRPr="001F3F0A" w:rsidRDefault="005E5F2E" w:rsidP="005E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064954AA" w14:textId="4BC9AA5D" w:rsidR="005E5F2E" w:rsidRPr="001F3F0A" w:rsidRDefault="005E5F2E" w:rsidP="005E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1F3F0A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41B248" w14:textId="77777777" w:rsidR="005E5F2E" w:rsidRPr="001F3F0A" w:rsidRDefault="005E5F2E" w:rsidP="005E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1615AA8" w14:textId="2543E52E" w:rsidR="005E5F2E" w:rsidRPr="001F3F0A" w:rsidRDefault="005E5F2E" w:rsidP="005E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1F3F0A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DFCB73" w14:textId="77777777" w:rsidR="005E5F2E" w:rsidRPr="001F3F0A" w:rsidRDefault="005E5F2E" w:rsidP="005E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1A8CF49D" w14:textId="28BB0BAE" w:rsidR="005E5F2E" w:rsidRPr="001F3F0A" w:rsidRDefault="005E5F2E" w:rsidP="005E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50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1F3F0A">
              <w:rPr>
                <w:rFonts w:ascii="Angsana New" w:hAnsi="Angsana New" w:cs="Angsana New"/>
                <w:bCs/>
                <w:color w:val="000000"/>
                <w:sz w:val="27"/>
                <w:szCs w:val="27"/>
                <w:cs/>
              </w:rPr>
              <w:t>13</w:t>
            </w:r>
            <w:r w:rsidRPr="001F3F0A"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,</w:t>
            </w:r>
            <w:r w:rsidRPr="001F3F0A">
              <w:rPr>
                <w:rFonts w:ascii="Angsana New" w:hAnsi="Angsana New" w:cs="Angsana New"/>
                <w:bCs/>
                <w:color w:val="000000"/>
                <w:sz w:val="27"/>
                <w:szCs w:val="27"/>
                <w:cs/>
              </w:rPr>
              <w:t>6</w:t>
            </w:r>
            <w:r w:rsidRPr="001F3F0A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77</w:t>
            </w:r>
          </w:p>
        </w:tc>
        <w:tc>
          <w:tcPr>
            <w:tcW w:w="236" w:type="dxa"/>
            <w:vAlign w:val="bottom"/>
          </w:tcPr>
          <w:p w14:paraId="2C90EC00" w14:textId="77777777" w:rsidR="005E5F2E" w:rsidRPr="001F3F0A" w:rsidRDefault="005E5F2E" w:rsidP="005E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689" w:type="dxa"/>
            <w:vAlign w:val="bottom"/>
          </w:tcPr>
          <w:p w14:paraId="4EBA81FC" w14:textId="2D4E6738" w:rsidR="005E5F2E" w:rsidRPr="001F3F0A" w:rsidRDefault="005E5F2E" w:rsidP="005E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1F3F0A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10,396</w:t>
            </w:r>
          </w:p>
        </w:tc>
      </w:tr>
      <w:tr w:rsidR="00DD598E" w:rsidRPr="00C60284" w14:paraId="19F859F6" w14:textId="77777777" w:rsidTr="00DD598E">
        <w:trPr>
          <w:gridAfter w:val="1"/>
          <w:wAfter w:w="56" w:type="dxa"/>
          <w:trHeight w:val="3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950A8" w14:textId="77777777" w:rsidR="005E5F2E" w:rsidRPr="00F1017C" w:rsidRDefault="005E5F2E" w:rsidP="005E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77" w:right="-2" w:hanging="477"/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</w:pPr>
            <w:r w:rsidRPr="00F1017C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181B11" w14:textId="62213537" w:rsidR="005E5F2E" w:rsidRPr="001F3F0A" w:rsidRDefault="005E5F2E" w:rsidP="005E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1F3F0A">
              <w:rPr>
                <w:rFonts w:ascii="Angsana New" w:hAnsi="Angsana New" w:cs="Angsana New"/>
                <w:color w:val="000000"/>
                <w:sz w:val="27"/>
                <w:szCs w:val="27"/>
              </w:rPr>
              <w:t>6,167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D33370" w14:textId="77777777" w:rsidR="005E5F2E" w:rsidRPr="001F3F0A" w:rsidRDefault="005E5F2E" w:rsidP="005E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694ED7" w14:textId="32B790D1" w:rsidR="005E5F2E" w:rsidRPr="001F3F0A" w:rsidRDefault="005E5F2E" w:rsidP="005E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1F3F0A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4</w:t>
            </w:r>
            <w:r w:rsidRPr="001F3F0A"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 w:rsidRPr="001F3F0A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645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027163" w14:textId="77777777" w:rsidR="005E5F2E" w:rsidRPr="001F3F0A" w:rsidRDefault="005E5F2E" w:rsidP="005E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C4B04B" w14:textId="50FF14C1" w:rsidR="005E5F2E" w:rsidRPr="001F3F0A" w:rsidRDefault="005E5F2E" w:rsidP="005E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1F3F0A">
              <w:rPr>
                <w:rFonts w:ascii="Angsana New" w:hAnsi="Angsana New" w:cs="Angsana New"/>
                <w:color w:val="000000"/>
                <w:sz w:val="27"/>
                <w:szCs w:val="27"/>
              </w:rPr>
              <w:t>2,707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ABF21B" w14:textId="77777777" w:rsidR="005E5F2E" w:rsidRPr="001F3F0A" w:rsidRDefault="005E5F2E" w:rsidP="005E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73CCDF" w14:textId="0136B7DF" w:rsidR="005E5F2E" w:rsidRPr="001F3F0A" w:rsidRDefault="005E5F2E" w:rsidP="005E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1F3F0A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1</w:t>
            </w:r>
            <w:r w:rsidRPr="001F3F0A"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 w:rsidRPr="001F3F0A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139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8789C3" w14:textId="77777777" w:rsidR="005E5F2E" w:rsidRPr="001F3F0A" w:rsidRDefault="005E5F2E" w:rsidP="005E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BCD655" w14:textId="33E3F36A" w:rsidR="005E5F2E" w:rsidRPr="001F3F0A" w:rsidRDefault="005E5F2E" w:rsidP="005E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1F3F0A">
              <w:rPr>
                <w:rFonts w:ascii="Angsana New" w:hAnsi="Angsana New" w:cs="Angsana New"/>
                <w:color w:val="000000"/>
                <w:sz w:val="27"/>
                <w:szCs w:val="27"/>
              </w:rPr>
              <w:t>5,744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774236" w14:textId="77777777" w:rsidR="005E5F2E" w:rsidRPr="001F3F0A" w:rsidRDefault="005E5F2E" w:rsidP="005E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33E875" w14:textId="0C002406" w:rsidR="005E5F2E" w:rsidRPr="001F3F0A" w:rsidRDefault="005E5F2E" w:rsidP="005E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1F3F0A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4</w:t>
            </w:r>
            <w:r w:rsidRPr="001F3F0A"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 w:rsidRPr="001F3F0A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006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69BE59" w14:textId="77777777" w:rsidR="005E5F2E" w:rsidRPr="001F3F0A" w:rsidRDefault="005E5F2E" w:rsidP="005E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B84142" w14:textId="56297B74" w:rsidR="005E5F2E" w:rsidRPr="001F3F0A" w:rsidRDefault="005E5F2E" w:rsidP="005E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1F3F0A">
              <w:rPr>
                <w:rFonts w:ascii="Angsana New" w:hAnsi="Angsana New" w:cs="Angsana New"/>
                <w:color w:val="000000"/>
                <w:sz w:val="27"/>
                <w:szCs w:val="27"/>
              </w:rPr>
              <w:t>23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AC7484" w14:textId="77777777" w:rsidR="005E5F2E" w:rsidRPr="001F3F0A" w:rsidRDefault="005E5F2E" w:rsidP="005E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FEC93E" w14:textId="5D066B9F" w:rsidR="005E5F2E" w:rsidRPr="001F3F0A" w:rsidRDefault="005E5F2E" w:rsidP="005E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1F3F0A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7B0877" w14:textId="77777777" w:rsidR="005E5F2E" w:rsidRPr="001F3F0A" w:rsidRDefault="005E5F2E" w:rsidP="005E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00BF3B" w14:textId="7DEBA9DE" w:rsidR="005E5F2E" w:rsidRPr="001F3F0A" w:rsidRDefault="005E5F2E" w:rsidP="005E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1F3F0A">
              <w:rPr>
                <w:rFonts w:ascii="Angsana New" w:hAnsi="Angsana New" w:cs="Angsana New"/>
                <w:color w:val="000000"/>
                <w:sz w:val="27"/>
                <w:szCs w:val="27"/>
              </w:rPr>
              <w:t>103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B519F8" w14:textId="77777777" w:rsidR="005E5F2E" w:rsidRPr="001F3F0A" w:rsidRDefault="005E5F2E" w:rsidP="005E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B20946" w14:textId="0E06AEEA" w:rsidR="005E5F2E" w:rsidRPr="001F3F0A" w:rsidRDefault="005E5F2E" w:rsidP="005E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1F3F0A">
              <w:rPr>
                <w:rFonts w:ascii="Angsana New" w:hAnsi="Angsana New" w:cs="Angsana New"/>
                <w:color w:val="000000"/>
                <w:sz w:val="27"/>
                <w:szCs w:val="27"/>
              </w:rPr>
              <w:t>92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1A9586" w14:textId="77777777" w:rsidR="005E5F2E" w:rsidRPr="001F3F0A" w:rsidRDefault="005E5F2E" w:rsidP="005E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E72061" w14:textId="64D55A36" w:rsidR="005E5F2E" w:rsidRPr="001F3F0A" w:rsidRDefault="005E5F2E" w:rsidP="005E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1F3F0A">
              <w:rPr>
                <w:rFonts w:ascii="Angsana New" w:hAnsi="Angsana New" w:cs="Angsana New"/>
                <w:color w:val="000000"/>
                <w:sz w:val="27"/>
                <w:szCs w:val="27"/>
              </w:rPr>
              <w:t>(</w:t>
            </w:r>
            <w:r w:rsidRPr="001F3F0A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14</w:t>
            </w:r>
            <w:r w:rsidRPr="001F3F0A"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 w:rsidRPr="001F3F0A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744</w:t>
            </w:r>
            <w:r w:rsidRPr="001F3F0A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D1F5E4" w14:textId="77777777" w:rsidR="005E5F2E" w:rsidRPr="001F3F0A" w:rsidRDefault="005E5F2E" w:rsidP="005E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D2FEB4" w14:textId="673B3A36" w:rsidR="005E5F2E" w:rsidRPr="001F3F0A" w:rsidRDefault="005E5F2E" w:rsidP="005E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1F3F0A">
              <w:rPr>
                <w:rFonts w:ascii="Angsana New" w:hAnsi="Angsana New" w:cs="Angsana New"/>
                <w:color w:val="000000"/>
                <w:sz w:val="27"/>
                <w:szCs w:val="27"/>
              </w:rPr>
              <w:t>(9,882)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81EED1" w14:textId="77777777" w:rsidR="005E5F2E" w:rsidRPr="001F3F0A" w:rsidRDefault="005E5F2E" w:rsidP="005E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B3C74D" w14:textId="1CBDFB10" w:rsidR="005E5F2E" w:rsidRPr="001F3F0A" w:rsidRDefault="005E5F2E" w:rsidP="005E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50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1F3F0A"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74F1CD14" w14:textId="77777777" w:rsidR="005E5F2E" w:rsidRPr="001F3F0A" w:rsidRDefault="005E5F2E" w:rsidP="005E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689" w:type="dxa"/>
            <w:tcBorders>
              <w:bottom w:val="single" w:sz="4" w:space="0" w:color="auto"/>
            </w:tcBorders>
            <w:vAlign w:val="bottom"/>
          </w:tcPr>
          <w:p w14:paraId="7B557F0F" w14:textId="4952478F" w:rsidR="005E5F2E" w:rsidRPr="001F3F0A" w:rsidRDefault="005E5F2E" w:rsidP="005E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50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1F3F0A"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-</w:t>
            </w:r>
          </w:p>
        </w:tc>
      </w:tr>
      <w:tr w:rsidR="00DD598E" w:rsidRPr="00C60284" w14:paraId="0BD9F908" w14:textId="77777777" w:rsidTr="00DD598E">
        <w:trPr>
          <w:gridAfter w:val="1"/>
          <w:wAfter w:w="56" w:type="dxa"/>
          <w:trHeight w:val="3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0016A" w14:textId="1DDF6743" w:rsidR="00AD0932" w:rsidRPr="00F1017C" w:rsidRDefault="00AD0932" w:rsidP="00AD0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77" w:right="-2" w:hanging="477"/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</w:pPr>
            <w:r w:rsidRPr="00F1017C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รวมรายได้จากการขายและ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63318E" w14:textId="67A1DFD6" w:rsidR="00AD0932" w:rsidRPr="001F3F0A" w:rsidRDefault="00AD0932" w:rsidP="00AD0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70B33A" w14:textId="77777777" w:rsidR="00AD0932" w:rsidRPr="001F3F0A" w:rsidRDefault="00AD0932" w:rsidP="00AD0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98C371" w14:textId="2D210AA3" w:rsidR="00AD0932" w:rsidRPr="001F3F0A" w:rsidRDefault="00AD0932" w:rsidP="00AD0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8E8237" w14:textId="77777777" w:rsidR="00AD0932" w:rsidRPr="001F3F0A" w:rsidRDefault="00AD0932" w:rsidP="00AD0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2672B6" w14:textId="5673A22A" w:rsidR="00AD0932" w:rsidRPr="001F3F0A" w:rsidRDefault="00AD0932" w:rsidP="00AD0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0B9E56" w14:textId="77777777" w:rsidR="00AD0932" w:rsidRPr="001F3F0A" w:rsidRDefault="00AD0932" w:rsidP="00AD0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C62A81" w14:textId="2E56E3F3" w:rsidR="00AD0932" w:rsidRPr="001F3F0A" w:rsidRDefault="00AD0932" w:rsidP="00AD0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59417F" w14:textId="77777777" w:rsidR="00AD0932" w:rsidRPr="001F3F0A" w:rsidRDefault="00AD0932" w:rsidP="00AD0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328C89" w14:textId="127F07B2" w:rsidR="00AD0932" w:rsidRPr="001F3F0A" w:rsidRDefault="00AD0932" w:rsidP="00AD0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465716" w14:textId="77777777" w:rsidR="00AD0932" w:rsidRPr="001F3F0A" w:rsidRDefault="00AD0932" w:rsidP="00AD0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87AF73" w14:textId="25964FC5" w:rsidR="00AD0932" w:rsidRPr="001F3F0A" w:rsidRDefault="00AD0932" w:rsidP="00AD0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629B0E" w14:textId="77777777" w:rsidR="00AD0932" w:rsidRPr="001F3F0A" w:rsidRDefault="00AD0932" w:rsidP="00AD0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5E33E7A" w14:textId="64F85308" w:rsidR="00AD0932" w:rsidRPr="001F3F0A" w:rsidRDefault="00AD0932" w:rsidP="00AD0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E0B8B8" w14:textId="77777777" w:rsidR="00AD0932" w:rsidRPr="001F3F0A" w:rsidRDefault="00AD0932" w:rsidP="00AD0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1B41FB" w14:textId="452CDBC8" w:rsidR="00AD0932" w:rsidRPr="001F3F0A" w:rsidRDefault="00AD0932" w:rsidP="00AD0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BF43E8" w14:textId="77777777" w:rsidR="00AD0932" w:rsidRPr="001F3F0A" w:rsidRDefault="00AD0932" w:rsidP="00AD0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9CC95C" w14:textId="405CDA3B" w:rsidR="00AD0932" w:rsidRPr="001F3F0A" w:rsidRDefault="00AD0932" w:rsidP="00AD0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E5C375" w14:textId="77777777" w:rsidR="00AD0932" w:rsidRPr="001F3F0A" w:rsidRDefault="00AD0932" w:rsidP="00AD0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885510" w14:textId="7FF04A3C" w:rsidR="00AD0932" w:rsidRPr="001F3F0A" w:rsidRDefault="00AD0932" w:rsidP="00AD0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C3446DE" w14:textId="77777777" w:rsidR="00AD0932" w:rsidRPr="001F3F0A" w:rsidRDefault="00AD0932" w:rsidP="00AD0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8F7675" w14:textId="2696BD7E" w:rsidR="00AD0932" w:rsidRPr="001F3F0A" w:rsidRDefault="00AD0932" w:rsidP="00AD0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C04F1A" w14:textId="77777777" w:rsidR="00AD0932" w:rsidRPr="001F3F0A" w:rsidRDefault="00AD0932" w:rsidP="00AD0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A7882A" w14:textId="6E7556FB" w:rsidR="00AD0932" w:rsidRPr="001F3F0A" w:rsidRDefault="00AD0932" w:rsidP="00AD0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81F866D" w14:textId="77777777" w:rsidR="00AD0932" w:rsidRPr="001F3F0A" w:rsidRDefault="00AD0932" w:rsidP="00AD0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74F543" w14:textId="2E0AC6B2" w:rsidR="00AD0932" w:rsidRPr="001F3F0A" w:rsidRDefault="00AD0932" w:rsidP="00AD0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50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5DF1FA4F" w14:textId="77777777" w:rsidR="00AD0932" w:rsidRPr="001F3F0A" w:rsidRDefault="00AD0932" w:rsidP="00AD0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689" w:type="dxa"/>
            <w:tcBorders>
              <w:top w:val="single" w:sz="4" w:space="0" w:color="auto"/>
            </w:tcBorders>
            <w:vAlign w:val="bottom"/>
          </w:tcPr>
          <w:p w14:paraId="271C82FD" w14:textId="6A46828A" w:rsidR="00AD0932" w:rsidRPr="001F3F0A" w:rsidRDefault="00AD0932" w:rsidP="00AD0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50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</w:tr>
      <w:tr w:rsidR="00DD598E" w:rsidRPr="00C60284" w14:paraId="58BFB211" w14:textId="77777777" w:rsidTr="00DD598E">
        <w:trPr>
          <w:gridAfter w:val="1"/>
          <w:wAfter w:w="56" w:type="dxa"/>
          <w:trHeight w:val="3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1DC7C" w14:textId="11917B32" w:rsidR="009D7162" w:rsidRPr="00F1017C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77" w:right="-2" w:hanging="311"/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</w:pPr>
            <w:r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การให้บริการ</w:t>
            </w: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6745E08" w14:textId="164180B2" w:rsidR="009D7162" w:rsidRPr="001F3F0A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1F3F0A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10</w:t>
            </w:r>
            <w:r w:rsidRPr="001F3F0A"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 w:rsidRPr="001F3F0A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790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4842B5" w14:textId="77777777" w:rsidR="009D7162" w:rsidRPr="001F3F0A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33DF84" w14:textId="69F2FC29" w:rsidR="009D7162" w:rsidRPr="001F3F0A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1F3F0A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9</w:t>
            </w:r>
            <w:r w:rsidRPr="001F3F0A"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 w:rsidRPr="001F3F0A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677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12828D" w14:textId="77777777" w:rsidR="009D7162" w:rsidRPr="001F3F0A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2272C85" w14:textId="29C0A662" w:rsidR="009D7162" w:rsidRPr="001F3F0A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1F3F0A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5</w:t>
            </w:r>
            <w:r w:rsidRPr="001F3F0A"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 w:rsidRPr="001F3F0A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823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E3C73A" w14:textId="77777777" w:rsidR="009D7162" w:rsidRPr="001F3F0A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5EDEE8" w14:textId="5EBBD03F" w:rsidR="009D7162" w:rsidRPr="001F3F0A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1F3F0A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3</w:t>
            </w:r>
            <w:r w:rsidRPr="001F3F0A"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 w:rsidRPr="001F3F0A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73</w:t>
            </w:r>
            <w:r w:rsidRPr="001F3F0A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9A0DDF" w14:textId="77777777" w:rsidR="009D7162" w:rsidRPr="001F3F0A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F130891" w14:textId="6630E823" w:rsidR="009D7162" w:rsidRPr="001F3F0A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1F3F0A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8</w:t>
            </w:r>
            <w:r w:rsidRPr="001F3F0A"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 w:rsidRPr="001F3F0A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17</w:t>
            </w:r>
            <w:r w:rsidRPr="001F3F0A">
              <w:rPr>
                <w:rFonts w:ascii="Angsana New" w:hAnsi="Angsana New" w:cs="Angsana New"/>
                <w:color w:val="000000"/>
                <w:sz w:val="27"/>
                <w:szCs w:val="27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3C7360" w14:textId="77777777" w:rsidR="009D7162" w:rsidRPr="001F3F0A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222F568" w14:textId="7D466C17" w:rsidR="009D7162" w:rsidRPr="001F3F0A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1F3F0A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5</w:t>
            </w:r>
            <w:r w:rsidRPr="001F3F0A"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 w:rsidRPr="001F3F0A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708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2D4DDB" w14:textId="77777777" w:rsidR="009D7162" w:rsidRPr="001F3F0A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F109171" w14:textId="11ADA558" w:rsidR="009D7162" w:rsidRPr="001F3F0A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1F3F0A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3</w:t>
            </w:r>
            <w:r w:rsidRPr="001F3F0A"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 w:rsidRPr="001F3F0A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48</w:t>
            </w:r>
            <w:r w:rsidRPr="001F3F0A">
              <w:rPr>
                <w:rFonts w:ascii="Angsana New" w:hAnsi="Angsana New" w:cs="Angsana New"/>
                <w:color w:val="000000"/>
                <w:sz w:val="27"/>
                <w:szCs w:val="27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A88672" w14:textId="77777777" w:rsidR="009D7162" w:rsidRPr="001F3F0A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13AC0EC" w14:textId="4DACE587" w:rsidR="009D7162" w:rsidRPr="001F3F0A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1F3F0A">
              <w:rPr>
                <w:rFonts w:ascii="Angsana New" w:hAnsi="Angsana New" w:cs="Angsana New"/>
                <w:color w:val="000000"/>
                <w:sz w:val="27"/>
                <w:szCs w:val="27"/>
              </w:rPr>
              <w:t>1,016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07DABA" w14:textId="77777777" w:rsidR="009D7162" w:rsidRPr="001F3F0A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65EE5DE" w14:textId="7CEE4D99" w:rsidR="009D7162" w:rsidRPr="001F3F0A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1F3F0A">
              <w:rPr>
                <w:rFonts w:ascii="Angsana New" w:hAnsi="Angsana New" w:cs="Angsana New"/>
                <w:color w:val="000000"/>
                <w:sz w:val="27"/>
                <w:szCs w:val="27"/>
              </w:rPr>
              <w:t>150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A541D9" w14:textId="77777777" w:rsidR="009D7162" w:rsidRPr="001F3F0A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BDC179E" w14:textId="5D23D374" w:rsidR="009D7162" w:rsidRPr="001F3F0A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1F3F0A">
              <w:rPr>
                <w:rFonts w:ascii="Angsana New" w:hAnsi="Angsana New" w:cs="Angsana New"/>
                <w:color w:val="000000"/>
                <w:sz w:val="27"/>
                <w:szCs w:val="27"/>
              </w:rPr>
              <w:t>141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82F6EA" w14:textId="77777777" w:rsidR="009D7162" w:rsidRPr="001F3F0A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C476C37" w14:textId="4273E022" w:rsidR="009D7162" w:rsidRPr="001F3F0A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1F3F0A">
              <w:rPr>
                <w:rFonts w:ascii="Angsana New" w:hAnsi="Angsana New" w:cs="Angsana New"/>
                <w:color w:val="000000"/>
                <w:sz w:val="27"/>
                <w:szCs w:val="27"/>
              </w:rPr>
              <w:t>(</w:t>
            </w:r>
            <w:r w:rsidRPr="001F3F0A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14</w:t>
            </w:r>
            <w:r w:rsidRPr="001F3F0A"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 w:rsidRPr="001F3F0A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744</w:t>
            </w:r>
            <w:r w:rsidRPr="001F3F0A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0F418A" w14:textId="77777777" w:rsidR="009D7162" w:rsidRPr="001F3F0A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521084" w14:textId="726A4DC4" w:rsidR="009D7162" w:rsidRPr="001F3F0A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1F3F0A">
              <w:rPr>
                <w:rFonts w:ascii="Angsana New" w:hAnsi="Angsana New" w:cs="Angsana New"/>
                <w:color w:val="000000"/>
                <w:sz w:val="27"/>
                <w:szCs w:val="27"/>
              </w:rPr>
              <w:t>(9,882)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50796F" w14:textId="77777777" w:rsidR="009D7162" w:rsidRPr="001F3F0A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04F7D3B" w14:textId="73365B1A" w:rsidR="009D7162" w:rsidRPr="001F3F0A" w:rsidRDefault="009D7162" w:rsidP="00EB4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50"/>
              <w:rPr>
                <w:rFonts w:ascii="Angsana New" w:hAnsi="Angsana New" w:cs="Angsana New"/>
                <w:bCs/>
                <w:color w:val="000000"/>
                <w:sz w:val="27"/>
                <w:szCs w:val="27"/>
                <w:cs/>
              </w:rPr>
            </w:pPr>
            <w:r w:rsidRPr="001F3F0A">
              <w:rPr>
                <w:rFonts w:ascii="Angsana New" w:hAnsi="Angsana New" w:cs="Angsana New"/>
                <w:bCs/>
                <w:color w:val="000000"/>
                <w:sz w:val="27"/>
                <w:szCs w:val="27"/>
                <w:cs/>
              </w:rPr>
              <w:t>13</w:t>
            </w:r>
            <w:r w:rsidRPr="001F3F0A"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,</w:t>
            </w:r>
            <w:r w:rsidRPr="001F3F0A">
              <w:rPr>
                <w:rFonts w:ascii="Angsana New" w:hAnsi="Angsana New" w:cs="Angsana New"/>
                <w:bCs/>
                <w:color w:val="000000"/>
                <w:sz w:val="27"/>
                <w:szCs w:val="27"/>
                <w:cs/>
              </w:rPr>
              <w:t>67</w:t>
            </w:r>
            <w:r w:rsidRPr="001F3F0A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7</w:t>
            </w:r>
          </w:p>
        </w:tc>
        <w:tc>
          <w:tcPr>
            <w:tcW w:w="236" w:type="dxa"/>
            <w:vAlign w:val="bottom"/>
          </w:tcPr>
          <w:p w14:paraId="2483F51C" w14:textId="77777777" w:rsidR="009D7162" w:rsidRPr="001F3F0A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689" w:type="dxa"/>
            <w:tcBorders>
              <w:bottom w:val="double" w:sz="4" w:space="0" w:color="auto"/>
            </w:tcBorders>
            <w:vAlign w:val="bottom"/>
          </w:tcPr>
          <w:p w14:paraId="755F013F" w14:textId="0751DAE0" w:rsidR="009D7162" w:rsidRPr="001F3F0A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1F3F0A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10,396</w:t>
            </w:r>
          </w:p>
        </w:tc>
      </w:tr>
      <w:tr w:rsidR="00395DD0" w:rsidRPr="00C60284" w14:paraId="293DE68E" w14:textId="77777777" w:rsidTr="00DD598E">
        <w:trPr>
          <w:gridAfter w:val="1"/>
          <w:wAfter w:w="56" w:type="dxa"/>
          <w:trHeight w:val="329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2AC3FD" w14:textId="77777777" w:rsidR="00395DD0" w:rsidRPr="00F1017C" w:rsidRDefault="00395DD0" w:rsidP="00395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77" w:hanging="477"/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</w:pPr>
            <w:r w:rsidRPr="00F1017C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กำไร</w:t>
            </w:r>
            <w:r w:rsidRPr="00F1017C">
              <w:rPr>
                <w:rFonts w:ascii="Angsana New" w:hAnsi="Angsana New" w:cs="Angsana New"/>
                <w:color w:val="000000"/>
                <w:sz w:val="27"/>
                <w:szCs w:val="27"/>
                <w:lang w:val="en-GB"/>
              </w:rPr>
              <w:t xml:space="preserve"> (</w:t>
            </w:r>
            <w:r w:rsidRPr="00F1017C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ขาดทุน</w:t>
            </w:r>
            <w:r w:rsidRPr="00F1017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) </w:t>
            </w:r>
            <w:r w:rsidRPr="00F1017C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จากการดำเนินงาน</w:t>
            </w:r>
          </w:p>
          <w:p w14:paraId="082276A6" w14:textId="0E23B4ED" w:rsidR="00395DD0" w:rsidRPr="00315439" w:rsidRDefault="00395DD0" w:rsidP="00395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"/>
              </w:tabs>
              <w:spacing w:line="240" w:lineRule="auto"/>
              <w:ind w:firstLine="168"/>
              <w:rPr>
                <w:rFonts w:ascii="Angsana New" w:hAnsi="Angsana New" w:cs="Angsana New"/>
                <w:color w:val="000000"/>
                <w:sz w:val="27"/>
                <w:szCs w:val="27"/>
                <w:lang w:val="en-GB"/>
              </w:rPr>
            </w:pPr>
            <w:r w:rsidRPr="00F1017C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หลัง</w:t>
            </w:r>
            <w:r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การ</w:t>
            </w:r>
            <w:r w:rsidRPr="00315439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กลับรายการขาดทุนจาก</w:t>
            </w:r>
          </w:p>
          <w:p w14:paraId="13ADABD6" w14:textId="2FBBD88D" w:rsidR="00395DD0" w:rsidRPr="00F1017C" w:rsidRDefault="00395DD0" w:rsidP="000C6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8"/>
              </w:tabs>
              <w:spacing w:line="240" w:lineRule="auto"/>
              <w:ind w:left="168"/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</w:pPr>
            <w:r w:rsidRPr="00315439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การด้อยค่าซึ่งเป็นไปตาม</w:t>
            </w:r>
            <w:r w:rsidRPr="00315439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 xml:space="preserve"> </w:t>
            </w:r>
            <w:r w:rsidRPr="00315439">
              <w:rPr>
                <w:rFonts w:ascii="Angsana New" w:hAnsi="Angsana New" w:cs="Angsana New"/>
                <w:color w:val="000000"/>
                <w:sz w:val="27"/>
                <w:szCs w:val="27"/>
                <w:lang w:val="en-GB"/>
              </w:rPr>
              <w:t xml:space="preserve">TFRS </w:t>
            </w:r>
            <w:r w:rsidRPr="00315439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9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  <w:lang w:val="en-GB"/>
              </w:rPr>
              <w:t xml:space="preserve"> </w:t>
            </w:r>
            <w:r w:rsidRPr="00F1017C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การตัดกำไรระหว่างกั</w:t>
            </w:r>
            <w:r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น</w:t>
            </w:r>
            <w:r w:rsidRPr="00F1017C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และ</w:t>
            </w:r>
            <w:r w:rsidR="000C6A9C">
              <w:rPr>
                <w:rFonts w:ascii="Angsana New" w:hAnsi="Angsana New" w:cs="Angsana New"/>
                <w:color w:val="000000"/>
                <w:sz w:val="27"/>
                <w:szCs w:val="27"/>
                <w:lang w:val="en-GB"/>
              </w:rPr>
              <w:br/>
            </w:r>
            <w:r w:rsidRPr="00F1017C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การปันส่วนค่าใช้จ่า</w:t>
            </w:r>
            <w:r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ย</w:t>
            </w:r>
            <w:r w:rsidRPr="00F1017C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ระหว่างกัน</w:t>
            </w: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A5EBF0" w14:textId="7853E207" w:rsidR="00395DD0" w:rsidRPr="001F3F0A" w:rsidRDefault="00395DD0" w:rsidP="00395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231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91CB2" w14:textId="77777777" w:rsidR="00395DD0" w:rsidRPr="001F3F0A" w:rsidRDefault="00395DD0" w:rsidP="00395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AEAF94" w14:textId="0B82D68C" w:rsidR="00395DD0" w:rsidRPr="001F3F0A" w:rsidRDefault="00395DD0" w:rsidP="00395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80D16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592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2B595" w14:textId="77777777" w:rsidR="00395DD0" w:rsidRPr="001F3F0A" w:rsidRDefault="00395DD0" w:rsidP="00395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4CCF6B" w14:textId="42C506B3" w:rsidR="00395DD0" w:rsidRPr="001F3F0A" w:rsidRDefault="00395DD0" w:rsidP="00395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589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E4837" w14:textId="77777777" w:rsidR="00395DD0" w:rsidRPr="001F3F0A" w:rsidRDefault="00395DD0" w:rsidP="00395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E521B4" w14:textId="3562494D" w:rsidR="00395DD0" w:rsidRPr="001F3F0A" w:rsidRDefault="00395DD0" w:rsidP="00395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80D16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298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AA0F4" w14:textId="77777777" w:rsidR="00395DD0" w:rsidRPr="001F3F0A" w:rsidRDefault="00395DD0" w:rsidP="00395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0D6AB6" w14:textId="7F3B0E3A" w:rsidR="00395DD0" w:rsidRPr="001F3F0A" w:rsidRDefault="00395DD0" w:rsidP="00395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39930" w14:textId="77777777" w:rsidR="00395DD0" w:rsidRPr="001F3F0A" w:rsidRDefault="00395DD0" w:rsidP="00395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D8B4CF" w14:textId="1B2EF763" w:rsidR="00395DD0" w:rsidRPr="001F3F0A" w:rsidRDefault="00395DD0" w:rsidP="00395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80D16">
              <w:rPr>
                <w:rFonts w:ascii="Angsana New" w:hAnsi="Angsana New" w:cs="Angsana New"/>
                <w:color w:val="000000"/>
                <w:sz w:val="27"/>
                <w:szCs w:val="27"/>
              </w:rPr>
              <w:t>(</w:t>
            </w:r>
            <w:r w:rsidRPr="00480D16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35</w:t>
            </w:r>
            <w:r w:rsidRPr="00480D16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9D3207" w14:textId="77777777" w:rsidR="00395DD0" w:rsidRPr="001F3F0A" w:rsidRDefault="00395DD0" w:rsidP="00395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9525AA" w14:textId="5BE56439" w:rsidR="00395DD0" w:rsidRPr="001F3F0A" w:rsidRDefault="00395DD0" w:rsidP="00395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2AC8C" w14:textId="77777777" w:rsidR="00395DD0" w:rsidRPr="001F3F0A" w:rsidRDefault="00395DD0" w:rsidP="00395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323CC5" w14:textId="40BF35B7" w:rsidR="00395DD0" w:rsidRPr="001F3F0A" w:rsidRDefault="00395DD0" w:rsidP="00395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165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2171A" w14:textId="77777777" w:rsidR="00395DD0" w:rsidRPr="001F3F0A" w:rsidRDefault="00395DD0" w:rsidP="00395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4D0981" w14:textId="7EF59FBC" w:rsidR="00395DD0" w:rsidRPr="001F3F0A" w:rsidRDefault="00395DD0" w:rsidP="00395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25128" w14:textId="77777777" w:rsidR="00395DD0" w:rsidRPr="001F3F0A" w:rsidRDefault="00395DD0" w:rsidP="00395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A06DAE" w14:textId="386A51C0" w:rsidR="00395DD0" w:rsidRPr="001F3F0A" w:rsidRDefault="00395DD0" w:rsidP="00395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(82)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9C99AE" w14:textId="77777777" w:rsidR="00395DD0" w:rsidRPr="001F3F0A" w:rsidRDefault="00395DD0" w:rsidP="00395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54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C09095" w14:textId="5CF8077C" w:rsidR="00395DD0" w:rsidRPr="001F3F0A" w:rsidRDefault="00395DD0" w:rsidP="00395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77A54E" w14:textId="77777777" w:rsidR="00395DD0" w:rsidRPr="001F3F0A" w:rsidRDefault="00395DD0" w:rsidP="00395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0D80DE" w14:textId="78FAFB6A" w:rsidR="00395DD0" w:rsidRPr="001F3F0A" w:rsidRDefault="00395DD0" w:rsidP="00395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80D16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15B531" w14:textId="77777777" w:rsidR="00395DD0" w:rsidRPr="001F3F0A" w:rsidRDefault="00395DD0" w:rsidP="00395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64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D4EBE5" w14:textId="47D31001" w:rsidR="00395DD0" w:rsidRPr="001F3F0A" w:rsidRDefault="00395DD0" w:rsidP="00395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50"/>
              <w:rPr>
                <w:rFonts w:ascii="Angsana New" w:hAnsi="Angsana New" w:cs="Angsana New"/>
                <w:bCs/>
                <w:color w:val="000000"/>
                <w:sz w:val="27"/>
                <w:szCs w:val="27"/>
                <w:cs/>
              </w:rPr>
            </w:pPr>
            <w:r w:rsidRPr="001A525B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935</w:t>
            </w:r>
          </w:p>
        </w:tc>
        <w:tc>
          <w:tcPr>
            <w:tcW w:w="236" w:type="dxa"/>
            <w:vAlign w:val="bottom"/>
          </w:tcPr>
          <w:p w14:paraId="086A9AE5" w14:textId="77777777" w:rsidR="00395DD0" w:rsidRPr="001F3F0A" w:rsidRDefault="00395DD0" w:rsidP="00395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689" w:type="dxa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14:paraId="7CC4E97A" w14:textId="050A446B" w:rsidR="00395DD0" w:rsidRPr="001F3F0A" w:rsidRDefault="00395DD0" w:rsidP="00395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50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1F3F0A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938</w:t>
            </w:r>
          </w:p>
        </w:tc>
      </w:tr>
      <w:tr w:rsidR="00DD598E" w:rsidRPr="003944E5" w14:paraId="74FB7A56" w14:textId="77777777" w:rsidTr="00DD598E">
        <w:trPr>
          <w:gridAfter w:val="1"/>
          <w:wAfter w:w="56" w:type="dxa"/>
          <w:trHeight w:val="3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C2AB87" w14:textId="7CE2807C" w:rsidR="009D7162" w:rsidRPr="00C60284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</w:pPr>
            <w:r w:rsidRPr="00C60284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ต้นทุนทางการเงิน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3B40FF" w14:textId="77777777" w:rsidR="009D7162" w:rsidRPr="00C60284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394024" w14:textId="77777777" w:rsidR="009D7162" w:rsidRPr="00C60284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5E862F" w14:textId="77777777" w:rsidR="009D7162" w:rsidRPr="00C60284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4EA280" w14:textId="77777777" w:rsidR="009D7162" w:rsidRPr="00C60284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BCD1C9" w14:textId="77777777" w:rsidR="009D7162" w:rsidRPr="00C60284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C8B1DC" w14:textId="77777777" w:rsidR="009D7162" w:rsidRPr="00C60284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5C1459" w14:textId="77777777" w:rsidR="009D7162" w:rsidRPr="00C60284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85627C" w14:textId="77777777" w:rsidR="009D7162" w:rsidRPr="00C60284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202C2D" w14:textId="77777777" w:rsidR="009D7162" w:rsidRPr="00C60284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4BA160" w14:textId="77777777" w:rsidR="009D7162" w:rsidRPr="00C60284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7AB06D" w14:textId="77777777" w:rsidR="009D7162" w:rsidRPr="00C60284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CF0330" w14:textId="77777777" w:rsidR="009D7162" w:rsidRPr="00C60284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BA2E1D" w14:textId="77777777" w:rsidR="009D7162" w:rsidRPr="00C60284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87FB09" w14:textId="77777777" w:rsidR="009D7162" w:rsidRPr="00C60284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B63C58" w14:textId="77777777" w:rsidR="009D7162" w:rsidRPr="00C60284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35DF07" w14:textId="77777777" w:rsidR="009D7162" w:rsidRPr="00C60284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B9DEF7" w14:textId="77777777" w:rsidR="009D7162" w:rsidRPr="00C60284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AB9841" w14:textId="77777777" w:rsidR="009D7162" w:rsidRPr="00C60284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FCA603" w14:textId="77777777" w:rsidR="009D7162" w:rsidRPr="00C60284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D79CE55" w14:textId="77777777" w:rsidR="009D7162" w:rsidRPr="00C60284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04ED557E" w14:textId="77777777" w:rsidR="009D7162" w:rsidRPr="00C60284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FF5889C" w14:textId="77777777" w:rsidR="009D7162" w:rsidRPr="00C60284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986873D" w14:textId="77777777" w:rsidR="009D7162" w:rsidRPr="00C60284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8FEFC57" w14:textId="77777777" w:rsidR="009D7162" w:rsidRPr="00C60284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59234C87" w14:textId="5AC038C6" w:rsidR="009D7162" w:rsidRPr="004D0F00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50"/>
              <w:rPr>
                <w:rFonts w:ascii="Angsana New" w:hAnsi="Angsana New" w:cs="Angsana New"/>
                <w:bCs/>
                <w:color w:val="000000"/>
                <w:sz w:val="27"/>
                <w:szCs w:val="27"/>
                <w:cs/>
              </w:rPr>
            </w:pPr>
            <w:r w:rsidRPr="004D0F00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(</w:t>
            </w:r>
            <w:r w:rsidRPr="004D0F00">
              <w:rPr>
                <w:rFonts w:ascii="Angsana New" w:hAnsi="Angsana New" w:cs="Angsana New"/>
                <w:bCs/>
                <w:color w:val="000000"/>
                <w:sz w:val="27"/>
                <w:szCs w:val="27"/>
                <w:cs/>
              </w:rPr>
              <w:t>286</w:t>
            </w:r>
            <w:r w:rsidRPr="004D0F00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)</w:t>
            </w:r>
          </w:p>
        </w:tc>
        <w:tc>
          <w:tcPr>
            <w:tcW w:w="236" w:type="dxa"/>
            <w:vAlign w:val="bottom"/>
          </w:tcPr>
          <w:p w14:paraId="3A3BB65A" w14:textId="77777777" w:rsidR="009D7162" w:rsidRPr="004D0F00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689" w:type="dxa"/>
            <w:vAlign w:val="bottom"/>
          </w:tcPr>
          <w:p w14:paraId="1FCF7656" w14:textId="3BC11EB0" w:rsidR="009D7162" w:rsidRPr="003944E5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3944E5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(163)</w:t>
            </w:r>
          </w:p>
        </w:tc>
      </w:tr>
      <w:tr w:rsidR="00DD598E" w:rsidRPr="0001499A" w14:paraId="609263D2" w14:textId="77777777" w:rsidTr="00DD598E">
        <w:trPr>
          <w:gridAfter w:val="1"/>
          <w:wAfter w:w="56" w:type="dxa"/>
          <w:trHeight w:val="3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17B2B9A" w14:textId="77777777" w:rsidR="009D7162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2304A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ส่วนแบ่งกำไร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(ขาดทุน) </w:t>
            </w:r>
            <w:r w:rsidRPr="0022304A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ใน</w:t>
            </w:r>
          </w:p>
          <w:p w14:paraId="6E911ED0" w14:textId="62BF048D" w:rsidR="009D7162" w:rsidRPr="00AD0932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firstLine="6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เงินลงทุนในการร่วมค้าและ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br/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และบริษัทร่วม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580F37" w14:textId="77777777" w:rsidR="009D7162" w:rsidRPr="00C60284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4CA258" w14:textId="77777777" w:rsidR="009D7162" w:rsidRPr="00C60284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FD035A" w14:textId="77777777" w:rsidR="009D7162" w:rsidRPr="00C60284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76776E" w14:textId="77777777" w:rsidR="009D7162" w:rsidRPr="00C60284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D0615F" w14:textId="77777777" w:rsidR="009D7162" w:rsidRPr="00C60284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344C02" w14:textId="77777777" w:rsidR="009D7162" w:rsidRPr="00C60284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54C20A" w14:textId="77777777" w:rsidR="009D7162" w:rsidRPr="00C60284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A4E740" w14:textId="77777777" w:rsidR="009D7162" w:rsidRPr="00C60284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487890" w14:textId="77777777" w:rsidR="009D7162" w:rsidRPr="00C60284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45FEE2" w14:textId="77777777" w:rsidR="009D7162" w:rsidRPr="00C60284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500462" w14:textId="77777777" w:rsidR="009D7162" w:rsidRPr="00C60284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C50D19" w14:textId="77777777" w:rsidR="009D7162" w:rsidRPr="00C60284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946EB3" w14:textId="77777777" w:rsidR="009D7162" w:rsidRPr="00C60284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676AD2" w14:textId="77777777" w:rsidR="009D7162" w:rsidRPr="00C60284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79D10F" w14:textId="77777777" w:rsidR="009D7162" w:rsidRPr="00C60284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55F86D" w14:textId="77777777" w:rsidR="009D7162" w:rsidRPr="00C60284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284E7A" w14:textId="77777777" w:rsidR="009D7162" w:rsidRPr="00C60284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579933" w14:textId="77777777" w:rsidR="009D7162" w:rsidRPr="00C60284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9D3588" w14:textId="77777777" w:rsidR="009D7162" w:rsidRPr="00C60284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B1B93DA" w14:textId="77777777" w:rsidR="009D7162" w:rsidRPr="00C60284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3C03C5D2" w14:textId="77777777" w:rsidR="009D7162" w:rsidRPr="00C60284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7C8E8E5" w14:textId="77777777" w:rsidR="009D7162" w:rsidRPr="00C60284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19B90B3" w14:textId="77777777" w:rsidR="009D7162" w:rsidRPr="00C60284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80B1870" w14:textId="77777777" w:rsidR="009D7162" w:rsidRPr="00C60284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5CB572CD" w14:textId="28EC3AE2" w:rsidR="009D7162" w:rsidRPr="004D0F00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50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4D0F00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(</w:t>
            </w:r>
            <w:r w:rsidRPr="004D0F00">
              <w:rPr>
                <w:rFonts w:ascii="Angsana New" w:hAnsi="Angsana New" w:cs="Angsana New"/>
                <w:bCs/>
                <w:color w:val="000000"/>
                <w:sz w:val="27"/>
                <w:szCs w:val="27"/>
                <w:cs/>
              </w:rPr>
              <w:t>4</w:t>
            </w:r>
            <w:r w:rsidRPr="004D0F00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)</w:t>
            </w:r>
          </w:p>
        </w:tc>
        <w:tc>
          <w:tcPr>
            <w:tcW w:w="236" w:type="dxa"/>
            <w:vAlign w:val="bottom"/>
          </w:tcPr>
          <w:p w14:paraId="380214E4" w14:textId="77777777" w:rsidR="009D7162" w:rsidRPr="004D0F00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689" w:type="dxa"/>
            <w:vAlign w:val="bottom"/>
          </w:tcPr>
          <w:p w14:paraId="42E83051" w14:textId="35ED1343" w:rsidR="009D7162" w:rsidRPr="004D0F00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50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1</w:t>
            </w:r>
          </w:p>
        </w:tc>
      </w:tr>
      <w:tr w:rsidR="00DD598E" w:rsidRPr="00FD0CC9" w14:paraId="24806549" w14:textId="77777777" w:rsidTr="00DD598E">
        <w:trPr>
          <w:gridAfter w:val="1"/>
          <w:wAfter w:w="56" w:type="dxa"/>
          <w:trHeight w:val="3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0C6BAB" w14:textId="77777777" w:rsidR="009D7162" w:rsidRPr="00C60284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77" w:hanging="477"/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</w:pPr>
            <w:r w:rsidRPr="00C60284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ค่าใช้จ่าย</w:t>
            </w:r>
            <w:r w:rsidRPr="00C60284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ภาษีเงินได้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8B6D0A" w14:textId="77777777" w:rsidR="009D7162" w:rsidRPr="00C60284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E30474" w14:textId="77777777" w:rsidR="009D7162" w:rsidRPr="00C60284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2EBE97" w14:textId="77777777" w:rsidR="009D7162" w:rsidRPr="00C60284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5288A4" w14:textId="77777777" w:rsidR="009D7162" w:rsidRPr="00C60284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50B0A0" w14:textId="77777777" w:rsidR="009D7162" w:rsidRPr="00C60284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94DB0C" w14:textId="77777777" w:rsidR="009D7162" w:rsidRPr="00C60284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A404A5" w14:textId="77777777" w:rsidR="009D7162" w:rsidRPr="00C60284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530B00" w14:textId="77777777" w:rsidR="009D7162" w:rsidRPr="00C60284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D9EFC4" w14:textId="77777777" w:rsidR="009D7162" w:rsidRPr="00C60284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D01A35" w14:textId="77777777" w:rsidR="009D7162" w:rsidRPr="00C60284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8A1B3B" w14:textId="77777777" w:rsidR="009D7162" w:rsidRPr="00C60284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434DD9" w14:textId="77777777" w:rsidR="009D7162" w:rsidRPr="00C60284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0E4623" w14:textId="77777777" w:rsidR="009D7162" w:rsidRPr="00C60284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A59CED" w14:textId="77777777" w:rsidR="009D7162" w:rsidRPr="00C60284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81D0B1" w14:textId="77777777" w:rsidR="009D7162" w:rsidRPr="00C60284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2FF0AA" w14:textId="77777777" w:rsidR="009D7162" w:rsidRPr="00C60284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3085D9" w14:textId="77777777" w:rsidR="009D7162" w:rsidRPr="00C60284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8B9260" w14:textId="77777777" w:rsidR="009D7162" w:rsidRPr="00C60284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7B3DBA" w14:textId="77777777" w:rsidR="009D7162" w:rsidRPr="00C60284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DFBBBAB" w14:textId="77777777" w:rsidR="009D7162" w:rsidRPr="00C60284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6D5B8AAD" w14:textId="77777777" w:rsidR="009D7162" w:rsidRPr="00C60284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BE3FCEA" w14:textId="77777777" w:rsidR="009D7162" w:rsidRPr="00C60284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46A96C5" w14:textId="77777777" w:rsidR="009D7162" w:rsidRPr="00C60284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826BD7D" w14:textId="77777777" w:rsidR="009D7162" w:rsidRPr="00C60284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40278B" w14:textId="621444A4" w:rsidR="009D7162" w:rsidRPr="004D0F00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50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0D6DE1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(</w:t>
            </w:r>
            <w:r w:rsidRPr="00396620">
              <w:rPr>
                <w:rFonts w:ascii="Angsana New" w:hAnsi="Angsana New" w:cs="Angsana New"/>
                <w:bCs/>
                <w:color w:val="000000"/>
                <w:sz w:val="27"/>
                <w:szCs w:val="27"/>
                <w:cs/>
              </w:rPr>
              <w:t>223</w:t>
            </w:r>
            <w:r w:rsidRPr="000D6DE1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)</w:t>
            </w:r>
          </w:p>
        </w:tc>
        <w:tc>
          <w:tcPr>
            <w:tcW w:w="236" w:type="dxa"/>
            <w:vAlign w:val="bottom"/>
          </w:tcPr>
          <w:p w14:paraId="4539F61C" w14:textId="77777777" w:rsidR="009D7162" w:rsidRPr="004D0F00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689" w:type="dxa"/>
            <w:tcBorders>
              <w:bottom w:val="single" w:sz="4" w:space="0" w:color="auto"/>
            </w:tcBorders>
            <w:vAlign w:val="bottom"/>
          </w:tcPr>
          <w:p w14:paraId="5BA35854" w14:textId="3DD22B93" w:rsidR="009D7162" w:rsidRPr="004D0F00" w:rsidRDefault="009D7162" w:rsidP="009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50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4D0F00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(</w:t>
            </w:r>
            <w:r w:rsidRPr="004D0F00">
              <w:rPr>
                <w:rFonts w:ascii="Angsana New" w:hAnsi="Angsana New" w:cs="Angsana New"/>
                <w:bCs/>
                <w:color w:val="000000"/>
                <w:sz w:val="27"/>
                <w:szCs w:val="27"/>
                <w:cs/>
              </w:rPr>
              <w:t>1</w:t>
            </w:r>
            <w:r w:rsidRPr="003944E5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54</w:t>
            </w:r>
            <w:r w:rsidRPr="004D0F00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)</w:t>
            </w:r>
          </w:p>
        </w:tc>
      </w:tr>
      <w:tr w:rsidR="00DD598E" w:rsidRPr="00C60284" w14:paraId="41E3B44C" w14:textId="77777777" w:rsidTr="00DD598E">
        <w:trPr>
          <w:gridAfter w:val="1"/>
          <w:wAfter w:w="56" w:type="dxa"/>
          <w:trHeight w:val="3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CBA6208" w14:textId="77777777" w:rsidR="00DD598E" w:rsidRPr="00C60284" w:rsidRDefault="00DD598E" w:rsidP="00DD5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77" w:hanging="477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C6028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กำไร</w:t>
            </w:r>
            <w:r w:rsidRPr="00C60284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  <w:lang w:val="en-GB"/>
              </w:rPr>
              <w:t>สำหรับงวด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4FB5CE" w14:textId="77777777" w:rsidR="00DD598E" w:rsidRPr="00C60284" w:rsidRDefault="00DD598E" w:rsidP="00DD5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FE8511" w14:textId="77777777" w:rsidR="00DD598E" w:rsidRPr="00C60284" w:rsidRDefault="00DD598E" w:rsidP="00DD5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439FDD" w14:textId="77777777" w:rsidR="00DD598E" w:rsidRPr="00C60284" w:rsidRDefault="00DD598E" w:rsidP="00DD5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58AE16" w14:textId="77777777" w:rsidR="00DD598E" w:rsidRPr="00C60284" w:rsidRDefault="00DD598E" w:rsidP="00DD5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1B62CD" w14:textId="77777777" w:rsidR="00DD598E" w:rsidRPr="00C60284" w:rsidRDefault="00DD598E" w:rsidP="00DD5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AA2006" w14:textId="77777777" w:rsidR="00DD598E" w:rsidRPr="00C60284" w:rsidRDefault="00DD598E" w:rsidP="00DD5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9B5FF2" w14:textId="77777777" w:rsidR="00DD598E" w:rsidRPr="00C60284" w:rsidRDefault="00DD598E" w:rsidP="00DD5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BC919F" w14:textId="77777777" w:rsidR="00DD598E" w:rsidRPr="00C60284" w:rsidRDefault="00DD598E" w:rsidP="00DD5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2B37E8" w14:textId="77777777" w:rsidR="00DD598E" w:rsidRPr="00C60284" w:rsidRDefault="00DD598E" w:rsidP="00DD5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0CB37F" w14:textId="77777777" w:rsidR="00DD598E" w:rsidRPr="00C60284" w:rsidRDefault="00DD598E" w:rsidP="00DD5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4EDE7D" w14:textId="77777777" w:rsidR="00DD598E" w:rsidRPr="00C60284" w:rsidRDefault="00DD598E" w:rsidP="00DD5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BA2298" w14:textId="77777777" w:rsidR="00DD598E" w:rsidRPr="00C60284" w:rsidRDefault="00DD598E" w:rsidP="00DD5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CE2278" w14:textId="77777777" w:rsidR="00DD598E" w:rsidRPr="00C60284" w:rsidRDefault="00DD598E" w:rsidP="00DD5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0D3C1A" w14:textId="77777777" w:rsidR="00DD598E" w:rsidRPr="00C60284" w:rsidRDefault="00DD598E" w:rsidP="00DD5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C75123" w14:textId="77777777" w:rsidR="00DD598E" w:rsidRPr="00C60284" w:rsidRDefault="00DD598E" w:rsidP="00DD5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80A58D" w14:textId="77777777" w:rsidR="00DD598E" w:rsidRPr="00C60284" w:rsidRDefault="00DD598E" w:rsidP="00DD5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5BDE94" w14:textId="77777777" w:rsidR="00DD598E" w:rsidRPr="00C60284" w:rsidRDefault="00DD598E" w:rsidP="00DD5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768AC4" w14:textId="77777777" w:rsidR="00DD598E" w:rsidRPr="00C60284" w:rsidRDefault="00DD598E" w:rsidP="00DD5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B6411F" w14:textId="77777777" w:rsidR="00DD598E" w:rsidRPr="00C60284" w:rsidRDefault="00DD598E" w:rsidP="00DD5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1ECF36A" w14:textId="77777777" w:rsidR="00DD598E" w:rsidRPr="00C60284" w:rsidRDefault="00DD598E" w:rsidP="00DD5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0A430958" w14:textId="77777777" w:rsidR="00DD598E" w:rsidRPr="00C60284" w:rsidRDefault="00DD598E" w:rsidP="00DD5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8CA34A8" w14:textId="77777777" w:rsidR="00DD598E" w:rsidRPr="00C60284" w:rsidRDefault="00DD598E" w:rsidP="00DD5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052FA02" w14:textId="77777777" w:rsidR="00DD598E" w:rsidRPr="00C60284" w:rsidRDefault="00DD598E" w:rsidP="00DD5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5A4DE48F" w14:textId="77777777" w:rsidR="00DD598E" w:rsidRPr="00C60284" w:rsidRDefault="00DD598E" w:rsidP="00DD5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4626E0" w14:textId="69D6FFA1" w:rsidR="00DD598E" w:rsidRPr="004D0F00" w:rsidRDefault="00DD598E" w:rsidP="00DD5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50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4D0F00">
              <w:rPr>
                <w:rFonts w:ascii="Angsana New" w:hAnsi="Angsana New" w:cs="Angsana New"/>
                <w:bCs/>
                <w:color w:val="000000"/>
                <w:sz w:val="27"/>
                <w:szCs w:val="27"/>
                <w:cs/>
              </w:rPr>
              <w:t>42</w:t>
            </w:r>
            <w:r w:rsidRPr="003944E5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2</w:t>
            </w:r>
          </w:p>
        </w:tc>
        <w:tc>
          <w:tcPr>
            <w:tcW w:w="236" w:type="dxa"/>
          </w:tcPr>
          <w:p w14:paraId="134E52EB" w14:textId="77777777" w:rsidR="00DD598E" w:rsidRPr="004D0F00" w:rsidRDefault="00DD598E" w:rsidP="00DD5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689" w:type="dxa"/>
            <w:tcBorders>
              <w:top w:val="single" w:sz="4" w:space="0" w:color="auto"/>
              <w:bottom w:val="double" w:sz="4" w:space="0" w:color="auto"/>
            </w:tcBorders>
          </w:tcPr>
          <w:p w14:paraId="3ECFB872" w14:textId="0C225542" w:rsidR="00DD598E" w:rsidRPr="004D0F00" w:rsidRDefault="00DD598E" w:rsidP="00DD5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50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3944E5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62</w:t>
            </w:r>
            <w:r w:rsidRPr="004D0F00">
              <w:rPr>
                <w:rFonts w:ascii="Angsana New" w:hAnsi="Angsana New" w:cs="Angsana New"/>
                <w:bCs/>
                <w:color w:val="000000"/>
                <w:sz w:val="27"/>
                <w:szCs w:val="27"/>
                <w:cs/>
              </w:rPr>
              <w:t>2</w:t>
            </w:r>
          </w:p>
        </w:tc>
      </w:tr>
    </w:tbl>
    <w:p w14:paraId="310C3557" w14:textId="77777777" w:rsidR="00AD0932" w:rsidRDefault="00AD0932" w:rsidP="009B571C">
      <w:pPr>
        <w:tabs>
          <w:tab w:val="clear" w:pos="454"/>
          <w:tab w:val="left" w:pos="540"/>
        </w:tabs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</w:p>
    <w:p w14:paraId="296D5D1D" w14:textId="72047BBF" w:rsidR="009B571C" w:rsidRPr="00C60284" w:rsidRDefault="009B571C" w:rsidP="009B571C">
      <w:pPr>
        <w:tabs>
          <w:tab w:val="clear" w:pos="454"/>
          <w:tab w:val="left" w:pos="540"/>
        </w:tabs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60284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สินทรัพย์และหนี้สินจำแนกตามส่วนงานในงบการเงินรวม ณ</w:t>
      </w:r>
      <w:r w:rsidRPr="00C6028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60284">
        <w:rPr>
          <w:rFonts w:ascii="Angsana New" w:hAnsi="Angsana New" w:cs="Angsana New" w:hint="cs"/>
          <w:color w:val="000000"/>
          <w:sz w:val="30"/>
          <w:szCs w:val="30"/>
          <w:cs/>
        </w:rPr>
        <w:t>วันที่</w:t>
      </w:r>
      <w:r w:rsidR="00FA663F">
        <w:rPr>
          <w:rFonts w:ascii="Angsana New" w:hAnsi="Angsana New" w:cs="Angsana New"/>
          <w:color w:val="000000"/>
          <w:sz w:val="30"/>
          <w:szCs w:val="30"/>
        </w:rPr>
        <w:t xml:space="preserve"> 31 </w:t>
      </w:r>
      <w:r w:rsidRPr="00C6028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มีนาคม </w:t>
      </w:r>
      <w:r w:rsidR="00FA663F">
        <w:rPr>
          <w:rFonts w:ascii="Angsana New" w:hAnsi="Angsana New" w:cs="Angsana New"/>
          <w:color w:val="000000"/>
          <w:sz w:val="30"/>
          <w:szCs w:val="30"/>
        </w:rPr>
        <w:t>2566</w:t>
      </w:r>
      <w:r w:rsidRPr="00C6028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6028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และ </w:t>
      </w:r>
      <w:r w:rsidR="00FA663F">
        <w:rPr>
          <w:rFonts w:ascii="Angsana New" w:hAnsi="Angsana New" w:cs="Angsana New"/>
          <w:color w:val="000000"/>
          <w:sz w:val="30"/>
          <w:szCs w:val="30"/>
        </w:rPr>
        <w:t>31</w:t>
      </w:r>
      <w:r w:rsidRPr="00C6028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6028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ธันวาคม </w:t>
      </w:r>
      <w:r w:rsidR="00FA663F">
        <w:rPr>
          <w:rFonts w:ascii="Angsana New" w:hAnsi="Angsana New" w:cs="Angsana New"/>
          <w:color w:val="000000"/>
          <w:sz w:val="30"/>
          <w:szCs w:val="30"/>
        </w:rPr>
        <w:t>2565</w:t>
      </w:r>
      <w:r w:rsidRPr="00C6028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60284">
        <w:rPr>
          <w:rFonts w:ascii="Angsana New" w:hAnsi="Angsana New" w:cs="Angsana New" w:hint="cs"/>
          <w:color w:val="000000"/>
          <w:sz w:val="30"/>
          <w:szCs w:val="30"/>
          <w:cs/>
        </w:rPr>
        <w:t>มีดังนี้</w:t>
      </w:r>
    </w:p>
    <w:p w14:paraId="545E9B5B" w14:textId="666400C9" w:rsidR="006856B4" w:rsidRDefault="006856B4" w:rsidP="009B571C">
      <w:pPr>
        <w:pStyle w:val="Heading1"/>
        <w:keepLines/>
        <w:numPr>
          <w:ilvl w:val="0"/>
          <w:numId w:val="0"/>
        </w:numPr>
        <w:shd w:val="clear" w:color="auto" w:fill="auto"/>
        <w:ind w:left="414" w:right="-45" w:hanging="360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</w:p>
    <w:tbl>
      <w:tblPr>
        <w:tblW w:w="20563" w:type="dxa"/>
        <w:tblInd w:w="-450" w:type="dxa"/>
        <w:tblLayout w:type="fixed"/>
        <w:tblLook w:val="00A0" w:firstRow="1" w:lastRow="0" w:firstColumn="1" w:lastColumn="0" w:noHBand="0" w:noVBand="0"/>
      </w:tblPr>
      <w:tblGrid>
        <w:gridCol w:w="3060"/>
        <w:gridCol w:w="701"/>
        <w:gridCol w:w="236"/>
        <w:gridCol w:w="666"/>
        <w:gridCol w:w="236"/>
        <w:gridCol w:w="664"/>
        <w:gridCol w:w="236"/>
        <w:gridCol w:w="664"/>
        <w:gridCol w:w="236"/>
        <w:gridCol w:w="664"/>
        <w:gridCol w:w="236"/>
        <w:gridCol w:w="664"/>
        <w:gridCol w:w="236"/>
        <w:gridCol w:w="664"/>
        <w:gridCol w:w="236"/>
        <w:gridCol w:w="661"/>
        <w:gridCol w:w="236"/>
        <w:gridCol w:w="709"/>
        <w:gridCol w:w="236"/>
        <w:gridCol w:w="664"/>
        <w:gridCol w:w="236"/>
        <w:gridCol w:w="802"/>
        <w:gridCol w:w="274"/>
        <w:gridCol w:w="806"/>
        <w:gridCol w:w="236"/>
        <w:gridCol w:w="664"/>
        <w:gridCol w:w="270"/>
        <w:gridCol w:w="720"/>
        <w:gridCol w:w="664"/>
        <w:gridCol w:w="664"/>
        <w:gridCol w:w="664"/>
        <w:gridCol w:w="664"/>
        <w:gridCol w:w="664"/>
        <w:gridCol w:w="664"/>
        <w:gridCol w:w="666"/>
      </w:tblGrid>
      <w:tr w:rsidR="009B571C" w:rsidRPr="00C60284" w14:paraId="17A5AE30" w14:textId="77777777" w:rsidTr="001D29EE">
        <w:trPr>
          <w:gridAfter w:val="7"/>
          <w:wAfter w:w="4650" w:type="dxa"/>
          <w:trHeight w:val="371"/>
        </w:trPr>
        <w:tc>
          <w:tcPr>
            <w:tcW w:w="30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376FD96" w14:textId="77777777" w:rsidR="009B571C" w:rsidRPr="00C60284" w:rsidRDefault="009B571C" w:rsidP="001D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2853" w:type="dxa"/>
            <w:gridSpan w:val="27"/>
            <w:tcBorders>
              <w:top w:val="nil"/>
              <w:left w:val="nil"/>
              <w:bottom w:val="nil"/>
            </w:tcBorders>
            <w:vAlign w:val="bottom"/>
          </w:tcPr>
          <w:p w14:paraId="56EB3038" w14:textId="77777777" w:rsidR="009B571C" w:rsidRPr="00C60284" w:rsidRDefault="009B571C" w:rsidP="001D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sz w:val="27"/>
                <w:szCs w:val="27"/>
                <w:cs/>
                <w:lang w:val="en-GB"/>
              </w:rPr>
            </w:pPr>
            <w:r>
              <w:rPr>
                <w:rFonts w:ascii="Angsana New" w:hAnsi="Angsana New" w:cs="Angsana New" w:hint="cs"/>
                <w:bCs/>
                <w:color w:val="000000"/>
                <w:sz w:val="27"/>
                <w:szCs w:val="27"/>
                <w:cs/>
                <w:lang w:val="en-GB"/>
              </w:rPr>
              <w:t>งบการเงินรวม</w:t>
            </w:r>
          </w:p>
        </w:tc>
      </w:tr>
      <w:tr w:rsidR="009B571C" w:rsidRPr="00C60284" w14:paraId="5F9B634F" w14:textId="77777777" w:rsidTr="001D29EE">
        <w:trPr>
          <w:gridAfter w:val="7"/>
          <w:wAfter w:w="4650" w:type="dxa"/>
          <w:trHeight w:val="425"/>
        </w:trPr>
        <w:tc>
          <w:tcPr>
            <w:tcW w:w="30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A1812BF" w14:textId="77777777" w:rsidR="009B571C" w:rsidRPr="00C60284" w:rsidRDefault="009B571C" w:rsidP="001D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6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402C7" w14:textId="77777777" w:rsidR="009B571C" w:rsidRPr="00C60284" w:rsidRDefault="009B571C" w:rsidP="001D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sz w:val="27"/>
                <w:szCs w:val="27"/>
                <w:cs/>
                <w:lang w:val="en-GB"/>
              </w:rPr>
            </w:pPr>
            <w:r w:rsidRPr="00C60284">
              <w:rPr>
                <w:rFonts w:ascii="Angsana New" w:hAnsi="Angsana New" w:cs="Angsana New"/>
                <w:b/>
                <w:sz w:val="27"/>
                <w:szCs w:val="27"/>
                <w:cs/>
                <w:lang w:val="en-GB"/>
              </w:rPr>
              <w:t>ส่วนงานธุรกิจไก่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B5A86" w14:textId="77777777" w:rsidR="009B571C" w:rsidRPr="00C60284" w:rsidRDefault="009B571C" w:rsidP="001D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7"/>
                <w:szCs w:val="27"/>
              </w:rPr>
            </w:pPr>
          </w:p>
        </w:tc>
        <w:tc>
          <w:tcPr>
            <w:tcW w:w="156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C6C11" w14:textId="77777777" w:rsidR="009B571C" w:rsidRPr="00C60284" w:rsidRDefault="009B571C" w:rsidP="001D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7"/>
                <w:szCs w:val="27"/>
                <w:cs/>
                <w:lang w:val="en-GB"/>
              </w:rPr>
            </w:pPr>
            <w:r w:rsidRPr="00C60284">
              <w:rPr>
                <w:rFonts w:ascii="Angsana New" w:hAnsi="Angsana New" w:cs="Angsana New"/>
                <w:b/>
                <w:sz w:val="27"/>
                <w:szCs w:val="27"/>
                <w:cs/>
                <w:lang w:val="en-GB"/>
              </w:rPr>
              <w:t>ส่วนงานธุรกิจสุกร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ABA85" w14:textId="77777777" w:rsidR="009B571C" w:rsidRPr="00C60284" w:rsidRDefault="009B571C" w:rsidP="001D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7"/>
                <w:szCs w:val="27"/>
              </w:rPr>
            </w:pPr>
          </w:p>
        </w:tc>
        <w:tc>
          <w:tcPr>
            <w:tcW w:w="156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2464E" w14:textId="77777777" w:rsidR="009B571C" w:rsidRPr="00C60284" w:rsidRDefault="009B571C" w:rsidP="001D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7"/>
                <w:szCs w:val="27"/>
                <w:cs/>
                <w:lang w:val="en-GB"/>
              </w:rPr>
            </w:pPr>
            <w:r w:rsidRPr="00C60284">
              <w:rPr>
                <w:rFonts w:ascii="Angsana New" w:hAnsi="Angsana New" w:cs="Angsana New"/>
                <w:b/>
                <w:sz w:val="27"/>
                <w:szCs w:val="27"/>
                <w:cs/>
                <w:lang w:val="en-GB"/>
              </w:rPr>
              <w:t>ส่วนงานธุรกิจ</w:t>
            </w:r>
            <w:r w:rsidRPr="00C60284">
              <w:rPr>
                <w:rFonts w:ascii="Angsana New" w:hAnsi="Angsana New" w:cs="Angsana New"/>
                <w:b/>
                <w:sz w:val="27"/>
                <w:szCs w:val="27"/>
                <w:cs/>
                <w:lang w:val="en-GB"/>
              </w:rPr>
              <w:br/>
              <w:t>อาหารสัตว์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FC47A" w14:textId="77777777" w:rsidR="009B571C" w:rsidRPr="00C60284" w:rsidRDefault="009B571C" w:rsidP="001D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7"/>
                <w:szCs w:val="27"/>
              </w:rPr>
            </w:pPr>
          </w:p>
        </w:tc>
        <w:tc>
          <w:tcPr>
            <w:tcW w:w="156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14141" w14:textId="3D75D58B" w:rsidR="009B571C" w:rsidRPr="002B743E" w:rsidRDefault="00852270" w:rsidP="001D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</w:pPr>
            <w:r w:rsidRPr="002B743E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t>ส่วนงานธุรกิจ</w:t>
            </w:r>
            <w:r w:rsidRPr="002B743E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br/>
            </w:r>
            <w:r w:rsidRPr="002B743E"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  <w:lang w:val="en-GB"/>
              </w:rPr>
              <w:t>จำหน่ายสินค้าปลีก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138A6" w14:textId="77777777" w:rsidR="009B571C" w:rsidRPr="00C60284" w:rsidRDefault="009B571C" w:rsidP="001D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7"/>
                <w:szCs w:val="27"/>
              </w:rPr>
            </w:pPr>
          </w:p>
        </w:tc>
        <w:tc>
          <w:tcPr>
            <w:tcW w:w="16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71092" w14:textId="77777777" w:rsidR="009B571C" w:rsidRPr="00C60284" w:rsidRDefault="009B571C" w:rsidP="001D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sz w:val="27"/>
                <w:szCs w:val="27"/>
                <w:lang w:val="en-GB"/>
              </w:rPr>
            </w:pPr>
            <w:r w:rsidRPr="00C60284">
              <w:rPr>
                <w:rFonts w:ascii="Angsana New" w:hAnsi="Angsana New" w:cs="Angsana New"/>
                <w:b/>
                <w:sz w:val="27"/>
                <w:szCs w:val="27"/>
                <w:cs/>
                <w:lang w:val="en-GB"/>
              </w:rPr>
              <w:t>ส่วนงาน</w:t>
            </w:r>
          </w:p>
          <w:p w14:paraId="774389D3" w14:textId="77777777" w:rsidR="009B571C" w:rsidRPr="00C60284" w:rsidRDefault="009B571C" w:rsidP="001D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sz w:val="27"/>
                <w:szCs w:val="27"/>
                <w:cs/>
                <w:lang w:val="en-GB"/>
              </w:rPr>
            </w:pPr>
            <w:r w:rsidRPr="00C60284">
              <w:rPr>
                <w:rFonts w:ascii="Angsana New" w:hAnsi="Angsana New" w:cs="Angsana New"/>
                <w:b/>
                <w:sz w:val="27"/>
                <w:szCs w:val="27"/>
                <w:cs/>
                <w:lang w:val="en-GB"/>
              </w:rPr>
              <w:t>ธุรกิจอื่นๆ</w:t>
            </w:r>
          </w:p>
        </w:tc>
        <w:tc>
          <w:tcPr>
            <w:tcW w:w="236" w:type="dxa"/>
            <w:vAlign w:val="bottom"/>
          </w:tcPr>
          <w:p w14:paraId="750B6D38" w14:textId="77777777" w:rsidR="009B571C" w:rsidRPr="00C60284" w:rsidRDefault="009B571C" w:rsidP="001D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7"/>
                <w:szCs w:val="27"/>
                <w:lang w:val="en-GB"/>
              </w:rPr>
            </w:pPr>
          </w:p>
        </w:tc>
        <w:tc>
          <w:tcPr>
            <w:tcW w:w="1882" w:type="dxa"/>
            <w:gridSpan w:val="3"/>
            <w:vAlign w:val="bottom"/>
          </w:tcPr>
          <w:p w14:paraId="5269EA10" w14:textId="77777777" w:rsidR="009B571C" w:rsidRDefault="009B571C" w:rsidP="001D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sz w:val="27"/>
                <w:szCs w:val="27"/>
                <w:lang w:val="en-GB"/>
              </w:rPr>
            </w:pPr>
            <w:r w:rsidRPr="00C60284">
              <w:rPr>
                <w:rFonts w:ascii="Angsana New" w:hAnsi="Angsana New" w:cs="Angsana New"/>
                <w:b/>
                <w:sz w:val="27"/>
                <w:szCs w:val="27"/>
                <w:cs/>
                <w:lang w:val="en-GB"/>
              </w:rPr>
              <w:t xml:space="preserve">การตัดรายการ </w:t>
            </w:r>
          </w:p>
          <w:p w14:paraId="4445573B" w14:textId="77777777" w:rsidR="009B571C" w:rsidRPr="00C60284" w:rsidRDefault="009B571C" w:rsidP="001D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sz w:val="27"/>
                <w:szCs w:val="27"/>
                <w:cs/>
                <w:lang w:val="en-GB"/>
              </w:rPr>
            </w:pPr>
            <w:r w:rsidRPr="00C60284">
              <w:rPr>
                <w:rFonts w:ascii="Angsana New" w:hAnsi="Angsana New" w:cs="Angsana New"/>
                <w:b/>
                <w:sz w:val="27"/>
                <w:szCs w:val="27"/>
                <w:cs/>
                <w:lang w:val="en-GB"/>
              </w:rPr>
              <w:t>ระหว่างกัน</w:t>
            </w:r>
          </w:p>
        </w:tc>
        <w:tc>
          <w:tcPr>
            <w:tcW w:w="236" w:type="dxa"/>
          </w:tcPr>
          <w:p w14:paraId="33305018" w14:textId="77777777" w:rsidR="009B571C" w:rsidRPr="00C60284" w:rsidRDefault="009B571C" w:rsidP="001D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654" w:type="dxa"/>
            <w:gridSpan w:val="3"/>
          </w:tcPr>
          <w:p w14:paraId="5F7D8481" w14:textId="77777777" w:rsidR="009B571C" w:rsidRPr="00C60284" w:rsidRDefault="009B571C" w:rsidP="001D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sz w:val="27"/>
                <w:szCs w:val="27"/>
                <w:lang w:val="en-GB"/>
              </w:rPr>
            </w:pPr>
          </w:p>
          <w:p w14:paraId="6D513642" w14:textId="77777777" w:rsidR="009B571C" w:rsidRPr="00C60284" w:rsidRDefault="009B571C" w:rsidP="001D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sz w:val="27"/>
                <w:szCs w:val="27"/>
                <w:lang w:val="en-GB"/>
              </w:rPr>
            </w:pPr>
            <w:r w:rsidRPr="00C60284">
              <w:rPr>
                <w:rFonts w:ascii="Angsana New" w:hAnsi="Angsana New" w:cs="Angsana New"/>
                <w:bCs/>
                <w:sz w:val="27"/>
                <w:szCs w:val="27"/>
                <w:cs/>
                <w:lang w:val="en-GB"/>
              </w:rPr>
              <w:t>รวม</w:t>
            </w:r>
          </w:p>
        </w:tc>
      </w:tr>
      <w:tr w:rsidR="004D60E2" w:rsidRPr="00C60284" w14:paraId="0E806626" w14:textId="77777777" w:rsidTr="001D29EE">
        <w:trPr>
          <w:gridAfter w:val="7"/>
          <w:wAfter w:w="4650" w:type="dxa"/>
          <w:trHeight w:val="218"/>
        </w:trPr>
        <w:tc>
          <w:tcPr>
            <w:tcW w:w="30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73DA5BD" w14:textId="77777777" w:rsidR="004D60E2" w:rsidRPr="00C60284" w:rsidRDefault="004D60E2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lang w:val="en-GB" w:bidi="ar-SA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C2DE9" w14:textId="6365BD74" w:rsidR="004D60E2" w:rsidRPr="00CA450B" w:rsidRDefault="00707376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7"/>
                <w:szCs w:val="27"/>
              </w:rPr>
            </w:pPr>
            <w:r w:rsidRPr="00CA450B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A0CD9" w14:textId="77777777" w:rsidR="004D60E2" w:rsidRPr="00CA450B" w:rsidRDefault="004D60E2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sz w:val="27"/>
                <w:szCs w:val="27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BCC6E" w14:textId="1C7141D3" w:rsidR="004D60E2" w:rsidRPr="00CA450B" w:rsidRDefault="00707376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7"/>
                <w:szCs w:val="27"/>
              </w:rPr>
            </w:pPr>
            <w:r w:rsidRPr="00CA450B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E6B82" w14:textId="77777777" w:rsidR="004D60E2" w:rsidRPr="00CA450B" w:rsidRDefault="004D60E2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7"/>
                <w:szCs w:val="27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F2202" w14:textId="7EB15CB3" w:rsidR="004D60E2" w:rsidRPr="00CA450B" w:rsidRDefault="00707376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7"/>
                <w:szCs w:val="27"/>
              </w:rPr>
            </w:pPr>
            <w:r w:rsidRPr="00CA450B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88104" w14:textId="77777777" w:rsidR="004D60E2" w:rsidRPr="00CA450B" w:rsidRDefault="004D60E2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sz w:val="27"/>
                <w:szCs w:val="27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A4B93" w14:textId="6EA53C6B" w:rsidR="004D60E2" w:rsidRPr="00CA450B" w:rsidRDefault="00707376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7"/>
                <w:szCs w:val="27"/>
              </w:rPr>
            </w:pPr>
            <w:r w:rsidRPr="00CA450B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20712" w14:textId="77777777" w:rsidR="004D60E2" w:rsidRPr="00CA450B" w:rsidRDefault="004D60E2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7"/>
                <w:szCs w:val="27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5E7A6" w14:textId="386B9027" w:rsidR="004D60E2" w:rsidRPr="00CA450B" w:rsidRDefault="00707376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7"/>
                <w:szCs w:val="27"/>
              </w:rPr>
            </w:pPr>
            <w:r w:rsidRPr="00CA450B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4A84B" w14:textId="77777777" w:rsidR="004D60E2" w:rsidRPr="00CA450B" w:rsidRDefault="004D60E2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sz w:val="27"/>
                <w:szCs w:val="27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908AE" w14:textId="5C97BD71" w:rsidR="004D60E2" w:rsidRPr="00CA450B" w:rsidRDefault="00707376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7"/>
                <w:szCs w:val="27"/>
              </w:rPr>
            </w:pPr>
            <w:r w:rsidRPr="00CA450B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EE755" w14:textId="77777777" w:rsidR="004D60E2" w:rsidRPr="00CA450B" w:rsidRDefault="004D60E2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7"/>
                <w:szCs w:val="27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D85D7" w14:textId="57AD1781" w:rsidR="004D60E2" w:rsidRPr="00CA450B" w:rsidRDefault="00707376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7"/>
                <w:szCs w:val="27"/>
              </w:rPr>
            </w:pPr>
            <w:r w:rsidRPr="00CA450B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45A67" w14:textId="77777777" w:rsidR="004D60E2" w:rsidRPr="00CA450B" w:rsidRDefault="004D60E2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sz w:val="27"/>
                <w:szCs w:val="27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CFE54" w14:textId="08299D93" w:rsidR="004D60E2" w:rsidRPr="00CA450B" w:rsidRDefault="00707376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7"/>
                <w:szCs w:val="27"/>
              </w:rPr>
            </w:pPr>
            <w:r w:rsidRPr="00CA450B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5BF58" w14:textId="77777777" w:rsidR="004D60E2" w:rsidRPr="00CA450B" w:rsidRDefault="004D60E2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7"/>
                <w:szCs w:val="27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A8336" w14:textId="25820045" w:rsidR="004D60E2" w:rsidRPr="00CA450B" w:rsidRDefault="00707376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7"/>
                <w:szCs w:val="27"/>
              </w:rPr>
            </w:pPr>
            <w:r w:rsidRPr="00CA450B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88C5A" w14:textId="77777777" w:rsidR="004D60E2" w:rsidRPr="00CA450B" w:rsidRDefault="004D60E2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sz w:val="27"/>
                <w:szCs w:val="27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D3B74" w14:textId="4C029D2D" w:rsidR="004D60E2" w:rsidRPr="00CA450B" w:rsidRDefault="00707376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7"/>
                <w:szCs w:val="27"/>
              </w:rPr>
            </w:pPr>
            <w:r w:rsidRPr="00CA450B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</w:rPr>
              <w:t>2565</w:t>
            </w:r>
          </w:p>
        </w:tc>
        <w:tc>
          <w:tcPr>
            <w:tcW w:w="236" w:type="dxa"/>
            <w:vAlign w:val="bottom"/>
          </w:tcPr>
          <w:p w14:paraId="27CE940E" w14:textId="77777777" w:rsidR="004D60E2" w:rsidRPr="00CA450B" w:rsidRDefault="004D60E2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7"/>
                <w:szCs w:val="27"/>
                <w:lang w:val="en-GB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2986E" w14:textId="268F02BD" w:rsidR="004D60E2" w:rsidRPr="00CA450B" w:rsidRDefault="00707376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7"/>
                <w:szCs w:val="27"/>
              </w:rPr>
            </w:pPr>
            <w:r w:rsidRPr="00CA450B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</w:rPr>
              <w:t>2566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E8867" w14:textId="77777777" w:rsidR="004D60E2" w:rsidRPr="00CA450B" w:rsidRDefault="004D60E2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sz w:val="27"/>
                <w:szCs w:val="27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3CC75" w14:textId="6A8B5A45" w:rsidR="004D60E2" w:rsidRPr="00CA450B" w:rsidRDefault="00707376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7"/>
                <w:szCs w:val="27"/>
              </w:rPr>
            </w:pPr>
            <w:r w:rsidRPr="00CA450B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</w:rPr>
              <w:t>2565</w:t>
            </w:r>
          </w:p>
        </w:tc>
        <w:tc>
          <w:tcPr>
            <w:tcW w:w="236" w:type="dxa"/>
          </w:tcPr>
          <w:p w14:paraId="3F7773B4" w14:textId="77777777" w:rsidR="004D60E2" w:rsidRPr="00C60284" w:rsidRDefault="004D60E2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sz w:val="27"/>
                <w:szCs w:val="27"/>
                <w:lang w:val="en-GB"/>
              </w:rPr>
            </w:pPr>
          </w:p>
        </w:tc>
        <w:tc>
          <w:tcPr>
            <w:tcW w:w="664" w:type="dxa"/>
            <w:vAlign w:val="bottom"/>
          </w:tcPr>
          <w:p w14:paraId="649E9A01" w14:textId="0D8B1A48" w:rsidR="004D60E2" w:rsidRPr="0017540E" w:rsidRDefault="00707376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Cs/>
                <w:color w:val="000000"/>
                <w:sz w:val="27"/>
                <w:szCs w:val="27"/>
                <w:cs/>
              </w:rPr>
              <w:t>2566</w:t>
            </w:r>
          </w:p>
        </w:tc>
        <w:tc>
          <w:tcPr>
            <w:tcW w:w="270" w:type="dxa"/>
            <w:vAlign w:val="bottom"/>
          </w:tcPr>
          <w:p w14:paraId="3386FB7F" w14:textId="77777777" w:rsidR="004D60E2" w:rsidRPr="0017540E" w:rsidRDefault="004D60E2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Cs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5C6AF686" w14:textId="2C1D4F13" w:rsidR="004D60E2" w:rsidRPr="0017540E" w:rsidRDefault="00707376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Cs/>
                <w:color w:val="000000"/>
                <w:sz w:val="27"/>
                <w:szCs w:val="27"/>
                <w:cs/>
              </w:rPr>
              <w:t>2565</w:t>
            </w:r>
          </w:p>
        </w:tc>
      </w:tr>
      <w:tr w:rsidR="004D60E2" w:rsidRPr="00C60284" w14:paraId="302D12AA" w14:textId="77777777" w:rsidTr="001D29EE">
        <w:trPr>
          <w:trHeight w:val="173"/>
        </w:trPr>
        <w:tc>
          <w:tcPr>
            <w:tcW w:w="30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EDB6FC2" w14:textId="77777777" w:rsidR="004D60E2" w:rsidRPr="00C60284" w:rsidRDefault="004D60E2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2853" w:type="dxa"/>
            <w:gridSpan w:val="27"/>
            <w:tcBorders>
              <w:top w:val="nil"/>
              <w:left w:val="nil"/>
            </w:tcBorders>
            <w:vAlign w:val="bottom"/>
          </w:tcPr>
          <w:p w14:paraId="735B48E7" w14:textId="77777777" w:rsidR="004D60E2" w:rsidRPr="00C60284" w:rsidRDefault="004D60E2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i/>
                <w:iCs/>
                <w:sz w:val="27"/>
                <w:szCs w:val="27"/>
                <w:cs/>
                <w:lang w:val="en-GB"/>
              </w:rPr>
            </w:pPr>
            <w:r w:rsidRPr="00C60284">
              <w:rPr>
                <w:rFonts w:ascii="Angsana New" w:hAnsi="Angsana New" w:cs="Angsana New"/>
                <w:b/>
                <w:i/>
                <w:iCs/>
                <w:sz w:val="27"/>
                <w:szCs w:val="27"/>
                <w:cs/>
                <w:lang w:val="en-GB"/>
              </w:rPr>
              <w:t>(ล้านบาท)</w:t>
            </w:r>
          </w:p>
        </w:tc>
        <w:tc>
          <w:tcPr>
            <w:tcW w:w="664" w:type="dxa"/>
          </w:tcPr>
          <w:p w14:paraId="1008C79F" w14:textId="77777777" w:rsidR="004D60E2" w:rsidRPr="00C60284" w:rsidRDefault="004D60E2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</w:tcPr>
          <w:p w14:paraId="3BDEE26C" w14:textId="77777777" w:rsidR="004D60E2" w:rsidRPr="00C60284" w:rsidRDefault="004D60E2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</w:tcPr>
          <w:p w14:paraId="70A123E5" w14:textId="77777777" w:rsidR="004D60E2" w:rsidRPr="00C60284" w:rsidRDefault="004D60E2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</w:tcPr>
          <w:p w14:paraId="70EB0026" w14:textId="77777777" w:rsidR="004D60E2" w:rsidRPr="00C60284" w:rsidRDefault="004D60E2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</w:tcPr>
          <w:p w14:paraId="0271AAAB" w14:textId="77777777" w:rsidR="004D60E2" w:rsidRPr="00C60284" w:rsidRDefault="004D60E2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</w:tcPr>
          <w:p w14:paraId="5DAD1525" w14:textId="77777777" w:rsidR="004D60E2" w:rsidRPr="00C60284" w:rsidRDefault="004D60E2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6" w:type="dxa"/>
          </w:tcPr>
          <w:p w14:paraId="54112108" w14:textId="77777777" w:rsidR="004D60E2" w:rsidRPr="00C60284" w:rsidRDefault="004D60E2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i/>
                <w:iCs/>
                <w:sz w:val="27"/>
                <w:szCs w:val="27"/>
                <w:cs/>
                <w:lang w:val="en-GB"/>
              </w:rPr>
            </w:pPr>
          </w:p>
        </w:tc>
      </w:tr>
      <w:tr w:rsidR="00AA5E34" w:rsidRPr="00C60284" w14:paraId="1A4DEDAB" w14:textId="77777777" w:rsidTr="00AA5E34">
        <w:trPr>
          <w:gridAfter w:val="7"/>
          <w:wAfter w:w="4650" w:type="dxa"/>
          <w:trHeight w:val="420"/>
        </w:trPr>
        <w:tc>
          <w:tcPr>
            <w:tcW w:w="30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8F5793A" w14:textId="6CC22738" w:rsidR="00AA5E34" w:rsidRPr="00C60284" w:rsidRDefault="00AA5E34" w:rsidP="00AA5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8" w:firstLine="3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  <w:r w:rsidRPr="00D368FB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เงินลงทุนใน</w:t>
            </w:r>
            <w:r w:rsidR="00897C95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</w:t>
            </w:r>
            <w:r w:rsidR="00897C95" w:rsidRPr="00D368FB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ารร่วมค้า</w:t>
            </w:r>
            <w:r w:rsidR="00897C95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และ</w:t>
            </w:r>
            <w:r w:rsidRPr="00D368FB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     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br/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  </w:t>
            </w:r>
            <w:r w:rsidR="00897C95" w:rsidRPr="00D368FB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บริษัทร่วม</w:t>
            </w:r>
          </w:p>
        </w:tc>
        <w:tc>
          <w:tcPr>
            <w:tcW w:w="701" w:type="dxa"/>
            <w:tcBorders>
              <w:left w:val="nil"/>
              <w:right w:val="nil"/>
            </w:tcBorders>
            <w:vAlign w:val="bottom"/>
          </w:tcPr>
          <w:p w14:paraId="5C389543" w14:textId="559472BD" w:rsidR="00AA5E34" w:rsidRPr="009462BF" w:rsidRDefault="00707376" w:rsidP="00AA5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29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462BF">
              <w:rPr>
                <w:rFonts w:ascii="Angsana New" w:hAnsi="Angsana New" w:cs="Angsana New"/>
                <w:sz w:val="27"/>
                <w:szCs w:val="27"/>
                <w:cs/>
              </w:rPr>
              <w:t>45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1C31A76" w14:textId="77777777" w:rsidR="00AA5E34" w:rsidRPr="009462BF" w:rsidRDefault="00AA5E34" w:rsidP="00AA5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06" w:right="-12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6" w:type="dxa"/>
            <w:tcBorders>
              <w:left w:val="nil"/>
              <w:right w:val="nil"/>
            </w:tcBorders>
            <w:vAlign w:val="bottom"/>
          </w:tcPr>
          <w:p w14:paraId="34DAE2A8" w14:textId="15BFC623" w:rsidR="00AA5E34" w:rsidRPr="009462BF" w:rsidRDefault="00AA5E34" w:rsidP="00AA5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462B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C360CF1" w14:textId="77777777" w:rsidR="00AA5E34" w:rsidRPr="009462BF" w:rsidRDefault="00AA5E34" w:rsidP="00AA5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509B5616" w14:textId="48679E37" w:rsidR="00AA5E34" w:rsidRPr="009462BF" w:rsidRDefault="00AA5E34" w:rsidP="00AA5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9462BF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2427057" w14:textId="77777777" w:rsidR="00AA5E34" w:rsidRPr="009462BF" w:rsidRDefault="00AA5E34" w:rsidP="00AA5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79DCBE73" w14:textId="3498D94B" w:rsidR="00AA5E34" w:rsidRPr="009462BF" w:rsidRDefault="00AA5E34" w:rsidP="00AA5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9462B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48343EE" w14:textId="77777777" w:rsidR="00AA5E34" w:rsidRPr="009462BF" w:rsidRDefault="00AA5E34" w:rsidP="00AA5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5AD1C891" w14:textId="4FF87F2C" w:rsidR="00AA5E34" w:rsidRPr="009462BF" w:rsidRDefault="00AA5E34" w:rsidP="00AA5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9462BF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D084AFA" w14:textId="77777777" w:rsidR="00AA5E34" w:rsidRPr="009462BF" w:rsidRDefault="00AA5E34" w:rsidP="00AA5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02312CAB" w14:textId="57125F71" w:rsidR="00AA5E34" w:rsidRPr="009462BF" w:rsidRDefault="00AA5E34" w:rsidP="00AA5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9462B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38B596A" w14:textId="77777777" w:rsidR="00AA5E34" w:rsidRPr="009462BF" w:rsidRDefault="00AA5E34" w:rsidP="00AA5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03F20152" w14:textId="580EAFB9" w:rsidR="00AA5E34" w:rsidRPr="009462BF" w:rsidRDefault="00AA5E34" w:rsidP="00AA5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9462BF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62947AE" w14:textId="77777777" w:rsidR="00AA5E34" w:rsidRPr="009462BF" w:rsidRDefault="00AA5E34" w:rsidP="00AA5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  <w:vAlign w:val="bottom"/>
          </w:tcPr>
          <w:p w14:paraId="28AFD473" w14:textId="297F7602" w:rsidR="00AA5E34" w:rsidRPr="009462BF" w:rsidRDefault="00AA5E34" w:rsidP="00AA5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9462B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C760B87" w14:textId="77777777" w:rsidR="00AA5E34" w:rsidRPr="009462BF" w:rsidRDefault="00AA5E34" w:rsidP="00AA5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57A52C62" w14:textId="4828DD9C" w:rsidR="00AA5E34" w:rsidRPr="009462BF" w:rsidRDefault="00707376" w:rsidP="00AA5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9462BF">
              <w:rPr>
                <w:rFonts w:ascii="Angsana New" w:hAnsi="Angsana New" w:cs="Angsana New"/>
                <w:sz w:val="27"/>
                <w:szCs w:val="27"/>
                <w:cs/>
              </w:rPr>
              <w:t>3</w:t>
            </w:r>
            <w:r w:rsidR="00B54189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Pr="009462BF">
              <w:rPr>
                <w:rFonts w:ascii="Angsana New" w:hAnsi="Angsana New" w:cs="Angsana New"/>
                <w:sz w:val="27"/>
                <w:szCs w:val="27"/>
                <w:cs/>
              </w:rPr>
              <w:t>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6A48CA1" w14:textId="77777777" w:rsidR="00AA5E34" w:rsidRPr="009462BF" w:rsidRDefault="00AA5E34" w:rsidP="00AA5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21B4054F" w14:textId="517ACFF1" w:rsidR="00AA5E34" w:rsidRPr="009462BF" w:rsidRDefault="00707376" w:rsidP="00AA5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9462BF">
              <w:rPr>
                <w:rFonts w:ascii="Angsana New" w:hAnsi="Angsana New" w:cs="Angsana New"/>
                <w:sz w:val="28"/>
                <w:szCs w:val="28"/>
                <w:cs/>
              </w:rPr>
              <w:t>3</w:t>
            </w:r>
            <w:r w:rsidR="009462BF" w:rsidRPr="009462BF">
              <w:rPr>
                <w:rFonts w:ascii="Angsana New" w:hAnsi="Angsana New" w:cs="Angsana New"/>
                <w:sz w:val="28"/>
                <w:szCs w:val="28"/>
              </w:rPr>
              <w:t>16</w:t>
            </w:r>
          </w:p>
        </w:tc>
        <w:tc>
          <w:tcPr>
            <w:tcW w:w="236" w:type="dxa"/>
            <w:vAlign w:val="bottom"/>
          </w:tcPr>
          <w:p w14:paraId="123C7541" w14:textId="77777777" w:rsidR="00AA5E34" w:rsidRPr="009462BF" w:rsidRDefault="00AA5E34" w:rsidP="00AA5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2" w:type="dxa"/>
            <w:vAlign w:val="bottom"/>
          </w:tcPr>
          <w:p w14:paraId="346AF204" w14:textId="4F8B075D" w:rsidR="00AA5E34" w:rsidRPr="009462BF" w:rsidRDefault="009462BF" w:rsidP="00AA5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9462BF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74" w:type="dxa"/>
            <w:vAlign w:val="bottom"/>
          </w:tcPr>
          <w:p w14:paraId="05D34E29" w14:textId="77777777" w:rsidR="00AA5E34" w:rsidRPr="009462BF" w:rsidRDefault="00AA5E34" w:rsidP="00AA5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04"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6" w:type="dxa"/>
            <w:vAlign w:val="bottom"/>
          </w:tcPr>
          <w:p w14:paraId="166A320B" w14:textId="16508E7F" w:rsidR="00AA5E34" w:rsidRPr="009462BF" w:rsidRDefault="009462BF" w:rsidP="00AA5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9462B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30E9DDA" w14:textId="77777777" w:rsidR="00AA5E34" w:rsidRPr="00C60284" w:rsidRDefault="00AA5E34" w:rsidP="00AA5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vAlign w:val="bottom"/>
          </w:tcPr>
          <w:p w14:paraId="62CA5D1B" w14:textId="77EA665F" w:rsidR="00AA5E34" w:rsidRPr="00FA663F" w:rsidRDefault="00707376" w:rsidP="00AA5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Cs/>
                <w:sz w:val="27"/>
                <w:szCs w:val="27"/>
              </w:rPr>
            </w:pPr>
            <w:r w:rsidRPr="00FA663F">
              <w:rPr>
                <w:rFonts w:ascii="Angsana New" w:hAnsi="Angsana New" w:cs="Angsana New"/>
                <w:bCs/>
                <w:sz w:val="27"/>
                <w:szCs w:val="27"/>
                <w:cs/>
              </w:rPr>
              <w:t>356</w:t>
            </w:r>
          </w:p>
        </w:tc>
        <w:tc>
          <w:tcPr>
            <w:tcW w:w="270" w:type="dxa"/>
            <w:vAlign w:val="bottom"/>
          </w:tcPr>
          <w:p w14:paraId="0862B566" w14:textId="77777777" w:rsidR="00AA5E34" w:rsidRPr="00C60284" w:rsidRDefault="00AA5E34" w:rsidP="00AA5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4DD5B357" w14:textId="4A114579" w:rsidR="00AA5E34" w:rsidRDefault="00707376" w:rsidP="00AA5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316</w:t>
            </w:r>
          </w:p>
        </w:tc>
      </w:tr>
      <w:tr w:rsidR="00AA5E34" w:rsidRPr="00C60284" w14:paraId="6B0C1942" w14:textId="77777777" w:rsidTr="001D29EE">
        <w:trPr>
          <w:gridAfter w:val="7"/>
          <w:wAfter w:w="4650" w:type="dxa"/>
          <w:trHeight w:val="420"/>
        </w:trPr>
        <w:tc>
          <w:tcPr>
            <w:tcW w:w="30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C31C6AB" w14:textId="77777777" w:rsidR="00AA5E34" w:rsidRPr="00C60284" w:rsidRDefault="00AA5E34" w:rsidP="00AA5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8" w:firstLine="3"/>
              <w:rPr>
                <w:rFonts w:ascii="Angsana New" w:hAnsi="Angsana New" w:cs="Angsana New"/>
                <w:sz w:val="27"/>
                <w:szCs w:val="27"/>
              </w:rPr>
            </w:pPr>
            <w:r w:rsidRPr="00C60284"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  <w:t>สินทรัพย์ตามส่วนงาน</w:t>
            </w:r>
            <w:r w:rsidRPr="00C60284">
              <w:rPr>
                <w:rFonts w:ascii="Angsana New" w:hAnsi="Angsana New" w:cs="Angsana New"/>
                <w:sz w:val="27"/>
                <w:szCs w:val="27"/>
                <w:cs/>
              </w:rPr>
              <w:t>ที่รายงาน</w:t>
            </w:r>
          </w:p>
          <w:p w14:paraId="2C9F6FD4" w14:textId="1FC5FB2C" w:rsidR="00AA5E34" w:rsidRPr="00C60284" w:rsidRDefault="00AA5E34" w:rsidP="00AA5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8" w:firstLine="3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  <w:r w:rsidRPr="00C60284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 xml:space="preserve"> </w:t>
            </w:r>
            <w:r w:rsidRPr="00C60284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</w:t>
            </w:r>
            <w:r w:rsidRPr="00C60284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ณ</w:t>
            </w:r>
            <w:r w:rsidRPr="00C60284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</w:t>
            </w:r>
            <w:r w:rsidRPr="00C60284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 xml:space="preserve">วันที่ </w:t>
            </w:r>
            <w:r w:rsidR="00FA663F">
              <w:rPr>
                <w:rFonts w:ascii="Angsana New" w:hAnsi="Angsana New" w:cs="Angsana New"/>
                <w:color w:val="000000"/>
                <w:sz w:val="27"/>
                <w:szCs w:val="27"/>
              </w:rPr>
              <w:t>31</w:t>
            </w:r>
            <w:r w:rsidRPr="00C60284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</w:t>
            </w:r>
            <w:r w:rsidRPr="00C60284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 xml:space="preserve">มีนาคม </w:t>
            </w:r>
            <w:r w:rsidRPr="00C60284">
              <w:rPr>
                <w:rFonts w:ascii="Angsana New" w:hAnsi="Angsana New" w:cs="Angsana New"/>
                <w:color w:val="000000"/>
                <w:sz w:val="27"/>
                <w:szCs w:val="27"/>
              </w:rPr>
              <w:t>/</w:t>
            </w:r>
            <w:r w:rsidRPr="00C60284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 xml:space="preserve"> </w:t>
            </w:r>
            <w:r w:rsidR="00707376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31</w:t>
            </w:r>
            <w:r w:rsidRPr="00C60284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</w:t>
            </w:r>
            <w:r w:rsidRPr="00C60284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701" w:type="dxa"/>
            <w:tcBorders>
              <w:left w:val="nil"/>
              <w:right w:val="nil"/>
            </w:tcBorders>
            <w:vAlign w:val="bottom"/>
          </w:tcPr>
          <w:p w14:paraId="7B91EC75" w14:textId="6F316703" w:rsidR="00AA5E34" w:rsidRPr="00C60284" w:rsidRDefault="00707376" w:rsidP="00AA5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29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  <w:cs/>
              </w:rPr>
              <w:t>36</w:t>
            </w:r>
            <w:r w:rsidR="00AA5E34">
              <w:rPr>
                <w:rFonts w:ascii="Angsana New" w:hAnsi="Angsana New" w:cs="Angsana New"/>
                <w:sz w:val="27"/>
                <w:szCs w:val="27"/>
              </w:rPr>
              <w:t>,</w:t>
            </w:r>
            <w:r>
              <w:rPr>
                <w:rFonts w:ascii="Angsana New" w:hAnsi="Angsana New" w:cs="Angsana New"/>
                <w:sz w:val="27"/>
                <w:szCs w:val="27"/>
                <w:cs/>
              </w:rPr>
              <w:t>136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829398B" w14:textId="77777777" w:rsidR="00AA5E34" w:rsidRPr="00C60284" w:rsidRDefault="00AA5E34" w:rsidP="00AA5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06" w:right="-12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6" w:type="dxa"/>
            <w:tcBorders>
              <w:left w:val="nil"/>
              <w:right w:val="nil"/>
            </w:tcBorders>
            <w:vAlign w:val="bottom"/>
          </w:tcPr>
          <w:p w14:paraId="509158D8" w14:textId="6371B17F" w:rsidR="00AA5E34" w:rsidRPr="00C60284" w:rsidRDefault="00707376" w:rsidP="00AA5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29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35</w:t>
            </w:r>
            <w:r w:rsidR="00AA5E34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619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30A3E04" w14:textId="77777777" w:rsidR="00AA5E34" w:rsidRPr="00C60284" w:rsidRDefault="00AA5E34" w:rsidP="00AA5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6AFA20B4" w14:textId="3FE6C458" w:rsidR="00AA5E34" w:rsidRPr="00C60284" w:rsidRDefault="00707376" w:rsidP="00AA5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  <w:cs/>
              </w:rPr>
              <w:t>19</w:t>
            </w:r>
            <w:r w:rsidR="00AA5E34">
              <w:rPr>
                <w:rFonts w:ascii="Angsana New" w:hAnsi="Angsana New" w:cs="Angsana New"/>
                <w:sz w:val="27"/>
                <w:szCs w:val="27"/>
              </w:rPr>
              <w:t>,</w:t>
            </w:r>
            <w:r>
              <w:rPr>
                <w:rFonts w:ascii="Angsana New" w:hAnsi="Angsana New" w:cs="Angsana New"/>
                <w:sz w:val="27"/>
                <w:szCs w:val="27"/>
                <w:cs/>
              </w:rPr>
              <w:t>912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8C57FF8" w14:textId="77777777" w:rsidR="00AA5E34" w:rsidRPr="00C60284" w:rsidRDefault="00AA5E34" w:rsidP="00AA5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6BCB1A31" w14:textId="6101DB86" w:rsidR="00AA5E34" w:rsidRPr="00C60284" w:rsidRDefault="00707376" w:rsidP="00AA5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18</w:t>
            </w:r>
            <w:r w:rsidR="00AA5E34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658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9B8C67B" w14:textId="77777777" w:rsidR="00AA5E34" w:rsidRPr="00C60284" w:rsidRDefault="00AA5E34" w:rsidP="00AA5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70A3401C" w14:textId="48D3FA60" w:rsidR="00AA5E34" w:rsidRPr="00C60284" w:rsidRDefault="00707376" w:rsidP="00AA5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  <w:cs/>
              </w:rPr>
              <w:t>15</w:t>
            </w:r>
            <w:r w:rsidR="00AA5E34">
              <w:rPr>
                <w:rFonts w:ascii="Angsana New" w:hAnsi="Angsana New" w:cs="Angsana New"/>
                <w:sz w:val="27"/>
                <w:szCs w:val="27"/>
              </w:rPr>
              <w:t>,</w:t>
            </w:r>
            <w:r>
              <w:rPr>
                <w:rFonts w:ascii="Angsana New" w:hAnsi="Angsana New" w:cs="Angsana New"/>
                <w:sz w:val="27"/>
                <w:szCs w:val="27"/>
                <w:cs/>
              </w:rPr>
              <w:t>822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1DF73CC" w14:textId="77777777" w:rsidR="00AA5E34" w:rsidRPr="00C60284" w:rsidRDefault="00AA5E34" w:rsidP="00AA5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346A3C3E" w14:textId="34FD1F43" w:rsidR="00AA5E34" w:rsidRPr="00C60284" w:rsidRDefault="00707376" w:rsidP="00AA5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13</w:t>
            </w:r>
            <w:r w:rsidR="00AA5E34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508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A95D5E9" w14:textId="77777777" w:rsidR="00AA5E34" w:rsidRPr="00C60284" w:rsidRDefault="00AA5E34" w:rsidP="00AA5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113C3F1D" w14:textId="6308C669" w:rsidR="00AA5E34" w:rsidRPr="00C60284" w:rsidRDefault="00707376" w:rsidP="00AA5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  <w:cs/>
              </w:rPr>
              <w:t>2</w:t>
            </w:r>
            <w:r w:rsidR="00AA5E34">
              <w:rPr>
                <w:rFonts w:ascii="Angsana New" w:hAnsi="Angsana New" w:cs="Angsana New"/>
                <w:sz w:val="27"/>
                <w:szCs w:val="27"/>
              </w:rPr>
              <w:t>,</w:t>
            </w:r>
            <w:r>
              <w:rPr>
                <w:rFonts w:ascii="Angsana New" w:hAnsi="Angsana New" w:cs="Angsana New"/>
                <w:sz w:val="27"/>
                <w:szCs w:val="27"/>
                <w:cs/>
              </w:rPr>
              <w:t>441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F4DEB7D" w14:textId="77777777" w:rsidR="00AA5E34" w:rsidRPr="00C60284" w:rsidRDefault="00AA5E34" w:rsidP="00AA5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  <w:vAlign w:val="bottom"/>
          </w:tcPr>
          <w:p w14:paraId="7B4FFDD6" w14:textId="3DD89555" w:rsidR="00AA5E34" w:rsidRPr="00C60284" w:rsidRDefault="00707376" w:rsidP="00AA5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2</w:t>
            </w:r>
            <w:r w:rsidR="00AA5E34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321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6C9FC5E" w14:textId="77777777" w:rsidR="00AA5E34" w:rsidRPr="00C60284" w:rsidRDefault="00AA5E34" w:rsidP="00AA5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4DE38547" w14:textId="1B0EDC1B" w:rsidR="00AA5E34" w:rsidRPr="00C60284" w:rsidRDefault="00707376" w:rsidP="00AA5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  <w:cs/>
              </w:rPr>
              <w:t>3</w:t>
            </w:r>
            <w:r w:rsidR="00AA5E34">
              <w:rPr>
                <w:rFonts w:ascii="Angsana New" w:hAnsi="Angsana New" w:cs="Angsana New"/>
                <w:sz w:val="27"/>
                <w:szCs w:val="27"/>
              </w:rPr>
              <w:t>,</w:t>
            </w:r>
            <w:r>
              <w:rPr>
                <w:rFonts w:ascii="Angsana New" w:hAnsi="Angsana New" w:cs="Angsana New"/>
                <w:sz w:val="27"/>
                <w:szCs w:val="27"/>
                <w:cs/>
              </w:rPr>
              <w:t>5</w:t>
            </w:r>
            <w:r w:rsidR="00684672">
              <w:rPr>
                <w:rFonts w:ascii="Angsana New" w:hAnsi="Angsana New" w:cs="Angsana New"/>
                <w:sz w:val="27"/>
                <w:szCs w:val="27"/>
              </w:rPr>
              <w:t>80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C7CDA8C" w14:textId="77777777" w:rsidR="00AA5E34" w:rsidRPr="00C60284" w:rsidRDefault="00AA5E34" w:rsidP="00AA5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4CD8F9F6" w14:textId="249CD8A1" w:rsidR="00AA5E34" w:rsidRPr="00C60284" w:rsidRDefault="00707376" w:rsidP="00AA5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2</w:t>
            </w:r>
            <w:r w:rsidR="00AA5E34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878</w:t>
            </w:r>
          </w:p>
        </w:tc>
        <w:tc>
          <w:tcPr>
            <w:tcW w:w="236" w:type="dxa"/>
            <w:vAlign w:val="bottom"/>
          </w:tcPr>
          <w:p w14:paraId="3AFA28AF" w14:textId="77777777" w:rsidR="00AA5E34" w:rsidRPr="00C60284" w:rsidRDefault="00AA5E34" w:rsidP="00AA5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2" w:type="dxa"/>
            <w:vAlign w:val="bottom"/>
          </w:tcPr>
          <w:p w14:paraId="29F7A501" w14:textId="36B7AB6D" w:rsidR="00AA5E34" w:rsidRPr="00C60284" w:rsidRDefault="00AA5E34" w:rsidP="00AA5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707376">
              <w:rPr>
                <w:rFonts w:ascii="Angsana New" w:hAnsi="Angsana New" w:cs="Angsana New"/>
                <w:sz w:val="27"/>
                <w:szCs w:val="27"/>
                <w:cs/>
              </w:rPr>
              <w:t>28</w:t>
            </w:r>
            <w:r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707376">
              <w:rPr>
                <w:rFonts w:ascii="Angsana New" w:hAnsi="Angsana New" w:cs="Angsana New"/>
                <w:sz w:val="27"/>
                <w:szCs w:val="27"/>
                <w:cs/>
              </w:rPr>
              <w:t>418</w:t>
            </w:r>
            <w:r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74" w:type="dxa"/>
            <w:vAlign w:val="bottom"/>
          </w:tcPr>
          <w:p w14:paraId="1C81F2A1" w14:textId="77777777" w:rsidR="00AA5E34" w:rsidRPr="00C60284" w:rsidRDefault="00AA5E34" w:rsidP="00AA5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04"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6" w:type="dxa"/>
            <w:vAlign w:val="bottom"/>
          </w:tcPr>
          <w:p w14:paraId="4045C71B" w14:textId="733EC87E" w:rsidR="00AA5E34" w:rsidRPr="00C60284" w:rsidRDefault="00AA5E34" w:rsidP="00AA5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07376">
              <w:rPr>
                <w:rFonts w:ascii="Angsana New" w:hAnsi="Angsana New" w:cs="Angsana New"/>
                <w:sz w:val="28"/>
                <w:szCs w:val="28"/>
                <w:cs/>
              </w:rPr>
              <w:t>27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07376">
              <w:rPr>
                <w:rFonts w:ascii="Angsana New" w:hAnsi="Angsana New" w:cs="Angsana New"/>
                <w:sz w:val="28"/>
                <w:szCs w:val="28"/>
                <w:cs/>
              </w:rPr>
              <w:t>630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4FF42EA0" w14:textId="77777777" w:rsidR="00AA5E34" w:rsidRPr="00C60284" w:rsidRDefault="00AA5E34" w:rsidP="00AA5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vAlign w:val="bottom"/>
          </w:tcPr>
          <w:p w14:paraId="65AD8577" w14:textId="50D4137B" w:rsidR="00AA5E34" w:rsidRPr="00FA663F" w:rsidRDefault="00707376" w:rsidP="00AA5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Cs/>
                <w:sz w:val="27"/>
                <w:szCs w:val="27"/>
              </w:rPr>
            </w:pPr>
            <w:r w:rsidRPr="00FA663F">
              <w:rPr>
                <w:rFonts w:ascii="Angsana New" w:hAnsi="Angsana New" w:cs="Angsana New"/>
                <w:bCs/>
                <w:sz w:val="27"/>
                <w:szCs w:val="27"/>
                <w:cs/>
              </w:rPr>
              <w:t>49</w:t>
            </w:r>
            <w:r w:rsidR="00852270" w:rsidRPr="00FA663F">
              <w:rPr>
                <w:rFonts w:ascii="Angsana New" w:hAnsi="Angsana New" w:cs="Angsana New"/>
                <w:bCs/>
                <w:sz w:val="27"/>
                <w:szCs w:val="27"/>
              </w:rPr>
              <w:t>,</w:t>
            </w:r>
            <w:r w:rsidRPr="00FA663F">
              <w:rPr>
                <w:rFonts w:ascii="Angsana New" w:hAnsi="Angsana New" w:cs="Angsana New"/>
                <w:bCs/>
                <w:sz w:val="27"/>
                <w:szCs w:val="27"/>
                <w:cs/>
              </w:rPr>
              <w:t>4</w:t>
            </w:r>
            <w:r w:rsidRPr="00684672">
              <w:rPr>
                <w:rFonts w:ascii="Angsana New" w:hAnsi="Angsana New" w:cs="Angsana New"/>
                <w:bCs/>
                <w:sz w:val="27"/>
                <w:szCs w:val="27"/>
                <w:cs/>
              </w:rPr>
              <w:t>7</w:t>
            </w:r>
            <w:r w:rsidR="003944E5" w:rsidRPr="00684672">
              <w:rPr>
                <w:rFonts w:ascii="Angsana New" w:hAnsi="Angsana New" w:cs="Angsana New"/>
                <w:b/>
                <w:sz w:val="27"/>
                <w:szCs w:val="27"/>
              </w:rPr>
              <w:t>3</w:t>
            </w:r>
          </w:p>
        </w:tc>
        <w:tc>
          <w:tcPr>
            <w:tcW w:w="270" w:type="dxa"/>
            <w:vAlign w:val="bottom"/>
          </w:tcPr>
          <w:p w14:paraId="4CE62229" w14:textId="77777777" w:rsidR="00AA5E34" w:rsidRPr="00C60284" w:rsidRDefault="00AA5E34" w:rsidP="00AA5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33B9695E" w14:textId="33B7C597" w:rsidR="00AA5E34" w:rsidRPr="00C60284" w:rsidRDefault="00707376" w:rsidP="00AA5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45</w:t>
            </w:r>
            <w:r w:rsidR="00AA5E34" w:rsidRPr="00BA4D4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354</w:t>
            </w:r>
          </w:p>
        </w:tc>
      </w:tr>
      <w:tr w:rsidR="00AA5E34" w:rsidRPr="00C60284" w14:paraId="38E4E889" w14:textId="77777777" w:rsidTr="001D29EE">
        <w:trPr>
          <w:gridAfter w:val="7"/>
          <w:wAfter w:w="4650" w:type="dxa"/>
          <w:trHeight w:val="28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31D836" w14:textId="77777777" w:rsidR="00AA5E34" w:rsidRPr="00C60284" w:rsidRDefault="00AA5E34" w:rsidP="00AA5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8" w:firstLine="3"/>
              <w:rPr>
                <w:rFonts w:ascii="Angsana New" w:hAnsi="Angsana New" w:cs="Angsana New"/>
                <w:sz w:val="27"/>
                <w:szCs w:val="27"/>
              </w:rPr>
            </w:pPr>
            <w:r w:rsidRPr="00C60284"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  <w:t>หนี้สินตามส่วนงาน</w:t>
            </w:r>
            <w:r w:rsidRPr="00C60284">
              <w:rPr>
                <w:rFonts w:ascii="Angsana New" w:hAnsi="Angsana New" w:cs="Angsana New"/>
                <w:sz w:val="27"/>
                <w:szCs w:val="27"/>
                <w:cs/>
              </w:rPr>
              <w:t>ที่รายงาน</w:t>
            </w:r>
          </w:p>
          <w:p w14:paraId="7540645C" w14:textId="0362C24E" w:rsidR="00AA5E34" w:rsidRPr="00C60284" w:rsidRDefault="00AA5E34" w:rsidP="00AA5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8" w:firstLine="3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  <w:r w:rsidRPr="00C60284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 xml:space="preserve"> </w:t>
            </w:r>
            <w:r w:rsidRPr="00C60284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</w:t>
            </w:r>
            <w:r w:rsidRPr="00C60284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ณ</w:t>
            </w:r>
            <w:r w:rsidRPr="00C60284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</w:t>
            </w:r>
            <w:r w:rsidRPr="00C60284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 xml:space="preserve">วันที่ </w:t>
            </w:r>
            <w:r w:rsidR="00FA663F">
              <w:rPr>
                <w:rFonts w:ascii="Angsana New" w:hAnsi="Angsana New" w:cs="Angsana New"/>
                <w:color w:val="000000"/>
                <w:sz w:val="27"/>
                <w:szCs w:val="27"/>
              </w:rPr>
              <w:t>31</w:t>
            </w:r>
            <w:r w:rsidRPr="00C60284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</w:t>
            </w:r>
            <w:r w:rsidRPr="00C60284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 xml:space="preserve">มีนาคม </w:t>
            </w:r>
            <w:r w:rsidRPr="00C60284">
              <w:rPr>
                <w:rFonts w:ascii="Angsana New" w:hAnsi="Angsana New" w:cs="Angsana New"/>
                <w:color w:val="000000"/>
                <w:sz w:val="27"/>
                <w:szCs w:val="27"/>
              </w:rPr>
              <w:t>/</w:t>
            </w:r>
            <w:r w:rsidRPr="00C60284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 xml:space="preserve"> </w:t>
            </w:r>
            <w:r w:rsidR="00707376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31</w:t>
            </w:r>
            <w:r w:rsidRPr="00C60284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</w:t>
            </w:r>
            <w:r w:rsidRPr="00C60284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701" w:type="dxa"/>
            <w:tcBorders>
              <w:left w:val="nil"/>
              <w:right w:val="nil"/>
            </w:tcBorders>
            <w:vAlign w:val="bottom"/>
          </w:tcPr>
          <w:p w14:paraId="425707F8" w14:textId="4C716B4E" w:rsidR="00AA5E34" w:rsidRPr="00C60284" w:rsidRDefault="00707376" w:rsidP="00AA5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29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  <w:cs/>
              </w:rPr>
              <w:t>23</w:t>
            </w:r>
            <w:r w:rsidR="00AA5E34">
              <w:rPr>
                <w:rFonts w:ascii="Angsana New" w:hAnsi="Angsana New" w:cs="Angsana New"/>
                <w:sz w:val="27"/>
                <w:szCs w:val="27"/>
              </w:rPr>
              <w:t>,</w:t>
            </w:r>
            <w:r>
              <w:rPr>
                <w:rFonts w:ascii="Angsana New" w:hAnsi="Angsana New" w:cs="Angsana New"/>
                <w:sz w:val="27"/>
                <w:szCs w:val="27"/>
                <w:cs/>
              </w:rPr>
              <w:t>595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FD99A53" w14:textId="77777777" w:rsidR="00AA5E34" w:rsidRPr="00C60284" w:rsidRDefault="00AA5E34" w:rsidP="00AA5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06" w:right="-12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6" w:type="dxa"/>
            <w:tcBorders>
              <w:left w:val="nil"/>
              <w:right w:val="nil"/>
            </w:tcBorders>
            <w:vAlign w:val="bottom"/>
          </w:tcPr>
          <w:p w14:paraId="7A0224D6" w14:textId="3E8A944B" w:rsidR="00AA5E34" w:rsidRPr="00C60284" w:rsidRDefault="00707376" w:rsidP="00AA5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29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23</w:t>
            </w:r>
            <w:r w:rsidR="00AA5E34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680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F4C18E8" w14:textId="77777777" w:rsidR="00AA5E34" w:rsidRPr="00C60284" w:rsidRDefault="00AA5E34" w:rsidP="00AA5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65645D29" w14:textId="5AE55CD4" w:rsidR="00AA5E34" w:rsidRPr="00C60284" w:rsidRDefault="00707376" w:rsidP="00AA5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  <w:cs/>
              </w:rPr>
              <w:t>13</w:t>
            </w:r>
            <w:r w:rsidR="00AA5E34">
              <w:rPr>
                <w:rFonts w:ascii="Angsana New" w:hAnsi="Angsana New" w:cs="Angsana New"/>
                <w:sz w:val="27"/>
                <w:szCs w:val="27"/>
              </w:rPr>
              <w:t>,</w:t>
            </w:r>
            <w:r>
              <w:rPr>
                <w:rFonts w:ascii="Angsana New" w:hAnsi="Angsana New" w:cs="Angsana New"/>
                <w:sz w:val="27"/>
                <w:szCs w:val="27"/>
                <w:cs/>
              </w:rPr>
              <w:t>180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656E8C7" w14:textId="77777777" w:rsidR="00AA5E34" w:rsidRPr="00C60284" w:rsidRDefault="00AA5E34" w:rsidP="00AA5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5F2CEFEF" w14:textId="733C89AE" w:rsidR="00AA5E34" w:rsidRPr="00C60284" w:rsidRDefault="00707376" w:rsidP="00AA5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11</w:t>
            </w:r>
            <w:r w:rsidR="00AA5E34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830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9FD9544" w14:textId="77777777" w:rsidR="00AA5E34" w:rsidRPr="00C60284" w:rsidRDefault="00AA5E34" w:rsidP="00AA5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70542BB0" w14:textId="0850DFD7" w:rsidR="00AA5E34" w:rsidRPr="00C60284" w:rsidRDefault="00707376" w:rsidP="00AA5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  <w:cs/>
              </w:rPr>
              <w:t>12</w:t>
            </w:r>
            <w:r w:rsidR="00AA5E34">
              <w:rPr>
                <w:rFonts w:ascii="Angsana New" w:hAnsi="Angsana New" w:cs="Angsana New"/>
                <w:sz w:val="27"/>
                <w:szCs w:val="27"/>
              </w:rPr>
              <w:t>,</w:t>
            </w:r>
            <w:r>
              <w:rPr>
                <w:rFonts w:ascii="Angsana New" w:hAnsi="Angsana New" w:cs="Angsana New"/>
                <w:sz w:val="27"/>
                <w:szCs w:val="27"/>
                <w:cs/>
              </w:rPr>
              <w:t>687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81D04E8" w14:textId="77777777" w:rsidR="00AA5E34" w:rsidRPr="00C60284" w:rsidRDefault="00AA5E34" w:rsidP="00AA5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3C522FCB" w14:textId="286B4538" w:rsidR="00AA5E34" w:rsidRPr="00C60284" w:rsidRDefault="00707376" w:rsidP="00AA5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10</w:t>
            </w:r>
            <w:r w:rsidR="00AA5E34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523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8004DB9" w14:textId="77777777" w:rsidR="00AA5E34" w:rsidRPr="00C60284" w:rsidRDefault="00AA5E34" w:rsidP="00AA5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7EB276EA" w14:textId="45587AB1" w:rsidR="00AA5E34" w:rsidRPr="00C60284" w:rsidRDefault="00707376" w:rsidP="00AA5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  <w:cs/>
              </w:rPr>
              <w:t>2</w:t>
            </w:r>
            <w:r w:rsidR="00AA5E34">
              <w:rPr>
                <w:rFonts w:ascii="Angsana New" w:hAnsi="Angsana New" w:cs="Angsana New"/>
                <w:sz w:val="27"/>
                <w:szCs w:val="27"/>
              </w:rPr>
              <w:t>,</w:t>
            </w:r>
            <w:r>
              <w:rPr>
                <w:rFonts w:ascii="Angsana New" w:hAnsi="Angsana New" w:cs="Angsana New"/>
                <w:sz w:val="27"/>
                <w:szCs w:val="27"/>
                <w:cs/>
              </w:rPr>
              <w:t>583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F88DE81" w14:textId="77777777" w:rsidR="00AA5E34" w:rsidRPr="00C60284" w:rsidRDefault="00AA5E34" w:rsidP="00AA5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  <w:vAlign w:val="bottom"/>
          </w:tcPr>
          <w:p w14:paraId="60CCB921" w14:textId="2C1B8551" w:rsidR="00AA5E34" w:rsidRPr="00C60284" w:rsidRDefault="00707376" w:rsidP="00AA5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2</w:t>
            </w:r>
            <w:r w:rsidR="00AA5E34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479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8E6FEA8" w14:textId="77777777" w:rsidR="00AA5E34" w:rsidRPr="00C60284" w:rsidRDefault="00AA5E34" w:rsidP="00AA5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40C43A70" w14:textId="53C7F7EE" w:rsidR="00AA5E34" w:rsidRPr="00C60284" w:rsidRDefault="00707376" w:rsidP="00AA5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  <w:cs/>
              </w:rPr>
              <w:t>1</w:t>
            </w:r>
            <w:r w:rsidR="00AA5E34">
              <w:rPr>
                <w:rFonts w:ascii="Angsana New" w:hAnsi="Angsana New" w:cs="Angsana New"/>
                <w:sz w:val="27"/>
                <w:szCs w:val="27"/>
              </w:rPr>
              <w:t>,</w:t>
            </w:r>
            <w:r>
              <w:rPr>
                <w:rFonts w:ascii="Angsana New" w:hAnsi="Angsana New" w:cs="Angsana New"/>
                <w:sz w:val="27"/>
                <w:szCs w:val="27"/>
                <w:cs/>
              </w:rPr>
              <w:t>689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302B87F" w14:textId="77777777" w:rsidR="00AA5E34" w:rsidRPr="00C60284" w:rsidRDefault="00AA5E34" w:rsidP="00AA5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5A6CC9DC" w14:textId="0A968603" w:rsidR="00AA5E34" w:rsidRPr="00C60284" w:rsidRDefault="00707376" w:rsidP="00AA5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 w:rsidR="00AA5E34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030</w:t>
            </w:r>
          </w:p>
        </w:tc>
        <w:tc>
          <w:tcPr>
            <w:tcW w:w="236" w:type="dxa"/>
            <w:vAlign w:val="bottom"/>
          </w:tcPr>
          <w:p w14:paraId="1A88E214" w14:textId="77777777" w:rsidR="00AA5E34" w:rsidRPr="00C60284" w:rsidRDefault="00AA5E34" w:rsidP="00AA5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2" w:type="dxa"/>
            <w:vAlign w:val="bottom"/>
          </w:tcPr>
          <w:p w14:paraId="1055D4FD" w14:textId="4D00F7FA" w:rsidR="00AA5E34" w:rsidRPr="00C60284" w:rsidRDefault="00AA5E34" w:rsidP="00AA5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707376">
              <w:rPr>
                <w:rFonts w:ascii="Angsana New" w:hAnsi="Angsana New" w:cs="Angsana New"/>
                <w:sz w:val="27"/>
                <w:szCs w:val="27"/>
                <w:cs/>
              </w:rPr>
              <w:t>19</w:t>
            </w:r>
            <w:r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707376">
              <w:rPr>
                <w:rFonts w:ascii="Angsana New" w:hAnsi="Angsana New" w:cs="Angsana New"/>
                <w:sz w:val="27"/>
                <w:szCs w:val="27"/>
                <w:cs/>
              </w:rPr>
              <w:t>930</w:t>
            </w:r>
            <w:r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74" w:type="dxa"/>
            <w:vAlign w:val="bottom"/>
          </w:tcPr>
          <w:p w14:paraId="47D89878" w14:textId="77777777" w:rsidR="00AA5E34" w:rsidRPr="00C60284" w:rsidRDefault="00AA5E34" w:rsidP="00AA5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04"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6" w:type="dxa"/>
            <w:vAlign w:val="bottom"/>
          </w:tcPr>
          <w:p w14:paraId="5B5E1406" w14:textId="27EE71C5" w:rsidR="00AA5E34" w:rsidRPr="00C60284" w:rsidRDefault="00AA5E34" w:rsidP="00AA5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07376">
              <w:rPr>
                <w:rFonts w:ascii="Angsana New" w:hAnsi="Angsana New" w:cs="Angsana New"/>
                <w:sz w:val="28"/>
                <w:szCs w:val="28"/>
                <w:cs/>
              </w:rPr>
              <w:t>19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07376">
              <w:rPr>
                <w:rFonts w:ascii="Angsana New" w:hAnsi="Angsana New" w:cs="Angsana New"/>
                <w:sz w:val="28"/>
                <w:szCs w:val="28"/>
                <w:cs/>
              </w:rPr>
              <w:t>459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4333219E" w14:textId="77777777" w:rsidR="00AA5E34" w:rsidRPr="00C60284" w:rsidRDefault="00AA5E34" w:rsidP="00AA5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vAlign w:val="bottom"/>
          </w:tcPr>
          <w:p w14:paraId="1B9D7268" w14:textId="6B4A2E77" w:rsidR="00AA5E34" w:rsidRPr="00FA663F" w:rsidRDefault="00707376" w:rsidP="00AA5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Cs/>
                <w:sz w:val="27"/>
                <w:szCs w:val="27"/>
                <w:cs/>
              </w:rPr>
            </w:pPr>
            <w:r w:rsidRPr="00FA663F">
              <w:rPr>
                <w:rFonts w:ascii="Angsana New" w:hAnsi="Angsana New" w:cs="Angsana New"/>
                <w:bCs/>
                <w:sz w:val="27"/>
                <w:szCs w:val="27"/>
                <w:cs/>
              </w:rPr>
              <w:t>33</w:t>
            </w:r>
            <w:r w:rsidR="00852270" w:rsidRPr="00FA663F">
              <w:rPr>
                <w:rFonts w:ascii="Angsana New" w:hAnsi="Angsana New" w:cs="Angsana New"/>
                <w:bCs/>
                <w:sz w:val="27"/>
                <w:szCs w:val="27"/>
              </w:rPr>
              <w:t>,</w:t>
            </w:r>
            <w:r w:rsidRPr="00FA663F">
              <w:rPr>
                <w:rFonts w:ascii="Angsana New" w:hAnsi="Angsana New" w:cs="Angsana New"/>
                <w:bCs/>
                <w:sz w:val="27"/>
                <w:szCs w:val="27"/>
                <w:cs/>
              </w:rPr>
              <w:t>804</w:t>
            </w:r>
          </w:p>
        </w:tc>
        <w:tc>
          <w:tcPr>
            <w:tcW w:w="270" w:type="dxa"/>
            <w:vAlign w:val="bottom"/>
          </w:tcPr>
          <w:p w14:paraId="023AC89E" w14:textId="77777777" w:rsidR="00AA5E34" w:rsidRPr="00C60284" w:rsidRDefault="00AA5E34" w:rsidP="00AA5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242EF7CB" w14:textId="158881D7" w:rsidR="00AA5E34" w:rsidRPr="00C60284" w:rsidRDefault="00707376" w:rsidP="00AA5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30</w:t>
            </w:r>
            <w:r w:rsidR="00AA5E34" w:rsidRPr="00BA4D4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083</w:t>
            </w:r>
          </w:p>
        </w:tc>
      </w:tr>
    </w:tbl>
    <w:p w14:paraId="257EFB2F" w14:textId="77777777" w:rsidR="009B571C" w:rsidRPr="009B571C" w:rsidRDefault="009B571C" w:rsidP="009B571C">
      <w:pPr>
        <w:rPr>
          <w:rFonts w:cstheme="minorBidi"/>
          <w:cs/>
          <w:lang w:val="th-TH"/>
        </w:rPr>
      </w:pPr>
    </w:p>
    <w:p w14:paraId="1FAD740E" w14:textId="77777777" w:rsidR="009B571C" w:rsidRDefault="009B571C" w:rsidP="009B571C">
      <w:pPr>
        <w:rPr>
          <w:rFonts w:cstheme="minorBidi"/>
          <w:lang w:val="th-TH"/>
        </w:rPr>
      </w:pPr>
    </w:p>
    <w:p w14:paraId="1CF1C6BA" w14:textId="77777777" w:rsidR="009B571C" w:rsidRDefault="009B571C" w:rsidP="009B571C">
      <w:pPr>
        <w:rPr>
          <w:rFonts w:cstheme="minorBidi"/>
          <w:lang w:val="th-TH"/>
        </w:rPr>
      </w:pPr>
    </w:p>
    <w:p w14:paraId="736C6656" w14:textId="77777777" w:rsidR="009B571C" w:rsidRDefault="009B571C" w:rsidP="009B571C">
      <w:pPr>
        <w:rPr>
          <w:rFonts w:cstheme="minorBidi"/>
          <w:lang w:val="th-TH"/>
        </w:rPr>
      </w:pPr>
    </w:p>
    <w:p w14:paraId="0B7C5849" w14:textId="77777777" w:rsidR="009B571C" w:rsidRPr="00970EB0" w:rsidRDefault="009B571C" w:rsidP="009B571C">
      <w:pPr>
        <w:rPr>
          <w:rFonts w:cstheme="minorBidi"/>
        </w:rPr>
      </w:pPr>
    </w:p>
    <w:p w14:paraId="6CE80A93" w14:textId="77777777" w:rsidR="009B571C" w:rsidRDefault="009B571C" w:rsidP="009B571C">
      <w:pPr>
        <w:rPr>
          <w:rFonts w:cstheme="minorBidi"/>
          <w:lang w:val="th-TH"/>
        </w:rPr>
      </w:pPr>
    </w:p>
    <w:p w14:paraId="34A3ACF1" w14:textId="3C5390D5" w:rsidR="009B571C" w:rsidRPr="009B571C" w:rsidRDefault="009B571C" w:rsidP="009B571C">
      <w:pPr>
        <w:rPr>
          <w:rFonts w:cstheme="minorBidi"/>
          <w:cs/>
          <w:lang w:val="th-TH"/>
        </w:rPr>
        <w:sectPr w:rsidR="009B571C" w:rsidRPr="009B571C" w:rsidSect="006856B4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79D58D18" w14:textId="7EBDBDDE" w:rsidR="00582076" w:rsidRPr="00F56CBE" w:rsidRDefault="00582076" w:rsidP="00A209AE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F56CBE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lastRenderedPageBreak/>
        <w:t>ข้อมูลงบกระแสเงินสดเปิดเผยเพิ่มเติม</w:t>
      </w:r>
    </w:p>
    <w:p w14:paraId="63500000" w14:textId="0F1CE874" w:rsidR="00582076" w:rsidRPr="002B4284" w:rsidRDefault="00582076" w:rsidP="00582076">
      <w:pPr>
        <w:rPr>
          <w:rFonts w:asciiTheme="majorBidi" w:hAnsiTheme="majorBidi" w:cstheme="majorBidi"/>
          <w:sz w:val="20"/>
          <w:szCs w:val="20"/>
        </w:rPr>
      </w:pPr>
    </w:p>
    <w:p w14:paraId="1A8EA629" w14:textId="1AB13254" w:rsidR="00F56CBE" w:rsidRPr="00F56CBE" w:rsidRDefault="00F56CBE" w:rsidP="00F56C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  <w:r w:rsidRPr="00F56CBE">
        <w:rPr>
          <w:rFonts w:ascii="Angsana New" w:hAnsi="Angsana New" w:cs="Angsana New"/>
          <w:sz w:val="30"/>
          <w:szCs w:val="30"/>
          <w:cs/>
        </w:rPr>
        <w:t>รายละเอียดที่ดิน</w:t>
      </w:r>
      <w:r w:rsidRPr="00F56CBE">
        <w:rPr>
          <w:rFonts w:ascii="Angsana New" w:hAnsi="Angsana New" w:cs="Angsana New"/>
          <w:sz w:val="30"/>
          <w:szCs w:val="30"/>
        </w:rPr>
        <w:t xml:space="preserve"> </w:t>
      </w:r>
      <w:r w:rsidRPr="00F56CBE">
        <w:rPr>
          <w:rFonts w:ascii="Angsana New" w:hAnsi="Angsana New" w:cs="Angsana New"/>
          <w:sz w:val="30"/>
          <w:szCs w:val="30"/>
          <w:cs/>
        </w:rPr>
        <w:t>อาคารและอุปกรณ์</w:t>
      </w:r>
      <w:r w:rsidR="00E32880">
        <w:rPr>
          <w:rFonts w:ascii="Angsana New" w:hAnsi="Angsana New" w:cs="Angsana New" w:hint="cs"/>
          <w:sz w:val="30"/>
          <w:szCs w:val="30"/>
          <w:cs/>
        </w:rPr>
        <w:t>และสินทรัพย์ไม่มีตัวตนอื</w:t>
      </w:r>
      <w:r w:rsidR="00F24187">
        <w:rPr>
          <w:rFonts w:ascii="Angsana New" w:hAnsi="Angsana New" w:cs="Angsana New" w:hint="cs"/>
          <w:sz w:val="30"/>
          <w:szCs w:val="30"/>
          <w:cs/>
        </w:rPr>
        <w:t>่</w:t>
      </w:r>
      <w:r w:rsidR="00E32880">
        <w:rPr>
          <w:rFonts w:ascii="Angsana New" w:hAnsi="Angsana New" w:cs="Angsana New" w:hint="cs"/>
          <w:sz w:val="30"/>
          <w:szCs w:val="30"/>
          <w:cs/>
        </w:rPr>
        <w:t>น</w:t>
      </w:r>
      <w:r w:rsidRPr="00F56CBE">
        <w:rPr>
          <w:rFonts w:ascii="Angsana New" w:hAnsi="Angsana New" w:cs="Angsana New"/>
          <w:sz w:val="30"/>
          <w:szCs w:val="30"/>
          <w:cs/>
        </w:rPr>
        <w:t>ที่จ่ายชำระเป็นเงินสดในระหว่าง</w:t>
      </w:r>
      <w:r w:rsidRPr="00F56CBE">
        <w:rPr>
          <w:rFonts w:ascii="Angsana New" w:hAnsi="Angsana New" w:cs="Angsana New" w:hint="cs"/>
          <w:sz w:val="30"/>
          <w:szCs w:val="30"/>
          <w:cs/>
        </w:rPr>
        <w:t>งวดสามเดือน</w:t>
      </w:r>
      <w:r w:rsidRPr="00F56CBE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Pr="00F56CBE">
        <w:rPr>
          <w:rFonts w:ascii="Angsana New" w:hAnsi="Angsana New" w:cs="Angsana New"/>
          <w:sz w:val="30"/>
          <w:szCs w:val="30"/>
        </w:rPr>
        <w:t xml:space="preserve"> </w:t>
      </w:r>
      <w:r w:rsidR="00FA663F">
        <w:rPr>
          <w:rFonts w:ascii="Angsana New" w:hAnsi="Angsana New" w:cs="Angsana New"/>
          <w:sz w:val="30"/>
          <w:szCs w:val="30"/>
        </w:rPr>
        <w:t>31</w:t>
      </w:r>
      <w:r w:rsidRPr="00F56CBE">
        <w:rPr>
          <w:rFonts w:ascii="Angsana New" w:hAnsi="Angsana New" w:cs="Angsana New"/>
          <w:sz w:val="30"/>
          <w:szCs w:val="30"/>
        </w:rPr>
        <w:t xml:space="preserve"> </w:t>
      </w:r>
      <w:r w:rsidRPr="00F56CBE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F56CBE">
        <w:rPr>
          <w:rFonts w:ascii="Angsana New" w:hAnsi="Angsana New" w:cs="Angsana New"/>
          <w:sz w:val="30"/>
          <w:szCs w:val="30"/>
          <w:cs/>
        </w:rPr>
        <w:t xml:space="preserve"> </w:t>
      </w:r>
      <w:r w:rsidR="00FA663F">
        <w:rPr>
          <w:rFonts w:ascii="Angsana New" w:hAnsi="Angsana New" w:cs="Angsana New"/>
          <w:sz w:val="30"/>
          <w:szCs w:val="30"/>
        </w:rPr>
        <w:t>2566</w:t>
      </w:r>
      <w:r w:rsidRPr="00F56CBE">
        <w:rPr>
          <w:rFonts w:ascii="Angsana New" w:hAnsi="Angsana New" w:cs="Angsana New"/>
          <w:sz w:val="30"/>
          <w:szCs w:val="30"/>
        </w:rPr>
        <w:t xml:space="preserve"> </w:t>
      </w:r>
      <w:r w:rsidRPr="00F56CBE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FA663F">
        <w:rPr>
          <w:rFonts w:ascii="Angsana New" w:hAnsi="Angsana New" w:cs="Angsana New"/>
          <w:sz w:val="30"/>
          <w:szCs w:val="30"/>
        </w:rPr>
        <w:t>2565</w:t>
      </w:r>
      <w:r w:rsidRPr="00F56CBE">
        <w:rPr>
          <w:rFonts w:ascii="Angsana New" w:hAnsi="Angsana New" w:cs="Angsana New"/>
          <w:sz w:val="30"/>
          <w:szCs w:val="30"/>
        </w:rPr>
        <w:t xml:space="preserve"> </w:t>
      </w:r>
      <w:r w:rsidRPr="00F56CBE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6D89240C" w14:textId="77777777" w:rsidR="00F56CBE" w:rsidRPr="002B4284" w:rsidRDefault="00F56CBE" w:rsidP="00F56C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both"/>
        <w:rPr>
          <w:rFonts w:ascii="Angsana New" w:hAnsi="Angsana New" w:cs="Angsana New"/>
          <w:spacing w:val="-4"/>
          <w:sz w:val="20"/>
          <w:szCs w:val="20"/>
        </w:rPr>
      </w:pPr>
    </w:p>
    <w:tbl>
      <w:tblPr>
        <w:tblW w:w="92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9"/>
        <w:gridCol w:w="989"/>
        <w:gridCol w:w="988"/>
        <w:gridCol w:w="267"/>
        <w:gridCol w:w="997"/>
        <w:gridCol w:w="267"/>
        <w:gridCol w:w="993"/>
        <w:gridCol w:w="256"/>
        <w:gridCol w:w="999"/>
      </w:tblGrid>
      <w:tr w:rsidR="00F56CBE" w:rsidRPr="000718DA" w14:paraId="0FDD8A1B" w14:textId="77777777" w:rsidTr="00F56CBE">
        <w:trPr>
          <w:trHeight w:hRule="exact" w:val="374"/>
        </w:trPr>
        <w:tc>
          <w:tcPr>
            <w:tcW w:w="1894" w:type="pct"/>
          </w:tcPr>
          <w:p w14:paraId="4138C031" w14:textId="77777777" w:rsidR="00F56CBE" w:rsidRPr="000718DA" w:rsidRDefault="00F56CBE" w:rsidP="001D2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 w:firstLine="7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534" w:type="pct"/>
          </w:tcPr>
          <w:p w14:paraId="3931FDEE" w14:textId="77777777" w:rsidR="00F56CBE" w:rsidRPr="000718DA" w:rsidRDefault="00F56CBE" w:rsidP="001D2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5" w:type="pct"/>
            <w:gridSpan w:val="3"/>
          </w:tcPr>
          <w:p w14:paraId="4DE75D0A" w14:textId="77777777" w:rsidR="00F56CBE" w:rsidRPr="000718DA" w:rsidRDefault="00F56CBE" w:rsidP="001D2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718D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3FE930B5" w14:textId="77777777" w:rsidR="00F56CBE" w:rsidRPr="000718DA" w:rsidRDefault="00F56CBE" w:rsidP="001D2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3" w:type="pct"/>
            <w:gridSpan w:val="3"/>
          </w:tcPr>
          <w:p w14:paraId="6FFE750E" w14:textId="77777777" w:rsidR="00F56CBE" w:rsidRPr="000718DA" w:rsidRDefault="00F56CBE" w:rsidP="001D2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718D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6CBE" w:rsidRPr="000718DA" w14:paraId="4A748456" w14:textId="77777777" w:rsidTr="00F56CBE">
        <w:trPr>
          <w:trHeight w:hRule="exact" w:val="374"/>
        </w:trPr>
        <w:tc>
          <w:tcPr>
            <w:tcW w:w="1894" w:type="pct"/>
          </w:tcPr>
          <w:p w14:paraId="4107F690" w14:textId="77777777" w:rsidR="00F56CBE" w:rsidRPr="000718DA" w:rsidRDefault="00F56CBE" w:rsidP="001D2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 w:firstLine="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698ADA76" w14:textId="77777777" w:rsidR="00F56CBE" w:rsidRPr="000718DA" w:rsidRDefault="00F56CBE" w:rsidP="001D2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33" w:type="pct"/>
          </w:tcPr>
          <w:p w14:paraId="0EEBCD24" w14:textId="255295EB" w:rsidR="00F56CBE" w:rsidRPr="000718DA" w:rsidRDefault="00707376" w:rsidP="001D2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2566</w:t>
            </w:r>
          </w:p>
        </w:tc>
        <w:tc>
          <w:tcPr>
            <w:tcW w:w="144" w:type="pct"/>
          </w:tcPr>
          <w:p w14:paraId="0729A39E" w14:textId="77777777" w:rsidR="00F56CBE" w:rsidRPr="000718DA" w:rsidRDefault="00F56CBE" w:rsidP="001D2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63768717" w14:textId="09F28C74" w:rsidR="00F56CBE" w:rsidRPr="000718DA" w:rsidRDefault="00707376" w:rsidP="001D2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2565</w:t>
            </w:r>
          </w:p>
        </w:tc>
        <w:tc>
          <w:tcPr>
            <w:tcW w:w="144" w:type="pct"/>
          </w:tcPr>
          <w:p w14:paraId="55295B04" w14:textId="77777777" w:rsidR="00F56CBE" w:rsidRPr="000718DA" w:rsidRDefault="00F56CBE" w:rsidP="001D2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2E95843E" w14:textId="64C49459" w:rsidR="00F56CBE" w:rsidRPr="000718DA" w:rsidRDefault="00707376" w:rsidP="001D2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2566</w:t>
            </w:r>
          </w:p>
        </w:tc>
        <w:tc>
          <w:tcPr>
            <w:tcW w:w="138" w:type="pct"/>
          </w:tcPr>
          <w:p w14:paraId="38FF058E" w14:textId="77777777" w:rsidR="00F56CBE" w:rsidRPr="000718DA" w:rsidRDefault="00F56CBE" w:rsidP="001D2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2A84F9EB" w14:textId="05C87CD5" w:rsidR="00F56CBE" w:rsidRPr="000718DA" w:rsidRDefault="00707376" w:rsidP="001D2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2565</w:t>
            </w:r>
          </w:p>
        </w:tc>
      </w:tr>
      <w:tr w:rsidR="00F56CBE" w:rsidRPr="000718DA" w14:paraId="17809290" w14:textId="77777777" w:rsidTr="00F56CBE">
        <w:trPr>
          <w:trHeight w:hRule="exact" w:val="374"/>
        </w:trPr>
        <w:tc>
          <w:tcPr>
            <w:tcW w:w="1894" w:type="pct"/>
          </w:tcPr>
          <w:p w14:paraId="7305BA85" w14:textId="77777777" w:rsidR="00F56CBE" w:rsidRPr="000718DA" w:rsidRDefault="00F56CBE" w:rsidP="001D2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 w:firstLine="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3DD17402" w14:textId="77777777" w:rsidR="00F56CBE" w:rsidRPr="000718DA" w:rsidRDefault="00F56CBE" w:rsidP="001D2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73" w:type="pct"/>
            <w:gridSpan w:val="7"/>
          </w:tcPr>
          <w:p w14:paraId="275C3596" w14:textId="77777777" w:rsidR="00F56CBE" w:rsidRPr="000718DA" w:rsidRDefault="00F56CBE" w:rsidP="001D2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718D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232AD" w:rsidRPr="000718DA" w14:paraId="3F72C65D" w14:textId="77777777" w:rsidTr="00F56CBE">
        <w:trPr>
          <w:trHeight w:hRule="exact" w:val="374"/>
        </w:trPr>
        <w:tc>
          <w:tcPr>
            <w:tcW w:w="1894" w:type="pct"/>
          </w:tcPr>
          <w:p w14:paraId="3A835456" w14:textId="77777777" w:rsidR="009232AD" w:rsidRPr="000718DA" w:rsidRDefault="009232AD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  <w:tab w:val="left" w:pos="540"/>
              </w:tabs>
              <w:spacing w:line="240" w:lineRule="auto"/>
              <w:ind w:left="-24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18DA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เพิ่มขึ้นในระหว่างงวด</w:t>
            </w:r>
          </w:p>
        </w:tc>
        <w:tc>
          <w:tcPr>
            <w:tcW w:w="534" w:type="pct"/>
          </w:tcPr>
          <w:p w14:paraId="5B473FA8" w14:textId="29ED7F79" w:rsidR="009232AD" w:rsidRPr="000718DA" w:rsidRDefault="00707376" w:rsidP="009232A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7</w:t>
            </w:r>
          </w:p>
        </w:tc>
        <w:tc>
          <w:tcPr>
            <w:tcW w:w="533" w:type="pct"/>
          </w:tcPr>
          <w:p w14:paraId="5761F6C2" w14:textId="15B2176E" w:rsidR="009232AD" w:rsidRPr="00713A1D" w:rsidRDefault="00707376" w:rsidP="009232A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04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  <w:t>809</w:t>
            </w:r>
            <w:r w:rsidR="002E0F21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,</w:t>
            </w:r>
            <w:r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  <w:t>659</w:t>
            </w:r>
          </w:p>
        </w:tc>
        <w:tc>
          <w:tcPr>
            <w:tcW w:w="144" w:type="pct"/>
          </w:tcPr>
          <w:p w14:paraId="64444B70" w14:textId="77777777" w:rsidR="009232AD" w:rsidRPr="000718DA" w:rsidRDefault="009232AD" w:rsidP="009232A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2B0EF529" w14:textId="78D3C196" w:rsidR="009232AD" w:rsidRPr="00713A1D" w:rsidRDefault="00707376" w:rsidP="009232A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7" w:right="-104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  <w:t>1</w:t>
            </w:r>
            <w:r w:rsidR="009232A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,</w:t>
            </w:r>
            <w:r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  <w:t>211</w:t>
            </w:r>
            <w:r w:rsidR="009232A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,</w:t>
            </w:r>
            <w:r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  <w:t>350</w:t>
            </w:r>
          </w:p>
        </w:tc>
        <w:tc>
          <w:tcPr>
            <w:tcW w:w="144" w:type="pct"/>
          </w:tcPr>
          <w:p w14:paraId="77DFE7D4" w14:textId="77777777" w:rsidR="009232AD" w:rsidRPr="000718DA" w:rsidRDefault="009232AD" w:rsidP="009232A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63CDAA39" w14:textId="1F3BFA6F" w:rsidR="009232AD" w:rsidRPr="00813756" w:rsidRDefault="00707376" w:rsidP="009232A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7" w:right="-30" w:firstLine="97"/>
              <w:jc w:val="center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  <w:t>57</w:t>
            </w:r>
            <w:r w:rsidR="009232A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,</w:t>
            </w:r>
            <w:r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  <w:t>371</w:t>
            </w:r>
          </w:p>
        </w:tc>
        <w:tc>
          <w:tcPr>
            <w:tcW w:w="138" w:type="pct"/>
          </w:tcPr>
          <w:p w14:paraId="6408306F" w14:textId="77777777" w:rsidR="009232AD" w:rsidRPr="000718DA" w:rsidRDefault="009232AD" w:rsidP="009232A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39" w:type="pct"/>
          </w:tcPr>
          <w:p w14:paraId="29370976" w14:textId="745B48D5" w:rsidR="009232AD" w:rsidRPr="00813756" w:rsidRDefault="00707376" w:rsidP="009232A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7" w:right="-14" w:firstLine="97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  <w:t>27</w:t>
            </w:r>
            <w:r w:rsidR="009232A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,</w:t>
            </w:r>
            <w:r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  <w:t>949</w:t>
            </w:r>
          </w:p>
        </w:tc>
      </w:tr>
      <w:tr w:rsidR="009232AD" w:rsidRPr="000718DA" w14:paraId="6418B6AC" w14:textId="77777777" w:rsidTr="00F56CBE">
        <w:trPr>
          <w:trHeight w:hRule="exact" w:val="374"/>
        </w:trPr>
        <w:tc>
          <w:tcPr>
            <w:tcW w:w="1894" w:type="pct"/>
          </w:tcPr>
          <w:p w14:paraId="3130B71A" w14:textId="77777777" w:rsidR="009232AD" w:rsidRPr="000718DA" w:rsidRDefault="009232AD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  <w:tab w:val="left" w:pos="540"/>
              </w:tabs>
              <w:spacing w:line="240" w:lineRule="auto"/>
              <w:ind w:left="-24" w:right="47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8F181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บวก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/(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หัก)</w:t>
            </w:r>
            <w:r w:rsidRPr="000718DA">
              <w:rPr>
                <w:rFonts w:ascii="Angsana New" w:hAnsi="Angsana New" w:cs="Angsana New"/>
                <w:sz w:val="30"/>
                <w:szCs w:val="30"/>
              </w:rPr>
              <w:t xml:space="preserve"> -</w:t>
            </w:r>
            <w:r w:rsidRPr="000718DA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การเปลี่ยนแปลงในเจ้าหนี้</w:t>
            </w:r>
          </w:p>
        </w:tc>
        <w:tc>
          <w:tcPr>
            <w:tcW w:w="534" w:type="pct"/>
          </w:tcPr>
          <w:p w14:paraId="34ED27B4" w14:textId="77777777" w:rsidR="009232AD" w:rsidRPr="000718DA" w:rsidRDefault="009232AD" w:rsidP="009232A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33" w:type="pct"/>
          </w:tcPr>
          <w:p w14:paraId="0918F445" w14:textId="1C80746F" w:rsidR="009232AD" w:rsidRPr="00713A1D" w:rsidRDefault="00707376" w:rsidP="009232A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7" w:right="-104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  <w:t>54</w:t>
            </w:r>
            <w:r w:rsidR="002E0F21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  <w:t>394</w:t>
            </w:r>
          </w:p>
        </w:tc>
        <w:tc>
          <w:tcPr>
            <w:tcW w:w="144" w:type="pct"/>
          </w:tcPr>
          <w:p w14:paraId="1D5FA04F" w14:textId="77777777" w:rsidR="009232AD" w:rsidRPr="000718DA" w:rsidRDefault="009232AD" w:rsidP="009232A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7895B4BD" w14:textId="4EC42C12" w:rsidR="009232AD" w:rsidRPr="00713A1D" w:rsidRDefault="009232AD" w:rsidP="009232A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7" w:right="-104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(</w:t>
            </w:r>
            <w:r w:rsidR="00707376"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  <w:t>299</w:t>
            </w: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="00707376"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  <w:t>497</w:t>
            </w: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144" w:type="pct"/>
          </w:tcPr>
          <w:p w14:paraId="22439FC9" w14:textId="77777777" w:rsidR="009232AD" w:rsidRPr="000718DA" w:rsidRDefault="009232AD" w:rsidP="009232A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1755B5DE" w14:textId="5A597262" w:rsidR="009232AD" w:rsidRPr="004822AF" w:rsidRDefault="009232AD" w:rsidP="00AD5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380" w:right="-30" w:firstLine="272"/>
              <w:jc w:val="center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(</w:t>
            </w:r>
            <w:r w:rsidR="00707376"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  <w:t>37</w:t>
            </w: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,</w:t>
            </w:r>
            <w:r w:rsidR="00707376"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  <w:t>716</w:t>
            </w: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138" w:type="pct"/>
          </w:tcPr>
          <w:p w14:paraId="4E2EC2F0" w14:textId="77777777" w:rsidR="009232AD" w:rsidRPr="000718DA" w:rsidRDefault="009232AD" w:rsidP="009232A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  <w:tab w:val="decimal" w:pos="821"/>
              </w:tabs>
              <w:spacing w:line="240" w:lineRule="auto"/>
              <w:ind w:left="-107" w:right="47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39" w:type="pct"/>
          </w:tcPr>
          <w:p w14:paraId="72F9615A" w14:textId="15821D91" w:rsidR="009232AD" w:rsidRPr="00813756" w:rsidRDefault="00707376" w:rsidP="00923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 w:line="240" w:lineRule="auto"/>
              <w:ind w:left="-380" w:right="-14" w:firstLine="27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  <w:t>11</w:t>
            </w:r>
            <w:r w:rsidR="009232A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,</w:t>
            </w:r>
            <w:r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  <w:t>174</w:t>
            </w:r>
          </w:p>
        </w:tc>
      </w:tr>
      <w:tr w:rsidR="009232AD" w:rsidRPr="000718DA" w14:paraId="1ECDC048" w14:textId="77777777" w:rsidTr="00F56CBE">
        <w:trPr>
          <w:trHeight w:hRule="exact" w:val="374"/>
        </w:trPr>
        <w:tc>
          <w:tcPr>
            <w:tcW w:w="1894" w:type="pct"/>
          </w:tcPr>
          <w:p w14:paraId="2324E3CA" w14:textId="77777777" w:rsidR="009232AD" w:rsidRPr="000718DA" w:rsidRDefault="009232AD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  <w:tab w:val="left" w:pos="540"/>
              </w:tabs>
              <w:spacing w:line="240" w:lineRule="auto"/>
              <w:ind w:left="-24" w:right="4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718D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ซื้อมาและจ่ายชำระเป็นเงินสด</w:t>
            </w:r>
          </w:p>
        </w:tc>
        <w:tc>
          <w:tcPr>
            <w:tcW w:w="534" w:type="pct"/>
          </w:tcPr>
          <w:p w14:paraId="59438729" w14:textId="77777777" w:rsidR="009232AD" w:rsidRPr="000718DA" w:rsidRDefault="009232AD" w:rsidP="009232A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</w:tcPr>
          <w:p w14:paraId="0EA51460" w14:textId="6C7C29B4" w:rsidR="009232AD" w:rsidRPr="000718DA" w:rsidRDefault="00707376" w:rsidP="009232A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7" w:right="-104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864</w:t>
            </w:r>
            <w:r w:rsidR="002E0F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053</w:t>
            </w:r>
          </w:p>
        </w:tc>
        <w:tc>
          <w:tcPr>
            <w:tcW w:w="144" w:type="pct"/>
          </w:tcPr>
          <w:p w14:paraId="6E0B709A" w14:textId="77777777" w:rsidR="009232AD" w:rsidRPr="000718DA" w:rsidRDefault="009232AD" w:rsidP="009232A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</w:tcPr>
          <w:p w14:paraId="47EBB9F5" w14:textId="4144E94E" w:rsidR="009232AD" w:rsidRPr="000718DA" w:rsidRDefault="00707376" w:rsidP="009232A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7" w:right="-104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911</w:t>
            </w:r>
            <w:r w:rsidR="009232A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853</w:t>
            </w:r>
          </w:p>
        </w:tc>
        <w:tc>
          <w:tcPr>
            <w:tcW w:w="144" w:type="pct"/>
          </w:tcPr>
          <w:p w14:paraId="3949C924" w14:textId="77777777" w:rsidR="009232AD" w:rsidRPr="000718DA" w:rsidRDefault="009232AD" w:rsidP="009232A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5EB63B73" w14:textId="0BFBB5A5" w:rsidR="009232AD" w:rsidRPr="004822AF" w:rsidRDefault="00707376" w:rsidP="00AD568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7" w:right="-30" w:firstLine="0"/>
              <w:jc w:val="center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cs/>
                <w:lang w:eastAsia="ko-KR"/>
              </w:rPr>
              <w:t>19</w:t>
            </w:r>
            <w:r w:rsidR="009232AD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cs/>
                <w:lang w:eastAsia="ko-KR"/>
              </w:rPr>
              <w:t>655</w:t>
            </w:r>
          </w:p>
        </w:tc>
        <w:tc>
          <w:tcPr>
            <w:tcW w:w="138" w:type="pct"/>
          </w:tcPr>
          <w:p w14:paraId="10138EA9" w14:textId="77777777" w:rsidR="009232AD" w:rsidRPr="000718DA" w:rsidRDefault="009232AD" w:rsidP="009232A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14:paraId="5954A1BD" w14:textId="50C63248" w:rsidR="009232AD" w:rsidRPr="00813756" w:rsidRDefault="00707376" w:rsidP="009232A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7" w:right="-14" w:firstLine="0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cs/>
                <w:lang w:eastAsia="ko-KR"/>
              </w:rPr>
              <w:t>39</w:t>
            </w:r>
            <w:r w:rsidR="009232AD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cs/>
                <w:lang w:eastAsia="ko-KR"/>
              </w:rPr>
              <w:t>123</w:t>
            </w:r>
          </w:p>
        </w:tc>
      </w:tr>
    </w:tbl>
    <w:p w14:paraId="56563DDB" w14:textId="77777777" w:rsidR="00F56CBE" w:rsidRPr="002B4284" w:rsidRDefault="00F56CBE" w:rsidP="00F56CBE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2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9"/>
        <w:gridCol w:w="989"/>
        <w:gridCol w:w="988"/>
        <w:gridCol w:w="267"/>
        <w:gridCol w:w="997"/>
        <w:gridCol w:w="267"/>
        <w:gridCol w:w="993"/>
        <w:gridCol w:w="256"/>
        <w:gridCol w:w="999"/>
      </w:tblGrid>
      <w:tr w:rsidR="00F56CBE" w:rsidRPr="000718DA" w14:paraId="3ABAED88" w14:textId="77777777" w:rsidTr="00F56CBE">
        <w:trPr>
          <w:trHeight w:hRule="exact" w:val="374"/>
        </w:trPr>
        <w:tc>
          <w:tcPr>
            <w:tcW w:w="1894" w:type="pct"/>
          </w:tcPr>
          <w:p w14:paraId="458FE123" w14:textId="77777777" w:rsidR="00F56CBE" w:rsidRPr="000718DA" w:rsidRDefault="00F56CBE" w:rsidP="001D2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 w:firstLine="7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สินทรัพย์ไม่มีตัวตนอื่น</w:t>
            </w:r>
          </w:p>
        </w:tc>
        <w:tc>
          <w:tcPr>
            <w:tcW w:w="534" w:type="pct"/>
          </w:tcPr>
          <w:p w14:paraId="3BBCC8BE" w14:textId="77777777" w:rsidR="00F56CBE" w:rsidRPr="000718DA" w:rsidRDefault="00F56CBE" w:rsidP="001D2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5" w:type="pct"/>
            <w:gridSpan w:val="3"/>
          </w:tcPr>
          <w:p w14:paraId="546DF05F" w14:textId="77777777" w:rsidR="00F56CBE" w:rsidRPr="000718DA" w:rsidRDefault="00F56CBE" w:rsidP="001D2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718D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18AB5411" w14:textId="77777777" w:rsidR="00F56CBE" w:rsidRPr="000718DA" w:rsidRDefault="00F56CBE" w:rsidP="001D2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3" w:type="pct"/>
            <w:gridSpan w:val="3"/>
          </w:tcPr>
          <w:p w14:paraId="7FC4C4B2" w14:textId="77777777" w:rsidR="00F56CBE" w:rsidRPr="000718DA" w:rsidRDefault="00F56CBE" w:rsidP="001D2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718D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6CBE" w:rsidRPr="000718DA" w14:paraId="775F297F" w14:textId="77777777" w:rsidTr="00F56CBE">
        <w:trPr>
          <w:trHeight w:hRule="exact" w:val="374"/>
        </w:trPr>
        <w:tc>
          <w:tcPr>
            <w:tcW w:w="1894" w:type="pct"/>
          </w:tcPr>
          <w:p w14:paraId="30374077" w14:textId="77777777" w:rsidR="00F56CBE" w:rsidRPr="000718DA" w:rsidRDefault="00F56CBE" w:rsidP="00F56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 w:firstLine="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52B0E8B3" w14:textId="77777777" w:rsidR="00F56CBE" w:rsidRPr="000718DA" w:rsidRDefault="00F56CBE" w:rsidP="00F56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3" w:type="pct"/>
          </w:tcPr>
          <w:p w14:paraId="67DC0234" w14:textId="28E2D13A" w:rsidR="00F56CBE" w:rsidRPr="000718DA" w:rsidRDefault="00707376" w:rsidP="00F56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2566</w:t>
            </w:r>
          </w:p>
        </w:tc>
        <w:tc>
          <w:tcPr>
            <w:tcW w:w="144" w:type="pct"/>
          </w:tcPr>
          <w:p w14:paraId="7E4D634C" w14:textId="77777777" w:rsidR="00F56CBE" w:rsidRPr="000718DA" w:rsidRDefault="00F56CBE" w:rsidP="00F56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79E755B7" w14:textId="2060C8A6" w:rsidR="00F56CBE" w:rsidRPr="000718DA" w:rsidRDefault="00707376" w:rsidP="00F56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2565</w:t>
            </w:r>
          </w:p>
        </w:tc>
        <w:tc>
          <w:tcPr>
            <w:tcW w:w="144" w:type="pct"/>
          </w:tcPr>
          <w:p w14:paraId="3AD0381B" w14:textId="77777777" w:rsidR="00F56CBE" w:rsidRPr="000718DA" w:rsidRDefault="00F56CBE" w:rsidP="00F56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61052991" w14:textId="4D1E0E40" w:rsidR="00F56CBE" w:rsidRPr="000718DA" w:rsidRDefault="00707376" w:rsidP="00F56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2566</w:t>
            </w:r>
          </w:p>
        </w:tc>
        <w:tc>
          <w:tcPr>
            <w:tcW w:w="138" w:type="pct"/>
          </w:tcPr>
          <w:p w14:paraId="1E187DA3" w14:textId="77777777" w:rsidR="00F56CBE" w:rsidRPr="000718DA" w:rsidRDefault="00F56CBE" w:rsidP="00F56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2C98A783" w14:textId="73DB66D2" w:rsidR="00F56CBE" w:rsidRPr="000718DA" w:rsidRDefault="00707376" w:rsidP="00F56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2565</w:t>
            </w:r>
          </w:p>
        </w:tc>
      </w:tr>
      <w:tr w:rsidR="00F56CBE" w:rsidRPr="000718DA" w14:paraId="3041D886" w14:textId="77777777" w:rsidTr="00F56CBE">
        <w:trPr>
          <w:trHeight w:hRule="exact" w:val="374"/>
        </w:trPr>
        <w:tc>
          <w:tcPr>
            <w:tcW w:w="1894" w:type="pct"/>
          </w:tcPr>
          <w:p w14:paraId="18C7F655" w14:textId="77777777" w:rsidR="00F56CBE" w:rsidRPr="000718DA" w:rsidRDefault="00F56CBE" w:rsidP="001D2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 w:firstLine="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4A41E4D5" w14:textId="77777777" w:rsidR="00F56CBE" w:rsidRPr="000718DA" w:rsidRDefault="00F56CBE" w:rsidP="001D2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73" w:type="pct"/>
            <w:gridSpan w:val="7"/>
          </w:tcPr>
          <w:p w14:paraId="5CF4A3EE" w14:textId="77777777" w:rsidR="00F56CBE" w:rsidRPr="000718DA" w:rsidRDefault="00F56CBE" w:rsidP="001D2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718D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232AD" w:rsidRPr="000718DA" w14:paraId="7ECA9D52" w14:textId="77777777" w:rsidTr="00F56CBE">
        <w:trPr>
          <w:trHeight w:hRule="exact" w:val="374"/>
        </w:trPr>
        <w:tc>
          <w:tcPr>
            <w:tcW w:w="1894" w:type="pct"/>
          </w:tcPr>
          <w:p w14:paraId="691C5835" w14:textId="77777777" w:rsidR="009232AD" w:rsidRPr="000718DA" w:rsidRDefault="009232AD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  <w:tab w:val="left" w:pos="540"/>
              </w:tabs>
              <w:spacing w:line="240" w:lineRule="auto"/>
              <w:ind w:left="-24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18DA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เพิ่มขึ้นในระหว่างงวด</w:t>
            </w:r>
          </w:p>
        </w:tc>
        <w:tc>
          <w:tcPr>
            <w:tcW w:w="534" w:type="pct"/>
          </w:tcPr>
          <w:p w14:paraId="7F70C6B0" w14:textId="77777777" w:rsidR="009232AD" w:rsidRPr="000718DA" w:rsidRDefault="009232AD" w:rsidP="009232A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33" w:type="pct"/>
          </w:tcPr>
          <w:p w14:paraId="24833B2F" w14:textId="54B1125D" w:rsidR="009232AD" w:rsidRPr="00713A1D" w:rsidRDefault="00707376" w:rsidP="009232A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7" w:right="-104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  <w:t>20</w:t>
            </w:r>
            <w:r w:rsidR="002E0F21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,</w:t>
            </w:r>
            <w:r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  <w:t>567</w:t>
            </w:r>
          </w:p>
        </w:tc>
        <w:tc>
          <w:tcPr>
            <w:tcW w:w="144" w:type="pct"/>
          </w:tcPr>
          <w:p w14:paraId="59824D9E" w14:textId="77777777" w:rsidR="009232AD" w:rsidRPr="000718DA" w:rsidRDefault="009232AD" w:rsidP="009232A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76E8948A" w14:textId="7CAD3D1E" w:rsidR="009232AD" w:rsidRPr="00713A1D" w:rsidRDefault="00707376" w:rsidP="009232A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7" w:right="-104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  <w:t>18</w:t>
            </w:r>
            <w:r w:rsidR="009232A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,</w:t>
            </w:r>
            <w:r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  <w:t>232</w:t>
            </w:r>
          </w:p>
        </w:tc>
        <w:tc>
          <w:tcPr>
            <w:tcW w:w="144" w:type="pct"/>
          </w:tcPr>
          <w:p w14:paraId="539772C9" w14:textId="77777777" w:rsidR="009232AD" w:rsidRPr="000718DA" w:rsidRDefault="009232AD" w:rsidP="009232A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741B5E36" w14:textId="00A80B24" w:rsidR="009232AD" w:rsidRPr="00813756" w:rsidRDefault="00707376" w:rsidP="009232A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7" w:right="-30" w:firstLine="97"/>
              <w:jc w:val="center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  <w:t>1</w:t>
            </w:r>
            <w:r w:rsidR="009232A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,</w:t>
            </w:r>
            <w:r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  <w:t>912</w:t>
            </w:r>
          </w:p>
        </w:tc>
        <w:tc>
          <w:tcPr>
            <w:tcW w:w="138" w:type="pct"/>
          </w:tcPr>
          <w:p w14:paraId="58FA2B9C" w14:textId="77777777" w:rsidR="009232AD" w:rsidRPr="000718DA" w:rsidRDefault="009232AD" w:rsidP="009232A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39" w:type="pct"/>
          </w:tcPr>
          <w:p w14:paraId="1067F264" w14:textId="0404DBA9" w:rsidR="009232AD" w:rsidRPr="00813756" w:rsidRDefault="00707376" w:rsidP="009232A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7" w:right="-14" w:firstLine="97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  <w:t>2</w:t>
            </w:r>
            <w:r w:rsidR="009232A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,</w:t>
            </w:r>
            <w:r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  <w:t>414</w:t>
            </w:r>
          </w:p>
        </w:tc>
      </w:tr>
      <w:tr w:rsidR="009232AD" w:rsidRPr="000718DA" w14:paraId="0CD52792" w14:textId="77777777" w:rsidTr="00F56CBE">
        <w:trPr>
          <w:trHeight w:hRule="exact" w:val="374"/>
        </w:trPr>
        <w:tc>
          <w:tcPr>
            <w:tcW w:w="1894" w:type="pct"/>
          </w:tcPr>
          <w:p w14:paraId="3E025F6E" w14:textId="77777777" w:rsidR="009232AD" w:rsidRPr="000718DA" w:rsidRDefault="009232AD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  <w:tab w:val="left" w:pos="540"/>
              </w:tabs>
              <w:spacing w:line="240" w:lineRule="auto"/>
              <w:ind w:left="-24" w:right="47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8F181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บวก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/(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หัก)</w:t>
            </w:r>
            <w:r w:rsidRPr="000718DA">
              <w:rPr>
                <w:rFonts w:ascii="Angsana New" w:hAnsi="Angsana New" w:cs="Angsana New"/>
                <w:sz w:val="30"/>
                <w:szCs w:val="30"/>
              </w:rPr>
              <w:t xml:space="preserve"> -</w:t>
            </w:r>
            <w:r w:rsidRPr="000718DA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การเปลี่ยนแปลงในเจ้าหนี้</w:t>
            </w:r>
          </w:p>
        </w:tc>
        <w:tc>
          <w:tcPr>
            <w:tcW w:w="534" w:type="pct"/>
          </w:tcPr>
          <w:p w14:paraId="7C13D68C" w14:textId="77777777" w:rsidR="009232AD" w:rsidRPr="000718DA" w:rsidRDefault="009232AD" w:rsidP="009232A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33" w:type="pct"/>
          </w:tcPr>
          <w:p w14:paraId="201AC607" w14:textId="6683399B" w:rsidR="009232AD" w:rsidRPr="00713A1D" w:rsidRDefault="00707376" w:rsidP="009232A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7" w:right="-104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  <w:t>3</w:t>
            </w:r>
            <w:r w:rsidR="002E0F21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  <w:t>377</w:t>
            </w:r>
          </w:p>
        </w:tc>
        <w:tc>
          <w:tcPr>
            <w:tcW w:w="144" w:type="pct"/>
          </w:tcPr>
          <w:p w14:paraId="3E2BB61D" w14:textId="77777777" w:rsidR="009232AD" w:rsidRPr="000718DA" w:rsidRDefault="009232AD" w:rsidP="009232A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2DF63986" w14:textId="6E56DD66" w:rsidR="009232AD" w:rsidRPr="00713A1D" w:rsidRDefault="009232AD" w:rsidP="009232A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7" w:right="-104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(</w:t>
            </w:r>
            <w:r w:rsidR="00707376"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="00707376"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  <w:t>299</w:t>
            </w: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144" w:type="pct"/>
          </w:tcPr>
          <w:p w14:paraId="5A098BFD" w14:textId="77777777" w:rsidR="009232AD" w:rsidRPr="000718DA" w:rsidRDefault="009232AD" w:rsidP="009232A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3B4C5F99" w14:textId="356A631D" w:rsidR="009232AD" w:rsidRPr="004822AF" w:rsidRDefault="00707376" w:rsidP="00923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380" w:right="-30" w:firstLine="272"/>
              <w:jc w:val="center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  <w:t>277</w:t>
            </w:r>
          </w:p>
        </w:tc>
        <w:tc>
          <w:tcPr>
            <w:tcW w:w="138" w:type="pct"/>
          </w:tcPr>
          <w:p w14:paraId="7BFC3FA1" w14:textId="77777777" w:rsidR="009232AD" w:rsidRPr="000718DA" w:rsidRDefault="009232AD" w:rsidP="009232A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  <w:tab w:val="decimal" w:pos="821"/>
              </w:tabs>
              <w:spacing w:line="240" w:lineRule="auto"/>
              <w:ind w:left="-107" w:right="47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39" w:type="pct"/>
          </w:tcPr>
          <w:p w14:paraId="1721F588" w14:textId="3D113853" w:rsidR="009232AD" w:rsidRPr="00813756" w:rsidRDefault="00707376" w:rsidP="00923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 w:line="240" w:lineRule="auto"/>
              <w:ind w:left="-380" w:right="-14" w:firstLine="27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  <w:t>314</w:t>
            </w:r>
          </w:p>
        </w:tc>
      </w:tr>
      <w:tr w:rsidR="009232AD" w:rsidRPr="000718DA" w14:paraId="1357B7DB" w14:textId="77777777" w:rsidTr="00F56CBE">
        <w:trPr>
          <w:trHeight w:hRule="exact" w:val="374"/>
        </w:trPr>
        <w:tc>
          <w:tcPr>
            <w:tcW w:w="1894" w:type="pct"/>
          </w:tcPr>
          <w:p w14:paraId="685BB240" w14:textId="77777777" w:rsidR="009232AD" w:rsidRPr="000718DA" w:rsidRDefault="009232AD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  <w:tab w:val="left" w:pos="540"/>
              </w:tabs>
              <w:spacing w:line="240" w:lineRule="auto"/>
              <w:ind w:left="-24" w:right="4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718D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ซื้อมาและจ่ายชำระเป็นเงินสด</w:t>
            </w:r>
          </w:p>
        </w:tc>
        <w:tc>
          <w:tcPr>
            <w:tcW w:w="534" w:type="pct"/>
          </w:tcPr>
          <w:p w14:paraId="20D23385" w14:textId="77777777" w:rsidR="009232AD" w:rsidRPr="000718DA" w:rsidRDefault="009232AD" w:rsidP="009232A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</w:tcPr>
          <w:p w14:paraId="3B0F28DE" w14:textId="4DC668BB" w:rsidR="009232AD" w:rsidRPr="000718DA" w:rsidRDefault="00707376" w:rsidP="009232A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7" w:right="-104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23</w:t>
            </w:r>
            <w:r w:rsidR="002E0F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944</w:t>
            </w:r>
          </w:p>
        </w:tc>
        <w:tc>
          <w:tcPr>
            <w:tcW w:w="144" w:type="pct"/>
          </w:tcPr>
          <w:p w14:paraId="4F9FA54A" w14:textId="77777777" w:rsidR="009232AD" w:rsidRPr="000718DA" w:rsidRDefault="009232AD" w:rsidP="009232A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</w:tcPr>
          <w:p w14:paraId="3A94DD27" w14:textId="2D374DE8" w:rsidR="009232AD" w:rsidRPr="000718DA" w:rsidRDefault="00707376" w:rsidP="009232A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7" w:right="-104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16</w:t>
            </w:r>
            <w:r w:rsidR="009232A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933</w:t>
            </w:r>
          </w:p>
        </w:tc>
        <w:tc>
          <w:tcPr>
            <w:tcW w:w="144" w:type="pct"/>
          </w:tcPr>
          <w:p w14:paraId="7BF4EFC4" w14:textId="77777777" w:rsidR="009232AD" w:rsidRPr="000718DA" w:rsidRDefault="009232AD" w:rsidP="009232A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7E9F20CB" w14:textId="50985A27" w:rsidR="009232AD" w:rsidRPr="004822AF" w:rsidRDefault="00707376" w:rsidP="009232A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7" w:right="-30" w:firstLine="0"/>
              <w:jc w:val="center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cs/>
                <w:lang w:eastAsia="ko-KR"/>
              </w:rPr>
              <w:t>2</w:t>
            </w:r>
            <w:r w:rsidR="009232AD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cs/>
                <w:lang w:eastAsia="ko-KR"/>
              </w:rPr>
              <w:t>189</w:t>
            </w:r>
          </w:p>
        </w:tc>
        <w:tc>
          <w:tcPr>
            <w:tcW w:w="138" w:type="pct"/>
          </w:tcPr>
          <w:p w14:paraId="39BA0FD8" w14:textId="77777777" w:rsidR="009232AD" w:rsidRPr="000718DA" w:rsidRDefault="009232AD" w:rsidP="009232A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14:paraId="31FEB44D" w14:textId="3F534E6A" w:rsidR="009232AD" w:rsidRPr="00813756" w:rsidRDefault="00707376" w:rsidP="009232A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7" w:right="-14" w:firstLine="0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cs/>
                <w:lang w:eastAsia="ko-KR"/>
              </w:rPr>
              <w:t>2</w:t>
            </w:r>
            <w:r w:rsidR="009232AD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cs/>
                <w:lang w:eastAsia="ko-KR"/>
              </w:rPr>
              <w:t>728</w:t>
            </w:r>
          </w:p>
        </w:tc>
      </w:tr>
    </w:tbl>
    <w:p w14:paraId="772B94FC" w14:textId="77777777" w:rsidR="00F56CBE" w:rsidRPr="002B4284" w:rsidRDefault="00F56CBE" w:rsidP="00582076">
      <w:pPr>
        <w:rPr>
          <w:rFonts w:asciiTheme="majorBidi" w:hAnsiTheme="majorBidi" w:cstheme="majorBidi"/>
          <w:sz w:val="20"/>
          <w:szCs w:val="20"/>
        </w:rPr>
      </w:pPr>
    </w:p>
    <w:p w14:paraId="4BB007C2" w14:textId="6E5769F8" w:rsidR="00D848F9" w:rsidRPr="00F56CBE" w:rsidRDefault="00D848F9" w:rsidP="00A209AE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F56CB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ภาษีเงินได้</w:t>
      </w:r>
    </w:p>
    <w:p w14:paraId="2A8948C7" w14:textId="77777777" w:rsidR="00D848F9" w:rsidRPr="002B4284" w:rsidRDefault="00D848F9" w:rsidP="00D848F9">
      <w:pPr>
        <w:rPr>
          <w:rFonts w:asciiTheme="majorBidi" w:hAnsiTheme="majorBidi" w:cstheme="majorBidi"/>
          <w:sz w:val="20"/>
          <w:szCs w:val="20"/>
          <w:lang w:val="th-TH"/>
        </w:rPr>
      </w:pPr>
    </w:p>
    <w:p w14:paraId="070594AE" w14:textId="7E99B336" w:rsidR="00257662" w:rsidRPr="00F56CBE" w:rsidRDefault="00D848F9" w:rsidP="00D84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56CBE">
        <w:rPr>
          <w:rFonts w:asciiTheme="majorBidi" w:hAnsiTheme="majorBidi" w:cstheme="majorBidi"/>
          <w:sz w:val="30"/>
          <w:szCs w:val="30"/>
          <w:cs/>
        </w:rPr>
        <w:t>อัตราภาษีเงินได้ที่</w:t>
      </w:r>
      <w:r w:rsidRPr="00F56CBE">
        <w:rPr>
          <w:rFonts w:asciiTheme="majorBidi" w:hAnsiTheme="majorBidi" w:cstheme="majorBidi"/>
          <w:spacing w:val="-4"/>
          <w:sz w:val="30"/>
          <w:szCs w:val="30"/>
          <w:cs/>
        </w:rPr>
        <w:t>แท้จริงรวมของกลุ่มบริษัท</w:t>
      </w:r>
      <w:r w:rsidR="0031717E" w:rsidRPr="00F56CBE">
        <w:rPr>
          <w:rFonts w:asciiTheme="majorBidi" w:hAnsiTheme="majorBidi" w:cstheme="majorBidi"/>
          <w:spacing w:val="-4"/>
          <w:sz w:val="30"/>
          <w:szCs w:val="30"/>
          <w:cs/>
        </w:rPr>
        <w:t>และ</w:t>
      </w:r>
      <w:r w:rsidRPr="00F56CBE">
        <w:rPr>
          <w:rFonts w:asciiTheme="majorBidi" w:hAnsiTheme="majorBidi" w:cstheme="majorBidi"/>
          <w:spacing w:val="-4"/>
          <w:sz w:val="30"/>
          <w:szCs w:val="30"/>
          <w:cs/>
        </w:rPr>
        <w:t>บริษัทในการดำเนินงานต่อเนื่องเป็นระยะเวลา</w:t>
      </w:r>
      <w:r w:rsidR="002A5A82">
        <w:rPr>
          <w:rFonts w:asciiTheme="majorBidi" w:hAnsiTheme="majorBidi" w:cstheme="majorBidi" w:hint="cs"/>
          <w:spacing w:val="-4"/>
          <w:sz w:val="30"/>
          <w:szCs w:val="30"/>
          <w:cs/>
        </w:rPr>
        <w:t>สาม</w:t>
      </w:r>
      <w:r w:rsidR="00386C9B" w:rsidRPr="00F56CBE">
        <w:rPr>
          <w:rFonts w:asciiTheme="majorBidi" w:hAnsiTheme="majorBidi" w:cstheme="majorBidi"/>
          <w:spacing w:val="-4"/>
          <w:sz w:val="30"/>
          <w:szCs w:val="30"/>
          <w:cs/>
        </w:rPr>
        <w:t>เดือน</w:t>
      </w:r>
      <w:r w:rsidRPr="00F56CBE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สิ้นสุดวันที่ </w:t>
      </w:r>
      <w:r w:rsidR="00707376">
        <w:rPr>
          <w:rFonts w:asciiTheme="majorBidi" w:hAnsiTheme="majorBidi" w:cstheme="majorBidi"/>
          <w:spacing w:val="-4"/>
          <w:sz w:val="30"/>
          <w:szCs w:val="30"/>
          <w:cs/>
        </w:rPr>
        <w:t>31</w:t>
      </w:r>
      <w:r w:rsidR="00386C9B" w:rsidRPr="00F56CB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2A5A82">
        <w:rPr>
          <w:rFonts w:asciiTheme="majorBidi" w:hAnsiTheme="majorBidi" w:cstheme="majorBidi" w:hint="cs"/>
          <w:spacing w:val="-4"/>
          <w:sz w:val="30"/>
          <w:szCs w:val="30"/>
          <w:cs/>
        </w:rPr>
        <w:t>มีนาคม</w:t>
      </w:r>
      <w:r w:rsidRPr="00F56CB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1E412F">
        <w:rPr>
          <w:rFonts w:asciiTheme="majorBidi" w:hAnsiTheme="majorBidi" w:cstheme="majorBidi"/>
          <w:spacing w:val="-4"/>
          <w:sz w:val="30"/>
          <w:szCs w:val="30"/>
        </w:rPr>
        <w:t>2566</w:t>
      </w:r>
      <w:r w:rsidRPr="00F56CBE">
        <w:rPr>
          <w:rFonts w:asciiTheme="majorBidi" w:hAnsiTheme="majorBidi" w:cstheme="majorBidi"/>
          <w:sz w:val="30"/>
          <w:szCs w:val="30"/>
        </w:rPr>
        <w:t xml:space="preserve"> </w:t>
      </w:r>
      <w:r w:rsidRPr="00F56CBE">
        <w:rPr>
          <w:rFonts w:asciiTheme="majorBidi" w:hAnsiTheme="majorBidi" w:cstheme="majorBidi"/>
          <w:sz w:val="30"/>
          <w:szCs w:val="30"/>
          <w:cs/>
        </w:rPr>
        <w:t>คือ</w:t>
      </w:r>
      <w:r w:rsidR="00A0123F" w:rsidRPr="00F56CBE">
        <w:rPr>
          <w:rFonts w:asciiTheme="majorBidi" w:hAnsiTheme="majorBidi" w:cstheme="majorBidi"/>
          <w:sz w:val="30"/>
          <w:szCs w:val="30"/>
          <w:cs/>
        </w:rPr>
        <w:t>ร้อยละ</w:t>
      </w:r>
      <w:r w:rsidR="00EE4699" w:rsidRPr="00F56CBE">
        <w:rPr>
          <w:rFonts w:asciiTheme="majorBidi" w:hAnsiTheme="majorBidi" w:cstheme="majorBidi"/>
          <w:sz w:val="30"/>
          <w:szCs w:val="30"/>
        </w:rPr>
        <w:t xml:space="preserve"> </w:t>
      </w:r>
      <w:r w:rsidR="00707376">
        <w:rPr>
          <w:rFonts w:asciiTheme="majorBidi" w:hAnsiTheme="majorBidi" w:cstheme="majorBidi"/>
          <w:sz w:val="30"/>
          <w:szCs w:val="30"/>
          <w:cs/>
        </w:rPr>
        <w:t>34</w:t>
      </w:r>
      <w:r w:rsidR="000E2710">
        <w:rPr>
          <w:rFonts w:asciiTheme="majorBidi" w:hAnsiTheme="majorBidi" w:cstheme="majorBidi"/>
          <w:sz w:val="30"/>
          <w:szCs w:val="30"/>
        </w:rPr>
        <w:t>.</w:t>
      </w:r>
      <w:r w:rsidR="00707376">
        <w:rPr>
          <w:rFonts w:asciiTheme="majorBidi" w:hAnsiTheme="majorBidi" w:cstheme="majorBidi"/>
          <w:sz w:val="30"/>
          <w:szCs w:val="30"/>
          <w:cs/>
        </w:rPr>
        <w:t>6</w:t>
      </w:r>
      <w:r w:rsidR="00A0123F" w:rsidRPr="00F56CBE">
        <w:rPr>
          <w:rFonts w:asciiTheme="majorBidi" w:hAnsiTheme="majorBidi" w:cstheme="majorBidi"/>
          <w:sz w:val="30"/>
          <w:szCs w:val="30"/>
        </w:rPr>
        <w:t xml:space="preserve"> </w:t>
      </w:r>
      <w:r w:rsidR="00A0123F" w:rsidRPr="00F56CBE">
        <w:rPr>
          <w:rFonts w:asciiTheme="majorBidi" w:hAnsiTheme="majorBidi" w:cstheme="majorBidi"/>
          <w:sz w:val="30"/>
          <w:szCs w:val="30"/>
          <w:cs/>
        </w:rPr>
        <w:t>และ</w:t>
      </w:r>
      <w:r w:rsidRPr="00F56CBE">
        <w:rPr>
          <w:rFonts w:asciiTheme="majorBidi" w:hAnsiTheme="majorBidi" w:cstheme="majorBidi"/>
          <w:sz w:val="30"/>
          <w:szCs w:val="30"/>
          <w:cs/>
        </w:rPr>
        <w:t>ร้อยละ</w:t>
      </w:r>
      <w:r w:rsidR="00EE4699" w:rsidRPr="00F56CBE">
        <w:rPr>
          <w:rFonts w:asciiTheme="majorBidi" w:hAnsiTheme="majorBidi" w:cstheme="majorBidi"/>
          <w:sz w:val="30"/>
          <w:szCs w:val="30"/>
        </w:rPr>
        <w:t xml:space="preserve"> </w:t>
      </w:r>
      <w:r w:rsidR="00E53C9C">
        <w:rPr>
          <w:rFonts w:asciiTheme="majorBidi" w:hAnsiTheme="majorBidi" w:cstheme="majorBidi"/>
          <w:sz w:val="30"/>
          <w:szCs w:val="30"/>
        </w:rPr>
        <w:t>45.3</w:t>
      </w:r>
      <w:r w:rsidRPr="00F56CBE">
        <w:rPr>
          <w:rFonts w:asciiTheme="majorBidi" w:hAnsiTheme="majorBidi" w:cstheme="majorBidi"/>
          <w:sz w:val="30"/>
          <w:szCs w:val="30"/>
        </w:rPr>
        <w:t xml:space="preserve"> </w:t>
      </w:r>
      <w:r w:rsidR="00257662" w:rsidRPr="00F56CBE">
        <w:rPr>
          <w:rFonts w:asciiTheme="majorBidi" w:hAnsiTheme="majorBidi" w:cstheme="majorBidi"/>
          <w:sz w:val="30"/>
          <w:szCs w:val="30"/>
          <w:cs/>
        </w:rPr>
        <w:t xml:space="preserve">ตามลำดับ </w:t>
      </w:r>
      <w:r w:rsidRPr="00F56CBE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707376">
        <w:rPr>
          <w:rFonts w:asciiTheme="majorBidi" w:hAnsiTheme="majorBidi" w:cstheme="majorBidi"/>
          <w:i/>
          <w:iCs/>
          <w:sz w:val="30"/>
          <w:szCs w:val="30"/>
          <w:cs/>
        </w:rPr>
        <w:t>2565</w:t>
      </w:r>
      <w:r w:rsidRPr="00F56CB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257662" w:rsidRPr="00F56CBE">
        <w:rPr>
          <w:rFonts w:asciiTheme="majorBidi" w:hAnsiTheme="majorBidi" w:cstheme="majorBidi"/>
          <w:i/>
          <w:iCs/>
          <w:sz w:val="30"/>
          <w:szCs w:val="30"/>
          <w:cs/>
        </w:rPr>
        <w:t>ร้อยละ</w:t>
      </w:r>
      <w:r w:rsidR="00701272" w:rsidRPr="00F56CB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53C9C">
        <w:rPr>
          <w:rFonts w:asciiTheme="majorBidi" w:hAnsiTheme="majorBidi" w:cstheme="majorBidi"/>
          <w:i/>
          <w:iCs/>
          <w:sz w:val="30"/>
          <w:szCs w:val="30"/>
        </w:rPr>
        <w:t>19.9</w:t>
      </w:r>
      <w:r w:rsidR="00257662" w:rsidRPr="00F56CB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และ</w:t>
      </w:r>
      <w:r w:rsidRPr="00F56CBE">
        <w:rPr>
          <w:rFonts w:asciiTheme="majorBidi" w:hAnsiTheme="majorBidi" w:cstheme="majorBidi"/>
          <w:i/>
          <w:iCs/>
          <w:sz w:val="30"/>
          <w:szCs w:val="30"/>
          <w:cs/>
        </w:rPr>
        <w:t>ร้อยล</w:t>
      </w:r>
      <w:r w:rsidR="00350B38" w:rsidRPr="00F56CB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ะ </w:t>
      </w:r>
      <w:r w:rsidR="00FA663F">
        <w:rPr>
          <w:rFonts w:asciiTheme="majorBidi" w:hAnsiTheme="majorBidi" w:cstheme="majorBidi"/>
          <w:i/>
          <w:iCs/>
          <w:sz w:val="30"/>
          <w:szCs w:val="30"/>
        </w:rPr>
        <w:t>11.3</w:t>
      </w:r>
      <w:r w:rsidR="00257662" w:rsidRPr="00F56CB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ตามลำดับ</w:t>
      </w:r>
      <w:r w:rsidRPr="00F56CBE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</w:p>
    <w:p w14:paraId="49659B2B" w14:textId="77777777" w:rsidR="00257662" w:rsidRPr="002B4284" w:rsidRDefault="00257662" w:rsidP="00D84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0EE0EF4" w14:textId="2FFC4930" w:rsidR="00561A93" w:rsidRPr="007D429F" w:rsidRDefault="00D848F9" w:rsidP="000E27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D429F">
        <w:rPr>
          <w:rFonts w:asciiTheme="majorBidi" w:hAnsiTheme="majorBidi" w:cstheme="majorBidi"/>
          <w:sz w:val="30"/>
          <w:szCs w:val="30"/>
          <w:cs/>
        </w:rPr>
        <w:t>การเปลี่ยนแปลงในอัตราภาษีเงินได้ที่แท้จริง</w:t>
      </w:r>
      <w:r w:rsidR="00257662" w:rsidRPr="007D429F">
        <w:rPr>
          <w:rFonts w:asciiTheme="majorBidi" w:hAnsiTheme="majorBidi" w:cstheme="majorBidi"/>
          <w:sz w:val="30"/>
          <w:szCs w:val="30"/>
          <w:cs/>
        </w:rPr>
        <w:t>ในงบการเงินรวม</w:t>
      </w:r>
      <w:r w:rsidRPr="007D429F">
        <w:rPr>
          <w:rFonts w:asciiTheme="majorBidi" w:hAnsiTheme="majorBidi" w:cstheme="majorBidi"/>
          <w:sz w:val="30"/>
          <w:szCs w:val="30"/>
          <w:cs/>
        </w:rPr>
        <w:t>มีสาเหตุหลักจากปัจจัยดังต่อไปนี้</w:t>
      </w:r>
    </w:p>
    <w:p w14:paraId="725F91CB" w14:textId="1AF7DB88" w:rsidR="007D429F" w:rsidRDefault="00827E1A" w:rsidP="00315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7D429F">
        <w:rPr>
          <w:rFonts w:asciiTheme="majorBidi" w:hAnsiTheme="majorBidi" w:cstheme="majorBidi"/>
          <w:sz w:val="30"/>
          <w:szCs w:val="30"/>
          <w:cs/>
        </w:rPr>
        <w:t>-</w:t>
      </w:r>
      <w:r w:rsidRPr="007D429F">
        <w:rPr>
          <w:rFonts w:asciiTheme="majorBidi" w:hAnsiTheme="majorBidi" w:cstheme="majorBidi"/>
          <w:sz w:val="30"/>
          <w:szCs w:val="30"/>
          <w:cs/>
        </w:rPr>
        <w:tab/>
        <w:t>การสิ้นสุดลงของบัตรส่งเสริมการลงทุนบางกิจการ</w:t>
      </w:r>
    </w:p>
    <w:p w14:paraId="76EB6826" w14:textId="3C7F098E" w:rsidR="00323F9B" w:rsidRDefault="00323F9B" w:rsidP="000E27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-</w:t>
      </w:r>
      <w:r>
        <w:rPr>
          <w:rFonts w:asciiTheme="majorBidi" w:hAnsiTheme="majorBidi" w:cstheme="majorBidi"/>
          <w:sz w:val="30"/>
          <w:szCs w:val="30"/>
        </w:rPr>
        <w:tab/>
      </w:r>
      <w:r w:rsidR="001B47DC" w:rsidRPr="001B47DC">
        <w:rPr>
          <w:rFonts w:asciiTheme="majorBidi" w:hAnsiTheme="majorBidi" w:cs="Angsana New" w:hint="cs"/>
          <w:sz w:val="30"/>
          <w:szCs w:val="30"/>
          <w:cs/>
        </w:rPr>
        <w:t>ระหว่างไตรมาสแรกของปี</w:t>
      </w:r>
      <w:r w:rsidR="001B47DC" w:rsidRPr="001B47D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575E8">
        <w:rPr>
          <w:rFonts w:asciiTheme="majorBidi" w:hAnsiTheme="majorBidi" w:cs="Angsana New"/>
          <w:sz w:val="30"/>
          <w:szCs w:val="30"/>
        </w:rPr>
        <w:t>2566</w:t>
      </w:r>
      <w:r w:rsidR="001B47DC" w:rsidRPr="001B47D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B47DC" w:rsidRPr="001B47DC">
        <w:rPr>
          <w:rFonts w:asciiTheme="majorBidi" w:hAnsiTheme="majorBidi" w:cs="Angsana New" w:hint="cs"/>
          <w:sz w:val="30"/>
          <w:szCs w:val="30"/>
          <w:cs/>
        </w:rPr>
        <w:t>กลุ่มบริษัทมีผลแตกต่างชั่วคราวที่เกิดจากขาดทุนทางภาษีที่ยังไม่ได้ใช้</w:t>
      </w:r>
      <w:r w:rsidR="001B47DC" w:rsidRPr="001B47D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575E8">
        <w:rPr>
          <w:rFonts w:asciiTheme="majorBidi" w:hAnsiTheme="majorBidi" w:cs="Angsana New"/>
          <w:sz w:val="30"/>
          <w:szCs w:val="30"/>
        </w:rPr>
        <w:br/>
      </w:r>
      <w:r w:rsidR="001B47DC" w:rsidRPr="001B47DC">
        <w:rPr>
          <w:rFonts w:asciiTheme="majorBidi" w:hAnsiTheme="majorBidi" w:cs="Angsana New" w:hint="cs"/>
          <w:sz w:val="30"/>
          <w:szCs w:val="30"/>
          <w:cs/>
        </w:rPr>
        <w:t>ซึ่งไม่ได้นำไปรวมในการคำนวณสินทรัพย์ภาษีเงินได้รอตัดบัญชี</w:t>
      </w:r>
      <w:r w:rsidR="001B47DC" w:rsidRPr="001B47D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B47DC" w:rsidRPr="001B47DC">
        <w:rPr>
          <w:rFonts w:asciiTheme="majorBidi" w:hAnsiTheme="majorBidi" w:cs="Angsana New" w:hint="cs"/>
          <w:sz w:val="30"/>
          <w:szCs w:val="30"/>
          <w:cs/>
        </w:rPr>
        <w:t>เนื่องจากความไม่แน่นอนที่</w:t>
      </w:r>
      <w:r w:rsidR="001575E8">
        <w:rPr>
          <w:rFonts w:asciiTheme="majorBidi" w:hAnsiTheme="majorBidi" w:cs="Angsana New" w:hint="cs"/>
          <w:sz w:val="30"/>
          <w:szCs w:val="30"/>
          <w:cs/>
        </w:rPr>
        <w:t>จะ</w:t>
      </w:r>
      <w:r w:rsidR="001B47DC" w:rsidRPr="001B47DC">
        <w:rPr>
          <w:rFonts w:asciiTheme="majorBidi" w:hAnsiTheme="majorBidi" w:cs="Angsana New" w:hint="cs"/>
          <w:sz w:val="30"/>
          <w:szCs w:val="30"/>
          <w:cs/>
        </w:rPr>
        <w:t>ใช้ประโยชน์</w:t>
      </w:r>
      <w:r w:rsidR="001575E8">
        <w:rPr>
          <w:rFonts w:asciiTheme="majorBidi" w:hAnsiTheme="majorBidi" w:cs="Angsana New"/>
          <w:sz w:val="30"/>
          <w:szCs w:val="30"/>
        </w:rPr>
        <w:br/>
      </w:r>
      <w:r w:rsidR="001B47DC" w:rsidRPr="001B47DC">
        <w:rPr>
          <w:rFonts w:asciiTheme="majorBidi" w:hAnsiTheme="majorBidi" w:cs="Angsana New" w:hint="cs"/>
          <w:sz w:val="30"/>
          <w:szCs w:val="30"/>
          <w:cs/>
        </w:rPr>
        <w:t>ทางภาษีจากรายการดังกล่าวในอนาคต</w:t>
      </w:r>
    </w:p>
    <w:p w14:paraId="709E636D" w14:textId="77777777" w:rsidR="002B4284" w:rsidRPr="002B4284" w:rsidRDefault="002B4284" w:rsidP="000E27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sz w:val="20"/>
          <w:szCs w:val="20"/>
        </w:rPr>
      </w:pPr>
    </w:p>
    <w:p w14:paraId="4DE76A09" w14:textId="34565B1C" w:rsidR="00F22A98" w:rsidRDefault="00257662" w:rsidP="00F22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56CBE">
        <w:rPr>
          <w:rFonts w:asciiTheme="majorBidi" w:hAnsiTheme="majorBidi" w:cstheme="majorBidi"/>
          <w:sz w:val="30"/>
          <w:szCs w:val="30"/>
          <w:cs/>
        </w:rPr>
        <w:t>การเปลี่ยนแปลงในอัตราภาษีเงินได้ที่แท้จริงในงบการเงินเฉพาะกิจการมีสาเหตุหลักจาก</w:t>
      </w:r>
      <w:r w:rsidR="00F22A98">
        <w:rPr>
          <w:rFonts w:asciiTheme="majorBidi" w:hAnsiTheme="majorBidi" w:cstheme="majorBidi" w:hint="cs"/>
          <w:sz w:val="30"/>
          <w:szCs w:val="30"/>
          <w:cs/>
        </w:rPr>
        <w:t>ปัจจัยดังต่อไปนี้</w:t>
      </w:r>
    </w:p>
    <w:p w14:paraId="6FF21B3C" w14:textId="4527DED1" w:rsidR="00F22A98" w:rsidRDefault="00F22A98" w:rsidP="00F22A98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การสิ้นสุดลงของบัตรส่งเสริม</w:t>
      </w:r>
      <w:r w:rsidR="00BF22BB">
        <w:rPr>
          <w:rFonts w:asciiTheme="majorBidi" w:hAnsiTheme="majorBidi" w:cstheme="majorBidi" w:hint="cs"/>
          <w:sz w:val="30"/>
          <w:szCs w:val="30"/>
          <w:cs/>
        </w:rPr>
        <w:t>การลงทุน</w:t>
      </w:r>
    </w:p>
    <w:p w14:paraId="259BC21B" w14:textId="2BE4389D" w:rsidR="00BF22BB" w:rsidRPr="00F22A98" w:rsidRDefault="001575E8" w:rsidP="00F22A98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ระหว่างไตรมาสแรกของปี </w:t>
      </w:r>
      <w:r>
        <w:rPr>
          <w:rFonts w:asciiTheme="majorBidi" w:hAnsiTheme="majorBidi" w:cstheme="majorBidi"/>
          <w:sz w:val="30"/>
          <w:szCs w:val="30"/>
        </w:rPr>
        <w:t xml:space="preserve">2566 </w:t>
      </w:r>
      <w:r>
        <w:rPr>
          <w:rFonts w:asciiTheme="majorBidi" w:hAnsiTheme="majorBidi" w:cstheme="majorBidi" w:hint="cs"/>
          <w:sz w:val="30"/>
          <w:szCs w:val="30"/>
          <w:cs/>
        </w:rPr>
        <w:t>บริษัทมี</w:t>
      </w:r>
      <w:r w:rsidR="00BF22BB">
        <w:rPr>
          <w:rFonts w:asciiTheme="majorBidi" w:hAnsiTheme="majorBidi" w:cstheme="majorBidi" w:hint="cs"/>
          <w:sz w:val="30"/>
          <w:szCs w:val="30"/>
          <w:cs/>
        </w:rPr>
        <w:t>ผลแตกต่าง</w:t>
      </w:r>
      <w:r w:rsidR="002B4284">
        <w:rPr>
          <w:rFonts w:asciiTheme="majorBidi" w:hAnsiTheme="majorBidi" w:cstheme="majorBidi" w:hint="cs"/>
          <w:sz w:val="30"/>
          <w:szCs w:val="30"/>
          <w:cs/>
        </w:rPr>
        <w:t>ชั่วคราว</w:t>
      </w:r>
      <w:r>
        <w:rPr>
          <w:rFonts w:asciiTheme="majorBidi" w:hAnsiTheme="majorBidi" w:cstheme="majorBidi" w:hint="cs"/>
          <w:sz w:val="30"/>
          <w:szCs w:val="30"/>
          <w:cs/>
        </w:rPr>
        <w:t>ที่เกิดจากผลขาดทุนด้านเครดิตที่คาดว่าจะเกิดขึ้นของเงินให้กู้ยืมระยะสั้น</w:t>
      </w:r>
      <w:r w:rsidR="002B4284">
        <w:rPr>
          <w:rFonts w:asciiTheme="majorBidi" w:hAnsiTheme="majorBidi" w:cstheme="majorBidi" w:hint="cs"/>
          <w:sz w:val="30"/>
          <w:szCs w:val="30"/>
          <w:cs/>
        </w:rPr>
        <w:t>แก่</w:t>
      </w:r>
      <w:r w:rsidR="00BF22BB">
        <w:rPr>
          <w:rFonts w:asciiTheme="majorBidi" w:hAnsiTheme="majorBidi" w:cstheme="majorBidi" w:hint="cs"/>
          <w:sz w:val="30"/>
          <w:szCs w:val="30"/>
          <w:cs/>
        </w:rPr>
        <w:t>บริษัทย่อย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ซึ่งไม่ได้นำไปรวมในการคำนวณ</w:t>
      </w:r>
      <w:r w:rsidR="00BF22BB">
        <w:rPr>
          <w:rFonts w:asciiTheme="majorBidi" w:hAnsiTheme="majorBidi" w:cstheme="majorBidi" w:hint="cs"/>
          <w:sz w:val="30"/>
          <w:szCs w:val="30"/>
          <w:cs/>
        </w:rPr>
        <w:t>สินทรัพย์ภาษีเงินได้รอตัดบัญชี</w:t>
      </w:r>
      <w:r w:rsidR="002B4284">
        <w:rPr>
          <w:rFonts w:asciiTheme="majorBidi" w:hAnsiTheme="majorBidi" w:cstheme="majorBidi" w:hint="cs"/>
          <w:sz w:val="30"/>
          <w:szCs w:val="30"/>
          <w:cs/>
        </w:rPr>
        <w:t xml:space="preserve"> เนื่องจากบริษัทคาดว่าจะไม่มีการกลับรายการในอนาคตอันใกล้</w:t>
      </w:r>
    </w:p>
    <w:p w14:paraId="3AE3E0B0" w14:textId="6D5CB26E" w:rsidR="00BF22BB" w:rsidRDefault="00BF22BB" w:rsidP="00BF22BB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lastRenderedPageBreak/>
        <w:t>เครื่องมือทางการเงิน</w:t>
      </w:r>
    </w:p>
    <w:p w14:paraId="1836062C" w14:textId="77777777" w:rsidR="002B4284" w:rsidRPr="002B4284" w:rsidRDefault="002B4284" w:rsidP="002B4284">
      <w:pPr>
        <w:rPr>
          <w:rFonts w:asciiTheme="majorBidi" w:hAnsiTheme="majorBidi" w:cstheme="majorBidi"/>
          <w:sz w:val="24"/>
          <w:szCs w:val="24"/>
        </w:rPr>
      </w:pPr>
    </w:p>
    <w:p w14:paraId="695B2A2D" w14:textId="77777777" w:rsidR="00944BF6" w:rsidRPr="00C60284" w:rsidRDefault="00944BF6" w:rsidP="00944BF6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C6028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C60284"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</w:t>
      </w:r>
    </w:p>
    <w:p w14:paraId="696DFFA6" w14:textId="77777777" w:rsidR="00944BF6" w:rsidRPr="002B4284" w:rsidRDefault="00944BF6" w:rsidP="00944BF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shd w:val="clear" w:color="auto" w:fill="D9D9D9"/>
        </w:rPr>
      </w:pPr>
    </w:p>
    <w:p w14:paraId="52811DE4" w14:textId="552701A4" w:rsidR="00944BF6" w:rsidRDefault="00944BF6" w:rsidP="008772DD">
      <w:pPr>
        <w:pStyle w:val="block"/>
        <w:tabs>
          <w:tab w:val="left" w:pos="3870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C60284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</w:t>
      </w:r>
      <w:r w:rsidR="00A13222">
        <w:rPr>
          <w:rFonts w:asciiTheme="majorBidi" w:hAnsiTheme="majorBidi" w:cstheme="majorBidi" w:hint="cs"/>
          <w:sz w:val="30"/>
          <w:szCs w:val="30"/>
          <w:cs/>
          <w:lang w:bidi="th-TH"/>
        </w:rPr>
        <w:t>ง</w:t>
      </w:r>
      <w:r w:rsidR="00A13222"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Pr="00C60284">
        <w:rPr>
          <w:rFonts w:asciiTheme="majorBidi" w:hAnsiTheme="majorBidi" w:cstheme="majorBidi"/>
          <w:sz w:val="30"/>
          <w:szCs w:val="30"/>
          <w:cs/>
          <w:lang w:bidi="th-TH"/>
        </w:rPr>
        <w:t>การเงินที่วัดมูลค่าด้วย</w:t>
      </w:r>
      <w:r w:rsidR="0040560D" w:rsidRPr="00C60284">
        <w:rPr>
          <w:rFonts w:asciiTheme="majorBidi" w:hAnsiTheme="majorBidi" w:cstheme="majorBidi" w:hint="cs"/>
          <w:sz w:val="30"/>
          <w:szCs w:val="30"/>
          <w:cs/>
          <w:lang w:bidi="th-TH"/>
        </w:rPr>
        <w:t>ราคาทุนตัดจำหน่าย</w:t>
      </w:r>
      <w:r w:rsidRPr="00C60284">
        <w:rPr>
          <w:rFonts w:asciiTheme="majorBidi" w:hAnsiTheme="majorBidi" w:cstheme="majorBid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  <w:r w:rsidRPr="00C60284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</w:p>
    <w:p w14:paraId="3E64CD72" w14:textId="77777777" w:rsidR="00D86BB6" w:rsidRPr="002B4284" w:rsidRDefault="00D86BB6" w:rsidP="00944BF6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4"/>
          <w:szCs w:val="24"/>
          <w:cs/>
          <w:lang w:bidi="th-TH"/>
        </w:rPr>
      </w:pPr>
    </w:p>
    <w:tbl>
      <w:tblPr>
        <w:tblW w:w="996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0"/>
        <w:gridCol w:w="1298"/>
        <w:gridCol w:w="185"/>
        <w:gridCol w:w="1102"/>
        <w:gridCol w:w="10"/>
        <w:gridCol w:w="186"/>
        <w:gridCol w:w="1022"/>
        <w:gridCol w:w="185"/>
        <w:gridCol w:w="1020"/>
        <w:gridCol w:w="927"/>
        <w:gridCol w:w="1020"/>
        <w:gridCol w:w="1020"/>
        <w:gridCol w:w="6"/>
      </w:tblGrid>
      <w:tr w:rsidR="003B0047" w:rsidRPr="00CB135F" w14:paraId="392163E6" w14:textId="77777777" w:rsidTr="00814920">
        <w:trPr>
          <w:trHeight w:val="364"/>
          <w:tblHeader/>
        </w:trPr>
        <w:tc>
          <w:tcPr>
            <w:tcW w:w="1980" w:type="dxa"/>
            <w:shd w:val="clear" w:color="auto" w:fill="auto"/>
            <w:vAlign w:val="bottom"/>
          </w:tcPr>
          <w:p w14:paraId="6CA7B162" w14:textId="6CE6C556" w:rsidR="003B0047" w:rsidRPr="00CB135F" w:rsidRDefault="003B0047" w:rsidP="008772D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180" w:right="77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CB135F">
              <w:rPr>
                <w:rFonts w:ascii="Angsana New" w:hAnsi="Angsana New" w:cs="Angsana New" w:hint="cs"/>
                <w:sz w:val="26"/>
                <w:szCs w:val="26"/>
                <w:cs/>
              </w:rPr>
              <w:br w:type="page"/>
            </w:r>
            <w:r w:rsidRPr="00CB135F">
              <w:rPr>
                <w:rFonts w:ascii="Angsana New" w:hAnsi="Angsana New" w:cs="Angsana New" w:hint="cs"/>
                <w:sz w:val="26"/>
                <w:szCs w:val="26"/>
              </w:rPr>
              <w:br w:type="page"/>
            </w:r>
            <w:r w:rsidRPr="00CB135F">
              <w:rPr>
                <w:rFonts w:ascii="Angsana New" w:hAnsi="Angsana New" w:cs="Angsana New" w:hint="cs"/>
                <w:sz w:val="26"/>
                <w:szCs w:val="26"/>
              </w:rPr>
              <w:br w:type="page"/>
            </w:r>
            <w:r w:rsidRPr="00CB13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br w:type="page"/>
            </w:r>
            <w:r w:rsidRPr="00CB135F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br w:type="page"/>
            </w:r>
            <w:r w:rsidRPr="00CB135F">
              <w:rPr>
                <w:rFonts w:ascii="Angsana New" w:hAnsi="Angsana New" w:cs="Angsana New" w:hint="cs"/>
                <w:sz w:val="26"/>
                <w:szCs w:val="26"/>
              </w:rPr>
              <w:br w:type="page"/>
            </w:r>
          </w:p>
        </w:tc>
        <w:tc>
          <w:tcPr>
            <w:tcW w:w="7981" w:type="dxa"/>
            <w:gridSpan w:val="12"/>
          </w:tcPr>
          <w:p w14:paraId="784CE606" w14:textId="68D311DD" w:rsidR="003B0047" w:rsidRPr="00CB135F" w:rsidRDefault="003B0047" w:rsidP="00CB135F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CB135F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3B0047" w:rsidRPr="00CB135F" w14:paraId="1E2803B0" w14:textId="77777777" w:rsidTr="00814920">
        <w:trPr>
          <w:trHeight w:val="364"/>
          <w:tblHeader/>
        </w:trPr>
        <w:tc>
          <w:tcPr>
            <w:tcW w:w="1980" w:type="dxa"/>
            <w:shd w:val="clear" w:color="auto" w:fill="auto"/>
            <w:vAlign w:val="bottom"/>
          </w:tcPr>
          <w:p w14:paraId="510241CD" w14:textId="77777777" w:rsidR="003B0047" w:rsidRPr="00CB135F" w:rsidRDefault="003B0047" w:rsidP="00CB135F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="Angsana New" w:hAnsi="Angsana New" w:cs="Angsana New"/>
                <w:i/>
                <w:iCs/>
                <w:color w:val="0000FF"/>
                <w:sz w:val="26"/>
                <w:szCs w:val="26"/>
                <w:cs/>
                <w:lang w:bidi="th-TH"/>
              </w:rPr>
            </w:pPr>
          </w:p>
        </w:tc>
        <w:tc>
          <w:tcPr>
            <w:tcW w:w="3803" w:type="dxa"/>
            <w:gridSpan w:val="6"/>
          </w:tcPr>
          <w:p w14:paraId="5EA327BE" w14:textId="230A128D" w:rsidR="003B0047" w:rsidRPr="00CB135F" w:rsidRDefault="003B0047" w:rsidP="00CB135F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CB135F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5" w:type="dxa"/>
          </w:tcPr>
          <w:p w14:paraId="34388ECC" w14:textId="77777777" w:rsidR="003B0047" w:rsidRPr="00CB135F" w:rsidRDefault="003B0047" w:rsidP="00CB135F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993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CAFBBA" w14:textId="77777777" w:rsidR="003B0047" w:rsidRPr="00CB135F" w:rsidRDefault="003B0047" w:rsidP="00CB135F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CB135F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D86BB6" w:rsidRPr="00D02DED" w14:paraId="23DD9D3C" w14:textId="77777777" w:rsidTr="00EB3C66">
        <w:trPr>
          <w:gridAfter w:val="1"/>
          <w:wAfter w:w="6" w:type="dxa"/>
          <w:trHeight w:val="1738"/>
          <w:tblHeader/>
        </w:trPr>
        <w:tc>
          <w:tcPr>
            <w:tcW w:w="1980" w:type="dxa"/>
            <w:shd w:val="clear" w:color="auto" w:fill="auto"/>
          </w:tcPr>
          <w:p w14:paraId="590B5E9C" w14:textId="77777777" w:rsidR="00D86BB6" w:rsidRPr="00113291" w:rsidRDefault="00D86BB6" w:rsidP="00EB3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4B155249" w14:textId="77777777" w:rsidR="00D86BB6" w:rsidRPr="00113291" w:rsidRDefault="00D86BB6" w:rsidP="00EB3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0341276E" w14:textId="77777777" w:rsidR="00D86BB6" w:rsidRPr="00113291" w:rsidRDefault="00D86BB6" w:rsidP="00EB3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6A7E5615" w14:textId="77777777" w:rsidR="00D02DED" w:rsidRPr="00113291" w:rsidRDefault="00D02DED" w:rsidP="00EB3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002226D2" w14:textId="4B6ED032" w:rsidR="00D86BB6" w:rsidRPr="00113291" w:rsidRDefault="00D86BB6" w:rsidP="00EB3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11329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FA663F" w:rsidRPr="0011329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="00CB135F" w:rsidRPr="0011329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CB135F" w:rsidRPr="0011329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มีนาคม </w:t>
            </w:r>
            <w:r w:rsidR="001E412F" w:rsidRPr="0011329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1298" w:type="dxa"/>
            <w:tcBorders>
              <w:top w:val="single" w:sz="4" w:space="0" w:color="auto"/>
            </w:tcBorders>
            <w:vAlign w:val="bottom"/>
          </w:tcPr>
          <w:p w14:paraId="3937FC63" w14:textId="77777777" w:rsidR="00D86BB6" w:rsidRPr="00D02DED" w:rsidRDefault="00D86BB6" w:rsidP="00EB3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02DED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33DA415A" w14:textId="77777777" w:rsidR="00D86BB6" w:rsidRPr="00D02DED" w:rsidRDefault="00D86BB6" w:rsidP="00EB3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02DED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</w:t>
            </w:r>
          </w:p>
          <w:p w14:paraId="5709E453" w14:textId="5840499B" w:rsidR="00D86BB6" w:rsidRPr="00D02DED" w:rsidRDefault="00D86BB6" w:rsidP="00EB3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02DED">
              <w:rPr>
                <w:rFonts w:asciiTheme="majorBidi" w:hAnsiTheme="majorBidi" w:cstheme="majorBidi"/>
                <w:sz w:val="26"/>
                <w:szCs w:val="26"/>
                <w:cs/>
              </w:rPr>
              <w:t>ด้วยมูลค่</w:t>
            </w:r>
            <w:r w:rsidR="008772DD">
              <w:rPr>
                <w:rFonts w:asciiTheme="majorBidi" w:hAnsiTheme="majorBidi" w:cstheme="majorBidi" w:hint="cs"/>
                <w:sz w:val="26"/>
                <w:szCs w:val="26"/>
                <w:cs/>
              </w:rPr>
              <w:t>า</w:t>
            </w:r>
            <w:r w:rsidRPr="00D02DED">
              <w:rPr>
                <w:rFonts w:asciiTheme="majorBidi" w:hAnsiTheme="majorBidi" w:cstheme="majorBidi"/>
                <w:sz w:val="26"/>
                <w:szCs w:val="26"/>
                <w:cs/>
              </w:rPr>
              <w:t>ยุติธรรม</w:t>
            </w:r>
          </w:p>
          <w:p w14:paraId="31891AB2" w14:textId="77777777" w:rsidR="00D86BB6" w:rsidRPr="00D02DED" w:rsidRDefault="00D86BB6" w:rsidP="00EB3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02DED">
              <w:rPr>
                <w:rFonts w:asciiTheme="majorBidi" w:hAnsiTheme="majorBidi" w:cstheme="majorBidi"/>
                <w:sz w:val="26"/>
                <w:szCs w:val="26"/>
                <w:cs/>
              </w:rPr>
              <w:t>ผ่านกำไร</w:t>
            </w:r>
          </w:p>
          <w:p w14:paraId="73D1F0A2" w14:textId="77777777" w:rsidR="00D86BB6" w:rsidRPr="00D02DED" w:rsidRDefault="00D86BB6" w:rsidP="00EB3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2DED">
              <w:rPr>
                <w:rFonts w:asciiTheme="majorBidi" w:hAnsiTheme="majorBidi" w:cstheme="majorBidi"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85" w:type="dxa"/>
            <w:tcBorders>
              <w:top w:val="single" w:sz="4" w:space="0" w:color="auto"/>
            </w:tcBorders>
          </w:tcPr>
          <w:p w14:paraId="5F24E0B5" w14:textId="77777777" w:rsidR="00D86BB6" w:rsidRPr="00D02DED" w:rsidRDefault="00D86BB6" w:rsidP="00EB3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</w:tcBorders>
          </w:tcPr>
          <w:p w14:paraId="192451FE" w14:textId="3B658D49" w:rsidR="00D86BB6" w:rsidRPr="00D02DED" w:rsidRDefault="00D86BB6" w:rsidP="00EB3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02DED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เครื่องมือทางการเงินที่วัด</w:t>
            </w:r>
          </w:p>
          <w:p w14:paraId="58096C1D" w14:textId="28748523" w:rsidR="00D86BB6" w:rsidRPr="00D02DED" w:rsidRDefault="00D86BB6" w:rsidP="00EB3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02DED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มูลค่าด้วย</w:t>
            </w:r>
          </w:p>
          <w:p w14:paraId="7C8578B6" w14:textId="77777777" w:rsidR="00D86BB6" w:rsidRPr="00D02DED" w:rsidRDefault="00D86BB6" w:rsidP="00EB3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02DED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  <w:p w14:paraId="2774D8B4" w14:textId="77777777" w:rsidR="00D86BB6" w:rsidRPr="00D02DED" w:rsidRDefault="00D86BB6" w:rsidP="00EB3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2DED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86" w:type="dxa"/>
            <w:tcBorders>
              <w:top w:val="single" w:sz="4" w:space="0" w:color="auto"/>
            </w:tcBorders>
          </w:tcPr>
          <w:p w14:paraId="73D82A4C" w14:textId="77777777" w:rsidR="00D86BB6" w:rsidRPr="00D02DED" w:rsidRDefault="00D86BB6" w:rsidP="00EB3C6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14:paraId="48AA2B29" w14:textId="5E2CB2E7" w:rsidR="00D86BB6" w:rsidRPr="00D02DED" w:rsidRDefault="00D86BB6" w:rsidP="00EB3C6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2DE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85" w:type="dxa"/>
            <w:vAlign w:val="bottom"/>
          </w:tcPr>
          <w:p w14:paraId="43469F75" w14:textId="77777777" w:rsidR="00D86BB6" w:rsidRPr="00D02DED" w:rsidRDefault="00D86BB6" w:rsidP="00EB3C6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76023FF" w14:textId="2131C53C" w:rsidR="00D86BB6" w:rsidRPr="00D02DED" w:rsidRDefault="00D86BB6" w:rsidP="00EB3C6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02DE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="00FA663F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27" w:type="dxa"/>
            <w:shd w:val="clear" w:color="auto" w:fill="auto"/>
            <w:vAlign w:val="bottom"/>
          </w:tcPr>
          <w:p w14:paraId="6F9864EF" w14:textId="78ED8D9C" w:rsidR="00D86BB6" w:rsidRPr="00D02DED" w:rsidRDefault="00D86BB6" w:rsidP="00EB3C66">
            <w:pPr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D02DE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="00FA663F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748A0F0C" w14:textId="61CF5450" w:rsidR="00D86BB6" w:rsidRPr="00D02DED" w:rsidRDefault="00D86BB6" w:rsidP="00EB3C66">
            <w:pPr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D02DE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="00FA663F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3E5D7EFE" w14:textId="77777777" w:rsidR="00D86BB6" w:rsidRPr="00D02DED" w:rsidRDefault="00D86BB6" w:rsidP="00EB3C66">
            <w:pPr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D02DE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D86BB6" w:rsidRPr="00CB135F" w14:paraId="7FE06111" w14:textId="77777777" w:rsidTr="00814920">
        <w:trPr>
          <w:trHeight w:val="364"/>
          <w:tblHeader/>
        </w:trPr>
        <w:tc>
          <w:tcPr>
            <w:tcW w:w="1980" w:type="dxa"/>
            <w:shd w:val="clear" w:color="auto" w:fill="auto"/>
          </w:tcPr>
          <w:p w14:paraId="07E5BACD" w14:textId="77777777" w:rsidR="00D86BB6" w:rsidRPr="00CB135F" w:rsidRDefault="00D86BB6" w:rsidP="00CB135F">
            <w:pPr>
              <w:tabs>
                <w:tab w:val="left" w:pos="270"/>
              </w:tabs>
              <w:ind w:left="180" w:right="-25" w:hanging="18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981" w:type="dxa"/>
            <w:gridSpan w:val="12"/>
          </w:tcPr>
          <w:p w14:paraId="133C0033" w14:textId="7C557C41" w:rsidR="00D86BB6" w:rsidRPr="00CB135F" w:rsidRDefault="00D86BB6" w:rsidP="00CB135F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</w:pPr>
            <w:r w:rsidRPr="00CB135F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D86BB6" w:rsidRPr="00CB135F" w14:paraId="5ECC9FF4" w14:textId="77777777" w:rsidTr="00814920">
        <w:trPr>
          <w:gridAfter w:val="1"/>
          <w:wAfter w:w="6" w:type="dxa"/>
          <w:trHeight w:val="364"/>
        </w:trPr>
        <w:tc>
          <w:tcPr>
            <w:tcW w:w="1980" w:type="dxa"/>
            <w:shd w:val="clear" w:color="auto" w:fill="auto"/>
          </w:tcPr>
          <w:p w14:paraId="12688A1C" w14:textId="77777777" w:rsidR="00D86BB6" w:rsidRPr="00CB135F" w:rsidRDefault="00D86BB6" w:rsidP="00CB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CB135F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98" w:type="dxa"/>
          </w:tcPr>
          <w:p w14:paraId="4F87211F" w14:textId="77777777" w:rsidR="00D86BB6" w:rsidRPr="00CB135F" w:rsidRDefault="00D86BB6" w:rsidP="00CB135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" w:type="dxa"/>
          </w:tcPr>
          <w:p w14:paraId="00F34B1A" w14:textId="77777777" w:rsidR="00D86BB6" w:rsidRPr="00CB135F" w:rsidRDefault="00D86BB6" w:rsidP="00CB135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2" w:type="dxa"/>
            <w:gridSpan w:val="2"/>
            <w:shd w:val="clear" w:color="auto" w:fill="auto"/>
          </w:tcPr>
          <w:p w14:paraId="0E0E9102" w14:textId="743DC674" w:rsidR="00D86BB6" w:rsidRPr="00CB135F" w:rsidRDefault="00D86BB6" w:rsidP="00CB135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14:paraId="64F05994" w14:textId="77777777" w:rsidR="00D86BB6" w:rsidRPr="00CB135F" w:rsidRDefault="00D86BB6" w:rsidP="00CB135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2" w:type="dxa"/>
          </w:tcPr>
          <w:p w14:paraId="5FDDBF09" w14:textId="46A938AF" w:rsidR="00D86BB6" w:rsidRPr="00CB135F" w:rsidRDefault="00D86BB6" w:rsidP="00CB135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" w:type="dxa"/>
            <w:shd w:val="clear" w:color="auto" w:fill="auto"/>
          </w:tcPr>
          <w:p w14:paraId="58F696C8" w14:textId="77777777" w:rsidR="00D86BB6" w:rsidRPr="00CB135F" w:rsidRDefault="00D86BB6" w:rsidP="00CB135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</w:tcPr>
          <w:p w14:paraId="070360AF" w14:textId="77777777" w:rsidR="00D86BB6" w:rsidRPr="00CB135F" w:rsidRDefault="00D86BB6" w:rsidP="00CB135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7" w:type="dxa"/>
            <w:shd w:val="clear" w:color="auto" w:fill="auto"/>
          </w:tcPr>
          <w:p w14:paraId="5F06DBF8" w14:textId="77777777" w:rsidR="00D86BB6" w:rsidRPr="00CB135F" w:rsidRDefault="00D86BB6" w:rsidP="00CB135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</w:tcPr>
          <w:p w14:paraId="7E81D715" w14:textId="77777777" w:rsidR="00D86BB6" w:rsidRPr="00CB135F" w:rsidRDefault="00D86BB6" w:rsidP="00CB135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20" w:type="dxa"/>
            <w:shd w:val="clear" w:color="auto" w:fill="auto"/>
          </w:tcPr>
          <w:p w14:paraId="6C0A3628" w14:textId="77777777" w:rsidR="00D86BB6" w:rsidRPr="00CB135F" w:rsidRDefault="00D86BB6" w:rsidP="00CB135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96EB5" w:rsidRPr="00B35A90" w14:paraId="6DB2CAE8" w14:textId="77777777" w:rsidTr="00814920">
        <w:trPr>
          <w:gridAfter w:val="1"/>
          <w:wAfter w:w="6" w:type="dxa"/>
          <w:trHeight w:val="364"/>
        </w:trPr>
        <w:tc>
          <w:tcPr>
            <w:tcW w:w="1980" w:type="dxa"/>
            <w:shd w:val="clear" w:color="auto" w:fill="auto"/>
          </w:tcPr>
          <w:p w14:paraId="714D9C5C" w14:textId="419D139F" w:rsidR="00F96EB5" w:rsidRPr="00F96EB5" w:rsidRDefault="00F96EB5" w:rsidP="00CB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298" w:type="dxa"/>
          </w:tcPr>
          <w:p w14:paraId="49747B18" w14:textId="5ED23310" w:rsidR="00F96EB5" w:rsidRPr="00B52CAE" w:rsidRDefault="00707376" w:rsidP="005A1DF9">
            <w:pPr>
              <w:pStyle w:val="acctfourfigures"/>
              <w:tabs>
                <w:tab w:val="clear" w:pos="765"/>
                <w:tab w:val="left" w:pos="893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</w:t>
            </w:r>
            <w:r w:rsidR="00B52CAE" w:rsidRPr="00B52CA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162</w:t>
            </w:r>
          </w:p>
        </w:tc>
        <w:tc>
          <w:tcPr>
            <w:tcW w:w="185" w:type="dxa"/>
          </w:tcPr>
          <w:p w14:paraId="14A3235C" w14:textId="77777777" w:rsidR="00F96EB5" w:rsidRPr="00CB135F" w:rsidRDefault="00F96EB5" w:rsidP="00CB135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2" w:type="dxa"/>
            <w:gridSpan w:val="2"/>
            <w:shd w:val="clear" w:color="auto" w:fill="auto"/>
          </w:tcPr>
          <w:p w14:paraId="51903984" w14:textId="672921F6" w:rsidR="00F96EB5" w:rsidRPr="00B52CAE" w:rsidRDefault="00B52CAE" w:rsidP="00B52CAE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52C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6" w:type="dxa"/>
          </w:tcPr>
          <w:p w14:paraId="24FB6687" w14:textId="664B33D4" w:rsidR="00F96EB5" w:rsidRPr="00B52CAE" w:rsidRDefault="00F96EB5" w:rsidP="00B52CAE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</w:tcPr>
          <w:p w14:paraId="5B992042" w14:textId="663E7DDC" w:rsidR="00F96EB5" w:rsidRPr="00B52CAE" w:rsidRDefault="00707376" w:rsidP="00B52CAE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1</w:t>
            </w:r>
            <w:r w:rsidR="00B52CAE" w:rsidRPr="00B52C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162</w:t>
            </w:r>
          </w:p>
        </w:tc>
        <w:tc>
          <w:tcPr>
            <w:tcW w:w="185" w:type="dxa"/>
            <w:shd w:val="clear" w:color="auto" w:fill="auto"/>
          </w:tcPr>
          <w:p w14:paraId="1C776E4D" w14:textId="77777777" w:rsidR="00F96EB5" w:rsidRPr="00CB135F" w:rsidRDefault="00F96EB5" w:rsidP="00CB135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</w:tcPr>
          <w:p w14:paraId="2CCF5026" w14:textId="7647A453" w:rsidR="00F96EB5" w:rsidRPr="00B35A90" w:rsidRDefault="00707376" w:rsidP="00B35A90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1</w:t>
            </w:r>
            <w:r w:rsidR="00B52CAE" w:rsidRPr="00B35A9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162</w:t>
            </w:r>
          </w:p>
        </w:tc>
        <w:tc>
          <w:tcPr>
            <w:tcW w:w="927" w:type="dxa"/>
            <w:shd w:val="clear" w:color="auto" w:fill="auto"/>
          </w:tcPr>
          <w:p w14:paraId="284282EB" w14:textId="53F3A76A" w:rsidR="00F96EB5" w:rsidRPr="00B52CAE" w:rsidRDefault="00B52CAE" w:rsidP="005A1DF9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52C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0" w:type="dxa"/>
            <w:shd w:val="clear" w:color="auto" w:fill="auto"/>
          </w:tcPr>
          <w:p w14:paraId="1AA5454B" w14:textId="456A706A" w:rsidR="00F96EB5" w:rsidRPr="00B52CAE" w:rsidRDefault="00B52CAE" w:rsidP="005A1DF9">
            <w:pPr>
              <w:pStyle w:val="acctfourfigures"/>
              <w:tabs>
                <w:tab w:val="clear" w:pos="765"/>
                <w:tab w:val="decimal" w:pos="358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52C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0" w:type="dxa"/>
            <w:shd w:val="clear" w:color="auto" w:fill="auto"/>
          </w:tcPr>
          <w:p w14:paraId="51601281" w14:textId="57B94F53" w:rsidR="00F96EB5" w:rsidRPr="00B52CAE" w:rsidRDefault="00707376" w:rsidP="00B35A90">
            <w:pPr>
              <w:pStyle w:val="acctfourfigures"/>
              <w:tabs>
                <w:tab w:val="clear" w:pos="765"/>
                <w:tab w:val="left" w:pos="125"/>
                <w:tab w:val="left" w:pos="627"/>
              </w:tabs>
              <w:spacing w:line="240" w:lineRule="atLeast"/>
              <w:ind w:right="-1710" w:firstLine="2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1</w:t>
            </w:r>
            <w:r w:rsidR="00B52CAE" w:rsidRPr="00B52C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162</w:t>
            </w:r>
          </w:p>
        </w:tc>
      </w:tr>
      <w:tr w:rsidR="00832505" w:rsidRPr="00CB135F" w14:paraId="297B6426" w14:textId="77777777" w:rsidTr="00814920">
        <w:trPr>
          <w:gridAfter w:val="1"/>
          <w:wAfter w:w="6" w:type="dxa"/>
          <w:trHeight w:val="364"/>
        </w:trPr>
        <w:tc>
          <w:tcPr>
            <w:tcW w:w="1980" w:type="dxa"/>
            <w:shd w:val="clear" w:color="auto" w:fill="auto"/>
          </w:tcPr>
          <w:p w14:paraId="71FC44AE" w14:textId="450F84B9" w:rsidR="00832505" w:rsidRPr="00CB135F" w:rsidRDefault="00832505" w:rsidP="00CB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CB135F">
              <w:rPr>
                <w:rFonts w:ascii="Angsana New" w:hAnsi="Angsana New" w:cs="Angsana New" w:hint="cs"/>
                <w:sz w:val="26"/>
                <w:szCs w:val="26"/>
                <w:cs/>
              </w:rPr>
              <w:t>เงินให้กู้ยืมระยะยาวแก่</w:t>
            </w:r>
          </w:p>
        </w:tc>
        <w:tc>
          <w:tcPr>
            <w:tcW w:w="1298" w:type="dxa"/>
            <w:vAlign w:val="bottom"/>
          </w:tcPr>
          <w:p w14:paraId="75E3BC3F" w14:textId="77777777" w:rsidR="00832505" w:rsidRPr="00B52CAE" w:rsidRDefault="00832505" w:rsidP="00B52CAE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5" w:type="dxa"/>
            <w:vAlign w:val="bottom"/>
          </w:tcPr>
          <w:p w14:paraId="3CB9B299" w14:textId="77777777" w:rsidR="00832505" w:rsidRPr="00CB135F" w:rsidRDefault="00832505" w:rsidP="00CB135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2" w:type="dxa"/>
            <w:gridSpan w:val="2"/>
            <w:shd w:val="clear" w:color="auto" w:fill="auto"/>
            <w:vAlign w:val="bottom"/>
          </w:tcPr>
          <w:p w14:paraId="3B057F35" w14:textId="77777777" w:rsidR="00832505" w:rsidRPr="00B52CAE" w:rsidRDefault="00832505" w:rsidP="00B52CAE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5CEDF61C" w14:textId="77777777" w:rsidR="00832505" w:rsidRPr="00B52CAE" w:rsidRDefault="00832505" w:rsidP="00B52CAE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3007728E" w14:textId="77777777" w:rsidR="00832505" w:rsidRPr="00B52CAE" w:rsidRDefault="00832505" w:rsidP="00B52CAE">
            <w:pPr>
              <w:pStyle w:val="acctfourfigures"/>
              <w:tabs>
                <w:tab w:val="clear" w:pos="765"/>
                <w:tab w:val="left" w:pos="702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28C27805" w14:textId="77777777" w:rsidR="00832505" w:rsidRPr="00CB135F" w:rsidRDefault="00832505" w:rsidP="00CB135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478327C4" w14:textId="77777777" w:rsidR="00832505" w:rsidRPr="00B35A90" w:rsidRDefault="00832505" w:rsidP="00B35A90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0D995CC7" w14:textId="77777777" w:rsidR="00832505" w:rsidRPr="00B52CAE" w:rsidRDefault="00832505" w:rsidP="00B52CAE">
            <w:pPr>
              <w:pStyle w:val="acctfourfigures"/>
              <w:tabs>
                <w:tab w:val="clear" w:pos="765"/>
                <w:tab w:val="left" w:pos="125"/>
                <w:tab w:val="left" w:pos="269"/>
                <w:tab w:val="left" w:pos="629"/>
              </w:tabs>
              <w:spacing w:line="240" w:lineRule="atLeast"/>
              <w:ind w:right="-1710" w:firstLine="4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4F88F836" w14:textId="77777777" w:rsidR="00832505" w:rsidRPr="00B52CAE" w:rsidRDefault="00832505" w:rsidP="00B52CAE">
            <w:pPr>
              <w:pStyle w:val="acctfourfigures"/>
              <w:tabs>
                <w:tab w:val="clear" w:pos="765"/>
                <w:tab w:val="left" w:pos="125"/>
                <w:tab w:val="left" w:pos="539"/>
              </w:tabs>
              <w:spacing w:line="240" w:lineRule="atLeast"/>
              <w:ind w:right="-1710" w:firstLine="4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54A7191E" w14:textId="77777777" w:rsidR="00832505" w:rsidRPr="00B52CAE" w:rsidRDefault="00832505" w:rsidP="00B52CAE">
            <w:pPr>
              <w:pStyle w:val="acctfourfigures"/>
              <w:tabs>
                <w:tab w:val="clear" w:pos="765"/>
                <w:tab w:val="left" w:pos="125"/>
                <w:tab w:val="left" w:pos="627"/>
              </w:tabs>
              <w:spacing w:line="240" w:lineRule="atLeast"/>
              <w:ind w:right="-1710" w:firstLine="4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32505" w:rsidRPr="00CB135F" w14:paraId="6AAA8F8E" w14:textId="77777777" w:rsidTr="00814920">
        <w:trPr>
          <w:gridAfter w:val="1"/>
          <w:wAfter w:w="6" w:type="dxa"/>
          <w:trHeight w:val="364"/>
        </w:trPr>
        <w:tc>
          <w:tcPr>
            <w:tcW w:w="1980" w:type="dxa"/>
            <w:shd w:val="clear" w:color="auto" w:fill="auto"/>
          </w:tcPr>
          <w:p w14:paraId="7DBDCDE2" w14:textId="0BB374E9" w:rsidR="00832505" w:rsidRPr="00CB135F" w:rsidRDefault="00832505" w:rsidP="003B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3" w:right="-25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CB135F">
              <w:rPr>
                <w:rFonts w:ascii="Angsana New" w:hAnsi="Angsana New" w:cs="Angsan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8" w:type="dxa"/>
            <w:vAlign w:val="bottom"/>
          </w:tcPr>
          <w:p w14:paraId="75904D43" w14:textId="160278F0" w:rsidR="00832505" w:rsidRPr="00B52CAE" w:rsidRDefault="00B52CAE" w:rsidP="00B52CAE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52CA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5" w:type="dxa"/>
            <w:vAlign w:val="bottom"/>
          </w:tcPr>
          <w:p w14:paraId="3BF0EE6A" w14:textId="77777777" w:rsidR="00832505" w:rsidRPr="00CB135F" w:rsidRDefault="00832505" w:rsidP="00CB135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2" w:type="dxa"/>
            <w:gridSpan w:val="2"/>
            <w:shd w:val="clear" w:color="auto" w:fill="auto"/>
            <w:vAlign w:val="bottom"/>
          </w:tcPr>
          <w:p w14:paraId="24F721B7" w14:textId="16AA9FEB" w:rsidR="00832505" w:rsidRPr="00B52CAE" w:rsidRDefault="00707376" w:rsidP="00B52CAE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90</w:t>
            </w:r>
          </w:p>
        </w:tc>
        <w:tc>
          <w:tcPr>
            <w:tcW w:w="186" w:type="dxa"/>
            <w:vAlign w:val="bottom"/>
          </w:tcPr>
          <w:p w14:paraId="37D52EB7" w14:textId="77777777" w:rsidR="00832505" w:rsidRPr="00B52CAE" w:rsidRDefault="00832505" w:rsidP="00B52CAE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086DF607" w14:textId="7E6B9B53" w:rsidR="00832505" w:rsidRPr="00B52CAE" w:rsidRDefault="00707376" w:rsidP="00B52CAE">
            <w:pPr>
              <w:pStyle w:val="acctfourfigures"/>
              <w:tabs>
                <w:tab w:val="clear" w:pos="765"/>
                <w:tab w:val="left" w:pos="702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90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7D843252" w14:textId="77777777" w:rsidR="00832505" w:rsidRPr="00CB135F" w:rsidRDefault="00832505" w:rsidP="00CB135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538B7471" w14:textId="785D4885" w:rsidR="00832505" w:rsidRPr="00B35A90" w:rsidRDefault="00B52CAE" w:rsidP="00B35A90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5A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7" w:type="dxa"/>
            <w:shd w:val="clear" w:color="auto" w:fill="auto"/>
            <w:vAlign w:val="bottom"/>
          </w:tcPr>
          <w:p w14:paraId="27FEE83F" w14:textId="5E1294F9" w:rsidR="00832505" w:rsidRPr="00B52CAE" w:rsidRDefault="00707376" w:rsidP="00B52CAE">
            <w:pPr>
              <w:pStyle w:val="acctfourfigures"/>
              <w:tabs>
                <w:tab w:val="clear" w:pos="765"/>
                <w:tab w:val="left" w:pos="125"/>
                <w:tab w:val="left" w:pos="269"/>
                <w:tab w:val="left" w:pos="629"/>
              </w:tabs>
              <w:spacing w:line="240" w:lineRule="atLeast"/>
              <w:ind w:right="-1710" w:firstLine="4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98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79208084" w14:textId="327F760C" w:rsidR="00832505" w:rsidRPr="00B52CAE" w:rsidRDefault="00B52CAE" w:rsidP="005A1DF9">
            <w:pPr>
              <w:pStyle w:val="acctfourfigures"/>
              <w:tabs>
                <w:tab w:val="clear" w:pos="765"/>
                <w:tab w:val="decimal" w:pos="360"/>
                <w:tab w:val="left" w:pos="629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52C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6EEF3AAA" w14:textId="710B2CE3" w:rsidR="00832505" w:rsidRPr="00B52CAE" w:rsidRDefault="00707376" w:rsidP="00B52CAE">
            <w:pPr>
              <w:pStyle w:val="acctfourfigures"/>
              <w:tabs>
                <w:tab w:val="clear" w:pos="765"/>
                <w:tab w:val="left" w:pos="125"/>
                <w:tab w:val="left" w:pos="627"/>
              </w:tabs>
              <w:spacing w:line="240" w:lineRule="atLeast"/>
              <w:ind w:right="-1710" w:firstLine="4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98</w:t>
            </w:r>
          </w:p>
        </w:tc>
      </w:tr>
      <w:tr w:rsidR="00832505" w:rsidRPr="00CB135F" w14:paraId="6F7E355D" w14:textId="77777777" w:rsidTr="00814920">
        <w:trPr>
          <w:gridAfter w:val="1"/>
          <w:wAfter w:w="6" w:type="dxa"/>
          <w:trHeight w:val="352"/>
        </w:trPr>
        <w:tc>
          <w:tcPr>
            <w:tcW w:w="1980" w:type="dxa"/>
            <w:shd w:val="clear" w:color="auto" w:fill="auto"/>
          </w:tcPr>
          <w:p w14:paraId="6B21448E" w14:textId="77777777" w:rsidR="00832505" w:rsidRPr="00CB135F" w:rsidRDefault="00832505" w:rsidP="00CB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135F"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298" w:type="dxa"/>
          </w:tcPr>
          <w:p w14:paraId="764FF185" w14:textId="77777777" w:rsidR="00832505" w:rsidRPr="00CB135F" w:rsidRDefault="00832505" w:rsidP="00CB135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" w:type="dxa"/>
          </w:tcPr>
          <w:p w14:paraId="3999857E" w14:textId="77777777" w:rsidR="00832505" w:rsidRPr="00CB135F" w:rsidRDefault="00832505" w:rsidP="00CB135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2" w:type="dxa"/>
            <w:gridSpan w:val="2"/>
            <w:shd w:val="clear" w:color="auto" w:fill="auto"/>
          </w:tcPr>
          <w:p w14:paraId="73F177EB" w14:textId="1094DAC6" w:rsidR="00832505" w:rsidRPr="00CB135F" w:rsidRDefault="00832505" w:rsidP="00CB135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14:paraId="4685B31F" w14:textId="77777777" w:rsidR="00832505" w:rsidRPr="00CB135F" w:rsidRDefault="00832505" w:rsidP="00CB135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2" w:type="dxa"/>
          </w:tcPr>
          <w:p w14:paraId="11927546" w14:textId="73A971F5" w:rsidR="00832505" w:rsidRPr="00CB135F" w:rsidRDefault="00832505" w:rsidP="00CB135F">
            <w:pPr>
              <w:pStyle w:val="acctfourfigures"/>
              <w:tabs>
                <w:tab w:val="clear" w:pos="765"/>
              </w:tabs>
              <w:spacing w:line="240" w:lineRule="atLeast"/>
              <w:ind w:right="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" w:type="dxa"/>
            <w:shd w:val="clear" w:color="auto" w:fill="auto"/>
          </w:tcPr>
          <w:p w14:paraId="3AA9BE7E" w14:textId="77777777" w:rsidR="00832505" w:rsidRPr="00CB135F" w:rsidRDefault="00832505" w:rsidP="00CB135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</w:tcPr>
          <w:p w14:paraId="1CFDCD3B" w14:textId="77777777" w:rsidR="00832505" w:rsidRPr="00CB135F" w:rsidRDefault="00832505" w:rsidP="00CB135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7" w:type="dxa"/>
            <w:shd w:val="clear" w:color="auto" w:fill="auto"/>
          </w:tcPr>
          <w:p w14:paraId="3AC79732" w14:textId="77777777" w:rsidR="00832505" w:rsidRPr="00CB135F" w:rsidRDefault="00832505" w:rsidP="00CB135F">
            <w:pPr>
              <w:pStyle w:val="acctfourfigures"/>
              <w:tabs>
                <w:tab w:val="clear" w:pos="765"/>
                <w:tab w:val="left" w:pos="269"/>
              </w:tabs>
              <w:spacing w:line="240" w:lineRule="atLeast"/>
              <w:ind w:right="-7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</w:tcPr>
          <w:p w14:paraId="21E7F112" w14:textId="77777777" w:rsidR="00832505" w:rsidRPr="00CB135F" w:rsidRDefault="00832505" w:rsidP="00CB135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20" w:type="dxa"/>
            <w:shd w:val="clear" w:color="auto" w:fill="auto"/>
          </w:tcPr>
          <w:p w14:paraId="660BD884" w14:textId="77777777" w:rsidR="00832505" w:rsidRPr="00CB135F" w:rsidRDefault="00832505" w:rsidP="00CB135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32505" w:rsidRPr="00CB135F" w14:paraId="7EF7DC2D" w14:textId="77777777" w:rsidTr="006360EF">
        <w:trPr>
          <w:gridAfter w:val="1"/>
          <w:wAfter w:w="6" w:type="dxa"/>
          <w:trHeight w:val="596"/>
        </w:trPr>
        <w:tc>
          <w:tcPr>
            <w:tcW w:w="1980" w:type="dxa"/>
            <w:shd w:val="clear" w:color="auto" w:fill="auto"/>
          </w:tcPr>
          <w:p w14:paraId="57D222D3" w14:textId="33E8175A" w:rsidR="00832505" w:rsidRPr="006360EF" w:rsidRDefault="003B6C9F" w:rsidP="006360EF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สัญญาซื้อขายเงินตรา</w:t>
            </w:r>
            <w:r w:rsidRPr="00F15FF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15FF6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</w:t>
            </w: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ต่างประเทศล่วงหน้</w:t>
            </w:r>
            <w:r w:rsidR="006360EF">
              <w:rPr>
                <w:rFonts w:asciiTheme="majorBidi" w:hAnsiTheme="majorBidi" w:cstheme="majorBidi" w:hint="cs"/>
                <w:sz w:val="26"/>
                <w:szCs w:val="26"/>
                <w:cs/>
              </w:rPr>
              <w:t>า</w:t>
            </w:r>
          </w:p>
        </w:tc>
        <w:tc>
          <w:tcPr>
            <w:tcW w:w="1298" w:type="dxa"/>
            <w:vAlign w:val="bottom"/>
          </w:tcPr>
          <w:p w14:paraId="0BD45EEE" w14:textId="4CC5C359" w:rsidR="00832505" w:rsidRPr="00B35A90" w:rsidRDefault="00707376" w:rsidP="00B35A90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</w:t>
            </w:r>
          </w:p>
        </w:tc>
        <w:tc>
          <w:tcPr>
            <w:tcW w:w="185" w:type="dxa"/>
          </w:tcPr>
          <w:p w14:paraId="7856F719" w14:textId="77777777" w:rsidR="00832505" w:rsidRPr="00B35A90" w:rsidRDefault="00832505" w:rsidP="00B35A90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12" w:type="dxa"/>
            <w:gridSpan w:val="2"/>
            <w:shd w:val="clear" w:color="auto" w:fill="auto"/>
            <w:vAlign w:val="bottom"/>
          </w:tcPr>
          <w:p w14:paraId="5C9DB7EA" w14:textId="1C095048" w:rsidR="00832505" w:rsidRPr="00B35A90" w:rsidRDefault="00B35A90" w:rsidP="00B35A90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5A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6" w:type="dxa"/>
          </w:tcPr>
          <w:p w14:paraId="2C8E4C4A" w14:textId="77777777" w:rsidR="00832505" w:rsidRPr="00B35A90" w:rsidRDefault="00832505" w:rsidP="00B35A90">
            <w:pPr>
              <w:pStyle w:val="acctfourfigures"/>
              <w:tabs>
                <w:tab w:val="clear" w:pos="765"/>
                <w:tab w:val="decimal" w:pos="551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49130993" w14:textId="3351C354" w:rsidR="00832505" w:rsidRPr="00B35A90" w:rsidRDefault="00707376" w:rsidP="00B35A90">
            <w:pPr>
              <w:pStyle w:val="acctfourfigures"/>
              <w:tabs>
                <w:tab w:val="clear" w:pos="765"/>
                <w:tab w:val="left" w:pos="702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1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7A631B00" w14:textId="77777777" w:rsidR="00832505" w:rsidRPr="00CB135F" w:rsidRDefault="00832505" w:rsidP="00CB135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41E94DF4" w14:textId="28903E11" w:rsidR="00832505" w:rsidRPr="00B35A90" w:rsidRDefault="00B35A90" w:rsidP="00B35A90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35A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7" w:type="dxa"/>
            <w:shd w:val="clear" w:color="auto" w:fill="auto"/>
            <w:vAlign w:val="bottom"/>
          </w:tcPr>
          <w:p w14:paraId="4B74B070" w14:textId="5B304D1F" w:rsidR="00832505" w:rsidRPr="00B35A90" w:rsidRDefault="00707376" w:rsidP="00B35A90">
            <w:pPr>
              <w:pStyle w:val="acctfourfigures"/>
              <w:tabs>
                <w:tab w:val="clear" w:pos="765"/>
                <w:tab w:val="left" w:pos="269"/>
                <w:tab w:val="decimal" w:pos="360"/>
                <w:tab w:val="left" w:pos="629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1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15C97BBF" w14:textId="4DB9D633" w:rsidR="00832505" w:rsidRPr="00B35A90" w:rsidRDefault="00B35A90" w:rsidP="005A1DF9">
            <w:pPr>
              <w:pStyle w:val="acctfourfigures"/>
              <w:tabs>
                <w:tab w:val="clear" w:pos="765"/>
                <w:tab w:val="decimal" w:pos="358"/>
                <w:tab w:val="left" w:pos="629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5A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3A8AEECC" w14:textId="4207C135" w:rsidR="00832505" w:rsidRPr="00B35A90" w:rsidRDefault="00707376" w:rsidP="005A1DF9">
            <w:pPr>
              <w:pStyle w:val="acctfourfigures"/>
              <w:tabs>
                <w:tab w:val="clear" w:pos="765"/>
                <w:tab w:val="left" w:pos="125"/>
                <w:tab w:val="left" w:pos="627"/>
              </w:tabs>
              <w:spacing w:line="240" w:lineRule="atLeast"/>
              <w:ind w:left="542" w:right="-1710" w:firstLine="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1</w:t>
            </w:r>
          </w:p>
        </w:tc>
      </w:tr>
      <w:tr w:rsidR="00832505" w:rsidRPr="00CB135F" w14:paraId="132933AB" w14:textId="77777777" w:rsidTr="00814920">
        <w:trPr>
          <w:gridAfter w:val="1"/>
          <w:wAfter w:w="6" w:type="dxa"/>
          <w:trHeight w:hRule="exact" w:val="209"/>
        </w:trPr>
        <w:tc>
          <w:tcPr>
            <w:tcW w:w="1980" w:type="dxa"/>
            <w:shd w:val="clear" w:color="auto" w:fill="auto"/>
          </w:tcPr>
          <w:p w14:paraId="15CE7A5D" w14:textId="77777777" w:rsidR="00832505" w:rsidRPr="00CB135F" w:rsidRDefault="00832505" w:rsidP="00CB135F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98" w:type="dxa"/>
            <w:vAlign w:val="bottom"/>
          </w:tcPr>
          <w:p w14:paraId="2D390F30" w14:textId="77777777" w:rsidR="00832505" w:rsidRPr="00CB135F" w:rsidRDefault="00832505" w:rsidP="00CB135F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5" w:type="dxa"/>
          </w:tcPr>
          <w:p w14:paraId="70569596" w14:textId="77777777" w:rsidR="00832505" w:rsidRPr="00CB135F" w:rsidRDefault="00832505" w:rsidP="00CB135F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2" w:type="dxa"/>
            <w:gridSpan w:val="2"/>
            <w:shd w:val="clear" w:color="auto" w:fill="auto"/>
            <w:vAlign w:val="bottom"/>
          </w:tcPr>
          <w:p w14:paraId="01087045" w14:textId="7CC0179B" w:rsidR="00832505" w:rsidRPr="00CB135F" w:rsidRDefault="00832505" w:rsidP="00CB135F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14:paraId="552547A9" w14:textId="77777777" w:rsidR="00832505" w:rsidRPr="00CB135F" w:rsidRDefault="00832505" w:rsidP="00CB135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3BC7B3A6" w14:textId="67DE45B6" w:rsidR="00832505" w:rsidRPr="00CB135F" w:rsidRDefault="00832505" w:rsidP="00CB135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7743C410" w14:textId="77777777" w:rsidR="00832505" w:rsidRPr="00CB135F" w:rsidRDefault="00832505" w:rsidP="00CB135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7DC5A088" w14:textId="77777777" w:rsidR="00832505" w:rsidRPr="00CB135F" w:rsidRDefault="00832505" w:rsidP="00CB135F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6F9F2A51" w14:textId="77777777" w:rsidR="00832505" w:rsidRPr="00CB135F" w:rsidRDefault="00832505" w:rsidP="00CB135F">
            <w:pPr>
              <w:pStyle w:val="acctfourfigures"/>
              <w:tabs>
                <w:tab w:val="clear" w:pos="765"/>
                <w:tab w:val="left" w:pos="269"/>
                <w:tab w:val="decimal" w:pos="360"/>
                <w:tab w:val="left" w:pos="538"/>
              </w:tabs>
              <w:spacing w:line="240" w:lineRule="atLeast"/>
              <w:ind w:right="-7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27A6E384" w14:textId="77777777" w:rsidR="00832505" w:rsidRPr="00CB135F" w:rsidRDefault="00832505" w:rsidP="00CB135F">
            <w:pPr>
              <w:pStyle w:val="acctfourfigures"/>
              <w:tabs>
                <w:tab w:val="clear" w:pos="765"/>
                <w:tab w:val="decimal" w:pos="358"/>
              </w:tabs>
              <w:spacing w:line="240" w:lineRule="atLeast"/>
              <w:ind w:right="6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7D5DD109" w14:textId="77777777" w:rsidR="00832505" w:rsidRPr="00CB135F" w:rsidRDefault="00832505" w:rsidP="00CB135F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32505" w:rsidRPr="00CB135F" w14:paraId="23E840A1" w14:textId="77777777" w:rsidTr="00814920">
        <w:trPr>
          <w:gridAfter w:val="1"/>
          <w:wAfter w:w="6" w:type="dxa"/>
          <w:trHeight w:val="364"/>
        </w:trPr>
        <w:tc>
          <w:tcPr>
            <w:tcW w:w="1980" w:type="dxa"/>
            <w:shd w:val="clear" w:color="auto" w:fill="auto"/>
          </w:tcPr>
          <w:p w14:paraId="2EAFE217" w14:textId="77777777" w:rsidR="00832505" w:rsidRPr="00CB135F" w:rsidRDefault="00832505" w:rsidP="00CB135F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135F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98" w:type="dxa"/>
            <w:vAlign w:val="bottom"/>
          </w:tcPr>
          <w:p w14:paraId="2C816453" w14:textId="77777777" w:rsidR="00832505" w:rsidRPr="00CB135F" w:rsidRDefault="00832505" w:rsidP="00CB135F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5" w:type="dxa"/>
          </w:tcPr>
          <w:p w14:paraId="03AA69DE" w14:textId="77777777" w:rsidR="00832505" w:rsidRPr="00CB135F" w:rsidRDefault="00832505" w:rsidP="00CB135F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2" w:type="dxa"/>
            <w:gridSpan w:val="2"/>
            <w:shd w:val="clear" w:color="auto" w:fill="auto"/>
            <w:vAlign w:val="bottom"/>
          </w:tcPr>
          <w:p w14:paraId="7AF28111" w14:textId="44B58B36" w:rsidR="00832505" w:rsidRPr="00CB135F" w:rsidRDefault="00832505" w:rsidP="00CB135F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14:paraId="7DC1AB67" w14:textId="77777777" w:rsidR="00832505" w:rsidRPr="00CB135F" w:rsidRDefault="00832505" w:rsidP="00CB135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444E5CDD" w14:textId="123B087F" w:rsidR="00832505" w:rsidRPr="00CB135F" w:rsidRDefault="00832505" w:rsidP="00CB135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0D4D7583" w14:textId="77777777" w:rsidR="00832505" w:rsidRPr="00CB135F" w:rsidRDefault="00832505" w:rsidP="00CB135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6FA1D34A" w14:textId="77777777" w:rsidR="00832505" w:rsidRPr="00CB135F" w:rsidRDefault="00832505" w:rsidP="00CB135F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1271DF58" w14:textId="77777777" w:rsidR="00832505" w:rsidRPr="00CB135F" w:rsidRDefault="00832505" w:rsidP="00CB135F">
            <w:pPr>
              <w:pStyle w:val="acctfourfigures"/>
              <w:tabs>
                <w:tab w:val="clear" w:pos="765"/>
                <w:tab w:val="left" w:pos="269"/>
                <w:tab w:val="decimal" w:pos="360"/>
                <w:tab w:val="left" w:pos="538"/>
              </w:tabs>
              <w:spacing w:line="240" w:lineRule="atLeast"/>
              <w:ind w:right="-7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3C3C32D1" w14:textId="77777777" w:rsidR="00832505" w:rsidRPr="00CB135F" w:rsidRDefault="00832505" w:rsidP="00CB135F">
            <w:pPr>
              <w:pStyle w:val="acctfourfigures"/>
              <w:tabs>
                <w:tab w:val="clear" w:pos="765"/>
                <w:tab w:val="decimal" w:pos="358"/>
              </w:tabs>
              <w:spacing w:line="240" w:lineRule="atLeast"/>
              <w:ind w:right="6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1004D190" w14:textId="77777777" w:rsidR="00832505" w:rsidRPr="00CB135F" w:rsidRDefault="00832505" w:rsidP="00CB135F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32505" w:rsidRPr="00BE46BE" w14:paraId="4A993188" w14:textId="77777777" w:rsidTr="00814920">
        <w:trPr>
          <w:gridAfter w:val="1"/>
          <w:wAfter w:w="6" w:type="dxa"/>
          <w:trHeight w:val="352"/>
        </w:trPr>
        <w:tc>
          <w:tcPr>
            <w:tcW w:w="1980" w:type="dxa"/>
            <w:shd w:val="clear" w:color="auto" w:fill="auto"/>
          </w:tcPr>
          <w:p w14:paraId="40BE1140" w14:textId="77777777" w:rsidR="00832505" w:rsidRPr="00CB135F" w:rsidRDefault="00832505" w:rsidP="00CB135F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135F">
              <w:rPr>
                <w:rFonts w:ascii="Angsana New" w:hAnsi="Angsana New" w:cs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98" w:type="dxa"/>
          </w:tcPr>
          <w:p w14:paraId="56A89373" w14:textId="1BBBFAD6" w:rsidR="00832505" w:rsidRPr="00CB135F" w:rsidRDefault="00BE46BE" w:rsidP="006360EF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5" w:type="dxa"/>
          </w:tcPr>
          <w:p w14:paraId="2B8F28BF" w14:textId="77777777" w:rsidR="00832505" w:rsidRPr="00CB135F" w:rsidRDefault="00832505" w:rsidP="00CB135F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12" w:type="dxa"/>
            <w:gridSpan w:val="2"/>
            <w:shd w:val="clear" w:color="auto" w:fill="auto"/>
          </w:tcPr>
          <w:p w14:paraId="1C2D7C65" w14:textId="499BE2BC" w:rsidR="00832505" w:rsidRPr="00CB135F" w:rsidRDefault="00707376" w:rsidP="00D27285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2728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9</w:t>
            </w:r>
            <w:r w:rsidR="00BE46BE" w:rsidRPr="00D2728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D2728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884</w:t>
            </w:r>
          </w:p>
        </w:tc>
        <w:tc>
          <w:tcPr>
            <w:tcW w:w="186" w:type="dxa"/>
          </w:tcPr>
          <w:p w14:paraId="3C435F2E" w14:textId="77777777" w:rsidR="00832505" w:rsidRPr="00CB135F" w:rsidRDefault="00832505" w:rsidP="00CB135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22" w:type="dxa"/>
          </w:tcPr>
          <w:p w14:paraId="1809EB76" w14:textId="0F74CC62" w:rsidR="00832505" w:rsidRPr="00CB135F" w:rsidRDefault="00707376" w:rsidP="00CB135F">
            <w:pPr>
              <w:pStyle w:val="acctfourfigures"/>
              <w:tabs>
                <w:tab w:val="clear" w:pos="765"/>
                <w:tab w:val="left" w:pos="366"/>
                <w:tab w:val="left" w:pos="726"/>
              </w:tabs>
              <w:spacing w:line="240" w:lineRule="atLeast"/>
              <w:ind w:right="-15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9</w:t>
            </w:r>
            <w:r w:rsidR="00BE46BE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884</w:t>
            </w:r>
          </w:p>
        </w:tc>
        <w:tc>
          <w:tcPr>
            <w:tcW w:w="185" w:type="dxa"/>
            <w:shd w:val="clear" w:color="auto" w:fill="auto"/>
          </w:tcPr>
          <w:p w14:paraId="4F9ACD42" w14:textId="77777777" w:rsidR="00832505" w:rsidRPr="00CB135F" w:rsidRDefault="00832505" w:rsidP="00CB135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</w:tcPr>
          <w:p w14:paraId="00C12A15" w14:textId="7BF80331" w:rsidR="00832505" w:rsidRPr="00CB135F" w:rsidRDefault="00BE46BE" w:rsidP="005A1DF9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27" w:type="dxa"/>
            <w:shd w:val="clear" w:color="auto" w:fill="auto"/>
          </w:tcPr>
          <w:p w14:paraId="532D928F" w14:textId="1410CA71" w:rsidR="00832505" w:rsidRPr="005A1DF9" w:rsidRDefault="00707376" w:rsidP="005A1DF9">
            <w:pPr>
              <w:pStyle w:val="acctfourfigures"/>
              <w:tabs>
                <w:tab w:val="clear" w:pos="765"/>
                <w:tab w:val="left" w:pos="269"/>
                <w:tab w:val="decimal" w:pos="360"/>
                <w:tab w:val="left" w:pos="629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9</w:t>
            </w:r>
            <w:r w:rsidR="00BE46BE" w:rsidRPr="005A1DF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677</w:t>
            </w:r>
          </w:p>
        </w:tc>
        <w:tc>
          <w:tcPr>
            <w:tcW w:w="1020" w:type="dxa"/>
            <w:shd w:val="clear" w:color="auto" w:fill="auto"/>
          </w:tcPr>
          <w:p w14:paraId="70AA5DB5" w14:textId="3E52F6D6" w:rsidR="00832505" w:rsidRPr="005A1DF9" w:rsidRDefault="00BE46BE" w:rsidP="005A1DF9">
            <w:pPr>
              <w:pStyle w:val="acctfourfigures"/>
              <w:tabs>
                <w:tab w:val="clear" w:pos="765"/>
                <w:tab w:val="decimal" w:pos="360"/>
                <w:tab w:val="left" w:pos="629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1DF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0" w:type="dxa"/>
            <w:shd w:val="clear" w:color="auto" w:fill="auto"/>
          </w:tcPr>
          <w:p w14:paraId="09277AA8" w14:textId="3B29D3B6" w:rsidR="00832505" w:rsidRPr="00BE46BE" w:rsidRDefault="00707376" w:rsidP="005A1DF9">
            <w:pPr>
              <w:pStyle w:val="acctfourfigures"/>
              <w:tabs>
                <w:tab w:val="clear" w:pos="765"/>
                <w:tab w:val="left" w:pos="125"/>
                <w:tab w:val="left" w:pos="627"/>
              </w:tabs>
              <w:spacing w:line="240" w:lineRule="atLeast"/>
              <w:ind w:right="-1710" w:firstLine="2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9</w:t>
            </w:r>
            <w:r w:rsidR="00BE46BE" w:rsidRPr="00BE46B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677</w:t>
            </w:r>
          </w:p>
        </w:tc>
      </w:tr>
      <w:tr w:rsidR="00F96EB5" w:rsidRPr="00CB135F" w14:paraId="40A1A9E2" w14:textId="77777777" w:rsidTr="00814920">
        <w:trPr>
          <w:gridAfter w:val="1"/>
          <w:wAfter w:w="6" w:type="dxa"/>
          <w:trHeight w:val="352"/>
        </w:trPr>
        <w:tc>
          <w:tcPr>
            <w:tcW w:w="1980" w:type="dxa"/>
            <w:shd w:val="clear" w:color="auto" w:fill="auto"/>
          </w:tcPr>
          <w:p w14:paraId="0C3A96BC" w14:textId="2F34EE1F" w:rsidR="00F96EB5" w:rsidRPr="00CB135F" w:rsidRDefault="00F96EB5" w:rsidP="00F9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135F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เงินกู้ยืมระยะยาว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จาก</w:t>
            </w:r>
          </w:p>
        </w:tc>
        <w:tc>
          <w:tcPr>
            <w:tcW w:w="1298" w:type="dxa"/>
          </w:tcPr>
          <w:p w14:paraId="3EB55EE6" w14:textId="77777777" w:rsidR="00F96EB5" w:rsidRPr="00CB135F" w:rsidRDefault="00F96EB5" w:rsidP="00F96EB5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5" w:type="dxa"/>
          </w:tcPr>
          <w:p w14:paraId="4F0664A9" w14:textId="77777777" w:rsidR="00F96EB5" w:rsidRPr="00CB135F" w:rsidRDefault="00F96EB5" w:rsidP="00F96EB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12" w:type="dxa"/>
            <w:gridSpan w:val="2"/>
            <w:shd w:val="clear" w:color="auto" w:fill="auto"/>
          </w:tcPr>
          <w:p w14:paraId="43508FB2" w14:textId="77777777" w:rsidR="00F96EB5" w:rsidRPr="00CB135F" w:rsidRDefault="00F96EB5" w:rsidP="00F96EB5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14:paraId="04A57383" w14:textId="77777777" w:rsidR="00F96EB5" w:rsidRPr="00CB135F" w:rsidRDefault="00F96EB5" w:rsidP="00F96EB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22" w:type="dxa"/>
          </w:tcPr>
          <w:p w14:paraId="5A4D25E1" w14:textId="77777777" w:rsidR="00F96EB5" w:rsidRPr="00CB135F" w:rsidRDefault="00F96EB5" w:rsidP="00F96EB5">
            <w:pPr>
              <w:pStyle w:val="acctfourfigures"/>
              <w:tabs>
                <w:tab w:val="clear" w:pos="765"/>
                <w:tab w:val="left" w:pos="366"/>
                <w:tab w:val="left" w:pos="726"/>
              </w:tabs>
              <w:spacing w:line="240" w:lineRule="atLeast"/>
              <w:ind w:right="-15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" w:type="dxa"/>
            <w:shd w:val="clear" w:color="auto" w:fill="auto"/>
          </w:tcPr>
          <w:p w14:paraId="5CB318E8" w14:textId="77777777" w:rsidR="00F96EB5" w:rsidRPr="00CB135F" w:rsidRDefault="00F96EB5" w:rsidP="00F96EB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</w:tcPr>
          <w:p w14:paraId="5DCF52E6" w14:textId="77777777" w:rsidR="00F96EB5" w:rsidRPr="00CB135F" w:rsidRDefault="00F96EB5" w:rsidP="00F96EB5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7" w:type="dxa"/>
            <w:shd w:val="clear" w:color="auto" w:fill="auto"/>
          </w:tcPr>
          <w:p w14:paraId="75AC1A7E" w14:textId="77777777" w:rsidR="00F96EB5" w:rsidRPr="00CB135F" w:rsidRDefault="00F96EB5" w:rsidP="00F96EB5">
            <w:pPr>
              <w:pStyle w:val="acctfourfigures"/>
              <w:tabs>
                <w:tab w:val="clear" w:pos="765"/>
                <w:tab w:val="left" w:pos="269"/>
                <w:tab w:val="decimal" w:pos="360"/>
                <w:tab w:val="left" w:pos="538"/>
              </w:tabs>
              <w:spacing w:line="240" w:lineRule="atLeast"/>
              <w:ind w:right="-7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</w:tcPr>
          <w:p w14:paraId="668144EA" w14:textId="77777777" w:rsidR="00F96EB5" w:rsidRPr="00CB135F" w:rsidRDefault="00F96EB5" w:rsidP="00F96EB5">
            <w:pPr>
              <w:pStyle w:val="acctfourfigures"/>
              <w:tabs>
                <w:tab w:val="clear" w:pos="765"/>
                <w:tab w:val="decimal" w:pos="358"/>
              </w:tabs>
              <w:spacing w:line="240" w:lineRule="atLeast"/>
              <w:ind w:right="6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20" w:type="dxa"/>
            <w:shd w:val="clear" w:color="auto" w:fill="auto"/>
          </w:tcPr>
          <w:p w14:paraId="083DA9A4" w14:textId="77777777" w:rsidR="00F96EB5" w:rsidRPr="00CB135F" w:rsidRDefault="00F96EB5" w:rsidP="00F96EB5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96EB5" w:rsidRPr="00CB135F" w14:paraId="3FC7906F" w14:textId="77777777" w:rsidTr="00814920">
        <w:trPr>
          <w:gridAfter w:val="1"/>
          <w:wAfter w:w="6" w:type="dxa"/>
          <w:trHeight w:val="352"/>
        </w:trPr>
        <w:tc>
          <w:tcPr>
            <w:tcW w:w="1980" w:type="dxa"/>
            <w:shd w:val="clear" w:color="auto" w:fill="auto"/>
          </w:tcPr>
          <w:p w14:paraId="0C87A20A" w14:textId="4E773DB5" w:rsidR="00F96EB5" w:rsidRPr="00CB135F" w:rsidRDefault="00F96EB5" w:rsidP="00F96EB5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135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298" w:type="dxa"/>
          </w:tcPr>
          <w:p w14:paraId="4A600C95" w14:textId="3D64B88A" w:rsidR="00F96EB5" w:rsidRPr="00CB135F" w:rsidRDefault="00565CFF" w:rsidP="00F96EB5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5" w:type="dxa"/>
          </w:tcPr>
          <w:p w14:paraId="61CF9DBF" w14:textId="77777777" w:rsidR="00F96EB5" w:rsidRPr="00CB135F" w:rsidRDefault="00F96EB5" w:rsidP="00F96EB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12" w:type="dxa"/>
            <w:gridSpan w:val="2"/>
            <w:shd w:val="clear" w:color="auto" w:fill="auto"/>
          </w:tcPr>
          <w:p w14:paraId="74E39E9F" w14:textId="20D450C3" w:rsidR="00F96EB5" w:rsidRPr="00BF22BB" w:rsidRDefault="00707376" w:rsidP="00D27285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2728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1</w:t>
            </w:r>
            <w:r w:rsidR="00565CFF" w:rsidRPr="00D2728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D2728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21</w:t>
            </w:r>
            <w:r w:rsidR="00BF22BB" w:rsidRPr="00D2728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</w:t>
            </w:r>
          </w:p>
        </w:tc>
        <w:tc>
          <w:tcPr>
            <w:tcW w:w="186" w:type="dxa"/>
          </w:tcPr>
          <w:p w14:paraId="5B492BBA" w14:textId="77777777" w:rsidR="00F96EB5" w:rsidRPr="00CB135F" w:rsidRDefault="00F96EB5" w:rsidP="00F96EB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22" w:type="dxa"/>
          </w:tcPr>
          <w:p w14:paraId="211F630D" w14:textId="7CC275F5" w:rsidR="00F96EB5" w:rsidRPr="00CB135F" w:rsidRDefault="00707376" w:rsidP="00F96EB5">
            <w:pPr>
              <w:pStyle w:val="acctfourfigures"/>
              <w:tabs>
                <w:tab w:val="clear" w:pos="765"/>
                <w:tab w:val="left" w:pos="366"/>
                <w:tab w:val="left" w:pos="726"/>
              </w:tabs>
              <w:spacing w:line="240" w:lineRule="atLeast"/>
              <w:ind w:right="-15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1</w:t>
            </w:r>
            <w:r w:rsidR="00BE46BE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21</w:t>
            </w:r>
            <w:r w:rsidR="00BF22BB">
              <w:rPr>
                <w:rFonts w:ascii="Angsana New" w:hAnsi="Angsana New" w:cs="Angsana New"/>
                <w:sz w:val="26"/>
                <w:szCs w:val="26"/>
                <w:lang w:bidi="th-TH"/>
              </w:rPr>
              <w:t>6</w:t>
            </w:r>
          </w:p>
        </w:tc>
        <w:tc>
          <w:tcPr>
            <w:tcW w:w="185" w:type="dxa"/>
            <w:shd w:val="clear" w:color="auto" w:fill="auto"/>
          </w:tcPr>
          <w:p w14:paraId="4C27B374" w14:textId="77777777" w:rsidR="00F96EB5" w:rsidRPr="00CB135F" w:rsidRDefault="00F96EB5" w:rsidP="00F96EB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</w:tcPr>
          <w:p w14:paraId="2A1C38CB" w14:textId="38E2E493" w:rsidR="00F96EB5" w:rsidRPr="005A1DF9" w:rsidRDefault="00565CFF" w:rsidP="005A1DF9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7" w:type="dxa"/>
            <w:shd w:val="clear" w:color="auto" w:fill="auto"/>
          </w:tcPr>
          <w:p w14:paraId="17BB7A72" w14:textId="1437088C" w:rsidR="00F96EB5" w:rsidRPr="005A1DF9" w:rsidRDefault="00707376" w:rsidP="005A1DF9">
            <w:pPr>
              <w:pStyle w:val="acctfourfigures"/>
              <w:tabs>
                <w:tab w:val="clear" w:pos="765"/>
                <w:tab w:val="left" w:pos="269"/>
                <w:tab w:val="decimal" w:pos="360"/>
                <w:tab w:val="left" w:pos="629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1</w:t>
            </w:r>
            <w:r w:rsidR="00565CF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206</w:t>
            </w:r>
          </w:p>
        </w:tc>
        <w:tc>
          <w:tcPr>
            <w:tcW w:w="1020" w:type="dxa"/>
            <w:shd w:val="clear" w:color="auto" w:fill="auto"/>
          </w:tcPr>
          <w:p w14:paraId="0E5531D2" w14:textId="36E7A6D6" w:rsidR="00F96EB5" w:rsidRPr="005A1DF9" w:rsidRDefault="00BE46BE" w:rsidP="005A1DF9">
            <w:pPr>
              <w:pStyle w:val="acctfourfigures"/>
              <w:tabs>
                <w:tab w:val="clear" w:pos="765"/>
                <w:tab w:val="decimal" w:pos="358"/>
                <w:tab w:val="left" w:pos="629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1DF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0" w:type="dxa"/>
            <w:shd w:val="clear" w:color="auto" w:fill="auto"/>
          </w:tcPr>
          <w:p w14:paraId="756506EC" w14:textId="711E7DB2" w:rsidR="00F96EB5" w:rsidRPr="00BE46BE" w:rsidRDefault="00707376" w:rsidP="00BE46BE">
            <w:pPr>
              <w:pStyle w:val="acctfourfigures"/>
              <w:tabs>
                <w:tab w:val="clear" w:pos="765"/>
                <w:tab w:val="left" w:pos="125"/>
                <w:tab w:val="left" w:pos="627"/>
              </w:tabs>
              <w:spacing w:line="240" w:lineRule="atLeast"/>
              <w:ind w:right="-1710" w:firstLine="2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1</w:t>
            </w:r>
            <w:r w:rsidR="00BE46BE" w:rsidRPr="00BE46B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206</w:t>
            </w:r>
          </w:p>
        </w:tc>
      </w:tr>
      <w:tr w:rsidR="00832505" w:rsidRPr="00CB135F" w14:paraId="542B131D" w14:textId="77777777" w:rsidTr="00814920">
        <w:trPr>
          <w:gridAfter w:val="1"/>
          <w:wAfter w:w="6" w:type="dxa"/>
          <w:trHeight w:val="352"/>
        </w:trPr>
        <w:tc>
          <w:tcPr>
            <w:tcW w:w="1980" w:type="dxa"/>
            <w:shd w:val="clear" w:color="auto" w:fill="auto"/>
          </w:tcPr>
          <w:p w14:paraId="720E1894" w14:textId="612101D7" w:rsidR="00832505" w:rsidRPr="00CB135F" w:rsidRDefault="00832505" w:rsidP="00CB135F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135F">
              <w:rPr>
                <w:rFonts w:ascii="Angsana New" w:hAnsi="Angsana New" w:cs="Angsana New" w:hint="cs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298" w:type="dxa"/>
            <w:vAlign w:val="bottom"/>
          </w:tcPr>
          <w:p w14:paraId="21D1CE5E" w14:textId="77777777" w:rsidR="00832505" w:rsidRPr="00CB135F" w:rsidRDefault="00832505" w:rsidP="00CB135F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5" w:type="dxa"/>
          </w:tcPr>
          <w:p w14:paraId="5C7E0614" w14:textId="77777777" w:rsidR="00832505" w:rsidRPr="00CB135F" w:rsidRDefault="00832505" w:rsidP="00CB135F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2" w:type="dxa"/>
            <w:gridSpan w:val="2"/>
            <w:shd w:val="clear" w:color="auto" w:fill="auto"/>
            <w:vAlign w:val="bottom"/>
          </w:tcPr>
          <w:p w14:paraId="08E6B582" w14:textId="2E1AFD8E" w:rsidR="00832505" w:rsidRPr="00CB135F" w:rsidRDefault="00832505" w:rsidP="00CB135F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14:paraId="4F792529" w14:textId="77777777" w:rsidR="00832505" w:rsidRPr="00CB135F" w:rsidRDefault="00832505" w:rsidP="00CB135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15CDE909" w14:textId="7FA747C4" w:rsidR="00832505" w:rsidRPr="00CB135F" w:rsidRDefault="00832505" w:rsidP="00CB135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1771C993" w14:textId="77777777" w:rsidR="00832505" w:rsidRPr="00CB135F" w:rsidRDefault="00832505" w:rsidP="00CB135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34ED4F0" w14:textId="77777777" w:rsidR="00832505" w:rsidRPr="00CB135F" w:rsidRDefault="00832505" w:rsidP="00CB135F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2B7B8CD0" w14:textId="77777777" w:rsidR="00832505" w:rsidRPr="00CB135F" w:rsidRDefault="00832505" w:rsidP="00CB135F">
            <w:pPr>
              <w:pStyle w:val="acctfourfigures"/>
              <w:tabs>
                <w:tab w:val="clear" w:pos="765"/>
                <w:tab w:val="left" w:pos="269"/>
                <w:tab w:val="decimal" w:pos="360"/>
                <w:tab w:val="left" w:pos="538"/>
              </w:tabs>
              <w:spacing w:line="240" w:lineRule="atLeast"/>
              <w:ind w:right="-7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51712D5E" w14:textId="77777777" w:rsidR="00832505" w:rsidRPr="005A1DF9" w:rsidRDefault="00832505" w:rsidP="005A1DF9">
            <w:pPr>
              <w:pStyle w:val="acctfourfigures"/>
              <w:tabs>
                <w:tab w:val="clear" w:pos="765"/>
                <w:tab w:val="decimal" w:pos="358"/>
                <w:tab w:val="left" w:pos="629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7B8B602" w14:textId="77777777" w:rsidR="00832505" w:rsidRPr="005A1DF9" w:rsidRDefault="00832505" w:rsidP="005A1DF9">
            <w:pPr>
              <w:pStyle w:val="acctfourfigures"/>
              <w:tabs>
                <w:tab w:val="clear" w:pos="765"/>
                <w:tab w:val="decimal" w:pos="359"/>
                <w:tab w:val="left" w:pos="629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B6C9F" w:rsidRPr="00CB135F" w14:paraId="294EC0D7" w14:textId="77777777" w:rsidTr="006360EF">
        <w:trPr>
          <w:gridAfter w:val="1"/>
          <w:wAfter w:w="6" w:type="dxa"/>
          <w:trHeight w:val="614"/>
        </w:trPr>
        <w:tc>
          <w:tcPr>
            <w:tcW w:w="1980" w:type="dxa"/>
            <w:shd w:val="clear" w:color="auto" w:fill="auto"/>
          </w:tcPr>
          <w:p w14:paraId="138915B5" w14:textId="322E938B" w:rsidR="003B6C9F" w:rsidRPr="006360EF" w:rsidRDefault="003B6C9F" w:rsidP="006360EF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สัญญาซื้อขายเงินตรา</w:t>
            </w:r>
            <w:r w:rsidRPr="00F15FF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15FF6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</w:t>
            </w: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ต่างประเทศล่วงหน้า</w:t>
            </w:r>
          </w:p>
        </w:tc>
        <w:tc>
          <w:tcPr>
            <w:tcW w:w="1298" w:type="dxa"/>
            <w:vAlign w:val="bottom"/>
          </w:tcPr>
          <w:p w14:paraId="175B149C" w14:textId="6DB41CD5" w:rsidR="003B6C9F" w:rsidRPr="00CB135F" w:rsidRDefault="00707376" w:rsidP="006360EF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104</w:t>
            </w:r>
          </w:p>
        </w:tc>
        <w:tc>
          <w:tcPr>
            <w:tcW w:w="185" w:type="dxa"/>
          </w:tcPr>
          <w:p w14:paraId="6EDC37CB" w14:textId="77777777" w:rsidR="003B6C9F" w:rsidRPr="00BE46BE" w:rsidRDefault="003B6C9F" w:rsidP="003B6C9F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53AE6CFE" w14:textId="198A35DD" w:rsidR="003B6C9F" w:rsidRPr="00BE46BE" w:rsidRDefault="003B6C9F" w:rsidP="00D27285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2728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96" w:type="dxa"/>
            <w:gridSpan w:val="2"/>
          </w:tcPr>
          <w:p w14:paraId="349F8C0E" w14:textId="77777777" w:rsidR="003B6C9F" w:rsidRPr="00CB135F" w:rsidRDefault="003B6C9F" w:rsidP="003B6C9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22" w:type="dxa"/>
            <w:vAlign w:val="bottom"/>
          </w:tcPr>
          <w:p w14:paraId="18BBBB0E" w14:textId="2189C231" w:rsidR="003B6C9F" w:rsidRPr="00BE46BE" w:rsidRDefault="00707376" w:rsidP="003B6C9F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114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104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7503C90C" w14:textId="77777777" w:rsidR="003B6C9F" w:rsidRPr="00BE46BE" w:rsidRDefault="003B6C9F" w:rsidP="003B6C9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412E9568" w14:textId="1C3DA56E" w:rsidR="003B6C9F" w:rsidRPr="00BE46BE" w:rsidRDefault="003B6C9F" w:rsidP="003B6C9F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A1DF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7" w:type="dxa"/>
            <w:shd w:val="clear" w:color="auto" w:fill="auto"/>
            <w:vAlign w:val="bottom"/>
          </w:tcPr>
          <w:p w14:paraId="69EE04E1" w14:textId="3228692F" w:rsidR="003B6C9F" w:rsidRPr="005A1DF9" w:rsidRDefault="00707376" w:rsidP="003B6C9F">
            <w:pPr>
              <w:pStyle w:val="acctfourfigures"/>
              <w:tabs>
                <w:tab w:val="clear" w:pos="765"/>
                <w:tab w:val="left" w:pos="269"/>
                <w:tab w:val="decimal" w:pos="360"/>
                <w:tab w:val="left" w:pos="629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104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68304E0D" w14:textId="588B61EF" w:rsidR="003B6C9F" w:rsidRPr="00CB135F" w:rsidRDefault="003B6C9F" w:rsidP="003B6C9F">
            <w:pPr>
              <w:pStyle w:val="acctfourfigures"/>
              <w:tabs>
                <w:tab w:val="clear" w:pos="765"/>
                <w:tab w:val="decimal" w:pos="358"/>
                <w:tab w:val="left" w:pos="629"/>
                <w:tab w:val="left" w:pos="953"/>
              </w:tabs>
              <w:spacing w:line="240" w:lineRule="atLeast"/>
              <w:ind w:right="136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A1DF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587205A0" w14:textId="6F28B9BA" w:rsidR="003B6C9F" w:rsidRPr="005A1DF9" w:rsidRDefault="00707376" w:rsidP="003B6C9F">
            <w:pPr>
              <w:pStyle w:val="acctfourfigures"/>
              <w:tabs>
                <w:tab w:val="clear" w:pos="765"/>
                <w:tab w:val="left" w:pos="125"/>
                <w:tab w:val="left" w:pos="902"/>
              </w:tabs>
              <w:spacing w:line="240" w:lineRule="atLeast"/>
              <w:ind w:left="2" w:right="-1710" w:firstLine="36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104</w:t>
            </w:r>
          </w:p>
        </w:tc>
      </w:tr>
    </w:tbl>
    <w:p w14:paraId="4D48B94B" w14:textId="77777777" w:rsidR="00F87E9C" w:rsidRPr="00C60284" w:rsidRDefault="00F87E9C" w:rsidP="00F87E9C">
      <w:pPr>
        <w:pStyle w:val="block"/>
        <w:spacing w:after="0" w:line="240" w:lineRule="auto"/>
        <w:ind w:left="518" w:right="-7"/>
        <w:jc w:val="thaiDistribute"/>
        <w:rPr>
          <w:rFonts w:asciiTheme="majorBidi" w:hAnsiTheme="majorBidi" w:cstheme="majorBidi"/>
          <w:sz w:val="10"/>
          <w:szCs w:val="10"/>
          <w:lang w:bidi="th-TH"/>
        </w:rPr>
      </w:pPr>
    </w:p>
    <w:tbl>
      <w:tblPr>
        <w:tblW w:w="9414" w:type="dxa"/>
        <w:tblInd w:w="39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34"/>
        <w:gridCol w:w="1397"/>
        <w:gridCol w:w="1249"/>
        <w:gridCol w:w="816"/>
        <w:gridCol w:w="180"/>
        <w:gridCol w:w="744"/>
        <w:gridCol w:w="6"/>
        <w:gridCol w:w="174"/>
        <w:gridCol w:w="6"/>
        <w:gridCol w:w="714"/>
        <w:gridCol w:w="12"/>
        <w:gridCol w:w="168"/>
        <w:gridCol w:w="12"/>
        <w:gridCol w:w="708"/>
        <w:gridCol w:w="9"/>
        <w:gridCol w:w="171"/>
        <w:gridCol w:w="9"/>
        <w:gridCol w:w="1005"/>
      </w:tblGrid>
      <w:tr w:rsidR="00AA5BC2" w:rsidRPr="005D38CA" w14:paraId="0810C146" w14:textId="77777777" w:rsidTr="001D29EE">
        <w:trPr>
          <w:trHeight w:val="363"/>
          <w:tblHeader/>
        </w:trPr>
        <w:tc>
          <w:tcPr>
            <w:tcW w:w="2034" w:type="dxa"/>
            <w:shd w:val="clear" w:color="auto" w:fill="auto"/>
            <w:vAlign w:val="bottom"/>
          </w:tcPr>
          <w:p w14:paraId="40119390" w14:textId="77777777" w:rsidR="00AA5BC2" w:rsidRPr="00F15FF6" w:rsidRDefault="00AA5BC2" w:rsidP="001D29EE">
            <w:pPr>
              <w:pStyle w:val="acctfourfigures"/>
              <w:tabs>
                <w:tab w:val="clear" w:pos="765"/>
                <w:tab w:val="left" w:pos="270"/>
              </w:tabs>
              <w:spacing w:line="240" w:lineRule="auto"/>
              <w:ind w:left="180" w:right="-2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</w:rPr>
              <w:lastRenderedPageBreak/>
              <w:br w:type="page"/>
            </w:r>
            <w:r w:rsidRPr="00F15FF6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 w:type="page"/>
            </w:r>
            <w:r w:rsidRPr="00F15F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 w:type="page"/>
            </w:r>
            <w:r w:rsidRPr="00F15FF6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7380" w:type="dxa"/>
            <w:gridSpan w:val="17"/>
          </w:tcPr>
          <w:p w14:paraId="7D56DAB1" w14:textId="77777777" w:rsidR="00AA5BC2" w:rsidRPr="00F15FF6" w:rsidRDefault="00AA5BC2" w:rsidP="001D29EE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uto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AA5BC2" w:rsidRPr="005D38CA" w14:paraId="5BC0147C" w14:textId="77777777" w:rsidTr="001D29EE">
        <w:trPr>
          <w:trHeight w:val="363"/>
          <w:tblHeader/>
        </w:trPr>
        <w:tc>
          <w:tcPr>
            <w:tcW w:w="2034" w:type="dxa"/>
            <w:shd w:val="clear" w:color="auto" w:fill="auto"/>
            <w:vAlign w:val="bottom"/>
          </w:tcPr>
          <w:p w14:paraId="05D34F68" w14:textId="77777777" w:rsidR="00AA5BC2" w:rsidRPr="00F15FF6" w:rsidRDefault="00AA5BC2" w:rsidP="001D29E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  <w:lang w:bidi="th-TH"/>
              </w:rPr>
            </w:pPr>
          </w:p>
        </w:tc>
        <w:tc>
          <w:tcPr>
            <w:tcW w:w="3462" w:type="dxa"/>
            <w:gridSpan w:val="3"/>
            <w:tcBorders>
              <w:bottom w:val="single" w:sz="4" w:space="0" w:color="auto"/>
            </w:tcBorders>
          </w:tcPr>
          <w:p w14:paraId="169A0C5F" w14:textId="77777777" w:rsidR="00AA5BC2" w:rsidRPr="00F15FF6" w:rsidRDefault="00AA5BC2" w:rsidP="001D29EE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2ED945D8" w14:textId="77777777" w:rsidR="00AA5BC2" w:rsidRPr="00F15FF6" w:rsidRDefault="00AA5BC2" w:rsidP="001D29EE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738" w:type="dxa"/>
            <w:gridSpan w:val="1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59452F" w14:textId="77777777" w:rsidR="00AA5BC2" w:rsidRPr="00F15FF6" w:rsidRDefault="00AA5BC2" w:rsidP="001D29EE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AA5BC2" w:rsidRPr="005D38CA" w14:paraId="1511CE21" w14:textId="77777777" w:rsidTr="001D29EE">
        <w:trPr>
          <w:trHeight w:val="363"/>
          <w:tblHeader/>
        </w:trPr>
        <w:tc>
          <w:tcPr>
            <w:tcW w:w="2034" w:type="dxa"/>
            <w:shd w:val="clear" w:color="auto" w:fill="auto"/>
            <w:vAlign w:val="bottom"/>
          </w:tcPr>
          <w:p w14:paraId="72DEAEE9" w14:textId="00AF2627" w:rsidR="00AA5BC2" w:rsidRPr="00F15FF6" w:rsidRDefault="00AA5BC2" w:rsidP="001D29E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15F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FA663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t>31</w:t>
            </w:r>
            <w:r w:rsidRPr="00F15F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</w:t>
            </w:r>
            <w:r w:rsidR="001E412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2565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63E926FD" w14:textId="77777777" w:rsidR="00AA5BC2" w:rsidRDefault="00AA5BC2" w:rsidP="001D29E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</w:t>
            </w:r>
          </w:p>
          <w:p w14:paraId="0289ABFA" w14:textId="77777777" w:rsidR="00AA5BC2" w:rsidRDefault="00AA5BC2" w:rsidP="001D29E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การเงินที่วัดมูลค่า</w:t>
            </w:r>
          </w:p>
          <w:p w14:paraId="76975728" w14:textId="77777777" w:rsidR="00AA5BC2" w:rsidRDefault="00AA5BC2" w:rsidP="001D29E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ด้วยมูลค่ายุติธรรม</w:t>
            </w:r>
          </w:p>
          <w:p w14:paraId="26F7825C" w14:textId="77777777" w:rsidR="00AA5BC2" w:rsidRDefault="00AA5BC2" w:rsidP="001D29E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ผ่านกำไร</w:t>
            </w:r>
          </w:p>
          <w:p w14:paraId="0050D253" w14:textId="77777777" w:rsidR="00AA5BC2" w:rsidRPr="00F15FF6" w:rsidRDefault="00AA5BC2" w:rsidP="001D29E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หรือขาดทุน</w:t>
            </w:r>
          </w:p>
        </w:tc>
        <w:tc>
          <w:tcPr>
            <w:tcW w:w="1249" w:type="dxa"/>
            <w:tcBorders>
              <w:top w:val="single" w:sz="4" w:space="0" w:color="auto"/>
            </w:tcBorders>
          </w:tcPr>
          <w:p w14:paraId="37A177E5" w14:textId="77777777" w:rsidR="00AA5BC2" w:rsidRPr="00F15FF6" w:rsidRDefault="00AA5BC2" w:rsidP="001D29E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</w:t>
            </w:r>
          </w:p>
          <w:p w14:paraId="48815972" w14:textId="77777777" w:rsidR="00AA5BC2" w:rsidRPr="00F15FF6" w:rsidRDefault="00AA5BC2" w:rsidP="001D29E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  <w:p w14:paraId="255136B1" w14:textId="77777777" w:rsidR="00AA5BC2" w:rsidRPr="00F15FF6" w:rsidRDefault="00AA5BC2" w:rsidP="001D29E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816" w:type="dxa"/>
            <w:tcBorders>
              <w:top w:val="single" w:sz="4" w:space="0" w:color="auto"/>
            </w:tcBorders>
            <w:vAlign w:val="bottom"/>
          </w:tcPr>
          <w:p w14:paraId="37ABFAB2" w14:textId="77777777" w:rsidR="00AA5BC2" w:rsidRPr="00F15FF6" w:rsidRDefault="00AA5BC2" w:rsidP="001D29E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5BBD42B3" w14:textId="77777777" w:rsidR="00AA5BC2" w:rsidRPr="00F15FF6" w:rsidRDefault="00AA5BC2" w:rsidP="001D29E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14:paraId="06B4A42C" w14:textId="6830B05A" w:rsidR="00AA5BC2" w:rsidRPr="00F15FF6" w:rsidRDefault="00AA5BC2" w:rsidP="005B0CD9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="00FA66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B0AE8FA" w14:textId="77777777" w:rsidR="00AA5BC2" w:rsidRPr="00F15FF6" w:rsidRDefault="00AA5BC2" w:rsidP="005B0CD9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4C98931D" w14:textId="7232874B" w:rsidR="00AA5BC2" w:rsidRPr="00F15FF6" w:rsidRDefault="00AA5BC2" w:rsidP="005B0CD9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="00FA66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450A6A4" w14:textId="77777777" w:rsidR="00AA5BC2" w:rsidRPr="00F15FF6" w:rsidRDefault="00AA5BC2" w:rsidP="005B0CD9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751592A7" w14:textId="3AA208EC" w:rsidR="00AA5BC2" w:rsidRPr="00F15FF6" w:rsidRDefault="00AA5BC2" w:rsidP="005B0CD9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="00FA66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7A80FE5" w14:textId="77777777" w:rsidR="00AA5BC2" w:rsidRPr="00F15FF6" w:rsidRDefault="00AA5BC2" w:rsidP="005B0CD9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14" w:type="dxa"/>
            <w:gridSpan w:val="2"/>
            <w:shd w:val="clear" w:color="auto" w:fill="auto"/>
            <w:vAlign w:val="bottom"/>
          </w:tcPr>
          <w:p w14:paraId="6576AE83" w14:textId="77777777" w:rsidR="00AA5BC2" w:rsidRPr="00F15FF6" w:rsidRDefault="00AA5BC2" w:rsidP="005B0CD9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A5BC2" w:rsidRPr="005D38CA" w14:paraId="66F9A068" w14:textId="77777777" w:rsidTr="001D29EE">
        <w:trPr>
          <w:tblHeader/>
        </w:trPr>
        <w:tc>
          <w:tcPr>
            <w:tcW w:w="2034" w:type="dxa"/>
            <w:shd w:val="clear" w:color="auto" w:fill="auto"/>
          </w:tcPr>
          <w:p w14:paraId="671D8919" w14:textId="77777777" w:rsidR="00AA5BC2" w:rsidRPr="00F15FF6" w:rsidRDefault="00AA5BC2" w:rsidP="001D29EE">
            <w:pPr>
              <w:tabs>
                <w:tab w:val="left" w:pos="270"/>
              </w:tabs>
              <w:ind w:left="180" w:right="-2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380" w:type="dxa"/>
            <w:gridSpan w:val="17"/>
          </w:tcPr>
          <w:p w14:paraId="73217E5D" w14:textId="77777777" w:rsidR="00AA5BC2" w:rsidRPr="00F15FF6" w:rsidRDefault="00AA5BC2" w:rsidP="001D29EE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F15FF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AA5BC2" w:rsidRPr="005D38CA" w14:paraId="34B3D33A" w14:textId="77777777" w:rsidTr="001D29EE">
        <w:tc>
          <w:tcPr>
            <w:tcW w:w="2034" w:type="dxa"/>
            <w:shd w:val="clear" w:color="auto" w:fill="auto"/>
          </w:tcPr>
          <w:p w14:paraId="0DE209C9" w14:textId="77777777" w:rsidR="00AA5BC2" w:rsidRPr="00F15FF6" w:rsidRDefault="00AA5BC2" w:rsidP="001D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15F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97" w:type="dxa"/>
          </w:tcPr>
          <w:p w14:paraId="339E1A6B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</w:tcPr>
          <w:p w14:paraId="53684FC4" w14:textId="77777777" w:rsidR="00AA5BC2" w:rsidRPr="00F15FF6" w:rsidRDefault="00AA5BC2" w:rsidP="001D29EE">
            <w:pPr>
              <w:pStyle w:val="acctfourfigures"/>
              <w:tabs>
                <w:tab w:val="clear" w:pos="765"/>
                <w:tab w:val="left" w:pos="9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63C8E453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2CEC20FD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79BA65C5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7EDF2AED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527EC9BF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50E83C5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78E1FF2B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1071653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shd w:val="clear" w:color="auto" w:fill="auto"/>
          </w:tcPr>
          <w:p w14:paraId="57F031D0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A5BC2" w:rsidRPr="005D38CA" w14:paraId="7F185D39" w14:textId="77777777" w:rsidTr="001D29EE">
        <w:tc>
          <w:tcPr>
            <w:tcW w:w="2034" w:type="dxa"/>
            <w:shd w:val="clear" w:color="auto" w:fill="auto"/>
          </w:tcPr>
          <w:p w14:paraId="71BB29AA" w14:textId="77777777" w:rsidR="00AA5BC2" w:rsidRPr="005F4B21" w:rsidRDefault="00AA5BC2" w:rsidP="001D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397" w:type="dxa"/>
          </w:tcPr>
          <w:p w14:paraId="343A578B" w14:textId="6624FED9" w:rsidR="00AA5BC2" w:rsidRPr="00F15FF6" w:rsidRDefault="00707376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</w:t>
            </w:r>
            <w:r w:rsidR="00AA5BC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064</w:t>
            </w:r>
          </w:p>
        </w:tc>
        <w:tc>
          <w:tcPr>
            <w:tcW w:w="1249" w:type="dxa"/>
            <w:shd w:val="clear" w:color="auto" w:fill="auto"/>
          </w:tcPr>
          <w:p w14:paraId="3D3D41D8" w14:textId="77777777" w:rsidR="00AA5BC2" w:rsidRPr="00F15FF6" w:rsidRDefault="00AA5BC2" w:rsidP="001D29EE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16" w:type="dxa"/>
          </w:tcPr>
          <w:p w14:paraId="7213C6D8" w14:textId="3E26A9A0" w:rsidR="00AA5BC2" w:rsidRPr="00F15FF6" w:rsidRDefault="00707376" w:rsidP="001D29EE">
            <w:pPr>
              <w:pStyle w:val="acctfourfigures"/>
              <w:tabs>
                <w:tab w:val="clear" w:pos="765"/>
                <w:tab w:val="left" w:pos="639"/>
              </w:tabs>
              <w:spacing w:line="240" w:lineRule="atLeast"/>
              <w:ind w:right="-2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</w:t>
            </w:r>
            <w:r w:rsidR="00AA5BC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064</w:t>
            </w:r>
          </w:p>
        </w:tc>
        <w:tc>
          <w:tcPr>
            <w:tcW w:w="180" w:type="dxa"/>
            <w:shd w:val="clear" w:color="auto" w:fill="auto"/>
          </w:tcPr>
          <w:p w14:paraId="7BC04254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  <w:vAlign w:val="bottom"/>
          </w:tcPr>
          <w:p w14:paraId="19BD8615" w14:textId="5EC77919" w:rsidR="00AA5BC2" w:rsidRPr="00F15FF6" w:rsidRDefault="00707376" w:rsidP="001D29EE">
            <w:pPr>
              <w:pStyle w:val="acctfourfigures"/>
              <w:tabs>
                <w:tab w:val="clear" w:pos="765"/>
                <w:tab w:val="left" w:pos="601"/>
              </w:tabs>
              <w:spacing w:line="240" w:lineRule="atLeast"/>
              <w:ind w:right="-460" w:firstLine="2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</w:t>
            </w:r>
            <w:r w:rsidR="00AA5BC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064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6CD86F5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65BF28BD" w14:textId="77777777" w:rsidR="00AA5BC2" w:rsidRPr="00F15FF6" w:rsidRDefault="00AA5BC2" w:rsidP="004C0114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01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18ABC4A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14:paraId="726656B8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left="-340" w:right="80" w:hanging="18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B19CA27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076D1702" w14:textId="5D726021" w:rsidR="00AA5BC2" w:rsidRPr="008024B9" w:rsidRDefault="00707376" w:rsidP="001D29EE">
            <w:pPr>
              <w:pStyle w:val="acctfourfigures"/>
              <w:tabs>
                <w:tab w:val="clear" w:pos="765"/>
                <w:tab w:val="left" w:pos="842"/>
              </w:tabs>
              <w:spacing w:line="240" w:lineRule="atLeast"/>
              <w:ind w:right="-260" w:firstLine="3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</w:t>
            </w:r>
            <w:r w:rsidR="00AA5BC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064</w:t>
            </w:r>
          </w:p>
        </w:tc>
      </w:tr>
      <w:tr w:rsidR="00AA5BC2" w:rsidRPr="005D38CA" w14:paraId="61AB4C89" w14:textId="77777777" w:rsidTr="001D29EE">
        <w:tc>
          <w:tcPr>
            <w:tcW w:w="2034" w:type="dxa"/>
            <w:shd w:val="clear" w:color="auto" w:fill="auto"/>
          </w:tcPr>
          <w:p w14:paraId="64BD4812" w14:textId="77777777" w:rsidR="00AA5BC2" w:rsidRPr="00F15FF6" w:rsidRDefault="00AA5BC2" w:rsidP="001D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เงินให้กู้ยืมระยะยาวแก่  การร่วมค้า</w:t>
            </w:r>
          </w:p>
        </w:tc>
        <w:tc>
          <w:tcPr>
            <w:tcW w:w="1397" w:type="dxa"/>
            <w:vAlign w:val="bottom"/>
          </w:tcPr>
          <w:p w14:paraId="4C82B7D3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24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4DD2F8F6" w14:textId="05196E31" w:rsidR="00AA5BC2" w:rsidRPr="00F15FF6" w:rsidRDefault="00707376" w:rsidP="001D29EE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90</w:t>
            </w:r>
          </w:p>
        </w:tc>
        <w:tc>
          <w:tcPr>
            <w:tcW w:w="816" w:type="dxa"/>
            <w:vAlign w:val="bottom"/>
          </w:tcPr>
          <w:p w14:paraId="31A5D101" w14:textId="42CA6280" w:rsidR="00AA5BC2" w:rsidRPr="00F15FF6" w:rsidRDefault="00707376" w:rsidP="001D29EE">
            <w:pPr>
              <w:pStyle w:val="acctfourfigures"/>
              <w:tabs>
                <w:tab w:val="clear" w:pos="765"/>
                <w:tab w:val="left" w:pos="639"/>
              </w:tabs>
              <w:spacing w:line="240" w:lineRule="atLeast"/>
              <w:ind w:right="-3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90</w:t>
            </w:r>
          </w:p>
        </w:tc>
        <w:tc>
          <w:tcPr>
            <w:tcW w:w="180" w:type="dxa"/>
            <w:shd w:val="clear" w:color="auto" w:fill="auto"/>
          </w:tcPr>
          <w:p w14:paraId="414FF2D2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  <w:vAlign w:val="bottom"/>
          </w:tcPr>
          <w:p w14:paraId="33234BDD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910" w:hanging="3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C223480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7744FCD2" w14:textId="275446CC" w:rsidR="00AA5BC2" w:rsidRPr="00F15FF6" w:rsidRDefault="00707376" w:rsidP="004C0114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98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CA3FAE7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14:paraId="29DD3813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left="-340" w:right="80" w:hanging="18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6BD07AC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3CDC1200" w14:textId="3BD511EE" w:rsidR="00AA5BC2" w:rsidRPr="00F15FF6" w:rsidRDefault="00707376" w:rsidP="001D29EE">
            <w:pPr>
              <w:pStyle w:val="acctfourfigures"/>
              <w:tabs>
                <w:tab w:val="clear" w:pos="765"/>
                <w:tab w:val="left" w:pos="752"/>
              </w:tabs>
              <w:spacing w:line="240" w:lineRule="atLeast"/>
              <w:ind w:right="-490" w:firstLine="3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98</w:t>
            </w:r>
          </w:p>
        </w:tc>
      </w:tr>
      <w:tr w:rsidR="00AA5BC2" w:rsidRPr="005D38CA" w14:paraId="170D76DE" w14:textId="77777777" w:rsidTr="001D29EE">
        <w:tc>
          <w:tcPr>
            <w:tcW w:w="2034" w:type="dxa"/>
            <w:shd w:val="clear" w:color="auto" w:fill="auto"/>
          </w:tcPr>
          <w:p w14:paraId="03A40900" w14:textId="77777777" w:rsidR="00AA5BC2" w:rsidRPr="00F15FF6" w:rsidRDefault="00AA5BC2" w:rsidP="001D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397" w:type="dxa"/>
          </w:tcPr>
          <w:p w14:paraId="46FA07B0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</w:tcPr>
          <w:p w14:paraId="0105B7BE" w14:textId="77777777" w:rsidR="00AA5BC2" w:rsidRPr="00F15FF6" w:rsidRDefault="00AA5BC2" w:rsidP="001D29EE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5366AE77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253FFF26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232C13AC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CFB702B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050B14CA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52943E8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6B1EC96F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722A355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shd w:val="clear" w:color="auto" w:fill="auto"/>
          </w:tcPr>
          <w:p w14:paraId="26E0BF09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490" w:firstLine="3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AA5BC2" w:rsidRPr="005D38CA" w14:paraId="4AE79A83" w14:textId="77777777" w:rsidTr="001D29EE">
        <w:tc>
          <w:tcPr>
            <w:tcW w:w="2034" w:type="dxa"/>
            <w:shd w:val="clear" w:color="auto" w:fill="auto"/>
          </w:tcPr>
          <w:p w14:paraId="107C6599" w14:textId="7A576DDF" w:rsidR="00AA5BC2" w:rsidRPr="00F15FF6" w:rsidRDefault="00AA5BC2" w:rsidP="006360EF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สัญญาซื้อขายเงินตรา</w:t>
            </w:r>
            <w:r w:rsidRPr="00F15FF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15FF6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</w:t>
            </w: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ต่างประเทศล่วงหน้า</w:t>
            </w:r>
          </w:p>
        </w:tc>
        <w:tc>
          <w:tcPr>
            <w:tcW w:w="1397" w:type="dxa"/>
            <w:vAlign w:val="bottom"/>
          </w:tcPr>
          <w:p w14:paraId="0F524EB0" w14:textId="229871A5" w:rsidR="00AA5BC2" w:rsidRPr="00F15FF6" w:rsidRDefault="00707376" w:rsidP="001D29EE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39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63A180F0" w14:textId="77777777" w:rsidR="00AA5BC2" w:rsidRPr="00F15FF6" w:rsidRDefault="00AA5BC2" w:rsidP="001D29EE">
            <w:pPr>
              <w:pStyle w:val="acctfourfigures"/>
              <w:tabs>
                <w:tab w:val="clear" w:pos="765"/>
                <w:tab w:val="decimal" w:pos="916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16" w:type="dxa"/>
            <w:vAlign w:val="bottom"/>
          </w:tcPr>
          <w:p w14:paraId="45DC7092" w14:textId="0A4069B4" w:rsidR="00AA5BC2" w:rsidRPr="00F15FF6" w:rsidRDefault="00707376" w:rsidP="001D29E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39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D774C5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  <w:vAlign w:val="bottom"/>
          </w:tcPr>
          <w:p w14:paraId="48A77A57" w14:textId="77777777" w:rsidR="00AA5BC2" w:rsidRPr="00F15FF6" w:rsidRDefault="00AA5BC2" w:rsidP="001D29EE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C0D2E1A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00AE74C4" w14:textId="4B0F1C27" w:rsidR="00AA5BC2" w:rsidRPr="00F15FF6" w:rsidRDefault="00707376" w:rsidP="001D29EE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39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FC22419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14:paraId="15EFA2F6" w14:textId="77777777" w:rsidR="00AA5BC2" w:rsidRPr="00F15FF6" w:rsidRDefault="00AA5BC2" w:rsidP="001D29EE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54B6813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58E456ED" w14:textId="2F939E02" w:rsidR="00AA5BC2" w:rsidRPr="00F15FF6" w:rsidRDefault="00707376" w:rsidP="001D29EE">
            <w:pPr>
              <w:pStyle w:val="acctfourfigures"/>
              <w:tabs>
                <w:tab w:val="clear" w:pos="765"/>
                <w:tab w:val="left" w:pos="789"/>
              </w:tabs>
              <w:spacing w:line="240" w:lineRule="atLeast"/>
              <w:ind w:right="-490" w:firstLine="3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39</w:t>
            </w:r>
          </w:p>
        </w:tc>
      </w:tr>
      <w:tr w:rsidR="00AA5BC2" w:rsidRPr="005D38CA" w14:paraId="288DCE75" w14:textId="77777777" w:rsidTr="001D29EE">
        <w:tc>
          <w:tcPr>
            <w:tcW w:w="2034" w:type="dxa"/>
            <w:shd w:val="clear" w:color="auto" w:fill="auto"/>
          </w:tcPr>
          <w:p w14:paraId="321F7A51" w14:textId="77777777" w:rsidR="00AA5BC2" w:rsidRPr="00AE0A3A" w:rsidRDefault="00AA5BC2" w:rsidP="001D29E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97" w:type="dxa"/>
            <w:vAlign w:val="bottom"/>
          </w:tcPr>
          <w:p w14:paraId="7CA45063" w14:textId="77777777" w:rsidR="00AA5BC2" w:rsidRPr="00F15FF6" w:rsidRDefault="00AA5BC2" w:rsidP="001D29EE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46ACD36F" w14:textId="77777777" w:rsidR="00AA5BC2" w:rsidRPr="00F15FF6" w:rsidRDefault="00AA5BC2" w:rsidP="001D29EE">
            <w:pPr>
              <w:pStyle w:val="acctfourfigures"/>
              <w:tabs>
                <w:tab w:val="clear" w:pos="765"/>
                <w:tab w:val="decimal" w:pos="916"/>
                <w:tab w:val="left" w:pos="953"/>
              </w:tabs>
              <w:spacing w:line="240" w:lineRule="atLeast"/>
              <w:ind w:right="1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6F3831B2" w14:textId="77777777" w:rsidR="00AA5BC2" w:rsidRPr="00F15FF6" w:rsidRDefault="00AA5BC2" w:rsidP="001D29E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9D77AD7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  <w:vAlign w:val="bottom"/>
          </w:tcPr>
          <w:p w14:paraId="3A9069A4" w14:textId="77777777" w:rsidR="00AA5BC2" w:rsidRPr="00F15FF6" w:rsidRDefault="00AA5BC2" w:rsidP="001D29EE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13182C2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73721F92" w14:textId="77777777" w:rsidR="00AA5BC2" w:rsidRPr="00F15FF6" w:rsidRDefault="00AA5BC2" w:rsidP="001D29EE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C320EBC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14:paraId="276C3550" w14:textId="77777777" w:rsidR="00AA5BC2" w:rsidRPr="00F15FF6" w:rsidRDefault="00AA5BC2" w:rsidP="001D29EE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D461101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0407567E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490" w:firstLine="3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AA5BC2" w:rsidRPr="005D38CA" w14:paraId="380C567D" w14:textId="77777777" w:rsidTr="001D29EE">
        <w:tc>
          <w:tcPr>
            <w:tcW w:w="2034" w:type="dxa"/>
            <w:shd w:val="clear" w:color="auto" w:fill="auto"/>
          </w:tcPr>
          <w:p w14:paraId="63361832" w14:textId="77777777" w:rsidR="00AA5BC2" w:rsidRPr="00F15FF6" w:rsidRDefault="00AA5BC2" w:rsidP="001D29E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F15F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97" w:type="dxa"/>
            <w:vAlign w:val="bottom"/>
          </w:tcPr>
          <w:p w14:paraId="2D4B311F" w14:textId="77777777" w:rsidR="00AA5BC2" w:rsidRPr="00F15FF6" w:rsidRDefault="00AA5BC2" w:rsidP="001D29EE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38A84EE0" w14:textId="77777777" w:rsidR="00AA5BC2" w:rsidRPr="00F15FF6" w:rsidRDefault="00AA5BC2" w:rsidP="001D29EE">
            <w:pPr>
              <w:pStyle w:val="acctfourfigures"/>
              <w:tabs>
                <w:tab w:val="clear" w:pos="765"/>
                <w:tab w:val="decimal" w:pos="916"/>
                <w:tab w:val="left" w:pos="953"/>
              </w:tabs>
              <w:spacing w:line="240" w:lineRule="atLeast"/>
              <w:ind w:right="1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2BE6AE55" w14:textId="77777777" w:rsidR="00AA5BC2" w:rsidRPr="00F15FF6" w:rsidRDefault="00AA5BC2" w:rsidP="001D29E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BBACD3E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  <w:vAlign w:val="bottom"/>
          </w:tcPr>
          <w:p w14:paraId="58609F9C" w14:textId="77777777" w:rsidR="00AA5BC2" w:rsidRPr="00F15FF6" w:rsidRDefault="00AA5BC2" w:rsidP="001D29EE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DD80695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33812C9D" w14:textId="77777777" w:rsidR="00AA5BC2" w:rsidRPr="00F15FF6" w:rsidRDefault="00AA5BC2" w:rsidP="001D29EE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D995C7F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14:paraId="7F7E6FB1" w14:textId="77777777" w:rsidR="00AA5BC2" w:rsidRPr="00F15FF6" w:rsidRDefault="00AA5BC2" w:rsidP="001D29EE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08FC75F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16E05AE9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490" w:firstLine="3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AA5BC2" w:rsidRPr="005D38CA" w14:paraId="45653229" w14:textId="77777777" w:rsidTr="001D29EE">
        <w:tc>
          <w:tcPr>
            <w:tcW w:w="2034" w:type="dxa"/>
            <w:shd w:val="clear" w:color="auto" w:fill="auto"/>
          </w:tcPr>
          <w:p w14:paraId="4C5EDBF1" w14:textId="77777777" w:rsidR="00AA5BC2" w:rsidRPr="00F15FF6" w:rsidRDefault="00AA5BC2" w:rsidP="001D29E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97" w:type="dxa"/>
            <w:vAlign w:val="bottom"/>
          </w:tcPr>
          <w:p w14:paraId="6E2880EB" w14:textId="77777777" w:rsidR="00AA5BC2" w:rsidRPr="00F15FF6" w:rsidRDefault="00AA5BC2" w:rsidP="001D29EE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22E6A571" w14:textId="31F3E0D8" w:rsidR="00AA5BC2" w:rsidRPr="00F15FF6" w:rsidRDefault="00707376" w:rsidP="001D29EE">
            <w:pPr>
              <w:pStyle w:val="acctfourfigures"/>
              <w:tabs>
                <w:tab w:val="clear" w:pos="765"/>
                <w:tab w:val="decimal" w:pos="916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8</w:t>
            </w:r>
            <w:r w:rsidR="00AA5BC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509</w:t>
            </w:r>
          </w:p>
        </w:tc>
        <w:tc>
          <w:tcPr>
            <w:tcW w:w="816" w:type="dxa"/>
            <w:vAlign w:val="bottom"/>
          </w:tcPr>
          <w:p w14:paraId="0565B373" w14:textId="15C7DF57" w:rsidR="00AA5BC2" w:rsidRPr="00F15FF6" w:rsidRDefault="00707376" w:rsidP="001D29E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8</w:t>
            </w:r>
            <w:r w:rsidR="00AA5BC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509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9A1FCA0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  <w:vAlign w:val="bottom"/>
          </w:tcPr>
          <w:p w14:paraId="4665424B" w14:textId="77777777" w:rsidR="00AA5BC2" w:rsidRPr="00F15FF6" w:rsidRDefault="00AA5BC2" w:rsidP="001D29EE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5AD0B9E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4AA3741B" w14:textId="50CC2E82" w:rsidR="00AA5BC2" w:rsidRPr="00F15FF6" w:rsidRDefault="00707376" w:rsidP="004C0114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8</w:t>
            </w:r>
            <w:r w:rsidR="00AA5B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470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BAA0320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14:paraId="4446E23A" w14:textId="77777777" w:rsidR="00AA5BC2" w:rsidRPr="00F15FF6" w:rsidRDefault="00AA5BC2" w:rsidP="001D29EE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E61B1CB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34EEBA13" w14:textId="40E0B1CC" w:rsidR="00AA5BC2" w:rsidRPr="00F15FF6" w:rsidRDefault="00707376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60" w:firstLine="3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8</w:t>
            </w:r>
            <w:r w:rsidR="00AA5BC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470</w:t>
            </w:r>
          </w:p>
        </w:tc>
      </w:tr>
      <w:tr w:rsidR="00AA5BC2" w:rsidRPr="005D38CA" w14:paraId="2BC2391A" w14:textId="77777777" w:rsidTr="001D29EE">
        <w:tc>
          <w:tcPr>
            <w:tcW w:w="2034" w:type="dxa"/>
            <w:shd w:val="clear" w:color="auto" w:fill="auto"/>
          </w:tcPr>
          <w:p w14:paraId="56421EC4" w14:textId="77777777" w:rsidR="00AA5BC2" w:rsidRPr="00F15FF6" w:rsidRDefault="00AA5BC2" w:rsidP="001D29E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97" w:type="dxa"/>
            <w:vAlign w:val="bottom"/>
          </w:tcPr>
          <w:p w14:paraId="41A3372B" w14:textId="4994D46E" w:rsidR="00AA5BC2" w:rsidRPr="00F15FF6" w:rsidRDefault="00565CFF" w:rsidP="001D29EE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2D885107" w14:textId="4C6842CC" w:rsidR="00AA5BC2" w:rsidRPr="00F15FF6" w:rsidRDefault="00707376" w:rsidP="001D29EE">
            <w:pPr>
              <w:pStyle w:val="acctfourfigures"/>
              <w:tabs>
                <w:tab w:val="clear" w:pos="765"/>
                <w:tab w:val="decimal" w:pos="916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1</w:t>
            </w:r>
            <w:r w:rsidR="00565CF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397</w:t>
            </w:r>
          </w:p>
        </w:tc>
        <w:tc>
          <w:tcPr>
            <w:tcW w:w="816" w:type="dxa"/>
            <w:vAlign w:val="bottom"/>
          </w:tcPr>
          <w:p w14:paraId="61993C4D" w14:textId="1E4CC586" w:rsidR="00AA5BC2" w:rsidRPr="00F15FF6" w:rsidRDefault="00707376" w:rsidP="001D29E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</w:t>
            </w:r>
            <w:r w:rsidR="00AA5BC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397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AB501B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  <w:vAlign w:val="bottom"/>
          </w:tcPr>
          <w:p w14:paraId="1D2CF87F" w14:textId="60CC3ED6" w:rsidR="00AA5BC2" w:rsidRPr="00F15FF6" w:rsidRDefault="00565CFF" w:rsidP="00565CFF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5CF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145EE0F" w14:textId="77777777" w:rsidR="00AA5BC2" w:rsidRPr="00F15FF6" w:rsidRDefault="00AA5BC2" w:rsidP="00565CFF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52CAB20E" w14:textId="48AD8AD2" w:rsidR="00AA5BC2" w:rsidRPr="00F15FF6" w:rsidRDefault="00707376" w:rsidP="001D29EE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1</w:t>
            </w:r>
            <w:r w:rsidR="00565CF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389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451D9F8C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14:paraId="1C7E9D3F" w14:textId="77777777" w:rsidR="00AA5BC2" w:rsidRPr="00F15FF6" w:rsidRDefault="00AA5BC2" w:rsidP="001D29EE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40633621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39206B54" w14:textId="33E839C0" w:rsidR="00AA5BC2" w:rsidRPr="00F15FF6" w:rsidRDefault="00707376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60" w:firstLine="3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</w:t>
            </w:r>
            <w:r w:rsidR="00AA5BC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389</w:t>
            </w:r>
          </w:p>
        </w:tc>
      </w:tr>
      <w:tr w:rsidR="00AA5BC2" w:rsidRPr="005D38CA" w14:paraId="12C7AECB" w14:textId="77777777" w:rsidTr="001D29EE">
        <w:tc>
          <w:tcPr>
            <w:tcW w:w="2034" w:type="dxa"/>
            <w:shd w:val="clear" w:color="auto" w:fill="auto"/>
          </w:tcPr>
          <w:p w14:paraId="55156E24" w14:textId="77777777" w:rsidR="00AA5BC2" w:rsidRPr="00F15FF6" w:rsidRDefault="00AA5BC2" w:rsidP="001D29E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397" w:type="dxa"/>
            <w:vAlign w:val="bottom"/>
          </w:tcPr>
          <w:p w14:paraId="322F30CC" w14:textId="77777777" w:rsidR="00AA5BC2" w:rsidRPr="00F15FF6" w:rsidRDefault="00AA5BC2" w:rsidP="001D29EE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576FD428" w14:textId="77777777" w:rsidR="00AA5BC2" w:rsidRPr="00F15FF6" w:rsidRDefault="00AA5BC2" w:rsidP="001D29EE">
            <w:pPr>
              <w:pStyle w:val="acctfourfigures"/>
              <w:tabs>
                <w:tab w:val="clear" w:pos="765"/>
                <w:tab w:val="decimal" w:pos="916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782AD865" w14:textId="77777777" w:rsidR="00AA5BC2" w:rsidRPr="00F15FF6" w:rsidRDefault="00AA5BC2" w:rsidP="001D29E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EBCA10A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  <w:vAlign w:val="bottom"/>
          </w:tcPr>
          <w:p w14:paraId="457ACA55" w14:textId="77777777" w:rsidR="00AA5BC2" w:rsidRPr="00F15FF6" w:rsidRDefault="00AA5BC2" w:rsidP="001D29EE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2B10695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2C564498" w14:textId="77777777" w:rsidR="00AA5BC2" w:rsidRPr="00F15FF6" w:rsidRDefault="00AA5BC2" w:rsidP="001D29EE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492331F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14:paraId="77BFCCB4" w14:textId="77777777" w:rsidR="00AA5BC2" w:rsidRPr="00F15FF6" w:rsidRDefault="00AA5BC2" w:rsidP="001D29EE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41D082F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38CFB10A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490" w:firstLine="3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AA5BC2" w:rsidRPr="005D38CA" w14:paraId="139D34B9" w14:textId="77777777" w:rsidTr="001D29EE">
        <w:tc>
          <w:tcPr>
            <w:tcW w:w="2034" w:type="dxa"/>
            <w:shd w:val="clear" w:color="auto" w:fill="auto"/>
          </w:tcPr>
          <w:p w14:paraId="7DF3CA78" w14:textId="4928BABA" w:rsidR="00AA5BC2" w:rsidRPr="00F15FF6" w:rsidRDefault="00AA5BC2" w:rsidP="006360EF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สัญญาซื้อขายเงินตรา</w:t>
            </w:r>
            <w:r w:rsidRPr="00F15FF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15FF6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</w:t>
            </w: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ต่างประเทศล่วงหน้า</w:t>
            </w:r>
          </w:p>
        </w:tc>
        <w:tc>
          <w:tcPr>
            <w:tcW w:w="1397" w:type="dxa"/>
            <w:vAlign w:val="bottom"/>
          </w:tcPr>
          <w:p w14:paraId="0CAB4872" w14:textId="19934B90" w:rsidR="00AA5BC2" w:rsidRPr="00F15FF6" w:rsidRDefault="00707376" w:rsidP="001D29EE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212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2206F1CB" w14:textId="77777777" w:rsidR="00AA5BC2" w:rsidRPr="00F15FF6" w:rsidRDefault="00AA5BC2" w:rsidP="001D29EE">
            <w:pPr>
              <w:pStyle w:val="acctfourfigures"/>
              <w:tabs>
                <w:tab w:val="clear" w:pos="765"/>
                <w:tab w:val="decimal" w:pos="916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16" w:type="dxa"/>
            <w:vAlign w:val="bottom"/>
          </w:tcPr>
          <w:p w14:paraId="7F76AAF2" w14:textId="72211FC6" w:rsidR="00AA5BC2" w:rsidRPr="00F15FF6" w:rsidRDefault="00707376" w:rsidP="001D29E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212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88FA95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  <w:vAlign w:val="bottom"/>
          </w:tcPr>
          <w:p w14:paraId="5001D290" w14:textId="77777777" w:rsidR="00AA5BC2" w:rsidRPr="00F15FF6" w:rsidRDefault="00AA5BC2" w:rsidP="001D29EE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0F7AD22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68B9F4D9" w14:textId="6D0DB3DB" w:rsidR="00AA5BC2" w:rsidRPr="00F15FF6" w:rsidRDefault="00707376" w:rsidP="001D29EE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212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40F320A5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14:paraId="4A381E6D" w14:textId="77777777" w:rsidR="00AA5BC2" w:rsidRPr="00F15FF6" w:rsidRDefault="00AA5BC2" w:rsidP="001D29EE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5F4162F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6003FA10" w14:textId="4D775967" w:rsidR="00AA5BC2" w:rsidRPr="00F15FF6" w:rsidRDefault="00707376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350" w:firstLine="3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212</w:t>
            </w:r>
          </w:p>
        </w:tc>
      </w:tr>
    </w:tbl>
    <w:p w14:paraId="10FC48D2" w14:textId="77777777" w:rsidR="00AA5BC2" w:rsidRPr="00416692" w:rsidRDefault="00AA5BC2" w:rsidP="00AA5BC2">
      <w:pPr>
        <w:pStyle w:val="block"/>
        <w:spacing w:after="0" w:line="240" w:lineRule="auto"/>
        <w:ind w:left="45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7D329956" w14:textId="193176E0" w:rsidR="00AD4FF6" w:rsidRDefault="00AD4FF6" w:rsidP="005033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19AA21F4" w14:textId="2EE5586C" w:rsidR="00AA5BC2" w:rsidRDefault="00AA5BC2" w:rsidP="005033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2F7DE55A" w14:textId="0BD4776E" w:rsidR="00AA5BC2" w:rsidRDefault="00AA5BC2" w:rsidP="005033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70F6603E" w14:textId="36D72DF3" w:rsidR="00AA5BC2" w:rsidRDefault="00AA5BC2" w:rsidP="005033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780A8DD4" w14:textId="47EFF3F4" w:rsidR="00AA5BC2" w:rsidRDefault="00AA5BC2" w:rsidP="005033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5B6EADE2" w14:textId="77777777" w:rsidR="00AA5BC2" w:rsidRDefault="00AA5BC2" w:rsidP="005033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20BBE8D4" w14:textId="251A5BC5" w:rsidR="00154033" w:rsidRDefault="00154033">
      <w:r>
        <w:br w:type="page"/>
      </w:r>
    </w:p>
    <w:tbl>
      <w:tblPr>
        <w:tblW w:w="981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0"/>
        <w:gridCol w:w="1350"/>
        <w:gridCol w:w="180"/>
        <w:gridCol w:w="1079"/>
        <w:gridCol w:w="181"/>
        <w:gridCol w:w="991"/>
        <w:gridCol w:w="180"/>
        <w:gridCol w:w="990"/>
        <w:gridCol w:w="900"/>
        <w:gridCol w:w="990"/>
        <w:gridCol w:w="990"/>
      </w:tblGrid>
      <w:tr w:rsidR="00AD4FF6" w:rsidRPr="00C60284" w14:paraId="398EA5FC" w14:textId="77777777" w:rsidTr="00B336AC">
        <w:trPr>
          <w:trHeight w:val="362"/>
          <w:tblHeader/>
        </w:trPr>
        <w:tc>
          <w:tcPr>
            <w:tcW w:w="1980" w:type="dxa"/>
            <w:shd w:val="clear" w:color="auto" w:fill="auto"/>
            <w:vAlign w:val="bottom"/>
          </w:tcPr>
          <w:p w14:paraId="64D7197A" w14:textId="1B121BA9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uto"/>
              <w:ind w:left="180" w:right="-2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60284">
              <w:rPr>
                <w:rFonts w:ascii="Angsana New" w:hAnsi="Angsana New" w:cs="Angsana New"/>
                <w:sz w:val="20"/>
                <w:cs/>
              </w:rPr>
              <w:lastRenderedPageBreak/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7831" w:type="dxa"/>
            <w:gridSpan w:val="10"/>
          </w:tcPr>
          <w:p w14:paraId="2AF95069" w14:textId="50F9151C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uto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AD4FF6" w:rsidRPr="00C60284" w14:paraId="3598AF4D" w14:textId="77777777" w:rsidTr="00B336AC">
        <w:trPr>
          <w:trHeight w:val="362"/>
          <w:tblHeader/>
        </w:trPr>
        <w:tc>
          <w:tcPr>
            <w:tcW w:w="1980" w:type="dxa"/>
            <w:shd w:val="clear" w:color="auto" w:fill="auto"/>
            <w:vAlign w:val="bottom"/>
          </w:tcPr>
          <w:p w14:paraId="30828638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  <w:lang w:bidi="th-TH"/>
              </w:rPr>
            </w:pPr>
          </w:p>
        </w:tc>
        <w:tc>
          <w:tcPr>
            <w:tcW w:w="3781" w:type="dxa"/>
            <w:gridSpan w:val="5"/>
          </w:tcPr>
          <w:p w14:paraId="1A63EBBC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06575987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87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12356E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D86BB6" w:rsidRPr="00DA6CB6" w14:paraId="1698514D" w14:textId="77777777" w:rsidTr="00B336AC">
        <w:trPr>
          <w:trHeight w:val="50"/>
          <w:tblHeader/>
        </w:trPr>
        <w:tc>
          <w:tcPr>
            <w:tcW w:w="1980" w:type="dxa"/>
            <w:shd w:val="clear" w:color="auto" w:fill="auto"/>
          </w:tcPr>
          <w:p w14:paraId="1251C9D3" w14:textId="77777777" w:rsidR="00DA6CB6" w:rsidRPr="00DA6CB6" w:rsidRDefault="00DA6CB6" w:rsidP="00DA6CB6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1D2D8394" w14:textId="77777777" w:rsidR="00DA6CB6" w:rsidRPr="00DA6CB6" w:rsidRDefault="00DA6CB6" w:rsidP="00DA6CB6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6718ABF9" w14:textId="77777777" w:rsidR="00DA6CB6" w:rsidRPr="00DA6CB6" w:rsidRDefault="00DA6CB6" w:rsidP="00DA6CB6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2F8353BE" w14:textId="70622C8E" w:rsidR="00DA6CB6" w:rsidRPr="00DA6CB6" w:rsidRDefault="00DA6CB6" w:rsidP="00DA6CB6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3D89FDDB" w14:textId="7A006D60" w:rsidR="00D86BB6" w:rsidRPr="00DA6CB6" w:rsidRDefault="00D86BB6" w:rsidP="00DA6CB6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DA6CB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FA663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="00AA5BC2" w:rsidRPr="00DA6CB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AA5BC2" w:rsidRPr="00DA6CB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มีนาคม </w:t>
            </w:r>
            <w:r w:rsidR="00FA663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1DC8F13" w14:textId="77777777" w:rsidR="00D86BB6" w:rsidRPr="00DA6CB6" w:rsidRDefault="00D86BB6" w:rsidP="00DA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A6CB6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3569C7E9" w14:textId="77777777" w:rsidR="00D86BB6" w:rsidRPr="00DA6CB6" w:rsidRDefault="00D86BB6" w:rsidP="00B3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A6CB6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</w:t>
            </w:r>
          </w:p>
          <w:p w14:paraId="362700CC" w14:textId="77777777" w:rsidR="00D86BB6" w:rsidRPr="00DA6CB6" w:rsidRDefault="00D86BB6" w:rsidP="00DA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A6CB6">
              <w:rPr>
                <w:rFonts w:asciiTheme="majorBidi" w:hAnsiTheme="majorBidi" w:cstheme="majorBidi"/>
                <w:sz w:val="26"/>
                <w:szCs w:val="26"/>
                <w:cs/>
              </w:rPr>
              <w:t>ด้วยมูลค่ายุติธรรม</w:t>
            </w:r>
          </w:p>
          <w:p w14:paraId="11567312" w14:textId="77777777" w:rsidR="00D86BB6" w:rsidRPr="00DA6CB6" w:rsidRDefault="00D86BB6" w:rsidP="00DA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A6CB6">
              <w:rPr>
                <w:rFonts w:asciiTheme="majorBidi" w:hAnsiTheme="majorBidi" w:cstheme="majorBidi"/>
                <w:sz w:val="26"/>
                <w:szCs w:val="26"/>
                <w:cs/>
              </w:rPr>
              <w:t>ผ่านกำไร</w:t>
            </w:r>
          </w:p>
          <w:p w14:paraId="3C892EAA" w14:textId="77777777" w:rsidR="00D86BB6" w:rsidRPr="00DA6CB6" w:rsidRDefault="00D86BB6" w:rsidP="00DA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6CB6">
              <w:rPr>
                <w:rFonts w:asciiTheme="majorBidi" w:hAnsiTheme="majorBidi" w:cstheme="majorBidi"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5D00147" w14:textId="77777777" w:rsidR="00D86BB6" w:rsidRPr="00DA6CB6" w:rsidRDefault="00D86BB6" w:rsidP="00DA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47CDF29C" w14:textId="7554A8F2" w:rsidR="00D86BB6" w:rsidRPr="00DA6CB6" w:rsidRDefault="00D86BB6" w:rsidP="00DA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A6CB6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เครื่องมือทางการเงินที่วัด</w:t>
            </w:r>
          </w:p>
          <w:p w14:paraId="42E12137" w14:textId="77777777" w:rsidR="00D86BB6" w:rsidRPr="00DA6CB6" w:rsidRDefault="00D86BB6" w:rsidP="00DA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A6CB6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มูลค่าด้วย</w:t>
            </w:r>
          </w:p>
          <w:p w14:paraId="51C40CF4" w14:textId="77777777" w:rsidR="00D86BB6" w:rsidRPr="00DA6CB6" w:rsidRDefault="00D86BB6" w:rsidP="00DA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A6CB6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  <w:p w14:paraId="6931BB8A" w14:textId="77777777" w:rsidR="00D86BB6" w:rsidRPr="00DA6CB6" w:rsidRDefault="00D86BB6" w:rsidP="00DA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6CB6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81" w:type="dxa"/>
            <w:tcBorders>
              <w:top w:val="single" w:sz="4" w:space="0" w:color="auto"/>
            </w:tcBorders>
          </w:tcPr>
          <w:p w14:paraId="33F4813D" w14:textId="77777777" w:rsidR="00D86BB6" w:rsidRPr="00DA6CB6" w:rsidRDefault="00D86BB6" w:rsidP="00DA6CB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60ECE69" w14:textId="77777777" w:rsidR="00D86BB6" w:rsidRPr="00DA6CB6" w:rsidRDefault="00D86BB6" w:rsidP="00DA6CB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6CB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41117666" w14:textId="77777777" w:rsidR="00D86BB6" w:rsidRPr="00DA6CB6" w:rsidRDefault="00D86BB6" w:rsidP="00DA6CB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F8023E" w14:textId="3B4C3FD2" w:rsidR="00D86BB6" w:rsidRPr="00DA6CB6" w:rsidRDefault="00D86BB6" w:rsidP="00DA6CB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A6CB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="00B336A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67AE08A" w14:textId="184B715A" w:rsidR="00D86BB6" w:rsidRPr="00DA6CB6" w:rsidRDefault="00D86BB6" w:rsidP="00DA6CB6">
            <w:pPr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DA6CB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="00FA663F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304C3B5" w14:textId="6AD878BB" w:rsidR="00D86BB6" w:rsidRPr="00DA6CB6" w:rsidRDefault="00D86BB6" w:rsidP="00DA6CB6">
            <w:pPr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DA6CB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="00FA663F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8D4CBB8" w14:textId="77777777" w:rsidR="00D86BB6" w:rsidRPr="00DA6CB6" w:rsidRDefault="00D86BB6" w:rsidP="00DA6CB6">
            <w:pPr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DA6CB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D86BB6" w:rsidRPr="00C60284" w14:paraId="446F7DB3" w14:textId="77777777" w:rsidTr="00B336AC">
        <w:trPr>
          <w:trHeight w:val="362"/>
          <w:tblHeader/>
        </w:trPr>
        <w:tc>
          <w:tcPr>
            <w:tcW w:w="1980" w:type="dxa"/>
            <w:shd w:val="clear" w:color="auto" w:fill="auto"/>
          </w:tcPr>
          <w:p w14:paraId="6C73A966" w14:textId="77777777" w:rsidR="00D86BB6" w:rsidRPr="00C60284" w:rsidRDefault="00D86BB6" w:rsidP="00D86BB6">
            <w:pPr>
              <w:tabs>
                <w:tab w:val="left" w:pos="270"/>
              </w:tabs>
              <w:ind w:left="180" w:right="-2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831" w:type="dxa"/>
            <w:gridSpan w:val="10"/>
          </w:tcPr>
          <w:p w14:paraId="2C369143" w14:textId="77777777" w:rsidR="00D86BB6" w:rsidRPr="00C60284" w:rsidRDefault="00D86BB6" w:rsidP="00D86BB6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D86BB6" w:rsidRPr="00C60284" w14:paraId="0C389F09" w14:textId="77777777" w:rsidTr="00B336AC">
        <w:trPr>
          <w:trHeight w:val="362"/>
        </w:trPr>
        <w:tc>
          <w:tcPr>
            <w:tcW w:w="1980" w:type="dxa"/>
            <w:shd w:val="clear" w:color="auto" w:fill="auto"/>
          </w:tcPr>
          <w:p w14:paraId="1A643724" w14:textId="77777777" w:rsidR="00D86BB6" w:rsidRPr="00C60284" w:rsidRDefault="00D86BB6" w:rsidP="00D86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11A41548" w14:textId="77777777" w:rsidR="00D86BB6" w:rsidRPr="00C60284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ED11D48" w14:textId="77777777" w:rsidR="00D86BB6" w:rsidRPr="00C60284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</w:tcPr>
          <w:p w14:paraId="175D40DB" w14:textId="77777777" w:rsidR="00D86BB6" w:rsidRPr="00C60284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6F8DC209" w14:textId="77777777" w:rsidR="00D86BB6" w:rsidRPr="00C60284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C59C11E" w14:textId="77777777" w:rsidR="00D86BB6" w:rsidRPr="00C60284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0A525A78" w14:textId="77777777" w:rsidR="00D86BB6" w:rsidRPr="00C60284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4655469" w14:textId="77777777" w:rsidR="00D86BB6" w:rsidRPr="00C60284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E63F712" w14:textId="77777777" w:rsidR="00D86BB6" w:rsidRPr="00C60284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C0A267C" w14:textId="77777777" w:rsidR="00D86BB6" w:rsidRPr="00C60284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C733EB0" w14:textId="77777777" w:rsidR="00D86BB6" w:rsidRPr="00C60284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86BB6" w:rsidRPr="00C60284" w14:paraId="29798C36" w14:textId="77777777" w:rsidTr="00B336AC">
        <w:trPr>
          <w:trHeight w:val="362"/>
        </w:trPr>
        <w:tc>
          <w:tcPr>
            <w:tcW w:w="1980" w:type="dxa"/>
            <w:shd w:val="clear" w:color="auto" w:fill="auto"/>
          </w:tcPr>
          <w:p w14:paraId="48C13823" w14:textId="179AAEA7" w:rsidR="00D86BB6" w:rsidRPr="00C60284" w:rsidRDefault="005860C7" w:rsidP="00D86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C60284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เงินให้กู้ยืมระยะยาวแก่</w:t>
            </w:r>
          </w:p>
        </w:tc>
        <w:tc>
          <w:tcPr>
            <w:tcW w:w="1350" w:type="dxa"/>
            <w:vAlign w:val="bottom"/>
          </w:tcPr>
          <w:p w14:paraId="37937221" w14:textId="2186A97A" w:rsidR="00D86BB6" w:rsidRPr="00C60284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E8E268B" w14:textId="77777777" w:rsidR="00D86BB6" w:rsidRPr="00C60284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E697213" w14:textId="7CD8BAE4" w:rsidR="00D86BB6" w:rsidRPr="00C60284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4E49F2A2" w14:textId="77777777" w:rsidR="00D86BB6" w:rsidRPr="00C60284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5EDFF61" w14:textId="64827BEA" w:rsidR="00D86BB6" w:rsidRPr="00C60284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66AED81" w14:textId="77777777" w:rsidR="00D86BB6" w:rsidRPr="00C60284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26295C" w14:textId="024D249E" w:rsidR="00D86BB6" w:rsidRPr="00C60284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60D6A71" w14:textId="7A329A0F" w:rsidR="00D86BB6" w:rsidRPr="00C60284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B9377C" w14:textId="2584FEE0" w:rsidR="00D86BB6" w:rsidRPr="00C60284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925FFF" w14:textId="3C18FBE9" w:rsidR="00D86BB6" w:rsidRPr="00C60284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86BB6" w:rsidRPr="00C60284" w14:paraId="0002DA5C" w14:textId="77777777" w:rsidTr="00B336AC">
        <w:trPr>
          <w:trHeight w:val="362"/>
        </w:trPr>
        <w:tc>
          <w:tcPr>
            <w:tcW w:w="1980" w:type="dxa"/>
            <w:shd w:val="clear" w:color="auto" w:fill="auto"/>
          </w:tcPr>
          <w:p w14:paraId="43282AF2" w14:textId="2D56FFB0" w:rsidR="00D86BB6" w:rsidRPr="00C60284" w:rsidRDefault="00D86BB6" w:rsidP="00D86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C6028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บริษัทย่อย</w:t>
            </w:r>
          </w:p>
        </w:tc>
        <w:tc>
          <w:tcPr>
            <w:tcW w:w="1350" w:type="dxa"/>
            <w:vAlign w:val="bottom"/>
          </w:tcPr>
          <w:p w14:paraId="77046957" w14:textId="7A538E16" w:rsidR="00D86BB6" w:rsidRPr="00C60284" w:rsidRDefault="00BE46BE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7F4A303A" w14:textId="594E9D2A" w:rsidR="00D86BB6" w:rsidRPr="00C60284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C292A90" w14:textId="64A4E741" w:rsidR="00D86BB6" w:rsidRPr="00C60284" w:rsidRDefault="00707376" w:rsidP="00D86BB6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-2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3</w:t>
            </w:r>
            <w:r w:rsidR="00BE46B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000</w:t>
            </w:r>
          </w:p>
        </w:tc>
        <w:tc>
          <w:tcPr>
            <w:tcW w:w="181" w:type="dxa"/>
            <w:vAlign w:val="bottom"/>
          </w:tcPr>
          <w:p w14:paraId="3252BC24" w14:textId="4125C114" w:rsidR="00D86BB6" w:rsidRPr="00C60284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B088526" w14:textId="208B58F8" w:rsidR="00D86BB6" w:rsidRPr="00C60284" w:rsidRDefault="00707376" w:rsidP="00D86BB6">
            <w:pPr>
              <w:pStyle w:val="acctfourfigures"/>
              <w:tabs>
                <w:tab w:val="clear" w:pos="765"/>
                <w:tab w:val="left" w:pos="726"/>
              </w:tabs>
              <w:spacing w:line="240" w:lineRule="atLeast"/>
              <w:ind w:right="-15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3</w:t>
            </w:r>
            <w:r w:rsidR="00BE46B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E8D501" w14:textId="77777777" w:rsidR="00D86BB6" w:rsidRPr="00C60284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4044CD" w14:textId="7C8D3F4A" w:rsidR="00D86BB6" w:rsidRPr="00C60284" w:rsidRDefault="00BE46BE" w:rsidP="00D86BB6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right="-4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F9C6A94" w14:textId="5F602C62" w:rsidR="00D86BB6" w:rsidRPr="00C60284" w:rsidRDefault="00707376" w:rsidP="004C0114">
            <w:pPr>
              <w:pStyle w:val="acctfourfigures"/>
              <w:tabs>
                <w:tab w:val="clear" w:pos="765"/>
                <w:tab w:val="left" w:pos="588"/>
              </w:tabs>
              <w:spacing w:line="240" w:lineRule="atLeast"/>
              <w:ind w:right="-7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2</w:t>
            </w:r>
            <w:r w:rsidR="00BE46B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934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EB189C2" w14:textId="032AED0F" w:rsidR="00D86BB6" w:rsidRPr="00C60284" w:rsidRDefault="00BE46BE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34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BFE90B9" w14:textId="4247C827" w:rsidR="00D86BB6" w:rsidRPr="00B20FC5" w:rsidRDefault="00707376" w:rsidP="00D86BB6">
            <w:pPr>
              <w:pStyle w:val="acctfourfigures"/>
              <w:tabs>
                <w:tab w:val="clear" w:pos="765"/>
                <w:tab w:val="left" w:pos="630"/>
                <w:tab w:val="left" w:pos="719"/>
              </w:tabs>
              <w:spacing w:line="240" w:lineRule="atLeast"/>
              <w:ind w:right="-7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2</w:t>
            </w:r>
            <w:r w:rsidR="00BE46B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934</w:t>
            </w:r>
          </w:p>
        </w:tc>
      </w:tr>
      <w:tr w:rsidR="00D86BB6" w:rsidRPr="00C60284" w14:paraId="3A7799CE" w14:textId="77777777" w:rsidTr="00B336AC">
        <w:trPr>
          <w:trHeight w:val="362"/>
        </w:trPr>
        <w:tc>
          <w:tcPr>
            <w:tcW w:w="1980" w:type="dxa"/>
            <w:shd w:val="clear" w:color="auto" w:fill="auto"/>
          </w:tcPr>
          <w:p w14:paraId="17650268" w14:textId="32DF3F02" w:rsidR="00D86BB6" w:rsidRPr="00C60284" w:rsidRDefault="00D86BB6" w:rsidP="00D86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350" w:type="dxa"/>
            <w:vAlign w:val="bottom"/>
          </w:tcPr>
          <w:p w14:paraId="191A01B0" w14:textId="23E0B548" w:rsidR="00D86BB6" w:rsidRDefault="0070737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1</w:t>
            </w:r>
            <w:r w:rsidR="00BE46B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162</w:t>
            </w:r>
          </w:p>
        </w:tc>
        <w:tc>
          <w:tcPr>
            <w:tcW w:w="180" w:type="dxa"/>
            <w:vAlign w:val="bottom"/>
          </w:tcPr>
          <w:p w14:paraId="15BF6F5E" w14:textId="77777777" w:rsidR="00D86BB6" w:rsidRPr="00C60284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C2025FD" w14:textId="33E3543C" w:rsidR="00D86BB6" w:rsidRPr="00CB4BC6" w:rsidRDefault="00BE46BE" w:rsidP="00D86BB6">
            <w:pPr>
              <w:pStyle w:val="acctfourfigures"/>
              <w:tabs>
                <w:tab w:val="clear" w:pos="765"/>
                <w:tab w:val="left" w:pos="450"/>
                <w:tab w:val="left" w:pos="789"/>
              </w:tabs>
              <w:spacing w:line="240" w:lineRule="atLeast"/>
              <w:ind w:right="-52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1" w:type="dxa"/>
            <w:vAlign w:val="bottom"/>
          </w:tcPr>
          <w:p w14:paraId="285E47A2" w14:textId="77777777" w:rsidR="00D86BB6" w:rsidRPr="00C60284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3EEDAE8" w14:textId="0D7285B2" w:rsidR="00D86BB6" w:rsidRPr="00CB4BC6" w:rsidRDefault="00707376" w:rsidP="00D86BB6">
            <w:pPr>
              <w:pStyle w:val="acctfourfigures"/>
              <w:tabs>
                <w:tab w:val="clear" w:pos="765"/>
                <w:tab w:val="left" w:pos="726"/>
              </w:tabs>
              <w:spacing w:line="240" w:lineRule="atLeast"/>
              <w:ind w:right="-15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</w:t>
            </w:r>
            <w:r w:rsidR="00BE46B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50D3F1" w14:textId="77777777" w:rsidR="00D86BB6" w:rsidRPr="00C60284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DFA056" w14:textId="28D7EB70" w:rsidR="00D86BB6" w:rsidRDefault="00707376" w:rsidP="00D86BB6">
            <w:pPr>
              <w:pStyle w:val="acctfourfigures"/>
              <w:tabs>
                <w:tab w:val="clear" w:pos="765"/>
                <w:tab w:val="left" w:pos="627"/>
              </w:tabs>
              <w:spacing w:line="240" w:lineRule="atLeast"/>
              <w:ind w:right="-1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1</w:t>
            </w:r>
            <w:r w:rsidR="00BE46B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162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E16F0A2" w14:textId="5DA55449" w:rsidR="00D86BB6" w:rsidRDefault="00BE46BE" w:rsidP="00D86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3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11A7E8C" w14:textId="2A9F49B7" w:rsidR="00D86BB6" w:rsidRDefault="00BE46BE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34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07598E8" w14:textId="28CC772B" w:rsidR="00D86BB6" w:rsidRDefault="00707376" w:rsidP="00D86BB6">
            <w:pPr>
              <w:pStyle w:val="acctfourfigures"/>
              <w:tabs>
                <w:tab w:val="clear" w:pos="765"/>
                <w:tab w:val="left" w:pos="630"/>
                <w:tab w:val="left" w:pos="719"/>
              </w:tabs>
              <w:spacing w:line="240" w:lineRule="atLeast"/>
              <w:ind w:right="-7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1</w:t>
            </w:r>
            <w:r w:rsidR="00BE46B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162</w:t>
            </w:r>
          </w:p>
        </w:tc>
      </w:tr>
      <w:tr w:rsidR="00D86BB6" w:rsidRPr="00C60284" w14:paraId="6B0787A5" w14:textId="77777777" w:rsidTr="001E412F">
        <w:trPr>
          <w:trHeight w:val="144"/>
        </w:trPr>
        <w:tc>
          <w:tcPr>
            <w:tcW w:w="1980" w:type="dxa"/>
            <w:shd w:val="clear" w:color="auto" w:fill="auto"/>
          </w:tcPr>
          <w:p w14:paraId="46179DB1" w14:textId="77777777" w:rsidR="00D86BB6" w:rsidRPr="00C60284" w:rsidRDefault="00D86BB6" w:rsidP="00D86BB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130963D3" w14:textId="77777777" w:rsidR="00D86BB6" w:rsidRPr="00C60284" w:rsidRDefault="00D86BB6" w:rsidP="00D86BB6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A4744EE" w14:textId="77777777" w:rsidR="00D86BB6" w:rsidRPr="00C60284" w:rsidRDefault="00D86BB6" w:rsidP="00D86BB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B2C4FE7" w14:textId="77777777" w:rsidR="00D86BB6" w:rsidRPr="00C60284" w:rsidRDefault="00D86BB6" w:rsidP="00D86BB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7E022AE7" w14:textId="77777777" w:rsidR="00D86BB6" w:rsidRPr="00C60284" w:rsidRDefault="00D86BB6" w:rsidP="00D86BB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434E5E4" w14:textId="77777777" w:rsidR="00D86BB6" w:rsidRPr="00C60284" w:rsidRDefault="00D86BB6" w:rsidP="00D86BB6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C642CF9" w14:textId="77777777" w:rsidR="00D86BB6" w:rsidRPr="00C60284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A1E41CB" w14:textId="77777777" w:rsidR="00D86BB6" w:rsidRPr="00C60284" w:rsidRDefault="00D86BB6" w:rsidP="00D86BB6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CEF3F8" w14:textId="77777777" w:rsidR="00D86BB6" w:rsidRPr="00C60284" w:rsidRDefault="00D86BB6" w:rsidP="00D86BB6">
            <w:pPr>
              <w:pStyle w:val="acctfourfigures"/>
              <w:tabs>
                <w:tab w:val="clear" w:pos="765"/>
                <w:tab w:val="decimal" w:pos="513"/>
                <w:tab w:val="left" w:pos="58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724828" w14:textId="77777777" w:rsidR="00D86BB6" w:rsidRPr="00C60284" w:rsidRDefault="00D86BB6" w:rsidP="00D86BB6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1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E472948" w14:textId="77777777" w:rsidR="00D86BB6" w:rsidRPr="00C60284" w:rsidRDefault="00D86BB6" w:rsidP="00D86BB6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86BB6" w:rsidRPr="00C60284" w14:paraId="33CD5FE7" w14:textId="77777777" w:rsidTr="00B336AC">
        <w:trPr>
          <w:trHeight w:val="362"/>
        </w:trPr>
        <w:tc>
          <w:tcPr>
            <w:tcW w:w="1980" w:type="dxa"/>
            <w:shd w:val="clear" w:color="auto" w:fill="auto"/>
          </w:tcPr>
          <w:p w14:paraId="1AEBB2A4" w14:textId="77777777" w:rsidR="00D86BB6" w:rsidRPr="00C60284" w:rsidRDefault="00D86BB6" w:rsidP="00D86BB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50" w:type="dxa"/>
            <w:vAlign w:val="bottom"/>
          </w:tcPr>
          <w:p w14:paraId="5F30EE0E" w14:textId="77777777" w:rsidR="00D86BB6" w:rsidRPr="00C60284" w:rsidRDefault="00D86BB6" w:rsidP="00D86BB6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3297CEE" w14:textId="77777777" w:rsidR="00D86BB6" w:rsidRPr="00C60284" w:rsidRDefault="00D86BB6" w:rsidP="00D86BB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9AA9B3E" w14:textId="77777777" w:rsidR="00D86BB6" w:rsidRPr="00C60284" w:rsidRDefault="00D86BB6" w:rsidP="00D86BB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411258D7" w14:textId="77777777" w:rsidR="00D86BB6" w:rsidRPr="00C60284" w:rsidRDefault="00D86BB6" w:rsidP="00D86BB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7E6F63C" w14:textId="77777777" w:rsidR="00D86BB6" w:rsidRPr="00C60284" w:rsidRDefault="00D86BB6" w:rsidP="00D86BB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2815C99" w14:textId="77777777" w:rsidR="00D86BB6" w:rsidRPr="00C60284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CA3CB6" w14:textId="77777777" w:rsidR="00D86BB6" w:rsidRPr="00C60284" w:rsidRDefault="00D86BB6" w:rsidP="00D86BB6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487F7F2" w14:textId="77777777" w:rsidR="00D86BB6" w:rsidRPr="00C60284" w:rsidRDefault="00D86BB6" w:rsidP="00D86BB6">
            <w:pPr>
              <w:pStyle w:val="acctfourfigures"/>
              <w:tabs>
                <w:tab w:val="clear" w:pos="765"/>
                <w:tab w:val="decimal" w:pos="513"/>
                <w:tab w:val="left" w:pos="58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3FD2FB" w14:textId="77777777" w:rsidR="00D86BB6" w:rsidRPr="00C60284" w:rsidRDefault="00D86BB6" w:rsidP="00D86BB6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1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8DDFBE" w14:textId="77777777" w:rsidR="00D86BB6" w:rsidRPr="00C60284" w:rsidRDefault="00D86BB6" w:rsidP="00D86BB6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86BB6" w:rsidRPr="008037F4" w14:paraId="5B0F7FEB" w14:textId="77777777" w:rsidTr="00B336AC">
        <w:trPr>
          <w:trHeight w:val="350"/>
        </w:trPr>
        <w:tc>
          <w:tcPr>
            <w:tcW w:w="1980" w:type="dxa"/>
            <w:shd w:val="clear" w:color="auto" w:fill="auto"/>
          </w:tcPr>
          <w:p w14:paraId="68E4FFA0" w14:textId="77777777" w:rsidR="00D86BB6" w:rsidRPr="00C60284" w:rsidRDefault="00D86BB6" w:rsidP="00D86BB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50" w:type="dxa"/>
          </w:tcPr>
          <w:p w14:paraId="342F8DBE" w14:textId="585EB96F" w:rsidR="00D86BB6" w:rsidRPr="00C60284" w:rsidRDefault="00BE46BE" w:rsidP="00D86BB6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1F5D8C17" w14:textId="7888F46D" w:rsidR="00D86BB6" w:rsidRPr="00765D71" w:rsidRDefault="00D86BB6" w:rsidP="00D86BB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9" w:type="dxa"/>
            <w:shd w:val="clear" w:color="auto" w:fill="auto"/>
          </w:tcPr>
          <w:p w14:paraId="62D40E91" w14:textId="78814DCF" w:rsidR="00D86BB6" w:rsidRPr="00C60284" w:rsidRDefault="00707376" w:rsidP="00D86BB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9</w:t>
            </w:r>
            <w:r w:rsidR="00BE46B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884</w:t>
            </w:r>
          </w:p>
        </w:tc>
        <w:tc>
          <w:tcPr>
            <w:tcW w:w="181" w:type="dxa"/>
          </w:tcPr>
          <w:p w14:paraId="7C3FC410" w14:textId="77777777" w:rsidR="00D86BB6" w:rsidRPr="00765D71" w:rsidRDefault="00D86BB6" w:rsidP="00D86BB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35518F87" w14:textId="084AD1C6" w:rsidR="00D86BB6" w:rsidRPr="00C60284" w:rsidRDefault="00707376" w:rsidP="00D86BB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9</w:t>
            </w:r>
            <w:r w:rsidR="00BE46B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884</w:t>
            </w:r>
          </w:p>
        </w:tc>
        <w:tc>
          <w:tcPr>
            <w:tcW w:w="180" w:type="dxa"/>
            <w:shd w:val="clear" w:color="auto" w:fill="auto"/>
          </w:tcPr>
          <w:p w14:paraId="14FBEF4F" w14:textId="77777777" w:rsidR="00D86BB6" w:rsidRPr="00C60284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0186532" w14:textId="4CD94C4D" w:rsidR="00D86BB6" w:rsidRPr="00C60284" w:rsidRDefault="00BE46BE" w:rsidP="00D86BB6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62EEEB2E" w14:textId="718664DF" w:rsidR="00D86BB6" w:rsidRPr="00C60284" w:rsidRDefault="00707376" w:rsidP="000046AC">
            <w:pPr>
              <w:pStyle w:val="acctfourfigures"/>
              <w:tabs>
                <w:tab w:val="clear" w:pos="765"/>
                <w:tab w:val="left" w:pos="588"/>
                <w:tab w:val="decimal" w:pos="62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9</w:t>
            </w:r>
            <w:r w:rsidR="00BE46B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677</w:t>
            </w:r>
          </w:p>
        </w:tc>
        <w:tc>
          <w:tcPr>
            <w:tcW w:w="990" w:type="dxa"/>
            <w:shd w:val="clear" w:color="auto" w:fill="auto"/>
          </w:tcPr>
          <w:p w14:paraId="02C13083" w14:textId="08F5BF74" w:rsidR="00D86BB6" w:rsidRPr="00C60284" w:rsidRDefault="00BE46BE" w:rsidP="00D86BB6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1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86EBB2D" w14:textId="5626878D" w:rsidR="00D86BB6" w:rsidRPr="00C60284" w:rsidRDefault="00707376" w:rsidP="008037F4">
            <w:pPr>
              <w:pStyle w:val="acctfourfigures"/>
              <w:tabs>
                <w:tab w:val="clear" w:pos="765"/>
                <w:tab w:val="left" w:pos="630"/>
                <w:tab w:val="left" w:pos="719"/>
              </w:tabs>
              <w:spacing w:line="240" w:lineRule="atLeast"/>
              <w:ind w:right="-7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9</w:t>
            </w:r>
            <w:r w:rsidR="00BE46B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677</w:t>
            </w:r>
          </w:p>
        </w:tc>
      </w:tr>
      <w:tr w:rsidR="00D86BB6" w:rsidRPr="00C60284" w14:paraId="0B61E365" w14:textId="77777777" w:rsidTr="00B336AC">
        <w:trPr>
          <w:trHeight w:val="350"/>
        </w:trPr>
        <w:tc>
          <w:tcPr>
            <w:tcW w:w="1980" w:type="dxa"/>
            <w:shd w:val="clear" w:color="auto" w:fill="auto"/>
          </w:tcPr>
          <w:p w14:paraId="7CAB51A7" w14:textId="5845C546" w:rsidR="00D86BB6" w:rsidRPr="00C60284" w:rsidRDefault="00395B35" w:rsidP="00D86BB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เงินกู้ยืมระยะยาวจาก</w:t>
            </w:r>
          </w:p>
        </w:tc>
        <w:tc>
          <w:tcPr>
            <w:tcW w:w="1350" w:type="dxa"/>
            <w:vAlign w:val="bottom"/>
          </w:tcPr>
          <w:p w14:paraId="53687A77" w14:textId="77777777" w:rsidR="00D86BB6" w:rsidRPr="00C60284" w:rsidRDefault="00D86BB6" w:rsidP="00D86BB6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A2EF860" w14:textId="77777777" w:rsidR="00D86BB6" w:rsidRPr="00C60284" w:rsidRDefault="00D86BB6" w:rsidP="00D86BB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6FB7037" w14:textId="77777777" w:rsidR="00D86BB6" w:rsidRPr="00C60284" w:rsidRDefault="00D86BB6" w:rsidP="00D86BB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170CB2B1" w14:textId="77777777" w:rsidR="00D86BB6" w:rsidRPr="00C60284" w:rsidRDefault="00D86BB6" w:rsidP="00D86BB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D2FF96E" w14:textId="77777777" w:rsidR="00D86BB6" w:rsidRPr="00C60284" w:rsidRDefault="00D86BB6" w:rsidP="00D86BB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480D598" w14:textId="77777777" w:rsidR="00D86BB6" w:rsidRPr="00C60284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8ED986" w14:textId="77777777" w:rsidR="00D86BB6" w:rsidRPr="00C60284" w:rsidRDefault="00D86BB6" w:rsidP="00D86BB6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C3BB116" w14:textId="77777777" w:rsidR="00D86BB6" w:rsidRPr="00C60284" w:rsidRDefault="00D86BB6" w:rsidP="00D86BB6">
            <w:pPr>
              <w:pStyle w:val="acctfourfigures"/>
              <w:tabs>
                <w:tab w:val="clear" w:pos="765"/>
                <w:tab w:val="decimal" w:pos="513"/>
                <w:tab w:val="left" w:pos="58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0576CD" w14:textId="77777777" w:rsidR="00D86BB6" w:rsidRPr="00C60284" w:rsidRDefault="00D86BB6" w:rsidP="00D86BB6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1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AB8032" w14:textId="77777777" w:rsidR="00D86BB6" w:rsidRPr="00C60284" w:rsidRDefault="00D86BB6" w:rsidP="00D86BB6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95B35" w:rsidRPr="00C60284" w14:paraId="00138A64" w14:textId="77777777" w:rsidTr="00B336AC">
        <w:trPr>
          <w:trHeight w:val="350"/>
        </w:trPr>
        <w:tc>
          <w:tcPr>
            <w:tcW w:w="1980" w:type="dxa"/>
            <w:shd w:val="clear" w:color="auto" w:fill="auto"/>
          </w:tcPr>
          <w:p w14:paraId="18FA5CB6" w14:textId="561EA718" w:rsidR="00395B35" w:rsidRDefault="00395B35" w:rsidP="00D86BB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028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350" w:type="dxa"/>
            <w:vAlign w:val="bottom"/>
          </w:tcPr>
          <w:p w14:paraId="57C35F26" w14:textId="7487C212" w:rsidR="00395B35" w:rsidRPr="00C60284" w:rsidRDefault="000046AC" w:rsidP="00D86BB6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D261502" w14:textId="77777777" w:rsidR="00395B35" w:rsidRPr="00C60284" w:rsidRDefault="00395B35" w:rsidP="00D86BB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3900F69F" w14:textId="2EFB0861" w:rsidR="00395B35" w:rsidRPr="00C60284" w:rsidRDefault="00707376" w:rsidP="00D86BB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61</w:t>
            </w:r>
            <w:r w:rsidR="00BF22B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</w:t>
            </w:r>
          </w:p>
        </w:tc>
        <w:tc>
          <w:tcPr>
            <w:tcW w:w="181" w:type="dxa"/>
            <w:vAlign w:val="bottom"/>
          </w:tcPr>
          <w:p w14:paraId="75020634" w14:textId="77777777" w:rsidR="00395B35" w:rsidRPr="00C60284" w:rsidRDefault="00395B35" w:rsidP="00D86BB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9B4EDED" w14:textId="32FE43BA" w:rsidR="00395B35" w:rsidRPr="00C60284" w:rsidRDefault="00707376" w:rsidP="00D86BB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61</w:t>
            </w:r>
            <w:r w:rsidR="00BF22B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1892CF" w14:textId="77777777" w:rsidR="00395B35" w:rsidRPr="00C60284" w:rsidRDefault="00395B35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C4F6C1" w14:textId="3B62BEEB" w:rsidR="00395B35" w:rsidRPr="00C60284" w:rsidRDefault="000046AC" w:rsidP="00D86BB6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93AFEA4" w14:textId="4D4BECF9" w:rsidR="00395B35" w:rsidRPr="00C60284" w:rsidRDefault="00707376" w:rsidP="004C011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16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617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74799B7" w14:textId="2844ED64" w:rsidR="00395B35" w:rsidRPr="008037F4" w:rsidRDefault="008037F4" w:rsidP="008037F4">
            <w:pPr>
              <w:pStyle w:val="acctfourfigures"/>
              <w:tabs>
                <w:tab w:val="clear" w:pos="765"/>
                <w:tab w:val="decimal" w:pos="421"/>
                <w:tab w:val="left" w:pos="540"/>
              </w:tabs>
              <w:spacing w:line="240" w:lineRule="atLeast"/>
              <w:ind w:right="-3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37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0E0EDE6" w14:textId="3E3DDC1D" w:rsidR="00395B35" w:rsidRPr="00C60284" w:rsidRDefault="00707376" w:rsidP="00A04F9A">
            <w:pPr>
              <w:pStyle w:val="acctfourfigures"/>
              <w:tabs>
                <w:tab w:val="clear" w:pos="765"/>
                <w:tab w:val="decimal" w:pos="452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617</w:t>
            </w:r>
          </w:p>
        </w:tc>
      </w:tr>
      <w:tr w:rsidR="00760401" w:rsidRPr="00C60284" w14:paraId="0612E50C" w14:textId="77777777" w:rsidTr="00B336AC">
        <w:trPr>
          <w:trHeight w:val="350"/>
        </w:trPr>
        <w:tc>
          <w:tcPr>
            <w:tcW w:w="1980" w:type="dxa"/>
            <w:shd w:val="clear" w:color="auto" w:fill="auto"/>
          </w:tcPr>
          <w:p w14:paraId="7DBF1F4B" w14:textId="5F68F196" w:rsidR="00760401" w:rsidRPr="00C60284" w:rsidRDefault="00760401" w:rsidP="00D86BB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350" w:type="dxa"/>
            <w:vAlign w:val="bottom"/>
          </w:tcPr>
          <w:p w14:paraId="28208D1D" w14:textId="77777777" w:rsidR="00760401" w:rsidRDefault="00760401" w:rsidP="00D86BB6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3D25799" w14:textId="77777777" w:rsidR="00760401" w:rsidRPr="00C60284" w:rsidRDefault="00760401" w:rsidP="00D86BB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377735B1" w14:textId="77777777" w:rsidR="00760401" w:rsidRDefault="00760401" w:rsidP="00D86BB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7353881C" w14:textId="77777777" w:rsidR="00760401" w:rsidRPr="00C60284" w:rsidRDefault="00760401" w:rsidP="00D86BB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6999EF1" w14:textId="77777777" w:rsidR="00760401" w:rsidRDefault="00760401" w:rsidP="00D86BB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E737EA9" w14:textId="77777777" w:rsidR="00760401" w:rsidRPr="00C60284" w:rsidRDefault="00760401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CEDD95" w14:textId="77777777" w:rsidR="00760401" w:rsidRDefault="00760401" w:rsidP="00D86BB6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E175BD8" w14:textId="77777777" w:rsidR="00760401" w:rsidRDefault="00760401" w:rsidP="00A04F9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3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2B4895" w14:textId="77777777" w:rsidR="00760401" w:rsidRPr="008037F4" w:rsidRDefault="00760401" w:rsidP="008037F4">
            <w:pPr>
              <w:pStyle w:val="acctfourfigures"/>
              <w:tabs>
                <w:tab w:val="clear" w:pos="765"/>
                <w:tab w:val="decimal" w:pos="421"/>
                <w:tab w:val="left" w:pos="540"/>
              </w:tabs>
              <w:spacing w:line="240" w:lineRule="atLeast"/>
              <w:ind w:right="-3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8C512C" w14:textId="77777777" w:rsidR="00760401" w:rsidRDefault="00760401" w:rsidP="00A04F9A">
            <w:pPr>
              <w:pStyle w:val="acctfourfigures"/>
              <w:tabs>
                <w:tab w:val="clear" w:pos="765"/>
                <w:tab w:val="decimal" w:pos="452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86BB6" w:rsidRPr="00C60284" w14:paraId="0B76B6F9" w14:textId="77777777" w:rsidTr="00B336AC">
        <w:trPr>
          <w:trHeight w:val="713"/>
        </w:trPr>
        <w:tc>
          <w:tcPr>
            <w:tcW w:w="1980" w:type="dxa"/>
            <w:shd w:val="clear" w:color="auto" w:fill="auto"/>
          </w:tcPr>
          <w:p w14:paraId="455D5C61" w14:textId="4EEB92D2" w:rsidR="00D86BB6" w:rsidRPr="00C60284" w:rsidRDefault="003B6C9F" w:rsidP="006360EF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สัญญาซื้อขายเงินตรา</w:t>
            </w:r>
            <w:r w:rsidRPr="00F15FF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15FF6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</w:t>
            </w: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ต่างประเทศล่วงหน้า</w:t>
            </w:r>
          </w:p>
        </w:tc>
        <w:tc>
          <w:tcPr>
            <w:tcW w:w="1350" w:type="dxa"/>
            <w:vAlign w:val="bottom"/>
          </w:tcPr>
          <w:p w14:paraId="29ADC20B" w14:textId="739000EA" w:rsidR="00D86BB6" w:rsidRPr="00C60284" w:rsidRDefault="00707376" w:rsidP="00D86BB6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09F9DA72" w14:textId="77777777" w:rsidR="00D86BB6" w:rsidRDefault="00D86BB6" w:rsidP="00D86BB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13DEE9A" w14:textId="0A07F759" w:rsidR="00D86BB6" w:rsidRPr="00C60284" w:rsidRDefault="008037F4" w:rsidP="00D86BB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4FF763B5" w14:textId="77777777" w:rsidR="00D86BB6" w:rsidRPr="00CB4BC6" w:rsidRDefault="00D86BB6" w:rsidP="00D86BB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0B907D2" w14:textId="279D3356" w:rsidR="00D86BB6" w:rsidRPr="00C60284" w:rsidRDefault="00707376" w:rsidP="00D86BB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6DE0CD" w14:textId="77777777" w:rsidR="00D86BB6" w:rsidRPr="00C60284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55E653" w14:textId="01442F8E" w:rsidR="00D86BB6" w:rsidRPr="00C60284" w:rsidRDefault="008037F4" w:rsidP="00D86BB6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171CD6E" w14:textId="7724DDFE" w:rsidR="00D86BB6" w:rsidRPr="00C60284" w:rsidRDefault="00707376" w:rsidP="004C011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3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5E2AF2F" w14:textId="0E86D805" w:rsidR="00D86BB6" w:rsidRPr="00C60284" w:rsidRDefault="008037F4" w:rsidP="00D86BB6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46756B9" w14:textId="37B6289A" w:rsidR="00D86BB6" w:rsidRPr="00C60284" w:rsidRDefault="00707376" w:rsidP="00A04F9A">
            <w:pPr>
              <w:pStyle w:val="acctfourfigures"/>
              <w:tabs>
                <w:tab w:val="clear" w:pos="765"/>
                <w:tab w:val="decimal" w:pos="452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2</w:t>
            </w:r>
          </w:p>
        </w:tc>
      </w:tr>
    </w:tbl>
    <w:p w14:paraId="604756C1" w14:textId="4B452B54" w:rsidR="00154033" w:rsidRPr="004101B2" w:rsidRDefault="00F87E9C" w:rsidP="00154033">
      <w:pPr>
        <w:rPr>
          <w:rFonts w:cstheme="minorBidi"/>
          <w:cs/>
        </w:rPr>
      </w:pPr>
      <w:r w:rsidRPr="00C60284">
        <w:br w:type="page"/>
      </w:r>
    </w:p>
    <w:tbl>
      <w:tblPr>
        <w:tblpPr w:leftFromText="180" w:rightFromText="180" w:vertAnchor="text" w:tblpX="439" w:tblpY="1"/>
        <w:tblOverlap w:val="never"/>
        <w:tblW w:w="945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0"/>
        <w:gridCol w:w="1347"/>
        <w:gridCol w:w="1264"/>
        <w:gridCol w:w="903"/>
        <w:gridCol w:w="183"/>
        <w:gridCol w:w="801"/>
        <w:gridCol w:w="180"/>
        <w:gridCol w:w="810"/>
        <w:gridCol w:w="180"/>
        <w:gridCol w:w="813"/>
        <w:gridCol w:w="180"/>
        <w:gridCol w:w="811"/>
      </w:tblGrid>
      <w:tr w:rsidR="00AA5BC2" w:rsidRPr="00DA6CB6" w14:paraId="55697AE8" w14:textId="77777777" w:rsidTr="00E16768">
        <w:trPr>
          <w:trHeight w:val="363"/>
        </w:trPr>
        <w:tc>
          <w:tcPr>
            <w:tcW w:w="1980" w:type="dxa"/>
            <w:shd w:val="clear" w:color="auto" w:fill="auto"/>
            <w:vAlign w:val="bottom"/>
          </w:tcPr>
          <w:p w14:paraId="4ACD0AF2" w14:textId="77777777" w:rsidR="00AA5BC2" w:rsidRPr="00DA6CB6" w:rsidRDefault="00AA5BC2" w:rsidP="00E1676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="Angsana New" w:hAnsi="Angsana New" w:cs="Angsana New"/>
                <w:i/>
                <w:iCs/>
                <w:color w:val="0000FF"/>
                <w:sz w:val="26"/>
                <w:szCs w:val="26"/>
                <w:cs/>
                <w:lang w:bidi="th-TH"/>
              </w:rPr>
            </w:pPr>
          </w:p>
        </w:tc>
        <w:tc>
          <w:tcPr>
            <w:tcW w:w="7472" w:type="dxa"/>
            <w:gridSpan w:val="11"/>
          </w:tcPr>
          <w:p w14:paraId="3729B09E" w14:textId="77777777" w:rsidR="00AA5BC2" w:rsidRPr="00DA6CB6" w:rsidRDefault="00AA5BC2" w:rsidP="00E16768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DA6CB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AA5BC2" w:rsidRPr="00DA6CB6" w14:paraId="4798F2E5" w14:textId="77777777" w:rsidTr="00E16768">
        <w:trPr>
          <w:trHeight w:val="363"/>
        </w:trPr>
        <w:tc>
          <w:tcPr>
            <w:tcW w:w="1980" w:type="dxa"/>
            <w:shd w:val="clear" w:color="auto" w:fill="auto"/>
            <w:vAlign w:val="bottom"/>
          </w:tcPr>
          <w:p w14:paraId="4A9D0A7F" w14:textId="77777777" w:rsidR="00AA5BC2" w:rsidRPr="00DA6CB6" w:rsidRDefault="00AA5BC2" w:rsidP="00E1676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="Angsana New" w:hAnsi="Angsana New" w:cs="Angsana New"/>
                <w:i/>
                <w:iCs/>
                <w:color w:val="0000FF"/>
                <w:sz w:val="26"/>
                <w:szCs w:val="26"/>
                <w:cs/>
                <w:lang w:bidi="th-TH"/>
              </w:rPr>
            </w:pPr>
          </w:p>
        </w:tc>
        <w:tc>
          <w:tcPr>
            <w:tcW w:w="3514" w:type="dxa"/>
            <w:gridSpan w:val="3"/>
            <w:tcBorders>
              <w:bottom w:val="single" w:sz="4" w:space="0" w:color="auto"/>
            </w:tcBorders>
          </w:tcPr>
          <w:p w14:paraId="05A8796A" w14:textId="77777777" w:rsidR="00AA5BC2" w:rsidRPr="00DA6CB6" w:rsidRDefault="00AA5BC2" w:rsidP="00E16768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DA6CB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3" w:type="dxa"/>
          </w:tcPr>
          <w:p w14:paraId="2B4691BB" w14:textId="77777777" w:rsidR="00AA5BC2" w:rsidRPr="00DA6CB6" w:rsidRDefault="00AA5BC2" w:rsidP="00E16768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775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516B94" w14:textId="77777777" w:rsidR="00AA5BC2" w:rsidRPr="00DA6CB6" w:rsidRDefault="00AA5BC2" w:rsidP="00E16768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DA6CB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AA5BC2" w:rsidRPr="00DA6CB6" w14:paraId="14414CF6" w14:textId="77777777" w:rsidTr="00E16768">
        <w:trPr>
          <w:trHeight w:val="363"/>
        </w:trPr>
        <w:tc>
          <w:tcPr>
            <w:tcW w:w="1980" w:type="dxa"/>
            <w:shd w:val="clear" w:color="auto" w:fill="auto"/>
            <w:vAlign w:val="bottom"/>
          </w:tcPr>
          <w:p w14:paraId="51AB04C5" w14:textId="19AA68BE" w:rsidR="00AA5BC2" w:rsidRPr="00DA6CB6" w:rsidRDefault="00AA5BC2" w:rsidP="00E1676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A6CB6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707376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31</w:t>
            </w:r>
            <w:r w:rsidRPr="00DA6CB6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</w:t>
            </w:r>
            <w:r w:rsidR="001E412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2565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28E2E1A5" w14:textId="77777777" w:rsidR="00AA5BC2" w:rsidRPr="00DA6CB6" w:rsidRDefault="00AA5BC2" w:rsidP="00E1676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DA6CB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</w:t>
            </w:r>
          </w:p>
          <w:p w14:paraId="22F735E2" w14:textId="77777777" w:rsidR="00AA5BC2" w:rsidRPr="00DA6CB6" w:rsidRDefault="00AA5BC2" w:rsidP="00E1676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DA6CB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หรือขาดทุน</w:t>
            </w: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00DAE8C3" w14:textId="77777777" w:rsidR="00AA5BC2" w:rsidRPr="00DA6CB6" w:rsidRDefault="00AA5BC2" w:rsidP="00E1676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DA6CB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</w:t>
            </w:r>
          </w:p>
          <w:p w14:paraId="69202328" w14:textId="77777777" w:rsidR="00AA5BC2" w:rsidRPr="00DA6CB6" w:rsidRDefault="00AA5BC2" w:rsidP="00E1676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DA6CB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ราคาทุน</w:t>
            </w:r>
          </w:p>
          <w:p w14:paraId="10F196B8" w14:textId="77777777" w:rsidR="00AA5BC2" w:rsidRPr="00DA6CB6" w:rsidRDefault="00AA5BC2" w:rsidP="00E1676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DA6CB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903" w:type="dxa"/>
            <w:tcBorders>
              <w:top w:val="single" w:sz="4" w:space="0" w:color="auto"/>
            </w:tcBorders>
            <w:vAlign w:val="bottom"/>
          </w:tcPr>
          <w:p w14:paraId="1F2FBFFA" w14:textId="77777777" w:rsidR="00AA5BC2" w:rsidRPr="00DA6CB6" w:rsidRDefault="00AA5BC2" w:rsidP="00E1676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DA6CB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3" w:type="dxa"/>
            <w:vAlign w:val="bottom"/>
          </w:tcPr>
          <w:p w14:paraId="05E496F7" w14:textId="77777777" w:rsidR="00AA5BC2" w:rsidRPr="00DA6CB6" w:rsidRDefault="00AA5BC2" w:rsidP="00E1676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2D803D9A" w14:textId="4CA21414" w:rsidR="00AA5BC2" w:rsidRPr="00DA6CB6" w:rsidRDefault="00AA5BC2" w:rsidP="00E1676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A6CB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ระดับ </w:t>
            </w:r>
            <w:r w:rsidR="00FA663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C7F571" w14:textId="77777777" w:rsidR="00AA5BC2" w:rsidRPr="00DA6CB6" w:rsidRDefault="00AA5BC2" w:rsidP="00E16768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11FC83E" w14:textId="0BD771EC" w:rsidR="00AA5BC2" w:rsidRPr="00DA6CB6" w:rsidRDefault="00AA5BC2" w:rsidP="00E1676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  <w:lang w:bidi="th-TH"/>
              </w:rPr>
            </w:pPr>
            <w:r w:rsidRPr="00DA6CB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ระดับ </w:t>
            </w:r>
            <w:r w:rsidR="00FA663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51C459" w14:textId="77777777" w:rsidR="00AA5BC2" w:rsidRPr="00DA6CB6" w:rsidRDefault="00AA5BC2" w:rsidP="00E16768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7AE64B4B" w14:textId="471EC0DE" w:rsidR="00AA5BC2" w:rsidRPr="00DA6CB6" w:rsidRDefault="00AA5BC2" w:rsidP="00E1676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  <w:lang w:bidi="th-TH"/>
              </w:rPr>
            </w:pPr>
            <w:r w:rsidRPr="00DA6CB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ระดับ </w:t>
            </w:r>
            <w:r w:rsidR="00FA663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E36897" w14:textId="77777777" w:rsidR="00AA5BC2" w:rsidRPr="00DA6CB6" w:rsidRDefault="00AA5BC2" w:rsidP="00E16768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02305BE0" w14:textId="77777777" w:rsidR="00AA5BC2" w:rsidRPr="00DA6CB6" w:rsidRDefault="00AA5BC2" w:rsidP="00E1676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  <w:lang w:bidi="th-TH"/>
              </w:rPr>
            </w:pPr>
            <w:r w:rsidRPr="00DA6CB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A5BC2" w:rsidRPr="00DA6CB6" w14:paraId="6DA9D47F" w14:textId="77777777" w:rsidTr="00E16768">
        <w:tc>
          <w:tcPr>
            <w:tcW w:w="1980" w:type="dxa"/>
            <w:shd w:val="clear" w:color="auto" w:fill="auto"/>
          </w:tcPr>
          <w:p w14:paraId="28322FC5" w14:textId="77777777" w:rsidR="00AA5BC2" w:rsidRPr="00DA6CB6" w:rsidRDefault="00AA5BC2" w:rsidP="00E16768">
            <w:pPr>
              <w:tabs>
                <w:tab w:val="left" w:pos="270"/>
              </w:tabs>
              <w:ind w:left="180" w:right="-25" w:hanging="18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472" w:type="dxa"/>
            <w:gridSpan w:val="11"/>
          </w:tcPr>
          <w:p w14:paraId="285F5E1A" w14:textId="77777777" w:rsidR="00AA5BC2" w:rsidRPr="00DA6CB6" w:rsidRDefault="00AA5BC2" w:rsidP="00E16768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</w:pPr>
            <w:r w:rsidRPr="00DA6CB6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AA5BC2" w:rsidRPr="00DA6CB6" w14:paraId="0B6F368D" w14:textId="77777777" w:rsidTr="00E16768">
        <w:tc>
          <w:tcPr>
            <w:tcW w:w="1980" w:type="dxa"/>
            <w:shd w:val="clear" w:color="auto" w:fill="auto"/>
          </w:tcPr>
          <w:p w14:paraId="4DAE0119" w14:textId="77777777" w:rsidR="00AA5BC2" w:rsidRPr="00DA6CB6" w:rsidRDefault="00AA5BC2" w:rsidP="00E1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104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DA6CB6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47" w:type="dxa"/>
          </w:tcPr>
          <w:p w14:paraId="276CF39A" w14:textId="77777777" w:rsidR="00AA5BC2" w:rsidRPr="00DA6CB6" w:rsidRDefault="00AA5BC2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</w:tcPr>
          <w:p w14:paraId="19CA146B" w14:textId="77777777" w:rsidR="00AA5BC2" w:rsidRPr="00DA6CB6" w:rsidRDefault="00AA5BC2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3" w:type="dxa"/>
          </w:tcPr>
          <w:p w14:paraId="787E0C8F" w14:textId="77777777" w:rsidR="00AA5BC2" w:rsidRPr="00DA6CB6" w:rsidRDefault="00AA5BC2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</w:tcPr>
          <w:p w14:paraId="16B4B2ED" w14:textId="77777777" w:rsidR="00AA5BC2" w:rsidRPr="00DA6CB6" w:rsidRDefault="00AA5BC2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1" w:type="dxa"/>
            <w:shd w:val="clear" w:color="auto" w:fill="auto"/>
          </w:tcPr>
          <w:p w14:paraId="2D40F402" w14:textId="77777777" w:rsidR="00AA5BC2" w:rsidRPr="00DA6CB6" w:rsidRDefault="00AA5BC2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2FDDB643" w14:textId="77777777" w:rsidR="00AA5BC2" w:rsidRPr="00DA6CB6" w:rsidRDefault="00AA5BC2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7A5F165" w14:textId="77777777" w:rsidR="00AA5BC2" w:rsidRPr="00DA6CB6" w:rsidRDefault="00AA5BC2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642A8D5A" w14:textId="77777777" w:rsidR="00AA5BC2" w:rsidRPr="00DA6CB6" w:rsidRDefault="00AA5BC2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3" w:type="dxa"/>
            <w:shd w:val="clear" w:color="auto" w:fill="auto"/>
          </w:tcPr>
          <w:p w14:paraId="4F7D917B" w14:textId="77777777" w:rsidR="00AA5BC2" w:rsidRPr="00DA6CB6" w:rsidRDefault="00AA5BC2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1F430915" w14:textId="77777777" w:rsidR="00AA5BC2" w:rsidRPr="00DA6CB6" w:rsidRDefault="00AA5BC2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auto"/>
          </w:tcPr>
          <w:p w14:paraId="69C02598" w14:textId="77777777" w:rsidR="00AA5BC2" w:rsidRPr="00DA6CB6" w:rsidRDefault="00AA5BC2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A5BC2" w:rsidRPr="00DA6CB6" w14:paraId="4781E633" w14:textId="77777777" w:rsidTr="00E16768">
        <w:tc>
          <w:tcPr>
            <w:tcW w:w="1980" w:type="dxa"/>
            <w:shd w:val="clear" w:color="auto" w:fill="auto"/>
          </w:tcPr>
          <w:p w14:paraId="5664E103" w14:textId="77777777" w:rsidR="003B6C9F" w:rsidRDefault="00AA5BC2" w:rsidP="00E1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10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DA6CB6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เงินให้กู้ยืมระยะยาวแก่</w:t>
            </w:r>
          </w:p>
          <w:p w14:paraId="448C7C24" w14:textId="0CEB97BF" w:rsidR="00AA5BC2" w:rsidRPr="00DA6CB6" w:rsidRDefault="003B6C9F" w:rsidP="00E1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right="-25" w:hanging="104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</w:t>
            </w:r>
            <w:r w:rsidR="00AA5BC2" w:rsidRPr="00DA6CB6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47" w:type="dxa"/>
          </w:tcPr>
          <w:p w14:paraId="5C833E67" w14:textId="77777777" w:rsidR="00AA5BC2" w:rsidRPr="00DA6CB6" w:rsidRDefault="00AA5BC2" w:rsidP="00E16768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  <w:p w14:paraId="31FDE0A4" w14:textId="77777777" w:rsidR="00AA5BC2" w:rsidRPr="00DA6CB6" w:rsidRDefault="00AA5BC2" w:rsidP="00E16768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96"/>
              <w:rPr>
                <w:rFonts w:ascii="Angsana New" w:hAnsi="Angsana New" w:cs="Angsana New"/>
                <w:sz w:val="26"/>
                <w:szCs w:val="26"/>
              </w:rPr>
            </w:pPr>
            <w:r w:rsidRPr="00DA6CB6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739FCAA4" w14:textId="77777777" w:rsidR="00AA5BC2" w:rsidRPr="00DA6CB6" w:rsidRDefault="00AA5BC2" w:rsidP="00E16768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  <w:p w14:paraId="542DF854" w14:textId="044D506B" w:rsidR="00AA5BC2" w:rsidRPr="00DA6CB6" w:rsidRDefault="00AA5BC2" w:rsidP="00E16768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2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A6CB6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             </w:t>
            </w:r>
            <w:r w:rsidR="00707376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</w:t>
            </w:r>
            <w:r w:rsidRPr="00DA6CB6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,</w:t>
            </w:r>
            <w:r w:rsidR="00707376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000</w:t>
            </w:r>
          </w:p>
        </w:tc>
        <w:tc>
          <w:tcPr>
            <w:tcW w:w="903" w:type="dxa"/>
          </w:tcPr>
          <w:p w14:paraId="029C8703" w14:textId="77777777" w:rsidR="00AA5BC2" w:rsidRPr="00DA6CB6" w:rsidRDefault="00AA5BC2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9F41F0F" w14:textId="4D38D917" w:rsidR="00AA5BC2" w:rsidRPr="00DA6CB6" w:rsidRDefault="00707376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</w:t>
            </w:r>
            <w:r w:rsidR="00AA5BC2" w:rsidRPr="00DA6CB6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000</w:t>
            </w:r>
          </w:p>
        </w:tc>
        <w:tc>
          <w:tcPr>
            <w:tcW w:w="183" w:type="dxa"/>
            <w:shd w:val="clear" w:color="auto" w:fill="auto"/>
          </w:tcPr>
          <w:p w14:paraId="3558594B" w14:textId="77777777" w:rsidR="00AA5BC2" w:rsidRPr="00DA6CB6" w:rsidRDefault="00AA5BC2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1" w:type="dxa"/>
            <w:shd w:val="clear" w:color="auto" w:fill="auto"/>
          </w:tcPr>
          <w:p w14:paraId="196670BC" w14:textId="77777777" w:rsidR="00AA5BC2" w:rsidRPr="00DA6CB6" w:rsidRDefault="00AA5BC2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9FF91A6" w14:textId="77777777" w:rsidR="00AA5BC2" w:rsidRPr="00DA6CB6" w:rsidRDefault="00AA5BC2" w:rsidP="004C0114">
            <w:pPr>
              <w:pStyle w:val="acctfourfigures"/>
              <w:tabs>
                <w:tab w:val="clear" w:pos="765"/>
              </w:tabs>
              <w:spacing w:line="240" w:lineRule="atLeast"/>
              <w:ind w:right="6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6CB6">
              <w:rPr>
                <w:rFonts w:ascii="Angsana New" w:hAnsi="Angsana New" w:cs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C834D5F" w14:textId="77777777" w:rsidR="00AA5BC2" w:rsidRPr="00DA6CB6" w:rsidRDefault="00AA5BC2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443BF49A" w14:textId="77777777" w:rsidR="00AA5BC2" w:rsidRPr="00DA6CB6" w:rsidRDefault="00AA5BC2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B238F89" w14:textId="58B71A89" w:rsidR="00AA5BC2" w:rsidRPr="00DA6CB6" w:rsidRDefault="00707376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</w:t>
            </w:r>
            <w:r w:rsidR="00AA5BC2" w:rsidRPr="00DA6CB6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934</w:t>
            </w:r>
          </w:p>
        </w:tc>
        <w:tc>
          <w:tcPr>
            <w:tcW w:w="180" w:type="dxa"/>
            <w:shd w:val="clear" w:color="auto" w:fill="auto"/>
          </w:tcPr>
          <w:p w14:paraId="2E466193" w14:textId="77777777" w:rsidR="00AA5BC2" w:rsidRPr="00DA6CB6" w:rsidRDefault="00AA5BC2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3" w:type="dxa"/>
            <w:shd w:val="clear" w:color="auto" w:fill="auto"/>
          </w:tcPr>
          <w:p w14:paraId="5D19FFF8" w14:textId="77777777" w:rsidR="00AA5BC2" w:rsidRPr="00DA6CB6" w:rsidRDefault="00AA5BC2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  <w:p w14:paraId="497DB671" w14:textId="77777777" w:rsidR="00AA5BC2" w:rsidRPr="00DA6CB6" w:rsidRDefault="00AA5BC2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A6CB6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6CCF5B9" w14:textId="77777777" w:rsidR="00AA5BC2" w:rsidRPr="00DA6CB6" w:rsidRDefault="00AA5BC2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auto"/>
          </w:tcPr>
          <w:p w14:paraId="2FFBB0E5" w14:textId="77777777" w:rsidR="00AA5BC2" w:rsidRPr="00DA6CB6" w:rsidRDefault="00AA5BC2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5BE103D" w14:textId="2885A37D" w:rsidR="00AA5BC2" w:rsidRPr="00DA6CB6" w:rsidRDefault="00707376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</w:t>
            </w:r>
            <w:r w:rsidR="00AA5BC2" w:rsidRPr="00DA6CB6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934</w:t>
            </w:r>
          </w:p>
        </w:tc>
      </w:tr>
      <w:tr w:rsidR="00AA5BC2" w:rsidRPr="00DA6CB6" w14:paraId="473C417F" w14:textId="77777777" w:rsidTr="00E16768">
        <w:tc>
          <w:tcPr>
            <w:tcW w:w="1980" w:type="dxa"/>
            <w:shd w:val="clear" w:color="auto" w:fill="auto"/>
          </w:tcPr>
          <w:p w14:paraId="5D691DE6" w14:textId="77777777" w:rsidR="00AA5BC2" w:rsidRPr="00DA6CB6" w:rsidRDefault="00AA5BC2" w:rsidP="00E1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104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DA6CB6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347" w:type="dxa"/>
          </w:tcPr>
          <w:p w14:paraId="24ACE58F" w14:textId="5D5E5E7B" w:rsidR="00AA5BC2" w:rsidRPr="00DA6CB6" w:rsidRDefault="00707376" w:rsidP="00E16768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9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1</w:t>
            </w:r>
            <w:r w:rsidR="00AA5BC2" w:rsidRPr="00DA6CB6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064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17EF7319" w14:textId="77777777" w:rsidR="00AA5BC2" w:rsidRPr="00DA6CB6" w:rsidRDefault="00AA5BC2" w:rsidP="00E16768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97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A6CB6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903" w:type="dxa"/>
          </w:tcPr>
          <w:p w14:paraId="581F38E2" w14:textId="370AB816" w:rsidR="00AA5BC2" w:rsidRPr="00DA6CB6" w:rsidRDefault="00707376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1</w:t>
            </w:r>
            <w:r w:rsidR="00AA5BC2" w:rsidRPr="00DA6CB6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064</w:t>
            </w:r>
          </w:p>
        </w:tc>
        <w:tc>
          <w:tcPr>
            <w:tcW w:w="183" w:type="dxa"/>
            <w:shd w:val="clear" w:color="auto" w:fill="auto"/>
          </w:tcPr>
          <w:p w14:paraId="40D615C9" w14:textId="77777777" w:rsidR="00AA5BC2" w:rsidRPr="00DA6CB6" w:rsidRDefault="00AA5BC2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1" w:type="dxa"/>
            <w:shd w:val="clear" w:color="auto" w:fill="auto"/>
          </w:tcPr>
          <w:p w14:paraId="700E9822" w14:textId="3B976AE9" w:rsidR="00AA5BC2" w:rsidRPr="00DA6CB6" w:rsidRDefault="00707376" w:rsidP="004C0114">
            <w:pPr>
              <w:pStyle w:val="acctfourfigures"/>
              <w:tabs>
                <w:tab w:val="clear" w:pos="765"/>
              </w:tabs>
              <w:spacing w:line="240" w:lineRule="atLeast"/>
              <w:ind w:right="6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C0114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1</w:t>
            </w:r>
            <w:r w:rsidR="00AA5BC2" w:rsidRPr="004C0114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4C0114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064</w:t>
            </w:r>
          </w:p>
        </w:tc>
        <w:tc>
          <w:tcPr>
            <w:tcW w:w="180" w:type="dxa"/>
            <w:shd w:val="clear" w:color="auto" w:fill="auto"/>
          </w:tcPr>
          <w:p w14:paraId="7AEF4191" w14:textId="77777777" w:rsidR="00AA5BC2" w:rsidRPr="00DA6CB6" w:rsidRDefault="00AA5BC2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47B34333" w14:textId="77777777" w:rsidR="00AA5BC2" w:rsidRPr="00DA6CB6" w:rsidRDefault="00AA5BC2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6CB6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325C82E" w14:textId="77777777" w:rsidR="00AA5BC2" w:rsidRPr="00DA6CB6" w:rsidRDefault="00AA5BC2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3" w:type="dxa"/>
            <w:shd w:val="clear" w:color="auto" w:fill="auto"/>
          </w:tcPr>
          <w:p w14:paraId="1B7D5F96" w14:textId="77777777" w:rsidR="00AA5BC2" w:rsidRPr="00DA6CB6" w:rsidRDefault="00AA5BC2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A6CB6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3C8ACEC" w14:textId="77777777" w:rsidR="00AA5BC2" w:rsidRPr="00DA6CB6" w:rsidRDefault="00AA5BC2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auto"/>
          </w:tcPr>
          <w:p w14:paraId="349EB2C0" w14:textId="396E4EF9" w:rsidR="00AA5BC2" w:rsidRPr="00DA6CB6" w:rsidRDefault="00707376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1</w:t>
            </w:r>
            <w:r w:rsidR="00AA5BC2" w:rsidRPr="00DA6CB6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064</w:t>
            </w:r>
          </w:p>
        </w:tc>
      </w:tr>
      <w:tr w:rsidR="00AA5BC2" w:rsidRPr="00DA6CB6" w14:paraId="5B4C9411" w14:textId="77777777" w:rsidTr="00E16768">
        <w:tc>
          <w:tcPr>
            <w:tcW w:w="1980" w:type="dxa"/>
            <w:shd w:val="clear" w:color="auto" w:fill="auto"/>
          </w:tcPr>
          <w:p w14:paraId="6DA9857E" w14:textId="77777777" w:rsidR="00AA5BC2" w:rsidRPr="00DA6CB6" w:rsidRDefault="00AA5BC2" w:rsidP="00E1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10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6CB6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1347" w:type="dxa"/>
          </w:tcPr>
          <w:p w14:paraId="1B73233E" w14:textId="77777777" w:rsidR="00AA5BC2" w:rsidRPr="00DA6CB6" w:rsidRDefault="00AA5BC2" w:rsidP="00E16768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2B1BCDBA" w14:textId="77777777" w:rsidR="00AA5BC2" w:rsidRPr="00DA6CB6" w:rsidRDefault="00AA5BC2" w:rsidP="00E16768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3" w:type="dxa"/>
          </w:tcPr>
          <w:p w14:paraId="64B027FE" w14:textId="77777777" w:rsidR="00AA5BC2" w:rsidRPr="00DA6CB6" w:rsidRDefault="00AA5BC2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</w:tcPr>
          <w:p w14:paraId="54FB29CB" w14:textId="77777777" w:rsidR="00AA5BC2" w:rsidRPr="00DA6CB6" w:rsidRDefault="00AA5BC2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1" w:type="dxa"/>
            <w:shd w:val="clear" w:color="auto" w:fill="auto"/>
          </w:tcPr>
          <w:p w14:paraId="427F2783" w14:textId="77777777" w:rsidR="00AA5BC2" w:rsidRPr="00DA6CB6" w:rsidRDefault="00AA5BC2" w:rsidP="00E16768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231BB378" w14:textId="77777777" w:rsidR="00AA5BC2" w:rsidRPr="00DA6CB6" w:rsidRDefault="00AA5BC2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8C0C520" w14:textId="77777777" w:rsidR="00AA5BC2" w:rsidRPr="00DA6CB6" w:rsidRDefault="00AA5BC2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16576838" w14:textId="77777777" w:rsidR="00AA5BC2" w:rsidRPr="00DA6CB6" w:rsidRDefault="00AA5BC2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3" w:type="dxa"/>
            <w:shd w:val="clear" w:color="auto" w:fill="auto"/>
          </w:tcPr>
          <w:p w14:paraId="3245EF1B" w14:textId="77777777" w:rsidR="00AA5BC2" w:rsidRPr="00DA6CB6" w:rsidRDefault="00AA5BC2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3FF2B294" w14:textId="77777777" w:rsidR="00AA5BC2" w:rsidRPr="00DA6CB6" w:rsidRDefault="00AA5BC2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auto"/>
          </w:tcPr>
          <w:p w14:paraId="5CB9B473" w14:textId="77777777" w:rsidR="00AA5BC2" w:rsidRPr="00DA6CB6" w:rsidRDefault="00AA5BC2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A5BC2" w:rsidRPr="00DA6CB6" w14:paraId="7D96B51E" w14:textId="77777777" w:rsidTr="00E16768">
        <w:tc>
          <w:tcPr>
            <w:tcW w:w="1980" w:type="dxa"/>
            <w:shd w:val="clear" w:color="auto" w:fill="auto"/>
          </w:tcPr>
          <w:p w14:paraId="0F23A344" w14:textId="605EB568" w:rsidR="00AA5BC2" w:rsidRPr="00DA6CB6" w:rsidRDefault="00AA5BC2" w:rsidP="006360EF">
            <w:pPr>
              <w:ind w:left="160" w:right="-90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6CB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สัญญาซื้อขายเงินตรา</w:t>
            </w:r>
            <w:r w:rsidRPr="00DA6CB6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DA6CB6">
              <w:rPr>
                <w:rFonts w:ascii="Angsana New" w:hAnsi="Angsana New" w:cs="Angsana New" w:hint="cs"/>
                <w:sz w:val="26"/>
                <w:szCs w:val="26"/>
              </w:rPr>
              <w:br/>
              <w:t xml:space="preserve">  </w:t>
            </w:r>
            <w:r w:rsidRPr="00DA6CB6">
              <w:rPr>
                <w:rFonts w:ascii="Angsana New" w:hAnsi="Angsana New" w:cs="Angsana New" w:hint="cs"/>
                <w:sz w:val="26"/>
                <w:szCs w:val="26"/>
                <w:cs/>
              </w:rPr>
              <w:t>ต่างประเทศล่วงหน้า</w:t>
            </w:r>
          </w:p>
        </w:tc>
        <w:tc>
          <w:tcPr>
            <w:tcW w:w="1347" w:type="dxa"/>
            <w:vAlign w:val="bottom"/>
          </w:tcPr>
          <w:p w14:paraId="653B23F2" w14:textId="434E91AF" w:rsidR="00AA5BC2" w:rsidRPr="00DA6CB6" w:rsidRDefault="00707376" w:rsidP="00E16768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0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34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28DED641" w14:textId="77777777" w:rsidR="00AA5BC2" w:rsidRPr="00DA6CB6" w:rsidRDefault="00AA5BC2" w:rsidP="00E16768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0"/>
              <w:rPr>
                <w:rFonts w:ascii="Angsana New" w:hAnsi="Angsana New" w:cs="Angsana New"/>
                <w:sz w:val="26"/>
                <w:szCs w:val="26"/>
              </w:rPr>
            </w:pPr>
            <w:r w:rsidRPr="00DA6CB6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3" w:type="dxa"/>
            <w:vAlign w:val="bottom"/>
          </w:tcPr>
          <w:p w14:paraId="07CE3F34" w14:textId="50055B59" w:rsidR="00AA5BC2" w:rsidRPr="00DA6CB6" w:rsidRDefault="00707376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34</w:t>
            </w:r>
          </w:p>
        </w:tc>
        <w:tc>
          <w:tcPr>
            <w:tcW w:w="183" w:type="dxa"/>
            <w:shd w:val="clear" w:color="auto" w:fill="auto"/>
          </w:tcPr>
          <w:p w14:paraId="0E5B5B3A" w14:textId="77777777" w:rsidR="00AA5BC2" w:rsidRPr="00DA6CB6" w:rsidRDefault="00AA5BC2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61C76F6C" w14:textId="77777777" w:rsidR="00AA5BC2" w:rsidRPr="00DA6CB6" w:rsidRDefault="00AA5BC2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6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6CB6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0A7AA5" w14:textId="77777777" w:rsidR="00AA5BC2" w:rsidRPr="00DA6CB6" w:rsidRDefault="00AA5BC2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C0FE1D0" w14:textId="0630F49B" w:rsidR="00AA5BC2" w:rsidRPr="00DA6CB6" w:rsidRDefault="00707376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56A22F" w14:textId="77777777" w:rsidR="00AA5BC2" w:rsidRPr="00DA6CB6" w:rsidRDefault="00AA5BC2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1E98B2B4" w14:textId="77777777" w:rsidR="00AA5BC2" w:rsidRPr="00DA6CB6" w:rsidRDefault="00AA5BC2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A6CB6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0C5DC2" w14:textId="77777777" w:rsidR="00AA5BC2" w:rsidRPr="00DA6CB6" w:rsidRDefault="00AA5BC2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6C75C86B" w14:textId="59051D2C" w:rsidR="00AA5BC2" w:rsidRPr="00DA6CB6" w:rsidRDefault="00707376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34</w:t>
            </w:r>
          </w:p>
        </w:tc>
      </w:tr>
      <w:tr w:rsidR="00AA5BC2" w:rsidRPr="00DA6CB6" w14:paraId="0CE7837E" w14:textId="77777777" w:rsidTr="00E16768">
        <w:tc>
          <w:tcPr>
            <w:tcW w:w="1980" w:type="dxa"/>
            <w:shd w:val="clear" w:color="auto" w:fill="auto"/>
          </w:tcPr>
          <w:p w14:paraId="19AF30AB" w14:textId="77777777" w:rsidR="00AA5BC2" w:rsidRPr="00DA6CB6" w:rsidRDefault="00AA5BC2" w:rsidP="00E1676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7" w:type="dxa"/>
          </w:tcPr>
          <w:p w14:paraId="70EAD1D5" w14:textId="77777777" w:rsidR="00AA5BC2" w:rsidRPr="00DA6CB6" w:rsidRDefault="00AA5BC2" w:rsidP="00E16768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0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7B80BDAE" w14:textId="77777777" w:rsidR="00AA5BC2" w:rsidRPr="00DA6CB6" w:rsidRDefault="00AA5BC2" w:rsidP="00E16768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3" w:type="dxa"/>
          </w:tcPr>
          <w:p w14:paraId="14F9AC3B" w14:textId="77777777" w:rsidR="00AA5BC2" w:rsidRPr="00DA6CB6" w:rsidRDefault="00AA5BC2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</w:tcPr>
          <w:p w14:paraId="49511C30" w14:textId="77777777" w:rsidR="00AA5BC2" w:rsidRPr="00DA6CB6" w:rsidRDefault="00AA5BC2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1" w:type="dxa"/>
            <w:shd w:val="clear" w:color="auto" w:fill="auto"/>
          </w:tcPr>
          <w:p w14:paraId="47B34596" w14:textId="77777777" w:rsidR="00AA5BC2" w:rsidRPr="00DA6CB6" w:rsidRDefault="00AA5BC2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6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38177C4" w14:textId="77777777" w:rsidR="00AA5BC2" w:rsidRPr="00DA6CB6" w:rsidRDefault="00AA5BC2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8DC5FBC" w14:textId="77777777" w:rsidR="00AA5BC2" w:rsidRPr="00DA6CB6" w:rsidRDefault="00AA5BC2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19519EB8" w14:textId="77777777" w:rsidR="00AA5BC2" w:rsidRPr="00DA6CB6" w:rsidRDefault="00AA5BC2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3" w:type="dxa"/>
            <w:shd w:val="clear" w:color="auto" w:fill="auto"/>
          </w:tcPr>
          <w:p w14:paraId="6B42B023" w14:textId="77777777" w:rsidR="00AA5BC2" w:rsidRPr="00DA6CB6" w:rsidRDefault="00AA5BC2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786C30DD" w14:textId="77777777" w:rsidR="00AA5BC2" w:rsidRPr="00DA6CB6" w:rsidRDefault="00AA5BC2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auto"/>
          </w:tcPr>
          <w:p w14:paraId="699B7BC1" w14:textId="77777777" w:rsidR="00AA5BC2" w:rsidRPr="00DA6CB6" w:rsidRDefault="00AA5BC2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A5BC2" w:rsidRPr="00DA6CB6" w14:paraId="171099A7" w14:textId="77777777" w:rsidTr="00E16768">
        <w:tc>
          <w:tcPr>
            <w:tcW w:w="1980" w:type="dxa"/>
            <w:shd w:val="clear" w:color="auto" w:fill="auto"/>
          </w:tcPr>
          <w:p w14:paraId="28AC2D3A" w14:textId="77777777" w:rsidR="00AA5BC2" w:rsidRPr="00DA6CB6" w:rsidRDefault="00AA5BC2" w:rsidP="00E1676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6CB6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47" w:type="dxa"/>
          </w:tcPr>
          <w:p w14:paraId="704FC33D" w14:textId="77777777" w:rsidR="00AA5BC2" w:rsidRPr="00DA6CB6" w:rsidRDefault="00AA5BC2" w:rsidP="00E16768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0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3F01EBB4" w14:textId="77777777" w:rsidR="00AA5BC2" w:rsidRPr="00DA6CB6" w:rsidRDefault="00AA5BC2" w:rsidP="00E16768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3" w:type="dxa"/>
          </w:tcPr>
          <w:p w14:paraId="47BC2BA3" w14:textId="77777777" w:rsidR="00AA5BC2" w:rsidRPr="00DA6CB6" w:rsidRDefault="00AA5BC2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</w:tcPr>
          <w:p w14:paraId="18E2DE7D" w14:textId="77777777" w:rsidR="00AA5BC2" w:rsidRPr="00DA6CB6" w:rsidRDefault="00AA5BC2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1" w:type="dxa"/>
            <w:shd w:val="clear" w:color="auto" w:fill="auto"/>
          </w:tcPr>
          <w:p w14:paraId="527E25D2" w14:textId="77777777" w:rsidR="00AA5BC2" w:rsidRPr="00DA6CB6" w:rsidRDefault="00AA5BC2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6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C7DBCE9" w14:textId="77777777" w:rsidR="00AA5BC2" w:rsidRPr="00DA6CB6" w:rsidRDefault="00AA5BC2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EC50566" w14:textId="77777777" w:rsidR="00AA5BC2" w:rsidRPr="00DA6CB6" w:rsidRDefault="00AA5BC2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76CC9DC" w14:textId="77777777" w:rsidR="00AA5BC2" w:rsidRPr="00DA6CB6" w:rsidRDefault="00AA5BC2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3" w:type="dxa"/>
            <w:shd w:val="clear" w:color="auto" w:fill="auto"/>
          </w:tcPr>
          <w:p w14:paraId="6388D26A" w14:textId="77777777" w:rsidR="00AA5BC2" w:rsidRPr="00DA6CB6" w:rsidRDefault="00AA5BC2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12FD1004" w14:textId="77777777" w:rsidR="00AA5BC2" w:rsidRPr="00DA6CB6" w:rsidRDefault="00AA5BC2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auto"/>
          </w:tcPr>
          <w:p w14:paraId="115C2553" w14:textId="77777777" w:rsidR="00AA5BC2" w:rsidRPr="00DA6CB6" w:rsidRDefault="00AA5BC2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A5BC2" w:rsidRPr="00DA6CB6" w14:paraId="004FFABE" w14:textId="77777777" w:rsidTr="00E16768">
        <w:tc>
          <w:tcPr>
            <w:tcW w:w="1980" w:type="dxa"/>
            <w:shd w:val="clear" w:color="auto" w:fill="auto"/>
          </w:tcPr>
          <w:p w14:paraId="72E34D7E" w14:textId="77777777" w:rsidR="00AA5BC2" w:rsidRPr="00DA6CB6" w:rsidRDefault="00AA5BC2" w:rsidP="00E1676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6CB6">
              <w:rPr>
                <w:rFonts w:ascii="Angsana New" w:hAnsi="Angsana New" w:cs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47" w:type="dxa"/>
          </w:tcPr>
          <w:p w14:paraId="1520D2F6" w14:textId="77777777" w:rsidR="00AA5BC2" w:rsidRPr="00DA6CB6" w:rsidRDefault="00AA5BC2" w:rsidP="00E16768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0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A6CB6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2749E855" w14:textId="2690E2DD" w:rsidR="00AA5BC2" w:rsidRPr="00DA6CB6" w:rsidRDefault="00707376" w:rsidP="00E16768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8</w:t>
            </w:r>
            <w:r w:rsidR="00AA5BC2" w:rsidRPr="00DA6CB6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509</w:t>
            </w:r>
          </w:p>
        </w:tc>
        <w:tc>
          <w:tcPr>
            <w:tcW w:w="903" w:type="dxa"/>
          </w:tcPr>
          <w:p w14:paraId="5962CADC" w14:textId="25FA37CC" w:rsidR="00AA5BC2" w:rsidRPr="00DA6CB6" w:rsidRDefault="00707376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8</w:t>
            </w:r>
            <w:r w:rsidR="00AA5BC2" w:rsidRPr="00DA6CB6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509</w:t>
            </w:r>
          </w:p>
        </w:tc>
        <w:tc>
          <w:tcPr>
            <w:tcW w:w="183" w:type="dxa"/>
            <w:shd w:val="clear" w:color="auto" w:fill="auto"/>
          </w:tcPr>
          <w:p w14:paraId="3E0D4CCA" w14:textId="77777777" w:rsidR="00AA5BC2" w:rsidRPr="00DA6CB6" w:rsidRDefault="00AA5BC2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1" w:type="dxa"/>
            <w:shd w:val="clear" w:color="auto" w:fill="auto"/>
          </w:tcPr>
          <w:p w14:paraId="1F47A652" w14:textId="77777777" w:rsidR="00AA5BC2" w:rsidRPr="00DA6CB6" w:rsidRDefault="00AA5BC2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6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6CB6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AC44F77" w14:textId="77777777" w:rsidR="00AA5BC2" w:rsidRPr="00DA6CB6" w:rsidRDefault="00AA5BC2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8293A21" w14:textId="7CB91A2F" w:rsidR="00AA5BC2" w:rsidRPr="00DA6CB6" w:rsidRDefault="00707376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8</w:t>
            </w:r>
            <w:r w:rsidR="00AA5BC2" w:rsidRPr="00DA6CB6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470</w:t>
            </w:r>
          </w:p>
        </w:tc>
        <w:tc>
          <w:tcPr>
            <w:tcW w:w="180" w:type="dxa"/>
            <w:shd w:val="clear" w:color="auto" w:fill="auto"/>
          </w:tcPr>
          <w:p w14:paraId="60A80324" w14:textId="77777777" w:rsidR="00AA5BC2" w:rsidRPr="00DA6CB6" w:rsidRDefault="00AA5BC2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3" w:type="dxa"/>
            <w:shd w:val="clear" w:color="auto" w:fill="auto"/>
          </w:tcPr>
          <w:p w14:paraId="288D5F5C" w14:textId="77777777" w:rsidR="00AA5BC2" w:rsidRPr="00DA6CB6" w:rsidRDefault="00AA5BC2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A6CB6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29019BF" w14:textId="77777777" w:rsidR="00AA5BC2" w:rsidRPr="00DA6CB6" w:rsidRDefault="00AA5BC2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auto"/>
          </w:tcPr>
          <w:p w14:paraId="7D389F9B" w14:textId="66DC3AB6" w:rsidR="00AA5BC2" w:rsidRPr="00DA6CB6" w:rsidRDefault="00707376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8</w:t>
            </w:r>
            <w:r w:rsidR="00AA5BC2" w:rsidRPr="00DA6CB6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470</w:t>
            </w:r>
          </w:p>
        </w:tc>
      </w:tr>
      <w:tr w:rsidR="00AA5BC2" w:rsidRPr="00DA6CB6" w14:paraId="44B86ADD" w14:textId="77777777" w:rsidTr="00E16768">
        <w:tc>
          <w:tcPr>
            <w:tcW w:w="1980" w:type="dxa"/>
            <w:shd w:val="clear" w:color="auto" w:fill="auto"/>
          </w:tcPr>
          <w:p w14:paraId="17530133" w14:textId="77777777" w:rsidR="00AA5BC2" w:rsidRPr="00DA6CB6" w:rsidRDefault="00AA5BC2" w:rsidP="00183B63">
            <w:pPr>
              <w:tabs>
                <w:tab w:val="clear" w:pos="22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02" w:right="-25" w:hanging="10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6CB6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47" w:type="dxa"/>
          </w:tcPr>
          <w:p w14:paraId="6661C184" w14:textId="77777777" w:rsidR="00AA5BC2" w:rsidRPr="00DA6CB6" w:rsidRDefault="00AA5BC2" w:rsidP="00E16768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0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  <w:p w14:paraId="4F49D1CE" w14:textId="71437A09" w:rsidR="00AA5BC2" w:rsidRPr="00DA6CB6" w:rsidRDefault="00BF22BB" w:rsidP="00E16768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0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275866FC" w14:textId="4AB4BF84" w:rsidR="00AA5BC2" w:rsidRPr="00DA6CB6" w:rsidRDefault="00BF22BB" w:rsidP="00E16768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700</w:t>
            </w:r>
          </w:p>
        </w:tc>
        <w:tc>
          <w:tcPr>
            <w:tcW w:w="903" w:type="dxa"/>
          </w:tcPr>
          <w:p w14:paraId="0573A77E" w14:textId="77777777" w:rsidR="00AA5BC2" w:rsidRPr="00DA6CB6" w:rsidRDefault="00AA5BC2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0ED4D5D" w14:textId="5160F16F" w:rsidR="00AA5BC2" w:rsidRPr="00DA6CB6" w:rsidRDefault="00183B63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700</w:t>
            </w:r>
          </w:p>
        </w:tc>
        <w:tc>
          <w:tcPr>
            <w:tcW w:w="183" w:type="dxa"/>
            <w:shd w:val="clear" w:color="auto" w:fill="auto"/>
          </w:tcPr>
          <w:p w14:paraId="6ABDB24A" w14:textId="77777777" w:rsidR="00AA5BC2" w:rsidRPr="00DA6CB6" w:rsidRDefault="00AA5BC2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1" w:type="dxa"/>
            <w:shd w:val="clear" w:color="auto" w:fill="auto"/>
          </w:tcPr>
          <w:p w14:paraId="0A6DA1FE" w14:textId="77777777" w:rsidR="00AA5BC2" w:rsidRPr="00DA6CB6" w:rsidRDefault="00AA5BC2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6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AEC5056" w14:textId="57449CDA" w:rsidR="00AA5BC2" w:rsidRPr="00DA6CB6" w:rsidRDefault="00C423B2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6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6D2BC86" w14:textId="77777777" w:rsidR="00AA5BC2" w:rsidRPr="00DA6CB6" w:rsidRDefault="00AA5BC2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1D972CE2" w14:textId="77777777" w:rsidR="00AA5BC2" w:rsidRPr="00DA6CB6" w:rsidRDefault="00AA5BC2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BA1A986" w14:textId="5ADCB298" w:rsidR="00AA5BC2" w:rsidRPr="00DA6CB6" w:rsidRDefault="00C423B2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699</w:t>
            </w:r>
          </w:p>
        </w:tc>
        <w:tc>
          <w:tcPr>
            <w:tcW w:w="180" w:type="dxa"/>
            <w:shd w:val="clear" w:color="auto" w:fill="auto"/>
          </w:tcPr>
          <w:p w14:paraId="13F16834" w14:textId="77777777" w:rsidR="00AA5BC2" w:rsidRPr="00DA6CB6" w:rsidRDefault="00AA5BC2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3" w:type="dxa"/>
            <w:shd w:val="clear" w:color="auto" w:fill="auto"/>
          </w:tcPr>
          <w:p w14:paraId="2F37434C" w14:textId="77777777" w:rsidR="00AA5BC2" w:rsidRPr="00DA6CB6" w:rsidRDefault="00AA5BC2" w:rsidP="00E16768">
            <w:pPr>
              <w:pStyle w:val="acctfourfigures"/>
              <w:tabs>
                <w:tab w:val="clear" w:pos="765"/>
                <w:tab w:val="left" w:pos="0"/>
              </w:tabs>
              <w:spacing w:line="240" w:lineRule="atLeast"/>
              <w:ind w:left="-1018" w:right="142" w:firstLine="9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A6CB6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ab/>
            </w:r>
          </w:p>
          <w:p w14:paraId="761D7B1F" w14:textId="77777777" w:rsidR="00AA5BC2" w:rsidRPr="00DA6CB6" w:rsidRDefault="00AA5BC2" w:rsidP="00E16768">
            <w:pPr>
              <w:pStyle w:val="acctfourfigures"/>
              <w:tabs>
                <w:tab w:val="clear" w:pos="765"/>
                <w:tab w:val="left" w:pos="0"/>
              </w:tabs>
              <w:spacing w:line="240" w:lineRule="atLeast"/>
              <w:ind w:left="-1018" w:right="52" w:firstLine="18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A6CB6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4093D29" w14:textId="77777777" w:rsidR="00AA5BC2" w:rsidRPr="00DA6CB6" w:rsidRDefault="00AA5BC2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auto"/>
          </w:tcPr>
          <w:p w14:paraId="517C331F" w14:textId="77777777" w:rsidR="00AA5BC2" w:rsidRPr="00DA6CB6" w:rsidRDefault="00AA5BC2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4C21550" w14:textId="08237B83" w:rsidR="00AA5BC2" w:rsidRPr="00DA6CB6" w:rsidRDefault="00707376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699</w:t>
            </w:r>
          </w:p>
        </w:tc>
      </w:tr>
    </w:tbl>
    <w:p w14:paraId="27F740A0" w14:textId="5578ADAA" w:rsidR="00D56066" w:rsidRPr="00FA663F" w:rsidRDefault="00D56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DE045BF" w14:textId="0BB628F0" w:rsidR="00804175" w:rsidRPr="00C60284" w:rsidRDefault="00804175" w:rsidP="005B0CD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C60284">
        <w:rPr>
          <w:rFonts w:ascii="Angsana New" w:hAnsi="Angsana New" w:cs="Angsana New"/>
          <w:sz w:val="30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4FE0AFB0" w14:textId="77777777" w:rsidR="0036476B" w:rsidRPr="00A42E2D" w:rsidRDefault="0036476B" w:rsidP="0036476B">
      <w:pPr>
        <w:rPr>
          <w:rFonts w:ascii="Angsana New" w:hAnsi="Angsana New" w:cs="Angsana New"/>
          <w:sz w:val="30"/>
          <w:szCs w:val="30"/>
          <w:cs/>
          <w:lang w:val="th-TH"/>
        </w:rPr>
      </w:pPr>
    </w:p>
    <w:tbl>
      <w:tblPr>
        <w:tblW w:w="91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49"/>
        <w:gridCol w:w="884"/>
        <w:gridCol w:w="1084"/>
        <w:gridCol w:w="248"/>
        <w:gridCol w:w="1110"/>
        <w:gridCol w:w="259"/>
        <w:gridCol w:w="1107"/>
        <w:gridCol w:w="239"/>
        <w:gridCol w:w="1095"/>
      </w:tblGrid>
      <w:tr w:rsidR="00365D44" w:rsidRPr="00C60284" w14:paraId="05F4FDF3" w14:textId="77777777" w:rsidTr="00154033">
        <w:trPr>
          <w:tblHeader/>
        </w:trPr>
        <w:tc>
          <w:tcPr>
            <w:tcW w:w="2198" w:type="pct"/>
            <w:gridSpan w:val="2"/>
          </w:tcPr>
          <w:p w14:paraId="0DD723D1" w14:textId="77777777" w:rsidR="000974E9" w:rsidRPr="00C60284" w:rsidRDefault="000974E9" w:rsidP="00CC2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1" w:type="pct"/>
            <w:gridSpan w:val="3"/>
          </w:tcPr>
          <w:p w14:paraId="1185B523" w14:textId="77777777" w:rsidR="000974E9" w:rsidRPr="00C60284" w:rsidRDefault="000974E9" w:rsidP="00CC2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5182B9A2" w14:textId="77777777" w:rsidR="000974E9" w:rsidRPr="00C60284" w:rsidRDefault="000974E9" w:rsidP="00CC2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pct"/>
            <w:gridSpan w:val="3"/>
          </w:tcPr>
          <w:p w14:paraId="1F18655A" w14:textId="77777777" w:rsidR="000974E9" w:rsidRPr="00C60284" w:rsidRDefault="000974E9" w:rsidP="00CC2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848FF" w:rsidRPr="00C60284" w14:paraId="1FF91DB8" w14:textId="77777777" w:rsidTr="00154033">
        <w:trPr>
          <w:trHeight w:val="344"/>
          <w:tblHeader/>
        </w:trPr>
        <w:tc>
          <w:tcPr>
            <w:tcW w:w="2198" w:type="pct"/>
            <w:gridSpan w:val="2"/>
          </w:tcPr>
          <w:p w14:paraId="22BEF4FF" w14:textId="77777777" w:rsidR="00365D44" w:rsidRPr="00C60284" w:rsidRDefault="00365D44" w:rsidP="0036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2C9AA70" w14:textId="74C66A03" w:rsidR="00365D44" w:rsidRPr="00C60284" w:rsidRDefault="00707376" w:rsidP="00365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31</w:t>
            </w:r>
            <w:r w:rsidR="005B0CD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5B0CD9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5" w:type="pct"/>
          </w:tcPr>
          <w:p w14:paraId="5D9C4F52" w14:textId="77777777" w:rsidR="00365D44" w:rsidRPr="00C60284" w:rsidRDefault="00365D44" w:rsidP="00365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509BE550" w14:textId="2F8B3668" w:rsidR="00365D44" w:rsidRPr="00C60284" w:rsidRDefault="00707376" w:rsidP="00365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31</w:t>
            </w:r>
            <w:r w:rsidR="00365D44" w:rsidRPr="00C6028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65D44"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1" w:type="pct"/>
          </w:tcPr>
          <w:p w14:paraId="07B916D1" w14:textId="77777777" w:rsidR="00365D44" w:rsidRPr="00C60284" w:rsidRDefault="00365D44" w:rsidP="00365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62AD00DA" w14:textId="0FEAF7C9" w:rsidR="00365D44" w:rsidRPr="00C60284" w:rsidRDefault="00707376" w:rsidP="00365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="00A96D4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A96D4E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0" w:type="pct"/>
          </w:tcPr>
          <w:p w14:paraId="22069C7D" w14:textId="77777777" w:rsidR="00365D44" w:rsidRPr="00C60284" w:rsidRDefault="00365D44" w:rsidP="00365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72AE3376" w14:textId="15F04FF7" w:rsidR="00365D44" w:rsidRPr="00C60284" w:rsidRDefault="00707376" w:rsidP="00365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31</w:t>
            </w:r>
            <w:r w:rsidR="00365D44" w:rsidRPr="00C6028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65D44"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154033" w:rsidRPr="00C60284" w14:paraId="2C6A747C" w14:textId="77777777" w:rsidTr="00154033">
        <w:trPr>
          <w:trHeight w:val="344"/>
          <w:tblHeader/>
        </w:trPr>
        <w:tc>
          <w:tcPr>
            <w:tcW w:w="2198" w:type="pct"/>
            <w:gridSpan w:val="2"/>
          </w:tcPr>
          <w:p w14:paraId="32F5EC65" w14:textId="77777777" w:rsidR="00154033" w:rsidRPr="00C60284" w:rsidRDefault="00154033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F7A9C49" w14:textId="0093A6E5" w:rsidR="00154033" w:rsidRPr="00C60284" w:rsidRDefault="00707376" w:rsidP="00154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2566</w:t>
            </w:r>
          </w:p>
        </w:tc>
        <w:tc>
          <w:tcPr>
            <w:tcW w:w="135" w:type="pct"/>
          </w:tcPr>
          <w:p w14:paraId="3DCA5BD6" w14:textId="77777777" w:rsidR="00154033" w:rsidRPr="00C60284" w:rsidRDefault="00154033" w:rsidP="00154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1731E6E1" w14:textId="4459E6C9" w:rsidR="00154033" w:rsidRPr="00C60284" w:rsidRDefault="00707376" w:rsidP="00154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2565</w:t>
            </w:r>
          </w:p>
        </w:tc>
        <w:tc>
          <w:tcPr>
            <w:tcW w:w="141" w:type="pct"/>
          </w:tcPr>
          <w:p w14:paraId="7072F9D0" w14:textId="77777777" w:rsidR="00154033" w:rsidRPr="00C60284" w:rsidRDefault="00154033" w:rsidP="00154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05E6839F" w14:textId="587DC94A" w:rsidR="00154033" w:rsidRPr="00C60284" w:rsidRDefault="00707376" w:rsidP="00154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2566</w:t>
            </w:r>
          </w:p>
        </w:tc>
        <w:tc>
          <w:tcPr>
            <w:tcW w:w="130" w:type="pct"/>
          </w:tcPr>
          <w:p w14:paraId="77542354" w14:textId="77777777" w:rsidR="00154033" w:rsidRPr="00C60284" w:rsidRDefault="00154033" w:rsidP="00154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71DC5309" w14:textId="51B933D3" w:rsidR="00154033" w:rsidRPr="00C60284" w:rsidRDefault="00707376" w:rsidP="00154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2565</w:t>
            </w:r>
          </w:p>
        </w:tc>
      </w:tr>
      <w:tr w:rsidR="00154033" w:rsidRPr="00C60284" w14:paraId="3F5D95A6" w14:textId="77777777" w:rsidTr="00154033">
        <w:trPr>
          <w:tblHeader/>
        </w:trPr>
        <w:tc>
          <w:tcPr>
            <w:tcW w:w="1716" w:type="pct"/>
          </w:tcPr>
          <w:p w14:paraId="0B038866" w14:textId="77777777" w:rsidR="00154033" w:rsidRPr="00C60284" w:rsidRDefault="00154033" w:rsidP="00154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2" w:type="pct"/>
          </w:tcPr>
          <w:p w14:paraId="2194723F" w14:textId="77777777" w:rsidR="00154033" w:rsidRPr="00C60284" w:rsidRDefault="00154033" w:rsidP="00154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02" w:type="pct"/>
            <w:gridSpan w:val="7"/>
          </w:tcPr>
          <w:p w14:paraId="56EF8F69" w14:textId="77777777" w:rsidR="00154033" w:rsidRPr="00C60284" w:rsidRDefault="00154033" w:rsidP="00154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6028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54033" w:rsidRPr="00C60284" w14:paraId="1B7CB5CC" w14:textId="77777777" w:rsidTr="00154033">
        <w:trPr>
          <w:tblHeader/>
        </w:trPr>
        <w:tc>
          <w:tcPr>
            <w:tcW w:w="1716" w:type="pct"/>
          </w:tcPr>
          <w:p w14:paraId="0442C75E" w14:textId="77777777" w:rsidR="00154033" w:rsidRPr="00C60284" w:rsidRDefault="00154033" w:rsidP="00154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482" w:type="pct"/>
          </w:tcPr>
          <w:p w14:paraId="10E70E42" w14:textId="77777777" w:rsidR="00154033" w:rsidRPr="00C60284" w:rsidRDefault="00154033" w:rsidP="00154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02" w:type="pct"/>
            <w:gridSpan w:val="7"/>
          </w:tcPr>
          <w:p w14:paraId="0B1ABACB" w14:textId="77777777" w:rsidR="00154033" w:rsidRPr="00C60284" w:rsidRDefault="00154033" w:rsidP="00154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5B0CD9" w:rsidRPr="00C60284" w14:paraId="2DBED288" w14:textId="77777777" w:rsidTr="00154033">
        <w:tc>
          <w:tcPr>
            <w:tcW w:w="2198" w:type="pct"/>
            <w:gridSpan w:val="2"/>
          </w:tcPr>
          <w:p w14:paraId="3242F6BE" w14:textId="77777777" w:rsidR="005B0CD9" w:rsidRPr="00C60284" w:rsidRDefault="005B0CD9" w:rsidP="005B0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591" w:type="pct"/>
            <w:vAlign w:val="bottom"/>
          </w:tcPr>
          <w:p w14:paraId="4E009F54" w14:textId="59CBA794" w:rsidR="005B0CD9" w:rsidRPr="00C60284" w:rsidRDefault="00707376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  <w:t>505</w:t>
            </w:r>
            <w:r w:rsidR="00A96D4E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  <w:t>487</w:t>
            </w:r>
          </w:p>
        </w:tc>
        <w:tc>
          <w:tcPr>
            <w:tcW w:w="135" w:type="pct"/>
            <w:vAlign w:val="bottom"/>
          </w:tcPr>
          <w:p w14:paraId="08ED3E39" w14:textId="77777777" w:rsidR="005B0CD9" w:rsidRPr="00C60284" w:rsidRDefault="005B0CD9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vAlign w:val="bottom"/>
          </w:tcPr>
          <w:p w14:paraId="1078C8FB" w14:textId="7E91636B" w:rsidR="005B0CD9" w:rsidRPr="00C60284" w:rsidRDefault="00707376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  <w:t>776</w:t>
            </w:r>
            <w:r w:rsidR="005B0CD9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  <w:t>651</w:t>
            </w:r>
          </w:p>
        </w:tc>
        <w:tc>
          <w:tcPr>
            <w:tcW w:w="141" w:type="pct"/>
            <w:vAlign w:val="bottom"/>
          </w:tcPr>
          <w:p w14:paraId="04C30879" w14:textId="77777777" w:rsidR="005B0CD9" w:rsidRPr="00C60284" w:rsidRDefault="005B0CD9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vAlign w:val="bottom"/>
          </w:tcPr>
          <w:p w14:paraId="4928C1C7" w14:textId="0B839FFE" w:rsidR="005B0CD9" w:rsidRPr="00C60284" w:rsidRDefault="00707376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7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  <w:t>73</w:t>
            </w:r>
            <w:r w:rsidR="00A96D4E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  <w:t>381</w:t>
            </w:r>
          </w:p>
        </w:tc>
        <w:tc>
          <w:tcPr>
            <w:tcW w:w="130" w:type="pct"/>
            <w:vAlign w:val="bottom"/>
          </w:tcPr>
          <w:p w14:paraId="3B9ED57F" w14:textId="77777777" w:rsidR="005B0CD9" w:rsidRPr="00C60284" w:rsidRDefault="005B0CD9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vAlign w:val="bottom"/>
          </w:tcPr>
          <w:p w14:paraId="577139AF" w14:textId="20911988" w:rsidR="005B0CD9" w:rsidRPr="00C60284" w:rsidRDefault="00707376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  <w:t>88</w:t>
            </w:r>
            <w:r w:rsidR="00A96D4E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  <w:t>970</w:t>
            </w:r>
          </w:p>
        </w:tc>
      </w:tr>
      <w:tr w:rsidR="005B0CD9" w:rsidRPr="00C60284" w14:paraId="3D8844D1" w14:textId="77777777" w:rsidTr="00154033">
        <w:tc>
          <w:tcPr>
            <w:tcW w:w="2198" w:type="pct"/>
            <w:gridSpan w:val="2"/>
          </w:tcPr>
          <w:p w14:paraId="0C9F6AB9" w14:textId="77777777" w:rsidR="005B0CD9" w:rsidRPr="00C60284" w:rsidRDefault="005B0CD9" w:rsidP="005B0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สินทรัพย์ไม่มีตัวตนอื่น</w:t>
            </w:r>
          </w:p>
        </w:tc>
        <w:tc>
          <w:tcPr>
            <w:tcW w:w="591" w:type="pct"/>
            <w:vAlign w:val="bottom"/>
          </w:tcPr>
          <w:p w14:paraId="5ACE0157" w14:textId="399D7CFA" w:rsidR="005B0CD9" w:rsidRPr="00C60284" w:rsidRDefault="00707376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  <w:t>3</w:t>
            </w:r>
            <w:r w:rsidR="00A96D4E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  <w:t>099</w:t>
            </w:r>
          </w:p>
        </w:tc>
        <w:tc>
          <w:tcPr>
            <w:tcW w:w="135" w:type="pct"/>
            <w:vAlign w:val="bottom"/>
          </w:tcPr>
          <w:p w14:paraId="2C16410C" w14:textId="77777777" w:rsidR="005B0CD9" w:rsidRPr="00C60284" w:rsidRDefault="005B0CD9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vAlign w:val="bottom"/>
          </w:tcPr>
          <w:p w14:paraId="6CCA260D" w14:textId="53D2E756" w:rsidR="005B0CD9" w:rsidRPr="00C60284" w:rsidRDefault="00707376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  <w:t>14</w:t>
            </w:r>
            <w:r w:rsidR="005B0CD9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  <w:t>926</w:t>
            </w:r>
          </w:p>
        </w:tc>
        <w:tc>
          <w:tcPr>
            <w:tcW w:w="141" w:type="pct"/>
            <w:vAlign w:val="bottom"/>
          </w:tcPr>
          <w:p w14:paraId="22229F82" w14:textId="77777777" w:rsidR="005B0CD9" w:rsidRPr="00C60284" w:rsidRDefault="005B0CD9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vAlign w:val="bottom"/>
          </w:tcPr>
          <w:p w14:paraId="254E0F87" w14:textId="07B8BAFF" w:rsidR="005B0CD9" w:rsidRPr="00C60284" w:rsidRDefault="00707376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  <w:t>875</w:t>
            </w:r>
          </w:p>
        </w:tc>
        <w:tc>
          <w:tcPr>
            <w:tcW w:w="130" w:type="pct"/>
            <w:vAlign w:val="bottom"/>
          </w:tcPr>
          <w:p w14:paraId="3EB66497" w14:textId="77777777" w:rsidR="005B0CD9" w:rsidRPr="00C60284" w:rsidRDefault="005B0CD9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vAlign w:val="bottom"/>
          </w:tcPr>
          <w:p w14:paraId="763DD7AF" w14:textId="7ACD0210" w:rsidR="005B0CD9" w:rsidRPr="00C60284" w:rsidRDefault="00707376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  <w:t>2</w:t>
            </w:r>
            <w:r w:rsidR="00A96D4E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  <w:t>790</w:t>
            </w:r>
          </w:p>
        </w:tc>
      </w:tr>
      <w:tr w:rsidR="005B0CD9" w:rsidRPr="00C60284" w14:paraId="0FAB8C2E" w14:textId="77777777" w:rsidTr="00154033">
        <w:tc>
          <w:tcPr>
            <w:tcW w:w="2198" w:type="pct"/>
            <w:gridSpan w:val="2"/>
          </w:tcPr>
          <w:p w14:paraId="2FC4E3AA" w14:textId="77777777" w:rsidR="005B0CD9" w:rsidRPr="00C60284" w:rsidRDefault="005B0CD9" w:rsidP="005B0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5EAD27" w14:textId="79826A7E" w:rsidR="005B0CD9" w:rsidRPr="00C60284" w:rsidRDefault="00707376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  <w:t>508</w:t>
            </w:r>
            <w:r w:rsidR="00A96D4E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  <w:t>586</w:t>
            </w:r>
          </w:p>
        </w:tc>
        <w:tc>
          <w:tcPr>
            <w:tcW w:w="135" w:type="pct"/>
            <w:vAlign w:val="bottom"/>
          </w:tcPr>
          <w:p w14:paraId="5E257414" w14:textId="77777777" w:rsidR="005B0CD9" w:rsidRPr="00C60284" w:rsidRDefault="005B0CD9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E304F8" w14:textId="32671F17" w:rsidR="005B0CD9" w:rsidRPr="00C60284" w:rsidRDefault="00707376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  <w:t>791</w:t>
            </w:r>
            <w:r w:rsidR="005B0CD9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  <w:t>577</w:t>
            </w:r>
          </w:p>
        </w:tc>
        <w:tc>
          <w:tcPr>
            <w:tcW w:w="141" w:type="pct"/>
            <w:vAlign w:val="bottom"/>
          </w:tcPr>
          <w:p w14:paraId="694298E6" w14:textId="77777777" w:rsidR="005B0CD9" w:rsidRPr="00C60284" w:rsidRDefault="005B0CD9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F0A498" w14:textId="7717CC76" w:rsidR="005B0CD9" w:rsidRPr="00C60284" w:rsidRDefault="00707376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  <w:t>74</w:t>
            </w:r>
            <w:r w:rsidR="00A96D4E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  <w:t>256</w:t>
            </w:r>
          </w:p>
        </w:tc>
        <w:tc>
          <w:tcPr>
            <w:tcW w:w="130" w:type="pct"/>
            <w:vAlign w:val="bottom"/>
          </w:tcPr>
          <w:p w14:paraId="3CE72A6B" w14:textId="77777777" w:rsidR="005B0CD9" w:rsidRPr="00C60284" w:rsidRDefault="005B0CD9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53247D" w14:textId="77C8947F" w:rsidR="005B0CD9" w:rsidRPr="00C60284" w:rsidRDefault="00707376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  <w:t>91</w:t>
            </w:r>
            <w:r w:rsidR="00A96D4E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  <w:t>760</w:t>
            </w:r>
          </w:p>
        </w:tc>
      </w:tr>
    </w:tbl>
    <w:p w14:paraId="00C5628E" w14:textId="77777777" w:rsidR="00FA663F" w:rsidRDefault="00FA663F">
      <w:r>
        <w:br w:type="page"/>
      </w:r>
    </w:p>
    <w:tbl>
      <w:tblPr>
        <w:tblW w:w="91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49"/>
        <w:gridCol w:w="884"/>
        <w:gridCol w:w="1084"/>
        <w:gridCol w:w="248"/>
        <w:gridCol w:w="11"/>
        <w:gridCol w:w="1092"/>
        <w:gridCol w:w="7"/>
        <w:gridCol w:w="259"/>
        <w:gridCol w:w="1107"/>
        <w:gridCol w:w="239"/>
        <w:gridCol w:w="1095"/>
      </w:tblGrid>
      <w:tr w:rsidR="00FA663F" w:rsidRPr="00C60284" w14:paraId="32715DFE" w14:textId="77777777" w:rsidTr="002C7169">
        <w:trPr>
          <w:tblHeader/>
        </w:trPr>
        <w:tc>
          <w:tcPr>
            <w:tcW w:w="2198" w:type="pct"/>
            <w:gridSpan w:val="2"/>
          </w:tcPr>
          <w:p w14:paraId="41B2E45A" w14:textId="77777777" w:rsidR="00FA663F" w:rsidRPr="00C60284" w:rsidRDefault="00FA663F" w:rsidP="002C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1" w:type="pct"/>
            <w:gridSpan w:val="5"/>
          </w:tcPr>
          <w:p w14:paraId="06EF387A" w14:textId="77777777" w:rsidR="00FA663F" w:rsidRPr="00C60284" w:rsidRDefault="00FA663F" w:rsidP="002C7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22564364" w14:textId="77777777" w:rsidR="00FA663F" w:rsidRPr="00C60284" w:rsidRDefault="00FA663F" w:rsidP="002C7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pct"/>
            <w:gridSpan w:val="3"/>
          </w:tcPr>
          <w:p w14:paraId="6264071A" w14:textId="77777777" w:rsidR="00FA663F" w:rsidRPr="00C60284" w:rsidRDefault="00FA663F" w:rsidP="002C7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A663F" w:rsidRPr="00C60284" w14:paraId="1689538F" w14:textId="77777777" w:rsidTr="002C7169">
        <w:trPr>
          <w:trHeight w:val="344"/>
          <w:tblHeader/>
        </w:trPr>
        <w:tc>
          <w:tcPr>
            <w:tcW w:w="2198" w:type="pct"/>
            <w:gridSpan w:val="2"/>
          </w:tcPr>
          <w:p w14:paraId="422FA22E" w14:textId="77777777" w:rsidR="00FA663F" w:rsidRPr="00C60284" w:rsidRDefault="00FA663F" w:rsidP="002C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386D8E6F" w14:textId="77777777" w:rsidR="00FA663F" w:rsidRPr="00C60284" w:rsidRDefault="00FA663F" w:rsidP="002C7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31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5" w:type="pct"/>
          </w:tcPr>
          <w:p w14:paraId="5DFE1C5A" w14:textId="77777777" w:rsidR="00FA663F" w:rsidRPr="00C60284" w:rsidRDefault="00FA663F" w:rsidP="002C7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gridSpan w:val="3"/>
          </w:tcPr>
          <w:p w14:paraId="78929557" w14:textId="77777777" w:rsidR="00FA663F" w:rsidRPr="00C60284" w:rsidRDefault="00FA663F" w:rsidP="002C7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31</w:t>
            </w:r>
            <w:r w:rsidRPr="00C6028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1" w:type="pct"/>
          </w:tcPr>
          <w:p w14:paraId="2A7812FB" w14:textId="77777777" w:rsidR="00FA663F" w:rsidRPr="00C60284" w:rsidRDefault="00FA663F" w:rsidP="002C7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5B7D0212" w14:textId="77777777" w:rsidR="00FA663F" w:rsidRPr="00C60284" w:rsidRDefault="00FA663F" w:rsidP="002C7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0" w:type="pct"/>
          </w:tcPr>
          <w:p w14:paraId="65C5530A" w14:textId="77777777" w:rsidR="00FA663F" w:rsidRPr="00C60284" w:rsidRDefault="00FA663F" w:rsidP="002C7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5E0F930D" w14:textId="77777777" w:rsidR="00FA663F" w:rsidRPr="00C60284" w:rsidRDefault="00FA663F" w:rsidP="002C7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31</w:t>
            </w:r>
            <w:r w:rsidRPr="00C6028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FA663F" w:rsidRPr="00C60284" w14:paraId="26F90D6D" w14:textId="77777777" w:rsidTr="002C7169">
        <w:trPr>
          <w:trHeight w:val="344"/>
          <w:tblHeader/>
        </w:trPr>
        <w:tc>
          <w:tcPr>
            <w:tcW w:w="2198" w:type="pct"/>
            <w:gridSpan w:val="2"/>
          </w:tcPr>
          <w:p w14:paraId="2D5755C3" w14:textId="77777777" w:rsidR="00FA663F" w:rsidRPr="00C60284" w:rsidRDefault="00FA663F" w:rsidP="002C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0A81F841" w14:textId="77777777" w:rsidR="00FA663F" w:rsidRPr="00C60284" w:rsidRDefault="00FA663F" w:rsidP="002C7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2566</w:t>
            </w:r>
          </w:p>
        </w:tc>
        <w:tc>
          <w:tcPr>
            <w:tcW w:w="135" w:type="pct"/>
          </w:tcPr>
          <w:p w14:paraId="371D83FF" w14:textId="77777777" w:rsidR="00FA663F" w:rsidRPr="00C60284" w:rsidRDefault="00FA663F" w:rsidP="002C7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gridSpan w:val="3"/>
          </w:tcPr>
          <w:p w14:paraId="025D91D3" w14:textId="77777777" w:rsidR="00FA663F" w:rsidRPr="00C60284" w:rsidRDefault="00FA663F" w:rsidP="002C7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2565</w:t>
            </w:r>
          </w:p>
        </w:tc>
        <w:tc>
          <w:tcPr>
            <w:tcW w:w="141" w:type="pct"/>
          </w:tcPr>
          <w:p w14:paraId="5AB00A5E" w14:textId="77777777" w:rsidR="00FA663F" w:rsidRPr="00C60284" w:rsidRDefault="00FA663F" w:rsidP="002C7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2E8A9344" w14:textId="77777777" w:rsidR="00FA663F" w:rsidRPr="00C60284" w:rsidRDefault="00FA663F" w:rsidP="002C7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2566</w:t>
            </w:r>
          </w:p>
        </w:tc>
        <w:tc>
          <w:tcPr>
            <w:tcW w:w="130" w:type="pct"/>
          </w:tcPr>
          <w:p w14:paraId="15405D64" w14:textId="77777777" w:rsidR="00FA663F" w:rsidRPr="00C60284" w:rsidRDefault="00FA663F" w:rsidP="002C7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614B75F4" w14:textId="77777777" w:rsidR="00FA663F" w:rsidRPr="00C60284" w:rsidRDefault="00FA663F" w:rsidP="002C7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2565</w:t>
            </w:r>
          </w:p>
        </w:tc>
      </w:tr>
      <w:tr w:rsidR="00FA663F" w:rsidRPr="00C60284" w14:paraId="07C82559" w14:textId="77777777" w:rsidTr="002C7169">
        <w:trPr>
          <w:tblHeader/>
        </w:trPr>
        <w:tc>
          <w:tcPr>
            <w:tcW w:w="1716" w:type="pct"/>
          </w:tcPr>
          <w:p w14:paraId="3B84C4C5" w14:textId="77777777" w:rsidR="00FA663F" w:rsidRPr="00C60284" w:rsidRDefault="00FA663F" w:rsidP="002C7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2" w:type="pct"/>
          </w:tcPr>
          <w:p w14:paraId="6F7D9FEA" w14:textId="77777777" w:rsidR="00FA663F" w:rsidRPr="00C60284" w:rsidRDefault="00FA663F" w:rsidP="002C7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02" w:type="pct"/>
            <w:gridSpan w:val="9"/>
          </w:tcPr>
          <w:p w14:paraId="416CD8DB" w14:textId="77777777" w:rsidR="00FA663F" w:rsidRPr="00C60284" w:rsidRDefault="00FA663F" w:rsidP="002C7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6028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0CD9" w:rsidRPr="00C60284" w14:paraId="34B95796" w14:textId="77777777" w:rsidTr="00154033">
        <w:trPr>
          <w:trHeight w:hRule="exact" w:val="403"/>
        </w:trPr>
        <w:tc>
          <w:tcPr>
            <w:tcW w:w="2198" w:type="pct"/>
            <w:gridSpan w:val="2"/>
          </w:tcPr>
          <w:p w14:paraId="132CDFE9" w14:textId="2FC702DB" w:rsidR="005B0CD9" w:rsidRPr="00C60284" w:rsidRDefault="005B0CD9" w:rsidP="005B0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591" w:type="pct"/>
          </w:tcPr>
          <w:p w14:paraId="3B96A1DF" w14:textId="77777777" w:rsidR="005B0CD9" w:rsidRPr="00C60284" w:rsidRDefault="005B0CD9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1" w:type="pct"/>
            <w:gridSpan w:val="2"/>
          </w:tcPr>
          <w:p w14:paraId="1CCCB2A5" w14:textId="77777777" w:rsidR="005B0CD9" w:rsidRPr="00C60284" w:rsidRDefault="005B0CD9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5" w:type="pct"/>
            <w:shd w:val="clear" w:color="auto" w:fill="auto"/>
          </w:tcPr>
          <w:p w14:paraId="73EE141E" w14:textId="77777777" w:rsidR="005B0CD9" w:rsidRPr="00C60284" w:rsidRDefault="005B0CD9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5" w:type="pct"/>
            <w:gridSpan w:val="2"/>
          </w:tcPr>
          <w:p w14:paraId="0F86BB3D" w14:textId="77777777" w:rsidR="005B0CD9" w:rsidRPr="00C60284" w:rsidRDefault="005B0CD9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</w:tcPr>
          <w:p w14:paraId="3EC9BBD9" w14:textId="77777777" w:rsidR="005B0CD9" w:rsidRPr="00C60284" w:rsidRDefault="005B0CD9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30" w:type="pct"/>
          </w:tcPr>
          <w:p w14:paraId="5C383F82" w14:textId="77777777" w:rsidR="005B0CD9" w:rsidRPr="00C60284" w:rsidRDefault="005B0CD9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shd w:val="clear" w:color="auto" w:fill="auto"/>
          </w:tcPr>
          <w:p w14:paraId="74E94999" w14:textId="77777777" w:rsidR="005B0CD9" w:rsidRPr="00C60284" w:rsidRDefault="005B0CD9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5B0CD9" w:rsidRPr="00C60284" w14:paraId="79D71872" w14:textId="77777777" w:rsidTr="00154033">
        <w:trPr>
          <w:trHeight w:hRule="exact" w:val="403"/>
        </w:trPr>
        <w:tc>
          <w:tcPr>
            <w:tcW w:w="2198" w:type="pct"/>
            <w:gridSpan w:val="2"/>
          </w:tcPr>
          <w:p w14:paraId="4561E9A3" w14:textId="77777777" w:rsidR="005B0CD9" w:rsidRPr="00C60284" w:rsidRDefault="005B0CD9" w:rsidP="005B0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เลตเตอร์ออฟเครดิตที่ยังไม่ได้ใช้สำหรับ</w:t>
            </w:r>
          </w:p>
        </w:tc>
        <w:tc>
          <w:tcPr>
            <w:tcW w:w="591" w:type="pct"/>
          </w:tcPr>
          <w:p w14:paraId="584CEB61" w14:textId="77777777" w:rsidR="005B0CD9" w:rsidRPr="00C60284" w:rsidRDefault="005B0CD9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1" w:type="pct"/>
            <w:gridSpan w:val="2"/>
          </w:tcPr>
          <w:p w14:paraId="19EEC7ED" w14:textId="77777777" w:rsidR="005B0CD9" w:rsidRPr="00C60284" w:rsidRDefault="005B0CD9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5" w:type="pct"/>
            <w:shd w:val="clear" w:color="auto" w:fill="auto"/>
          </w:tcPr>
          <w:p w14:paraId="787880D9" w14:textId="77777777" w:rsidR="005B0CD9" w:rsidRPr="00C60284" w:rsidRDefault="005B0CD9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5" w:type="pct"/>
            <w:gridSpan w:val="2"/>
          </w:tcPr>
          <w:p w14:paraId="41F3F60D" w14:textId="77777777" w:rsidR="005B0CD9" w:rsidRPr="00C60284" w:rsidRDefault="005B0CD9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</w:tcPr>
          <w:p w14:paraId="473315E2" w14:textId="77777777" w:rsidR="005B0CD9" w:rsidRPr="00C60284" w:rsidRDefault="005B0CD9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30" w:type="pct"/>
          </w:tcPr>
          <w:p w14:paraId="0DDB4BAF" w14:textId="77777777" w:rsidR="005B0CD9" w:rsidRPr="00C60284" w:rsidRDefault="005B0CD9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shd w:val="clear" w:color="auto" w:fill="auto"/>
          </w:tcPr>
          <w:p w14:paraId="30F31E1D" w14:textId="77777777" w:rsidR="005B0CD9" w:rsidRPr="00C60284" w:rsidRDefault="005B0CD9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5B0CD9" w:rsidRPr="00C60284" w14:paraId="05A9C06B" w14:textId="77777777" w:rsidTr="00C32607">
        <w:trPr>
          <w:trHeight w:hRule="exact" w:val="403"/>
        </w:trPr>
        <w:tc>
          <w:tcPr>
            <w:tcW w:w="2198" w:type="pct"/>
            <w:gridSpan w:val="2"/>
          </w:tcPr>
          <w:p w14:paraId="4BD1CC6B" w14:textId="77777777" w:rsidR="005B0CD9" w:rsidRPr="00C60284" w:rsidRDefault="005B0CD9" w:rsidP="005B0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  <w:r w:rsidRPr="00C6028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วัตถุดิบ วัสดุสิ้นเปลืองและอื่นๆ</w:t>
            </w:r>
          </w:p>
        </w:tc>
        <w:tc>
          <w:tcPr>
            <w:tcW w:w="591" w:type="pct"/>
            <w:vAlign w:val="bottom"/>
          </w:tcPr>
          <w:p w14:paraId="4A9BFA37" w14:textId="421D2647" w:rsidR="005B0CD9" w:rsidRPr="00C60284" w:rsidRDefault="00707376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  <w:t>2</w:t>
            </w:r>
            <w:r w:rsidR="00A96D4E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  <w:t>020</w:t>
            </w:r>
            <w:r w:rsidR="00A96D4E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  <w:t>466</w:t>
            </w:r>
          </w:p>
        </w:tc>
        <w:tc>
          <w:tcPr>
            <w:tcW w:w="141" w:type="pct"/>
            <w:gridSpan w:val="2"/>
            <w:vAlign w:val="bottom"/>
          </w:tcPr>
          <w:p w14:paraId="5CDAE58C" w14:textId="77777777" w:rsidR="005B0CD9" w:rsidRPr="00C60284" w:rsidRDefault="005B0CD9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5" w:type="pct"/>
            <w:shd w:val="clear" w:color="auto" w:fill="auto"/>
          </w:tcPr>
          <w:p w14:paraId="54A51655" w14:textId="71E48202" w:rsidR="005B0CD9" w:rsidRPr="00C60284" w:rsidRDefault="00707376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  <w:t>1</w:t>
            </w:r>
            <w:r w:rsidR="005B0CD9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  <w:t>528</w:t>
            </w:r>
            <w:r w:rsidR="005B0CD9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  <w:t>624</w:t>
            </w:r>
          </w:p>
        </w:tc>
        <w:tc>
          <w:tcPr>
            <w:tcW w:w="145" w:type="pct"/>
            <w:gridSpan w:val="2"/>
            <w:vAlign w:val="bottom"/>
          </w:tcPr>
          <w:p w14:paraId="5C5698FD" w14:textId="77777777" w:rsidR="005B0CD9" w:rsidRPr="00C60284" w:rsidRDefault="005B0CD9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shd w:val="clear" w:color="auto" w:fill="auto"/>
            <w:vAlign w:val="bottom"/>
          </w:tcPr>
          <w:p w14:paraId="01380126" w14:textId="0D505016" w:rsidR="005B0CD9" w:rsidRPr="00C60284" w:rsidRDefault="00707376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  <w:t>68</w:t>
            </w:r>
            <w:r w:rsidR="00A96D4E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  <w:t>799</w:t>
            </w:r>
          </w:p>
        </w:tc>
        <w:tc>
          <w:tcPr>
            <w:tcW w:w="130" w:type="pct"/>
            <w:vAlign w:val="bottom"/>
          </w:tcPr>
          <w:p w14:paraId="5C90BD1C" w14:textId="77777777" w:rsidR="005B0CD9" w:rsidRPr="00C60284" w:rsidRDefault="005B0CD9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shd w:val="clear" w:color="auto" w:fill="auto"/>
          </w:tcPr>
          <w:p w14:paraId="37B3BEC1" w14:textId="4044F271" w:rsidR="005B0CD9" w:rsidRPr="00C60284" w:rsidRDefault="00707376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  <w:t>71</w:t>
            </w:r>
            <w:r w:rsidR="005B0CD9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  <w:t>316</w:t>
            </w:r>
          </w:p>
        </w:tc>
      </w:tr>
      <w:tr w:rsidR="005B0CD9" w:rsidRPr="00C60284" w14:paraId="3F62C99B" w14:textId="77777777" w:rsidTr="00154033">
        <w:trPr>
          <w:trHeight w:hRule="exact" w:val="403"/>
        </w:trPr>
        <w:tc>
          <w:tcPr>
            <w:tcW w:w="2198" w:type="pct"/>
            <w:gridSpan w:val="2"/>
          </w:tcPr>
          <w:p w14:paraId="5C47753A" w14:textId="77777777" w:rsidR="005B0CD9" w:rsidRPr="00C60284" w:rsidRDefault="005B0CD9" w:rsidP="005B0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คำสั่งซื้อที่ผู้ขายสินค้าวัตถุดิบ วัสดุสิ้นเปลือง</w:t>
            </w:r>
          </w:p>
        </w:tc>
        <w:tc>
          <w:tcPr>
            <w:tcW w:w="591" w:type="pct"/>
          </w:tcPr>
          <w:p w14:paraId="3C69204A" w14:textId="77777777" w:rsidR="005B0CD9" w:rsidRPr="00C60284" w:rsidRDefault="005B0CD9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1" w:type="pct"/>
            <w:gridSpan w:val="2"/>
          </w:tcPr>
          <w:p w14:paraId="28089824" w14:textId="77777777" w:rsidR="005B0CD9" w:rsidRPr="00C60284" w:rsidRDefault="005B0CD9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5" w:type="pct"/>
            <w:shd w:val="clear" w:color="auto" w:fill="auto"/>
          </w:tcPr>
          <w:p w14:paraId="6CC16E13" w14:textId="77777777" w:rsidR="005B0CD9" w:rsidRPr="00C60284" w:rsidRDefault="005B0CD9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5" w:type="pct"/>
            <w:gridSpan w:val="2"/>
          </w:tcPr>
          <w:p w14:paraId="53A8B64D" w14:textId="77777777" w:rsidR="005B0CD9" w:rsidRPr="00C60284" w:rsidRDefault="005B0CD9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shd w:val="clear" w:color="auto" w:fill="auto"/>
          </w:tcPr>
          <w:p w14:paraId="0A669B4A" w14:textId="77777777" w:rsidR="005B0CD9" w:rsidRPr="00C60284" w:rsidRDefault="005B0CD9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30" w:type="pct"/>
          </w:tcPr>
          <w:p w14:paraId="1D602E44" w14:textId="77777777" w:rsidR="005B0CD9" w:rsidRPr="00C60284" w:rsidRDefault="005B0CD9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shd w:val="clear" w:color="auto" w:fill="auto"/>
          </w:tcPr>
          <w:p w14:paraId="0DDBAC04" w14:textId="77777777" w:rsidR="005B0CD9" w:rsidRPr="00C60284" w:rsidRDefault="005B0CD9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5B0CD9" w:rsidRPr="00C60284" w14:paraId="2687F3D1" w14:textId="77777777" w:rsidTr="00154033">
        <w:trPr>
          <w:trHeight w:hRule="exact" w:val="403"/>
        </w:trPr>
        <w:tc>
          <w:tcPr>
            <w:tcW w:w="2198" w:type="pct"/>
            <w:gridSpan w:val="2"/>
          </w:tcPr>
          <w:p w14:paraId="4BDD02F8" w14:textId="77777777" w:rsidR="005B0CD9" w:rsidRPr="00C60284" w:rsidRDefault="005B0CD9" w:rsidP="005B0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  </w:t>
            </w: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และอื่นๆ</w:t>
            </w:r>
            <w:r w:rsidRPr="00C6028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ตกลงแล้ว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14:paraId="78C7BEC1" w14:textId="48F8C378" w:rsidR="005B0CD9" w:rsidRPr="00C60284" w:rsidRDefault="00707376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  <w:t>2</w:t>
            </w:r>
            <w:r w:rsidR="0060337B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  <w:t>331</w:t>
            </w:r>
            <w:r w:rsidR="0060337B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  <w:t>417</w:t>
            </w:r>
          </w:p>
        </w:tc>
        <w:tc>
          <w:tcPr>
            <w:tcW w:w="141" w:type="pct"/>
            <w:gridSpan w:val="2"/>
          </w:tcPr>
          <w:p w14:paraId="21EDEA13" w14:textId="77777777" w:rsidR="005B0CD9" w:rsidRPr="00C60284" w:rsidRDefault="005B0CD9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</w:tcPr>
          <w:p w14:paraId="3F39AD66" w14:textId="3934A01E" w:rsidR="005B0CD9" w:rsidRPr="00C60284" w:rsidRDefault="00707376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  <w:t>1</w:t>
            </w:r>
            <w:r w:rsidR="005B0CD9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  <w:t>643</w:t>
            </w:r>
            <w:r w:rsidR="005B0CD9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  <w:t>026</w:t>
            </w:r>
          </w:p>
        </w:tc>
        <w:tc>
          <w:tcPr>
            <w:tcW w:w="145" w:type="pct"/>
            <w:gridSpan w:val="2"/>
          </w:tcPr>
          <w:p w14:paraId="22BDFB5F" w14:textId="77777777" w:rsidR="005B0CD9" w:rsidRPr="00C60284" w:rsidRDefault="005B0CD9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6D6132C4" w14:textId="255CDA56" w:rsidR="005B0CD9" w:rsidRPr="00C60284" w:rsidRDefault="00707376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  <w:t>131</w:t>
            </w:r>
            <w:r w:rsidR="0060337B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  <w:t>203</w:t>
            </w:r>
          </w:p>
        </w:tc>
        <w:tc>
          <w:tcPr>
            <w:tcW w:w="130" w:type="pct"/>
          </w:tcPr>
          <w:p w14:paraId="44E57F71" w14:textId="77777777" w:rsidR="005B0CD9" w:rsidRPr="00C60284" w:rsidRDefault="005B0CD9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3356DDCE" w14:textId="3F153E32" w:rsidR="005B0CD9" w:rsidRPr="00C60284" w:rsidRDefault="00707376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  <w:t>139</w:t>
            </w:r>
            <w:r w:rsidR="005B0CD9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  <w:t>512</w:t>
            </w:r>
          </w:p>
        </w:tc>
      </w:tr>
      <w:tr w:rsidR="005B0CD9" w:rsidRPr="00C60284" w14:paraId="7DE53478" w14:textId="77777777" w:rsidTr="00154033">
        <w:trPr>
          <w:trHeight w:hRule="exact" w:val="403"/>
        </w:trPr>
        <w:tc>
          <w:tcPr>
            <w:tcW w:w="2198" w:type="pct"/>
            <w:gridSpan w:val="2"/>
          </w:tcPr>
          <w:p w14:paraId="48A15372" w14:textId="77777777" w:rsidR="005B0CD9" w:rsidRPr="00C60284" w:rsidRDefault="005B0CD9" w:rsidP="005B0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700B10EE" w14:textId="3008E523" w:rsidR="005B0CD9" w:rsidRPr="00C60284" w:rsidRDefault="00707376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  <w:t>4</w:t>
            </w:r>
            <w:r w:rsidR="00A96D4E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  <w:t>351</w:t>
            </w:r>
            <w:r w:rsidR="00A96D4E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  <w:t>883</w:t>
            </w:r>
          </w:p>
        </w:tc>
        <w:tc>
          <w:tcPr>
            <w:tcW w:w="141" w:type="pct"/>
            <w:gridSpan w:val="2"/>
          </w:tcPr>
          <w:p w14:paraId="73957677" w14:textId="77777777" w:rsidR="005B0CD9" w:rsidRPr="00C60284" w:rsidRDefault="005B0CD9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EEA4BF" w14:textId="4DCC9040" w:rsidR="005B0CD9" w:rsidRPr="00C60284" w:rsidRDefault="00707376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  <w:t>3</w:t>
            </w:r>
            <w:r w:rsidR="005B0CD9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  <w:t>171</w:t>
            </w:r>
            <w:r w:rsidR="005B0CD9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  <w:t>650</w:t>
            </w:r>
          </w:p>
        </w:tc>
        <w:tc>
          <w:tcPr>
            <w:tcW w:w="145" w:type="pct"/>
            <w:gridSpan w:val="2"/>
          </w:tcPr>
          <w:p w14:paraId="2933146C" w14:textId="77777777" w:rsidR="005B0CD9" w:rsidRPr="00C60284" w:rsidRDefault="005B0CD9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A32F54" w14:textId="73C6E74E" w:rsidR="005B0CD9" w:rsidRPr="00C60284" w:rsidRDefault="00707376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  <w:t>200</w:t>
            </w:r>
            <w:r w:rsidR="00A96D4E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  <w:t>002</w:t>
            </w:r>
          </w:p>
        </w:tc>
        <w:tc>
          <w:tcPr>
            <w:tcW w:w="130" w:type="pct"/>
          </w:tcPr>
          <w:p w14:paraId="3A5B76EB" w14:textId="77777777" w:rsidR="005B0CD9" w:rsidRPr="00C60284" w:rsidRDefault="005B0CD9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EDE132" w14:textId="32F6113A" w:rsidR="005B0CD9" w:rsidRPr="00C60284" w:rsidRDefault="00707376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  <w:t>210</w:t>
            </w:r>
            <w:r w:rsidR="005B0CD9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  <w:t>828</w:t>
            </w:r>
          </w:p>
        </w:tc>
      </w:tr>
    </w:tbl>
    <w:p w14:paraId="4D660F3A" w14:textId="2460D576" w:rsidR="005D177D" w:rsidRPr="00937D77" w:rsidRDefault="005D177D" w:rsidP="00330F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  <w:lang w:val="th-TH"/>
        </w:rPr>
      </w:pPr>
    </w:p>
    <w:p w14:paraId="5F62F31E" w14:textId="77777777" w:rsidR="005D177D" w:rsidRPr="00C45618" w:rsidRDefault="005D177D" w:rsidP="005D177D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C45618">
        <w:rPr>
          <w:rFonts w:ascii="Angsana New" w:hAnsi="Angsana New" w:cs="Angsana New" w:hint="cs"/>
          <w:sz w:val="30"/>
          <w:szCs w:val="30"/>
          <w:u w:val="none"/>
          <w:lang w:val="th-TH"/>
        </w:rPr>
        <w:tab/>
      </w:r>
      <w:r w:rsidRPr="00C45618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เหตุการณ์ภายหลังรอบระยะเวลารายงาน</w:t>
      </w:r>
    </w:p>
    <w:p w14:paraId="560857BC" w14:textId="1C0DE924" w:rsidR="00885E71" w:rsidRPr="00937D77" w:rsidRDefault="00885E71" w:rsidP="006D1853">
      <w:pPr>
        <w:jc w:val="thaiDistribute"/>
        <w:rPr>
          <w:rFonts w:ascii="Angsana New" w:hAnsi="Angsana New" w:cs="Angsana New"/>
          <w:sz w:val="28"/>
          <w:szCs w:val="28"/>
        </w:rPr>
      </w:pPr>
    </w:p>
    <w:p w14:paraId="45328B5E" w14:textId="6F470CFE" w:rsidR="006E4B64" w:rsidRDefault="006E4B64" w:rsidP="006E4B64">
      <w:pPr>
        <w:pStyle w:val="ListParagraph"/>
        <w:tabs>
          <w:tab w:val="clear" w:pos="227"/>
          <w:tab w:val="clear" w:pos="454"/>
        </w:tabs>
        <w:ind w:left="1170" w:hanging="63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14.</w:t>
      </w:r>
      <w:r w:rsidR="003944E5" w:rsidRPr="003944E5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 w:rsidRPr="006D1853">
        <w:rPr>
          <w:rFonts w:ascii="Angsana New" w:hAnsi="Angsana New" w:hint="cs"/>
          <w:sz w:val="30"/>
          <w:szCs w:val="30"/>
          <w:cs/>
        </w:rPr>
        <w:t>บริษัท</w:t>
      </w:r>
      <w:r w:rsidRPr="006D1853">
        <w:rPr>
          <w:rFonts w:ascii="Angsana New" w:hAnsi="Angsana New"/>
          <w:sz w:val="30"/>
          <w:szCs w:val="30"/>
          <w:cs/>
        </w:rPr>
        <w:t xml:space="preserve"> </w:t>
      </w:r>
      <w:r w:rsidRPr="006D1853">
        <w:rPr>
          <w:rFonts w:ascii="Angsana New" w:hAnsi="Angsana New" w:hint="cs"/>
          <w:sz w:val="30"/>
          <w:szCs w:val="30"/>
          <w:cs/>
        </w:rPr>
        <w:t>มันนี่</w:t>
      </w:r>
      <w:r w:rsidRPr="006D1853">
        <w:rPr>
          <w:rFonts w:ascii="Angsana New" w:hAnsi="Angsana New"/>
          <w:sz w:val="30"/>
          <w:szCs w:val="30"/>
          <w:cs/>
        </w:rPr>
        <w:t xml:space="preserve"> </w:t>
      </w:r>
      <w:r w:rsidRPr="006D1853">
        <w:rPr>
          <w:rFonts w:ascii="Angsana New" w:hAnsi="Angsana New" w:hint="cs"/>
          <w:sz w:val="30"/>
          <w:szCs w:val="30"/>
          <w:cs/>
        </w:rPr>
        <w:t>ฮับ</w:t>
      </w:r>
      <w:r w:rsidRPr="006D1853">
        <w:rPr>
          <w:rFonts w:ascii="Angsana New" w:hAnsi="Angsana New"/>
          <w:sz w:val="30"/>
          <w:szCs w:val="30"/>
          <w:cs/>
        </w:rPr>
        <w:t xml:space="preserve"> </w:t>
      </w:r>
      <w:r w:rsidRPr="006D1853">
        <w:rPr>
          <w:rFonts w:ascii="Angsana New" w:hAnsi="Angsana New" w:hint="cs"/>
          <w:sz w:val="30"/>
          <w:szCs w:val="30"/>
          <w:cs/>
        </w:rPr>
        <w:t>เซอร์วิส</w:t>
      </w:r>
      <w:r w:rsidRPr="006D1853">
        <w:rPr>
          <w:rFonts w:ascii="Angsana New" w:hAnsi="Angsana New"/>
          <w:sz w:val="30"/>
          <w:szCs w:val="30"/>
          <w:cs/>
        </w:rPr>
        <w:t xml:space="preserve"> </w:t>
      </w:r>
      <w:r w:rsidRPr="006D1853">
        <w:rPr>
          <w:rFonts w:ascii="Angsana New" w:hAnsi="Angsana New" w:hint="cs"/>
          <w:sz w:val="30"/>
          <w:szCs w:val="30"/>
          <w:cs/>
        </w:rPr>
        <w:t>จํากัด</w:t>
      </w:r>
      <w:r w:rsidRPr="006D1853">
        <w:rPr>
          <w:rFonts w:ascii="Angsana New" w:hAnsi="Angsana New"/>
          <w:sz w:val="30"/>
          <w:szCs w:val="30"/>
          <w:cs/>
        </w:rPr>
        <w:t xml:space="preserve"> </w:t>
      </w:r>
      <w:r w:rsidRPr="006D1853">
        <w:rPr>
          <w:rFonts w:ascii="Angsana New" w:hAnsi="Angsana New" w:hint="cs"/>
          <w:sz w:val="30"/>
          <w:szCs w:val="30"/>
          <w:cs/>
        </w:rPr>
        <w:t>ซึ่งเป็นบริษัทย่อยของบริษัท</w:t>
      </w:r>
      <w:r w:rsidRPr="006D1853">
        <w:rPr>
          <w:rFonts w:ascii="Angsana New" w:hAnsi="Angsana New"/>
          <w:sz w:val="30"/>
          <w:szCs w:val="30"/>
          <w:cs/>
        </w:rPr>
        <w:t xml:space="preserve"> </w:t>
      </w:r>
      <w:r w:rsidRPr="006D1853">
        <w:rPr>
          <w:rFonts w:ascii="Angsana New" w:hAnsi="Angsana New" w:hint="cs"/>
          <w:sz w:val="30"/>
          <w:szCs w:val="30"/>
          <w:cs/>
        </w:rPr>
        <w:t>ได้เพิ่ม</w:t>
      </w:r>
      <w:r w:rsidRPr="001E412F">
        <w:rPr>
          <w:rFonts w:ascii="Angsana New" w:hAnsi="Angsana New" w:hint="cs"/>
          <w:spacing w:val="-2"/>
          <w:sz w:val="30"/>
          <w:szCs w:val="30"/>
          <w:cs/>
        </w:rPr>
        <w:t>ทุนจดทะเบียนเป็นจํานวนเงิน</w:t>
      </w:r>
      <w:r w:rsidRPr="001E412F">
        <w:rPr>
          <w:rFonts w:ascii="Angsana New" w:hAnsi="Angsana New" w:hint="eastAsia"/>
          <w:spacing w:val="-2"/>
          <w:sz w:val="30"/>
          <w:szCs w:val="30"/>
        </w:rPr>
        <w:t> </w:t>
      </w:r>
      <w:r w:rsidR="00937D77">
        <w:rPr>
          <w:rFonts w:ascii="Angsana New" w:hAnsi="Angsana New"/>
          <w:spacing w:val="-2"/>
          <w:sz w:val="30"/>
          <w:szCs w:val="30"/>
          <w:cs/>
        </w:rPr>
        <w:br/>
      </w:r>
      <w:r w:rsidRPr="001E412F">
        <w:rPr>
          <w:rFonts w:ascii="Angsana New" w:hAnsi="Angsana New"/>
          <w:spacing w:val="-2"/>
          <w:sz w:val="30"/>
          <w:szCs w:val="30"/>
        </w:rPr>
        <w:t xml:space="preserve">100.0 </w:t>
      </w:r>
      <w:r w:rsidRPr="001E412F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1E412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937D77">
        <w:rPr>
          <w:rFonts w:ascii="Angsana New" w:hAnsi="Angsana New" w:hint="cs"/>
          <w:spacing w:val="-2"/>
          <w:sz w:val="30"/>
          <w:szCs w:val="30"/>
          <w:cs/>
        </w:rPr>
        <w:t>จาก</w:t>
      </w:r>
      <w:r w:rsidRPr="001E412F">
        <w:rPr>
          <w:rFonts w:ascii="Angsana New" w:hAnsi="Angsana New" w:hint="cs"/>
          <w:spacing w:val="-2"/>
          <w:sz w:val="30"/>
          <w:szCs w:val="30"/>
          <w:cs/>
        </w:rPr>
        <w:t>ทุนจดทะเบียน</w:t>
      </w:r>
      <w:r w:rsidR="00937D77">
        <w:rPr>
          <w:rFonts w:ascii="Angsana New" w:hAnsi="Angsana New" w:hint="cs"/>
          <w:spacing w:val="-2"/>
          <w:sz w:val="30"/>
          <w:szCs w:val="30"/>
          <w:cs/>
        </w:rPr>
        <w:t>จำนวน</w:t>
      </w:r>
      <w:r w:rsidR="00B330AB">
        <w:rPr>
          <w:rFonts w:ascii="Angsana New" w:hAnsi="Angsana New"/>
          <w:spacing w:val="-2"/>
          <w:sz w:val="30"/>
          <w:szCs w:val="30"/>
        </w:rPr>
        <w:t xml:space="preserve"> </w:t>
      </w:r>
      <w:r w:rsidRPr="001E412F">
        <w:rPr>
          <w:rFonts w:ascii="Angsana New" w:hAnsi="Angsana New"/>
          <w:spacing w:val="-2"/>
          <w:sz w:val="30"/>
          <w:szCs w:val="30"/>
        </w:rPr>
        <w:t xml:space="preserve">50.0 </w:t>
      </w:r>
      <w:r w:rsidRPr="001E412F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1E412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E412F">
        <w:rPr>
          <w:rFonts w:ascii="Angsana New" w:hAnsi="Angsana New" w:hint="cs"/>
          <w:spacing w:val="-2"/>
          <w:sz w:val="30"/>
          <w:szCs w:val="30"/>
          <w:cs/>
        </w:rPr>
        <w:t>เป็น</w:t>
      </w:r>
      <w:r w:rsidRPr="001E412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E412F">
        <w:rPr>
          <w:rFonts w:ascii="Angsana New" w:hAnsi="Angsana New"/>
          <w:spacing w:val="-2"/>
          <w:sz w:val="30"/>
          <w:szCs w:val="30"/>
        </w:rPr>
        <w:t xml:space="preserve">150.0 </w:t>
      </w:r>
      <w:r w:rsidRPr="001E412F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6D1853">
        <w:rPr>
          <w:rFonts w:ascii="Angsana New" w:hAnsi="Angsana New"/>
          <w:sz w:val="30"/>
          <w:szCs w:val="30"/>
          <w:cs/>
        </w:rPr>
        <w:t xml:space="preserve"> </w:t>
      </w:r>
      <w:r w:rsidR="00937D77">
        <w:rPr>
          <w:rFonts w:ascii="Angsana New" w:hAnsi="Angsana New" w:hint="cs"/>
          <w:sz w:val="30"/>
          <w:szCs w:val="30"/>
          <w:cs/>
        </w:rPr>
        <w:t>บริษัทเข้าซื้อหุ้นเพิ่มทุนเป็น</w:t>
      </w:r>
      <w:r w:rsidR="00937D77" w:rsidRPr="00937D77">
        <w:rPr>
          <w:rFonts w:ascii="Angsana New" w:hAnsi="Angsana New" w:hint="cs"/>
          <w:spacing w:val="-2"/>
          <w:sz w:val="30"/>
          <w:szCs w:val="30"/>
          <w:cs/>
        </w:rPr>
        <w:t xml:space="preserve">จำนวนเงิน </w:t>
      </w:r>
      <w:r w:rsidR="00937D77" w:rsidRPr="00937D77">
        <w:rPr>
          <w:rFonts w:ascii="Angsana New" w:hAnsi="Angsana New"/>
          <w:spacing w:val="-2"/>
          <w:sz w:val="30"/>
          <w:szCs w:val="30"/>
        </w:rPr>
        <w:t xml:space="preserve">100.0 </w:t>
      </w:r>
      <w:r w:rsidR="00937D77" w:rsidRPr="00937D77">
        <w:rPr>
          <w:rFonts w:ascii="Angsana New" w:hAnsi="Angsana New" w:hint="cs"/>
          <w:spacing w:val="-2"/>
          <w:sz w:val="30"/>
          <w:szCs w:val="30"/>
          <w:cs/>
        </w:rPr>
        <w:t>ล้านบาท โดยภายหลังการซื้อหุ้นเพิ่มทุนดังกล่าว บริษัทมี</w:t>
      </w:r>
      <w:r w:rsidRPr="00937D77">
        <w:rPr>
          <w:rFonts w:ascii="Angsana New" w:hAnsi="Angsana New" w:hint="cs"/>
          <w:spacing w:val="-2"/>
          <w:sz w:val="30"/>
          <w:szCs w:val="30"/>
          <w:cs/>
        </w:rPr>
        <w:t>สัดส่วนการลงทุน</w:t>
      </w:r>
      <w:r w:rsidR="00937D77" w:rsidRPr="00937D77">
        <w:rPr>
          <w:rFonts w:ascii="Angsana New" w:hAnsi="Angsana New" w:hint="cs"/>
          <w:spacing w:val="-2"/>
          <w:sz w:val="30"/>
          <w:szCs w:val="30"/>
          <w:cs/>
        </w:rPr>
        <w:t>ในบริษัทย่อย</w:t>
      </w:r>
      <w:r w:rsidR="00937D77">
        <w:rPr>
          <w:rFonts w:ascii="Angsana New" w:hAnsi="Angsana New" w:hint="cs"/>
          <w:sz w:val="30"/>
          <w:szCs w:val="30"/>
          <w:cs/>
        </w:rPr>
        <w:t xml:space="preserve">ดังกล่าวเปลี่ยนแปลงไปจากอัตราร้อยละ </w:t>
      </w:r>
      <w:r w:rsidR="00937D77" w:rsidRPr="006D1853">
        <w:rPr>
          <w:rFonts w:ascii="Angsana New" w:hAnsi="Angsana New"/>
          <w:sz w:val="30"/>
          <w:szCs w:val="30"/>
        </w:rPr>
        <w:t>88.50</w:t>
      </w:r>
      <w:r w:rsidR="00937D77">
        <w:rPr>
          <w:rFonts w:ascii="Angsana New" w:hAnsi="Angsana New" w:hint="cs"/>
          <w:sz w:val="30"/>
          <w:szCs w:val="30"/>
          <w:cs/>
        </w:rPr>
        <w:t xml:space="preserve"> </w:t>
      </w:r>
      <w:r w:rsidRPr="006D1853">
        <w:rPr>
          <w:rFonts w:ascii="Angsana New" w:hAnsi="Angsana New" w:hint="cs"/>
          <w:sz w:val="30"/>
          <w:szCs w:val="30"/>
          <w:cs/>
        </w:rPr>
        <w:t>เป็น</w:t>
      </w:r>
      <w:r w:rsidR="00937D77">
        <w:rPr>
          <w:rFonts w:ascii="Angsana New" w:hAnsi="Angsana New" w:hint="cs"/>
          <w:sz w:val="30"/>
          <w:szCs w:val="30"/>
          <w:cs/>
        </w:rPr>
        <w:t>อัตรา</w:t>
      </w:r>
      <w:r w:rsidRPr="006D1853">
        <w:rPr>
          <w:rFonts w:ascii="Angsana New" w:hAnsi="Angsana New" w:hint="cs"/>
          <w:sz w:val="30"/>
          <w:szCs w:val="30"/>
          <w:cs/>
        </w:rPr>
        <w:t>ร้อยละ</w:t>
      </w:r>
      <w:r w:rsidRPr="006D1853">
        <w:rPr>
          <w:rFonts w:ascii="Angsana New" w:hAnsi="Angsana New"/>
          <w:sz w:val="30"/>
          <w:szCs w:val="30"/>
          <w:cs/>
        </w:rPr>
        <w:t xml:space="preserve"> </w:t>
      </w:r>
      <w:r w:rsidRPr="006D1853">
        <w:rPr>
          <w:rFonts w:ascii="Angsana New" w:hAnsi="Angsana New"/>
          <w:sz w:val="30"/>
          <w:szCs w:val="30"/>
        </w:rPr>
        <w:t xml:space="preserve">96.17 </w:t>
      </w:r>
      <w:r w:rsidR="00937D77">
        <w:rPr>
          <w:rFonts w:ascii="Angsana New" w:hAnsi="Angsana New" w:hint="cs"/>
          <w:sz w:val="30"/>
          <w:szCs w:val="30"/>
          <w:cs/>
        </w:rPr>
        <w:t>ของทุนที่ชำระแล้ว</w:t>
      </w:r>
      <w:r w:rsidR="00937D77">
        <w:rPr>
          <w:rFonts w:ascii="Angsana New" w:hAnsi="Angsana New"/>
          <w:sz w:val="30"/>
          <w:szCs w:val="30"/>
        </w:rPr>
        <w:t xml:space="preserve"> </w:t>
      </w:r>
      <w:r w:rsidR="00937D77">
        <w:rPr>
          <w:rFonts w:ascii="Angsana New" w:hAnsi="Angsana New" w:hint="cs"/>
          <w:sz w:val="30"/>
          <w:szCs w:val="30"/>
          <w:cs/>
        </w:rPr>
        <w:t>การ</w:t>
      </w:r>
      <w:r w:rsidRPr="00641810">
        <w:rPr>
          <w:rFonts w:ascii="Angsana New" w:hAnsi="Angsana New" w:hint="cs"/>
          <w:sz w:val="30"/>
          <w:szCs w:val="30"/>
          <w:cs/>
        </w:rPr>
        <w:t>ดําเนินการจดทะเบียนเพิ่มทุนดังกล่าวกับกระทรวงพาณิชย์</w:t>
      </w:r>
      <w:r w:rsidR="00937D77">
        <w:rPr>
          <w:rFonts w:ascii="Angsana New" w:hAnsi="Angsana New" w:hint="cs"/>
          <w:sz w:val="30"/>
          <w:szCs w:val="30"/>
          <w:cs/>
        </w:rPr>
        <w:t>ได้</w:t>
      </w:r>
      <w:r w:rsidRPr="00641810">
        <w:rPr>
          <w:rFonts w:ascii="Angsana New" w:hAnsi="Angsana New" w:hint="cs"/>
          <w:sz w:val="30"/>
          <w:szCs w:val="30"/>
          <w:cs/>
        </w:rPr>
        <w:t>แล้วเสร็จ</w:t>
      </w:r>
      <w:r w:rsidR="00937D77">
        <w:rPr>
          <w:rFonts w:ascii="Angsana New" w:hAnsi="Angsana New" w:hint="cs"/>
          <w:sz w:val="30"/>
          <w:szCs w:val="30"/>
          <w:cs/>
        </w:rPr>
        <w:t>เมื่อ</w:t>
      </w:r>
      <w:r w:rsidRPr="00641810">
        <w:rPr>
          <w:rFonts w:ascii="Angsana New" w:hAnsi="Angsana New" w:hint="cs"/>
          <w:sz w:val="30"/>
          <w:szCs w:val="30"/>
          <w:cs/>
        </w:rPr>
        <w:t>วันที่</w:t>
      </w:r>
      <w:r w:rsidRPr="00641810">
        <w:rPr>
          <w:rFonts w:ascii="Angsana New" w:hAnsi="Angsana New"/>
          <w:sz w:val="30"/>
          <w:szCs w:val="30"/>
          <w:cs/>
        </w:rPr>
        <w:t xml:space="preserve"> </w:t>
      </w:r>
      <w:r w:rsidR="00004EEC">
        <w:rPr>
          <w:rFonts w:ascii="Angsana New" w:hAnsi="Angsana New"/>
          <w:sz w:val="30"/>
          <w:szCs w:val="30"/>
        </w:rPr>
        <w:t>5</w:t>
      </w:r>
      <w:r w:rsidR="00C423B2">
        <w:rPr>
          <w:rFonts w:ascii="Angsana New" w:hAnsi="Angsana New"/>
          <w:sz w:val="30"/>
          <w:szCs w:val="30"/>
        </w:rPr>
        <w:t xml:space="preserve"> </w:t>
      </w:r>
      <w:r w:rsidR="00004EEC">
        <w:rPr>
          <w:rFonts w:ascii="Angsana New" w:hAnsi="Angsana New" w:hint="cs"/>
          <w:sz w:val="30"/>
          <w:szCs w:val="30"/>
          <w:cs/>
        </w:rPr>
        <w:t>เมษายน</w:t>
      </w:r>
      <w:r w:rsidR="00937D77">
        <w:rPr>
          <w:rFonts w:ascii="Angsana New" w:hAnsi="Angsana New" w:hint="cs"/>
          <w:sz w:val="30"/>
          <w:szCs w:val="30"/>
          <w:cs/>
        </w:rPr>
        <w:t xml:space="preserve"> </w:t>
      </w:r>
      <w:r w:rsidR="00937D77">
        <w:rPr>
          <w:rFonts w:ascii="Angsana New" w:hAnsi="Angsana New"/>
          <w:sz w:val="30"/>
          <w:szCs w:val="30"/>
        </w:rPr>
        <w:t>2566</w:t>
      </w:r>
    </w:p>
    <w:p w14:paraId="3302ABD4" w14:textId="56DAABBF" w:rsidR="006E4B64" w:rsidRDefault="006E4B64" w:rsidP="006E4B64">
      <w:pPr>
        <w:pStyle w:val="ListParagraph"/>
        <w:tabs>
          <w:tab w:val="clear" w:pos="227"/>
          <w:tab w:val="clear" w:pos="454"/>
        </w:tabs>
        <w:ind w:left="1170" w:hanging="630"/>
        <w:jc w:val="thaiDistribute"/>
        <w:rPr>
          <w:rFonts w:ascii="Angsana New" w:hAnsi="Angsana New"/>
          <w:sz w:val="28"/>
          <w:szCs w:val="28"/>
        </w:rPr>
      </w:pPr>
    </w:p>
    <w:p w14:paraId="5B645434" w14:textId="01A7E129" w:rsidR="00752C36" w:rsidRDefault="00752C36" w:rsidP="00752C36">
      <w:pPr>
        <w:pStyle w:val="ListParagraph"/>
        <w:tabs>
          <w:tab w:val="clear" w:pos="227"/>
          <w:tab w:val="clear" w:pos="454"/>
        </w:tabs>
        <w:ind w:left="1170" w:hanging="63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14</w:t>
      </w:r>
      <w:r w:rsidRPr="00CE30C0">
        <w:rPr>
          <w:rFonts w:ascii="Angsana New" w:hAnsi="Angsana New" w:hint="cs"/>
          <w:sz w:val="30"/>
          <w:szCs w:val="30"/>
        </w:rPr>
        <w:t>.</w:t>
      </w:r>
      <w:r>
        <w:rPr>
          <w:rFonts w:ascii="Angsana New" w:hAnsi="Angsana New"/>
          <w:sz w:val="30"/>
          <w:szCs w:val="30"/>
        </w:rPr>
        <w:t>2</w:t>
      </w:r>
      <w:r w:rsidRPr="00CE30C0">
        <w:rPr>
          <w:rFonts w:ascii="Angsana New" w:hAnsi="Angsana New" w:hint="cs"/>
          <w:sz w:val="30"/>
          <w:szCs w:val="30"/>
        </w:rPr>
        <w:tab/>
      </w:r>
      <w:r w:rsidRPr="00CE30C0">
        <w:rPr>
          <w:rFonts w:ascii="Angsana New" w:hAnsi="Angsana New" w:hint="cs"/>
          <w:sz w:val="30"/>
          <w:szCs w:val="30"/>
          <w:cs/>
        </w:rPr>
        <w:tab/>
      </w:r>
      <w:r w:rsidRPr="00F17B2A">
        <w:rPr>
          <w:rFonts w:ascii="Angsana New" w:hAnsi="Angsana New"/>
          <w:sz w:val="30"/>
          <w:szCs w:val="30"/>
        </w:rPr>
        <w:t xml:space="preserve">Thai Viet Corporation Joint Stock Company (“TVC”) </w:t>
      </w:r>
      <w:r w:rsidRPr="00F17B2A">
        <w:rPr>
          <w:rFonts w:ascii="Angsana New" w:hAnsi="Angsana New" w:hint="cs"/>
          <w:sz w:val="30"/>
          <w:szCs w:val="30"/>
          <w:cs/>
        </w:rPr>
        <w:t>ซึ่งเป็นบริษัทย่อย</w:t>
      </w:r>
      <w:r>
        <w:rPr>
          <w:rFonts w:ascii="Angsana New" w:hAnsi="Angsana New" w:hint="cs"/>
          <w:sz w:val="30"/>
          <w:szCs w:val="30"/>
          <w:cs/>
        </w:rPr>
        <w:t>ทางอ้อม</w:t>
      </w:r>
      <w:r w:rsidRPr="00F17B2A">
        <w:rPr>
          <w:rFonts w:ascii="Angsana New" w:hAnsi="Angsana New" w:hint="cs"/>
          <w:sz w:val="30"/>
          <w:szCs w:val="30"/>
          <w:cs/>
        </w:rPr>
        <w:t xml:space="preserve">ในต่างประเทศของบริษัทได้เรียกชำระค่าหุ้นส่วนที่เหลือเป็นจำนวนเงิน </w:t>
      </w:r>
      <w:r>
        <w:rPr>
          <w:rFonts w:ascii="Angsana New" w:hAnsi="Angsana New"/>
          <w:sz w:val="30"/>
          <w:szCs w:val="30"/>
        </w:rPr>
        <w:t xml:space="preserve">43.4 </w:t>
      </w:r>
      <w:r w:rsidRPr="00F17B2A">
        <w:rPr>
          <w:rFonts w:ascii="Angsana New" w:hAnsi="Angsana New" w:hint="cs"/>
          <w:sz w:val="30"/>
          <w:szCs w:val="30"/>
          <w:cs/>
        </w:rPr>
        <w:t xml:space="preserve">ล้านบาท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F17B2A">
        <w:rPr>
          <w:rFonts w:ascii="Angsana New" w:hAnsi="Angsana New" w:hint="cs"/>
          <w:sz w:val="30"/>
          <w:szCs w:val="30"/>
          <w:cs/>
        </w:rPr>
        <w:t xml:space="preserve">บริษัทจ่ายชำระค่าหุ้นสามัญให้ </w:t>
      </w:r>
      <w:r w:rsidRPr="00F17B2A">
        <w:rPr>
          <w:rFonts w:ascii="Angsana New" w:hAnsi="Angsana New"/>
          <w:sz w:val="30"/>
          <w:szCs w:val="30"/>
        </w:rPr>
        <w:t xml:space="preserve">TVC </w:t>
      </w:r>
      <w:r w:rsidRPr="00F17B2A">
        <w:rPr>
          <w:rFonts w:ascii="Angsana New" w:hAnsi="Angsana New" w:hint="cs"/>
          <w:sz w:val="30"/>
          <w:szCs w:val="30"/>
          <w:cs/>
        </w:rPr>
        <w:t>แล้วในวันที่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11 </w:t>
      </w:r>
      <w:r>
        <w:rPr>
          <w:rFonts w:ascii="Angsana New" w:hAnsi="Angsana New" w:hint="cs"/>
          <w:sz w:val="30"/>
          <w:szCs w:val="30"/>
          <w:cs/>
        </w:rPr>
        <w:t>เมษายน</w:t>
      </w:r>
      <w:r w:rsidRPr="00F17B2A">
        <w:rPr>
          <w:rFonts w:ascii="Angsana New" w:hAnsi="Angsana New" w:hint="cs"/>
          <w:sz w:val="30"/>
          <w:szCs w:val="30"/>
          <w:cs/>
        </w:rPr>
        <w:t xml:space="preserve"> </w:t>
      </w:r>
      <w:r w:rsidRPr="00F17B2A">
        <w:rPr>
          <w:rFonts w:ascii="Angsana New" w:hAnsi="Angsana New"/>
          <w:sz w:val="30"/>
          <w:szCs w:val="30"/>
        </w:rPr>
        <w:t>2566</w:t>
      </w:r>
    </w:p>
    <w:p w14:paraId="1DFBAE8F" w14:textId="77777777" w:rsidR="00752C36" w:rsidRPr="00752C36" w:rsidRDefault="00752C36" w:rsidP="006E4B64">
      <w:pPr>
        <w:pStyle w:val="ListParagraph"/>
        <w:tabs>
          <w:tab w:val="clear" w:pos="227"/>
          <w:tab w:val="clear" w:pos="454"/>
        </w:tabs>
        <w:ind w:left="1170" w:hanging="630"/>
        <w:jc w:val="thaiDistribute"/>
        <w:rPr>
          <w:rFonts w:ascii="Angsana New" w:hAnsi="Angsana New"/>
          <w:sz w:val="28"/>
          <w:szCs w:val="28"/>
        </w:rPr>
      </w:pPr>
    </w:p>
    <w:p w14:paraId="24E40804" w14:textId="3D0049D3" w:rsidR="006E4B64" w:rsidRPr="00D2264A" w:rsidRDefault="006E4B64" w:rsidP="006E4B64">
      <w:pPr>
        <w:pStyle w:val="ListParagraph"/>
        <w:tabs>
          <w:tab w:val="clear" w:pos="227"/>
          <w:tab w:val="clear" w:pos="454"/>
        </w:tabs>
        <w:ind w:left="1170" w:hanging="63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14.</w:t>
      </w:r>
      <w:r w:rsidR="00752C36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 w:rsidRPr="006D1853">
        <w:rPr>
          <w:rFonts w:ascii="Angsana New" w:hAnsi="Angsana New" w:hint="cs"/>
          <w:sz w:val="30"/>
          <w:szCs w:val="30"/>
          <w:cs/>
        </w:rPr>
        <w:t>บริษัท</w:t>
      </w:r>
      <w:r w:rsidRPr="006D1853">
        <w:rPr>
          <w:rFonts w:ascii="Angsana New" w:hAnsi="Angsana New"/>
          <w:sz w:val="30"/>
          <w:szCs w:val="30"/>
          <w:cs/>
        </w:rPr>
        <w:t xml:space="preserve"> </w:t>
      </w:r>
      <w:r w:rsidRPr="006D1853">
        <w:rPr>
          <w:rFonts w:ascii="Angsana New" w:hAnsi="Angsana New" w:hint="cs"/>
          <w:sz w:val="30"/>
          <w:szCs w:val="30"/>
          <w:cs/>
        </w:rPr>
        <w:t>อาเลน่า</w:t>
      </w:r>
      <w:r w:rsidRPr="006D1853">
        <w:rPr>
          <w:rFonts w:ascii="Angsana New" w:hAnsi="Angsana New"/>
          <w:sz w:val="30"/>
          <w:szCs w:val="30"/>
          <w:cs/>
        </w:rPr>
        <w:t xml:space="preserve"> </w:t>
      </w:r>
      <w:r w:rsidRPr="006D1853">
        <w:rPr>
          <w:rFonts w:ascii="Angsana New" w:hAnsi="Angsana New" w:hint="cs"/>
          <w:sz w:val="30"/>
          <w:szCs w:val="30"/>
          <w:cs/>
        </w:rPr>
        <w:t>ดีเวลลอปเม้นท์</w:t>
      </w:r>
      <w:r w:rsidRPr="006D1853">
        <w:rPr>
          <w:rFonts w:ascii="Angsana New" w:hAnsi="Angsana New"/>
          <w:sz w:val="30"/>
          <w:szCs w:val="30"/>
          <w:cs/>
        </w:rPr>
        <w:t xml:space="preserve"> </w:t>
      </w:r>
      <w:r w:rsidRPr="006D1853">
        <w:rPr>
          <w:rFonts w:ascii="Angsana New" w:hAnsi="Angsana New" w:hint="cs"/>
          <w:sz w:val="30"/>
          <w:szCs w:val="30"/>
          <w:cs/>
        </w:rPr>
        <w:t>จํากัด</w:t>
      </w:r>
      <w:r w:rsidRPr="006D1853">
        <w:rPr>
          <w:rFonts w:ascii="Angsana New" w:hAnsi="Angsana New"/>
          <w:sz w:val="30"/>
          <w:szCs w:val="30"/>
          <w:cs/>
        </w:rPr>
        <w:t xml:space="preserve"> </w:t>
      </w:r>
      <w:r w:rsidRPr="006D1853">
        <w:rPr>
          <w:rFonts w:ascii="Angsana New" w:hAnsi="Angsana New" w:hint="cs"/>
          <w:sz w:val="30"/>
          <w:szCs w:val="30"/>
          <w:cs/>
        </w:rPr>
        <w:t>ซึ่งเป็นบริษัทร่วมของบริษัท</w:t>
      </w:r>
      <w:r w:rsidRPr="006D1853">
        <w:rPr>
          <w:rFonts w:ascii="Angsana New" w:hAnsi="Angsana New"/>
          <w:sz w:val="30"/>
          <w:szCs w:val="30"/>
          <w:cs/>
        </w:rPr>
        <w:t xml:space="preserve"> </w:t>
      </w:r>
      <w:r w:rsidRPr="006D1853">
        <w:rPr>
          <w:rFonts w:ascii="Angsana New" w:hAnsi="Angsana New" w:hint="cs"/>
          <w:sz w:val="30"/>
          <w:szCs w:val="30"/>
          <w:cs/>
        </w:rPr>
        <w:t>ได้เพิ่มทุนจดทะเบียนเป็นจํานวนเงิน</w:t>
      </w:r>
      <w:r w:rsidR="00976777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0.0</w:t>
      </w:r>
      <w:r w:rsidRPr="006D1853">
        <w:rPr>
          <w:rFonts w:ascii="Angsana New" w:hAnsi="Angsana New"/>
          <w:sz w:val="30"/>
          <w:szCs w:val="30"/>
          <w:cs/>
        </w:rPr>
        <w:t xml:space="preserve"> </w:t>
      </w:r>
      <w:r w:rsidRPr="006D1853">
        <w:rPr>
          <w:rFonts w:ascii="Angsana New" w:hAnsi="Angsana New" w:hint="cs"/>
          <w:sz w:val="30"/>
          <w:szCs w:val="30"/>
          <w:cs/>
        </w:rPr>
        <w:t>ล้านบาท</w:t>
      </w:r>
      <w:r w:rsidRPr="006D1853">
        <w:rPr>
          <w:rFonts w:ascii="Angsana New" w:hAnsi="Angsana New"/>
          <w:sz w:val="30"/>
          <w:szCs w:val="30"/>
          <w:cs/>
        </w:rPr>
        <w:t xml:space="preserve"> </w:t>
      </w:r>
      <w:r w:rsidR="00976777">
        <w:rPr>
          <w:rFonts w:ascii="Angsana New" w:hAnsi="Angsana New" w:hint="cs"/>
          <w:sz w:val="30"/>
          <w:szCs w:val="30"/>
          <w:cs/>
        </w:rPr>
        <w:t>จาก</w:t>
      </w:r>
      <w:r w:rsidRPr="006D1853">
        <w:rPr>
          <w:rFonts w:ascii="Angsana New" w:hAnsi="Angsana New" w:hint="cs"/>
          <w:sz w:val="30"/>
          <w:szCs w:val="30"/>
          <w:cs/>
        </w:rPr>
        <w:t>ทุนจดทะเบียน</w:t>
      </w:r>
      <w:r w:rsidR="00976777">
        <w:rPr>
          <w:rFonts w:ascii="Angsana New" w:hAnsi="Angsana New" w:hint="cs"/>
          <w:sz w:val="30"/>
          <w:szCs w:val="30"/>
          <w:cs/>
        </w:rPr>
        <w:t>จำนวน</w:t>
      </w:r>
      <w:r w:rsidRPr="006D1853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100.0</w:t>
      </w:r>
      <w:r w:rsidRPr="006D1853">
        <w:rPr>
          <w:rFonts w:ascii="Angsana New" w:hAnsi="Angsana New"/>
          <w:sz w:val="30"/>
          <w:szCs w:val="30"/>
          <w:cs/>
        </w:rPr>
        <w:t xml:space="preserve"> </w:t>
      </w:r>
      <w:r w:rsidRPr="006D1853">
        <w:rPr>
          <w:rFonts w:ascii="Angsana New" w:hAnsi="Angsana New" w:hint="cs"/>
          <w:sz w:val="30"/>
          <w:szCs w:val="30"/>
          <w:cs/>
        </w:rPr>
        <w:t>ล้านบาท</w:t>
      </w:r>
      <w:r w:rsidRPr="006D1853">
        <w:rPr>
          <w:rFonts w:ascii="Angsana New" w:hAnsi="Angsana New"/>
          <w:sz w:val="30"/>
          <w:szCs w:val="30"/>
          <w:cs/>
        </w:rPr>
        <w:t xml:space="preserve"> </w:t>
      </w:r>
      <w:r w:rsidRPr="006D1853">
        <w:rPr>
          <w:rFonts w:ascii="Angsana New" w:hAnsi="Angsana New" w:hint="cs"/>
          <w:sz w:val="30"/>
          <w:szCs w:val="30"/>
          <w:cs/>
        </w:rPr>
        <w:t>เป็น</w:t>
      </w:r>
      <w:r w:rsidRPr="006D1853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120.0</w:t>
      </w:r>
      <w:r w:rsidRPr="006D1853">
        <w:rPr>
          <w:rFonts w:ascii="Angsana New" w:hAnsi="Angsana New"/>
          <w:sz w:val="30"/>
          <w:szCs w:val="30"/>
          <w:cs/>
        </w:rPr>
        <w:t xml:space="preserve"> </w:t>
      </w:r>
      <w:r w:rsidRPr="006D1853">
        <w:rPr>
          <w:rFonts w:ascii="Angsana New" w:hAnsi="Angsana New" w:hint="cs"/>
          <w:sz w:val="30"/>
          <w:szCs w:val="30"/>
          <w:cs/>
        </w:rPr>
        <w:t>ล้านบาท</w:t>
      </w:r>
      <w:r w:rsidRPr="006D1853">
        <w:rPr>
          <w:rFonts w:ascii="Angsana New" w:hAnsi="Angsana New"/>
          <w:sz w:val="30"/>
          <w:szCs w:val="30"/>
          <w:cs/>
        </w:rPr>
        <w:t xml:space="preserve"> </w:t>
      </w:r>
      <w:r w:rsidR="00976777">
        <w:rPr>
          <w:rFonts w:ascii="Angsana New" w:hAnsi="Angsana New" w:hint="cs"/>
          <w:sz w:val="30"/>
          <w:szCs w:val="30"/>
          <w:cs/>
        </w:rPr>
        <w:t xml:space="preserve">บริษัทเข้าซื้อหุ้นเพิ่มทุนเป็นจำนวนเงิน </w:t>
      </w:r>
      <w:r w:rsidR="00F140FC">
        <w:rPr>
          <w:rFonts w:ascii="Angsana New" w:hAnsi="Angsana New"/>
          <w:sz w:val="30"/>
          <w:szCs w:val="30"/>
        </w:rPr>
        <w:t>1</w:t>
      </w:r>
      <w:r w:rsidR="00976777">
        <w:rPr>
          <w:rFonts w:ascii="Angsana New" w:hAnsi="Angsana New"/>
          <w:sz w:val="30"/>
          <w:szCs w:val="30"/>
        </w:rPr>
        <w:t>0</w:t>
      </w:r>
      <w:r w:rsidR="00B330AB">
        <w:rPr>
          <w:rFonts w:ascii="Angsana New" w:hAnsi="Angsana New"/>
          <w:sz w:val="30"/>
          <w:szCs w:val="30"/>
        </w:rPr>
        <w:t>.0</w:t>
      </w:r>
      <w:r w:rsidR="00976777">
        <w:rPr>
          <w:rFonts w:ascii="Angsana New" w:hAnsi="Angsana New"/>
          <w:sz w:val="30"/>
          <w:szCs w:val="30"/>
        </w:rPr>
        <w:t xml:space="preserve"> </w:t>
      </w:r>
      <w:r w:rsidR="00976777">
        <w:rPr>
          <w:rFonts w:ascii="Angsana New" w:hAnsi="Angsana New" w:hint="cs"/>
          <w:sz w:val="30"/>
          <w:szCs w:val="30"/>
          <w:cs/>
        </w:rPr>
        <w:t>ล้านบาท โดยภายหลังการซื้อหุ้นเพิ่มทุนดังกล่าว บริษัทมี</w:t>
      </w:r>
      <w:r w:rsidRPr="006D1853">
        <w:rPr>
          <w:rFonts w:ascii="Angsana New" w:hAnsi="Angsana New" w:hint="cs"/>
          <w:sz w:val="30"/>
          <w:szCs w:val="30"/>
          <w:cs/>
        </w:rPr>
        <w:t>สัดส่วนการ</w:t>
      </w:r>
      <w:r w:rsidRPr="005F7A92">
        <w:rPr>
          <w:rFonts w:ascii="Angsana New" w:hAnsi="Angsana New" w:hint="cs"/>
          <w:sz w:val="30"/>
          <w:szCs w:val="30"/>
          <w:cs/>
        </w:rPr>
        <w:t>ลงทุน</w:t>
      </w:r>
      <w:r w:rsidR="00976777" w:rsidRPr="005F7A92">
        <w:rPr>
          <w:rFonts w:ascii="Angsana New" w:hAnsi="Angsana New" w:hint="cs"/>
          <w:sz w:val="30"/>
          <w:szCs w:val="30"/>
          <w:cs/>
        </w:rPr>
        <w:t>ใน</w:t>
      </w:r>
      <w:r w:rsidR="00937D77" w:rsidRPr="005F7A92">
        <w:rPr>
          <w:rFonts w:ascii="Angsana New" w:hAnsi="Angsana New" w:hint="cs"/>
          <w:sz w:val="30"/>
          <w:szCs w:val="30"/>
          <w:cs/>
        </w:rPr>
        <w:t>บริษัทร่วม</w:t>
      </w:r>
      <w:r w:rsidR="00976777">
        <w:rPr>
          <w:rFonts w:ascii="Angsana New" w:hAnsi="Angsana New" w:hint="cs"/>
          <w:sz w:val="30"/>
          <w:szCs w:val="30"/>
          <w:cs/>
        </w:rPr>
        <w:t>ดังกล่าวเปลี่ยนแปลงไปจากอัตรา</w:t>
      </w:r>
      <w:r w:rsidRPr="006D1853">
        <w:rPr>
          <w:rFonts w:ascii="Angsana New" w:hAnsi="Angsana New" w:hint="cs"/>
          <w:sz w:val="30"/>
          <w:szCs w:val="30"/>
          <w:cs/>
        </w:rPr>
        <w:t>ร้อยละ</w:t>
      </w:r>
      <w:r w:rsidRPr="006D1853">
        <w:rPr>
          <w:rFonts w:ascii="Angsana New" w:hAnsi="Angsana New"/>
          <w:sz w:val="30"/>
          <w:szCs w:val="30"/>
          <w:cs/>
        </w:rPr>
        <w:t xml:space="preserve"> </w:t>
      </w:r>
      <w:r w:rsidR="00976777">
        <w:rPr>
          <w:rFonts w:ascii="Angsana New" w:hAnsi="Angsana New"/>
          <w:sz w:val="30"/>
          <w:szCs w:val="30"/>
        </w:rPr>
        <w:t xml:space="preserve">45.00 </w:t>
      </w:r>
      <w:r w:rsidR="00976777">
        <w:rPr>
          <w:rFonts w:ascii="Angsana New" w:hAnsi="Angsana New" w:hint="cs"/>
          <w:sz w:val="30"/>
          <w:szCs w:val="30"/>
          <w:cs/>
        </w:rPr>
        <w:t xml:space="preserve">เป็นอัตราร้อยละ </w:t>
      </w:r>
      <w:r w:rsidR="00533D23" w:rsidRPr="00F93686">
        <w:rPr>
          <w:rFonts w:ascii="Angsana New" w:hAnsi="Angsana New"/>
          <w:sz w:val="30"/>
          <w:szCs w:val="30"/>
        </w:rPr>
        <w:t>4</w:t>
      </w:r>
      <w:r w:rsidRPr="00F93686">
        <w:rPr>
          <w:rFonts w:ascii="Angsana New" w:hAnsi="Angsana New"/>
          <w:sz w:val="30"/>
          <w:szCs w:val="30"/>
        </w:rPr>
        <w:t>5.</w:t>
      </w:r>
      <w:r w:rsidR="00533D23" w:rsidRPr="00F93686">
        <w:rPr>
          <w:rFonts w:ascii="Angsana New" w:hAnsi="Angsana New"/>
          <w:sz w:val="30"/>
          <w:szCs w:val="30"/>
        </w:rPr>
        <w:t>83</w:t>
      </w:r>
      <w:r w:rsidR="00976777">
        <w:rPr>
          <w:rFonts w:ascii="Angsana New" w:hAnsi="Angsana New" w:hint="cs"/>
          <w:sz w:val="30"/>
          <w:szCs w:val="30"/>
          <w:cs/>
        </w:rPr>
        <w:t xml:space="preserve"> ของทุนที่ชำระแล้ว การ</w:t>
      </w:r>
      <w:r w:rsidRPr="006D1853">
        <w:rPr>
          <w:rFonts w:ascii="Angsana New" w:hAnsi="Angsana New" w:hint="cs"/>
          <w:sz w:val="30"/>
          <w:szCs w:val="30"/>
          <w:cs/>
        </w:rPr>
        <w:t>ดําเนินการจดทะเบียนเพิ่มทุนดังกล่าวกับกระทรวงพาณิชย์</w:t>
      </w:r>
      <w:r w:rsidR="00976777">
        <w:rPr>
          <w:rFonts w:ascii="Angsana New" w:hAnsi="Angsana New" w:hint="cs"/>
          <w:sz w:val="30"/>
          <w:szCs w:val="30"/>
          <w:cs/>
        </w:rPr>
        <w:t>ได้</w:t>
      </w:r>
      <w:r w:rsidRPr="006D1853">
        <w:rPr>
          <w:rFonts w:ascii="Angsana New" w:hAnsi="Angsana New" w:hint="cs"/>
          <w:sz w:val="30"/>
          <w:szCs w:val="30"/>
          <w:cs/>
        </w:rPr>
        <w:t>แล้วเสร็จ</w:t>
      </w:r>
      <w:r w:rsidR="00976777">
        <w:rPr>
          <w:rFonts w:ascii="Angsana New" w:hAnsi="Angsana New" w:hint="cs"/>
          <w:sz w:val="30"/>
          <w:szCs w:val="30"/>
          <w:cs/>
        </w:rPr>
        <w:t>เมื่อ</w:t>
      </w:r>
      <w:r w:rsidRPr="006D1853">
        <w:rPr>
          <w:rFonts w:ascii="Angsana New" w:hAnsi="Angsana New" w:hint="cs"/>
          <w:sz w:val="30"/>
          <w:szCs w:val="30"/>
          <w:cs/>
        </w:rPr>
        <w:t>วันที่</w:t>
      </w:r>
      <w:r w:rsidRPr="006D1853">
        <w:rPr>
          <w:rFonts w:ascii="Angsana New" w:hAnsi="Angsana New"/>
          <w:sz w:val="30"/>
          <w:szCs w:val="30"/>
          <w:cs/>
        </w:rPr>
        <w:t xml:space="preserve"> </w:t>
      </w:r>
      <w:r w:rsidR="00004EEC">
        <w:rPr>
          <w:rFonts w:ascii="Angsana New" w:hAnsi="Angsana New"/>
          <w:sz w:val="30"/>
          <w:szCs w:val="30"/>
        </w:rPr>
        <w:t>12</w:t>
      </w:r>
      <w:r w:rsidRPr="006D1853">
        <w:rPr>
          <w:rFonts w:ascii="Angsana New" w:hAnsi="Angsana New"/>
          <w:sz w:val="30"/>
          <w:szCs w:val="30"/>
          <w:cs/>
        </w:rPr>
        <w:t xml:space="preserve"> </w:t>
      </w:r>
      <w:r w:rsidRPr="006D1853">
        <w:rPr>
          <w:rFonts w:ascii="Angsana New" w:hAnsi="Angsana New" w:hint="cs"/>
          <w:sz w:val="30"/>
          <w:szCs w:val="30"/>
          <w:cs/>
        </w:rPr>
        <w:t>เมษายน</w:t>
      </w:r>
      <w:r w:rsidRPr="006D1853">
        <w:rPr>
          <w:rFonts w:ascii="Angsana New" w:hAnsi="Angsana New" w:hint="eastAsia"/>
          <w:sz w:val="30"/>
          <w:szCs w:val="30"/>
        </w:rPr>
        <w:t> </w:t>
      </w:r>
      <w:r w:rsidRPr="006D1853">
        <w:rPr>
          <w:rFonts w:ascii="Angsana New" w:hAnsi="Angsana New"/>
          <w:sz w:val="30"/>
          <w:szCs w:val="30"/>
          <w:cs/>
        </w:rPr>
        <w:t>2566</w:t>
      </w:r>
    </w:p>
    <w:p w14:paraId="5CB5CAD1" w14:textId="77777777" w:rsidR="006E4B64" w:rsidRPr="00937D77" w:rsidRDefault="006E4B64" w:rsidP="006D1853">
      <w:pPr>
        <w:jc w:val="thaiDistribute"/>
        <w:rPr>
          <w:rFonts w:ascii="Angsana New" w:hAnsi="Angsana New" w:cs="Angsana New"/>
          <w:sz w:val="28"/>
          <w:szCs w:val="28"/>
        </w:rPr>
      </w:pPr>
    </w:p>
    <w:p w14:paraId="3C86176F" w14:textId="77777777" w:rsidR="00752C36" w:rsidRDefault="00752C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3C69F5F3" w14:textId="195DBF71" w:rsidR="006D1853" w:rsidRPr="006E4B64" w:rsidRDefault="006D1853" w:rsidP="006E4B64">
      <w:pPr>
        <w:pStyle w:val="ListParagraph"/>
        <w:tabs>
          <w:tab w:val="clear" w:pos="227"/>
          <w:tab w:val="clear" w:pos="454"/>
        </w:tabs>
        <w:ind w:left="1170" w:hanging="63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lastRenderedPageBreak/>
        <w:t>14</w:t>
      </w:r>
      <w:r w:rsidRPr="00CE30C0">
        <w:rPr>
          <w:rFonts w:ascii="Angsana New" w:hAnsi="Angsana New" w:hint="cs"/>
          <w:sz w:val="30"/>
          <w:szCs w:val="30"/>
        </w:rPr>
        <w:t>.</w:t>
      </w:r>
      <w:r w:rsidR="006E4B64">
        <w:rPr>
          <w:rFonts w:ascii="Angsana New" w:hAnsi="Angsana New"/>
          <w:sz w:val="30"/>
          <w:szCs w:val="30"/>
        </w:rPr>
        <w:t>4</w:t>
      </w:r>
      <w:r w:rsidRPr="00CE30C0">
        <w:rPr>
          <w:rFonts w:ascii="Angsana New" w:hAnsi="Angsana New" w:hint="cs"/>
          <w:sz w:val="30"/>
          <w:szCs w:val="30"/>
        </w:rPr>
        <w:tab/>
      </w:r>
      <w:r w:rsidRPr="00CE30C0">
        <w:rPr>
          <w:rFonts w:ascii="Angsana New" w:hAnsi="Angsana New" w:hint="cs"/>
          <w:sz w:val="30"/>
          <w:szCs w:val="30"/>
          <w:cs/>
        </w:rPr>
        <w:tab/>
      </w:r>
      <w:r w:rsidRPr="00C45618">
        <w:rPr>
          <w:rFonts w:ascii="Angsana New" w:hAnsi="Angsana New" w:hint="cs"/>
          <w:sz w:val="30"/>
          <w:szCs w:val="30"/>
          <w:cs/>
        </w:rPr>
        <w:t xml:space="preserve">ในการประชุมสามัญประจำปีผู้ถือหุ้นของบริษัทเมื่อวันที่ </w:t>
      </w:r>
      <w:r w:rsidR="00FA663F">
        <w:rPr>
          <w:rFonts w:ascii="Angsana New" w:hAnsi="Angsana New"/>
          <w:sz w:val="30"/>
          <w:szCs w:val="30"/>
        </w:rPr>
        <w:t>25</w:t>
      </w:r>
      <w:r w:rsidRPr="00C45618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="00FA663F">
        <w:rPr>
          <w:rFonts w:ascii="Angsana New" w:hAnsi="Angsana New"/>
          <w:sz w:val="30"/>
          <w:szCs w:val="30"/>
        </w:rPr>
        <w:t>2566</w:t>
      </w:r>
      <w:r w:rsidRPr="00C45618">
        <w:rPr>
          <w:rFonts w:ascii="Angsana New" w:hAnsi="Angsana New" w:hint="cs"/>
          <w:sz w:val="30"/>
          <w:szCs w:val="30"/>
          <w:cs/>
        </w:rPr>
        <w:t xml:space="preserve"> ผู้ถือหุ้นของบริษัทได้อนุมัติ</w:t>
      </w:r>
      <w:r>
        <w:rPr>
          <w:rFonts w:ascii="Angsana New" w:hAnsi="Angsana New"/>
          <w:sz w:val="30"/>
          <w:szCs w:val="30"/>
        </w:rPr>
        <w:t xml:space="preserve"> </w:t>
      </w:r>
      <w:r w:rsidR="00AF5853">
        <w:rPr>
          <w:rFonts w:ascii="Angsana New" w:hAnsi="Angsana New"/>
          <w:sz w:val="30"/>
          <w:szCs w:val="30"/>
        </w:rPr>
        <w:br/>
      </w:r>
      <w:r w:rsidRPr="00C45618">
        <w:rPr>
          <w:rFonts w:ascii="Angsana New" w:hAnsi="Angsana New" w:hint="cs"/>
          <w:sz w:val="30"/>
          <w:szCs w:val="30"/>
          <w:cs/>
        </w:rPr>
        <w:t xml:space="preserve">การประกาศจ่ายเงินปันผลประจําปีจากผลประกอบการของปี </w:t>
      </w:r>
      <w:r w:rsidR="00FA663F">
        <w:rPr>
          <w:rFonts w:ascii="Angsana New" w:hAnsi="Angsana New"/>
          <w:sz w:val="30"/>
          <w:szCs w:val="30"/>
        </w:rPr>
        <w:t>2565</w:t>
      </w:r>
      <w:r w:rsidRPr="00C45618">
        <w:rPr>
          <w:rFonts w:ascii="Angsana New" w:hAnsi="Angsana New" w:hint="cs"/>
          <w:sz w:val="30"/>
          <w:szCs w:val="30"/>
          <w:cs/>
        </w:rPr>
        <w:t xml:space="preserve"> และกําไรสะสมที่ยังไม่ได้จัดสรร ณ วันที่ </w:t>
      </w:r>
      <w:r w:rsidR="00FA663F">
        <w:rPr>
          <w:rFonts w:ascii="Angsana New" w:hAnsi="Angsana New"/>
          <w:sz w:val="30"/>
          <w:szCs w:val="30"/>
        </w:rPr>
        <w:t>31</w:t>
      </w:r>
      <w:r w:rsidRPr="00C45618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FA663F">
        <w:rPr>
          <w:rFonts w:ascii="Angsana New" w:hAnsi="Angsana New"/>
          <w:sz w:val="30"/>
          <w:szCs w:val="30"/>
        </w:rPr>
        <w:t>2565</w:t>
      </w:r>
      <w:r w:rsidRPr="00C45618">
        <w:rPr>
          <w:rFonts w:ascii="Angsana New" w:hAnsi="Angsana New" w:hint="cs"/>
          <w:sz w:val="30"/>
          <w:szCs w:val="30"/>
          <w:cs/>
        </w:rPr>
        <w:t xml:space="preserve"> ในอัตราหุ้นละ </w:t>
      </w:r>
      <w:r w:rsidR="00FA663F">
        <w:rPr>
          <w:rFonts w:ascii="Angsana New" w:hAnsi="Angsana New"/>
          <w:sz w:val="30"/>
          <w:szCs w:val="30"/>
        </w:rPr>
        <w:t>0.30</w:t>
      </w:r>
      <w:r w:rsidRPr="00C45618">
        <w:rPr>
          <w:rFonts w:ascii="Angsana New" w:hAnsi="Angsana New" w:hint="cs"/>
          <w:sz w:val="30"/>
          <w:szCs w:val="30"/>
          <w:cs/>
        </w:rPr>
        <w:t xml:space="preserve"> บาท สําหรับหุ้นสามัญจํานวน </w:t>
      </w:r>
      <w:r w:rsidR="00FA663F">
        <w:rPr>
          <w:rFonts w:ascii="Angsana New" w:hAnsi="Angsana New"/>
          <w:sz w:val="30"/>
          <w:szCs w:val="30"/>
        </w:rPr>
        <w:t>5,654.1</w:t>
      </w:r>
      <w:r w:rsidRPr="00C45618">
        <w:rPr>
          <w:rFonts w:ascii="Angsana New" w:hAnsi="Angsana New" w:hint="cs"/>
          <w:sz w:val="30"/>
          <w:szCs w:val="30"/>
          <w:cs/>
        </w:rPr>
        <w:t xml:space="preserve"> ล้านหุ้น เป็นจํานวนเงินรวม </w:t>
      </w:r>
      <w:r w:rsidR="00FA663F">
        <w:rPr>
          <w:rFonts w:ascii="Angsana New" w:hAnsi="Angsana New"/>
          <w:sz w:val="30"/>
          <w:szCs w:val="30"/>
        </w:rPr>
        <w:t>1,696.2</w:t>
      </w:r>
      <w:r w:rsidRPr="00C45618">
        <w:rPr>
          <w:rFonts w:ascii="Angsana New" w:hAnsi="Angsana New" w:hint="cs"/>
          <w:sz w:val="30"/>
          <w:szCs w:val="30"/>
          <w:cs/>
        </w:rPr>
        <w:t xml:space="preserve"> ล้านบาท ทั้งนี้เงินปันผลประจำปีดังกล่าวจะจ่ายให้กับผู้ถือหุ้นของบริษัทในวันที่ </w:t>
      </w:r>
      <w:r w:rsidR="00FA663F">
        <w:rPr>
          <w:rFonts w:ascii="Angsana New" w:hAnsi="Angsana New"/>
          <w:sz w:val="30"/>
          <w:szCs w:val="30"/>
        </w:rPr>
        <w:t>23</w:t>
      </w:r>
      <w:r w:rsidRPr="00C45618">
        <w:rPr>
          <w:rFonts w:ascii="Angsana New" w:hAnsi="Angsana New" w:hint="cs"/>
          <w:sz w:val="30"/>
          <w:szCs w:val="30"/>
          <w:cs/>
        </w:rPr>
        <w:t xml:space="preserve"> พฤษภาคม </w:t>
      </w:r>
      <w:r>
        <w:rPr>
          <w:rFonts w:ascii="Angsana New" w:hAnsi="Angsana New" w:hint="cs"/>
          <w:sz w:val="30"/>
          <w:szCs w:val="30"/>
          <w:cs/>
        </w:rPr>
        <w:t>2566</w:t>
      </w:r>
    </w:p>
    <w:sectPr w:rsidR="006D1853" w:rsidRPr="006E4B64" w:rsidSect="000B5009">
      <w:headerReference w:type="default" r:id="rId10"/>
      <w:footerReference w:type="default" r:id="rId11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5AABCA" w14:textId="77777777" w:rsidR="002C2588" w:rsidRDefault="002C2588">
      <w:r>
        <w:separator/>
      </w:r>
    </w:p>
  </w:endnote>
  <w:endnote w:type="continuationSeparator" w:id="0">
    <w:p w14:paraId="0F354411" w14:textId="77777777" w:rsidR="002C2588" w:rsidRDefault="002C25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750535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57CB2F9" w14:textId="53451D98" w:rsidR="00541F75" w:rsidRPr="005D4B71" w:rsidRDefault="00541F75" w:rsidP="00012C5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B5BF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B5BF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B5BF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707376">
          <w:rPr>
            <w:rFonts w:asciiTheme="majorBidi" w:hAnsiTheme="majorBidi" w:cstheme="majorBidi"/>
            <w:noProof/>
            <w:sz w:val="30"/>
            <w:szCs w:val="30"/>
            <w:cs/>
          </w:rPr>
          <w:t>2</w:t>
        </w:r>
        <w:r w:rsidRPr="00BB5BF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9713014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14:paraId="205737C1" w14:textId="34A3C78E" w:rsidR="00456E97" w:rsidRPr="00A94CA8" w:rsidRDefault="00456E97" w:rsidP="00A94CA8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104DE8">
          <w:rPr>
            <w:rFonts w:ascii="Angsana New" w:hAnsi="Angsana New" w:cs="Angsana New"/>
            <w:sz w:val="30"/>
            <w:szCs w:val="30"/>
          </w:rPr>
          <w:fldChar w:fldCharType="begin"/>
        </w:r>
        <w:r w:rsidRPr="00104DE8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104DE8">
          <w:rPr>
            <w:rFonts w:ascii="Angsana New" w:hAnsi="Angsana New" w:cs="Angsana New"/>
            <w:sz w:val="30"/>
            <w:szCs w:val="30"/>
          </w:rPr>
          <w:fldChar w:fldCharType="separate"/>
        </w:r>
        <w:r w:rsidR="00707376">
          <w:rPr>
            <w:rFonts w:ascii="Angsana New" w:hAnsi="Angsana New" w:cs="Angsana New"/>
            <w:noProof/>
            <w:sz w:val="30"/>
            <w:szCs w:val="30"/>
            <w:cs/>
          </w:rPr>
          <w:t>2</w:t>
        </w:r>
        <w:r w:rsidRPr="00104DE8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436C55" w14:textId="77777777" w:rsidR="002C2588" w:rsidRDefault="002C2588">
      <w:r>
        <w:separator/>
      </w:r>
    </w:p>
  </w:footnote>
  <w:footnote w:type="continuationSeparator" w:id="0">
    <w:p w14:paraId="5CC2E144" w14:textId="77777777" w:rsidR="002C2588" w:rsidRDefault="002C25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03B0B" w14:textId="77777777" w:rsidR="00012C5B" w:rsidRPr="00FA7747" w:rsidRDefault="00012C5B" w:rsidP="006A16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ไทยฟู้ดส์ กรุ๊ป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056AD8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6085E4A5" w14:textId="77777777" w:rsidR="00012C5B" w:rsidRPr="00FA7747" w:rsidRDefault="00012C5B" w:rsidP="006A16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483B9E1E" w14:textId="790CDAE5" w:rsidR="009D45E9" w:rsidRDefault="009D45E9" w:rsidP="009D45E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="00FA663F">
      <w:rPr>
        <w:rFonts w:ascii="Angsana New" w:hAnsi="Angsana New" w:cs="Angsana New"/>
        <w:sz w:val="32"/>
        <w:szCs w:val="32"/>
        <w:lang w:val="en-US" w:bidi="th-TH"/>
      </w:rPr>
      <w:t>31</w:t>
    </w:r>
    <w:r w:rsidRPr="00056AD8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FA663F">
      <w:rPr>
        <w:rFonts w:ascii="Angsana New" w:hAnsi="Angsana New" w:cs="Angsana New"/>
        <w:sz w:val="32"/>
        <w:szCs w:val="32"/>
        <w:lang w:val="en-US" w:bidi="th-TH"/>
      </w:rPr>
      <w:t>2566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4A92CFC4" w14:textId="77777777" w:rsidR="00012C5B" w:rsidRPr="001A2350" w:rsidRDefault="00012C5B" w:rsidP="001A2350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48373" w14:textId="77777777" w:rsidR="009D45E9" w:rsidRPr="00FA7747" w:rsidRDefault="009D45E9" w:rsidP="009D45E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ไทยฟู้ดส์ กรุ๊ป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056AD8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6E538FD7" w14:textId="77777777" w:rsidR="009D45E9" w:rsidRPr="00FA7747" w:rsidRDefault="009D45E9" w:rsidP="009D45E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16C22CBC" w14:textId="2230F68E" w:rsidR="009D45E9" w:rsidRDefault="009D45E9" w:rsidP="009D45E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="00FA663F">
      <w:rPr>
        <w:rFonts w:ascii="Angsana New" w:hAnsi="Angsana New" w:cs="Angsana New"/>
        <w:sz w:val="32"/>
        <w:szCs w:val="32"/>
        <w:lang w:val="en-US" w:bidi="th-TH"/>
      </w:rPr>
      <w:t>31</w:t>
    </w:r>
    <w:r w:rsidRPr="00056AD8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FA663F">
      <w:rPr>
        <w:rFonts w:ascii="Angsana New" w:hAnsi="Angsana New" w:cs="Angsana New"/>
        <w:sz w:val="32"/>
        <w:szCs w:val="32"/>
        <w:lang w:val="en-US" w:bidi="th-TH"/>
      </w:rPr>
      <w:t>2566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2683D9FB" w14:textId="77777777" w:rsidR="00456E97" w:rsidRPr="00410770" w:rsidRDefault="00456E97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lang w:bidi="th-TH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10A40B2A"/>
    <w:multiLevelType w:val="multilevel"/>
    <w:tmpl w:val="5DA62AC8"/>
    <w:lvl w:ilvl="0">
      <w:start w:val="1"/>
      <w:numFmt w:val="decimal"/>
      <w:lvlText w:val="%1"/>
      <w:lvlJc w:val="left"/>
      <w:pPr>
        <w:tabs>
          <w:tab w:val="num" w:pos="3164"/>
        </w:tabs>
        <w:ind w:left="3164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3504"/>
        </w:tabs>
        <w:ind w:left="3504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44"/>
        </w:tabs>
        <w:ind w:left="3844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85"/>
        </w:tabs>
        <w:ind w:left="4185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25"/>
        </w:tabs>
        <w:ind w:left="4525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65"/>
        </w:tabs>
        <w:ind w:left="4865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05"/>
        </w:tabs>
        <w:ind w:left="5205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45"/>
        </w:tabs>
        <w:ind w:left="5545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85"/>
        </w:tabs>
        <w:ind w:left="5885" w:hanging="340"/>
      </w:pPr>
      <w:rPr>
        <w:rFonts w:ascii="Symbol" w:hAnsi="Symbol" w:hint="default"/>
      </w:rPr>
    </w:lvl>
  </w:abstractNum>
  <w:abstractNum w:abstractNumId="2" w15:restartNumberingAfterBreak="0">
    <w:nsid w:val="145237ED"/>
    <w:multiLevelType w:val="hybridMultilevel"/>
    <w:tmpl w:val="4276FA3E"/>
    <w:lvl w:ilvl="0" w:tplc="3464575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398278C"/>
    <w:multiLevelType w:val="multilevel"/>
    <w:tmpl w:val="77B0FA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285C7F7B"/>
    <w:multiLevelType w:val="multilevel"/>
    <w:tmpl w:val="77B0FA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31070C6E"/>
    <w:multiLevelType w:val="hybridMultilevel"/>
    <w:tmpl w:val="9990C99E"/>
    <w:lvl w:ilvl="0" w:tplc="5F9E9FA8">
      <w:start w:val="20"/>
      <w:numFmt w:val="decimal"/>
      <w:lvlText w:val="%1"/>
      <w:lvlJc w:val="left"/>
      <w:pPr>
        <w:ind w:left="11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0" w:hanging="360"/>
      </w:pPr>
    </w:lvl>
    <w:lvl w:ilvl="2" w:tplc="0409001B" w:tentative="1">
      <w:start w:val="1"/>
      <w:numFmt w:val="lowerRoman"/>
      <w:lvlText w:val="%3."/>
      <w:lvlJc w:val="right"/>
      <w:pPr>
        <w:ind w:left="2540" w:hanging="180"/>
      </w:pPr>
    </w:lvl>
    <w:lvl w:ilvl="3" w:tplc="0409000F" w:tentative="1">
      <w:start w:val="1"/>
      <w:numFmt w:val="decimal"/>
      <w:lvlText w:val="%4."/>
      <w:lvlJc w:val="left"/>
      <w:pPr>
        <w:ind w:left="3260" w:hanging="360"/>
      </w:pPr>
    </w:lvl>
    <w:lvl w:ilvl="4" w:tplc="04090019" w:tentative="1">
      <w:start w:val="1"/>
      <w:numFmt w:val="lowerLetter"/>
      <w:lvlText w:val="%5."/>
      <w:lvlJc w:val="left"/>
      <w:pPr>
        <w:ind w:left="3980" w:hanging="360"/>
      </w:pPr>
    </w:lvl>
    <w:lvl w:ilvl="5" w:tplc="0409001B" w:tentative="1">
      <w:start w:val="1"/>
      <w:numFmt w:val="lowerRoman"/>
      <w:lvlText w:val="%6."/>
      <w:lvlJc w:val="right"/>
      <w:pPr>
        <w:ind w:left="4700" w:hanging="180"/>
      </w:pPr>
    </w:lvl>
    <w:lvl w:ilvl="6" w:tplc="0409000F" w:tentative="1">
      <w:start w:val="1"/>
      <w:numFmt w:val="decimal"/>
      <w:lvlText w:val="%7."/>
      <w:lvlJc w:val="left"/>
      <w:pPr>
        <w:ind w:left="5420" w:hanging="360"/>
      </w:pPr>
    </w:lvl>
    <w:lvl w:ilvl="7" w:tplc="04090019" w:tentative="1">
      <w:start w:val="1"/>
      <w:numFmt w:val="lowerLetter"/>
      <w:lvlText w:val="%8."/>
      <w:lvlJc w:val="left"/>
      <w:pPr>
        <w:ind w:left="6140" w:hanging="360"/>
      </w:pPr>
    </w:lvl>
    <w:lvl w:ilvl="8" w:tplc="040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6" w15:restartNumberingAfterBreak="0">
    <w:nsid w:val="47263C93"/>
    <w:multiLevelType w:val="multilevel"/>
    <w:tmpl w:val="77B0FA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77D026E7"/>
    <w:multiLevelType w:val="singleLevel"/>
    <w:tmpl w:val="C1FC5C6A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30"/>
        <w:szCs w:val="30"/>
        <w:lang w:bidi="th-TH"/>
      </w:rPr>
    </w:lvl>
  </w:abstractNum>
  <w:num w:numId="1" w16cid:durableId="1396930438">
    <w:abstractNumId w:val="0"/>
  </w:num>
  <w:num w:numId="2" w16cid:durableId="823014778">
    <w:abstractNumId w:val="1"/>
  </w:num>
  <w:num w:numId="3" w16cid:durableId="1851485721">
    <w:abstractNumId w:val="6"/>
  </w:num>
  <w:num w:numId="4" w16cid:durableId="1169978531">
    <w:abstractNumId w:val="7"/>
  </w:num>
  <w:num w:numId="5" w16cid:durableId="232202045">
    <w:abstractNumId w:val="5"/>
  </w:num>
  <w:num w:numId="6" w16cid:durableId="1301766489">
    <w:abstractNumId w:val="3"/>
  </w:num>
  <w:num w:numId="7" w16cid:durableId="227345052">
    <w:abstractNumId w:val="4"/>
  </w:num>
  <w:num w:numId="8" w16cid:durableId="2064214056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0B4"/>
    <w:rsid w:val="00000137"/>
    <w:rsid w:val="00000696"/>
    <w:rsid w:val="00000710"/>
    <w:rsid w:val="00000CFC"/>
    <w:rsid w:val="00001496"/>
    <w:rsid w:val="000014B1"/>
    <w:rsid w:val="00001BEF"/>
    <w:rsid w:val="00001CDE"/>
    <w:rsid w:val="00002D6B"/>
    <w:rsid w:val="000039AE"/>
    <w:rsid w:val="00003C10"/>
    <w:rsid w:val="00003CF2"/>
    <w:rsid w:val="0000435C"/>
    <w:rsid w:val="0000464A"/>
    <w:rsid w:val="000046AC"/>
    <w:rsid w:val="00004819"/>
    <w:rsid w:val="000048AA"/>
    <w:rsid w:val="000048D4"/>
    <w:rsid w:val="00004924"/>
    <w:rsid w:val="00004EEC"/>
    <w:rsid w:val="00005185"/>
    <w:rsid w:val="000053AE"/>
    <w:rsid w:val="0000588E"/>
    <w:rsid w:val="00005ACB"/>
    <w:rsid w:val="00005BAB"/>
    <w:rsid w:val="00005D4F"/>
    <w:rsid w:val="0000618B"/>
    <w:rsid w:val="00006318"/>
    <w:rsid w:val="00006518"/>
    <w:rsid w:val="00006EAC"/>
    <w:rsid w:val="000071A6"/>
    <w:rsid w:val="00007244"/>
    <w:rsid w:val="00007840"/>
    <w:rsid w:val="0000786B"/>
    <w:rsid w:val="00007B57"/>
    <w:rsid w:val="00007E1E"/>
    <w:rsid w:val="00010355"/>
    <w:rsid w:val="00010374"/>
    <w:rsid w:val="00010872"/>
    <w:rsid w:val="00010B5B"/>
    <w:rsid w:val="00011099"/>
    <w:rsid w:val="000112EE"/>
    <w:rsid w:val="000115FB"/>
    <w:rsid w:val="000118E2"/>
    <w:rsid w:val="0001192B"/>
    <w:rsid w:val="00011ED6"/>
    <w:rsid w:val="00012C5B"/>
    <w:rsid w:val="00012E83"/>
    <w:rsid w:val="00013298"/>
    <w:rsid w:val="000135F7"/>
    <w:rsid w:val="0001362D"/>
    <w:rsid w:val="0001364C"/>
    <w:rsid w:val="0001396E"/>
    <w:rsid w:val="00013BC5"/>
    <w:rsid w:val="00013C82"/>
    <w:rsid w:val="00013F84"/>
    <w:rsid w:val="0001499A"/>
    <w:rsid w:val="00014A28"/>
    <w:rsid w:val="00014E88"/>
    <w:rsid w:val="00014FAB"/>
    <w:rsid w:val="000151CA"/>
    <w:rsid w:val="00015AE5"/>
    <w:rsid w:val="00015C52"/>
    <w:rsid w:val="00015C94"/>
    <w:rsid w:val="000160AC"/>
    <w:rsid w:val="00016375"/>
    <w:rsid w:val="000166C1"/>
    <w:rsid w:val="000167B2"/>
    <w:rsid w:val="00016879"/>
    <w:rsid w:val="0001716A"/>
    <w:rsid w:val="0001741A"/>
    <w:rsid w:val="00017571"/>
    <w:rsid w:val="000177F4"/>
    <w:rsid w:val="000179F5"/>
    <w:rsid w:val="00020021"/>
    <w:rsid w:val="00020110"/>
    <w:rsid w:val="00020144"/>
    <w:rsid w:val="00020380"/>
    <w:rsid w:val="0002041C"/>
    <w:rsid w:val="0002053A"/>
    <w:rsid w:val="0002055E"/>
    <w:rsid w:val="00020575"/>
    <w:rsid w:val="00020882"/>
    <w:rsid w:val="00020934"/>
    <w:rsid w:val="00020E35"/>
    <w:rsid w:val="00020F08"/>
    <w:rsid w:val="00020F97"/>
    <w:rsid w:val="00021255"/>
    <w:rsid w:val="000213D3"/>
    <w:rsid w:val="0002165D"/>
    <w:rsid w:val="00021715"/>
    <w:rsid w:val="00022087"/>
    <w:rsid w:val="000222F7"/>
    <w:rsid w:val="00022856"/>
    <w:rsid w:val="00022CE8"/>
    <w:rsid w:val="00022D89"/>
    <w:rsid w:val="000234B4"/>
    <w:rsid w:val="00023CE6"/>
    <w:rsid w:val="0002416F"/>
    <w:rsid w:val="00024174"/>
    <w:rsid w:val="00024953"/>
    <w:rsid w:val="00024DB8"/>
    <w:rsid w:val="00024F30"/>
    <w:rsid w:val="00025147"/>
    <w:rsid w:val="0002534C"/>
    <w:rsid w:val="00025392"/>
    <w:rsid w:val="000255BE"/>
    <w:rsid w:val="00025A43"/>
    <w:rsid w:val="00025A8E"/>
    <w:rsid w:val="00025B37"/>
    <w:rsid w:val="00025D60"/>
    <w:rsid w:val="00025F58"/>
    <w:rsid w:val="00026132"/>
    <w:rsid w:val="0002666D"/>
    <w:rsid w:val="00026FC8"/>
    <w:rsid w:val="00027160"/>
    <w:rsid w:val="00027352"/>
    <w:rsid w:val="00027659"/>
    <w:rsid w:val="00027889"/>
    <w:rsid w:val="00027A02"/>
    <w:rsid w:val="00027A4F"/>
    <w:rsid w:val="00027B8E"/>
    <w:rsid w:val="00027BD5"/>
    <w:rsid w:val="0003059C"/>
    <w:rsid w:val="00030EBA"/>
    <w:rsid w:val="00031492"/>
    <w:rsid w:val="0003169D"/>
    <w:rsid w:val="00031980"/>
    <w:rsid w:val="00031A44"/>
    <w:rsid w:val="00031ADE"/>
    <w:rsid w:val="00031B7F"/>
    <w:rsid w:val="00031F68"/>
    <w:rsid w:val="000320F5"/>
    <w:rsid w:val="000327D3"/>
    <w:rsid w:val="00032891"/>
    <w:rsid w:val="00032ABF"/>
    <w:rsid w:val="00032BC0"/>
    <w:rsid w:val="00032D73"/>
    <w:rsid w:val="0003340E"/>
    <w:rsid w:val="00033483"/>
    <w:rsid w:val="000335AA"/>
    <w:rsid w:val="0003369F"/>
    <w:rsid w:val="0003374C"/>
    <w:rsid w:val="00033EFB"/>
    <w:rsid w:val="0003448F"/>
    <w:rsid w:val="00034533"/>
    <w:rsid w:val="000347E9"/>
    <w:rsid w:val="000349F5"/>
    <w:rsid w:val="00034F17"/>
    <w:rsid w:val="000351D6"/>
    <w:rsid w:val="00035579"/>
    <w:rsid w:val="000357E6"/>
    <w:rsid w:val="00035878"/>
    <w:rsid w:val="0003598D"/>
    <w:rsid w:val="00035A15"/>
    <w:rsid w:val="00035AF0"/>
    <w:rsid w:val="00035B88"/>
    <w:rsid w:val="00035ED5"/>
    <w:rsid w:val="00035EDC"/>
    <w:rsid w:val="00036165"/>
    <w:rsid w:val="00036395"/>
    <w:rsid w:val="00036647"/>
    <w:rsid w:val="000366B9"/>
    <w:rsid w:val="00036C24"/>
    <w:rsid w:val="00036E95"/>
    <w:rsid w:val="00036FB5"/>
    <w:rsid w:val="0003704A"/>
    <w:rsid w:val="0003743E"/>
    <w:rsid w:val="0003790F"/>
    <w:rsid w:val="00037979"/>
    <w:rsid w:val="00037C93"/>
    <w:rsid w:val="00037D91"/>
    <w:rsid w:val="00037E6A"/>
    <w:rsid w:val="0004047E"/>
    <w:rsid w:val="000404E2"/>
    <w:rsid w:val="00040791"/>
    <w:rsid w:val="00040952"/>
    <w:rsid w:val="00040A82"/>
    <w:rsid w:val="00040B45"/>
    <w:rsid w:val="00040CCB"/>
    <w:rsid w:val="00040D36"/>
    <w:rsid w:val="00040E69"/>
    <w:rsid w:val="00041597"/>
    <w:rsid w:val="00041609"/>
    <w:rsid w:val="000418B6"/>
    <w:rsid w:val="000418E4"/>
    <w:rsid w:val="00041C82"/>
    <w:rsid w:val="00041E72"/>
    <w:rsid w:val="000423BE"/>
    <w:rsid w:val="00042503"/>
    <w:rsid w:val="00042935"/>
    <w:rsid w:val="00042F74"/>
    <w:rsid w:val="00043002"/>
    <w:rsid w:val="0004334B"/>
    <w:rsid w:val="00043355"/>
    <w:rsid w:val="000433E0"/>
    <w:rsid w:val="000434F1"/>
    <w:rsid w:val="00043523"/>
    <w:rsid w:val="00043DDD"/>
    <w:rsid w:val="00043EF5"/>
    <w:rsid w:val="000441C7"/>
    <w:rsid w:val="0004445C"/>
    <w:rsid w:val="000444A8"/>
    <w:rsid w:val="00044BAF"/>
    <w:rsid w:val="000450D9"/>
    <w:rsid w:val="000452CD"/>
    <w:rsid w:val="000455BD"/>
    <w:rsid w:val="000456CC"/>
    <w:rsid w:val="00045740"/>
    <w:rsid w:val="00045C10"/>
    <w:rsid w:val="00045E6A"/>
    <w:rsid w:val="000463AC"/>
    <w:rsid w:val="000465C7"/>
    <w:rsid w:val="000468A5"/>
    <w:rsid w:val="00046BCB"/>
    <w:rsid w:val="000478DC"/>
    <w:rsid w:val="00047A7F"/>
    <w:rsid w:val="00050223"/>
    <w:rsid w:val="00050935"/>
    <w:rsid w:val="00050C03"/>
    <w:rsid w:val="00050CCF"/>
    <w:rsid w:val="00050DDE"/>
    <w:rsid w:val="00051179"/>
    <w:rsid w:val="00051417"/>
    <w:rsid w:val="000514D1"/>
    <w:rsid w:val="00051519"/>
    <w:rsid w:val="000517C5"/>
    <w:rsid w:val="00051E25"/>
    <w:rsid w:val="00052251"/>
    <w:rsid w:val="000523E0"/>
    <w:rsid w:val="000529F4"/>
    <w:rsid w:val="00053443"/>
    <w:rsid w:val="0005353C"/>
    <w:rsid w:val="0005373E"/>
    <w:rsid w:val="000537B4"/>
    <w:rsid w:val="000540DA"/>
    <w:rsid w:val="00054433"/>
    <w:rsid w:val="000545DF"/>
    <w:rsid w:val="00054791"/>
    <w:rsid w:val="00054A85"/>
    <w:rsid w:val="00054E30"/>
    <w:rsid w:val="00054E92"/>
    <w:rsid w:val="0005542F"/>
    <w:rsid w:val="000554F0"/>
    <w:rsid w:val="00055589"/>
    <w:rsid w:val="00055707"/>
    <w:rsid w:val="0005578C"/>
    <w:rsid w:val="00055825"/>
    <w:rsid w:val="000558C4"/>
    <w:rsid w:val="000559FF"/>
    <w:rsid w:val="00055A41"/>
    <w:rsid w:val="000565AC"/>
    <w:rsid w:val="000567D5"/>
    <w:rsid w:val="00056866"/>
    <w:rsid w:val="00056AD8"/>
    <w:rsid w:val="00056DAC"/>
    <w:rsid w:val="000570A0"/>
    <w:rsid w:val="00057CD9"/>
    <w:rsid w:val="000607CE"/>
    <w:rsid w:val="000607E3"/>
    <w:rsid w:val="000609B2"/>
    <w:rsid w:val="00061492"/>
    <w:rsid w:val="00061661"/>
    <w:rsid w:val="00061B0E"/>
    <w:rsid w:val="00061CDD"/>
    <w:rsid w:val="000623B2"/>
    <w:rsid w:val="00062766"/>
    <w:rsid w:val="0006276B"/>
    <w:rsid w:val="00062A3C"/>
    <w:rsid w:val="00062B25"/>
    <w:rsid w:val="00062B9C"/>
    <w:rsid w:val="00062F48"/>
    <w:rsid w:val="0006301D"/>
    <w:rsid w:val="0006305F"/>
    <w:rsid w:val="00063267"/>
    <w:rsid w:val="0006336F"/>
    <w:rsid w:val="000639A9"/>
    <w:rsid w:val="00063B85"/>
    <w:rsid w:val="00063DE4"/>
    <w:rsid w:val="00063E2C"/>
    <w:rsid w:val="000643EC"/>
    <w:rsid w:val="00064DF1"/>
    <w:rsid w:val="00064F5A"/>
    <w:rsid w:val="00065008"/>
    <w:rsid w:val="0006504B"/>
    <w:rsid w:val="0006537A"/>
    <w:rsid w:val="00065604"/>
    <w:rsid w:val="00065C76"/>
    <w:rsid w:val="00065E36"/>
    <w:rsid w:val="00065E8B"/>
    <w:rsid w:val="00065F63"/>
    <w:rsid w:val="00065FEA"/>
    <w:rsid w:val="000660C5"/>
    <w:rsid w:val="00066236"/>
    <w:rsid w:val="00066642"/>
    <w:rsid w:val="00066702"/>
    <w:rsid w:val="000669E9"/>
    <w:rsid w:val="00066F5E"/>
    <w:rsid w:val="00067039"/>
    <w:rsid w:val="000672F9"/>
    <w:rsid w:val="00067374"/>
    <w:rsid w:val="000675C1"/>
    <w:rsid w:val="00067F78"/>
    <w:rsid w:val="000701C9"/>
    <w:rsid w:val="00070559"/>
    <w:rsid w:val="0007075C"/>
    <w:rsid w:val="00070791"/>
    <w:rsid w:val="000717C9"/>
    <w:rsid w:val="00071C18"/>
    <w:rsid w:val="00071C3D"/>
    <w:rsid w:val="00071DAC"/>
    <w:rsid w:val="00071E82"/>
    <w:rsid w:val="00072003"/>
    <w:rsid w:val="00072552"/>
    <w:rsid w:val="00072A65"/>
    <w:rsid w:val="00072B6F"/>
    <w:rsid w:val="00072E91"/>
    <w:rsid w:val="0007321B"/>
    <w:rsid w:val="00073367"/>
    <w:rsid w:val="000746CC"/>
    <w:rsid w:val="00074891"/>
    <w:rsid w:val="00074F14"/>
    <w:rsid w:val="00075152"/>
    <w:rsid w:val="00075255"/>
    <w:rsid w:val="00075907"/>
    <w:rsid w:val="00075927"/>
    <w:rsid w:val="00075B4D"/>
    <w:rsid w:val="00075EC4"/>
    <w:rsid w:val="00075EEF"/>
    <w:rsid w:val="00075FFE"/>
    <w:rsid w:val="0007614C"/>
    <w:rsid w:val="00076269"/>
    <w:rsid w:val="00076B57"/>
    <w:rsid w:val="00076F6A"/>
    <w:rsid w:val="00077166"/>
    <w:rsid w:val="00077245"/>
    <w:rsid w:val="00077588"/>
    <w:rsid w:val="00077E11"/>
    <w:rsid w:val="000804DC"/>
    <w:rsid w:val="000805D4"/>
    <w:rsid w:val="0008074C"/>
    <w:rsid w:val="00081278"/>
    <w:rsid w:val="0008157C"/>
    <w:rsid w:val="00081A14"/>
    <w:rsid w:val="0008283A"/>
    <w:rsid w:val="00082881"/>
    <w:rsid w:val="00082944"/>
    <w:rsid w:val="00083190"/>
    <w:rsid w:val="000831D8"/>
    <w:rsid w:val="0008327F"/>
    <w:rsid w:val="00083728"/>
    <w:rsid w:val="000837D5"/>
    <w:rsid w:val="00084299"/>
    <w:rsid w:val="000843AD"/>
    <w:rsid w:val="00084448"/>
    <w:rsid w:val="000847C3"/>
    <w:rsid w:val="00084E43"/>
    <w:rsid w:val="00084E93"/>
    <w:rsid w:val="00084F56"/>
    <w:rsid w:val="00085069"/>
    <w:rsid w:val="00085378"/>
    <w:rsid w:val="000856F3"/>
    <w:rsid w:val="00085844"/>
    <w:rsid w:val="00085DF3"/>
    <w:rsid w:val="00085EAB"/>
    <w:rsid w:val="00085F5F"/>
    <w:rsid w:val="00086220"/>
    <w:rsid w:val="00086222"/>
    <w:rsid w:val="00086424"/>
    <w:rsid w:val="00086479"/>
    <w:rsid w:val="00086754"/>
    <w:rsid w:val="000868BE"/>
    <w:rsid w:val="00086D0E"/>
    <w:rsid w:val="00086F0F"/>
    <w:rsid w:val="0008707A"/>
    <w:rsid w:val="0008741C"/>
    <w:rsid w:val="00087679"/>
    <w:rsid w:val="00087870"/>
    <w:rsid w:val="00087EDA"/>
    <w:rsid w:val="00087F6D"/>
    <w:rsid w:val="00087FC0"/>
    <w:rsid w:val="000900D2"/>
    <w:rsid w:val="000901E2"/>
    <w:rsid w:val="00090473"/>
    <w:rsid w:val="000904B7"/>
    <w:rsid w:val="0009057C"/>
    <w:rsid w:val="00090879"/>
    <w:rsid w:val="00090AF1"/>
    <w:rsid w:val="00090EBA"/>
    <w:rsid w:val="00090F48"/>
    <w:rsid w:val="000913A0"/>
    <w:rsid w:val="00091A33"/>
    <w:rsid w:val="00092224"/>
    <w:rsid w:val="00092A70"/>
    <w:rsid w:val="00092B09"/>
    <w:rsid w:val="00092C61"/>
    <w:rsid w:val="0009353D"/>
    <w:rsid w:val="00093B30"/>
    <w:rsid w:val="000941E2"/>
    <w:rsid w:val="0009430A"/>
    <w:rsid w:val="0009470A"/>
    <w:rsid w:val="000948D4"/>
    <w:rsid w:val="00094BAF"/>
    <w:rsid w:val="00094D1B"/>
    <w:rsid w:val="00094DD3"/>
    <w:rsid w:val="00094E49"/>
    <w:rsid w:val="00094FB4"/>
    <w:rsid w:val="00094FF6"/>
    <w:rsid w:val="00095034"/>
    <w:rsid w:val="00095A5F"/>
    <w:rsid w:val="00095A79"/>
    <w:rsid w:val="00095D48"/>
    <w:rsid w:val="00095E09"/>
    <w:rsid w:val="0009639D"/>
    <w:rsid w:val="00096423"/>
    <w:rsid w:val="0009664B"/>
    <w:rsid w:val="000967D6"/>
    <w:rsid w:val="000973CF"/>
    <w:rsid w:val="00097492"/>
    <w:rsid w:val="000974E9"/>
    <w:rsid w:val="000975F5"/>
    <w:rsid w:val="00097659"/>
    <w:rsid w:val="00097B4C"/>
    <w:rsid w:val="00097DF2"/>
    <w:rsid w:val="000A0559"/>
    <w:rsid w:val="000A0727"/>
    <w:rsid w:val="000A089E"/>
    <w:rsid w:val="000A0AB8"/>
    <w:rsid w:val="000A0BB9"/>
    <w:rsid w:val="000A0FBB"/>
    <w:rsid w:val="000A12A1"/>
    <w:rsid w:val="000A1381"/>
    <w:rsid w:val="000A1388"/>
    <w:rsid w:val="000A171A"/>
    <w:rsid w:val="000A18AB"/>
    <w:rsid w:val="000A1E4E"/>
    <w:rsid w:val="000A2071"/>
    <w:rsid w:val="000A226A"/>
    <w:rsid w:val="000A2843"/>
    <w:rsid w:val="000A290D"/>
    <w:rsid w:val="000A2B8B"/>
    <w:rsid w:val="000A2F55"/>
    <w:rsid w:val="000A36F0"/>
    <w:rsid w:val="000A37E2"/>
    <w:rsid w:val="000A3E4E"/>
    <w:rsid w:val="000A3F8F"/>
    <w:rsid w:val="000A42BF"/>
    <w:rsid w:val="000A4553"/>
    <w:rsid w:val="000A4808"/>
    <w:rsid w:val="000A4D19"/>
    <w:rsid w:val="000A4E71"/>
    <w:rsid w:val="000A593C"/>
    <w:rsid w:val="000A5A0D"/>
    <w:rsid w:val="000A5D0F"/>
    <w:rsid w:val="000A5E26"/>
    <w:rsid w:val="000A5E5E"/>
    <w:rsid w:val="000A6842"/>
    <w:rsid w:val="000A6880"/>
    <w:rsid w:val="000A6B33"/>
    <w:rsid w:val="000A6D5A"/>
    <w:rsid w:val="000A6D64"/>
    <w:rsid w:val="000A6F53"/>
    <w:rsid w:val="000A74A7"/>
    <w:rsid w:val="000A78E1"/>
    <w:rsid w:val="000A7908"/>
    <w:rsid w:val="000A7970"/>
    <w:rsid w:val="000B00A5"/>
    <w:rsid w:val="000B048C"/>
    <w:rsid w:val="000B0A84"/>
    <w:rsid w:val="000B0C30"/>
    <w:rsid w:val="000B0D32"/>
    <w:rsid w:val="000B116F"/>
    <w:rsid w:val="000B12D4"/>
    <w:rsid w:val="000B142E"/>
    <w:rsid w:val="000B14A1"/>
    <w:rsid w:val="000B1660"/>
    <w:rsid w:val="000B1692"/>
    <w:rsid w:val="000B181A"/>
    <w:rsid w:val="000B1B9B"/>
    <w:rsid w:val="000B1C16"/>
    <w:rsid w:val="000B1CB1"/>
    <w:rsid w:val="000B1EEB"/>
    <w:rsid w:val="000B212E"/>
    <w:rsid w:val="000B25BB"/>
    <w:rsid w:val="000B287F"/>
    <w:rsid w:val="000B2C43"/>
    <w:rsid w:val="000B2FDB"/>
    <w:rsid w:val="000B2FE1"/>
    <w:rsid w:val="000B3154"/>
    <w:rsid w:val="000B3258"/>
    <w:rsid w:val="000B32DD"/>
    <w:rsid w:val="000B33FE"/>
    <w:rsid w:val="000B3930"/>
    <w:rsid w:val="000B3D52"/>
    <w:rsid w:val="000B3E2E"/>
    <w:rsid w:val="000B3E60"/>
    <w:rsid w:val="000B441A"/>
    <w:rsid w:val="000B494D"/>
    <w:rsid w:val="000B5009"/>
    <w:rsid w:val="000B5589"/>
    <w:rsid w:val="000B57F9"/>
    <w:rsid w:val="000B5926"/>
    <w:rsid w:val="000B593F"/>
    <w:rsid w:val="000B5A36"/>
    <w:rsid w:val="000B60AC"/>
    <w:rsid w:val="000B6CDD"/>
    <w:rsid w:val="000B7081"/>
    <w:rsid w:val="000B7260"/>
    <w:rsid w:val="000B7292"/>
    <w:rsid w:val="000B7375"/>
    <w:rsid w:val="000B779E"/>
    <w:rsid w:val="000B7961"/>
    <w:rsid w:val="000B79D3"/>
    <w:rsid w:val="000B7C33"/>
    <w:rsid w:val="000B7D1D"/>
    <w:rsid w:val="000C00BB"/>
    <w:rsid w:val="000C030D"/>
    <w:rsid w:val="000C03AE"/>
    <w:rsid w:val="000C076B"/>
    <w:rsid w:val="000C0A90"/>
    <w:rsid w:val="000C0C2B"/>
    <w:rsid w:val="000C0F61"/>
    <w:rsid w:val="000C1276"/>
    <w:rsid w:val="000C135C"/>
    <w:rsid w:val="000C1616"/>
    <w:rsid w:val="000C17C8"/>
    <w:rsid w:val="000C1CD0"/>
    <w:rsid w:val="000C1F47"/>
    <w:rsid w:val="000C2074"/>
    <w:rsid w:val="000C2140"/>
    <w:rsid w:val="000C2252"/>
    <w:rsid w:val="000C2A68"/>
    <w:rsid w:val="000C2E42"/>
    <w:rsid w:val="000C3317"/>
    <w:rsid w:val="000C3693"/>
    <w:rsid w:val="000C3971"/>
    <w:rsid w:val="000C3C72"/>
    <w:rsid w:val="000C3FBA"/>
    <w:rsid w:val="000C4357"/>
    <w:rsid w:val="000C451D"/>
    <w:rsid w:val="000C4580"/>
    <w:rsid w:val="000C49CD"/>
    <w:rsid w:val="000C4ACA"/>
    <w:rsid w:val="000C4CF9"/>
    <w:rsid w:val="000C4DF0"/>
    <w:rsid w:val="000C5291"/>
    <w:rsid w:val="000C539F"/>
    <w:rsid w:val="000C582A"/>
    <w:rsid w:val="000C5977"/>
    <w:rsid w:val="000C5C9D"/>
    <w:rsid w:val="000C6133"/>
    <w:rsid w:val="000C6428"/>
    <w:rsid w:val="000C6490"/>
    <w:rsid w:val="000C698D"/>
    <w:rsid w:val="000C6A9C"/>
    <w:rsid w:val="000C6AB3"/>
    <w:rsid w:val="000C6B3B"/>
    <w:rsid w:val="000C6FBF"/>
    <w:rsid w:val="000C72DF"/>
    <w:rsid w:val="000C75B6"/>
    <w:rsid w:val="000C7735"/>
    <w:rsid w:val="000C7CC5"/>
    <w:rsid w:val="000C7E2F"/>
    <w:rsid w:val="000D0250"/>
    <w:rsid w:val="000D041B"/>
    <w:rsid w:val="000D0AE2"/>
    <w:rsid w:val="000D0CDC"/>
    <w:rsid w:val="000D0FED"/>
    <w:rsid w:val="000D165D"/>
    <w:rsid w:val="000D16F5"/>
    <w:rsid w:val="000D1702"/>
    <w:rsid w:val="000D1947"/>
    <w:rsid w:val="000D1CA5"/>
    <w:rsid w:val="000D1E6D"/>
    <w:rsid w:val="000D1F12"/>
    <w:rsid w:val="000D21D8"/>
    <w:rsid w:val="000D22A9"/>
    <w:rsid w:val="000D2500"/>
    <w:rsid w:val="000D2549"/>
    <w:rsid w:val="000D2814"/>
    <w:rsid w:val="000D2B51"/>
    <w:rsid w:val="000D2E64"/>
    <w:rsid w:val="000D2E99"/>
    <w:rsid w:val="000D30D7"/>
    <w:rsid w:val="000D3629"/>
    <w:rsid w:val="000D3996"/>
    <w:rsid w:val="000D3B7D"/>
    <w:rsid w:val="000D3BDB"/>
    <w:rsid w:val="000D3DE6"/>
    <w:rsid w:val="000D3E01"/>
    <w:rsid w:val="000D3EDE"/>
    <w:rsid w:val="000D3F3E"/>
    <w:rsid w:val="000D43B1"/>
    <w:rsid w:val="000D447E"/>
    <w:rsid w:val="000D450D"/>
    <w:rsid w:val="000D4AEC"/>
    <w:rsid w:val="000D4AED"/>
    <w:rsid w:val="000D4CEA"/>
    <w:rsid w:val="000D4E2B"/>
    <w:rsid w:val="000D5258"/>
    <w:rsid w:val="000D53ED"/>
    <w:rsid w:val="000D5A9D"/>
    <w:rsid w:val="000D5B4A"/>
    <w:rsid w:val="000D5D7D"/>
    <w:rsid w:val="000D60B1"/>
    <w:rsid w:val="000D631A"/>
    <w:rsid w:val="000D649B"/>
    <w:rsid w:val="000D64CF"/>
    <w:rsid w:val="000D65D4"/>
    <w:rsid w:val="000D6696"/>
    <w:rsid w:val="000D6971"/>
    <w:rsid w:val="000D6DE1"/>
    <w:rsid w:val="000D6DF9"/>
    <w:rsid w:val="000D6FB3"/>
    <w:rsid w:val="000D7072"/>
    <w:rsid w:val="000D7184"/>
    <w:rsid w:val="000D73A1"/>
    <w:rsid w:val="000D7B24"/>
    <w:rsid w:val="000E0256"/>
    <w:rsid w:val="000E069E"/>
    <w:rsid w:val="000E06BD"/>
    <w:rsid w:val="000E0B92"/>
    <w:rsid w:val="000E10DB"/>
    <w:rsid w:val="000E118E"/>
    <w:rsid w:val="000E14C0"/>
    <w:rsid w:val="000E16D7"/>
    <w:rsid w:val="000E1ACE"/>
    <w:rsid w:val="000E1D0B"/>
    <w:rsid w:val="000E2710"/>
    <w:rsid w:val="000E28E6"/>
    <w:rsid w:val="000E2F85"/>
    <w:rsid w:val="000E3136"/>
    <w:rsid w:val="000E31D7"/>
    <w:rsid w:val="000E34D1"/>
    <w:rsid w:val="000E3890"/>
    <w:rsid w:val="000E38C4"/>
    <w:rsid w:val="000E39C9"/>
    <w:rsid w:val="000E3B4D"/>
    <w:rsid w:val="000E3BE7"/>
    <w:rsid w:val="000E3D05"/>
    <w:rsid w:val="000E3ECE"/>
    <w:rsid w:val="000E42B7"/>
    <w:rsid w:val="000E4576"/>
    <w:rsid w:val="000E46C4"/>
    <w:rsid w:val="000E4B34"/>
    <w:rsid w:val="000E4BD7"/>
    <w:rsid w:val="000E5061"/>
    <w:rsid w:val="000E519C"/>
    <w:rsid w:val="000E523C"/>
    <w:rsid w:val="000E545D"/>
    <w:rsid w:val="000E56AF"/>
    <w:rsid w:val="000E5810"/>
    <w:rsid w:val="000E5B65"/>
    <w:rsid w:val="000E5F52"/>
    <w:rsid w:val="000E6471"/>
    <w:rsid w:val="000E6788"/>
    <w:rsid w:val="000E68A5"/>
    <w:rsid w:val="000E6B10"/>
    <w:rsid w:val="000E6D8B"/>
    <w:rsid w:val="000E6E8B"/>
    <w:rsid w:val="000E776A"/>
    <w:rsid w:val="000E778B"/>
    <w:rsid w:val="000E796B"/>
    <w:rsid w:val="000E7A44"/>
    <w:rsid w:val="000F06DC"/>
    <w:rsid w:val="000F08E2"/>
    <w:rsid w:val="000F0967"/>
    <w:rsid w:val="000F0BC6"/>
    <w:rsid w:val="000F13B5"/>
    <w:rsid w:val="000F1997"/>
    <w:rsid w:val="000F1A6F"/>
    <w:rsid w:val="000F1DBB"/>
    <w:rsid w:val="000F1DC5"/>
    <w:rsid w:val="000F1E1F"/>
    <w:rsid w:val="000F24DA"/>
    <w:rsid w:val="000F2760"/>
    <w:rsid w:val="000F2801"/>
    <w:rsid w:val="000F2983"/>
    <w:rsid w:val="000F2C64"/>
    <w:rsid w:val="000F2DDF"/>
    <w:rsid w:val="000F2DEA"/>
    <w:rsid w:val="000F2F01"/>
    <w:rsid w:val="000F38A1"/>
    <w:rsid w:val="000F3C5C"/>
    <w:rsid w:val="000F46FD"/>
    <w:rsid w:val="000F4772"/>
    <w:rsid w:val="000F47CB"/>
    <w:rsid w:val="000F4A75"/>
    <w:rsid w:val="000F59C8"/>
    <w:rsid w:val="000F5AA6"/>
    <w:rsid w:val="000F5E1C"/>
    <w:rsid w:val="000F6176"/>
    <w:rsid w:val="000F6279"/>
    <w:rsid w:val="000F627C"/>
    <w:rsid w:val="000F6F02"/>
    <w:rsid w:val="000F71DD"/>
    <w:rsid w:val="000F776F"/>
    <w:rsid w:val="000F7B6C"/>
    <w:rsid w:val="00100142"/>
    <w:rsid w:val="001005C5"/>
    <w:rsid w:val="00100A59"/>
    <w:rsid w:val="00100A6A"/>
    <w:rsid w:val="00101186"/>
    <w:rsid w:val="001016E0"/>
    <w:rsid w:val="00101765"/>
    <w:rsid w:val="00101934"/>
    <w:rsid w:val="00101CF6"/>
    <w:rsid w:val="00101E1D"/>
    <w:rsid w:val="0010203F"/>
    <w:rsid w:val="00102418"/>
    <w:rsid w:val="00102818"/>
    <w:rsid w:val="001028C1"/>
    <w:rsid w:val="0010293D"/>
    <w:rsid w:val="00102A49"/>
    <w:rsid w:val="00102ABA"/>
    <w:rsid w:val="0010305E"/>
    <w:rsid w:val="00103304"/>
    <w:rsid w:val="00103783"/>
    <w:rsid w:val="00103B77"/>
    <w:rsid w:val="00103E4A"/>
    <w:rsid w:val="00104302"/>
    <w:rsid w:val="00104960"/>
    <w:rsid w:val="00104DC2"/>
    <w:rsid w:val="00104DDE"/>
    <w:rsid w:val="00104DE8"/>
    <w:rsid w:val="00105060"/>
    <w:rsid w:val="00105094"/>
    <w:rsid w:val="0010525E"/>
    <w:rsid w:val="001055BC"/>
    <w:rsid w:val="00105E29"/>
    <w:rsid w:val="00105FC1"/>
    <w:rsid w:val="0010622B"/>
    <w:rsid w:val="001064B4"/>
    <w:rsid w:val="001068D4"/>
    <w:rsid w:val="00106A2D"/>
    <w:rsid w:val="00106B77"/>
    <w:rsid w:val="00106D5B"/>
    <w:rsid w:val="00107161"/>
    <w:rsid w:val="0010732F"/>
    <w:rsid w:val="0010764B"/>
    <w:rsid w:val="00107DD2"/>
    <w:rsid w:val="0011021A"/>
    <w:rsid w:val="001103C5"/>
    <w:rsid w:val="001106D9"/>
    <w:rsid w:val="001107F8"/>
    <w:rsid w:val="00110A19"/>
    <w:rsid w:val="00110A96"/>
    <w:rsid w:val="00110C30"/>
    <w:rsid w:val="00110D69"/>
    <w:rsid w:val="00110E84"/>
    <w:rsid w:val="0011103A"/>
    <w:rsid w:val="001110EB"/>
    <w:rsid w:val="001111E1"/>
    <w:rsid w:val="00111336"/>
    <w:rsid w:val="00111498"/>
    <w:rsid w:val="00112002"/>
    <w:rsid w:val="001120EC"/>
    <w:rsid w:val="00112677"/>
    <w:rsid w:val="001127F8"/>
    <w:rsid w:val="00112DA9"/>
    <w:rsid w:val="00112FCF"/>
    <w:rsid w:val="00113291"/>
    <w:rsid w:val="00113584"/>
    <w:rsid w:val="00113BCC"/>
    <w:rsid w:val="00113C10"/>
    <w:rsid w:val="00113FF0"/>
    <w:rsid w:val="00114121"/>
    <w:rsid w:val="001144C8"/>
    <w:rsid w:val="00114C73"/>
    <w:rsid w:val="00114DEB"/>
    <w:rsid w:val="0011501A"/>
    <w:rsid w:val="00115D9F"/>
    <w:rsid w:val="00115E4A"/>
    <w:rsid w:val="00115FCB"/>
    <w:rsid w:val="00116572"/>
    <w:rsid w:val="0011673B"/>
    <w:rsid w:val="001169F5"/>
    <w:rsid w:val="00116EC2"/>
    <w:rsid w:val="00116F60"/>
    <w:rsid w:val="001175B0"/>
    <w:rsid w:val="00117DC9"/>
    <w:rsid w:val="001201B0"/>
    <w:rsid w:val="001201E1"/>
    <w:rsid w:val="001202FD"/>
    <w:rsid w:val="001204A9"/>
    <w:rsid w:val="00120710"/>
    <w:rsid w:val="001207C9"/>
    <w:rsid w:val="00120883"/>
    <w:rsid w:val="00120A19"/>
    <w:rsid w:val="00120C4E"/>
    <w:rsid w:val="00120E82"/>
    <w:rsid w:val="0012124A"/>
    <w:rsid w:val="001215C0"/>
    <w:rsid w:val="00121944"/>
    <w:rsid w:val="0012198D"/>
    <w:rsid w:val="00121E20"/>
    <w:rsid w:val="001221B4"/>
    <w:rsid w:val="0012237B"/>
    <w:rsid w:val="001224AB"/>
    <w:rsid w:val="00122502"/>
    <w:rsid w:val="001228CD"/>
    <w:rsid w:val="00122951"/>
    <w:rsid w:val="00122BAF"/>
    <w:rsid w:val="00122D9A"/>
    <w:rsid w:val="00123355"/>
    <w:rsid w:val="0012344F"/>
    <w:rsid w:val="00123530"/>
    <w:rsid w:val="00123587"/>
    <w:rsid w:val="001238A0"/>
    <w:rsid w:val="001239BC"/>
    <w:rsid w:val="00123B2D"/>
    <w:rsid w:val="00123DB5"/>
    <w:rsid w:val="00123DBE"/>
    <w:rsid w:val="0012425A"/>
    <w:rsid w:val="001244DE"/>
    <w:rsid w:val="0012500A"/>
    <w:rsid w:val="00125754"/>
    <w:rsid w:val="001269B8"/>
    <w:rsid w:val="001272F0"/>
    <w:rsid w:val="0012779A"/>
    <w:rsid w:val="00130237"/>
    <w:rsid w:val="00130AA5"/>
    <w:rsid w:val="001311C6"/>
    <w:rsid w:val="001311D3"/>
    <w:rsid w:val="00131549"/>
    <w:rsid w:val="00131892"/>
    <w:rsid w:val="00131B88"/>
    <w:rsid w:val="00131E15"/>
    <w:rsid w:val="00131E1D"/>
    <w:rsid w:val="00131EB2"/>
    <w:rsid w:val="00132011"/>
    <w:rsid w:val="00132036"/>
    <w:rsid w:val="00132222"/>
    <w:rsid w:val="001322F9"/>
    <w:rsid w:val="00132980"/>
    <w:rsid w:val="00132B37"/>
    <w:rsid w:val="00132F57"/>
    <w:rsid w:val="0013305F"/>
    <w:rsid w:val="001331BF"/>
    <w:rsid w:val="00133367"/>
    <w:rsid w:val="001333FA"/>
    <w:rsid w:val="00133B51"/>
    <w:rsid w:val="00133B71"/>
    <w:rsid w:val="00133C63"/>
    <w:rsid w:val="00133E2C"/>
    <w:rsid w:val="00133F06"/>
    <w:rsid w:val="00134333"/>
    <w:rsid w:val="00134349"/>
    <w:rsid w:val="001346C0"/>
    <w:rsid w:val="001346D4"/>
    <w:rsid w:val="0013491E"/>
    <w:rsid w:val="0013492C"/>
    <w:rsid w:val="00134B89"/>
    <w:rsid w:val="00134D5F"/>
    <w:rsid w:val="00135138"/>
    <w:rsid w:val="001351A0"/>
    <w:rsid w:val="0013549D"/>
    <w:rsid w:val="00135511"/>
    <w:rsid w:val="00135566"/>
    <w:rsid w:val="001357F2"/>
    <w:rsid w:val="00135A67"/>
    <w:rsid w:val="00135AB7"/>
    <w:rsid w:val="00136552"/>
    <w:rsid w:val="0013657B"/>
    <w:rsid w:val="00136BAD"/>
    <w:rsid w:val="00136F68"/>
    <w:rsid w:val="00137083"/>
    <w:rsid w:val="0013717D"/>
    <w:rsid w:val="0013746F"/>
    <w:rsid w:val="00137652"/>
    <w:rsid w:val="0013796D"/>
    <w:rsid w:val="00137D48"/>
    <w:rsid w:val="00137F69"/>
    <w:rsid w:val="001400CC"/>
    <w:rsid w:val="001401E0"/>
    <w:rsid w:val="00140292"/>
    <w:rsid w:val="0014050B"/>
    <w:rsid w:val="00140554"/>
    <w:rsid w:val="00140684"/>
    <w:rsid w:val="001415AE"/>
    <w:rsid w:val="00141A09"/>
    <w:rsid w:val="00141A20"/>
    <w:rsid w:val="00141D2E"/>
    <w:rsid w:val="001422FE"/>
    <w:rsid w:val="001427A9"/>
    <w:rsid w:val="00142B35"/>
    <w:rsid w:val="00142BE5"/>
    <w:rsid w:val="00142C71"/>
    <w:rsid w:val="001435C0"/>
    <w:rsid w:val="001437D5"/>
    <w:rsid w:val="00143F40"/>
    <w:rsid w:val="001443B0"/>
    <w:rsid w:val="001443F2"/>
    <w:rsid w:val="001447B2"/>
    <w:rsid w:val="001447F7"/>
    <w:rsid w:val="00144D6B"/>
    <w:rsid w:val="00144E78"/>
    <w:rsid w:val="0014517B"/>
    <w:rsid w:val="00145253"/>
    <w:rsid w:val="001452C0"/>
    <w:rsid w:val="00145548"/>
    <w:rsid w:val="001463AF"/>
    <w:rsid w:val="001467F9"/>
    <w:rsid w:val="00146EC2"/>
    <w:rsid w:val="00146F9C"/>
    <w:rsid w:val="0014703F"/>
    <w:rsid w:val="0014738E"/>
    <w:rsid w:val="001476E8"/>
    <w:rsid w:val="0014774F"/>
    <w:rsid w:val="00147F88"/>
    <w:rsid w:val="00150273"/>
    <w:rsid w:val="001503C5"/>
    <w:rsid w:val="00150E82"/>
    <w:rsid w:val="0015137E"/>
    <w:rsid w:val="00151687"/>
    <w:rsid w:val="00151754"/>
    <w:rsid w:val="00151CA8"/>
    <w:rsid w:val="001520E0"/>
    <w:rsid w:val="0015228F"/>
    <w:rsid w:val="00152476"/>
    <w:rsid w:val="001525FB"/>
    <w:rsid w:val="00152964"/>
    <w:rsid w:val="00152E00"/>
    <w:rsid w:val="001532F4"/>
    <w:rsid w:val="00153341"/>
    <w:rsid w:val="0015348E"/>
    <w:rsid w:val="00153707"/>
    <w:rsid w:val="001537E2"/>
    <w:rsid w:val="0015395E"/>
    <w:rsid w:val="00153A18"/>
    <w:rsid w:val="00153C52"/>
    <w:rsid w:val="00153E26"/>
    <w:rsid w:val="00154033"/>
    <w:rsid w:val="00154240"/>
    <w:rsid w:val="001544E3"/>
    <w:rsid w:val="0015451C"/>
    <w:rsid w:val="001545E0"/>
    <w:rsid w:val="00154776"/>
    <w:rsid w:val="00154B74"/>
    <w:rsid w:val="001550B0"/>
    <w:rsid w:val="001553C1"/>
    <w:rsid w:val="00155479"/>
    <w:rsid w:val="00155582"/>
    <w:rsid w:val="001557BD"/>
    <w:rsid w:val="00156307"/>
    <w:rsid w:val="001565AF"/>
    <w:rsid w:val="00156B8C"/>
    <w:rsid w:val="001571CD"/>
    <w:rsid w:val="001573FD"/>
    <w:rsid w:val="001575E8"/>
    <w:rsid w:val="001576A2"/>
    <w:rsid w:val="00157720"/>
    <w:rsid w:val="00157B02"/>
    <w:rsid w:val="00157C97"/>
    <w:rsid w:val="0016031D"/>
    <w:rsid w:val="001605C8"/>
    <w:rsid w:val="00160769"/>
    <w:rsid w:val="00160C44"/>
    <w:rsid w:val="00160DB6"/>
    <w:rsid w:val="001611CD"/>
    <w:rsid w:val="00161399"/>
    <w:rsid w:val="00161500"/>
    <w:rsid w:val="0016167C"/>
    <w:rsid w:val="001616AA"/>
    <w:rsid w:val="00161747"/>
    <w:rsid w:val="0016178C"/>
    <w:rsid w:val="00161AC9"/>
    <w:rsid w:val="00161C6E"/>
    <w:rsid w:val="00161E0A"/>
    <w:rsid w:val="00161E53"/>
    <w:rsid w:val="00162451"/>
    <w:rsid w:val="0016266F"/>
    <w:rsid w:val="00162D30"/>
    <w:rsid w:val="00162E95"/>
    <w:rsid w:val="001634BD"/>
    <w:rsid w:val="001639BA"/>
    <w:rsid w:val="00163CA8"/>
    <w:rsid w:val="00163CCD"/>
    <w:rsid w:val="00163FB1"/>
    <w:rsid w:val="00164366"/>
    <w:rsid w:val="0016447C"/>
    <w:rsid w:val="00164504"/>
    <w:rsid w:val="00164AD1"/>
    <w:rsid w:val="00164BF3"/>
    <w:rsid w:val="00164E03"/>
    <w:rsid w:val="00164E72"/>
    <w:rsid w:val="00164FA7"/>
    <w:rsid w:val="00165090"/>
    <w:rsid w:val="001650FA"/>
    <w:rsid w:val="0016535E"/>
    <w:rsid w:val="00165639"/>
    <w:rsid w:val="001657B2"/>
    <w:rsid w:val="00165A2C"/>
    <w:rsid w:val="00165A63"/>
    <w:rsid w:val="00165F06"/>
    <w:rsid w:val="00166020"/>
    <w:rsid w:val="00166027"/>
    <w:rsid w:val="00166136"/>
    <w:rsid w:val="0016651A"/>
    <w:rsid w:val="00166654"/>
    <w:rsid w:val="00166A73"/>
    <w:rsid w:val="00166F04"/>
    <w:rsid w:val="0016718C"/>
    <w:rsid w:val="00167631"/>
    <w:rsid w:val="00167728"/>
    <w:rsid w:val="00167EB5"/>
    <w:rsid w:val="00170084"/>
    <w:rsid w:val="0017045E"/>
    <w:rsid w:val="00170693"/>
    <w:rsid w:val="001706A9"/>
    <w:rsid w:val="0017079B"/>
    <w:rsid w:val="00170DF6"/>
    <w:rsid w:val="00170EB5"/>
    <w:rsid w:val="00170F21"/>
    <w:rsid w:val="00171042"/>
    <w:rsid w:val="00171361"/>
    <w:rsid w:val="001717D4"/>
    <w:rsid w:val="001719AF"/>
    <w:rsid w:val="001725DA"/>
    <w:rsid w:val="0017281E"/>
    <w:rsid w:val="00173059"/>
    <w:rsid w:val="001732C5"/>
    <w:rsid w:val="00173409"/>
    <w:rsid w:val="00173796"/>
    <w:rsid w:val="00173DCC"/>
    <w:rsid w:val="00174060"/>
    <w:rsid w:val="00174161"/>
    <w:rsid w:val="00174B60"/>
    <w:rsid w:val="00174BF5"/>
    <w:rsid w:val="001751A8"/>
    <w:rsid w:val="0017540E"/>
    <w:rsid w:val="00175509"/>
    <w:rsid w:val="001757CF"/>
    <w:rsid w:val="001757F7"/>
    <w:rsid w:val="00175CE7"/>
    <w:rsid w:val="00175E89"/>
    <w:rsid w:val="00175F1A"/>
    <w:rsid w:val="0017652D"/>
    <w:rsid w:val="00176FD5"/>
    <w:rsid w:val="00177334"/>
    <w:rsid w:val="00177576"/>
    <w:rsid w:val="0017765D"/>
    <w:rsid w:val="00177F73"/>
    <w:rsid w:val="00180311"/>
    <w:rsid w:val="0018075B"/>
    <w:rsid w:val="0018139F"/>
    <w:rsid w:val="00181740"/>
    <w:rsid w:val="001819F6"/>
    <w:rsid w:val="00181E8B"/>
    <w:rsid w:val="00182462"/>
    <w:rsid w:val="001826F7"/>
    <w:rsid w:val="00182B54"/>
    <w:rsid w:val="00182D71"/>
    <w:rsid w:val="0018329F"/>
    <w:rsid w:val="001836C5"/>
    <w:rsid w:val="001838BC"/>
    <w:rsid w:val="00183B63"/>
    <w:rsid w:val="00183D1F"/>
    <w:rsid w:val="00184273"/>
    <w:rsid w:val="0018465C"/>
    <w:rsid w:val="00184715"/>
    <w:rsid w:val="00184D43"/>
    <w:rsid w:val="00184E51"/>
    <w:rsid w:val="00185060"/>
    <w:rsid w:val="001854C0"/>
    <w:rsid w:val="0018561C"/>
    <w:rsid w:val="00185785"/>
    <w:rsid w:val="00185A42"/>
    <w:rsid w:val="00185FDB"/>
    <w:rsid w:val="0018606D"/>
    <w:rsid w:val="00186387"/>
    <w:rsid w:val="0018681D"/>
    <w:rsid w:val="00186A8F"/>
    <w:rsid w:val="00186DB8"/>
    <w:rsid w:val="00186E89"/>
    <w:rsid w:val="00187423"/>
    <w:rsid w:val="001876E1"/>
    <w:rsid w:val="001876F8"/>
    <w:rsid w:val="00187F9A"/>
    <w:rsid w:val="001903A7"/>
    <w:rsid w:val="00190488"/>
    <w:rsid w:val="00190538"/>
    <w:rsid w:val="00190631"/>
    <w:rsid w:val="001906FB"/>
    <w:rsid w:val="00190B6F"/>
    <w:rsid w:val="00190E74"/>
    <w:rsid w:val="00190E8B"/>
    <w:rsid w:val="00191328"/>
    <w:rsid w:val="00191564"/>
    <w:rsid w:val="0019156A"/>
    <w:rsid w:val="001918E5"/>
    <w:rsid w:val="00191940"/>
    <w:rsid w:val="001919E9"/>
    <w:rsid w:val="00191B7A"/>
    <w:rsid w:val="00191FBB"/>
    <w:rsid w:val="001921AD"/>
    <w:rsid w:val="001921AF"/>
    <w:rsid w:val="0019269C"/>
    <w:rsid w:val="00192F3E"/>
    <w:rsid w:val="00193379"/>
    <w:rsid w:val="001934B6"/>
    <w:rsid w:val="00193556"/>
    <w:rsid w:val="001936A9"/>
    <w:rsid w:val="00193725"/>
    <w:rsid w:val="00193BFA"/>
    <w:rsid w:val="00193CD8"/>
    <w:rsid w:val="00194116"/>
    <w:rsid w:val="0019439A"/>
    <w:rsid w:val="001943F0"/>
    <w:rsid w:val="001949BC"/>
    <w:rsid w:val="001949EE"/>
    <w:rsid w:val="00194D35"/>
    <w:rsid w:val="00194D7B"/>
    <w:rsid w:val="00194DD2"/>
    <w:rsid w:val="00194F72"/>
    <w:rsid w:val="00195304"/>
    <w:rsid w:val="001954EA"/>
    <w:rsid w:val="001955DA"/>
    <w:rsid w:val="0019564E"/>
    <w:rsid w:val="00195B1F"/>
    <w:rsid w:val="00195CAE"/>
    <w:rsid w:val="00195D7F"/>
    <w:rsid w:val="00195DC1"/>
    <w:rsid w:val="00195E6A"/>
    <w:rsid w:val="00196228"/>
    <w:rsid w:val="0019646C"/>
    <w:rsid w:val="001964D6"/>
    <w:rsid w:val="00196993"/>
    <w:rsid w:val="00196C3A"/>
    <w:rsid w:val="00196CBF"/>
    <w:rsid w:val="0019717B"/>
    <w:rsid w:val="0019739F"/>
    <w:rsid w:val="00197591"/>
    <w:rsid w:val="00197EE5"/>
    <w:rsid w:val="001A00BE"/>
    <w:rsid w:val="001A0516"/>
    <w:rsid w:val="001A0539"/>
    <w:rsid w:val="001A0771"/>
    <w:rsid w:val="001A0B75"/>
    <w:rsid w:val="001A0DC4"/>
    <w:rsid w:val="001A1645"/>
    <w:rsid w:val="001A177A"/>
    <w:rsid w:val="001A19A5"/>
    <w:rsid w:val="001A215C"/>
    <w:rsid w:val="001A21FD"/>
    <w:rsid w:val="001A2350"/>
    <w:rsid w:val="001A269D"/>
    <w:rsid w:val="001A2ACE"/>
    <w:rsid w:val="001A2FA8"/>
    <w:rsid w:val="001A2FB0"/>
    <w:rsid w:val="001A31E2"/>
    <w:rsid w:val="001A39FC"/>
    <w:rsid w:val="001A3E71"/>
    <w:rsid w:val="001A442F"/>
    <w:rsid w:val="001A4527"/>
    <w:rsid w:val="001A4825"/>
    <w:rsid w:val="001A485D"/>
    <w:rsid w:val="001A48DB"/>
    <w:rsid w:val="001A4D48"/>
    <w:rsid w:val="001A54E0"/>
    <w:rsid w:val="001A5A3E"/>
    <w:rsid w:val="001A5D1B"/>
    <w:rsid w:val="001A5E35"/>
    <w:rsid w:val="001A629A"/>
    <w:rsid w:val="001A6678"/>
    <w:rsid w:val="001A66E5"/>
    <w:rsid w:val="001A6A8C"/>
    <w:rsid w:val="001A6AAF"/>
    <w:rsid w:val="001A6BB5"/>
    <w:rsid w:val="001A6CE5"/>
    <w:rsid w:val="001A6F53"/>
    <w:rsid w:val="001A74AB"/>
    <w:rsid w:val="001A74B6"/>
    <w:rsid w:val="001A757C"/>
    <w:rsid w:val="001A75D7"/>
    <w:rsid w:val="001A7AEF"/>
    <w:rsid w:val="001A7C47"/>
    <w:rsid w:val="001A7E94"/>
    <w:rsid w:val="001B0062"/>
    <w:rsid w:val="001B011F"/>
    <w:rsid w:val="001B0151"/>
    <w:rsid w:val="001B04F7"/>
    <w:rsid w:val="001B05DC"/>
    <w:rsid w:val="001B0805"/>
    <w:rsid w:val="001B087C"/>
    <w:rsid w:val="001B09D7"/>
    <w:rsid w:val="001B0A0C"/>
    <w:rsid w:val="001B0CF7"/>
    <w:rsid w:val="001B0F08"/>
    <w:rsid w:val="001B12CC"/>
    <w:rsid w:val="001B1480"/>
    <w:rsid w:val="001B15BE"/>
    <w:rsid w:val="001B18A9"/>
    <w:rsid w:val="001B1921"/>
    <w:rsid w:val="001B1BE6"/>
    <w:rsid w:val="001B1CB3"/>
    <w:rsid w:val="001B1E14"/>
    <w:rsid w:val="001B1EFC"/>
    <w:rsid w:val="001B1F08"/>
    <w:rsid w:val="001B2251"/>
    <w:rsid w:val="001B2450"/>
    <w:rsid w:val="001B24DE"/>
    <w:rsid w:val="001B2866"/>
    <w:rsid w:val="001B2937"/>
    <w:rsid w:val="001B2AB2"/>
    <w:rsid w:val="001B2C1D"/>
    <w:rsid w:val="001B310A"/>
    <w:rsid w:val="001B340D"/>
    <w:rsid w:val="001B37F6"/>
    <w:rsid w:val="001B3D32"/>
    <w:rsid w:val="001B43EA"/>
    <w:rsid w:val="001B4474"/>
    <w:rsid w:val="001B45FA"/>
    <w:rsid w:val="001B47DC"/>
    <w:rsid w:val="001B4977"/>
    <w:rsid w:val="001B49E6"/>
    <w:rsid w:val="001B4B2D"/>
    <w:rsid w:val="001B4D3E"/>
    <w:rsid w:val="001B4ECD"/>
    <w:rsid w:val="001B4F5D"/>
    <w:rsid w:val="001B5485"/>
    <w:rsid w:val="001B5503"/>
    <w:rsid w:val="001B55C7"/>
    <w:rsid w:val="001B59BD"/>
    <w:rsid w:val="001B5EF4"/>
    <w:rsid w:val="001B5F0C"/>
    <w:rsid w:val="001B5FAE"/>
    <w:rsid w:val="001B6238"/>
    <w:rsid w:val="001B639B"/>
    <w:rsid w:val="001B662B"/>
    <w:rsid w:val="001B6654"/>
    <w:rsid w:val="001B6DC0"/>
    <w:rsid w:val="001B6DFB"/>
    <w:rsid w:val="001B6F51"/>
    <w:rsid w:val="001B764F"/>
    <w:rsid w:val="001B7900"/>
    <w:rsid w:val="001B7B73"/>
    <w:rsid w:val="001B7B9B"/>
    <w:rsid w:val="001B7E1F"/>
    <w:rsid w:val="001C069E"/>
    <w:rsid w:val="001C0CE9"/>
    <w:rsid w:val="001C0ED7"/>
    <w:rsid w:val="001C1415"/>
    <w:rsid w:val="001C1B46"/>
    <w:rsid w:val="001C1BAC"/>
    <w:rsid w:val="001C1DF1"/>
    <w:rsid w:val="001C2307"/>
    <w:rsid w:val="001C246C"/>
    <w:rsid w:val="001C28A3"/>
    <w:rsid w:val="001C2A2F"/>
    <w:rsid w:val="001C2BF8"/>
    <w:rsid w:val="001C33C4"/>
    <w:rsid w:val="001C351A"/>
    <w:rsid w:val="001C35B7"/>
    <w:rsid w:val="001C367A"/>
    <w:rsid w:val="001C36FE"/>
    <w:rsid w:val="001C39CD"/>
    <w:rsid w:val="001C3A68"/>
    <w:rsid w:val="001C3B09"/>
    <w:rsid w:val="001C3CD5"/>
    <w:rsid w:val="001C3E29"/>
    <w:rsid w:val="001C40E4"/>
    <w:rsid w:val="001C4325"/>
    <w:rsid w:val="001C462D"/>
    <w:rsid w:val="001C4912"/>
    <w:rsid w:val="001C4E56"/>
    <w:rsid w:val="001C50F2"/>
    <w:rsid w:val="001C5369"/>
    <w:rsid w:val="001C5532"/>
    <w:rsid w:val="001C592E"/>
    <w:rsid w:val="001C632A"/>
    <w:rsid w:val="001C655A"/>
    <w:rsid w:val="001C68DF"/>
    <w:rsid w:val="001C6B2D"/>
    <w:rsid w:val="001C6D57"/>
    <w:rsid w:val="001C6DCF"/>
    <w:rsid w:val="001C70BC"/>
    <w:rsid w:val="001C74C6"/>
    <w:rsid w:val="001C7AD4"/>
    <w:rsid w:val="001C7E7A"/>
    <w:rsid w:val="001D0135"/>
    <w:rsid w:val="001D0217"/>
    <w:rsid w:val="001D0307"/>
    <w:rsid w:val="001D046D"/>
    <w:rsid w:val="001D0B3E"/>
    <w:rsid w:val="001D0EFA"/>
    <w:rsid w:val="001D0F19"/>
    <w:rsid w:val="001D13A9"/>
    <w:rsid w:val="001D176A"/>
    <w:rsid w:val="001D1889"/>
    <w:rsid w:val="001D1A41"/>
    <w:rsid w:val="001D2AE9"/>
    <w:rsid w:val="001D2FEC"/>
    <w:rsid w:val="001D31A4"/>
    <w:rsid w:val="001D326A"/>
    <w:rsid w:val="001D35A7"/>
    <w:rsid w:val="001D38AB"/>
    <w:rsid w:val="001D3D7E"/>
    <w:rsid w:val="001D3DA4"/>
    <w:rsid w:val="001D3F6A"/>
    <w:rsid w:val="001D4464"/>
    <w:rsid w:val="001D4814"/>
    <w:rsid w:val="001D4A1B"/>
    <w:rsid w:val="001D522E"/>
    <w:rsid w:val="001D54BF"/>
    <w:rsid w:val="001D59E6"/>
    <w:rsid w:val="001D5B01"/>
    <w:rsid w:val="001D5D99"/>
    <w:rsid w:val="001D5E98"/>
    <w:rsid w:val="001D6282"/>
    <w:rsid w:val="001D65E4"/>
    <w:rsid w:val="001D68C7"/>
    <w:rsid w:val="001D68D1"/>
    <w:rsid w:val="001D6EB3"/>
    <w:rsid w:val="001D6F45"/>
    <w:rsid w:val="001D73BB"/>
    <w:rsid w:val="001D73E2"/>
    <w:rsid w:val="001D77B7"/>
    <w:rsid w:val="001D7B87"/>
    <w:rsid w:val="001E01FB"/>
    <w:rsid w:val="001E02B7"/>
    <w:rsid w:val="001E0827"/>
    <w:rsid w:val="001E082C"/>
    <w:rsid w:val="001E0976"/>
    <w:rsid w:val="001E0A5B"/>
    <w:rsid w:val="001E0CE4"/>
    <w:rsid w:val="001E14BE"/>
    <w:rsid w:val="001E152F"/>
    <w:rsid w:val="001E15BB"/>
    <w:rsid w:val="001E1C32"/>
    <w:rsid w:val="001E1D58"/>
    <w:rsid w:val="001E205A"/>
    <w:rsid w:val="001E2295"/>
    <w:rsid w:val="001E2A72"/>
    <w:rsid w:val="001E2CC3"/>
    <w:rsid w:val="001E2CCA"/>
    <w:rsid w:val="001E30C4"/>
    <w:rsid w:val="001E324E"/>
    <w:rsid w:val="001E3EFD"/>
    <w:rsid w:val="001E3F31"/>
    <w:rsid w:val="001E412F"/>
    <w:rsid w:val="001E432D"/>
    <w:rsid w:val="001E4475"/>
    <w:rsid w:val="001E45BD"/>
    <w:rsid w:val="001E4664"/>
    <w:rsid w:val="001E4733"/>
    <w:rsid w:val="001E4AE4"/>
    <w:rsid w:val="001E4FB5"/>
    <w:rsid w:val="001E5395"/>
    <w:rsid w:val="001E56F2"/>
    <w:rsid w:val="001E5A67"/>
    <w:rsid w:val="001E5B07"/>
    <w:rsid w:val="001E6102"/>
    <w:rsid w:val="001E6222"/>
    <w:rsid w:val="001E6320"/>
    <w:rsid w:val="001E6453"/>
    <w:rsid w:val="001E6B47"/>
    <w:rsid w:val="001E7058"/>
    <w:rsid w:val="001E727C"/>
    <w:rsid w:val="001E740C"/>
    <w:rsid w:val="001E7747"/>
    <w:rsid w:val="001E7A88"/>
    <w:rsid w:val="001E7B58"/>
    <w:rsid w:val="001E7EF8"/>
    <w:rsid w:val="001F0A47"/>
    <w:rsid w:val="001F0B07"/>
    <w:rsid w:val="001F122A"/>
    <w:rsid w:val="001F134A"/>
    <w:rsid w:val="001F160F"/>
    <w:rsid w:val="001F18CF"/>
    <w:rsid w:val="001F1C27"/>
    <w:rsid w:val="001F1E02"/>
    <w:rsid w:val="001F1EF5"/>
    <w:rsid w:val="001F1F29"/>
    <w:rsid w:val="001F21C6"/>
    <w:rsid w:val="001F2343"/>
    <w:rsid w:val="001F2423"/>
    <w:rsid w:val="001F248C"/>
    <w:rsid w:val="001F249E"/>
    <w:rsid w:val="001F2511"/>
    <w:rsid w:val="001F276F"/>
    <w:rsid w:val="001F2E68"/>
    <w:rsid w:val="001F2ECD"/>
    <w:rsid w:val="001F30D6"/>
    <w:rsid w:val="001F34F7"/>
    <w:rsid w:val="001F36E2"/>
    <w:rsid w:val="001F3D41"/>
    <w:rsid w:val="001F3D49"/>
    <w:rsid w:val="001F3D55"/>
    <w:rsid w:val="001F3EA5"/>
    <w:rsid w:val="001F3F0A"/>
    <w:rsid w:val="001F4050"/>
    <w:rsid w:val="001F41D4"/>
    <w:rsid w:val="001F442A"/>
    <w:rsid w:val="001F458E"/>
    <w:rsid w:val="001F4849"/>
    <w:rsid w:val="001F4B0C"/>
    <w:rsid w:val="001F53F8"/>
    <w:rsid w:val="001F568E"/>
    <w:rsid w:val="001F5860"/>
    <w:rsid w:val="001F5AF5"/>
    <w:rsid w:val="001F5C19"/>
    <w:rsid w:val="001F5C3D"/>
    <w:rsid w:val="001F5F92"/>
    <w:rsid w:val="001F624B"/>
    <w:rsid w:val="001F64C8"/>
    <w:rsid w:val="001F6556"/>
    <w:rsid w:val="001F6576"/>
    <w:rsid w:val="001F680F"/>
    <w:rsid w:val="001F6DAD"/>
    <w:rsid w:val="001F6FC2"/>
    <w:rsid w:val="001F70AE"/>
    <w:rsid w:val="001F7900"/>
    <w:rsid w:val="001F79B7"/>
    <w:rsid w:val="001F79E0"/>
    <w:rsid w:val="001F7B4B"/>
    <w:rsid w:val="001F7C7B"/>
    <w:rsid w:val="001F7CA1"/>
    <w:rsid w:val="002001C6"/>
    <w:rsid w:val="002005C7"/>
    <w:rsid w:val="00200861"/>
    <w:rsid w:val="00200A63"/>
    <w:rsid w:val="00200C88"/>
    <w:rsid w:val="002010D1"/>
    <w:rsid w:val="002011EF"/>
    <w:rsid w:val="00201484"/>
    <w:rsid w:val="002014D4"/>
    <w:rsid w:val="0020157D"/>
    <w:rsid w:val="00201AC8"/>
    <w:rsid w:val="00201CF8"/>
    <w:rsid w:val="00202245"/>
    <w:rsid w:val="00202966"/>
    <w:rsid w:val="00202B12"/>
    <w:rsid w:val="00202E8C"/>
    <w:rsid w:val="00202E9D"/>
    <w:rsid w:val="00203267"/>
    <w:rsid w:val="00203B9F"/>
    <w:rsid w:val="00203C56"/>
    <w:rsid w:val="00204011"/>
    <w:rsid w:val="002040C8"/>
    <w:rsid w:val="002041D3"/>
    <w:rsid w:val="00204253"/>
    <w:rsid w:val="00204C77"/>
    <w:rsid w:val="00204E6B"/>
    <w:rsid w:val="00204E7A"/>
    <w:rsid w:val="00204EA3"/>
    <w:rsid w:val="00204F0B"/>
    <w:rsid w:val="0020522E"/>
    <w:rsid w:val="002057E5"/>
    <w:rsid w:val="00205F10"/>
    <w:rsid w:val="00205FE9"/>
    <w:rsid w:val="00206015"/>
    <w:rsid w:val="002066A4"/>
    <w:rsid w:val="0020690E"/>
    <w:rsid w:val="00206CF7"/>
    <w:rsid w:val="00206DEC"/>
    <w:rsid w:val="00206EA1"/>
    <w:rsid w:val="00207168"/>
    <w:rsid w:val="002073A0"/>
    <w:rsid w:val="00207B58"/>
    <w:rsid w:val="00207E1F"/>
    <w:rsid w:val="002100B6"/>
    <w:rsid w:val="00210907"/>
    <w:rsid w:val="00210DA9"/>
    <w:rsid w:val="00210E3F"/>
    <w:rsid w:val="00210E64"/>
    <w:rsid w:val="00211165"/>
    <w:rsid w:val="00212214"/>
    <w:rsid w:val="002124BD"/>
    <w:rsid w:val="00212853"/>
    <w:rsid w:val="0021287D"/>
    <w:rsid w:val="00212933"/>
    <w:rsid w:val="00212939"/>
    <w:rsid w:val="00213072"/>
    <w:rsid w:val="0021308B"/>
    <w:rsid w:val="0021327E"/>
    <w:rsid w:val="002134EA"/>
    <w:rsid w:val="002135A8"/>
    <w:rsid w:val="00213B00"/>
    <w:rsid w:val="00213BAE"/>
    <w:rsid w:val="00213C1F"/>
    <w:rsid w:val="00213DD3"/>
    <w:rsid w:val="002140E9"/>
    <w:rsid w:val="0021414B"/>
    <w:rsid w:val="00214177"/>
    <w:rsid w:val="002141F0"/>
    <w:rsid w:val="0021449F"/>
    <w:rsid w:val="00214597"/>
    <w:rsid w:val="0021469E"/>
    <w:rsid w:val="00214C30"/>
    <w:rsid w:val="00215113"/>
    <w:rsid w:val="00215A71"/>
    <w:rsid w:val="002160DB"/>
    <w:rsid w:val="00216313"/>
    <w:rsid w:val="002164A3"/>
    <w:rsid w:val="002164EE"/>
    <w:rsid w:val="002168E0"/>
    <w:rsid w:val="00216D7A"/>
    <w:rsid w:val="002175E4"/>
    <w:rsid w:val="0021763F"/>
    <w:rsid w:val="00217890"/>
    <w:rsid w:val="0021790A"/>
    <w:rsid w:val="00217935"/>
    <w:rsid w:val="00217ABA"/>
    <w:rsid w:val="00217B40"/>
    <w:rsid w:val="00217F39"/>
    <w:rsid w:val="00220259"/>
    <w:rsid w:val="002204B2"/>
    <w:rsid w:val="00220572"/>
    <w:rsid w:val="00220A53"/>
    <w:rsid w:val="00220CFA"/>
    <w:rsid w:val="00220D3B"/>
    <w:rsid w:val="00220F09"/>
    <w:rsid w:val="00220F81"/>
    <w:rsid w:val="00220FDE"/>
    <w:rsid w:val="0022129D"/>
    <w:rsid w:val="0022159F"/>
    <w:rsid w:val="002219E6"/>
    <w:rsid w:val="00221CB4"/>
    <w:rsid w:val="00221EB8"/>
    <w:rsid w:val="00221F0A"/>
    <w:rsid w:val="002221ED"/>
    <w:rsid w:val="00222360"/>
    <w:rsid w:val="00222558"/>
    <w:rsid w:val="00222634"/>
    <w:rsid w:val="002228EB"/>
    <w:rsid w:val="00222BA7"/>
    <w:rsid w:val="00222D33"/>
    <w:rsid w:val="00223650"/>
    <w:rsid w:val="002236C4"/>
    <w:rsid w:val="00223738"/>
    <w:rsid w:val="00223916"/>
    <w:rsid w:val="00223AEC"/>
    <w:rsid w:val="00223CD5"/>
    <w:rsid w:val="00224726"/>
    <w:rsid w:val="002249B4"/>
    <w:rsid w:val="00224BB2"/>
    <w:rsid w:val="00224BC3"/>
    <w:rsid w:val="00224D67"/>
    <w:rsid w:val="00224F3C"/>
    <w:rsid w:val="00225358"/>
    <w:rsid w:val="002254D7"/>
    <w:rsid w:val="0022555C"/>
    <w:rsid w:val="002257E4"/>
    <w:rsid w:val="002259A2"/>
    <w:rsid w:val="00225A7B"/>
    <w:rsid w:val="00225AB5"/>
    <w:rsid w:val="00225D4D"/>
    <w:rsid w:val="00226402"/>
    <w:rsid w:val="002265D8"/>
    <w:rsid w:val="002268BE"/>
    <w:rsid w:val="00226B73"/>
    <w:rsid w:val="00226C7A"/>
    <w:rsid w:val="00227207"/>
    <w:rsid w:val="00227216"/>
    <w:rsid w:val="0022736F"/>
    <w:rsid w:val="002278CF"/>
    <w:rsid w:val="00227969"/>
    <w:rsid w:val="00227B28"/>
    <w:rsid w:val="00227C6C"/>
    <w:rsid w:val="00227D60"/>
    <w:rsid w:val="00227E99"/>
    <w:rsid w:val="00230246"/>
    <w:rsid w:val="002308F1"/>
    <w:rsid w:val="00230DF7"/>
    <w:rsid w:val="00230FE6"/>
    <w:rsid w:val="00231388"/>
    <w:rsid w:val="00231422"/>
    <w:rsid w:val="00231565"/>
    <w:rsid w:val="0023184F"/>
    <w:rsid w:val="002319EB"/>
    <w:rsid w:val="00231A1B"/>
    <w:rsid w:val="00231C4B"/>
    <w:rsid w:val="0023200A"/>
    <w:rsid w:val="00232036"/>
    <w:rsid w:val="002321C3"/>
    <w:rsid w:val="00232448"/>
    <w:rsid w:val="002327EF"/>
    <w:rsid w:val="00232A65"/>
    <w:rsid w:val="00232BC4"/>
    <w:rsid w:val="00232FAD"/>
    <w:rsid w:val="002335BC"/>
    <w:rsid w:val="00233893"/>
    <w:rsid w:val="002338AE"/>
    <w:rsid w:val="00233A85"/>
    <w:rsid w:val="00233F08"/>
    <w:rsid w:val="0023412E"/>
    <w:rsid w:val="0023438E"/>
    <w:rsid w:val="002344DD"/>
    <w:rsid w:val="002345C8"/>
    <w:rsid w:val="00234B12"/>
    <w:rsid w:val="00234D2A"/>
    <w:rsid w:val="00234D4B"/>
    <w:rsid w:val="00234ED9"/>
    <w:rsid w:val="0023524D"/>
    <w:rsid w:val="002354B9"/>
    <w:rsid w:val="00235549"/>
    <w:rsid w:val="00235586"/>
    <w:rsid w:val="0023559E"/>
    <w:rsid w:val="00235A00"/>
    <w:rsid w:val="00236096"/>
    <w:rsid w:val="00236BB1"/>
    <w:rsid w:val="00236EA1"/>
    <w:rsid w:val="00236EFF"/>
    <w:rsid w:val="00236F74"/>
    <w:rsid w:val="00237317"/>
    <w:rsid w:val="00237BCA"/>
    <w:rsid w:val="00237DA6"/>
    <w:rsid w:val="00237EF0"/>
    <w:rsid w:val="002400CE"/>
    <w:rsid w:val="0024032F"/>
    <w:rsid w:val="002403EE"/>
    <w:rsid w:val="00240B99"/>
    <w:rsid w:val="00240E08"/>
    <w:rsid w:val="00240E83"/>
    <w:rsid w:val="00241031"/>
    <w:rsid w:val="002413C6"/>
    <w:rsid w:val="00241BFC"/>
    <w:rsid w:val="00242375"/>
    <w:rsid w:val="002423E1"/>
    <w:rsid w:val="002424EE"/>
    <w:rsid w:val="00242629"/>
    <w:rsid w:val="00242904"/>
    <w:rsid w:val="00242AF0"/>
    <w:rsid w:val="0024351C"/>
    <w:rsid w:val="00243648"/>
    <w:rsid w:val="00243706"/>
    <w:rsid w:val="002437E8"/>
    <w:rsid w:val="00243BAE"/>
    <w:rsid w:val="00243F53"/>
    <w:rsid w:val="00243F73"/>
    <w:rsid w:val="00244133"/>
    <w:rsid w:val="0024438F"/>
    <w:rsid w:val="00245706"/>
    <w:rsid w:val="00246163"/>
    <w:rsid w:val="00246188"/>
    <w:rsid w:val="002461DA"/>
    <w:rsid w:val="00246278"/>
    <w:rsid w:val="00246566"/>
    <w:rsid w:val="00246902"/>
    <w:rsid w:val="0024740F"/>
    <w:rsid w:val="0025028A"/>
    <w:rsid w:val="00250290"/>
    <w:rsid w:val="00250384"/>
    <w:rsid w:val="00250423"/>
    <w:rsid w:val="002509A2"/>
    <w:rsid w:val="00250B66"/>
    <w:rsid w:val="0025105F"/>
    <w:rsid w:val="0025164D"/>
    <w:rsid w:val="00251BB8"/>
    <w:rsid w:val="00251BEC"/>
    <w:rsid w:val="00251D4D"/>
    <w:rsid w:val="00251ED8"/>
    <w:rsid w:val="00252647"/>
    <w:rsid w:val="002527E8"/>
    <w:rsid w:val="0025287A"/>
    <w:rsid w:val="00252A5D"/>
    <w:rsid w:val="00252D9F"/>
    <w:rsid w:val="00252E04"/>
    <w:rsid w:val="0025326E"/>
    <w:rsid w:val="0025399B"/>
    <w:rsid w:val="002539C6"/>
    <w:rsid w:val="00253AA8"/>
    <w:rsid w:val="00253ECD"/>
    <w:rsid w:val="0025422D"/>
    <w:rsid w:val="002543A0"/>
    <w:rsid w:val="00254490"/>
    <w:rsid w:val="002544AB"/>
    <w:rsid w:val="00254876"/>
    <w:rsid w:val="002548AF"/>
    <w:rsid w:val="00254AA2"/>
    <w:rsid w:val="00254DAB"/>
    <w:rsid w:val="00254FD9"/>
    <w:rsid w:val="00255332"/>
    <w:rsid w:val="00255C1A"/>
    <w:rsid w:val="00255C3F"/>
    <w:rsid w:val="002563D5"/>
    <w:rsid w:val="002567ED"/>
    <w:rsid w:val="002568AE"/>
    <w:rsid w:val="00256C2E"/>
    <w:rsid w:val="00256C84"/>
    <w:rsid w:val="00257111"/>
    <w:rsid w:val="002571B5"/>
    <w:rsid w:val="002573B5"/>
    <w:rsid w:val="00257662"/>
    <w:rsid w:val="00257704"/>
    <w:rsid w:val="0025782B"/>
    <w:rsid w:val="002578B5"/>
    <w:rsid w:val="00257CDC"/>
    <w:rsid w:val="00257EF5"/>
    <w:rsid w:val="00257F3C"/>
    <w:rsid w:val="002603B1"/>
    <w:rsid w:val="002603D1"/>
    <w:rsid w:val="0026092F"/>
    <w:rsid w:val="00260A64"/>
    <w:rsid w:val="00260AA1"/>
    <w:rsid w:val="00260DA2"/>
    <w:rsid w:val="00260F18"/>
    <w:rsid w:val="00260F81"/>
    <w:rsid w:val="00261B58"/>
    <w:rsid w:val="00262145"/>
    <w:rsid w:val="002625D1"/>
    <w:rsid w:val="00263417"/>
    <w:rsid w:val="0026359D"/>
    <w:rsid w:val="00263723"/>
    <w:rsid w:val="00263A33"/>
    <w:rsid w:val="00263D6A"/>
    <w:rsid w:val="00264106"/>
    <w:rsid w:val="00264142"/>
    <w:rsid w:val="00264214"/>
    <w:rsid w:val="00264686"/>
    <w:rsid w:val="002646D4"/>
    <w:rsid w:val="00264C43"/>
    <w:rsid w:val="0026541B"/>
    <w:rsid w:val="00265AAB"/>
    <w:rsid w:val="00265F36"/>
    <w:rsid w:val="00265F65"/>
    <w:rsid w:val="00266171"/>
    <w:rsid w:val="002662D6"/>
    <w:rsid w:val="002665E0"/>
    <w:rsid w:val="00266610"/>
    <w:rsid w:val="0026662F"/>
    <w:rsid w:val="00266D5B"/>
    <w:rsid w:val="00266E02"/>
    <w:rsid w:val="00266EB9"/>
    <w:rsid w:val="0026715B"/>
    <w:rsid w:val="002675AC"/>
    <w:rsid w:val="00267673"/>
    <w:rsid w:val="0026774E"/>
    <w:rsid w:val="00267877"/>
    <w:rsid w:val="00267A3B"/>
    <w:rsid w:val="00267D78"/>
    <w:rsid w:val="002700C7"/>
    <w:rsid w:val="002700CC"/>
    <w:rsid w:val="0027013B"/>
    <w:rsid w:val="00270217"/>
    <w:rsid w:val="00270376"/>
    <w:rsid w:val="002704DF"/>
    <w:rsid w:val="00270768"/>
    <w:rsid w:val="00270F60"/>
    <w:rsid w:val="00270FFD"/>
    <w:rsid w:val="00271216"/>
    <w:rsid w:val="0027146B"/>
    <w:rsid w:val="00271A46"/>
    <w:rsid w:val="00271A4A"/>
    <w:rsid w:val="00271C3F"/>
    <w:rsid w:val="00271FD4"/>
    <w:rsid w:val="002723E7"/>
    <w:rsid w:val="00272D23"/>
    <w:rsid w:val="00272FC2"/>
    <w:rsid w:val="00273092"/>
    <w:rsid w:val="002730E5"/>
    <w:rsid w:val="00273272"/>
    <w:rsid w:val="0027333F"/>
    <w:rsid w:val="002734AC"/>
    <w:rsid w:val="0027358C"/>
    <w:rsid w:val="0027366A"/>
    <w:rsid w:val="0027370B"/>
    <w:rsid w:val="0027389A"/>
    <w:rsid w:val="002739C1"/>
    <w:rsid w:val="00273C1A"/>
    <w:rsid w:val="00273F81"/>
    <w:rsid w:val="00274B49"/>
    <w:rsid w:val="00274CE9"/>
    <w:rsid w:val="00274E32"/>
    <w:rsid w:val="00275033"/>
    <w:rsid w:val="0027508F"/>
    <w:rsid w:val="002759A8"/>
    <w:rsid w:val="00275AF1"/>
    <w:rsid w:val="00275D10"/>
    <w:rsid w:val="00276157"/>
    <w:rsid w:val="00276171"/>
    <w:rsid w:val="00276175"/>
    <w:rsid w:val="00276352"/>
    <w:rsid w:val="00276423"/>
    <w:rsid w:val="0027682A"/>
    <w:rsid w:val="00276D73"/>
    <w:rsid w:val="00276F0F"/>
    <w:rsid w:val="0027703D"/>
    <w:rsid w:val="0027745D"/>
    <w:rsid w:val="0027751C"/>
    <w:rsid w:val="002775DC"/>
    <w:rsid w:val="0027789C"/>
    <w:rsid w:val="002778D8"/>
    <w:rsid w:val="00277AFB"/>
    <w:rsid w:val="00277C4D"/>
    <w:rsid w:val="00277CD5"/>
    <w:rsid w:val="00280171"/>
    <w:rsid w:val="0028029D"/>
    <w:rsid w:val="002803F6"/>
    <w:rsid w:val="0028058A"/>
    <w:rsid w:val="0028096A"/>
    <w:rsid w:val="00280AEB"/>
    <w:rsid w:val="00280B2C"/>
    <w:rsid w:val="00280F50"/>
    <w:rsid w:val="00280FFC"/>
    <w:rsid w:val="0028103D"/>
    <w:rsid w:val="00281061"/>
    <w:rsid w:val="002812A9"/>
    <w:rsid w:val="00282600"/>
    <w:rsid w:val="00282A6D"/>
    <w:rsid w:val="00283165"/>
    <w:rsid w:val="0028327B"/>
    <w:rsid w:val="002832A6"/>
    <w:rsid w:val="0028361C"/>
    <w:rsid w:val="00283921"/>
    <w:rsid w:val="00283EFF"/>
    <w:rsid w:val="0028456D"/>
    <w:rsid w:val="002847C8"/>
    <w:rsid w:val="00284E05"/>
    <w:rsid w:val="00284FE0"/>
    <w:rsid w:val="00286420"/>
    <w:rsid w:val="00286617"/>
    <w:rsid w:val="00286671"/>
    <w:rsid w:val="00286FF3"/>
    <w:rsid w:val="002872A8"/>
    <w:rsid w:val="00287985"/>
    <w:rsid w:val="0028799B"/>
    <w:rsid w:val="00287AF8"/>
    <w:rsid w:val="00287BD1"/>
    <w:rsid w:val="00287BD2"/>
    <w:rsid w:val="00287FFD"/>
    <w:rsid w:val="00290064"/>
    <w:rsid w:val="002900A6"/>
    <w:rsid w:val="002904B2"/>
    <w:rsid w:val="002904B9"/>
    <w:rsid w:val="002909F0"/>
    <w:rsid w:val="00290EF0"/>
    <w:rsid w:val="00291316"/>
    <w:rsid w:val="002914CF"/>
    <w:rsid w:val="002915B0"/>
    <w:rsid w:val="002917D4"/>
    <w:rsid w:val="002917DD"/>
    <w:rsid w:val="00291890"/>
    <w:rsid w:val="0029193F"/>
    <w:rsid w:val="00291A3C"/>
    <w:rsid w:val="00291FB2"/>
    <w:rsid w:val="00291FC2"/>
    <w:rsid w:val="00291FD8"/>
    <w:rsid w:val="0029223D"/>
    <w:rsid w:val="0029229C"/>
    <w:rsid w:val="002925F7"/>
    <w:rsid w:val="00292C51"/>
    <w:rsid w:val="00293041"/>
    <w:rsid w:val="002932B6"/>
    <w:rsid w:val="0029350B"/>
    <w:rsid w:val="00293648"/>
    <w:rsid w:val="002938E5"/>
    <w:rsid w:val="00293BE2"/>
    <w:rsid w:val="00293D47"/>
    <w:rsid w:val="00293E24"/>
    <w:rsid w:val="00294181"/>
    <w:rsid w:val="0029489D"/>
    <w:rsid w:val="00294959"/>
    <w:rsid w:val="00294C8E"/>
    <w:rsid w:val="00295278"/>
    <w:rsid w:val="00295391"/>
    <w:rsid w:val="002954BD"/>
    <w:rsid w:val="002956CF"/>
    <w:rsid w:val="00295DB3"/>
    <w:rsid w:val="00295DE2"/>
    <w:rsid w:val="00296094"/>
    <w:rsid w:val="00296270"/>
    <w:rsid w:val="0029672F"/>
    <w:rsid w:val="00296759"/>
    <w:rsid w:val="002968DE"/>
    <w:rsid w:val="002969D6"/>
    <w:rsid w:val="00296A92"/>
    <w:rsid w:val="002970A2"/>
    <w:rsid w:val="00297416"/>
    <w:rsid w:val="002975B1"/>
    <w:rsid w:val="00297748"/>
    <w:rsid w:val="002A02C6"/>
    <w:rsid w:val="002A03F0"/>
    <w:rsid w:val="002A088D"/>
    <w:rsid w:val="002A09C2"/>
    <w:rsid w:val="002A0A7F"/>
    <w:rsid w:val="002A0ECF"/>
    <w:rsid w:val="002A1176"/>
    <w:rsid w:val="002A11D5"/>
    <w:rsid w:val="002A1809"/>
    <w:rsid w:val="002A1922"/>
    <w:rsid w:val="002A1C2A"/>
    <w:rsid w:val="002A1D3B"/>
    <w:rsid w:val="002A1E42"/>
    <w:rsid w:val="002A1FB2"/>
    <w:rsid w:val="002A2271"/>
    <w:rsid w:val="002A28E1"/>
    <w:rsid w:val="002A2AD9"/>
    <w:rsid w:val="002A2D02"/>
    <w:rsid w:val="002A2D24"/>
    <w:rsid w:val="002A2DBB"/>
    <w:rsid w:val="002A36F5"/>
    <w:rsid w:val="002A388D"/>
    <w:rsid w:val="002A3901"/>
    <w:rsid w:val="002A3A08"/>
    <w:rsid w:val="002A4118"/>
    <w:rsid w:val="002A443C"/>
    <w:rsid w:val="002A447F"/>
    <w:rsid w:val="002A495F"/>
    <w:rsid w:val="002A4B3E"/>
    <w:rsid w:val="002A4C02"/>
    <w:rsid w:val="002A5A82"/>
    <w:rsid w:val="002A5CFB"/>
    <w:rsid w:val="002A6275"/>
    <w:rsid w:val="002A63A5"/>
    <w:rsid w:val="002A689B"/>
    <w:rsid w:val="002A6930"/>
    <w:rsid w:val="002A6E67"/>
    <w:rsid w:val="002A78B2"/>
    <w:rsid w:val="002A7B30"/>
    <w:rsid w:val="002A7BA5"/>
    <w:rsid w:val="002A7D0F"/>
    <w:rsid w:val="002A7E5D"/>
    <w:rsid w:val="002B0AA7"/>
    <w:rsid w:val="002B0D3D"/>
    <w:rsid w:val="002B0FE1"/>
    <w:rsid w:val="002B1045"/>
    <w:rsid w:val="002B1749"/>
    <w:rsid w:val="002B1B18"/>
    <w:rsid w:val="002B1C68"/>
    <w:rsid w:val="002B2176"/>
    <w:rsid w:val="002B22A1"/>
    <w:rsid w:val="002B245C"/>
    <w:rsid w:val="002B2D9E"/>
    <w:rsid w:val="002B2E0A"/>
    <w:rsid w:val="002B2F63"/>
    <w:rsid w:val="002B35E0"/>
    <w:rsid w:val="002B386F"/>
    <w:rsid w:val="002B3C65"/>
    <w:rsid w:val="002B3CF6"/>
    <w:rsid w:val="002B3EC7"/>
    <w:rsid w:val="002B3FCF"/>
    <w:rsid w:val="002B41AE"/>
    <w:rsid w:val="002B4284"/>
    <w:rsid w:val="002B4469"/>
    <w:rsid w:val="002B4516"/>
    <w:rsid w:val="002B49E2"/>
    <w:rsid w:val="002B5715"/>
    <w:rsid w:val="002B57A1"/>
    <w:rsid w:val="002B59DD"/>
    <w:rsid w:val="002B5A1E"/>
    <w:rsid w:val="002B5A31"/>
    <w:rsid w:val="002B5B13"/>
    <w:rsid w:val="002B5B7D"/>
    <w:rsid w:val="002B60AF"/>
    <w:rsid w:val="002B64A4"/>
    <w:rsid w:val="002B6C10"/>
    <w:rsid w:val="002B6FF3"/>
    <w:rsid w:val="002B7001"/>
    <w:rsid w:val="002B727A"/>
    <w:rsid w:val="002B7299"/>
    <w:rsid w:val="002B73AD"/>
    <w:rsid w:val="002B743E"/>
    <w:rsid w:val="002B750B"/>
    <w:rsid w:val="002B7574"/>
    <w:rsid w:val="002B75DA"/>
    <w:rsid w:val="002B774C"/>
    <w:rsid w:val="002B7D72"/>
    <w:rsid w:val="002C03D9"/>
    <w:rsid w:val="002C0587"/>
    <w:rsid w:val="002C08A2"/>
    <w:rsid w:val="002C0C35"/>
    <w:rsid w:val="002C0EED"/>
    <w:rsid w:val="002C1052"/>
    <w:rsid w:val="002C106D"/>
    <w:rsid w:val="002C1212"/>
    <w:rsid w:val="002C155B"/>
    <w:rsid w:val="002C1976"/>
    <w:rsid w:val="002C1C0E"/>
    <w:rsid w:val="002C2083"/>
    <w:rsid w:val="002C2588"/>
    <w:rsid w:val="002C25F7"/>
    <w:rsid w:val="002C26CC"/>
    <w:rsid w:val="002C30BC"/>
    <w:rsid w:val="002C331F"/>
    <w:rsid w:val="002C344F"/>
    <w:rsid w:val="002C3595"/>
    <w:rsid w:val="002C36E2"/>
    <w:rsid w:val="002C395E"/>
    <w:rsid w:val="002C39B0"/>
    <w:rsid w:val="002C3E54"/>
    <w:rsid w:val="002C3E63"/>
    <w:rsid w:val="002C3F17"/>
    <w:rsid w:val="002C404F"/>
    <w:rsid w:val="002C42F7"/>
    <w:rsid w:val="002C4AF6"/>
    <w:rsid w:val="002C4C51"/>
    <w:rsid w:val="002C4C73"/>
    <w:rsid w:val="002C5085"/>
    <w:rsid w:val="002C519B"/>
    <w:rsid w:val="002C5833"/>
    <w:rsid w:val="002C5873"/>
    <w:rsid w:val="002C5BEA"/>
    <w:rsid w:val="002C6071"/>
    <w:rsid w:val="002C6207"/>
    <w:rsid w:val="002C6804"/>
    <w:rsid w:val="002C763D"/>
    <w:rsid w:val="002C7739"/>
    <w:rsid w:val="002C7791"/>
    <w:rsid w:val="002C7E5C"/>
    <w:rsid w:val="002D02F4"/>
    <w:rsid w:val="002D03EF"/>
    <w:rsid w:val="002D05D8"/>
    <w:rsid w:val="002D07E9"/>
    <w:rsid w:val="002D0958"/>
    <w:rsid w:val="002D0B8C"/>
    <w:rsid w:val="002D0E11"/>
    <w:rsid w:val="002D0E8D"/>
    <w:rsid w:val="002D0F68"/>
    <w:rsid w:val="002D11E0"/>
    <w:rsid w:val="002D12F3"/>
    <w:rsid w:val="002D12F7"/>
    <w:rsid w:val="002D15EA"/>
    <w:rsid w:val="002D16AB"/>
    <w:rsid w:val="002D17E7"/>
    <w:rsid w:val="002D19A5"/>
    <w:rsid w:val="002D1A3E"/>
    <w:rsid w:val="002D1E31"/>
    <w:rsid w:val="002D203E"/>
    <w:rsid w:val="002D2532"/>
    <w:rsid w:val="002D2615"/>
    <w:rsid w:val="002D27B4"/>
    <w:rsid w:val="002D292F"/>
    <w:rsid w:val="002D2C8D"/>
    <w:rsid w:val="002D2CF3"/>
    <w:rsid w:val="002D2EA1"/>
    <w:rsid w:val="002D304C"/>
    <w:rsid w:val="002D3165"/>
    <w:rsid w:val="002D369B"/>
    <w:rsid w:val="002D37AE"/>
    <w:rsid w:val="002D3963"/>
    <w:rsid w:val="002D3C55"/>
    <w:rsid w:val="002D3C8A"/>
    <w:rsid w:val="002D3FF3"/>
    <w:rsid w:val="002D45A1"/>
    <w:rsid w:val="002D472A"/>
    <w:rsid w:val="002D4A98"/>
    <w:rsid w:val="002D4F66"/>
    <w:rsid w:val="002D50F1"/>
    <w:rsid w:val="002D52E4"/>
    <w:rsid w:val="002D53F4"/>
    <w:rsid w:val="002D55E7"/>
    <w:rsid w:val="002D5678"/>
    <w:rsid w:val="002D56BF"/>
    <w:rsid w:val="002D5BE0"/>
    <w:rsid w:val="002D5F8C"/>
    <w:rsid w:val="002D5FD4"/>
    <w:rsid w:val="002D60EF"/>
    <w:rsid w:val="002D661B"/>
    <w:rsid w:val="002D68ED"/>
    <w:rsid w:val="002D6C77"/>
    <w:rsid w:val="002D6D42"/>
    <w:rsid w:val="002D6DE9"/>
    <w:rsid w:val="002D6F2B"/>
    <w:rsid w:val="002D6F8B"/>
    <w:rsid w:val="002D7384"/>
    <w:rsid w:val="002D7766"/>
    <w:rsid w:val="002D7FA1"/>
    <w:rsid w:val="002E00A6"/>
    <w:rsid w:val="002E072C"/>
    <w:rsid w:val="002E07B3"/>
    <w:rsid w:val="002E0909"/>
    <w:rsid w:val="002E0E7F"/>
    <w:rsid w:val="002E0F21"/>
    <w:rsid w:val="002E10A1"/>
    <w:rsid w:val="002E1491"/>
    <w:rsid w:val="002E15C5"/>
    <w:rsid w:val="002E1AB0"/>
    <w:rsid w:val="002E1D83"/>
    <w:rsid w:val="002E2389"/>
    <w:rsid w:val="002E2583"/>
    <w:rsid w:val="002E25A2"/>
    <w:rsid w:val="002E260C"/>
    <w:rsid w:val="002E2783"/>
    <w:rsid w:val="002E2AD3"/>
    <w:rsid w:val="002E2F06"/>
    <w:rsid w:val="002E32DA"/>
    <w:rsid w:val="002E39C3"/>
    <w:rsid w:val="002E3B80"/>
    <w:rsid w:val="002E3BC1"/>
    <w:rsid w:val="002E3FC1"/>
    <w:rsid w:val="002E41C6"/>
    <w:rsid w:val="002E4381"/>
    <w:rsid w:val="002E43B6"/>
    <w:rsid w:val="002E468F"/>
    <w:rsid w:val="002E4C88"/>
    <w:rsid w:val="002E4D02"/>
    <w:rsid w:val="002E50A6"/>
    <w:rsid w:val="002E548D"/>
    <w:rsid w:val="002E5BAF"/>
    <w:rsid w:val="002E5D6C"/>
    <w:rsid w:val="002E61E3"/>
    <w:rsid w:val="002E6263"/>
    <w:rsid w:val="002E654A"/>
    <w:rsid w:val="002E6591"/>
    <w:rsid w:val="002E6C3B"/>
    <w:rsid w:val="002E6F62"/>
    <w:rsid w:val="002E7177"/>
    <w:rsid w:val="002E71CA"/>
    <w:rsid w:val="002E729E"/>
    <w:rsid w:val="002E7367"/>
    <w:rsid w:val="002F02FB"/>
    <w:rsid w:val="002F03D8"/>
    <w:rsid w:val="002F08CF"/>
    <w:rsid w:val="002F0F2C"/>
    <w:rsid w:val="002F113C"/>
    <w:rsid w:val="002F116D"/>
    <w:rsid w:val="002F1472"/>
    <w:rsid w:val="002F16E7"/>
    <w:rsid w:val="002F182A"/>
    <w:rsid w:val="002F1907"/>
    <w:rsid w:val="002F1919"/>
    <w:rsid w:val="002F1A0B"/>
    <w:rsid w:val="002F1CCE"/>
    <w:rsid w:val="002F1D14"/>
    <w:rsid w:val="002F22BB"/>
    <w:rsid w:val="002F23AC"/>
    <w:rsid w:val="002F252E"/>
    <w:rsid w:val="002F257B"/>
    <w:rsid w:val="002F25D8"/>
    <w:rsid w:val="002F2F98"/>
    <w:rsid w:val="002F33BD"/>
    <w:rsid w:val="002F37F1"/>
    <w:rsid w:val="002F3B1D"/>
    <w:rsid w:val="002F3F31"/>
    <w:rsid w:val="002F3FD8"/>
    <w:rsid w:val="002F40C9"/>
    <w:rsid w:val="002F4124"/>
    <w:rsid w:val="002F438C"/>
    <w:rsid w:val="002F4551"/>
    <w:rsid w:val="002F462F"/>
    <w:rsid w:val="002F4B48"/>
    <w:rsid w:val="002F4BFF"/>
    <w:rsid w:val="002F4DDE"/>
    <w:rsid w:val="002F4FAF"/>
    <w:rsid w:val="002F5308"/>
    <w:rsid w:val="002F582D"/>
    <w:rsid w:val="002F5C60"/>
    <w:rsid w:val="002F6148"/>
    <w:rsid w:val="002F618F"/>
    <w:rsid w:val="002F665C"/>
    <w:rsid w:val="002F6670"/>
    <w:rsid w:val="002F66E1"/>
    <w:rsid w:val="002F675E"/>
    <w:rsid w:val="002F68DE"/>
    <w:rsid w:val="002F691C"/>
    <w:rsid w:val="002F6A3A"/>
    <w:rsid w:val="002F6DB9"/>
    <w:rsid w:val="002F6E54"/>
    <w:rsid w:val="002F6F5B"/>
    <w:rsid w:val="002F71E9"/>
    <w:rsid w:val="002F7816"/>
    <w:rsid w:val="002F7DAE"/>
    <w:rsid w:val="0030002D"/>
    <w:rsid w:val="0030038E"/>
    <w:rsid w:val="00300750"/>
    <w:rsid w:val="0030079A"/>
    <w:rsid w:val="00300946"/>
    <w:rsid w:val="00300B74"/>
    <w:rsid w:val="00300C86"/>
    <w:rsid w:val="00300E85"/>
    <w:rsid w:val="00301204"/>
    <w:rsid w:val="003015B6"/>
    <w:rsid w:val="003016FD"/>
    <w:rsid w:val="00301AD3"/>
    <w:rsid w:val="00301B08"/>
    <w:rsid w:val="00301B09"/>
    <w:rsid w:val="00301C87"/>
    <w:rsid w:val="003021AC"/>
    <w:rsid w:val="003026E9"/>
    <w:rsid w:val="00302877"/>
    <w:rsid w:val="00302B5B"/>
    <w:rsid w:val="00302E85"/>
    <w:rsid w:val="00302EE6"/>
    <w:rsid w:val="00302FCA"/>
    <w:rsid w:val="003034E8"/>
    <w:rsid w:val="003036C7"/>
    <w:rsid w:val="003037B5"/>
    <w:rsid w:val="00303C4B"/>
    <w:rsid w:val="00304028"/>
    <w:rsid w:val="003048E5"/>
    <w:rsid w:val="0030490B"/>
    <w:rsid w:val="00304D2A"/>
    <w:rsid w:val="0030522E"/>
    <w:rsid w:val="0030563F"/>
    <w:rsid w:val="00305B63"/>
    <w:rsid w:val="00305F4E"/>
    <w:rsid w:val="00306445"/>
    <w:rsid w:val="00306742"/>
    <w:rsid w:val="003068AC"/>
    <w:rsid w:val="003069DF"/>
    <w:rsid w:val="00306DA0"/>
    <w:rsid w:val="00307131"/>
    <w:rsid w:val="0030713F"/>
    <w:rsid w:val="00307C65"/>
    <w:rsid w:val="00307FA5"/>
    <w:rsid w:val="003103F8"/>
    <w:rsid w:val="00310451"/>
    <w:rsid w:val="003107E1"/>
    <w:rsid w:val="00310BAA"/>
    <w:rsid w:val="00310C34"/>
    <w:rsid w:val="00310DDA"/>
    <w:rsid w:val="00310FA0"/>
    <w:rsid w:val="0031126B"/>
    <w:rsid w:val="00311558"/>
    <w:rsid w:val="003115CC"/>
    <w:rsid w:val="003118A2"/>
    <w:rsid w:val="00311CF0"/>
    <w:rsid w:val="00311F18"/>
    <w:rsid w:val="00312D54"/>
    <w:rsid w:val="00313335"/>
    <w:rsid w:val="0031348C"/>
    <w:rsid w:val="00313761"/>
    <w:rsid w:val="00313890"/>
    <w:rsid w:val="0031399E"/>
    <w:rsid w:val="00313CF6"/>
    <w:rsid w:val="00314088"/>
    <w:rsid w:val="00314B8A"/>
    <w:rsid w:val="00314DEF"/>
    <w:rsid w:val="00314FCB"/>
    <w:rsid w:val="00315184"/>
    <w:rsid w:val="003153C4"/>
    <w:rsid w:val="00315439"/>
    <w:rsid w:val="00315F66"/>
    <w:rsid w:val="00315F78"/>
    <w:rsid w:val="003161B1"/>
    <w:rsid w:val="003161D2"/>
    <w:rsid w:val="0031665F"/>
    <w:rsid w:val="0031687D"/>
    <w:rsid w:val="00316DC3"/>
    <w:rsid w:val="0031717E"/>
    <w:rsid w:val="003177CF"/>
    <w:rsid w:val="00317C3A"/>
    <w:rsid w:val="00317D07"/>
    <w:rsid w:val="00317E7E"/>
    <w:rsid w:val="00317F71"/>
    <w:rsid w:val="00317F87"/>
    <w:rsid w:val="003201D0"/>
    <w:rsid w:val="0032044C"/>
    <w:rsid w:val="00320519"/>
    <w:rsid w:val="003206C5"/>
    <w:rsid w:val="00320BD6"/>
    <w:rsid w:val="00320D7B"/>
    <w:rsid w:val="00321141"/>
    <w:rsid w:val="00321835"/>
    <w:rsid w:val="00321924"/>
    <w:rsid w:val="00321ED2"/>
    <w:rsid w:val="003224E4"/>
    <w:rsid w:val="003230CE"/>
    <w:rsid w:val="0032351D"/>
    <w:rsid w:val="00323C37"/>
    <w:rsid w:val="00323EC7"/>
    <w:rsid w:val="00323F8C"/>
    <w:rsid w:val="00323F9B"/>
    <w:rsid w:val="00324055"/>
    <w:rsid w:val="0032437E"/>
    <w:rsid w:val="003246D8"/>
    <w:rsid w:val="00324A9A"/>
    <w:rsid w:val="00324D4A"/>
    <w:rsid w:val="00325218"/>
    <w:rsid w:val="0032529C"/>
    <w:rsid w:val="00325583"/>
    <w:rsid w:val="003259CB"/>
    <w:rsid w:val="00325C89"/>
    <w:rsid w:val="00325D57"/>
    <w:rsid w:val="00325FA9"/>
    <w:rsid w:val="00326130"/>
    <w:rsid w:val="003267BF"/>
    <w:rsid w:val="00326801"/>
    <w:rsid w:val="00327557"/>
    <w:rsid w:val="00327851"/>
    <w:rsid w:val="00327892"/>
    <w:rsid w:val="00327A93"/>
    <w:rsid w:val="00327EB5"/>
    <w:rsid w:val="003306DA"/>
    <w:rsid w:val="00330EBE"/>
    <w:rsid w:val="00330F08"/>
    <w:rsid w:val="00331012"/>
    <w:rsid w:val="00331205"/>
    <w:rsid w:val="003315E6"/>
    <w:rsid w:val="0033196A"/>
    <w:rsid w:val="003324CB"/>
    <w:rsid w:val="00332962"/>
    <w:rsid w:val="00332C9E"/>
    <w:rsid w:val="00332D2E"/>
    <w:rsid w:val="00333148"/>
    <w:rsid w:val="00333149"/>
    <w:rsid w:val="0033376E"/>
    <w:rsid w:val="0033388F"/>
    <w:rsid w:val="00333ACE"/>
    <w:rsid w:val="00333ADA"/>
    <w:rsid w:val="00333C70"/>
    <w:rsid w:val="00333CEF"/>
    <w:rsid w:val="00333D8B"/>
    <w:rsid w:val="00333E34"/>
    <w:rsid w:val="00333E5C"/>
    <w:rsid w:val="00333FB6"/>
    <w:rsid w:val="00334526"/>
    <w:rsid w:val="00334641"/>
    <w:rsid w:val="003346DF"/>
    <w:rsid w:val="00334AAB"/>
    <w:rsid w:val="00334E10"/>
    <w:rsid w:val="00335560"/>
    <w:rsid w:val="00336AD5"/>
    <w:rsid w:val="00336B99"/>
    <w:rsid w:val="00336D3B"/>
    <w:rsid w:val="00337226"/>
    <w:rsid w:val="00337572"/>
    <w:rsid w:val="0033781D"/>
    <w:rsid w:val="00337FDC"/>
    <w:rsid w:val="0034006F"/>
    <w:rsid w:val="00340159"/>
    <w:rsid w:val="00340488"/>
    <w:rsid w:val="00340AD1"/>
    <w:rsid w:val="00340C4D"/>
    <w:rsid w:val="003414C0"/>
    <w:rsid w:val="0034156A"/>
    <w:rsid w:val="003416F6"/>
    <w:rsid w:val="0034171F"/>
    <w:rsid w:val="00341728"/>
    <w:rsid w:val="0034214F"/>
    <w:rsid w:val="00342201"/>
    <w:rsid w:val="0034224C"/>
    <w:rsid w:val="00342477"/>
    <w:rsid w:val="0034250B"/>
    <w:rsid w:val="00342A1A"/>
    <w:rsid w:val="00342D41"/>
    <w:rsid w:val="00343082"/>
    <w:rsid w:val="00343324"/>
    <w:rsid w:val="003433D9"/>
    <w:rsid w:val="00343EB5"/>
    <w:rsid w:val="003442B4"/>
    <w:rsid w:val="0034490F"/>
    <w:rsid w:val="00344BBE"/>
    <w:rsid w:val="00344D07"/>
    <w:rsid w:val="0034504C"/>
    <w:rsid w:val="00345374"/>
    <w:rsid w:val="0034576D"/>
    <w:rsid w:val="00345D2B"/>
    <w:rsid w:val="00345FDC"/>
    <w:rsid w:val="003460E5"/>
    <w:rsid w:val="0034616E"/>
    <w:rsid w:val="00346288"/>
    <w:rsid w:val="00346335"/>
    <w:rsid w:val="003463C0"/>
    <w:rsid w:val="0034643F"/>
    <w:rsid w:val="003468CF"/>
    <w:rsid w:val="00346AE0"/>
    <w:rsid w:val="00346E39"/>
    <w:rsid w:val="003470F8"/>
    <w:rsid w:val="003475AD"/>
    <w:rsid w:val="00347A5E"/>
    <w:rsid w:val="00347BFB"/>
    <w:rsid w:val="00347C2E"/>
    <w:rsid w:val="00347C8B"/>
    <w:rsid w:val="00347C92"/>
    <w:rsid w:val="003501A3"/>
    <w:rsid w:val="0035040A"/>
    <w:rsid w:val="00350981"/>
    <w:rsid w:val="00350B38"/>
    <w:rsid w:val="00350E29"/>
    <w:rsid w:val="00351077"/>
    <w:rsid w:val="00351089"/>
    <w:rsid w:val="0035123D"/>
    <w:rsid w:val="0035133E"/>
    <w:rsid w:val="00351732"/>
    <w:rsid w:val="0035173D"/>
    <w:rsid w:val="00351862"/>
    <w:rsid w:val="00351D59"/>
    <w:rsid w:val="0035281F"/>
    <w:rsid w:val="00352B51"/>
    <w:rsid w:val="00352E79"/>
    <w:rsid w:val="00352EA4"/>
    <w:rsid w:val="00353A40"/>
    <w:rsid w:val="00353D7D"/>
    <w:rsid w:val="00353EE4"/>
    <w:rsid w:val="00354205"/>
    <w:rsid w:val="00354333"/>
    <w:rsid w:val="003547D7"/>
    <w:rsid w:val="003549F5"/>
    <w:rsid w:val="00354A33"/>
    <w:rsid w:val="00354C67"/>
    <w:rsid w:val="00354EBF"/>
    <w:rsid w:val="00354F54"/>
    <w:rsid w:val="00354FD5"/>
    <w:rsid w:val="003550C4"/>
    <w:rsid w:val="003551E1"/>
    <w:rsid w:val="003553E9"/>
    <w:rsid w:val="0035549B"/>
    <w:rsid w:val="0035585D"/>
    <w:rsid w:val="00355CA1"/>
    <w:rsid w:val="00356608"/>
    <w:rsid w:val="00356785"/>
    <w:rsid w:val="003573DD"/>
    <w:rsid w:val="003574BF"/>
    <w:rsid w:val="00357623"/>
    <w:rsid w:val="003577D3"/>
    <w:rsid w:val="003577E6"/>
    <w:rsid w:val="00357821"/>
    <w:rsid w:val="00357BFD"/>
    <w:rsid w:val="0036000F"/>
    <w:rsid w:val="003600B1"/>
    <w:rsid w:val="00360B44"/>
    <w:rsid w:val="00361049"/>
    <w:rsid w:val="00361709"/>
    <w:rsid w:val="00361AAD"/>
    <w:rsid w:val="00361B11"/>
    <w:rsid w:val="00361BA2"/>
    <w:rsid w:val="00361ED3"/>
    <w:rsid w:val="00361ED4"/>
    <w:rsid w:val="00362497"/>
    <w:rsid w:val="0036264C"/>
    <w:rsid w:val="003627C3"/>
    <w:rsid w:val="00362A1B"/>
    <w:rsid w:val="00362A74"/>
    <w:rsid w:val="00362E50"/>
    <w:rsid w:val="00362F66"/>
    <w:rsid w:val="0036353E"/>
    <w:rsid w:val="003635D0"/>
    <w:rsid w:val="0036397E"/>
    <w:rsid w:val="00363C35"/>
    <w:rsid w:val="003642E0"/>
    <w:rsid w:val="0036476B"/>
    <w:rsid w:val="003651FC"/>
    <w:rsid w:val="00365305"/>
    <w:rsid w:val="003657EC"/>
    <w:rsid w:val="00365A7F"/>
    <w:rsid w:val="00365C86"/>
    <w:rsid w:val="00365D44"/>
    <w:rsid w:val="00365D62"/>
    <w:rsid w:val="00365F41"/>
    <w:rsid w:val="00366066"/>
    <w:rsid w:val="00366790"/>
    <w:rsid w:val="003679C8"/>
    <w:rsid w:val="00367AE8"/>
    <w:rsid w:val="00367C0D"/>
    <w:rsid w:val="00367E33"/>
    <w:rsid w:val="00367E9C"/>
    <w:rsid w:val="00370070"/>
    <w:rsid w:val="003702BE"/>
    <w:rsid w:val="003709DF"/>
    <w:rsid w:val="00370CD5"/>
    <w:rsid w:val="00370E5E"/>
    <w:rsid w:val="00371501"/>
    <w:rsid w:val="00371524"/>
    <w:rsid w:val="00371711"/>
    <w:rsid w:val="0037183A"/>
    <w:rsid w:val="00371BBF"/>
    <w:rsid w:val="00371C96"/>
    <w:rsid w:val="00372447"/>
    <w:rsid w:val="0037248A"/>
    <w:rsid w:val="0037249C"/>
    <w:rsid w:val="00372A4F"/>
    <w:rsid w:val="00372AAC"/>
    <w:rsid w:val="00372FD6"/>
    <w:rsid w:val="003730D6"/>
    <w:rsid w:val="0037352F"/>
    <w:rsid w:val="003738B7"/>
    <w:rsid w:val="00373C33"/>
    <w:rsid w:val="00373EF5"/>
    <w:rsid w:val="00373F00"/>
    <w:rsid w:val="00374002"/>
    <w:rsid w:val="003743F7"/>
    <w:rsid w:val="00374427"/>
    <w:rsid w:val="003744FD"/>
    <w:rsid w:val="00374C40"/>
    <w:rsid w:val="00374DF3"/>
    <w:rsid w:val="003752F0"/>
    <w:rsid w:val="0037559B"/>
    <w:rsid w:val="00375776"/>
    <w:rsid w:val="003760D4"/>
    <w:rsid w:val="00376204"/>
    <w:rsid w:val="0037620C"/>
    <w:rsid w:val="003763C2"/>
    <w:rsid w:val="003765F3"/>
    <w:rsid w:val="00376738"/>
    <w:rsid w:val="00376EC0"/>
    <w:rsid w:val="00377CE9"/>
    <w:rsid w:val="00377D12"/>
    <w:rsid w:val="00377DDD"/>
    <w:rsid w:val="0038051B"/>
    <w:rsid w:val="003805F5"/>
    <w:rsid w:val="0038062D"/>
    <w:rsid w:val="0038064F"/>
    <w:rsid w:val="003806B7"/>
    <w:rsid w:val="003808C2"/>
    <w:rsid w:val="0038097C"/>
    <w:rsid w:val="00381A69"/>
    <w:rsid w:val="0038230A"/>
    <w:rsid w:val="00382906"/>
    <w:rsid w:val="00382A6A"/>
    <w:rsid w:val="00382FFF"/>
    <w:rsid w:val="00383090"/>
    <w:rsid w:val="003830F0"/>
    <w:rsid w:val="003834CC"/>
    <w:rsid w:val="00383858"/>
    <w:rsid w:val="00383A98"/>
    <w:rsid w:val="00383E09"/>
    <w:rsid w:val="003840E1"/>
    <w:rsid w:val="00384667"/>
    <w:rsid w:val="003847EE"/>
    <w:rsid w:val="00384D22"/>
    <w:rsid w:val="00384FCA"/>
    <w:rsid w:val="0038589F"/>
    <w:rsid w:val="003858C5"/>
    <w:rsid w:val="00385953"/>
    <w:rsid w:val="0038595F"/>
    <w:rsid w:val="00385CFC"/>
    <w:rsid w:val="00385E65"/>
    <w:rsid w:val="003864E9"/>
    <w:rsid w:val="003865CD"/>
    <w:rsid w:val="00386C9B"/>
    <w:rsid w:val="00386D5D"/>
    <w:rsid w:val="0038701A"/>
    <w:rsid w:val="003871C3"/>
    <w:rsid w:val="00390943"/>
    <w:rsid w:val="00390ED5"/>
    <w:rsid w:val="003913A6"/>
    <w:rsid w:val="003913AE"/>
    <w:rsid w:val="00391457"/>
    <w:rsid w:val="00391474"/>
    <w:rsid w:val="00391515"/>
    <w:rsid w:val="003919DE"/>
    <w:rsid w:val="003919E6"/>
    <w:rsid w:val="00391AC0"/>
    <w:rsid w:val="00391B41"/>
    <w:rsid w:val="00392BAB"/>
    <w:rsid w:val="00392F10"/>
    <w:rsid w:val="00393218"/>
    <w:rsid w:val="00393224"/>
    <w:rsid w:val="003933B6"/>
    <w:rsid w:val="00393AF5"/>
    <w:rsid w:val="00393DAF"/>
    <w:rsid w:val="003941B7"/>
    <w:rsid w:val="003942BE"/>
    <w:rsid w:val="00394410"/>
    <w:rsid w:val="003944E5"/>
    <w:rsid w:val="0039465D"/>
    <w:rsid w:val="003948EE"/>
    <w:rsid w:val="0039539E"/>
    <w:rsid w:val="003955B1"/>
    <w:rsid w:val="003956A0"/>
    <w:rsid w:val="00395B35"/>
    <w:rsid w:val="00395D09"/>
    <w:rsid w:val="00395DD0"/>
    <w:rsid w:val="00395F42"/>
    <w:rsid w:val="00396620"/>
    <w:rsid w:val="003967D8"/>
    <w:rsid w:val="00396930"/>
    <w:rsid w:val="003969E7"/>
    <w:rsid w:val="00396A43"/>
    <w:rsid w:val="00396BBE"/>
    <w:rsid w:val="00396D30"/>
    <w:rsid w:val="00396DDB"/>
    <w:rsid w:val="00396FE7"/>
    <w:rsid w:val="00397DB0"/>
    <w:rsid w:val="00397E5D"/>
    <w:rsid w:val="00397E84"/>
    <w:rsid w:val="00397F53"/>
    <w:rsid w:val="003A000F"/>
    <w:rsid w:val="003A004D"/>
    <w:rsid w:val="003A00DB"/>
    <w:rsid w:val="003A01EB"/>
    <w:rsid w:val="003A02A1"/>
    <w:rsid w:val="003A035D"/>
    <w:rsid w:val="003A0757"/>
    <w:rsid w:val="003A08FB"/>
    <w:rsid w:val="003A0E2D"/>
    <w:rsid w:val="003A0EF4"/>
    <w:rsid w:val="003A1095"/>
    <w:rsid w:val="003A10CE"/>
    <w:rsid w:val="003A13FE"/>
    <w:rsid w:val="003A1425"/>
    <w:rsid w:val="003A17D6"/>
    <w:rsid w:val="003A1A27"/>
    <w:rsid w:val="003A1FE0"/>
    <w:rsid w:val="003A20B0"/>
    <w:rsid w:val="003A2380"/>
    <w:rsid w:val="003A248C"/>
    <w:rsid w:val="003A24E7"/>
    <w:rsid w:val="003A2663"/>
    <w:rsid w:val="003A2785"/>
    <w:rsid w:val="003A2800"/>
    <w:rsid w:val="003A2803"/>
    <w:rsid w:val="003A2A1E"/>
    <w:rsid w:val="003A2F3C"/>
    <w:rsid w:val="003A3339"/>
    <w:rsid w:val="003A3354"/>
    <w:rsid w:val="003A3463"/>
    <w:rsid w:val="003A3575"/>
    <w:rsid w:val="003A373E"/>
    <w:rsid w:val="003A3924"/>
    <w:rsid w:val="003A3B2C"/>
    <w:rsid w:val="003A3ED5"/>
    <w:rsid w:val="003A40E3"/>
    <w:rsid w:val="003A412D"/>
    <w:rsid w:val="003A4238"/>
    <w:rsid w:val="003A4876"/>
    <w:rsid w:val="003A508D"/>
    <w:rsid w:val="003A51F7"/>
    <w:rsid w:val="003A52E8"/>
    <w:rsid w:val="003A599B"/>
    <w:rsid w:val="003A5E3D"/>
    <w:rsid w:val="003A630C"/>
    <w:rsid w:val="003A6754"/>
    <w:rsid w:val="003A699A"/>
    <w:rsid w:val="003A6C1F"/>
    <w:rsid w:val="003A6F0C"/>
    <w:rsid w:val="003A77E2"/>
    <w:rsid w:val="003A799B"/>
    <w:rsid w:val="003A7D32"/>
    <w:rsid w:val="003A7F89"/>
    <w:rsid w:val="003B0047"/>
    <w:rsid w:val="003B00F1"/>
    <w:rsid w:val="003B0A78"/>
    <w:rsid w:val="003B0BE2"/>
    <w:rsid w:val="003B0CA7"/>
    <w:rsid w:val="003B0E10"/>
    <w:rsid w:val="003B0E72"/>
    <w:rsid w:val="003B1710"/>
    <w:rsid w:val="003B1826"/>
    <w:rsid w:val="003B1E77"/>
    <w:rsid w:val="003B1E7C"/>
    <w:rsid w:val="003B1EF6"/>
    <w:rsid w:val="003B1F86"/>
    <w:rsid w:val="003B288F"/>
    <w:rsid w:val="003B2C16"/>
    <w:rsid w:val="003B3021"/>
    <w:rsid w:val="003B392D"/>
    <w:rsid w:val="003B3B5F"/>
    <w:rsid w:val="003B457C"/>
    <w:rsid w:val="003B5007"/>
    <w:rsid w:val="003B507A"/>
    <w:rsid w:val="003B50D2"/>
    <w:rsid w:val="003B5919"/>
    <w:rsid w:val="003B592C"/>
    <w:rsid w:val="003B6776"/>
    <w:rsid w:val="003B68CF"/>
    <w:rsid w:val="003B6C9F"/>
    <w:rsid w:val="003B6E9B"/>
    <w:rsid w:val="003B6F98"/>
    <w:rsid w:val="003B6FE6"/>
    <w:rsid w:val="003B70D6"/>
    <w:rsid w:val="003B730A"/>
    <w:rsid w:val="003B7329"/>
    <w:rsid w:val="003B78FE"/>
    <w:rsid w:val="003B7BC5"/>
    <w:rsid w:val="003B7C45"/>
    <w:rsid w:val="003C03AD"/>
    <w:rsid w:val="003C0744"/>
    <w:rsid w:val="003C094B"/>
    <w:rsid w:val="003C0A38"/>
    <w:rsid w:val="003C0C88"/>
    <w:rsid w:val="003C0F79"/>
    <w:rsid w:val="003C1079"/>
    <w:rsid w:val="003C1186"/>
    <w:rsid w:val="003C1267"/>
    <w:rsid w:val="003C1404"/>
    <w:rsid w:val="003C1949"/>
    <w:rsid w:val="003C1C13"/>
    <w:rsid w:val="003C1EF7"/>
    <w:rsid w:val="003C2133"/>
    <w:rsid w:val="003C2192"/>
    <w:rsid w:val="003C2215"/>
    <w:rsid w:val="003C2381"/>
    <w:rsid w:val="003C2411"/>
    <w:rsid w:val="003C2712"/>
    <w:rsid w:val="003C2931"/>
    <w:rsid w:val="003C2BFA"/>
    <w:rsid w:val="003C30A8"/>
    <w:rsid w:val="003C30BF"/>
    <w:rsid w:val="003C30FC"/>
    <w:rsid w:val="003C3151"/>
    <w:rsid w:val="003C3236"/>
    <w:rsid w:val="003C3248"/>
    <w:rsid w:val="003C32BB"/>
    <w:rsid w:val="003C37B1"/>
    <w:rsid w:val="003C384B"/>
    <w:rsid w:val="003C39D9"/>
    <w:rsid w:val="003C3DF1"/>
    <w:rsid w:val="003C45CD"/>
    <w:rsid w:val="003C4D6C"/>
    <w:rsid w:val="003C4E6C"/>
    <w:rsid w:val="003C52D0"/>
    <w:rsid w:val="003C552A"/>
    <w:rsid w:val="003C56F6"/>
    <w:rsid w:val="003C5707"/>
    <w:rsid w:val="003C58B3"/>
    <w:rsid w:val="003C5B05"/>
    <w:rsid w:val="003C5E82"/>
    <w:rsid w:val="003C6168"/>
    <w:rsid w:val="003C616A"/>
    <w:rsid w:val="003C62CC"/>
    <w:rsid w:val="003C675C"/>
    <w:rsid w:val="003C6D9F"/>
    <w:rsid w:val="003C71E0"/>
    <w:rsid w:val="003C7301"/>
    <w:rsid w:val="003C7303"/>
    <w:rsid w:val="003C7549"/>
    <w:rsid w:val="003C763B"/>
    <w:rsid w:val="003C78F0"/>
    <w:rsid w:val="003C79D5"/>
    <w:rsid w:val="003C7A91"/>
    <w:rsid w:val="003C7FBB"/>
    <w:rsid w:val="003D0203"/>
    <w:rsid w:val="003D08E1"/>
    <w:rsid w:val="003D09B4"/>
    <w:rsid w:val="003D0DA2"/>
    <w:rsid w:val="003D0E76"/>
    <w:rsid w:val="003D10A2"/>
    <w:rsid w:val="003D140A"/>
    <w:rsid w:val="003D19C5"/>
    <w:rsid w:val="003D1AF0"/>
    <w:rsid w:val="003D1C00"/>
    <w:rsid w:val="003D2188"/>
    <w:rsid w:val="003D2222"/>
    <w:rsid w:val="003D2A7E"/>
    <w:rsid w:val="003D2AB8"/>
    <w:rsid w:val="003D2C4F"/>
    <w:rsid w:val="003D3091"/>
    <w:rsid w:val="003D30B8"/>
    <w:rsid w:val="003D318C"/>
    <w:rsid w:val="003D3339"/>
    <w:rsid w:val="003D35E9"/>
    <w:rsid w:val="003D36A5"/>
    <w:rsid w:val="003D36E9"/>
    <w:rsid w:val="003D3B95"/>
    <w:rsid w:val="003D3BFF"/>
    <w:rsid w:val="003D3D3C"/>
    <w:rsid w:val="003D404F"/>
    <w:rsid w:val="003D49D1"/>
    <w:rsid w:val="003D50D1"/>
    <w:rsid w:val="003D5362"/>
    <w:rsid w:val="003D5988"/>
    <w:rsid w:val="003D5F92"/>
    <w:rsid w:val="003D659C"/>
    <w:rsid w:val="003D669C"/>
    <w:rsid w:val="003D6732"/>
    <w:rsid w:val="003D6BA4"/>
    <w:rsid w:val="003D6CB4"/>
    <w:rsid w:val="003D6EAB"/>
    <w:rsid w:val="003D72BF"/>
    <w:rsid w:val="003D72F3"/>
    <w:rsid w:val="003D78FA"/>
    <w:rsid w:val="003D7FCC"/>
    <w:rsid w:val="003E06DA"/>
    <w:rsid w:val="003E07C8"/>
    <w:rsid w:val="003E0BCC"/>
    <w:rsid w:val="003E0FB3"/>
    <w:rsid w:val="003E10D2"/>
    <w:rsid w:val="003E120D"/>
    <w:rsid w:val="003E19C8"/>
    <w:rsid w:val="003E23E6"/>
    <w:rsid w:val="003E265E"/>
    <w:rsid w:val="003E2695"/>
    <w:rsid w:val="003E2747"/>
    <w:rsid w:val="003E2897"/>
    <w:rsid w:val="003E343F"/>
    <w:rsid w:val="003E34C6"/>
    <w:rsid w:val="003E368C"/>
    <w:rsid w:val="003E3873"/>
    <w:rsid w:val="003E3D93"/>
    <w:rsid w:val="003E427E"/>
    <w:rsid w:val="003E44F5"/>
    <w:rsid w:val="003E45EC"/>
    <w:rsid w:val="003E4768"/>
    <w:rsid w:val="003E50B6"/>
    <w:rsid w:val="003E53B3"/>
    <w:rsid w:val="003E5B00"/>
    <w:rsid w:val="003E5CF9"/>
    <w:rsid w:val="003E5EDC"/>
    <w:rsid w:val="003E63A3"/>
    <w:rsid w:val="003E6832"/>
    <w:rsid w:val="003E6A17"/>
    <w:rsid w:val="003E6A5C"/>
    <w:rsid w:val="003E6D58"/>
    <w:rsid w:val="003E6EA8"/>
    <w:rsid w:val="003E70BC"/>
    <w:rsid w:val="003E7172"/>
    <w:rsid w:val="003E7613"/>
    <w:rsid w:val="003E76F4"/>
    <w:rsid w:val="003E7845"/>
    <w:rsid w:val="003E7921"/>
    <w:rsid w:val="003E7CF1"/>
    <w:rsid w:val="003F03E1"/>
    <w:rsid w:val="003F06E0"/>
    <w:rsid w:val="003F0723"/>
    <w:rsid w:val="003F0C01"/>
    <w:rsid w:val="003F0D8D"/>
    <w:rsid w:val="003F0E4C"/>
    <w:rsid w:val="003F1143"/>
    <w:rsid w:val="003F137B"/>
    <w:rsid w:val="003F148A"/>
    <w:rsid w:val="003F19EB"/>
    <w:rsid w:val="003F211E"/>
    <w:rsid w:val="003F2159"/>
    <w:rsid w:val="003F226E"/>
    <w:rsid w:val="003F230B"/>
    <w:rsid w:val="003F2371"/>
    <w:rsid w:val="003F268F"/>
    <w:rsid w:val="003F2DC4"/>
    <w:rsid w:val="003F2FAE"/>
    <w:rsid w:val="003F31F5"/>
    <w:rsid w:val="003F3202"/>
    <w:rsid w:val="003F3325"/>
    <w:rsid w:val="003F3702"/>
    <w:rsid w:val="003F3D32"/>
    <w:rsid w:val="003F3F3E"/>
    <w:rsid w:val="003F3FAC"/>
    <w:rsid w:val="003F40DB"/>
    <w:rsid w:val="003F40E5"/>
    <w:rsid w:val="003F4472"/>
    <w:rsid w:val="003F479B"/>
    <w:rsid w:val="003F4A01"/>
    <w:rsid w:val="003F4BD0"/>
    <w:rsid w:val="003F4CA6"/>
    <w:rsid w:val="003F4D22"/>
    <w:rsid w:val="003F4E95"/>
    <w:rsid w:val="003F503F"/>
    <w:rsid w:val="003F5177"/>
    <w:rsid w:val="003F51A4"/>
    <w:rsid w:val="003F5DBE"/>
    <w:rsid w:val="003F63E6"/>
    <w:rsid w:val="003F64C2"/>
    <w:rsid w:val="003F6993"/>
    <w:rsid w:val="003F6AB4"/>
    <w:rsid w:val="003F6AE9"/>
    <w:rsid w:val="003F6F38"/>
    <w:rsid w:val="003F7322"/>
    <w:rsid w:val="003F759B"/>
    <w:rsid w:val="003F7692"/>
    <w:rsid w:val="003F7AA2"/>
    <w:rsid w:val="003F7E8C"/>
    <w:rsid w:val="003F7F56"/>
    <w:rsid w:val="004003D7"/>
    <w:rsid w:val="00400AAA"/>
    <w:rsid w:val="00400AEC"/>
    <w:rsid w:val="00400F6D"/>
    <w:rsid w:val="004010E8"/>
    <w:rsid w:val="004011B4"/>
    <w:rsid w:val="00401310"/>
    <w:rsid w:val="00401335"/>
    <w:rsid w:val="00401492"/>
    <w:rsid w:val="00401CE5"/>
    <w:rsid w:val="00402021"/>
    <w:rsid w:val="00402100"/>
    <w:rsid w:val="0040225D"/>
    <w:rsid w:val="00402866"/>
    <w:rsid w:val="0040297E"/>
    <w:rsid w:val="00402C55"/>
    <w:rsid w:val="0040306B"/>
    <w:rsid w:val="004036CD"/>
    <w:rsid w:val="00403725"/>
    <w:rsid w:val="004037BF"/>
    <w:rsid w:val="00403965"/>
    <w:rsid w:val="00403A67"/>
    <w:rsid w:val="00403ACA"/>
    <w:rsid w:val="00403BB5"/>
    <w:rsid w:val="00403D66"/>
    <w:rsid w:val="00404927"/>
    <w:rsid w:val="00404BB7"/>
    <w:rsid w:val="00405062"/>
    <w:rsid w:val="004050F5"/>
    <w:rsid w:val="004051D7"/>
    <w:rsid w:val="0040521A"/>
    <w:rsid w:val="00405418"/>
    <w:rsid w:val="0040560D"/>
    <w:rsid w:val="00405674"/>
    <w:rsid w:val="0040570A"/>
    <w:rsid w:val="00405743"/>
    <w:rsid w:val="004065B7"/>
    <w:rsid w:val="004065C3"/>
    <w:rsid w:val="00406E82"/>
    <w:rsid w:val="00406FC4"/>
    <w:rsid w:val="004070CD"/>
    <w:rsid w:val="004071D9"/>
    <w:rsid w:val="004072B1"/>
    <w:rsid w:val="00407350"/>
    <w:rsid w:val="004073FC"/>
    <w:rsid w:val="0040769F"/>
    <w:rsid w:val="004101B2"/>
    <w:rsid w:val="00410642"/>
    <w:rsid w:val="00410770"/>
    <w:rsid w:val="00410BE8"/>
    <w:rsid w:val="00410E02"/>
    <w:rsid w:val="00410E48"/>
    <w:rsid w:val="00410FA5"/>
    <w:rsid w:val="0041106F"/>
    <w:rsid w:val="004111E7"/>
    <w:rsid w:val="004119BC"/>
    <w:rsid w:val="00411B8A"/>
    <w:rsid w:val="004120A6"/>
    <w:rsid w:val="004123F4"/>
    <w:rsid w:val="0041286A"/>
    <w:rsid w:val="00412993"/>
    <w:rsid w:val="00412DB0"/>
    <w:rsid w:val="00412DC6"/>
    <w:rsid w:val="00413011"/>
    <w:rsid w:val="00413217"/>
    <w:rsid w:val="00413666"/>
    <w:rsid w:val="00413795"/>
    <w:rsid w:val="00413F17"/>
    <w:rsid w:val="004143F0"/>
    <w:rsid w:val="004146A3"/>
    <w:rsid w:val="004146E0"/>
    <w:rsid w:val="0041479A"/>
    <w:rsid w:val="004147F4"/>
    <w:rsid w:val="00414843"/>
    <w:rsid w:val="00414C11"/>
    <w:rsid w:val="00415149"/>
    <w:rsid w:val="0041541C"/>
    <w:rsid w:val="00415BA7"/>
    <w:rsid w:val="00415E3E"/>
    <w:rsid w:val="00415EA0"/>
    <w:rsid w:val="00416065"/>
    <w:rsid w:val="00416BD0"/>
    <w:rsid w:val="00416C0D"/>
    <w:rsid w:val="00416DC2"/>
    <w:rsid w:val="004172D5"/>
    <w:rsid w:val="00420121"/>
    <w:rsid w:val="00420173"/>
    <w:rsid w:val="00420763"/>
    <w:rsid w:val="00420884"/>
    <w:rsid w:val="004208DF"/>
    <w:rsid w:val="00420EDC"/>
    <w:rsid w:val="004210F2"/>
    <w:rsid w:val="00421B60"/>
    <w:rsid w:val="0042290E"/>
    <w:rsid w:val="00422922"/>
    <w:rsid w:val="00422AAB"/>
    <w:rsid w:val="004231C5"/>
    <w:rsid w:val="00423390"/>
    <w:rsid w:val="004234D6"/>
    <w:rsid w:val="00423647"/>
    <w:rsid w:val="004236D3"/>
    <w:rsid w:val="00423957"/>
    <w:rsid w:val="00423C14"/>
    <w:rsid w:val="00424279"/>
    <w:rsid w:val="004244D5"/>
    <w:rsid w:val="0042468B"/>
    <w:rsid w:val="004247BA"/>
    <w:rsid w:val="00424917"/>
    <w:rsid w:val="0042491D"/>
    <w:rsid w:val="00424F8F"/>
    <w:rsid w:val="00425315"/>
    <w:rsid w:val="0042534C"/>
    <w:rsid w:val="004253D7"/>
    <w:rsid w:val="004254F2"/>
    <w:rsid w:val="004255B7"/>
    <w:rsid w:val="00425640"/>
    <w:rsid w:val="00425D45"/>
    <w:rsid w:val="00425DCB"/>
    <w:rsid w:val="00426366"/>
    <w:rsid w:val="0042646D"/>
    <w:rsid w:val="00426921"/>
    <w:rsid w:val="0042693F"/>
    <w:rsid w:val="00426B82"/>
    <w:rsid w:val="0042713A"/>
    <w:rsid w:val="00427397"/>
    <w:rsid w:val="0042741B"/>
    <w:rsid w:val="00427443"/>
    <w:rsid w:val="004274B7"/>
    <w:rsid w:val="0042765C"/>
    <w:rsid w:val="00427724"/>
    <w:rsid w:val="0042786F"/>
    <w:rsid w:val="00427D4A"/>
    <w:rsid w:val="00427EB9"/>
    <w:rsid w:val="00427FF7"/>
    <w:rsid w:val="0043037C"/>
    <w:rsid w:val="00430C40"/>
    <w:rsid w:val="00431055"/>
    <w:rsid w:val="004311EB"/>
    <w:rsid w:val="00431592"/>
    <w:rsid w:val="00431917"/>
    <w:rsid w:val="004319EC"/>
    <w:rsid w:val="00431DF2"/>
    <w:rsid w:val="00431EC7"/>
    <w:rsid w:val="0043231F"/>
    <w:rsid w:val="004326CA"/>
    <w:rsid w:val="00432A4C"/>
    <w:rsid w:val="00432B27"/>
    <w:rsid w:val="0043315F"/>
    <w:rsid w:val="004332C9"/>
    <w:rsid w:val="004332CE"/>
    <w:rsid w:val="004332E8"/>
    <w:rsid w:val="0043333D"/>
    <w:rsid w:val="00433354"/>
    <w:rsid w:val="00433BD3"/>
    <w:rsid w:val="004342D5"/>
    <w:rsid w:val="004343CB"/>
    <w:rsid w:val="004344D1"/>
    <w:rsid w:val="00434657"/>
    <w:rsid w:val="004348A1"/>
    <w:rsid w:val="00435DC0"/>
    <w:rsid w:val="004365C4"/>
    <w:rsid w:val="00436609"/>
    <w:rsid w:val="00436AB3"/>
    <w:rsid w:val="00436B98"/>
    <w:rsid w:val="004370E1"/>
    <w:rsid w:val="004370FB"/>
    <w:rsid w:val="0043728C"/>
    <w:rsid w:val="0043740F"/>
    <w:rsid w:val="00437490"/>
    <w:rsid w:val="004376AE"/>
    <w:rsid w:val="004379AF"/>
    <w:rsid w:val="00437A56"/>
    <w:rsid w:val="00437F59"/>
    <w:rsid w:val="00440002"/>
    <w:rsid w:val="00440222"/>
    <w:rsid w:val="00440E85"/>
    <w:rsid w:val="00440FFF"/>
    <w:rsid w:val="0044108F"/>
    <w:rsid w:val="00441103"/>
    <w:rsid w:val="004414A1"/>
    <w:rsid w:val="0044152E"/>
    <w:rsid w:val="00441875"/>
    <w:rsid w:val="004419A5"/>
    <w:rsid w:val="00441C4C"/>
    <w:rsid w:val="00441D7D"/>
    <w:rsid w:val="00441D89"/>
    <w:rsid w:val="00441E8F"/>
    <w:rsid w:val="00442200"/>
    <w:rsid w:val="0044225C"/>
    <w:rsid w:val="004424B9"/>
    <w:rsid w:val="004424FB"/>
    <w:rsid w:val="0044275B"/>
    <w:rsid w:val="00442ADE"/>
    <w:rsid w:val="00442D89"/>
    <w:rsid w:val="0044312A"/>
    <w:rsid w:val="004434FD"/>
    <w:rsid w:val="004441C7"/>
    <w:rsid w:val="00444799"/>
    <w:rsid w:val="00444AA2"/>
    <w:rsid w:val="00444CEA"/>
    <w:rsid w:val="00444D09"/>
    <w:rsid w:val="00445196"/>
    <w:rsid w:val="0044554D"/>
    <w:rsid w:val="00445A9C"/>
    <w:rsid w:val="00445C45"/>
    <w:rsid w:val="00445CA8"/>
    <w:rsid w:val="00445FFB"/>
    <w:rsid w:val="004460E2"/>
    <w:rsid w:val="004464BE"/>
    <w:rsid w:val="00446AFF"/>
    <w:rsid w:val="00446E69"/>
    <w:rsid w:val="00447209"/>
    <w:rsid w:val="004474F9"/>
    <w:rsid w:val="00447577"/>
    <w:rsid w:val="0044784E"/>
    <w:rsid w:val="00447A93"/>
    <w:rsid w:val="00447BB8"/>
    <w:rsid w:val="004500A9"/>
    <w:rsid w:val="00450197"/>
    <w:rsid w:val="004503A5"/>
    <w:rsid w:val="00450453"/>
    <w:rsid w:val="004511FA"/>
    <w:rsid w:val="0045141E"/>
    <w:rsid w:val="00451457"/>
    <w:rsid w:val="0045151D"/>
    <w:rsid w:val="00451E8D"/>
    <w:rsid w:val="00452039"/>
    <w:rsid w:val="0045216B"/>
    <w:rsid w:val="004523BF"/>
    <w:rsid w:val="0045279F"/>
    <w:rsid w:val="00452EEF"/>
    <w:rsid w:val="004534D9"/>
    <w:rsid w:val="004537C4"/>
    <w:rsid w:val="00453B0E"/>
    <w:rsid w:val="00453F18"/>
    <w:rsid w:val="00454289"/>
    <w:rsid w:val="00454484"/>
    <w:rsid w:val="004544FF"/>
    <w:rsid w:val="00454C5B"/>
    <w:rsid w:val="00454E23"/>
    <w:rsid w:val="00454F3D"/>
    <w:rsid w:val="004550BD"/>
    <w:rsid w:val="0045531A"/>
    <w:rsid w:val="00455518"/>
    <w:rsid w:val="0045564B"/>
    <w:rsid w:val="00455783"/>
    <w:rsid w:val="004559E8"/>
    <w:rsid w:val="00455DF9"/>
    <w:rsid w:val="004561B5"/>
    <w:rsid w:val="0045641B"/>
    <w:rsid w:val="00456D39"/>
    <w:rsid w:val="00456E97"/>
    <w:rsid w:val="00456FA9"/>
    <w:rsid w:val="00457903"/>
    <w:rsid w:val="00457911"/>
    <w:rsid w:val="00457C5D"/>
    <w:rsid w:val="0046037D"/>
    <w:rsid w:val="004603BF"/>
    <w:rsid w:val="00460722"/>
    <w:rsid w:val="00460847"/>
    <w:rsid w:val="00460C5C"/>
    <w:rsid w:val="00461A8A"/>
    <w:rsid w:val="004622CA"/>
    <w:rsid w:val="004625B6"/>
    <w:rsid w:val="00462970"/>
    <w:rsid w:val="00462E53"/>
    <w:rsid w:val="00462F44"/>
    <w:rsid w:val="00462FA8"/>
    <w:rsid w:val="004634E4"/>
    <w:rsid w:val="00463869"/>
    <w:rsid w:val="00463EF1"/>
    <w:rsid w:val="004642D1"/>
    <w:rsid w:val="00464937"/>
    <w:rsid w:val="00464CBA"/>
    <w:rsid w:val="00465258"/>
    <w:rsid w:val="004655B7"/>
    <w:rsid w:val="00465883"/>
    <w:rsid w:val="00465888"/>
    <w:rsid w:val="00465ACA"/>
    <w:rsid w:val="00465BBC"/>
    <w:rsid w:val="00465BE4"/>
    <w:rsid w:val="00465EE0"/>
    <w:rsid w:val="0046600F"/>
    <w:rsid w:val="004661C5"/>
    <w:rsid w:val="004661CA"/>
    <w:rsid w:val="004662E6"/>
    <w:rsid w:val="00466490"/>
    <w:rsid w:val="004664B3"/>
    <w:rsid w:val="00466504"/>
    <w:rsid w:val="00466578"/>
    <w:rsid w:val="00466A72"/>
    <w:rsid w:val="00466E04"/>
    <w:rsid w:val="00466FFA"/>
    <w:rsid w:val="00467511"/>
    <w:rsid w:val="0046754A"/>
    <w:rsid w:val="0046780E"/>
    <w:rsid w:val="00467CF1"/>
    <w:rsid w:val="00467D29"/>
    <w:rsid w:val="00467D5D"/>
    <w:rsid w:val="00467E6E"/>
    <w:rsid w:val="00470444"/>
    <w:rsid w:val="0047054B"/>
    <w:rsid w:val="00470AC8"/>
    <w:rsid w:val="00470BF1"/>
    <w:rsid w:val="00470E03"/>
    <w:rsid w:val="00470E45"/>
    <w:rsid w:val="00470F02"/>
    <w:rsid w:val="0047102A"/>
    <w:rsid w:val="004712A2"/>
    <w:rsid w:val="004713CC"/>
    <w:rsid w:val="00471900"/>
    <w:rsid w:val="00471997"/>
    <w:rsid w:val="00471B40"/>
    <w:rsid w:val="00471DC9"/>
    <w:rsid w:val="0047202B"/>
    <w:rsid w:val="00472729"/>
    <w:rsid w:val="00472BB2"/>
    <w:rsid w:val="00472C58"/>
    <w:rsid w:val="00472F88"/>
    <w:rsid w:val="0047302A"/>
    <w:rsid w:val="00473549"/>
    <w:rsid w:val="004736B6"/>
    <w:rsid w:val="0047386D"/>
    <w:rsid w:val="00473945"/>
    <w:rsid w:val="004739F2"/>
    <w:rsid w:val="00473AC4"/>
    <w:rsid w:val="00473BB6"/>
    <w:rsid w:val="0047402E"/>
    <w:rsid w:val="0047429E"/>
    <w:rsid w:val="004745E7"/>
    <w:rsid w:val="00474773"/>
    <w:rsid w:val="004747CF"/>
    <w:rsid w:val="00474C4F"/>
    <w:rsid w:val="00474F27"/>
    <w:rsid w:val="0047565E"/>
    <w:rsid w:val="00476542"/>
    <w:rsid w:val="004765FF"/>
    <w:rsid w:val="00476735"/>
    <w:rsid w:val="004769CF"/>
    <w:rsid w:val="00476BDE"/>
    <w:rsid w:val="00477459"/>
    <w:rsid w:val="00477714"/>
    <w:rsid w:val="00477945"/>
    <w:rsid w:val="00477A51"/>
    <w:rsid w:val="00480563"/>
    <w:rsid w:val="0048057C"/>
    <w:rsid w:val="00480919"/>
    <w:rsid w:val="00481588"/>
    <w:rsid w:val="00481826"/>
    <w:rsid w:val="00481869"/>
    <w:rsid w:val="00481909"/>
    <w:rsid w:val="00481C3C"/>
    <w:rsid w:val="00481DBF"/>
    <w:rsid w:val="00481DC4"/>
    <w:rsid w:val="004823AB"/>
    <w:rsid w:val="00482435"/>
    <w:rsid w:val="0048256C"/>
    <w:rsid w:val="00482DAC"/>
    <w:rsid w:val="0048306E"/>
    <w:rsid w:val="004830E6"/>
    <w:rsid w:val="0048310E"/>
    <w:rsid w:val="00483120"/>
    <w:rsid w:val="004831C7"/>
    <w:rsid w:val="004832A8"/>
    <w:rsid w:val="00483C06"/>
    <w:rsid w:val="004842AA"/>
    <w:rsid w:val="00484C34"/>
    <w:rsid w:val="00484E60"/>
    <w:rsid w:val="004850EE"/>
    <w:rsid w:val="00485AA2"/>
    <w:rsid w:val="00485B9C"/>
    <w:rsid w:val="00485F7F"/>
    <w:rsid w:val="00486725"/>
    <w:rsid w:val="00486791"/>
    <w:rsid w:val="00486847"/>
    <w:rsid w:val="00487153"/>
    <w:rsid w:val="0048752A"/>
    <w:rsid w:val="00487730"/>
    <w:rsid w:val="00487A07"/>
    <w:rsid w:val="00487D4D"/>
    <w:rsid w:val="00487DA1"/>
    <w:rsid w:val="00487F3F"/>
    <w:rsid w:val="00490136"/>
    <w:rsid w:val="0049033D"/>
    <w:rsid w:val="00490624"/>
    <w:rsid w:val="00490C8A"/>
    <w:rsid w:val="004910CA"/>
    <w:rsid w:val="00491395"/>
    <w:rsid w:val="00491619"/>
    <w:rsid w:val="00491E54"/>
    <w:rsid w:val="004920B2"/>
    <w:rsid w:val="00492202"/>
    <w:rsid w:val="00492385"/>
    <w:rsid w:val="004926F5"/>
    <w:rsid w:val="00492D53"/>
    <w:rsid w:val="00493061"/>
    <w:rsid w:val="004931CF"/>
    <w:rsid w:val="00493ACD"/>
    <w:rsid w:val="00493C89"/>
    <w:rsid w:val="00493CE5"/>
    <w:rsid w:val="00493EEC"/>
    <w:rsid w:val="00493FE9"/>
    <w:rsid w:val="004942DB"/>
    <w:rsid w:val="00494348"/>
    <w:rsid w:val="00494601"/>
    <w:rsid w:val="004949B3"/>
    <w:rsid w:val="00495629"/>
    <w:rsid w:val="00495A38"/>
    <w:rsid w:val="0049688E"/>
    <w:rsid w:val="0049702A"/>
    <w:rsid w:val="00497162"/>
    <w:rsid w:val="004973AE"/>
    <w:rsid w:val="004977AD"/>
    <w:rsid w:val="00497E7B"/>
    <w:rsid w:val="00497F4C"/>
    <w:rsid w:val="004A012D"/>
    <w:rsid w:val="004A03B5"/>
    <w:rsid w:val="004A03C4"/>
    <w:rsid w:val="004A0601"/>
    <w:rsid w:val="004A067A"/>
    <w:rsid w:val="004A0A35"/>
    <w:rsid w:val="004A0F72"/>
    <w:rsid w:val="004A0FA8"/>
    <w:rsid w:val="004A11CA"/>
    <w:rsid w:val="004A140B"/>
    <w:rsid w:val="004A1556"/>
    <w:rsid w:val="004A1851"/>
    <w:rsid w:val="004A18D8"/>
    <w:rsid w:val="004A195A"/>
    <w:rsid w:val="004A1A8D"/>
    <w:rsid w:val="004A221E"/>
    <w:rsid w:val="004A2376"/>
    <w:rsid w:val="004A25E3"/>
    <w:rsid w:val="004A2683"/>
    <w:rsid w:val="004A276A"/>
    <w:rsid w:val="004A312D"/>
    <w:rsid w:val="004A339F"/>
    <w:rsid w:val="004A3739"/>
    <w:rsid w:val="004A3923"/>
    <w:rsid w:val="004A3999"/>
    <w:rsid w:val="004A4832"/>
    <w:rsid w:val="004A48D8"/>
    <w:rsid w:val="004A4A03"/>
    <w:rsid w:val="004A52E8"/>
    <w:rsid w:val="004A5300"/>
    <w:rsid w:val="004A54E5"/>
    <w:rsid w:val="004A5578"/>
    <w:rsid w:val="004A5640"/>
    <w:rsid w:val="004A5676"/>
    <w:rsid w:val="004A57EE"/>
    <w:rsid w:val="004A5F17"/>
    <w:rsid w:val="004A5F59"/>
    <w:rsid w:val="004A6288"/>
    <w:rsid w:val="004A6315"/>
    <w:rsid w:val="004A65EA"/>
    <w:rsid w:val="004A669E"/>
    <w:rsid w:val="004A6A7D"/>
    <w:rsid w:val="004A6B7F"/>
    <w:rsid w:val="004A6C76"/>
    <w:rsid w:val="004A7444"/>
    <w:rsid w:val="004A7569"/>
    <w:rsid w:val="004A79A3"/>
    <w:rsid w:val="004A7B84"/>
    <w:rsid w:val="004A7C8E"/>
    <w:rsid w:val="004A7D06"/>
    <w:rsid w:val="004A7E3C"/>
    <w:rsid w:val="004B0434"/>
    <w:rsid w:val="004B0826"/>
    <w:rsid w:val="004B082D"/>
    <w:rsid w:val="004B0B8A"/>
    <w:rsid w:val="004B0F21"/>
    <w:rsid w:val="004B1002"/>
    <w:rsid w:val="004B13A3"/>
    <w:rsid w:val="004B14B8"/>
    <w:rsid w:val="004B1E25"/>
    <w:rsid w:val="004B226C"/>
    <w:rsid w:val="004B234C"/>
    <w:rsid w:val="004B277A"/>
    <w:rsid w:val="004B2957"/>
    <w:rsid w:val="004B2A34"/>
    <w:rsid w:val="004B32B1"/>
    <w:rsid w:val="004B32B5"/>
    <w:rsid w:val="004B34AC"/>
    <w:rsid w:val="004B359E"/>
    <w:rsid w:val="004B39BF"/>
    <w:rsid w:val="004B4180"/>
    <w:rsid w:val="004B419A"/>
    <w:rsid w:val="004B421E"/>
    <w:rsid w:val="004B46A0"/>
    <w:rsid w:val="004B47F5"/>
    <w:rsid w:val="004B48E1"/>
    <w:rsid w:val="004B4A44"/>
    <w:rsid w:val="004B4D09"/>
    <w:rsid w:val="004B4E6F"/>
    <w:rsid w:val="004B53E0"/>
    <w:rsid w:val="004B5840"/>
    <w:rsid w:val="004B5A25"/>
    <w:rsid w:val="004B5B8D"/>
    <w:rsid w:val="004B5CD7"/>
    <w:rsid w:val="004B687B"/>
    <w:rsid w:val="004B6A2D"/>
    <w:rsid w:val="004B6BB8"/>
    <w:rsid w:val="004B6CBE"/>
    <w:rsid w:val="004B6D86"/>
    <w:rsid w:val="004B6DD6"/>
    <w:rsid w:val="004B707E"/>
    <w:rsid w:val="004B7599"/>
    <w:rsid w:val="004B7E5C"/>
    <w:rsid w:val="004C0114"/>
    <w:rsid w:val="004C04F1"/>
    <w:rsid w:val="004C0585"/>
    <w:rsid w:val="004C05E6"/>
    <w:rsid w:val="004C067E"/>
    <w:rsid w:val="004C06BD"/>
    <w:rsid w:val="004C08CA"/>
    <w:rsid w:val="004C08F5"/>
    <w:rsid w:val="004C09FD"/>
    <w:rsid w:val="004C0A0B"/>
    <w:rsid w:val="004C10FD"/>
    <w:rsid w:val="004C132D"/>
    <w:rsid w:val="004C13EC"/>
    <w:rsid w:val="004C218D"/>
    <w:rsid w:val="004C2559"/>
    <w:rsid w:val="004C2890"/>
    <w:rsid w:val="004C2B3E"/>
    <w:rsid w:val="004C2BB0"/>
    <w:rsid w:val="004C331E"/>
    <w:rsid w:val="004C34D7"/>
    <w:rsid w:val="004C3931"/>
    <w:rsid w:val="004C3E0C"/>
    <w:rsid w:val="004C3E38"/>
    <w:rsid w:val="004C3ECA"/>
    <w:rsid w:val="004C3F86"/>
    <w:rsid w:val="004C44A6"/>
    <w:rsid w:val="004C44DC"/>
    <w:rsid w:val="004C455E"/>
    <w:rsid w:val="004C4A50"/>
    <w:rsid w:val="004C4B6E"/>
    <w:rsid w:val="004C4BA0"/>
    <w:rsid w:val="004C4FF5"/>
    <w:rsid w:val="004C5026"/>
    <w:rsid w:val="004C521B"/>
    <w:rsid w:val="004C5888"/>
    <w:rsid w:val="004C5AC3"/>
    <w:rsid w:val="004C5BFC"/>
    <w:rsid w:val="004C6184"/>
    <w:rsid w:val="004C6642"/>
    <w:rsid w:val="004C72E3"/>
    <w:rsid w:val="004C749B"/>
    <w:rsid w:val="004C7CA4"/>
    <w:rsid w:val="004D01C2"/>
    <w:rsid w:val="004D051D"/>
    <w:rsid w:val="004D080C"/>
    <w:rsid w:val="004D0D96"/>
    <w:rsid w:val="004D0F00"/>
    <w:rsid w:val="004D1026"/>
    <w:rsid w:val="004D116E"/>
    <w:rsid w:val="004D1181"/>
    <w:rsid w:val="004D142F"/>
    <w:rsid w:val="004D14A5"/>
    <w:rsid w:val="004D15A7"/>
    <w:rsid w:val="004D1602"/>
    <w:rsid w:val="004D1816"/>
    <w:rsid w:val="004D1B22"/>
    <w:rsid w:val="004D1C8A"/>
    <w:rsid w:val="004D1E33"/>
    <w:rsid w:val="004D2733"/>
    <w:rsid w:val="004D27E0"/>
    <w:rsid w:val="004D28AB"/>
    <w:rsid w:val="004D2CD8"/>
    <w:rsid w:val="004D2F54"/>
    <w:rsid w:val="004D377F"/>
    <w:rsid w:val="004D39E4"/>
    <w:rsid w:val="004D3B06"/>
    <w:rsid w:val="004D3B90"/>
    <w:rsid w:val="004D3BBB"/>
    <w:rsid w:val="004D3C69"/>
    <w:rsid w:val="004D3FA0"/>
    <w:rsid w:val="004D40D8"/>
    <w:rsid w:val="004D4150"/>
    <w:rsid w:val="004D478A"/>
    <w:rsid w:val="004D4B72"/>
    <w:rsid w:val="004D4E27"/>
    <w:rsid w:val="004D4E91"/>
    <w:rsid w:val="004D5277"/>
    <w:rsid w:val="004D5768"/>
    <w:rsid w:val="004D57AA"/>
    <w:rsid w:val="004D58E5"/>
    <w:rsid w:val="004D58E8"/>
    <w:rsid w:val="004D60E2"/>
    <w:rsid w:val="004D6123"/>
    <w:rsid w:val="004D691B"/>
    <w:rsid w:val="004D69E8"/>
    <w:rsid w:val="004D6F41"/>
    <w:rsid w:val="004D70E0"/>
    <w:rsid w:val="004D74AE"/>
    <w:rsid w:val="004D74E8"/>
    <w:rsid w:val="004D7A58"/>
    <w:rsid w:val="004D7AFE"/>
    <w:rsid w:val="004D7C3A"/>
    <w:rsid w:val="004D7F6C"/>
    <w:rsid w:val="004E0002"/>
    <w:rsid w:val="004E01F5"/>
    <w:rsid w:val="004E0362"/>
    <w:rsid w:val="004E053D"/>
    <w:rsid w:val="004E058A"/>
    <w:rsid w:val="004E0862"/>
    <w:rsid w:val="004E0CBC"/>
    <w:rsid w:val="004E0FD3"/>
    <w:rsid w:val="004E210D"/>
    <w:rsid w:val="004E272D"/>
    <w:rsid w:val="004E278D"/>
    <w:rsid w:val="004E27A4"/>
    <w:rsid w:val="004E2B41"/>
    <w:rsid w:val="004E2CF9"/>
    <w:rsid w:val="004E2FA7"/>
    <w:rsid w:val="004E3380"/>
    <w:rsid w:val="004E353C"/>
    <w:rsid w:val="004E36BB"/>
    <w:rsid w:val="004E390B"/>
    <w:rsid w:val="004E3A1B"/>
    <w:rsid w:val="004E4146"/>
    <w:rsid w:val="004E4163"/>
    <w:rsid w:val="004E4489"/>
    <w:rsid w:val="004E448D"/>
    <w:rsid w:val="004E4577"/>
    <w:rsid w:val="004E478A"/>
    <w:rsid w:val="004E4889"/>
    <w:rsid w:val="004E4905"/>
    <w:rsid w:val="004E4A39"/>
    <w:rsid w:val="004E4B6B"/>
    <w:rsid w:val="004E4EC5"/>
    <w:rsid w:val="004E4FCF"/>
    <w:rsid w:val="004E517D"/>
    <w:rsid w:val="004E554B"/>
    <w:rsid w:val="004E5626"/>
    <w:rsid w:val="004E5A04"/>
    <w:rsid w:val="004E5EBA"/>
    <w:rsid w:val="004E5F10"/>
    <w:rsid w:val="004E612C"/>
    <w:rsid w:val="004E6930"/>
    <w:rsid w:val="004E69B8"/>
    <w:rsid w:val="004E70A4"/>
    <w:rsid w:val="004E70DA"/>
    <w:rsid w:val="004E70DB"/>
    <w:rsid w:val="004E70DD"/>
    <w:rsid w:val="004E7760"/>
    <w:rsid w:val="004E77D2"/>
    <w:rsid w:val="004E7849"/>
    <w:rsid w:val="004E79B9"/>
    <w:rsid w:val="004E7C71"/>
    <w:rsid w:val="004E7F48"/>
    <w:rsid w:val="004F0236"/>
    <w:rsid w:val="004F032D"/>
    <w:rsid w:val="004F03ED"/>
    <w:rsid w:val="004F04EA"/>
    <w:rsid w:val="004F06BB"/>
    <w:rsid w:val="004F06C9"/>
    <w:rsid w:val="004F0D44"/>
    <w:rsid w:val="004F11F7"/>
    <w:rsid w:val="004F18A9"/>
    <w:rsid w:val="004F1D7C"/>
    <w:rsid w:val="004F1E7F"/>
    <w:rsid w:val="004F1FD5"/>
    <w:rsid w:val="004F2319"/>
    <w:rsid w:val="004F2778"/>
    <w:rsid w:val="004F27EE"/>
    <w:rsid w:val="004F2BFC"/>
    <w:rsid w:val="004F2CE4"/>
    <w:rsid w:val="004F2FA3"/>
    <w:rsid w:val="004F309B"/>
    <w:rsid w:val="004F3823"/>
    <w:rsid w:val="004F38E1"/>
    <w:rsid w:val="004F3D46"/>
    <w:rsid w:val="004F3FA9"/>
    <w:rsid w:val="004F4044"/>
    <w:rsid w:val="004F43AF"/>
    <w:rsid w:val="004F4561"/>
    <w:rsid w:val="004F4BDF"/>
    <w:rsid w:val="004F520B"/>
    <w:rsid w:val="004F5258"/>
    <w:rsid w:val="004F53F4"/>
    <w:rsid w:val="004F5648"/>
    <w:rsid w:val="004F57E2"/>
    <w:rsid w:val="004F5DA5"/>
    <w:rsid w:val="004F63BB"/>
    <w:rsid w:val="004F6621"/>
    <w:rsid w:val="004F7037"/>
    <w:rsid w:val="004F7310"/>
    <w:rsid w:val="004F7BB4"/>
    <w:rsid w:val="004F7DDF"/>
    <w:rsid w:val="00500768"/>
    <w:rsid w:val="00500834"/>
    <w:rsid w:val="005008F3"/>
    <w:rsid w:val="00500C77"/>
    <w:rsid w:val="00500C93"/>
    <w:rsid w:val="00500EE1"/>
    <w:rsid w:val="00500F9D"/>
    <w:rsid w:val="00501565"/>
    <w:rsid w:val="005015EB"/>
    <w:rsid w:val="005016CC"/>
    <w:rsid w:val="00501A64"/>
    <w:rsid w:val="00501AC4"/>
    <w:rsid w:val="00501B48"/>
    <w:rsid w:val="00501C87"/>
    <w:rsid w:val="0050202B"/>
    <w:rsid w:val="005020D1"/>
    <w:rsid w:val="0050247E"/>
    <w:rsid w:val="00502720"/>
    <w:rsid w:val="00502BA9"/>
    <w:rsid w:val="00502CEB"/>
    <w:rsid w:val="00503093"/>
    <w:rsid w:val="00503209"/>
    <w:rsid w:val="00503318"/>
    <w:rsid w:val="0050337E"/>
    <w:rsid w:val="005033BC"/>
    <w:rsid w:val="005034DA"/>
    <w:rsid w:val="00503A39"/>
    <w:rsid w:val="00503F43"/>
    <w:rsid w:val="005046AB"/>
    <w:rsid w:val="00504DC5"/>
    <w:rsid w:val="005052D9"/>
    <w:rsid w:val="005053F1"/>
    <w:rsid w:val="00505564"/>
    <w:rsid w:val="00505567"/>
    <w:rsid w:val="0050562C"/>
    <w:rsid w:val="00505769"/>
    <w:rsid w:val="00506248"/>
    <w:rsid w:val="00506378"/>
    <w:rsid w:val="00506385"/>
    <w:rsid w:val="00506504"/>
    <w:rsid w:val="005065DB"/>
    <w:rsid w:val="00506AC7"/>
    <w:rsid w:val="0050703F"/>
    <w:rsid w:val="0050744D"/>
    <w:rsid w:val="00507CDB"/>
    <w:rsid w:val="00507CE0"/>
    <w:rsid w:val="00507FC4"/>
    <w:rsid w:val="00510589"/>
    <w:rsid w:val="005105E0"/>
    <w:rsid w:val="00510948"/>
    <w:rsid w:val="00510C48"/>
    <w:rsid w:val="00510CCA"/>
    <w:rsid w:val="00510ED9"/>
    <w:rsid w:val="005115EE"/>
    <w:rsid w:val="00511987"/>
    <w:rsid w:val="00511D66"/>
    <w:rsid w:val="00511F37"/>
    <w:rsid w:val="005120CB"/>
    <w:rsid w:val="005128C2"/>
    <w:rsid w:val="00512BB5"/>
    <w:rsid w:val="00512F8E"/>
    <w:rsid w:val="00512FED"/>
    <w:rsid w:val="00513618"/>
    <w:rsid w:val="00513669"/>
    <w:rsid w:val="00513755"/>
    <w:rsid w:val="00513865"/>
    <w:rsid w:val="00513995"/>
    <w:rsid w:val="00513D2A"/>
    <w:rsid w:val="00513FD2"/>
    <w:rsid w:val="00514221"/>
    <w:rsid w:val="0051480E"/>
    <w:rsid w:val="005150B2"/>
    <w:rsid w:val="005151CF"/>
    <w:rsid w:val="00515547"/>
    <w:rsid w:val="00515701"/>
    <w:rsid w:val="00515929"/>
    <w:rsid w:val="00516276"/>
    <w:rsid w:val="0051660A"/>
    <w:rsid w:val="00516A69"/>
    <w:rsid w:val="00516DAB"/>
    <w:rsid w:val="0051701D"/>
    <w:rsid w:val="005170FF"/>
    <w:rsid w:val="00517106"/>
    <w:rsid w:val="005171A5"/>
    <w:rsid w:val="00517632"/>
    <w:rsid w:val="0051770B"/>
    <w:rsid w:val="00517A12"/>
    <w:rsid w:val="005200AE"/>
    <w:rsid w:val="00520B11"/>
    <w:rsid w:val="00520D65"/>
    <w:rsid w:val="00521054"/>
    <w:rsid w:val="0052144F"/>
    <w:rsid w:val="005215C3"/>
    <w:rsid w:val="0052186A"/>
    <w:rsid w:val="00521933"/>
    <w:rsid w:val="00521A3F"/>
    <w:rsid w:val="00521E1E"/>
    <w:rsid w:val="00522355"/>
    <w:rsid w:val="00522459"/>
    <w:rsid w:val="00522811"/>
    <w:rsid w:val="00522BB3"/>
    <w:rsid w:val="00522CCC"/>
    <w:rsid w:val="00522D29"/>
    <w:rsid w:val="00522F35"/>
    <w:rsid w:val="00522FB2"/>
    <w:rsid w:val="0052343F"/>
    <w:rsid w:val="005236AC"/>
    <w:rsid w:val="005236CD"/>
    <w:rsid w:val="005239EA"/>
    <w:rsid w:val="00523C93"/>
    <w:rsid w:val="00523D3E"/>
    <w:rsid w:val="005240BF"/>
    <w:rsid w:val="0052434D"/>
    <w:rsid w:val="00524CC1"/>
    <w:rsid w:val="005250BE"/>
    <w:rsid w:val="005253F4"/>
    <w:rsid w:val="0052565B"/>
    <w:rsid w:val="005258E6"/>
    <w:rsid w:val="00525912"/>
    <w:rsid w:val="0052591D"/>
    <w:rsid w:val="00525CEA"/>
    <w:rsid w:val="00526091"/>
    <w:rsid w:val="0052651D"/>
    <w:rsid w:val="00526872"/>
    <w:rsid w:val="00526C08"/>
    <w:rsid w:val="00526D2F"/>
    <w:rsid w:val="00527A78"/>
    <w:rsid w:val="00530444"/>
    <w:rsid w:val="00530659"/>
    <w:rsid w:val="005307EB"/>
    <w:rsid w:val="005310B7"/>
    <w:rsid w:val="005313A8"/>
    <w:rsid w:val="005315D7"/>
    <w:rsid w:val="005319C4"/>
    <w:rsid w:val="00531D37"/>
    <w:rsid w:val="005321B5"/>
    <w:rsid w:val="005321B6"/>
    <w:rsid w:val="00532328"/>
    <w:rsid w:val="00532C28"/>
    <w:rsid w:val="00532D4A"/>
    <w:rsid w:val="00532EE7"/>
    <w:rsid w:val="005333C5"/>
    <w:rsid w:val="00533408"/>
    <w:rsid w:val="00533573"/>
    <w:rsid w:val="00533611"/>
    <w:rsid w:val="00533D23"/>
    <w:rsid w:val="00533D9A"/>
    <w:rsid w:val="00533DE0"/>
    <w:rsid w:val="00533E2E"/>
    <w:rsid w:val="00533E5A"/>
    <w:rsid w:val="00533F95"/>
    <w:rsid w:val="005340E6"/>
    <w:rsid w:val="00534264"/>
    <w:rsid w:val="00534491"/>
    <w:rsid w:val="0053472B"/>
    <w:rsid w:val="00534A7D"/>
    <w:rsid w:val="00534BD8"/>
    <w:rsid w:val="00534C25"/>
    <w:rsid w:val="00534FD0"/>
    <w:rsid w:val="00535748"/>
    <w:rsid w:val="0053584C"/>
    <w:rsid w:val="00535A9B"/>
    <w:rsid w:val="0053634D"/>
    <w:rsid w:val="0053666C"/>
    <w:rsid w:val="00536DF3"/>
    <w:rsid w:val="00536E1B"/>
    <w:rsid w:val="005372C2"/>
    <w:rsid w:val="00537709"/>
    <w:rsid w:val="00537A14"/>
    <w:rsid w:val="00537CD0"/>
    <w:rsid w:val="005400BF"/>
    <w:rsid w:val="00540230"/>
    <w:rsid w:val="0054080D"/>
    <w:rsid w:val="00540AF3"/>
    <w:rsid w:val="00540C63"/>
    <w:rsid w:val="00541354"/>
    <w:rsid w:val="0054189E"/>
    <w:rsid w:val="00541A47"/>
    <w:rsid w:val="00541A72"/>
    <w:rsid w:val="00541F75"/>
    <w:rsid w:val="00541FF8"/>
    <w:rsid w:val="0054218D"/>
    <w:rsid w:val="005423DE"/>
    <w:rsid w:val="005424C5"/>
    <w:rsid w:val="00542549"/>
    <w:rsid w:val="005427C0"/>
    <w:rsid w:val="0054290A"/>
    <w:rsid w:val="005432F4"/>
    <w:rsid w:val="005434C7"/>
    <w:rsid w:val="0054379A"/>
    <w:rsid w:val="005441FE"/>
    <w:rsid w:val="00544316"/>
    <w:rsid w:val="00544419"/>
    <w:rsid w:val="00544993"/>
    <w:rsid w:val="00544A56"/>
    <w:rsid w:val="00544B13"/>
    <w:rsid w:val="00544BD0"/>
    <w:rsid w:val="00544CF5"/>
    <w:rsid w:val="00544F02"/>
    <w:rsid w:val="00545D68"/>
    <w:rsid w:val="00546192"/>
    <w:rsid w:val="005462C0"/>
    <w:rsid w:val="0054667F"/>
    <w:rsid w:val="00547042"/>
    <w:rsid w:val="005472ED"/>
    <w:rsid w:val="005473D4"/>
    <w:rsid w:val="00547495"/>
    <w:rsid w:val="005474CF"/>
    <w:rsid w:val="00547912"/>
    <w:rsid w:val="00547B22"/>
    <w:rsid w:val="00547CB2"/>
    <w:rsid w:val="005503D0"/>
    <w:rsid w:val="005506E6"/>
    <w:rsid w:val="00550851"/>
    <w:rsid w:val="005508B4"/>
    <w:rsid w:val="00550AA6"/>
    <w:rsid w:val="00550B8A"/>
    <w:rsid w:val="00550FDB"/>
    <w:rsid w:val="0055135A"/>
    <w:rsid w:val="00551AB0"/>
    <w:rsid w:val="00551AC5"/>
    <w:rsid w:val="00551CC8"/>
    <w:rsid w:val="00552256"/>
    <w:rsid w:val="005526C1"/>
    <w:rsid w:val="0055281F"/>
    <w:rsid w:val="005528DF"/>
    <w:rsid w:val="00552B9A"/>
    <w:rsid w:val="00552C60"/>
    <w:rsid w:val="00552C6E"/>
    <w:rsid w:val="00552FB4"/>
    <w:rsid w:val="00553188"/>
    <w:rsid w:val="005539E2"/>
    <w:rsid w:val="00553D3B"/>
    <w:rsid w:val="00554CA9"/>
    <w:rsid w:val="00555372"/>
    <w:rsid w:val="005553C0"/>
    <w:rsid w:val="0055565A"/>
    <w:rsid w:val="00555726"/>
    <w:rsid w:val="00555881"/>
    <w:rsid w:val="00555EDF"/>
    <w:rsid w:val="00555F77"/>
    <w:rsid w:val="005563F9"/>
    <w:rsid w:val="005565D0"/>
    <w:rsid w:val="00556683"/>
    <w:rsid w:val="00556FA0"/>
    <w:rsid w:val="00557086"/>
    <w:rsid w:val="00557203"/>
    <w:rsid w:val="00557571"/>
    <w:rsid w:val="00557B07"/>
    <w:rsid w:val="00557B0B"/>
    <w:rsid w:val="00557B1A"/>
    <w:rsid w:val="00557B24"/>
    <w:rsid w:val="00557C9C"/>
    <w:rsid w:val="00560059"/>
    <w:rsid w:val="00560551"/>
    <w:rsid w:val="00560596"/>
    <w:rsid w:val="005606B7"/>
    <w:rsid w:val="00560D69"/>
    <w:rsid w:val="00561060"/>
    <w:rsid w:val="005610E1"/>
    <w:rsid w:val="00561915"/>
    <w:rsid w:val="005619C2"/>
    <w:rsid w:val="00561A93"/>
    <w:rsid w:val="00561C01"/>
    <w:rsid w:val="00562015"/>
    <w:rsid w:val="00562729"/>
    <w:rsid w:val="00562944"/>
    <w:rsid w:val="005630CE"/>
    <w:rsid w:val="005632E0"/>
    <w:rsid w:val="005635DC"/>
    <w:rsid w:val="005637F6"/>
    <w:rsid w:val="005638F4"/>
    <w:rsid w:val="00564350"/>
    <w:rsid w:val="005648E7"/>
    <w:rsid w:val="00564A5F"/>
    <w:rsid w:val="00564D30"/>
    <w:rsid w:val="005650CD"/>
    <w:rsid w:val="005654C0"/>
    <w:rsid w:val="00565971"/>
    <w:rsid w:val="00565CC5"/>
    <w:rsid w:val="00565CFF"/>
    <w:rsid w:val="00565E51"/>
    <w:rsid w:val="0056641E"/>
    <w:rsid w:val="0056643C"/>
    <w:rsid w:val="005664A3"/>
    <w:rsid w:val="0056742E"/>
    <w:rsid w:val="005679F6"/>
    <w:rsid w:val="00567BC3"/>
    <w:rsid w:val="00570159"/>
    <w:rsid w:val="0057027C"/>
    <w:rsid w:val="00570DF9"/>
    <w:rsid w:val="00570EA7"/>
    <w:rsid w:val="00570F2D"/>
    <w:rsid w:val="00570F30"/>
    <w:rsid w:val="00571235"/>
    <w:rsid w:val="0057161B"/>
    <w:rsid w:val="005718E4"/>
    <w:rsid w:val="0057213F"/>
    <w:rsid w:val="0057256F"/>
    <w:rsid w:val="005728FB"/>
    <w:rsid w:val="00572B45"/>
    <w:rsid w:val="00572CF1"/>
    <w:rsid w:val="00572F97"/>
    <w:rsid w:val="005734D5"/>
    <w:rsid w:val="00573A6E"/>
    <w:rsid w:val="00573B34"/>
    <w:rsid w:val="00573BEB"/>
    <w:rsid w:val="00573F6D"/>
    <w:rsid w:val="005740EF"/>
    <w:rsid w:val="005743AE"/>
    <w:rsid w:val="00574605"/>
    <w:rsid w:val="00574611"/>
    <w:rsid w:val="00574A0F"/>
    <w:rsid w:val="00574A47"/>
    <w:rsid w:val="00574ABD"/>
    <w:rsid w:val="00574B4E"/>
    <w:rsid w:val="00574E54"/>
    <w:rsid w:val="00574F7C"/>
    <w:rsid w:val="00575241"/>
    <w:rsid w:val="005754EB"/>
    <w:rsid w:val="005754FE"/>
    <w:rsid w:val="0057573B"/>
    <w:rsid w:val="00575B70"/>
    <w:rsid w:val="00575EE3"/>
    <w:rsid w:val="00576075"/>
    <w:rsid w:val="005764F9"/>
    <w:rsid w:val="00576546"/>
    <w:rsid w:val="00576A47"/>
    <w:rsid w:val="00576E93"/>
    <w:rsid w:val="00576F21"/>
    <w:rsid w:val="00577291"/>
    <w:rsid w:val="0057735B"/>
    <w:rsid w:val="0057739C"/>
    <w:rsid w:val="00577661"/>
    <w:rsid w:val="00577B93"/>
    <w:rsid w:val="00577F24"/>
    <w:rsid w:val="00577F30"/>
    <w:rsid w:val="0058029F"/>
    <w:rsid w:val="005804B6"/>
    <w:rsid w:val="00580779"/>
    <w:rsid w:val="00580C31"/>
    <w:rsid w:val="00581240"/>
    <w:rsid w:val="0058145D"/>
    <w:rsid w:val="00581A14"/>
    <w:rsid w:val="00581AAF"/>
    <w:rsid w:val="00581D81"/>
    <w:rsid w:val="00581E8F"/>
    <w:rsid w:val="00582076"/>
    <w:rsid w:val="005820FE"/>
    <w:rsid w:val="00582520"/>
    <w:rsid w:val="0058282F"/>
    <w:rsid w:val="00582DDB"/>
    <w:rsid w:val="00583CF9"/>
    <w:rsid w:val="005840A5"/>
    <w:rsid w:val="005844B6"/>
    <w:rsid w:val="00584FBF"/>
    <w:rsid w:val="0058503E"/>
    <w:rsid w:val="0058570A"/>
    <w:rsid w:val="00585B89"/>
    <w:rsid w:val="00585DA7"/>
    <w:rsid w:val="005860C7"/>
    <w:rsid w:val="005861B9"/>
    <w:rsid w:val="005861D4"/>
    <w:rsid w:val="005862CF"/>
    <w:rsid w:val="0058638D"/>
    <w:rsid w:val="005867B8"/>
    <w:rsid w:val="00586ABA"/>
    <w:rsid w:val="00586C02"/>
    <w:rsid w:val="005874BE"/>
    <w:rsid w:val="0058753F"/>
    <w:rsid w:val="00587565"/>
    <w:rsid w:val="00587C12"/>
    <w:rsid w:val="005900DA"/>
    <w:rsid w:val="00590827"/>
    <w:rsid w:val="00590D9D"/>
    <w:rsid w:val="005913F3"/>
    <w:rsid w:val="005914E1"/>
    <w:rsid w:val="0059192C"/>
    <w:rsid w:val="00591A8D"/>
    <w:rsid w:val="00591B78"/>
    <w:rsid w:val="00591D20"/>
    <w:rsid w:val="00592548"/>
    <w:rsid w:val="005925D5"/>
    <w:rsid w:val="00592805"/>
    <w:rsid w:val="0059292F"/>
    <w:rsid w:val="005929E3"/>
    <w:rsid w:val="00592D3A"/>
    <w:rsid w:val="00592E3B"/>
    <w:rsid w:val="0059334C"/>
    <w:rsid w:val="005934AC"/>
    <w:rsid w:val="0059371A"/>
    <w:rsid w:val="005937C0"/>
    <w:rsid w:val="005937ED"/>
    <w:rsid w:val="00593A57"/>
    <w:rsid w:val="00593F4B"/>
    <w:rsid w:val="005941F5"/>
    <w:rsid w:val="00594653"/>
    <w:rsid w:val="00594704"/>
    <w:rsid w:val="00594914"/>
    <w:rsid w:val="00594C3A"/>
    <w:rsid w:val="00595136"/>
    <w:rsid w:val="005951C9"/>
    <w:rsid w:val="00595294"/>
    <w:rsid w:val="00595D94"/>
    <w:rsid w:val="00595D9C"/>
    <w:rsid w:val="00596934"/>
    <w:rsid w:val="0059700D"/>
    <w:rsid w:val="00597128"/>
    <w:rsid w:val="00597230"/>
    <w:rsid w:val="0059759D"/>
    <w:rsid w:val="0059794B"/>
    <w:rsid w:val="00597967"/>
    <w:rsid w:val="00597AA4"/>
    <w:rsid w:val="00597F53"/>
    <w:rsid w:val="005A06EA"/>
    <w:rsid w:val="005A097A"/>
    <w:rsid w:val="005A0990"/>
    <w:rsid w:val="005A0CB7"/>
    <w:rsid w:val="005A0D92"/>
    <w:rsid w:val="005A1024"/>
    <w:rsid w:val="005A1437"/>
    <w:rsid w:val="005A1788"/>
    <w:rsid w:val="005A1A93"/>
    <w:rsid w:val="005A1DF9"/>
    <w:rsid w:val="005A2674"/>
    <w:rsid w:val="005A26BC"/>
    <w:rsid w:val="005A28F1"/>
    <w:rsid w:val="005A29EC"/>
    <w:rsid w:val="005A2B51"/>
    <w:rsid w:val="005A2C34"/>
    <w:rsid w:val="005A2C8B"/>
    <w:rsid w:val="005A2C97"/>
    <w:rsid w:val="005A3064"/>
    <w:rsid w:val="005A32E3"/>
    <w:rsid w:val="005A3301"/>
    <w:rsid w:val="005A356F"/>
    <w:rsid w:val="005A35B7"/>
    <w:rsid w:val="005A391C"/>
    <w:rsid w:val="005A3AE3"/>
    <w:rsid w:val="005A3F43"/>
    <w:rsid w:val="005A4232"/>
    <w:rsid w:val="005A4243"/>
    <w:rsid w:val="005A4292"/>
    <w:rsid w:val="005A468A"/>
    <w:rsid w:val="005A49FC"/>
    <w:rsid w:val="005A4B77"/>
    <w:rsid w:val="005A4BF8"/>
    <w:rsid w:val="005A4C0E"/>
    <w:rsid w:val="005A4E1F"/>
    <w:rsid w:val="005A521C"/>
    <w:rsid w:val="005A569E"/>
    <w:rsid w:val="005A58B4"/>
    <w:rsid w:val="005A58BF"/>
    <w:rsid w:val="005A5AEB"/>
    <w:rsid w:val="005A5E83"/>
    <w:rsid w:val="005A5E8B"/>
    <w:rsid w:val="005A5F89"/>
    <w:rsid w:val="005A5FCE"/>
    <w:rsid w:val="005A6706"/>
    <w:rsid w:val="005A6E63"/>
    <w:rsid w:val="005A7402"/>
    <w:rsid w:val="005A79EA"/>
    <w:rsid w:val="005A7A9A"/>
    <w:rsid w:val="005A7B15"/>
    <w:rsid w:val="005A7B61"/>
    <w:rsid w:val="005B00E9"/>
    <w:rsid w:val="005B06E5"/>
    <w:rsid w:val="005B0762"/>
    <w:rsid w:val="005B0A9C"/>
    <w:rsid w:val="005B0CD9"/>
    <w:rsid w:val="005B0F57"/>
    <w:rsid w:val="005B125A"/>
    <w:rsid w:val="005B1578"/>
    <w:rsid w:val="005B16CA"/>
    <w:rsid w:val="005B16DD"/>
    <w:rsid w:val="005B17A9"/>
    <w:rsid w:val="005B20CB"/>
    <w:rsid w:val="005B2143"/>
    <w:rsid w:val="005B2427"/>
    <w:rsid w:val="005B294D"/>
    <w:rsid w:val="005B2D66"/>
    <w:rsid w:val="005B302B"/>
    <w:rsid w:val="005B329C"/>
    <w:rsid w:val="005B33F5"/>
    <w:rsid w:val="005B33FF"/>
    <w:rsid w:val="005B353C"/>
    <w:rsid w:val="005B35AB"/>
    <w:rsid w:val="005B3795"/>
    <w:rsid w:val="005B3852"/>
    <w:rsid w:val="005B40EA"/>
    <w:rsid w:val="005B4286"/>
    <w:rsid w:val="005B43B9"/>
    <w:rsid w:val="005B459C"/>
    <w:rsid w:val="005B45A0"/>
    <w:rsid w:val="005B45C5"/>
    <w:rsid w:val="005B4701"/>
    <w:rsid w:val="005B490D"/>
    <w:rsid w:val="005B4A00"/>
    <w:rsid w:val="005B4C41"/>
    <w:rsid w:val="005B537B"/>
    <w:rsid w:val="005B576E"/>
    <w:rsid w:val="005B5840"/>
    <w:rsid w:val="005B5C25"/>
    <w:rsid w:val="005B5F3C"/>
    <w:rsid w:val="005B601A"/>
    <w:rsid w:val="005B6585"/>
    <w:rsid w:val="005B677E"/>
    <w:rsid w:val="005B6F5D"/>
    <w:rsid w:val="005B73DD"/>
    <w:rsid w:val="005B762D"/>
    <w:rsid w:val="005B7CBC"/>
    <w:rsid w:val="005B7E87"/>
    <w:rsid w:val="005C00F2"/>
    <w:rsid w:val="005C01B4"/>
    <w:rsid w:val="005C0AA0"/>
    <w:rsid w:val="005C0D1B"/>
    <w:rsid w:val="005C0DC2"/>
    <w:rsid w:val="005C0E8F"/>
    <w:rsid w:val="005C1997"/>
    <w:rsid w:val="005C1A7B"/>
    <w:rsid w:val="005C1AB3"/>
    <w:rsid w:val="005C1BB9"/>
    <w:rsid w:val="005C1E4E"/>
    <w:rsid w:val="005C1ED2"/>
    <w:rsid w:val="005C2185"/>
    <w:rsid w:val="005C28DE"/>
    <w:rsid w:val="005C2AAD"/>
    <w:rsid w:val="005C2DCE"/>
    <w:rsid w:val="005C3298"/>
    <w:rsid w:val="005C33C1"/>
    <w:rsid w:val="005C3457"/>
    <w:rsid w:val="005C3B1F"/>
    <w:rsid w:val="005C3E0D"/>
    <w:rsid w:val="005C4256"/>
    <w:rsid w:val="005C4474"/>
    <w:rsid w:val="005C45C9"/>
    <w:rsid w:val="005C4707"/>
    <w:rsid w:val="005C4778"/>
    <w:rsid w:val="005C48B8"/>
    <w:rsid w:val="005C48CD"/>
    <w:rsid w:val="005C48E1"/>
    <w:rsid w:val="005C49B2"/>
    <w:rsid w:val="005C4D2E"/>
    <w:rsid w:val="005C4DA0"/>
    <w:rsid w:val="005C5030"/>
    <w:rsid w:val="005C50CD"/>
    <w:rsid w:val="005C539D"/>
    <w:rsid w:val="005C53AA"/>
    <w:rsid w:val="005C5416"/>
    <w:rsid w:val="005C554A"/>
    <w:rsid w:val="005C55C6"/>
    <w:rsid w:val="005C55F6"/>
    <w:rsid w:val="005C5AA1"/>
    <w:rsid w:val="005C5B31"/>
    <w:rsid w:val="005C5BF6"/>
    <w:rsid w:val="005C5CD8"/>
    <w:rsid w:val="005C5D8E"/>
    <w:rsid w:val="005C5DCD"/>
    <w:rsid w:val="005C5EF2"/>
    <w:rsid w:val="005C6297"/>
    <w:rsid w:val="005C62B2"/>
    <w:rsid w:val="005C62EC"/>
    <w:rsid w:val="005C66A2"/>
    <w:rsid w:val="005C6B86"/>
    <w:rsid w:val="005C7008"/>
    <w:rsid w:val="005C7688"/>
    <w:rsid w:val="005C7689"/>
    <w:rsid w:val="005C76C7"/>
    <w:rsid w:val="005C7789"/>
    <w:rsid w:val="005C77A4"/>
    <w:rsid w:val="005C77EF"/>
    <w:rsid w:val="005C7B55"/>
    <w:rsid w:val="005D0105"/>
    <w:rsid w:val="005D048A"/>
    <w:rsid w:val="005D066F"/>
    <w:rsid w:val="005D0CC1"/>
    <w:rsid w:val="005D0EF8"/>
    <w:rsid w:val="005D0F71"/>
    <w:rsid w:val="005D0FAD"/>
    <w:rsid w:val="005D1050"/>
    <w:rsid w:val="005D1409"/>
    <w:rsid w:val="005D14A8"/>
    <w:rsid w:val="005D1566"/>
    <w:rsid w:val="005D177D"/>
    <w:rsid w:val="005D1A55"/>
    <w:rsid w:val="005D23EA"/>
    <w:rsid w:val="005D2623"/>
    <w:rsid w:val="005D283C"/>
    <w:rsid w:val="005D2931"/>
    <w:rsid w:val="005D2E2B"/>
    <w:rsid w:val="005D30C7"/>
    <w:rsid w:val="005D35A5"/>
    <w:rsid w:val="005D433B"/>
    <w:rsid w:val="005D438D"/>
    <w:rsid w:val="005D46A6"/>
    <w:rsid w:val="005D4942"/>
    <w:rsid w:val="005D4981"/>
    <w:rsid w:val="005D4A8B"/>
    <w:rsid w:val="005D4B71"/>
    <w:rsid w:val="005D4ED9"/>
    <w:rsid w:val="005D543C"/>
    <w:rsid w:val="005D5512"/>
    <w:rsid w:val="005D5CD4"/>
    <w:rsid w:val="005D5D95"/>
    <w:rsid w:val="005D5DE0"/>
    <w:rsid w:val="005D5FD6"/>
    <w:rsid w:val="005D606D"/>
    <w:rsid w:val="005D61F7"/>
    <w:rsid w:val="005D6466"/>
    <w:rsid w:val="005D6862"/>
    <w:rsid w:val="005D6BDA"/>
    <w:rsid w:val="005D6CB1"/>
    <w:rsid w:val="005D75CD"/>
    <w:rsid w:val="005D77BC"/>
    <w:rsid w:val="005D79D5"/>
    <w:rsid w:val="005E0142"/>
    <w:rsid w:val="005E0369"/>
    <w:rsid w:val="005E05A2"/>
    <w:rsid w:val="005E0D10"/>
    <w:rsid w:val="005E0D6E"/>
    <w:rsid w:val="005E11C3"/>
    <w:rsid w:val="005E122B"/>
    <w:rsid w:val="005E14C1"/>
    <w:rsid w:val="005E157C"/>
    <w:rsid w:val="005E1DE1"/>
    <w:rsid w:val="005E1EF7"/>
    <w:rsid w:val="005E2324"/>
    <w:rsid w:val="005E2702"/>
    <w:rsid w:val="005E3154"/>
    <w:rsid w:val="005E340B"/>
    <w:rsid w:val="005E377E"/>
    <w:rsid w:val="005E3934"/>
    <w:rsid w:val="005E3B95"/>
    <w:rsid w:val="005E497A"/>
    <w:rsid w:val="005E4A74"/>
    <w:rsid w:val="005E4C1E"/>
    <w:rsid w:val="005E4F90"/>
    <w:rsid w:val="005E5A71"/>
    <w:rsid w:val="005E5B33"/>
    <w:rsid w:val="005E5F2E"/>
    <w:rsid w:val="005E6421"/>
    <w:rsid w:val="005E64EF"/>
    <w:rsid w:val="005E65D0"/>
    <w:rsid w:val="005E671D"/>
    <w:rsid w:val="005E67B9"/>
    <w:rsid w:val="005E7266"/>
    <w:rsid w:val="005E73B2"/>
    <w:rsid w:val="005E7466"/>
    <w:rsid w:val="005E7734"/>
    <w:rsid w:val="005E799F"/>
    <w:rsid w:val="005E79E1"/>
    <w:rsid w:val="005E7A01"/>
    <w:rsid w:val="005E7B4F"/>
    <w:rsid w:val="005E7E07"/>
    <w:rsid w:val="005E7EE1"/>
    <w:rsid w:val="005F00A9"/>
    <w:rsid w:val="005F0150"/>
    <w:rsid w:val="005F0486"/>
    <w:rsid w:val="005F063F"/>
    <w:rsid w:val="005F06C7"/>
    <w:rsid w:val="005F09E4"/>
    <w:rsid w:val="005F0A7E"/>
    <w:rsid w:val="005F0AE4"/>
    <w:rsid w:val="005F0C2F"/>
    <w:rsid w:val="005F139E"/>
    <w:rsid w:val="005F1412"/>
    <w:rsid w:val="005F14E1"/>
    <w:rsid w:val="005F17FF"/>
    <w:rsid w:val="005F1A71"/>
    <w:rsid w:val="005F1B0E"/>
    <w:rsid w:val="005F2355"/>
    <w:rsid w:val="005F25A0"/>
    <w:rsid w:val="005F2C4C"/>
    <w:rsid w:val="005F30E6"/>
    <w:rsid w:val="005F3E86"/>
    <w:rsid w:val="005F3F08"/>
    <w:rsid w:val="005F4495"/>
    <w:rsid w:val="005F45EA"/>
    <w:rsid w:val="005F4A1E"/>
    <w:rsid w:val="005F4D0A"/>
    <w:rsid w:val="005F51D0"/>
    <w:rsid w:val="005F53C4"/>
    <w:rsid w:val="005F586E"/>
    <w:rsid w:val="005F5B35"/>
    <w:rsid w:val="005F5DDB"/>
    <w:rsid w:val="005F5F0A"/>
    <w:rsid w:val="005F6002"/>
    <w:rsid w:val="005F6102"/>
    <w:rsid w:val="005F61CD"/>
    <w:rsid w:val="005F64C3"/>
    <w:rsid w:val="005F6B83"/>
    <w:rsid w:val="005F6D59"/>
    <w:rsid w:val="005F7038"/>
    <w:rsid w:val="005F79A4"/>
    <w:rsid w:val="005F7A92"/>
    <w:rsid w:val="005F7E68"/>
    <w:rsid w:val="0060013C"/>
    <w:rsid w:val="00600249"/>
    <w:rsid w:val="00600698"/>
    <w:rsid w:val="00600A58"/>
    <w:rsid w:val="00601898"/>
    <w:rsid w:val="00601A61"/>
    <w:rsid w:val="00601B5A"/>
    <w:rsid w:val="00601BBB"/>
    <w:rsid w:val="00601D37"/>
    <w:rsid w:val="00602154"/>
    <w:rsid w:val="006021B7"/>
    <w:rsid w:val="00602460"/>
    <w:rsid w:val="006024BC"/>
    <w:rsid w:val="0060259F"/>
    <w:rsid w:val="006027C8"/>
    <w:rsid w:val="00602815"/>
    <w:rsid w:val="0060282F"/>
    <w:rsid w:val="00603102"/>
    <w:rsid w:val="006031F9"/>
    <w:rsid w:val="0060337B"/>
    <w:rsid w:val="00603474"/>
    <w:rsid w:val="00603A65"/>
    <w:rsid w:val="00603C5D"/>
    <w:rsid w:val="006040AC"/>
    <w:rsid w:val="00604209"/>
    <w:rsid w:val="006043B6"/>
    <w:rsid w:val="006046FB"/>
    <w:rsid w:val="006047A3"/>
    <w:rsid w:val="00604D5B"/>
    <w:rsid w:val="00604E53"/>
    <w:rsid w:val="00604FE8"/>
    <w:rsid w:val="006055A7"/>
    <w:rsid w:val="006057E5"/>
    <w:rsid w:val="0060594A"/>
    <w:rsid w:val="00605A61"/>
    <w:rsid w:val="00605DC1"/>
    <w:rsid w:val="0060612D"/>
    <w:rsid w:val="00606267"/>
    <w:rsid w:val="0060626B"/>
    <w:rsid w:val="00606970"/>
    <w:rsid w:val="006070FA"/>
    <w:rsid w:val="006073CA"/>
    <w:rsid w:val="00607829"/>
    <w:rsid w:val="00607DA0"/>
    <w:rsid w:val="00607EF2"/>
    <w:rsid w:val="00607FDB"/>
    <w:rsid w:val="00610239"/>
    <w:rsid w:val="0061071E"/>
    <w:rsid w:val="00610728"/>
    <w:rsid w:val="00610873"/>
    <w:rsid w:val="00610948"/>
    <w:rsid w:val="00610DA5"/>
    <w:rsid w:val="00610F24"/>
    <w:rsid w:val="006113B6"/>
    <w:rsid w:val="006115F1"/>
    <w:rsid w:val="0061229C"/>
    <w:rsid w:val="00612512"/>
    <w:rsid w:val="00612561"/>
    <w:rsid w:val="006127BB"/>
    <w:rsid w:val="00612A27"/>
    <w:rsid w:val="00612A61"/>
    <w:rsid w:val="00612E51"/>
    <w:rsid w:val="00612FE5"/>
    <w:rsid w:val="0061330D"/>
    <w:rsid w:val="006133C3"/>
    <w:rsid w:val="00613457"/>
    <w:rsid w:val="006135A4"/>
    <w:rsid w:val="00613AC4"/>
    <w:rsid w:val="00613B43"/>
    <w:rsid w:val="00614028"/>
    <w:rsid w:val="006140D3"/>
    <w:rsid w:val="006141A7"/>
    <w:rsid w:val="006141B5"/>
    <w:rsid w:val="006143D5"/>
    <w:rsid w:val="006148EB"/>
    <w:rsid w:val="00614956"/>
    <w:rsid w:val="00615377"/>
    <w:rsid w:val="006155F8"/>
    <w:rsid w:val="00615607"/>
    <w:rsid w:val="006156CC"/>
    <w:rsid w:val="00615799"/>
    <w:rsid w:val="00615D6B"/>
    <w:rsid w:val="00615D7C"/>
    <w:rsid w:val="00615E1C"/>
    <w:rsid w:val="00615F52"/>
    <w:rsid w:val="006162F5"/>
    <w:rsid w:val="00616446"/>
    <w:rsid w:val="0061648E"/>
    <w:rsid w:val="00616581"/>
    <w:rsid w:val="00616B59"/>
    <w:rsid w:val="00617350"/>
    <w:rsid w:val="0061799F"/>
    <w:rsid w:val="006179C5"/>
    <w:rsid w:val="00617A1D"/>
    <w:rsid w:val="00617A9E"/>
    <w:rsid w:val="00617C23"/>
    <w:rsid w:val="00620341"/>
    <w:rsid w:val="00620955"/>
    <w:rsid w:val="00620D6A"/>
    <w:rsid w:val="0062114E"/>
    <w:rsid w:val="0062150D"/>
    <w:rsid w:val="0062151B"/>
    <w:rsid w:val="0062157C"/>
    <w:rsid w:val="0062204C"/>
    <w:rsid w:val="0062246A"/>
    <w:rsid w:val="006224F6"/>
    <w:rsid w:val="0062270E"/>
    <w:rsid w:val="006228A6"/>
    <w:rsid w:val="00623072"/>
    <w:rsid w:val="0062365D"/>
    <w:rsid w:val="00623815"/>
    <w:rsid w:val="006239A7"/>
    <w:rsid w:val="006239B6"/>
    <w:rsid w:val="00623E54"/>
    <w:rsid w:val="00623F93"/>
    <w:rsid w:val="006245D1"/>
    <w:rsid w:val="00624BC8"/>
    <w:rsid w:val="006250B8"/>
    <w:rsid w:val="006251FF"/>
    <w:rsid w:val="0062522C"/>
    <w:rsid w:val="00625469"/>
    <w:rsid w:val="00625A0F"/>
    <w:rsid w:val="00625F6B"/>
    <w:rsid w:val="006260B9"/>
    <w:rsid w:val="00626402"/>
    <w:rsid w:val="0062682C"/>
    <w:rsid w:val="00626ACB"/>
    <w:rsid w:val="006270E5"/>
    <w:rsid w:val="0062713D"/>
    <w:rsid w:val="0062761F"/>
    <w:rsid w:val="00627AD7"/>
    <w:rsid w:val="00627C7B"/>
    <w:rsid w:val="00627E26"/>
    <w:rsid w:val="00627FF4"/>
    <w:rsid w:val="00630C38"/>
    <w:rsid w:val="00630CCC"/>
    <w:rsid w:val="00631000"/>
    <w:rsid w:val="006310B8"/>
    <w:rsid w:val="0063134C"/>
    <w:rsid w:val="006317CF"/>
    <w:rsid w:val="006319BD"/>
    <w:rsid w:val="00631B03"/>
    <w:rsid w:val="006323E4"/>
    <w:rsid w:val="00632651"/>
    <w:rsid w:val="006328C9"/>
    <w:rsid w:val="006328FE"/>
    <w:rsid w:val="0063292E"/>
    <w:rsid w:val="00632C59"/>
    <w:rsid w:val="00632D1A"/>
    <w:rsid w:val="00633198"/>
    <w:rsid w:val="0063372C"/>
    <w:rsid w:val="006337A1"/>
    <w:rsid w:val="00633DDC"/>
    <w:rsid w:val="00634010"/>
    <w:rsid w:val="00634C65"/>
    <w:rsid w:val="00634CFC"/>
    <w:rsid w:val="00634E17"/>
    <w:rsid w:val="00634F15"/>
    <w:rsid w:val="0063508D"/>
    <w:rsid w:val="00635092"/>
    <w:rsid w:val="00635568"/>
    <w:rsid w:val="006355D2"/>
    <w:rsid w:val="006355FF"/>
    <w:rsid w:val="006356C3"/>
    <w:rsid w:val="00635902"/>
    <w:rsid w:val="00635BD3"/>
    <w:rsid w:val="006360EF"/>
    <w:rsid w:val="0063613D"/>
    <w:rsid w:val="006361F4"/>
    <w:rsid w:val="006365A9"/>
    <w:rsid w:val="006366C3"/>
    <w:rsid w:val="00636DD8"/>
    <w:rsid w:val="00637766"/>
    <w:rsid w:val="006378D3"/>
    <w:rsid w:val="00637B55"/>
    <w:rsid w:val="00637D2D"/>
    <w:rsid w:val="00640101"/>
    <w:rsid w:val="00640258"/>
    <w:rsid w:val="00640F68"/>
    <w:rsid w:val="00641131"/>
    <w:rsid w:val="0064163C"/>
    <w:rsid w:val="00641810"/>
    <w:rsid w:val="00641B33"/>
    <w:rsid w:val="00641DF3"/>
    <w:rsid w:val="00641F30"/>
    <w:rsid w:val="00642495"/>
    <w:rsid w:val="006426F2"/>
    <w:rsid w:val="006431FE"/>
    <w:rsid w:val="00643A5C"/>
    <w:rsid w:val="00643D35"/>
    <w:rsid w:val="00643F0D"/>
    <w:rsid w:val="006440B2"/>
    <w:rsid w:val="006440C2"/>
    <w:rsid w:val="0064469A"/>
    <w:rsid w:val="00644889"/>
    <w:rsid w:val="00644C86"/>
    <w:rsid w:val="00645069"/>
    <w:rsid w:val="00645549"/>
    <w:rsid w:val="006455B9"/>
    <w:rsid w:val="006457E1"/>
    <w:rsid w:val="00645C84"/>
    <w:rsid w:val="00646071"/>
    <w:rsid w:val="006462BF"/>
    <w:rsid w:val="00646610"/>
    <w:rsid w:val="006467BD"/>
    <w:rsid w:val="006469D5"/>
    <w:rsid w:val="00646E11"/>
    <w:rsid w:val="00647134"/>
    <w:rsid w:val="0064755B"/>
    <w:rsid w:val="00647D73"/>
    <w:rsid w:val="00647DDF"/>
    <w:rsid w:val="00650039"/>
    <w:rsid w:val="0065058B"/>
    <w:rsid w:val="00651000"/>
    <w:rsid w:val="0065123E"/>
    <w:rsid w:val="00651289"/>
    <w:rsid w:val="00651313"/>
    <w:rsid w:val="0065136F"/>
    <w:rsid w:val="006513C5"/>
    <w:rsid w:val="00651E4F"/>
    <w:rsid w:val="006523F4"/>
    <w:rsid w:val="00652AA9"/>
    <w:rsid w:val="00652F95"/>
    <w:rsid w:val="0065301E"/>
    <w:rsid w:val="00653284"/>
    <w:rsid w:val="00653568"/>
    <w:rsid w:val="00653AA4"/>
    <w:rsid w:val="00653E32"/>
    <w:rsid w:val="006545BA"/>
    <w:rsid w:val="00654A8B"/>
    <w:rsid w:val="00654EBE"/>
    <w:rsid w:val="00655020"/>
    <w:rsid w:val="006551EC"/>
    <w:rsid w:val="00655485"/>
    <w:rsid w:val="00655818"/>
    <w:rsid w:val="006558C9"/>
    <w:rsid w:val="0065629A"/>
    <w:rsid w:val="006564E9"/>
    <w:rsid w:val="0065663B"/>
    <w:rsid w:val="0065728B"/>
    <w:rsid w:val="00657332"/>
    <w:rsid w:val="0065739A"/>
    <w:rsid w:val="00657518"/>
    <w:rsid w:val="00657634"/>
    <w:rsid w:val="006579FB"/>
    <w:rsid w:val="00657F55"/>
    <w:rsid w:val="0066007E"/>
    <w:rsid w:val="006600C2"/>
    <w:rsid w:val="00660280"/>
    <w:rsid w:val="00660557"/>
    <w:rsid w:val="006605CB"/>
    <w:rsid w:val="00660747"/>
    <w:rsid w:val="00660DC7"/>
    <w:rsid w:val="00660F73"/>
    <w:rsid w:val="00660FDC"/>
    <w:rsid w:val="006610A6"/>
    <w:rsid w:val="006612AD"/>
    <w:rsid w:val="00661794"/>
    <w:rsid w:val="00661C19"/>
    <w:rsid w:val="00661C8B"/>
    <w:rsid w:val="00661CFD"/>
    <w:rsid w:val="00661ED6"/>
    <w:rsid w:val="006621C9"/>
    <w:rsid w:val="00662442"/>
    <w:rsid w:val="006626AF"/>
    <w:rsid w:val="006628A7"/>
    <w:rsid w:val="00662B04"/>
    <w:rsid w:val="00662BB5"/>
    <w:rsid w:val="006630AE"/>
    <w:rsid w:val="0066372A"/>
    <w:rsid w:val="00663ADD"/>
    <w:rsid w:val="00663CB4"/>
    <w:rsid w:val="00663DC8"/>
    <w:rsid w:val="00663FB5"/>
    <w:rsid w:val="006640AF"/>
    <w:rsid w:val="00664144"/>
    <w:rsid w:val="00664424"/>
    <w:rsid w:val="00664481"/>
    <w:rsid w:val="006645FB"/>
    <w:rsid w:val="006648B5"/>
    <w:rsid w:val="00664DC9"/>
    <w:rsid w:val="006654FE"/>
    <w:rsid w:val="00665EA6"/>
    <w:rsid w:val="0066608E"/>
    <w:rsid w:val="00666276"/>
    <w:rsid w:val="006667BD"/>
    <w:rsid w:val="00666BC9"/>
    <w:rsid w:val="00666C58"/>
    <w:rsid w:val="00666D2B"/>
    <w:rsid w:val="0066727C"/>
    <w:rsid w:val="0066727F"/>
    <w:rsid w:val="0066747C"/>
    <w:rsid w:val="00667662"/>
    <w:rsid w:val="006677B5"/>
    <w:rsid w:val="00667B64"/>
    <w:rsid w:val="00667DC4"/>
    <w:rsid w:val="0067024C"/>
    <w:rsid w:val="00670296"/>
    <w:rsid w:val="0067030A"/>
    <w:rsid w:val="00670838"/>
    <w:rsid w:val="00670AEB"/>
    <w:rsid w:val="00670B95"/>
    <w:rsid w:val="0067108F"/>
    <w:rsid w:val="006712BC"/>
    <w:rsid w:val="0067188F"/>
    <w:rsid w:val="00671C38"/>
    <w:rsid w:val="0067258A"/>
    <w:rsid w:val="00672C4F"/>
    <w:rsid w:val="00672EEC"/>
    <w:rsid w:val="00673582"/>
    <w:rsid w:val="006737A5"/>
    <w:rsid w:val="006737C8"/>
    <w:rsid w:val="00674003"/>
    <w:rsid w:val="00674213"/>
    <w:rsid w:val="0067428A"/>
    <w:rsid w:val="00674334"/>
    <w:rsid w:val="00674454"/>
    <w:rsid w:val="00674633"/>
    <w:rsid w:val="0067468B"/>
    <w:rsid w:val="00674D67"/>
    <w:rsid w:val="00674E6D"/>
    <w:rsid w:val="0067536C"/>
    <w:rsid w:val="0067542F"/>
    <w:rsid w:val="00675971"/>
    <w:rsid w:val="00675B6E"/>
    <w:rsid w:val="00675C8F"/>
    <w:rsid w:val="00675FA6"/>
    <w:rsid w:val="00675FD6"/>
    <w:rsid w:val="0067606B"/>
    <w:rsid w:val="00676162"/>
    <w:rsid w:val="006764F8"/>
    <w:rsid w:val="006766F8"/>
    <w:rsid w:val="00676AA4"/>
    <w:rsid w:val="00676CE7"/>
    <w:rsid w:val="00677315"/>
    <w:rsid w:val="006776B0"/>
    <w:rsid w:val="00677C9B"/>
    <w:rsid w:val="00677CEC"/>
    <w:rsid w:val="00677E8A"/>
    <w:rsid w:val="00677F93"/>
    <w:rsid w:val="006803B9"/>
    <w:rsid w:val="0068049D"/>
    <w:rsid w:val="006807C8"/>
    <w:rsid w:val="00680F6D"/>
    <w:rsid w:val="0068128C"/>
    <w:rsid w:val="00681C07"/>
    <w:rsid w:val="00681E68"/>
    <w:rsid w:val="00682095"/>
    <w:rsid w:val="0068246F"/>
    <w:rsid w:val="00682A48"/>
    <w:rsid w:val="00682AB8"/>
    <w:rsid w:val="00682B0F"/>
    <w:rsid w:val="00682B34"/>
    <w:rsid w:val="00682DBC"/>
    <w:rsid w:val="00682E96"/>
    <w:rsid w:val="00683089"/>
    <w:rsid w:val="0068349C"/>
    <w:rsid w:val="006836CC"/>
    <w:rsid w:val="00683869"/>
    <w:rsid w:val="006838C2"/>
    <w:rsid w:val="00683E40"/>
    <w:rsid w:val="00683FEA"/>
    <w:rsid w:val="00684036"/>
    <w:rsid w:val="006841EC"/>
    <w:rsid w:val="0068426B"/>
    <w:rsid w:val="00684291"/>
    <w:rsid w:val="00684461"/>
    <w:rsid w:val="00684642"/>
    <w:rsid w:val="00684672"/>
    <w:rsid w:val="0068479E"/>
    <w:rsid w:val="00684FAB"/>
    <w:rsid w:val="00685444"/>
    <w:rsid w:val="006854A7"/>
    <w:rsid w:val="0068561E"/>
    <w:rsid w:val="006856B4"/>
    <w:rsid w:val="006859A0"/>
    <w:rsid w:val="00685B00"/>
    <w:rsid w:val="00685B8F"/>
    <w:rsid w:val="00685CEE"/>
    <w:rsid w:val="006865F5"/>
    <w:rsid w:val="00686708"/>
    <w:rsid w:val="006867CC"/>
    <w:rsid w:val="00686AB8"/>
    <w:rsid w:val="00686FCA"/>
    <w:rsid w:val="00687123"/>
    <w:rsid w:val="006874F7"/>
    <w:rsid w:val="006876E7"/>
    <w:rsid w:val="006878C7"/>
    <w:rsid w:val="00687AB4"/>
    <w:rsid w:val="00687C2B"/>
    <w:rsid w:val="00687C69"/>
    <w:rsid w:val="00687E1C"/>
    <w:rsid w:val="00687E5F"/>
    <w:rsid w:val="00687EBF"/>
    <w:rsid w:val="00687FFA"/>
    <w:rsid w:val="00690435"/>
    <w:rsid w:val="006905A4"/>
    <w:rsid w:val="00690702"/>
    <w:rsid w:val="00690BAF"/>
    <w:rsid w:val="00690DA4"/>
    <w:rsid w:val="00690F20"/>
    <w:rsid w:val="006914C5"/>
    <w:rsid w:val="00691757"/>
    <w:rsid w:val="00691F78"/>
    <w:rsid w:val="006921D8"/>
    <w:rsid w:val="00692245"/>
    <w:rsid w:val="006928DC"/>
    <w:rsid w:val="00692949"/>
    <w:rsid w:val="00692AC6"/>
    <w:rsid w:val="00692C32"/>
    <w:rsid w:val="00693254"/>
    <w:rsid w:val="006932BA"/>
    <w:rsid w:val="00693357"/>
    <w:rsid w:val="00693899"/>
    <w:rsid w:val="00693A19"/>
    <w:rsid w:val="00693B05"/>
    <w:rsid w:val="00693D0C"/>
    <w:rsid w:val="00694083"/>
    <w:rsid w:val="006941D4"/>
    <w:rsid w:val="00694B77"/>
    <w:rsid w:val="00695369"/>
    <w:rsid w:val="0069563B"/>
    <w:rsid w:val="00695900"/>
    <w:rsid w:val="00695955"/>
    <w:rsid w:val="00695B69"/>
    <w:rsid w:val="00695B7C"/>
    <w:rsid w:val="00695BB8"/>
    <w:rsid w:val="00696005"/>
    <w:rsid w:val="00696443"/>
    <w:rsid w:val="00696667"/>
    <w:rsid w:val="0069692A"/>
    <w:rsid w:val="00696A00"/>
    <w:rsid w:val="00697359"/>
    <w:rsid w:val="00697A3A"/>
    <w:rsid w:val="006A0094"/>
    <w:rsid w:val="006A00FB"/>
    <w:rsid w:val="006A0451"/>
    <w:rsid w:val="006A0563"/>
    <w:rsid w:val="006A14CC"/>
    <w:rsid w:val="006A168C"/>
    <w:rsid w:val="006A1815"/>
    <w:rsid w:val="006A1B0E"/>
    <w:rsid w:val="006A1B37"/>
    <w:rsid w:val="006A2695"/>
    <w:rsid w:val="006A270E"/>
    <w:rsid w:val="006A27E1"/>
    <w:rsid w:val="006A2804"/>
    <w:rsid w:val="006A280B"/>
    <w:rsid w:val="006A2884"/>
    <w:rsid w:val="006A2E67"/>
    <w:rsid w:val="006A2F21"/>
    <w:rsid w:val="006A30DA"/>
    <w:rsid w:val="006A3187"/>
    <w:rsid w:val="006A3427"/>
    <w:rsid w:val="006A3698"/>
    <w:rsid w:val="006A3D1A"/>
    <w:rsid w:val="006A3D6F"/>
    <w:rsid w:val="006A3ED8"/>
    <w:rsid w:val="006A43BA"/>
    <w:rsid w:val="006A479D"/>
    <w:rsid w:val="006A47EE"/>
    <w:rsid w:val="006A4A42"/>
    <w:rsid w:val="006A4F29"/>
    <w:rsid w:val="006A5584"/>
    <w:rsid w:val="006A5C6D"/>
    <w:rsid w:val="006A5F5E"/>
    <w:rsid w:val="006A600C"/>
    <w:rsid w:val="006A610F"/>
    <w:rsid w:val="006A63F5"/>
    <w:rsid w:val="006A643D"/>
    <w:rsid w:val="006A650C"/>
    <w:rsid w:val="006A6811"/>
    <w:rsid w:val="006A708F"/>
    <w:rsid w:val="006A7666"/>
    <w:rsid w:val="006A7DA9"/>
    <w:rsid w:val="006B03C2"/>
    <w:rsid w:val="006B0BD8"/>
    <w:rsid w:val="006B105C"/>
    <w:rsid w:val="006B144E"/>
    <w:rsid w:val="006B146D"/>
    <w:rsid w:val="006B1916"/>
    <w:rsid w:val="006B1C94"/>
    <w:rsid w:val="006B2356"/>
    <w:rsid w:val="006B2F26"/>
    <w:rsid w:val="006B2F4C"/>
    <w:rsid w:val="006B3016"/>
    <w:rsid w:val="006B363A"/>
    <w:rsid w:val="006B3754"/>
    <w:rsid w:val="006B3A36"/>
    <w:rsid w:val="006B3AF0"/>
    <w:rsid w:val="006B3B4D"/>
    <w:rsid w:val="006B3E7C"/>
    <w:rsid w:val="006B3ED0"/>
    <w:rsid w:val="006B4009"/>
    <w:rsid w:val="006B44C7"/>
    <w:rsid w:val="006B485A"/>
    <w:rsid w:val="006B4931"/>
    <w:rsid w:val="006B4959"/>
    <w:rsid w:val="006B4C92"/>
    <w:rsid w:val="006B5EFE"/>
    <w:rsid w:val="006B61D0"/>
    <w:rsid w:val="006B62C4"/>
    <w:rsid w:val="006B640E"/>
    <w:rsid w:val="006B665B"/>
    <w:rsid w:val="006B68F4"/>
    <w:rsid w:val="006B6ACF"/>
    <w:rsid w:val="006B6D62"/>
    <w:rsid w:val="006B746B"/>
    <w:rsid w:val="006B7798"/>
    <w:rsid w:val="006B7831"/>
    <w:rsid w:val="006B7B9C"/>
    <w:rsid w:val="006C00D4"/>
    <w:rsid w:val="006C0113"/>
    <w:rsid w:val="006C0149"/>
    <w:rsid w:val="006C01F9"/>
    <w:rsid w:val="006C025A"/>
    <w:rsid w:val="006C0332"/>
    <w:rsid w:val="006C0369"/>
    <w:rsid w:val="006C04BF"/>
    <w:rsid w:val="006C0578"/>
    <w:rsid w:val="006C0689"/>
    <w:rsid w:val="006C0B2E"/>
    <w:rsid w:val="006C0B66"/>
    <w:rsid w:val="006C0EDD"/>
    <w:rsid w:val="006C15BE"/>
    <w:rsid w:val="006C17DE"/>
    <w:rsid w:val="006C193F"/>
    <w:rsid w:val="006C19BE"/>
    <w:rsid w:val="006C1BDD"/>
    <w:rsid w:val="006C1C84"/>
    <w:rsid w:val="006C2005"/>
    <w:rsid w:val="006C2077"/>
    <w:rsid w:val="006C20D3"/>
    <w:rsid w:val="006C218D"/>
    <w:rsid w:val="006C231B"/>
    <w:rsid w:val="006C23B1"/>
    <w:rsid w:val="006C2465"/>
    <w:rsid w:val="006C247C"/>
    <w:rsid w:val="006C272D"/>
    <w:rsid w:val="006C276C"/>
    <w:rsid w:val="006C27ED"/>
    <w:rsid w:val="006C28C5"/>
    <w:rsid w:val="006C2A15"/>
    <w:rsid w:val="006C2BF6"/>
    <w:rsid w:val="006C2D61"/>
    <w:rsid w:val="006C389D"/>
    <w:rsid w:val="006C394C"/>
    <w:rsid w:val="006C3C42"/>
    <w:rsid w:val="006C3F9D"/>
    <w:rsid w:val="006C41D3"/>
    <w:rsid w:val="006C4A00"/>
    <w:rsid w:val="006C4B66"/>
    <w:rsid w:val="006C4C46"/>
    <w:rsid w:val="006C4D89"/>
    <w:rsid w:val="006C4F56"/>
    <w:rsid w:val="006C4F6E"/>
    <w:rsid w:val="006C5131"/>
    <w:rsid w:val="006C5797"/>
    <w:rsid w:val="006C5A2F"/>
    <w:rsid w:val="006C5F37"/>
    <w:rsid w:val="006C6421"/>
    <w:rsid w:val="006C6751"/>
    <w:rsid w:val="006C67CB"/>
    <w:rsid w:val="006C7218"/>
    <w:rsid w:val="006C7650"/>
    <w:rsid w:val="006C7CE9"/>
    <w:rsid w:val="006C7F9D"/>
    <w:rsid w:val="006D0297"/>
    <w:rsid w:val="006D03D2"/>
    <w:rsid w:val="006D03D7"/>
    <w:rsid w:val="006D058F"/>
    <w:rsid w:val="006D07A8"/>
    <w:rsid w:val="006D0C4B"/>
    <w:rsid w:val="006D0F72"/>
    <w:rsid w:val="006D1512"/>
    <w:rsid w:val="006D17AE"/>
    <w:rsid w:val="006D17CD"/>
    <w:rsid w:val="006D1853"/>
    <w:rsid w:val="006D1980"/>
    <w:rsid w:val="006D19DF"/>
    <w:rsid w:val="006D1C65"/>
    <w:rsid w:val="006D1DA0"/>
    <w:rsid w:val="006D1DEF"/>
    <w:rsid w:val="006D2026"/>
    <w:rsid w:val="006D25B9"/>
    <w:rsid w:val="006D291A"/>
    <w:rsid w:val="006D2BEB"/>
    <w:rsid w:val="006D3058"/>
    <w:rsid w:val="006D30E9"/>
    <w:rsid w:val="006D32CA"/>
    <w:rsid w:val="006D32E8"/>
    <w:rsid w:val="006D376F"/>
    <w:rsid w:val="006D3A08"/>
    <w:rsid w:val="006D3AA0"/>
    <w:rsid w:val="006D3B37"/>
    <w:rsid w:val="006D3DA9"/>
    <w:rsid w:val="006D3EFC"/>
    <w:rsid w:val="006D4582"/>
    <w:rsid w:val="006D488A"/>
    <w:rsid w:val="006D4DF3"/>
    <w:rsid w:val="006D4EFA"/>
    <w:rsid w:val="006D54D1"/>
    <w:rsid w:val="006D5691"/>
    <w:rsid w:val="006D6C64"/>
    <w:rsid w:val="006D6C66"/>
    <w:rsid w:val="006D6F1A"/>
    <w:rsid w:val="006D7430"/>
    <w:rsid w:val="006D7E58"/>
    <w:rsid w:val="006D7E97"/>
    <w:rsid w:val="006E0758"/>
    <w:rsid w:val="006E0ECF"/>
    <w:rsid w:val="006E10DF"/>
    <w:rsid w:val="006E10F5"/>
    <w:rsid w:val="006E1138"/>
    <w:rsid w:val="006E11A5"/>
    <w:rsid w:val="006E19ED"/>
    <w:rsid w:val="006E2120"/>
    <w:rsid w:val="006E26CB"/>
    <w:rsid w:val="006E288C"/>
    <w:rsid w:val="006E3315"/>
    <w:rsid w:val="006E3615"/>
    <w:rsid w:val="006E3658"/>
    <w:rsid w:val="006E38FC"/>
    <w:rsid w:val="006E3AE1"/>
    <w:rsid w:val="006E3B38"/>
    <w:rsid w:val="006E3C77"/>
    <w:rsid w:val="006E3E2C"/>
    <w:rsid w:val="006E3F48"/>
    <w:rsid w:val="006E42E5"/>
    <w:rsid w:val="006E4512"/>
    <w:rsid w:val="006E45D3"/>
    <w:rsid w:val="006E47ED"/>
    <w:rsid w:val="006E494A"/>
    <w:rsid w:val="006E4B64"/>
    <w:rsid w:val="006E4E4B"/>
    <w:rsid w:val="006E5174"/>
    <w:rsid w:val="006E59E0"/>
    <w:rsid w:val="006E5C1C"/>
    <w:rsid w:val="006E64BE"/>
    <w:rsid w:val="006E66A2"/>
    <w:rsid w:val="006E6824"/>
    <w:rsid w:val="006E6A38"/>
    <w:rsid w:val="006E71FE"/>
    <w:rsid w:val="006E73E9"/>
    <w:rsid w:val="006E76CA"/>
    <w:rsid w:val="006E7928"/>
    <w:rsid w:val="006E7C42"/>
    <w:rsid w:val="006F0076"/>
    <w:rsid w:val="006F03BF"/>
    <w:rsid w:val="006F03F0"/>
    <w:rsid w:val="006F055E"/>
    <w:rsid w:val="006F080F"/>
    <w:rsid w:val="006F10E2"/>
    <w:rsid w:val="006F17A5"/>
    <w:rsid w:val="006F19CC"/>
    <w:rsid w:val="006F1B26"/>
    <w:rsid w:val="006F1BB5"/>
    <w:rsid w:val="006F2832"/>
    <w:rsid w:val="006F28D7"/>
    <w:rsid w:val="006F28FB"/>
    <w:rsid w:val="006F2B6C"/>
    <w:rsid w:val="006F2E17"/>
    <w:rsid w:val="006F30BF"/>
    <w:rsid w:val="006F347C"/>
    <w:rsid w:val="006F34E8"/>
    <w:rsid w:val="006F3755"/>
    <w:rsid w:val="006F3A8C"/>
    <w:rsid w:val="006F434C"/>
    <w:rsid w:val="006F45DE"/>
    <w:rsid w:val="006F4653"/>
    <w:rsid w:val="006F4841"/>
    <w:rsid w:val="006F4846"/>
    <w:rsid w:val="006F49BE"/>
    <w:rsid w:val="006F4CC1"/>
    <w:rsid w:val="006F4ED6"/>
    <w:rsid w:val="006F4F7C"/>
    <w:rsid w:val="006F525D"/>
    <w:rsid w:val="006F5506"/>
    <w:rsid w:val="006F59A8"/>
    <w:rsid w:val="006F5AB6"/>
    <w:rsid w:val="006F5C97"/>
    <w:rsid w:val="006F5D80"/>
    <w:rsid w:val="006F63E0"/>
    <w:rsid w:val="006F6421"/>
    <w:rsid w:val="006F66B2"/>
    <w:rsid w:val="006F6773"/>
    <w:rsid w:val="006F6B07"/>
    <w:rsid w:val="006F6EEE"/>
    <w:rsid w:val="006F707F"/>
    <w:rsid w:val="006F7336"/>
    <w:rsid w:val="006F7671"/>
    <w:rsid w:val="006F7F21"/>
    <w:rsid w:val="00700579"/>
    <w:rsid w:val="00700941"/>
    <w:rsid w:val="00701272"/>
    <w:rsid w:val="007017F7"/>
    <w:rsid w:val="00701C8E"/>
    <w:rsid w:val="007026B7"/>
    <w:rsid w:val="007026F3"/>
    <w:rsid w:val="0070275D"/>
    <w:rsid w:val="00702A9F"/>
    <w:rsid w:val="00702E54"/>
    <w:rsid w:val="007031D1"/>
    <w:rsid w:val="00703290"/>
    <w:rsid w:val="0070345A"/>
    <w:rsid w:val="007037F1"/>
    <w:rsid w:val="0070380A"/>
    <w:rsid w:val="007038DF"/>
    <w:rsid w:val="00703C36"/>
    <w:rsid w:val="00703DEE"/>
    <w:rsid w:val="00703ECA"/>
    <w:rsid w:val="00704078"/>
    <w:rsid w:val="0070416F"/>
    <w:rsid w:val="007043E8"/>
    <w:rsid w:val="00704C79"/>
    <w:rsid w:val="00705117"/>
    <w:rsid w:val="0070527A"/>
    <w:rsid w:val="00705309"/>
    <w:rsid w:val="0070567E"/>
    <w:rsid w:val="00705757"/>
    <w:rsid w:val="0070585D"/>
    <w:rsid w:val="00705BD2"/>
    <w:rsid w:val="00705CA6"/>
    <w:rsid w:val="00705CF9"/>
    <w:rsid w:val="00705EFC"/>
    <w:rsid w:val="0070613B"/>
    <w:rsid w:val="00706252"/>
    <w:rsid w:val="0070627C"/>
    <w:rsid w:val="00706A17"/>
    <w:rsid w:val="00706FAA"/>
    <w:rsid w:val="00707376"/>
    <w:rsid w:val="00707617"/>
    <w:rsid w:val="007076E9"/>
    <w:rsid w:val="0070773F"/>
    <w:rsid w:val="007077B5"/>
    <w:rsid w:val="00707C3B"/>
    <w:rsid w:val="00707D54"/>
    <w:rsid w:val="00707D69"/>
    <w:rsid w:val="007100B1"/>
    <w:rsid w:val="00710517"/>
    <w:rsid w:val="007108B1"/>
    <w:rsid w:val="007109B0"/>
    <w:rsid w:val="00710AA6"/>
    <w:rsid w:val="00710DB9"/>
    <w:rsid w:val="00710E1B"/>
    <w:rsid w:val="00710EC9"/>
    <w:rsid w:val="0071119A"/>
    <w:rsid w:val="00711215"/>
    <w:rsid w:val="007112C7"/>
    <w:rsid w:val="00711316"/>
    <w:rsid w:val="00711848"/>
    <w:rsid w:val="007118A9"/>
    <w:rsid w:val="00711A14"/>
    <w:rsid w:val="00712171"/>
    <w:rsid w:val="00712324"/>
    <w:rsid w:val="00712452"/>
    <w:rsid w:val="007125D3"/>
    <w:rsid w:val="007129D5"/>
    <w:rsid w:val="00712C6F"/>
    <w:rsid w:val="00712F07"/>
    <w:rsid w:val="007132DF"/>
    <w:rsid w:val="00713582"/>
    <w:rsid w:val="00713609"/>
    <w:rsid w:val="007136A4"/>
    <w:rsid w:val="007139BC"/>
    <w:rsid w:val="00713C23"/>
    <w:rsid w:val="00713C50"/>
    <w:rsid w:val="00713D63"/>
    <w:rsid w:val="00713F85"/>
    <w:rsid w:val="00714304"/>
    <w:rsid w:val="00714CB7"/>
    <w:rsid w:val="00714D19"/>
    <w:rsid w:val="0071520C"/>
    <w:rsid w:val="007152DE"/>
    <w:rsid w:val="00715475"/>
    <w:rsid w:val="007157D1"/>
    <w:rsid w:val="0071589E"/>
    <w:rsid w:val="0071593D"/>
    <w:rsid w:val="00715964"/>
    <w:rsid w:val="00715B90"/>
    <w:rsid w:val="00715B96"/>
    <w:rsid w:val="00715C66"/>
    <w:rsid w:val="00715D00"/>
    <w:rsid w:val="00715D75"/>
    <w:rsid w:val="00716001"/>
    <w:rsid w:val="007160D5"/>
    <w:rsid w:val="0071631B"/>
    <w:rsid w:val="007168E7"/>
    <w:rsid w:val="007169A9"/>
    <w:rsid w:val="00716A80"/>
    <w:rsid w:val="00716C88"/>
    <w:rsid w:val="00717078"/>
    <w:rsid w:val="007171AD"/>
    <w:rsid w:val="00717339"/>
    <w:rsid w:val="0071743B"/>
    <w:rsid w:val="007174B6"/>
    <w:rsid w:val="00717ADF"/>
    <w:rsid w:val="00717B70"/>
    <w:rsid w:val="00717E4A"/>
    <w:rsid w:val="00717E8E"/>
    <w:rsid w:val="00717FDD"/>
    <w:rsid w:val="0072007F"/>
    <w:rsid w:val="00720458"/>
    <w:rsid w:val="007208D6"/>
    <w:rsid w:val="007209C6"/>
    <w:rsid w:val="00720B85"/>
    <w:rsid w:val="00720FFA"/>
    <w:rsid w:val="00721152"/>
    <w:rsid w:val="00721364"/>
    <w:rsid w:val="00721723"/>
    <w:rsid w:val="00721799"/>
    <w:rsid w:val="00721E6C"/>
    <w:rsid w:val="00722109"/>
    <w:rsid w:val="00722384"/>
    <w:rsid w:val="0072260F"/>
    <w:rsid w:val="00722660"/>
    <w:rsid w:val="007233DE"/>
    <w:rsid w:val="0072350D"/>
    <w:rsid w:val="007235F3"/>
    <w:rsid w:val="007238C9"/>
    <w:rsid w:val="00723937"/>
    <w:rsid w:val="00723DA7"/>
    <w:rsid w:val="0072427B"/>
    <w:rsid w:val="0072440E"/>
    <w:rsid w:val="007244E4"/>
    <w:rsid w:val="007246C4"/>
    <w:rsid w:val="00724869"/>
    <w:rsid w:val="00724F27"/>
    <w:rsid w:val="00725188"/>
    <w:rsid w:val="0072533A"/>
    <w:rsid w:val="0072560E"/>
    <w:rsid w:val="00725624"/>
    <w:rsid w:val="00725720"/>
    <w:rsid w:val="00725DC6"/>
    <w:rsid w:val="00726220"/>
    <w:rsid w:val="007265B0"/>
    <w:rsid w:val="00726A5E"/>
    <w:rsid w:val="007272AD"/>
    <w:rsid w:val="007277E8"/>
    <w:rsid w:val="00727C3E"/>
    <w:rsid w:val="00727E2E"/>
    <w:rsid w:val="00730280"/>
    <w:rsid w:val="007302C2"/>
    <w:rsid w:val="007308F3"/>
    <w:rsid w:val="00730B4D"/>
    <w:rsid w:val="00730C99"/>
    <w:rsid w:val="00731227"/>
    <w:rsid w:val="007313F6"/>
    <w:rsid w:val="007318F5"/>
    <w:rsid w:val="00731C35"/>
    <w:rsid w:val="00731DBF"/>
    <w:rsid w:val="00732268"/>
    <w:rsid w:val="007326CC"/>
    <w:rsid w:val="00732C93"/>
    <w:rsid w:val="00732DE0"/>
    <w:rsid w:val="00732E9F"/>
    <w:rsid w:val="0073302B"/>
    <w:rsid w:val="0073322D"/>
    <w:rsid w:val="0073350B"/>
    <w:rsid w:val="007338A5"/>
    <w:rsid w:val="00733C2E"/>
    <w:rsid w:val="00733FD7"/>
    <w:rsid w:val="007341FD"/>
    <w:rsid w:val="0073453D"/>
    <w:rsid w:val="0073469E"/>
    <w:rsid w:val="0073473A"/>
    <w:rsid w:val="00734C67"/>
    <w:rsid w:val="00734E5C"/>
    <w:rsid w:val="00735005"/>
    <w:rsid w:val="00735513"/>
    <w:rsid w:val="007359BE"/>
    <w:rsid w:val="00735E64"/>
    <w:rsid w:val="00735EFA"/>
    <w:rsid w:val="00735FA2"/>
    <w:rsid w:val="007360CD"/>
    <w:rsid w:val="00736188"/>
    <w:rsid w:val="007362B4"/>
    <w:rsid w:val="0073667F"/>
    <w:rsid w:val="00736B7C"/>
    <w:rsid w:val="00736F65"/>
    <w:rsid w:val="007376DB"/>
    <w:rsid w:val="00737753"/>
    <w:rsid w:val="007377DD"/>
    <w:rsid w:val="00737843"/>
    <w:rsid w:val="00737F84"/>
    <w:rsid w:val="0074001C"/>
    <w:rsid w:val="0074035E"/>
    <w:rsid w:val="00740D12"/>
    <w:rsid w:val="00740D98"/>
    <w:rsid w:val="00741234"/>
    <w:rsid w:val="0074136C"/>
    <w:rsid w:val="00741486"/>
    <w:rsid w:val="00741679"/>
    <w:rsid w:val="0074171D"/>
    <w:rsid w:val="00741897"/>
    <w:rsid w:val="00741A24"/>
    <w:rsid w:val="00741BC1"/>
    <w:rsid w:val="00742C89"/>
    <w:rsid w:val="007431F8"/>
    <w:rsid w:val="007436C9"/>
    <w:rsid w:val="00743D76"/>
    <w:rsid w:val="0074414F"/>
    <w:rsid w:val="007441F2"/>
    <w:rsid w:val="00744503"/>
    <w:rsid w:val="0074452E"/>
    <w:rsid w:val="0074459A"/>
    <w:rsid w:val="00744842"/>
    <w:rsid w:val="007448D1"/>
    <w:rsid w:val="00744F2E"/>
    <w:rsid w:val="007450A9"/>
    <w:rsid w:val="00745362"/>
    <w:rsid w:val="00745A05"/>
    <w:rsid w:val="00745A77"/>
    <w:rsid w:val="00745DC4"/>
    <w:rsid w:val="007463FD"/>
    <w:rsid w:val="00746440"/>
    <w:rsid w:val="007464D0"/>
    <w:rsid w:val="00746A5E"/>
    <w:rsid w:val="00746AC8"/>
    <w:rsid w:val="00746D72"/>
    <w:rsid w:val="00747354"/>
    <w:rsid w:val="0074786B"/>
    <w:rsid w:val="00747F02"/>
    <w:rsid w:val="00750107"/>
    <w:rsid w:val="007501BE"/>
    <w:rsid w:val="0075040C"/>
    <w:rsid w:val="007508BE"/>
    <w:rsid w:val="00750924"/>
    <w:rsid w:val="00750EC8"/>
    <w:rsid w:val="0075114C"/>
    <w:rsid w:val="007511C5"/>
    <w:rsid w:val="00751838"/>
    <w:rsid w:val="0075217F"/>
    <w:rsid w:val="007524B9"/>
    <w:rsid w:val="00752529"/>
    <w:rsid w:val="00752741"/>
    <w:rsid w:val="00752892"/>
    <w:rsid w:val="00752C36"/>
    <w:rsid w:val="00752FA5"/>
    <w:rsid w:val="00753237"/>
    <w:rsid w:val="007533D0"/>
    <w:rsid w:val="007533F7"/>
    <w:rsid w:val="0075423D"/>
    <w:rsid w:val="007546C9"/>
    <w:rsid w:val="00754709"/>
    <w:rsid w:val="00754823"/>
    <w:rsid w:val="00754E32"/>
    <w:rsid w:val="00754FD8"/>
    <w:rsid w:val="0075517A"/>
    <w:rsid w:val="00755249"/>
    <w:rsid w:val="0075525D"/>
    <w:rsid w:val="00755579"/>
    <w:rsid w:val="00755C69"/>
    <w:rsid w:val="0075617F"/>
    <w:rsid w:val="007562AD"/>
    <w:rsid w:val="007564C5"/>
    <w:rsid w:val="007568EC"/>
    <w:rsid w:val="0075693D"/>
    <w:rsid w:val="00756BF3"/>
    <w:rsid w:val="00756FCA"/>
    <w:rsid w:val="00757032"/>
    <w:rsid w:val="007572E8"/>
    <w:rsid w:val="007574C2"/>
    <w:rsid w:val="0075760D"/>
    <w:rsid w:val="00757835"/>
    <w:rsid w:val="00757A2E"/>
    <w:rsid w:val="007600DE"/>
    <w:rsid w:val="007601A2"/>
    <w:rsid w:val="0076022D"/>
    <w:rsid w:val="00760401"/>
    <w:rsid w:val="00760476"/>
    <w:rsid w:val="00760858"/>
    <w:rsid w:val="0076129A"/>
    <w:rsid w:val="007612A6"/>
    <w:rsid w:val="007614FF"/>
    <w:rsid w:val="0076160F"/>
    <w:rsid w:val="007618BF"/>
    <w:rsid w:val="00761CA1"/>
    <w:rsid w:val="00761DBA"/>
    <w:rsid w:val="00761E8D"/>
    <w:rsid w:val="00762034"/>
    <w:rsid w:val="0076240B"/>
    <w:rsid w:val="00762464"/>
    <w:rsid w:val="007628DE"/>
    <w:rsid w:val="00762D0F"/>
    <w:rsid w:val="00763024"/>
    <w:rsid w:val="00763711"/>
    <w:rsid w:val="007639D4"/>
    <w:rsid w:val="00763A51"/>
    <w:rsid w:val="00763DDF"/>
    <w:rsid w:val="00764068"/>
    <w:rsid w:val="007644B1"/>
    <w:rsid w:val="00764C9C"/>
    <w:rsid w:val="00765051"/>
    <w:rsid w:val="00765145"/>
    <w:rsid w:val="00765D71"/>
    <w:rsid w:val="00765E8D"/>
    <w:rsid w:val="00765F81"/>
    <w:rsid w:val="00766834"/>
    <w:rsid w:val="00766BE2"/>
    <w:rsid w:val="00766C26"/>
    <w:rsid w:val="00766DE0"/>
    <w:rsid w:val="00766FEC"/>
    <w:rsid w:val="00767290"/>
    <w:rsid w:val="00767427"/>
    <w:rsid w:val="00767591"/>
    <w:rsid w:val="0076765E"/>
    <w:rsid w:val="0076769E"/>
    <w:rsid w:val="007676B4"/>
    <w:rsid w:val="0076774D"/>
    <w:rsid w:val="00767A31"/>
    <w:rsid w:val="00767AED"/>
    <w:rsid w:val="007704E8"/>
    <w:rsid w:val="00770A61"/>
    <w:rsid w:val="00770E7F"/>
    <w:rsid w:val="0077101A"/>
    <w:rsid w:val="00771039"/>
    <w:rsid w:val="00771171"/>
    <w:rsid w:val="007711FC"/>
    <w:rsid w:val="0077128E"/>
    <w:rsid w:val="0077184B"/>
    <w:rsid w:val="0077190E"/>
    <w:rsid w:val="00772168"/>
    <w:rsid w:val="00772253"/>
    <w:rsid w:val="0077227C"/>
    <w:rsid w:val="007725D4"/>
    <w:rsid w:val="00772BE7"/>
    <w:rsid w:val="00772F4F"/>
    <w:rsid w:val="007733CF"/>
    <w:rsid w:val="00773E8B"/>
    <w:rsid w:val="0077432E"/>
    <w:rsid w:val="00774514"/>
    <w:rsid w:val="00774752"/>
    <w:rsid w:val="007748C5"/>
    <w:rsid w:val="00774C7F"/>
    <w:rsid w:val="00774F0D"/>
    <w:rsid w:val="007756CA"/>
    <w:rsid w:val="00775B3A"/>
    <w:rsid w:val="00775B41"/>
    <w:rsid w:val="00775DC4"/>
    <w:rsid w:val="0077647D"/>
    <w:rsid w:val="007767DD"/>
    <w:rsid w:val="00776A04"/>
    <w:rsid w:val="00776E8A"/>
    <w:rsid w:val="0077706C"/>
    <w:rsid w:val="0077739A"/>
    <w:rsid w:val="007773CD"/>
    <w:rsid w:val="007776F0"/>
    <w:rsid w:val="00777BB9"/>
    <w:rsid w:val="00777BE9"/>
    <w:rsid w:val="00777DB6"/>
    <w:rsid w:val="00777EA8"/>
    <w:rsid w:val="00777FBF"/>
    <w:rsid w:val="00780304"/>
    <w:rsid w:val="00780FA0"/>
    <w:rsid w:val="007814B0"/>
    <w:rsid w:val="0078164B"/>
    <w:rsid w:val="00782029"/>
    <w:rsid w:val="00782161"/>
    <w:rsid w:val="007823EA"/>
    <w:rsid w:val="00782542"/>
    <w:rsid w:val="00782B14"/>
    <w:rsid w:val="00782EA6"/>
    <w:rsid w:val="00782EDE"/>
    <w:rsid w:val="00782F39"/>
    <w:rsid w:val="00782FAC"/>
    <w:rsid w:val="00782FDB"/>
    <w:rsid w:val="007833D4"/>
    <w:rsid w:val="00783787"/>
    <w:rsid w:val="007838D0"/>
    <w:rsid w:val="00783963"/>
    <w:rsid w:val="00783DAB"/>
    <w:rsid w:val="00783FD2"/>
    <w:rsid w:val="007840E5"/>
    <w:rsid w:val="0078435B"/>
    <w:rsid w:val="00784597"/>
    <w:rsid w:val="007855A3"/>
    <w:rsid w:val="00785807"/>
    <w:rsid w:val="00785987"/>
    <w:rsid w:val="0078614E"/>
    <w:rsid w:val="007863D2"/>
    <w:rsid w:val="007864F9"/>
    <w:rsid w:val="00786729"/>
    <w:rsid w:val="00786784"/>
    <w:rsid w:val="00786787"/>
    <w:rsid w:val="00786806"/>
    <w:rsid w:val="007869EE"/>
    <w:rsid w:val="00786A30"/>
    <w:rsid w:val="00786CA3"/>
    <w:rsid w:val="0078759E"/>
    <w:rsid w:val="007877D6"/>
    <w:rsid w:val="00787819"/>
    <w:rsid w:val="00787922"/>
    <w:rsid w:val="00787C6A"/>
    <w:rsid w:val="007905CC"/>
    <w:rsid w:val="00790708"/>
    <w:rsid w:val="007908C6"/>
    <w:rsid w:val="00790A41"/>
    <w:rsid w:val="00790A95"/>
    <w:rsid w:val="00790AE5"/>
    <w:rsid w:val="00791139"/>
    <w:rsid w:val="00791683"/>
    <w:rsid w:val="007916B1"/>
    <w:rsid w:val="00791837"/>
    <w:rsid w:val="00791A07"/>
    <w:rsid w:val="00791B46"/>
    <w:rsid w:val="00791B57"/>
    <w:rsid w:val="00791E41"/>
    <w:rsid w:val="00791E4F"/>
    <w:rsid w:val="00791E6E"/>
    <w:rsid w:val="00791EF7"/>
    <w:rsid w:val="0079206D"/>
    <w:rsid w:val="00792462"/>
    <w:rsid w:val="00792514"/>
    <w:rsid w:val="00792705"/>
    <w:rsid w:val="0079301C"/>
    <w:rsid w:val="00793293"/>
    <w:rsid w:val="007933BD"/>
    <w:rsid w:val="00793507"/>
    <w:rsid w:val="00793543"/>
    <w:rsid w:val="0079369F"/>
    <w:rsid w:val="007938B5"/>
    <w:rsid w:val="00793A30"/>
    <w:rsid w:val="00793A49"/>
    <w:rsid w:val="00793CD1"/>
    <w:rsid w:val="00793E57"/>
    <w:rsid w:val="0079406C"/>
    <w:rsid w:val="0079420A"/>
    <w:rsid w:val="00794259"/>
    <w:rsid w:val="0079457E"/>
    <w:rsid w:val="00794714"/>
    <w:rsid w:val="007947AE"/>
    <w:rsid w:val="00794E18"/>
    <w:rsid w:val="007954BE"/>
    <w:rsid w:val="00795A84"/>
    <w:rsid w:val="00795CA1"/>
    <w:rsid w:val="00795CB1"/>
    <w:rsid w:val="00795D87"/>
    <w:rsid w:val="007966C9"/>
    <w:rsid w:val="007966E5"/>
    <w:rsid w:val="00796991"/>
    <w:rsid w:val="007974C6"/>
    <w:rsid w:val="0079775E"/>
    <w:rsid w:val="00797FB6"/>
    <w:rsid w:val="007A03BA"/>
    <w:rsid w:val="007A03FF"/>
    <w:rsid w:val="007A046F"/>
    <w:rsid w:val="007A0E4E"/>
    <w:rsid w:val="007A1508"/>
    <w:rsid w:val="007A1636"/>
    <w:rsid w:val="007A1A6B"/>
    <w:rsid w:val="007A1AC9"/>
    <w:rsid w:val="007A1BFB"/>
    <w:rsid w:val="007A1CA2"/>
    <w:rsid w:val="007A1DA3"/>
    <w:rsid w:val="007A1DDE"/>
    <w:rsid w:val="007A2297"/>
    <w:rsid w:val="007A2521"/>
    <w:rsid w:val="007A2587"/>
    <w:rsid w:val="007A273C"/>
    <w:rsid w:val="007A2BA6"/>
    <w:rsid w:val="007A2BED"/>
    <w:rsid w:val="007A30F6"/>
    <w:rsid w:val="007A325F"/>
    <w:rsid w:val="007A339E"/>
    <w:rsid w:val="007A374A"/>
    <w:rsid w:val="007A3770"/>
    <w:rsid w:val="007A3BA2"/>
    <w:rsid w:val="007A3CD6"/>
    <w:rsid w:val="007A3CFE"/>
    <w:rsid w:val="007A3DD1"/>
    <w:rsid w:val="007A3FB3"/>
    <w:rsid w:val="007A4259"/>
    <w:rsid w:val="007A450B"/>
    <w:rsid w:val="007A4883"/>
    <w:rsid w:val="007A4AA6"/>
    <w:rsid w:val="007A4C22"/>
    <w:rsid w:val="007A53FE"/>
    <w:rsid w:val="007A5BD8"/>
    <w:rsid w:val="007A5ECF"/>
    <w:rsid w:val="007A6127"/>
    <w:rsid w:val="007A61FF"/>
    <w:rsid w:val="007A6E1A"/>
    <w:rsid w:val="007A7602"/>
    <w:rsid w:val="007B0591"/>
    <w:rsid w:val="007B089A"/>
    <w:rsid w:val="007B0A49"/>
    <w:rsid w:val="007B0D41"/>
    <w:rsid w:val="007B127D"/>
    <w:rsid w:val="007B13AE"/>
    <w:rsid w:val="007B14E7"/>
    <w:rsid w:val="007B1764"/>
    <w:rsid w:val="007B1801"/>
    <w:rsid w:val="007B189E"/>
    <w:rsid w:val="007B1EE3"/>
    <w:rsid w:val="007B20EE"/>
    <w:rsid w:val="007B20FA"/>
    <w:rsid w:val="007B21A1"/>
    <w:rsid w:val="007B23AD"/>
    <w:rsid w:val="007B241B"/>
    <w:rsid w:val="007B257B"/>
    <w:rsid w:val="007B2BF0"/>
    <w:rsid w:val="007B2D12"/>
    <w:rsid w:val="007B2F12"/>
    <w:rsid w:val="007B301B"/>
    <w:rsid w:val="007B305A"/>
    <w:rsid w:val="007B3393"/>
    <w:rsid w:val="007B34A2"/>
    <w:rsid w:val="007B36E2"/>
    <w:rsid w:val="007B3B99"/>
    <w:rsid w:val="007B3BEE"/>
    <w:rsid w:val="007B4615"/>
    <w:rsid w:val="007B48C8"/>
    <w:rsid w:val="007B48E5"/>
    <w:rsid w:val="007B4AF4"/>
    <w:rsid w:val="007B5544"/>
    <w:rsid w:val="007B585C"/>
    <w:rsid w:val="007B5990"/>
    <w:rsid w:val="007B59F8"/>
    <w:rsid w:val="007B5E01"/>
    <w:rsid w:val="007B5F61"/>
    <w:rsid w:val="007B6323"/>
    <w:rsid w:val="007B6626"/>
    <w:rsid w:val="007B6654"/>
    <w:rsid w:val="007B6B72"/>
    <w:rsid w:val="007B6B84"/>
    <w:rsid w:val="007B6DDF"/>
    <w:rsid w:val="007B6FFE"/>
    <w:rsid w:val="007B7078"/>
    <w:rsid w:val="007B76AB"/>
    <w:rsid w:val="007B7D3F"/>
    <w:rsid w:val="007B7D9A"/>
    <w:rsid w:val="007B7F06"/>
    <w:rsid w:val="007C031C"/>
    <w:rsid w:val="007C072C"/>
    <w:rsid w:val="007C0BC0"/>
    <w:rsid w:val="007C0CB0"/>
    <w:rsid w:val="007C121C"/>
    <w:rsid w:val="007C1266"/>
    <w:rsid w:val="007C2014"/>
    <w:rsid w:val="007C220C"/>
    <w:rsid w:val="007C2280"/>
    <w:rsid w:val="007C28D3"/>
    <w:rsid w:val="007C2A2F"/>
    <w:rsid w:val="007C2A45"/>
    <w:rsid w:val="007C2AA6"/>
    <w:rsid w:val="007C2CD6"/>
    <w:rsid w:val="007C2E01"/>
    <w:rsid w:val="007C3061"/>
    <w:rsid w:val="007C3205"/>
    <w:rsid w:val="007C343D"/>
    <w:rsid w:val="007C34D0"/>
    <w:rsid w:val="007C3AAD"/>
    <w:rsid w:val="007C404B"/>
    <w:rsid w:val="007C413A"/>
    <w:rsid w:val="007C414F"/>
    <w:rsid w:val="007C4308"/>
    <w:rsid w:val="007C4312"/>
    <w:rsid w:val="007C446B"/>
    <w:rsid w:val="007C46E8"/>
    <w:rsid w:val="007C4A97"/>
    <w:rsid w:val="007C4BCE"/>
    <w:rsid w:val="007C50A5"/>
    <w:rsid w:val="007C52AA"/>
    <w:rsid w:val="007C53EA"/>
    <w:rsid w:val="007C5DC0"/>
    <w:rsid w:val="007C69D3"/>
    <w:rsid w:val="007C6B4C"/>
    <w:rsid w:val="007C6E62"/>
    <w:rsid w:val="007C702F"/>
    <w:rsid w:val="007C7D81"/>
    <w:rsid w:val="007D0109"/>
    <w:rsid w:val="007D01AE"/>
    <w:rsid w:val="007D07F0"/>
    <w:rsid w:val="007D081F"/>
    <w:rsid w:val="007D09E1"/>
    <w:rsid w:val="007D0DCF"/>
    <w:rsid w:val="007D13C5"/>
    <w:rsid w:val="007D13F5"/>
    <w:rsid w:val="007D148D"/>
    <w:rsid w:val="007D184A"/>
    <w:rsid w:val="007D1E72"/>
    <w:rsid w:val="007D1E97"/>
    <w:rsid w:val="007D1F96"/>
    <w:rsid w:val="007D2284"/>
    <w:rsid w:val="007D22AB"/>
    <w:rsid w:val="007D2878"/>
    <w:rsid w:val="007D2B7F"/>
    <w:rsid w:val="007D2CB3"/>
    <w:rsid w:val="007D2EE7"/>
    <w:rsid w:val="007D31DE"/>
    <w:rsid w:val="007D3285"/>
    <w:rsid w:val="007D3417"/>
    <w:rsid w:val="007D3C2B"/>
    <w:rsid w:val="007D3D17"/>
    <w:rsid w:val="007D3D1F"/>
    <w:rsid w:val="007D3F03"/>
    <w:rsid w:val="007D40B6"/>
    <w:rsid w:val="007D4155"/>
    <w:rsid w:val="007D4162"/>
    <w:rsid w:val="007D423F"/>
    <w:rsid w:val="007D429F"/>
    <w:rsid w:val="007D44C3"/>
    <w:rsid w:val="007D48DD"/>
    <w:rsid w:val="007D4D11"/>
    <w:rsid w:val="007D4DD8"/>
    <w:rsid w:val="007D4F86"/>
    <w:rsid w:val="007D5C14"/>
    <w:rsid w:val="007D6519"/>
    <w:rsid w:val="007D6653"/>
    <w:rsid w:val="007D67E5"/>
    <w:rsid w:val="007D6908"/>
    <w:rsid w:val="007D6B05"/>
    <w:rsid w:val="007D6C1D"/>
    <w:rsid w:val="007D6E3E"/>
    <w:rsid w:val="007D6FF1"/>
    <w:rsid w:val="007D709A"/>
    <w:rsid w:val="007D781E"/>
    <w:rsid w:val="007D7D08"/>
    <w:rsid w:val="007D7D0E"/>
    <w:rsid w:val="007D7DC2"/>
    <w:rsid w:val="007E00D2"/>
    <w:rsid w:val="007E03D1"/>
    <w:rsid w:val="007E0476"/>
    <w:rsid w:val="007E0753"/>
    <w:rsid w:val="007E0A9B"/>
    <w:rsid w:val="007E0C36"/>
    <w:rsid w:val="007E0F3E"/>
    <w:rsid w:val="007E1331"/>
    <w:rsid w:val="007E1B50"/>
    <w:rsid w:val="007E1CA3"/>
    <w:rsid w:val="007E1CCD"/>
    <w:rsid w:val="007E1CEC"/>
    <w:rsid w:val="007E1F44"/>
    <w:rsid w:val="007E1FE9"/>
    <w:rsid w:val="007E2097"/>
    <w:rsid w:val="007E243C"/>
    <w:rsid w:val="007E2609"/>
    <w:rsid w:val="007E287D"/>
    <w:rsid w:val="007E2CFE"/>
    <w:rsid w:val="007E2D73"/>
    <w:rsid w:val="007E2FDC"/>
    <w:rsid w:val="007E305B"/>
    <w:rsid w:val="007E31E3"/>
    <w:rsid w:val="007E32E8"/>
    <w:rsid w:val="007E347B"/>
    <w:rsid w:val="007E35F5"/>
    <w:rsid w:val="007E3609"/>
    <w:rsid w:val="007E361F"/>
    <w:rsid w:val="007E38B7"/>
    <w:rsid w:val="007E3BA9"/>
    <w:rsid w:val="007E3C74"/>
    <w:rsid w:val="007E411D"/>
    <w:rsid w:val="007E437E"/>
    <w:rsid w:val="007E446A"/>
    <w:rsid w:val="007E4687"/>
    <w:rsid w:val="007E47D0"/>
    <w:rsid w:val="007E4A65"/>
    <w:rsid w:val="007E4F20"/>
    <w:rsid w:val="007E5029"/>
    <w:rsid w:val="007E5560"/>
    <w:rsid w:val="007E5962"/>
    <w:rsid w:val="007E5AF0"/>
    <w:rsid w:val="007E5F23"/>
    <w:rsid w:val="007E6048"/>
    <w:rsid w:val="007E63AD"/>
    <w:rsid w:val="007E6C73"/>
    <w:rsid w:val="007E6C7A"/>
    <w:rsid w:val="007E6E0C"/>
    <w:rsid w:val="007E6F26"/>
    <w:rsid w:val="007E6FA2"/>
    <w:rsid w:val="007E7559"/>
    <w:rsid w:val="007E768C"/>
    <w:rsid w:val="007E7990"/>
    <w:rsid w:val="007E7BD8"/>
    <w:rsid w:val="007E7C45"/>
    <w:rsid w:val="007E7DBC"/>
    <w:rsid w:val="007E7DDB"/>
    <w:rsid w:val="007E7E60"/>
    <w:rsid w:val="007F010C"/>
    <w:rsid w:val="007F0596"/>
    <w:rsid w:val="007F0A67"/>
    <w:rsid w:val="007F0DFF"/>
    <w:rsid w:val="007F1107"/>
    <w:rsid w:val="007F135A"/>
    <w:rsid w:val="007F1A72"/>
    <w:rsid w:val="007F1C60"/>
    <w:rsid w:val="007F21F6"/>
    <w:rsid w:val="007F23B0"/>
    <w:rsid w:val="007F2BAF"/>
    <w:rsid w:val="007F2E69"/>
    <w:rsid w:val="007F3142"/>
    <w:rsid w:val="007F324B"/>
    <w:rsid w:val="007F38B6"/>
    <w:rsid w:val="007F3CB1"/>
    <w:rsid w:val="007F3E52"/>
    <w:rsid w:val="007F473C"/>
    <w:rsid w:val="007F4901"/>
    <w:rsid w:val="007F4ACF"/>
    <w:rsid w:val="007F4E78"/>
    <w:rsid w:val="007F4EB7"/>
    <w:rsid w:val="007F4F3A"/>
    <w:rsid w:val="007F5702"/>
    <w:rsid w:val="007F572C"/>
    <w:rsid w:val="007F5768"/>
    <w:rsid w:val="007F5985"/>
    <w:rsid w:val="007F5AB8"/>
    <w:rsid w:val="007F5B57"/>
    <w:rsid w:val="007F5C78"/>
    <w:rsid w:val="007F5D86"/>
    <w:rsid w:val="007F5D90"/>
    <w:rsid w:val="007F5DCA"/>
    <w:rsid w:val="007F6156"/>
    <w:rsid w:val="007F6395"/>
    <w:rsid w:val="007F64E0"/>
    <w:rsid w:val="007F685B"/>
    <w:rsid w:val="007F6BF7"/>
    <w:rsid w:val="007F6E9E"/>
    <w:rsid w:val="007F6F64"/>
    <w:rsid w:val="007F70A3"/>
    <w:rsid w:val="007F71DC"/>
    <w:rsid w:val="007F741B"/>
    <w:rsid w:val="00800048"/>
    <w:rsid w:val="0080010F"/>
    <w:rsid w:val="0080063C"/>
    <w:rsid w:val="00800813"/>
    <w:rsid w:val="00800982"/>
    <w:rsid w:val="0080175D"/>
    <w:rsid w:val="0080194D"/>
    <w:rsid w:val="00801CE6"/>
    <w:rsid w:val="008022DE"/>
    <w:rsid w:val="0080231E"/>
    <w:rsid w:val="0080240A"/>
    <w:rsid w:val="00802769"/>
    <w:rsid w:val="00802DAC"/>
    <w:rsid w:val="008032E9"/>
    <w:rsid w:val="008037D7"/>
    <w:rsid w:val="008037F4"/>
    <w:rsid w:val="008039FD"/>
    <w:rsid w:val="00803A47"/>
    <w:rsid w:val="00803E23"/>
    <w:rsid w:val="00804129"/>
    <w:rsid w:val="00804175"/>
    <w:rsid w:val="00804262"/>
    <w:rsid w:val="00804D19"/>
    <w:rsid w:val="00804E07"/>
    <w:rsid w:val="00804F0C"/>
    <w:rsid w:val="00805368"/>
    <w:rsid w:val="008056AA"/>
    <w:rsid w:val="0080576A"/>
    <w:rsid w:val="00805D1D"/>
    <w:rsid w:val="00805D3F"/>
    <w:rsid w:val="00806072"/>
    <w:rsid w:val="00806129"/>
    <w:rsid w:val="00806369"/>
    <w:rsid w:val="008063B2"/>
    <w:rsid w:val="0080645E"/>
    <w:rsid w:val="008065DD"/>
    <w:rsid w:val="0080707E"/>
    <w:rsid w:val="00807535"/>
    <w:rsid w:val="00807712"/>
    <w:rsid w:val="00807819"/>
    <w:rsid w:val="00807B5A"/>
    <w:rsid w:val="00807C66"/>
    <w:rsid w:val="00810315"/>
    <w:rsid w:val="00810481"/>
    <w:rsid w:val="00810596"/>
    <w:rsid w:val="00810B53"/>
    <w:rsid w:val="00810D31"/>
    <w:rsid w:val="00810F7C"/>
    <w:rsid w:val="00811307"/>
    <w:rsid w:val="0081134C"/>
    <w:rsid w:val="00811575"/>
    <w:rsid w:val="008117EC"/>
    <w:rsid w:val="00811C2D"/>
    <w:rsid w:val="00811CAE"/>
    <w:rsid w:val="00811E4A"/>
    <w:rsid w:val="008120A0"/>
    <w:rsid w:val="008121E7"/>
    <w:rsid w:val="00812270"/>
    <w:rsid w:val="0081249E"/>
    <w:rsid w:val="0081265C"/>
    <w:rsid w:val="0081281F"/>
    <w:rsid w:val="0081375E"/>
    <w:rsid w:val="00814209"/>
    <w:rsid w:val="0081429D"/>
    <w:rsid w:val="0081439E"/>
    <w:rsid w:val="0081454C"/>
    <w:rsid w:val="00814806"/>
    <w:rsid w:val="00814842"/>
    <w:rsid w:val="00814920"/>
    <w:rsid w:val="00814B6B"/>
    <w:rsid w:val="00814D21"/>
    <w:rsid w:val="00814DC8"/>
    <w:rsid w:val="00814E3C"/>
    <w:rsid w:val="00815005"/>
    <w:rsid w:val="008150FB"/>
    <w:rsid w:val="008157E9"/>
    <w:rsid w:val="00815AA2"/>
    <w:rsid w:val="00815B22"/>
    <w:rsid w:val="00815BE1"/>
    <w:rsid w:val="00815C4F"/>
    <w:rsid w:val="0081601D"/>
    <w:rsid w:val="00816692"/>
    <w:rsid w:val="0081693B"/>
    <w:rsid w:val="00816CC4"/>
    <w:rsid w:val="00816EA8"/>
    <w:rsid w:val="008173D6"/>
    <w:rsid w:val="0081743E"/>
    <w:rsid w:val="00817599"/>
    <w:rsid w:val="00817BD5"/>
    <w:rsid w:val="00817E5A"/>
    <w:rsid w:val="008203A6"/>
    <w:rsid w:val="00820553"/>
    <w:rsid w:val="00820557"/>
    <w:rsid w:val="0082143C"/>
    <w:rsid w:val="008214A7"/>
    <w:rsid w:val="00821A82"/>
    <w:rsid w:val="00821C80"/>
    <w:rsid w:val="008222E4"/>
    <w:rsid w:val="00822A52"/>
    <w:rsid w:val="00822AD0"/>
    <w:rsid w:val="00822C91"/>
    <w:rsid w:val="00822D4D"/>
    <w:rsid w:val="008232A4"/>
    <w:rsid w:val="008232D0"/>
    <w:rsid w:val="008234DD"/>
    <w:rsid w:val="0082377A"/>
    <w:rsid w:val="00823CF5"/>
    <w:rsid w:val="00823DD5"/>
    <w:rsid w:val="00823F3D"/>
    <w:rsid w:val="00824374"/>
    <w:rsid w:val="008249CD"/>
    <w:rsid w:val="00824B74"/>
    <w:rsid w:val="00824F69"/>
    <w:rsid w:val="00825177"/>
    <w:rsid w:val="008254D8"/>
    <w:rsid w:val="00825683"/>
    <w:rsid w:val="0082585C"/>
    <w:rsid w:val="00825C80"/>
    <w:rsid w:val="00825D86"/>
    <w:rsid w:val="00825F22"/>
    <w:rsid w:val="00826024"/>
    <w:rsid w:val="008261E4"/>
    <w:rsid w:val="008263CA"/>
    <w:rsid w:val="00826576"/>
    <w:rsid w:val="008266E3"/>
    <w:rsid w:val="0082691C"/>
    <w:rsid w:val="008269E8"/>
    <w:rsid w:val="00826A70"/>
    <w:rsid w:val="00827324"/>
    <w:rsid w:val="008273A6"/>
    <w:rsid w:val="00827793"/>
    <w:rsid w:val="008277C6"/>
    <w:rsid w:val="008278D8"/>
    <w:rsid w:val="00827BC9"/>
    <w:rsid w:val="00827CA1"/>
    <w:rsid w:val="00827DE0"/>
    <w:rsid w:val="00827E1A"/>
    <w:rsid w:val="00827F45"/>
    <w:rsid w:val="00830175"/>
    <w:rsid w:val="008308CC"/>
    <w:rsid w:val="0083108C"/>
    <w:rsid w:val="008311CC"/>
    <w:rsid w:val="00831622"/>
    <w:rsid w:val="00831818"/>
    <w:rsid w:val="00831AA6"/>
    <w:rsid w:val="00831B32"/>
    <w:rsid w:val="00831DB5"/>
    <w:rsid w:val="00832428"/>
    <w:rsid w:val="008324E3"/>
    <w:rsid w:val="00832505"/>
    <w:rsid w:val="0083268E"/>
    <w:rsid w:val="008326EC"/>
    <w:rsid w:val="0083320B"/>
    <w:rsid w:val="00833396"/>
    <w:rsid w:val="008334F5"/>
    <w:rsid w:val="008336B4"/>
    <w:rsid w:val="008337B2"/>
    <w:rsid w:val="00833B54"/>
    <w:rsid w:val="00833E5C"/>
    <w:rsid w:val="00834312"/>
    <w:rsid w:val="00834359"/>
    <w:rsid w:val="00834556"/>
    <w:rsid w:val="00834592"/>
    <w:rsid w:val="00834610"/>
    <w:rsid w:val="0083488A"/>
    <w:rsid w:val="00834911"/>
    <w:rsid w:val="008349E8"/>
    <w:rsid w:val="00834A2E"/>
    <w:rsid w:val="00834C2B"/>
    <w:rsid w:val="00835007"/>
    <w:rsid w:val="008353B1"/>
    <w:rsid w:val="008353FA"/>
    <w:rsid w:val="00835865"/>
    <w:rsid w:val="00835C54"/>
    <w:rsid w:val="00836686"/>
    <w:rsid w:val="00836727"/>
    <w:rsid w:val="00836AF3"/>
    <w:rsid w:val="00836C77"/>
    <w:rsid w:val="00836FF0"/>
    <w:rsid w:val="00837151"/>
    <w:rsid w:val="00837731"/>
    <w:rsid w:val="00837C46"/>
    <w:rsid w:val="00837F66"/>
    <w:rsid w:val="00840111"/>
    <w:rsid w:val="00840360"/>
    <w:rsid w:val="00840457"/>
    <w:rsid w:val="00840532"/>
    <w:rsid w:val="008407D1"/>
    <w:rsid w:val="008409E1"/>
    <w:rsid w:val="00840D6B"/>
    <w:rsid w:val="008410C6"/>
    <w:rsid w:val="00841278"/>
    <w:rsid w:val="008415F4"/>
    <w:rsid w:val="00841636"/>
    <w:rsid w:val="00841B3B"/>
    <w:rsid w:val="00842534"/>
    <w:rsid w:val="00842AF1"/>
    <w:rsid w:val="00842E74"/>
    <w:rsid w:val="00843043"/>
    <w:rsid w:val="008433BF"/>
    <w:rsid w:val="008434B9"/>
    <w:rsid w:val="008441F1"/>
    <w:rsid w:val="00844234"/>
    <w:rsid w:val="008444AA"/>
    <w:rsid w:val="00844579"/>
    <w:rsid w:val="008445B0"/>
    <w:rsid w:val="00844702"/>
    <w:rsid w:val="00844A32"/>
    <w:rsid w:val="008450CE"/>
    <w:rsid w:val="008450D0"/>
    <w:rsid w:val="0084533E"/>
    <w:rsid w:val="008456CE"/>
    <w:rsid w:val="008456F6"/>
    <w:rsid w:val="00845AAC"/>
    <w:rsid w:val="00845B19"/>
    <w:rsid w:val="00846243"/>
    <w:rsid w:val="00846506"/>
    <w:rsid w:val="0084668C"/>
    <w:rsid w:val="008468AA"/>
    <w:rsid w:val="0084708E"/>
    <w:rsid w:val="0084741D"/>
    <w:rsid w:val="00847471"/>
    <w:rsid w:val="008474C7"/>
    <w:rsid w:val="0084770C"/>
    <w:rsid w:val="00847836"/>
    <w:rsid w:val="008478E2"/>
    <w:rsid w:val="00847EA7"/>
    <w:rsid w:val="00847FFB"/>
    <w:rsid w:val="008501C9"/>
    <w:rsid w:val="00850432"/>
    <w:rsid w:val="00850982"/>
    <w:rsid w:val="00850CAF"/>
    <w:rsid w:val="00850D3B"/>
    <w:rsid w:val="00850F43"/>
    <w:rsid w:val="00851056"/>
    <w:rsid w:val="00851069"/>
    <w:rsid w:val="00851283"/>
    <w:rsid w:val="008513F0"/>
    <w:rsid w:val="0085144F"/>
    <w:rsid w:val="0085193A"/>
    <w:rsid w:val="00851AAD"/>
    <w:rsid w:val="00851AE2"/>
    <w:rsid w:val="00851BB8"/>
    <w:rsid w:val="00851BFB"/>
    <w:rsid w:val="00851D43"/>
    <w:rsid w:val="00851F95"/>
    <w:rsid w:val="008520C6"/>
    <w:rsid w:val="00852270"/>
    <w:rsid w:val="008522D5"/>
    <w:rsid w:val="008522DD"/>
    <w:rsid w:val="0085242B"/>
    <w:rsid w:val="008524F0"/>
    <w:rsid w:val="0085259D"/>
    <w:rsid w:val="00852920"/>
    <w:rsid w:val="00852A99"/>
    <w:rsid w:val="00852CCA"/>
    <w:rsid w:val="0085348E"/>
    <w:rsid w:val="0085380B"/>
    <w:rsid w:val="00853D16"/>
    <w:rsid w:val="00853EF1"/>
    <w:rsid w:val="0085409E"/>
    <w:rsid w:val="00854175"/>
    <w:rsid w:val="008543F9"/>
    <w:rsid w:val="008544D2"/>
    <w:rsid w:val="008547C2"/>
    <w:rsid w:val="0085504B"/>
    <w:rsid w:val="00855094"/>
    <w:rsid w:val="008553AD"/>
    <w:rsid w:val="0085558D"/>
    <w:rsid w:val="00855851"/>
    <w:rsid w:val="008559AE"/>
    <w:rsid w:val="00855BEB"/>
    <w:rsid w:val="0085609F"/>
    <w:rsid w:val="0085643B"/>
    <w:rsid w:val="008564FF"/>
    <w:rsid w:val="0085663D"/>
    <w:rsid w:val="0085664E"/>
    <w:rsid w:val="008571AE"/>
    <w:rsid w:val="0085730E"/>
    <w:rsid w:val="0085758E"/>
    <w:rsid w:val="00857781"/>
    <w:rsid w:val="008577BB"/>
    <w:rsid w:val="0085784F"/>
    <w:rsid w:val="00857A09"/>
    <w:rsid w:val="00857F8B"/>
    <w:rsid w:val="0086050C"/>
    <w:rsid w:val="0086083D"/>
    <w:rsid w:val="00860874"/>
    <w:rsid w:val="00860B0A"/>
    <w:rsid w:val="00860DBC"/>
    <w:rsid w:val="00860DF7"/>
    <w:rsid w:val="00860F95"/>
    <w:rsid w:val="0086105D"/>
    <w:rsid w:val="00861295"/>
    <w:rsid w:val="008612A9"/>
    <w:rsid w:val="0086141A"/>
    <w:rsid w:val="0086158F"/>
    <w:rsid w:val="008616D5"/>
    <w:rsid w:val="008618DE"/>
    <w:rsid w:val="0086192A"/>
    <w:rsid w:val="00861A00"/>
    <w:rsid w:val="00861A6E"/>
    <w:rsid w:val="008620A9"/>
    <w:rsid w:val="00862150"/>
    <w:rsid w:val="008621D0"/>
    <w:rsid w:val="00862959"/>
    <w:rsid w:val="00862A8A"/>
    <w:rsid w:val="00862B06"/>
    <w:rsid w:val="00862C5F"/>
    <w:rsid w:val="00862F77"/>
    <w:rsid w:val="00863114"/>
    <w:rsid w:val="0086330B"/>
    <w:rsid w:val="008634E5"/>
    <w:rsid w:val="00863C19"/>
    <w:rsid w:val="00863FBC"/>
    <w:rsid w:val="0086418B"/>
    <w:rsid w:val="008641A7"/>
    <w:rsid w:val="0086481B"/>
    <w:rsid w:val="00864E4E"/>
    <w:rsid w:val="00865171"/>
    <w:rsid w:val="008656CD"/>
    <w:rsid w:val="008656DC"/>
    <w:rsid w:val="0086583E"/>
    <w:rsid w:val="008658B2"/>
    <w:rsid w:val="008659BC"/>
    <w:rsid w:val="00865AAD"/>
    <w:rsid w:val="00865CC3"/>
    <w:rsid w:val="00865FA2"/>
    <w:rsid w:val="00866408"/>
    <w:rsid w:val="0086655C"/>
    <w:rsid w:val="00866595"/>
    <w:rsid w:val="008666DD"/>
    <w:rsid w:val="00866766"/>
    <w:rsid w:val="00866993"/>
    <w:rsid w:val="00866DAC"/>
    <w:rsid w:val="00867689"/>
    <w:rsid w:val="00867A25"/>
    <w:rsid w:val="00867D1C"/>
    <w:rsid w:val="0087010C"/>
    <w:rsid w:val="008705BE"/>
    <w:rsid w:val="0087099E"/>
    <w:rsid w:val="00870B9B"/>
    <w:rsid w:val="00870DA6"/>
    <w:rsid w:val="0087105A"/>
    <w:rsid w:val="0087113A"/>
    <w:rsid w:val="00871184"/>
    <w:rsid w:val="008714D3"/>
    <w:rsid w:val="0087158E"/>
    <w:rsid w:val="008719F2"/>
    <w:rsid w:val="00871A4F"/>
    <w:rsid w:val="00871E28"/>
    <w:rsid w:val="00871F4D"/>
    <w:rsid w:val="00871F9B"/>
    <w:rsid w:val="00871FD1"/>
    <w:rsid w:val="00872147"/>
    <w:rsid w:val="00872BE2"/>
    <w:rsid w:val="00872E0C"/>
    <w:rsid w:val="00873370"/>
    <w:rsid w:val="008738E1"/>
    <w:rsid w:val="00873FE8"/>
    <w:rsid w:val="00874363"/>
    <w:rsid w:val="008743F5"/>
    <w:rsid w:val="00874729"/>
    <w:rsid w:val="00874CB4"/>
    <w:rsid w:val="00875013"/>
    <w:rsid w:val="008753BF"/>
    <w:rsid w:val="0087547C"/>
    <w:rsid w:val="00875FA5"/>
    <w:rsid w:val="0087647B"/>
    <w:rsid w:val="0087672C"/>
    <w:rsid w:val="00876984"/>
    <w:rsid w:val="00876B75"/>
    <w:rsid w:val="008772DD"/>
    <w:rsid w:val="008772F0"/>
    <w:rsid w:val="008773A2"/>
    <w:rsid w:val="00877932"/>
    <w:rsid w:val="00877A31"/>
    <w:rsid w:val="00877A58"/>
    <w:rsid w:val="00877E1D"/>
    <w:rsid w:val="00880272"/>
    <w:rsid w:val="00880877"/>
    <w:rsid w:val="008809BC"/>
    <w:rsid w:val="00880DF7"/>
    <w:rsid w:val="00881AAB"/>
    <w:rsid w:val="00881C08"/>
    <w:rsid w:val="00881D22"/>
    <w:rsid w:val="00881DE5"/>
    <w:rsid w:val="0088213D"/>
    <w:rsid w:val="008822F9"/>
    <w:rsid w:val="0088230B"/>
    <w:rsid w:val="008823EA"/>
    <w:rsid w:val="00882488"/>
    <w:rsid w:val="00882531"/>
    <w:rsid w:val="008825C1"/>
    <w:rsid w:val="00882620"/>
    <w:rsid w:val="008827D5"/>
    <w:rsid w:val="00882D6D"/>
    <w:rsid w:val="00882F8F"/>
    <w:rsid w:val="00882FDC"/>
    <w:rsid w:val="0088322F"/>
    <w:rsid w:val="008832E2"/>
    <w:rsid w:val="0088385E"/>
    <w:rsid w:val="0088392E"/>
    <w:rsid w:val="00883EC4"/>
    <w:rsid w:val="00884668"/>
    <w:rsid w:val="0088477A"/>
    <w:rsid w:val="00884BC6"/>
    <w:rsid w:val="008852FA"/>
    <w:rsid w:val="00885452"/>
    <w:rsid w:val="0088560B"/>
    <w:rsid w:val="00885673"/>
    <w:rsid w:val="0088583C"/>
    <w:rsid w:val="008858E7"/>
    <w:rsid w:val="00885975"/>
    <w:rsid w:val="008859A5"/>
    <w:rsid w:val="00885B10"/>
    <w:rsid w:val="00885E71"/>
    <w:rsid w:val="00885E74"/>
    <w:rsid w:val="00886076"/>
    <w:rsid w:val="008862AE"/>
    <w:rsid w:val="0088652C"/>
    <w:rsid w:val="00886691"/>
    <w:rsid w:val="00886909"/>
    <w:rsid w:val="00886C0D"/>
    <w:rsid w:val="00886CC5"/>
    <w:rsid w:val="00887585"/>
    <w:rsid w:val="008878CC"/>
    <w:rsid w:val="00887A9B"/>
    <w:rsid w:val="00887B46"/>
    <w:rsid w:val="00887C1E"/>
    <w:rsid w:val="0089009E"/>
    <w:rsid w:val="008900F1"/>
    <w:rsid w:val="00890297"/>
    <w:rsid w:val="008902C8"/>
    <w:rsid w:val="00890767"/>
    <w:rsid w:val="00890B0F"/>
    <w:rsid w:val="008913DC"/>
    <w:rsid w:val="0089161F"/>
    <w:rsid w:val="00892439"/>
    <w:rsid w:val="00892488"/>
    <w:rsid w:val="0089252B"/>
    <w:rsid w:val="00892596"/>
    <w:rsid w:val="008925E3"/>
    <w:rsid w:val="00892D9A"/>
    <w:rsid w:val="00892E5A"/>
    <w:rsid w:val="008930B5"/>
    <w:rsid w:val="008930F4"/>
    <w:rsid w:val="00893145"/>
    <w:rsid w:val="00893259"/>
    <w:rsid w:val="0089345F"/>
    <w:rsid w:val="00893606"/>
    <w:rsid w:val="00893AF3"/>
    <w:rsid w:val="00893D9D"/>
    <w:rsid w:val="00893F44"/>
    <w:rsid w:val="00894152"/>
    <w:rsid w:val="008942F2"/>
    <w:rsid w:val="008948C4"/>
    <w:rsid w:val="00894EEE"/>
    <w:rsid w:val="00895015"/>
    <w:rsid w:val="008952C7"/>
    <w:rsid w:val="00895419"/>
    <w:rsid w:val="00895713"/>
    <w:rsid w:val="00895D22"/>
    <w:rsid w:val="0089621A"/>
    <w:rsid w:val="00896465"/>
    <w:rsid w:val="0089648D"/>
    <w:rsid w:val="008968C4"/>
    <w:rsid w:val="00896AF4"/>
    <w:rsid w:val="00896CA1"/>
    <w:rsid w:val="00896E11"/>
    <w:rsid w:val="00897246"/>
    <w:rsid w:val="00897262"/>
    <w:rsid w:val="00897795"/>
    <w:rsid w:val="008978FB"/>
    <w:rsid w:val="00897C95"/>
    <w:rsid w:val="008A0113"/>
    <w:rsid w:val="008A090A"/>
    <w:rsid w:val="008A0A0A"/>
    <w:rsid w:val="008A0B27"/>
    <w:rsid w:val="008A0B91"/>
    <w:rsid w:val="008A0DAC"/>
    <w:rsid w:val="008A0DFA"/>
    <w:rsid w:val="008A1418"/>
    <w:rsid w:val="008A178B"/>
    <w:rsid w:val="008A24D2"/>
    <w:rsid w:val="008A291F"/>
    <w:rsid w:val="008A29FD"/>
    <w:rsid w:val="008A2BC7"/>
    <w:rsid w:val="008A2CB2"/>
    <w:rsid w:val="008A2D53"/>
    <w:rsid w:val="008A326A"/>
    <w:rsid w:val="008A33D7"/>
    <w:rsid w:val="008A352D"/>
    <w:rsid w:val="008A3588"/>
    <w:rsid w:val="008A368D"/>
    <w:rsid w:val="008A377C"/>
    <w:rsid w:val="008A3951"/>
    <w:rsid w:val="008A3A47"/>
    <w:rsid w:val="008A3BFB"/>
    <w:rsid w:val="008A3DBD"/>
    <w:rsid w:val="008A3F84"/>
    <w:rsid w:val="008A4604"/>
    <w:rsid w:val="008A487A"/>
    <w:rsid w:val="008A4EA8"/>
    <w:rsid w:val="008A4EFF"/>
    <w:rsid w:val="008A5070"/>
    <w:rsid w:val="008A51FF"/>
    <w:rsid w:val="008A58BB"/>
    <w:rsid w:val="008A5A08"/>
    <w:rsid w:val="008A60F7"/>
    <w:rsid w:val="008A663B"/>
    <w:rsid w:val="008A7205"/>
    <w:rsid w:val="008A751D"/>
    <w:rsid w:val="008A7763"/>
    <w:rsid w:val="008A7C3C"/>
    <w:rsid w:val="008A7CAF"/>
    <w:rsid w:val="008A7D6E"/>
    <w:rsid w:val="008A7D7A"/>
    <w:rsid w:val="008A7E2F"/>
    <w:rsid w:val="008B0054"/>
    <w:rsid w:val="008B0120"/>
    <w:rsid w:val="008B0430"/>
    <w:rsid w:val="008B04E8"/>
    <w:rsid w:val="008B04FB"/>
    <w:rsid w:val="008B09A3"/>
    <w:rsid w:val="008B0D29"/>
    <w:rsid w:val="008B0FCC"/>
    <w:rsid w:val="008B10F1"/>
    <w:rsid w:val="008B1370"/>
    <w:rsid w:val="008B15DA"/>
    <w:rsid w:val="008B1752"/>
    <w:rsid w:val="008B1DDB"/>
    <w:rsid w:val="008B1DF8"/>
    <w:rsid w:val="008B1F03"/>
    <w:rsid w:val="008B215D"/>
    <w:rsid w:val="008B22E8"/>
    <w:rsid w:val="008B24BC"/>
    <w:rsid w:val="008B2636"/>
    <w:rsid w:val="008B2905"/>
    <w:rsid w:val="008B2942"/>
    <w:rsid w:val="008B2BB2"/>
    <w:rsid w:val="008B2EE3"/>
    <w:rsid w:val="008B2FA8"/>
    <w:rsid w:val="008B3361"/>
    <w:rsid w:val="008B33E0"/>
    <w:rsid w:val="008B33E7"/>
    <w:rsid w:val="008B3632"/>
    <w:rsid w:val="008B3709"/>
    <w:rsid w:val="008B3981"/>
    <w:rsid w:val="008B3A33"/>
    <w:rsid w:val="008B3C3B"/>
    <w:rsid w:val="008B3CF7"/>
    <w:rsid w:val="008B3E09"/>
    <w:rsid w:val="008B426C"/>
    <w:rsid w:val="008B44EA"/>
    <w:rsid w:val="008B4549"/>
    <w:rsid w:val="008B465E"/>
    <w:rsid w:val="008B46BC"/>
    <w:rsid w:val="008B49EF"/>
    <w:rsid w:val="008B4BCB"/>
    <w:rsid w:val="008B5468"/>
    <w:rsid w:val="008B5549"/>
    <w:rsid w:val="008B5703"/>
    <w:rsid w:val="008B598B"/>
    <w:rsid w:val="008B5DFE"/>
    <w:rsid w:val="008B613C"/>
    <w:rsid w:val="008B625C"/>
    <w:rsid w:val="008B6D30"/>
    <w:rsid w:val="008B6D6D"/>
    <w:rsid w:val="008B6DD8"/>
    <w:rsid w:val="008B6EA1"/>
    <w:rsid w:val="008B6F7D"/>
    <w:rsid w:val="008B728B"/>
    <w:rsid w:val="008B7445"/>
    <w:rsid w:val="008B7C57"/>
    <w:rsid w:val="008C01F4"/>
    <w:rsid w:val="008C0862"/>
    <w:rsid w:val="008C0EAA"/>
    <w:rsid w:val="008C1271"/>
    <w:rsid w:val="008C1952"/>
    <w:rsid w:val="008C1A65"/>
    <w:rsid w:val="008C1AE2"/>
    <w:rsid w:val="008C1D9F"/>
    <w:rsid w:val="008C230C"/>
    <w:rsid w:val="008C232F"/>
    <w:rsid w:val="008C2372"/>
    <w:rsid w:val="008C249F"/>
    <w:rsid w:val="008C24A8"/>
    <w:rsid w:val="008C24B9"/>
    <w:rsid w:val="008C266D"/>
    <w:rsid w:val="008C2C97"/>
    <w:rsid w:val="008C2D44"/>
    <w:rsid w:val="008C3567"/>
    <w:rsid w:val="008C3634"/>
    <w:rsid w:val="008C394A"/>
    <w:rsid w:val="008C41C8"/>
    <w:rsid w:val="008C43D7"/>
    <w:rsid w:val="008C4742"/>
    <w:rsid w:val="008C4986"/>
    <w:rsid w:val="008C4A02"/>
    <w:rsid w:val="008C4BD5"/>
    <w:rsid w:val="008C4BEF"/>
    <w:rsid w:val="008C4C74"/>
    <w:rsid w:val="008C4E19"/>
    <w:rsid w:val="008C586E"/>
    <w:rsid w:val="008C58BE"/>
    <w:rsid w:val="008C58C9"/>
    <w:rsid w:val="008C5930"/>
    <w:rsid w:val="008C5E39"/>
    <w:rsid w:val="008C63B6"/>
    <w:rsid w:val="008C64F9"/>
    <w:rsid w:val="008C6874"/>
    <w:rsid w:val="008C6B48"/>
    <w:rsid w:val="008C6B6D"/>
    <w:rsid w:val="008C6CA2"/>
    <w:rsid w:val="008C6DCC"/>
    <w:rsid w:val="008C721D"/>
    <w:rsid w:val="008C735F"/>
    <w:rsid w:val="008C7378"/>
    <w:rsid w:val="008C765B"/>
    <w:rsid w:val="008C7679"/>
    <w:rsid w:val="008C7829"/>
    <w:rsid w:val="008C7B51"/>
    <w:rsid w:val="008C7EDB"/>
    <w:rsid w:val="008C7F47"/>
    <w:rsid w:val="008D004C"/>
    <w:rsid w:val="008D00A1"/>
    <w:rsid w:val="008D01CB"/>
    <w:rsid w:val="008D0253"/>
    <w:rsid w:val="008D0506"/>
    <w:rsid w:val="008D0565"/>
    <w:rsid w:val="008D05C5"/>
    <w:rsid w:val="008D0679"/>
    <w:rsid w:val="008D06F6"/>
    <w:rsid w:val="008D0737"/>
    <w:rsid w:val="008D0940"/>
    <w:rsid w:val="008D0CCA"/>
    <w:rsid w:val="008D10DE"/>
    <w:rsid w:val="008D162F"/>
    <w:rsid w:val="008D2582"/>
    <w:rsid w:val="008D2873"/>
    <w:rsid w:val="008D29B8"/>
    <w:rsid w:val="008D2C08"/>
    <w:rsid w:val="008D3706"/>
    <w:rsid w:val="008D3728"/>
    <w:rsid w:val="008D3FD6"/>
    <w:rsid w:val="008D3FE1"/>
    <w:rsid w:val="008D4024"/>
    <w:rsid w:val="008D41DA"/>
    <w:rsid w:val="008D4409"/>
    <w:rsid w:val="008D4E0F"/>
    <w:rsid w:val="008D5249"/>
    <w:rsid w:val="008D54C4"/>
    <w:rsid w:val="008D550F"/>
    <w:rsid w:val="008D58C7"/>
    <w:rsid w:val="008D5DC1"/>
    <w:rsid w:val="008D6117"/>
    <w:rsid w:val="008D611E"/>
    <w:rsid w:val="008D61E2"/>
    <w:rsid w:val="008D6259"/>
    <w:rsid w:val="008D6387"/>
    <w:rsid w:val="008D6CCF"/>
    <w:rsid w:val="008D70C3"/>
    <w:rsid w:val="008D71B9"/>
    <w:rsid w:val="008D7707"/>
    <w:rsid w:val="008D7906"/>
    <w:rsid w:val="008D7989"/>
    <w:rsid w:val="008D7995"/>
    <w:rsid w:val="008D799A"/>
    <w:rsid w:val="008D7FD8"/>
    <w:rsid w:val="008E027F"/>
    <w:rsid w:val="008E0440"/>
    <w:rsid w:val="008E0D4B"/>
    <w:rsid w:val="008E0F73"/>
    <w:rsid w:val="008E11FA"/>
    <w:rsid w:val="008E1683"/>
    <w:rsid w:val="008E1C61"/>
    <w:rsid w:val="008E1CA2"/>
    <w:rsid w:val="008E1D57"/>
    <w:rsid w:val="008E1E2D"/>
    <w:rsid w:val="008E1F76"/>
    <w:rsid w:val="008E214E"/>
    <w:rsid w:val="008E2151"/>
    <w:rsid w:val="008E226E"/>
    <w:rsid w:val="008E2272"/>
    <w:rsid w:val="008E2273"/>
    <w:rsid w:val="008E2C30"/>
    <w:rsid w:val="008E2D89"/>
    <w:rsid w:val="008E2FEA"/>
    <w:rsid w:val="008E31A0"/>
    <w:rsid w:val="008E3C1A"/>
    <w:rsid w:val="008E3E74"/>
    <w:rsid w:val="008E418A"/>
    <w:rsid w:val="008E432F"/>
    <w:rsid w:val="008E43F9"/>
    <w:rsid w:val="008E443A"/>
    <w:rsid w:val="008E4A62"/>
    <w:rsid w:val="008E52A1"/>
    <w:rsid w:val="008E5338"/>
    <w:rsid w:val="008E533B"/>
    <w:rsid w:val="008E5A2E"/>
    <w:rsid w:val="008E5A95"/>
    <w:rsid w:val="008E6196"/>
    <w:rsid w:val="008E629F"/>
    <w:rsid w:val="008E69B4"/>
    <w:rsid w:val="008E6A83"/>
    <w:rsid w:val="008E6E0F"/>
    <w:rsid w:val="008E70ED"/>
    <w:rsid w:val="008E716F"/>
    <w:rsid w:val="008E795E"/>
    <w:rsid w:val="008E798B"/>
    <w:rsid w:val="008E7AD4"/>
    <w:rsid w:val="008E7C78"/>
    <w:rsid w:val="008E7D5F"/>
    <w:rsid w:val="008F0B59"/>
    <w:rsid w:val="008F0ED8"/>
    <w:rsid w:val="008F1006"/>
    <w:rsid w:val="008F1107"/>
    <w:rsid w:val="008F12E8"/>
    <w:rsid w:val="008F15D6"/>
    <w:rsid w:val="008F163D"/>
    <w:rsid w:val="008F22A0"/>
    <w:rsid w:val="008F23F2"/>
    <w:rsid w:val="008F241B"/>
    <w:rsid w:val="008F24C0"/>
    <w:rsid w:val="008F24E9"/>
    <w:rsid w:val="008F25D5"/>
    <w:rsid w:val="008F26C0"/>
    <w:rsid w:val="008F3AB7"/>
    <w:rsid w:val="008F3B02"/>
    <w:rsid w:val="008F3EC4"/>
    <w:rsid w:val="008F3F48"/>
    <w:rsid w:val="008F4241"/>
    <w:rsid w:val="008F48E0"/>
    <w:rsid w:val="008F4ADC"/>
    <w:rsid w:val="008F5C6E"/>
    <w:rsid w:val="008F5DB1"/>
    <w:rsid w:val="008F5F29"/>
    <w:rsid w:val="008F6123"/>
    <w:rsid w:val="008F623B"/>
    <w:rsid w:val="008F6285"/>
    <w:rsid w:val="008F62E7"/>
    <w:rsid w:val="008F6310"/>
    <w:rsid w:val="008F6562"/>
    <w:rsid w:val="008F656C"/>
    <w:rsid w:val="008F6745"/>
    <w:rsid w:val="008F6778"/>
    <w:rsid w:val="008F6853"/>
    <w:rsid w:val="008F6883"/>
    <w:rsid w:val="008F6892"/>
    <w:rsid w:val="008F6969"/>
    <w:rsid w:val="008F6A30"/>
    <w:rsid w:val="008F6B49"/>
    <w:rsid w:val="008F6F36"/>
    <w:rsid w:val="008F7144"/>
    <w:rsid w:val="008F75F9"/>
    <w:rsid w:val="008F7D6A"/>
    <w:rsid w:val="0090000D"/>
    <w:rsid w:val="0090004C"/>
    <w:rsid w:val="00900174"/>
    <w:rsid w:val="009003EB"/>
    <w:rsid w:val="009005EB"/>
    <w:rsid w:val="0090073B"/>
    <w:rsid w:val="0090074D"/>
    <w:rsid w:val="009009EF"/>
    <w:rsid w:val="00900BB1"/>
    <w:rsid w:val="00900EBC"/>
    <w:rsid w:val="009010EC"/>
    <w:rsid w:val="00901163"/>
    <w:rsid w:val="009012BE"/>
    <w:rsid w:val="009016F7"/>
    <w:rsid w:val="009025FD"/>
    <w:rsid w:val="0090266B"/>
    <w:rsid w:val="00902767"/>
    <w:rsid w:val="009027DB"/>
    <w:rsid w:val="00902A58"/>
    <w:rsid w:val="00902BC0"/>
    <w:rsid w:val="00903001"/>
    <w:rsid w:val="0090320C"/>
    <w:rsid w:val="0090326F"/>
    <w:rsid w:val="00903518"/>
    <w:rsid w:val="009035AD"/>
    <w:rsid w:val="00903DE9"/>
    <w:rsid w:val="00903EC7"/>
    <w:rsid w:val="00903F87"/>
    <w:rsid w:val="009041B6"/>
    <w:rsid w:val="009045F2"/>
    <w:rsid w:val="00904860"/>
    <w:rsid w:val="00904A63"/>
    <w:rsid w:val="00904FB1"/>
    <w:rsid w:val="00905225"/>
    <w:rsid w:val="009052AF"/>
    <w:rsid w:val="0090533A"/>
    <w:rsid w:val="0090553E"/>
    <w:rsid w:val="00905A6B"/>
    <w:rsid w:val="00905CC6"/>
    <w:rsid w:val="00905D55"/>
    <w:rsid w:val="00905F9B"/>
    <w:rsid w:val="00906245"/>
    <w:rsid w:val="00906405"/>
    <w:rsid w:val="009065A3"/>
    <w:rsid w:val="009067CE"/>
    <w:rsid w:val="009067DB"/>
    <w:rsid w:val="00906D6A"/>
    <w:rsid w:val="00906F9E"/>
    <w:rsid w:val="00906FA7"/>
    <w:rsid w:val="00907114"/>
    <w:rsid w:val="00907310"/>
    <w:rsid w:val="00907354"/>
    <w:rsid w:val="009077AF"/>
    <w:rsid w:val="009077F6"/>
    <w:rsid w:val="00907884"/>
    <w:rsid w:val="009079E5"/>
    <w:rsid w:val="00907E44"/>
    <w:rsid w:val="0091020C"/>
    <w:rsid w:val="00910499"/>
    <w:rsid w:val="00910E60"/>
    <w:rsid w:val="00910E6A"/>
    <w:rsid w:val="0091144B"/>
    <w:rsid w:val="00911699"/>
    <w:rsid w:val="009119E1"/>
    <w:rsid w:val="009119E7"/>
    <w:rsid w:val="00911DB1"/>
    <w:rsid w:val="00911EC9"/>
    <w:rsid w:val="0091234B"/>
    <w:rsid w:val="00912497"/>
    <w:rsid w:val="0091264E"/>
    <w:rsid w:val="009127E9"/>
    <w:rsid w:val="00912968"/>
    <w:rsid w:val="00912DFB"/>
    <w:rsid w:val="00912E8A"/>
    <w:rsid w:val="00913035"/>
    <w:rsid w:val="00913314"/>
    <w:rsid w:val="00913498"/>
    <w:rsid w:val="00913E2F"/>
    <w:rsid w:val="00914F63"/>
    <w:rsid w:val="00915626"/>
    <w:rsid w:val="0091577E"/>
    <w:rsid w:val="0091588F"/>
    <w:rsid w:val="00915D0D"/>
    <w:rsid w:val="00915DB1"/>
    <w:rsid w:val="00915E7C"/>
    <w:rsid w:val="00916274"/>
    <w:rsid w:val="00916B48"/>
    <w:rsid w:val="00916EDD"/>
    <w:rsid w:val="00916F3D"/>
    <w:rsid w:val="009174D8"/>
    <w:rsid w:val="00917546"/>
    <w:rsid w:val="009176E9"/>
    <w:rsid w:val="00917866"/>
    <w:rsid w:val="00917A4B"/>
    <w:rsid w:val="00917C5F"/>
    <w:rsid w:val="0092013D"/>
    <w:rsid w:val="009201B3"/>
    <w:rsid w:val="0092040B"/>
    <w:rsid w:val="00920704"/>
    <w:rsid w:val="00920D66"/>
    <w:rsid w:val="00921075"/>
    <w:rsid w:val="00921689"/>
    <w:rsid w:val="009217CE"/>
    <w:rsid w:val="00921C74"/>
    <w:rsid w:val="00921CB4"/>
    <w:rsid w:val="00921FAE"/>
    <w:rsid w:val="0092216F"/>
    <w:rsid w:val="00922245"/>
    <w:rsid w:val="009224F2"/>
    <w:rsid w:val="009229CD"/>
    <w:rsid w:val="00922CFC"/>
    <w:rsid w:val="00922FB0"/>
    <w:rsid w:val="009232AD"/>
    <w:rsid w:val="00923367"/>
    <w:rsid w:val="0092420C"/>
    <w:rsid w:val="00924343"/>
    <w:rsid w:val="00924365"/>
    <w:rsid w:val="00924FFD"/>
    <w:rsid w:val="0092526C"/>
    <w:rsid w:val="009255FC"/>
    <w:rsid w:val="009256B4"/>
    <w:rsid w:val="00925AFE"/>
    <w:rsid w:val="00925C6C"/>
    <w:rsid w:val="00925EFE"/>
    <w:rsid w:val="009261A6"/>
    <w:rsid w:val="00926266"/>
    <w:rsid w:val="009264F7"/>
    <w:rsid w:val="00926538"/>
    <w:rsid w:val="00926615"/>
    <w:rsid w:val="0092699F"/>
    <w:rsid w:val="00926AFC"/>
    <w:rsid w:val="00926B82"/>
    <w:rsid w:val="0092719E"/>
    <w:rsid w:val="009271CD"/>
    <w:rsid w:val="00927209"/>
    <w:rsid w:val="009273AD"/>
    <w:rsid w:val="009274D0"/>
    <w:rsid w:val="00930746"/>
    <w:rsid w:val="00930BAD"/>
    <w:rsid w:val="00930C1E"/>
    <w:rsid w:val="00930EB7"/>
    <w:rsid w:val="00930ED2"/>
    <w:rsid w:val="00930F5B"/>
    <w:rsid w:val="009311D6"/>
    <w:rsid w:val="00931C94"/>
    <w:rsid w:val="00932050"/>
    <w:rsid w:val="00932163"/>
    <w:rsid w:val="00932438"/>
    <w:rsid w:val="009329A8"/>
    <w:rsid w:val="009329FD"/>
    <w:rsid w:val="00932F1F"/>
    <w:rsid w:val="009334D2"/>
    <w:rsid w:val="00933B30"/>
    <w:rsid w:val="009344F7"/>
    <w:rsid w:val="009347B1"/>
    <w:rsid w:val="00934D74"/>
    <w:rsid w:val="00934DC3"/>
    <w:rsid w:val="009350C9"/>
    <w:rsid w:val="00935116"/>
    <w:rsid w:val="009351E4"/>
    <w:rsid w:val="009353C3"/>
    <w:rsid w:val="009353D1"/>
    <w:rsid w:val="009358CF"/>
    <w:rsid w:val="00935BFF"/>
    <w:rsid w:val="00935D1B"/>
    <w:rsid w:val="00935F04"/>
    <w:rsid w:val="00935FF1"/>
    <w:rsid w:val="00936992"/>
    <w:rsid w:val="00936ADF"/>
    <w:rsid w:val="00936B2B"/>
    <w:rsid w:val="00936BBF"/>
    <w:rsid w:val="00936DDB"/>
    <w:rsid w:val="009370CF"/>
    <w:rsid w:val="00937488"/>
    <w:rsid w:val="009376E5"/>
    <w:rsid w:val="0093798B"/>
    <w:rsid w:val="00937C2B"/>
    <w:rsid w:val="00937C5D"/>
    <w:rsid w:val="00937CCD"/>
    <w:rsid w:val="00937D77"/>
    <w:rsid w:val="00937DBF"/>
    <w:rsid w:val="00937E40"/>
    <w:rsid w:val="00937F80"/>
    <w:rsid w:val="009404E1"/>
    <w:rsid w:val="00940AA3"/>
    <w:rsid w:val="009415C2"/>
    <w:rsid w:val="0094165C"/>
    <w:rsid w:val="0094214E"/>
    <w:rsid w:val="0094260F"/>
    <w:rsid w:val="00942716"/>
    <w:rsid w:val="0094281B"/>
    <w:rsid w:val="009428CC"/>
    <w:rsid w:val="00942904"/>
    <w:rsid w:val="009430F1"/>
    <w:rsid w:val="0094322C"/>
    <w:rsid w:val="00943257"/>
    <w:rsid w:val="009436EF"/>
    <w:rsid w:val="00943B2F"/>
    <w:rsid w:val="00943CCF"/>
    <w:rsid w:val="00943E4C"/>
    <w:rsid w:val="0094411C"/>
    <w:rsid w:val="00944160"/>
    <w:rsid w:val="00944477"/>
    <w:rsid w:val="009444BA"/>
    <w:rsid w:val="009448C1"/>
    <w:rsid w:val="00944A9F"/>
    <w:rsid w:val="00944BF6"/>
    <w:rsid w:val="00944CCE"/>
    <w:rsid w:val="00944E1C"/>
    <w:rsid w:val="00944E2C"/>
    <w:rsid w:val="00944EB8"/>
    <w:rsid w:val="00944EDA"/>
    <w:rsid w:val="0094511A"/>
    <w:rsid w:val="00945B44"/>
    <w:rsid w:val="00945DE1"/>
    <w:rsid w:val="00946086"/>
    <w:rsid w:val="009460DA"/>
    <w:rsid w:val="009460FB"/>
    <w:rsid w:val="009462BF"/>
    <w:rsid w:val="00946602"/>
    <w:rsid w:val="00946C8D"/>
    <w:rsid w:val="00947437"/>
    <w:rsid w:val="0094762B"/>
    <w:rsid w:val="00947835"/>
    <w:rsid w:val="00947942"/>
    <w:rsid w:val="009479CA"/>
    <w:rsid w:val="009479F1"/>
    <w:rsid w:val="00947D5C"/>
    <w:rsid w:val="00950015"/>
    <w:rsid w:val="00950119"/>
    <w:rsid w:val="009501F4"/>
    <w:rsid w:val="00950215"/>
    <w:rsid w:val="009502C4"/>
    <w:rsid w:val="00950555"/>
    <w:rsid w:val="00950979"/>
    <w:rsid w:val="0095098F"/>
    <w:rsid w:val="00950B26"/>
    <w:rsid w:val="00951236"/>
    <w:rsid w:val="009518E0"/>
    <w:rsid w:val="009524E4"/>
    <w:rsid w:val="009528CD"/>
    <w:rsid w:val="009528F6"/>
    <w:rsid w:val="0095302A"/>
    <w:rsid w:val="00953106"/>
    <w:rsid w:val="009533D1"/>
    <w:rsid w:val="009534D4"/>
    <w:rsid w:val="009536FB"/>
    <w:rsid w:val="0095373F"/>
    <w:rsid w:val="00953A9A"/>
    <w:rsid w:val="00953F4F"/>
    <w:rsid w:val="00954152"/>
    <w:rsid w:val="00954244"/>
    <w:rsid w:val="009546D6"/>
    <w:rsid w:val="00954783"/>
    <w:rsid w:val="00954970"/>
    <w:rsid w:val="00954E62"/>
    <w:rsid w:val="009550F7"/>
    <w:rsid w:val="009553B2"/>
    <w:rsid w:val="0095548F"/>
    <w:rsid w:val="00955617"/>
    <w:rsid w:val="0095564D"/>
    <w:rsid w:val="00955716"/>
    <w:rsid w:val="00956384"/>
    <w:rsid w:val="009566CE"/>
    <w:rsid w:val="00956C49"/>
    <w:rsid w:val="00957082"/>
    <w:rsid w:val="0095709B"/>
    <w:rsid w:val="009570BE"/>
    <w:rsid w:val="00957775"/>
    <w:rsid w:val="00957D44"/>
    <w:rsid w:val="00957F81"/>
    <w:rsid w:val="00960274"/>
    <w:rsid w:val="00960645"/>
    <w:rsid w:val="00960B76"/>
    <w:rsid w:val="00960C68"/>
    <w:rsid w:val="00960EC8"/>
    <w:rsid w:val="00960FE7"/>
    <w:rsid w:val="00961116"/>
    <w:rsid w:val="0096189C"/>
    <w:rsid w:val="00961D67"/>
    <w:rsid w:val="00961F83"/>
    <w:rsid w:val="0096208F"/>
    <w:rsid w:val="009620F9"/>
    <w:rsid w:val="009620FD"/>
    <w:rsid w:val="0096260F"/>
    <w:rsid w:val="00962EDD"/>
    <w:rsid w:val="0096330D"/>
    <w:rsid w:val="00963523"/>
    <w:rsid w:val="00963808"/>
    <w:rsid w:val="00963A76"/>
    <w:rsid w:val="009640EC"/>
    <w:rsid w:val="00964380"/>
    <w:rsid w:val="00964526"/>
    <w:rsid w:val="0096466F"/>
    <w:rsid w:val="009646ED"/>
    <w:rsid w:val="00964B09"/>
    <w:rsid w:val="00964F0F"/>
    <w:rsid w:val="009651FE"/>
    <w:rsid w:val="009654B8"/>
    <w:rsid w:val="00965738"/>
    <w:rsid w:val="009657D9"/>
    <w:rsid w:val="009659D7"/>
    <w:rsid w:val="00965A5C"/>
    <w:rsid w:val="00965B17"/>
    <w:rsid w:val="00965C1B"/>
    <w:rsid w:val="00965E7C"/>
    <w:rsid w:val="00965EE7"/>
    <w:rsid w:val="009660DB"/>
    <w:rsid w:val="00966192"/>
    <w:rsid w:val="00966238"/>
    <w:rsid w:val="0096673C"/>
    <w:rsid w:val="00966CC9"/>
    <w:rsid w:val="0096728C"/>
    <w:rsid w:val="00967476"/>
    <w:rsid w:val="009675C2"/>
    <w:rsid w:val="009676E8"/>
    <w:rsid w:val="00967B7B"/>
    <w:rsid w:val="00967D7E"/>
    <w:rsid w:val="00970286"/>
    <w:rsid w:val="0097031E"/>
    <w:rsid w:val="009703FF"/>
    <w:rsid w:val="009704F5"/>
    <w:rsid w:val="0097058F"/>
    <w:rsid w:val="00970BB9"/>
    <w:rsid w:val="00970EB0"/>
    <w:rsid w:val="009712B8"/>
    <w:rsid w:val="009716CA"/>
    <w:rsid w:val="009716F7"/>
    <w:rsid w:val="00971A94"/>
    <w:rsid w:val="00971DE4"/>
    <w:rsid w:val="0097260E"/>
    <w:rsid w:val="00972995"/>
    <w:rsid w:val="009729E2"/>
    <w:rsid w:val="00972B3E"/>
    <w:rsid w:val="00972B5A"/>
    <w:rsid w:val="00972E84"/>
    <w:rsid w:val="00972EB0"/>
    <w:rsid w:val="00972F1B"/>
    <w:rsid w:val="00973A74"/>
    <w:rsid w:val="00973AF2"/>
    <w:rsid w:val="00973BFE"/>
    <w:rsid w:val="00973DC1"/>
    <w:rsid w:val="00973EE9"/>
    <w:rsid w:val="009744C7"/>
    <w:rsid w:val="00974514"/>
    <w:rsid w:val="00974B5C"/>
    <w:rsid w:val="00974DFA"/>
    <w:rsid w:val="0097506E"/>
    <w:rsid w:val="009753D5"/>
    <w:rsid w:val="009754EC"/>
    <w:rsid w:val="009756C1"/>
    <w:rsid w:val="009756C4"/>
    <w:rsid w:val="00975A19"/>
    <w:rsid w:val="00976777"/>
    <w:rsid w:val="00976814"/>
    <w:rsid w:val="00976B30"/>
    <w:rsid w:val="00976B6E"/>
    <w:rsid w:val="009778DF"/>
    <w:rsid w:val="00977E22"/>
    <w:rsid w:val="00977F07"/>
    <w:rsid w:val="009801AA"/>
    <w:rsid w:val="00980243"/>
    <w:rsid w:val="00980352"/>
    <w:rsid w:val="00980375"/>
    <w:rsid w:val="0098053C"/>
    <w:rsid w:val="009809E3"/>
    <w:rsid w:val="00981477"/>
    <w:rsid w:val="0098175B"/>
    <w:rsid w:val="0098192E"/>
    <w:rsid w:val="00981B9E"/>
    <w:rsid w:val="00981FAF"/>
    <w:rsid w:val="00982385"/>
    <w:rsid w:val="009828AA"/>
    <w:rsid w:val="0098365B"/>
    <w:rsid w:val="00984302"/>
    <w:rsid w:val="00984BFA"/>
    <w:rsid w:val="00984F07"/>
    <w:rsid w:val="00985513"/>
    <w:rsid w:val="00985B68"/>
    <w:rsid w:val="00985DA2"/>
    <w:rsid w:val="00985FAB"/>
    <w:rsid w:val="00986076"/>
    <w:rsid w:val="00986140"/>
    <w:rsid w:val="0098626C"/>
    <w:rsid w:val="0098632C"/>
    <w:rsid w:val="009864C6"/>
    <w:rsid w:val="00986632"/>
    <w:rsid w:val="0098669B"/>
    <w:rsid w:val="009869D7"/>
    <w:rsid w:val="00986D1E"/>
    <w:rsid w:val="00986F20"/>
    <w:rsid w:val="009870DC"/>
    <w:rsid w:val="00987ACB"/>
    <w:rsid w:val="00987BDF"/>
    <w:rsid w:val="00987DE5"/>
    <w:rsid w:val="00990037"/>
    <w:rsid w:val="009901A4"/>
    <w:rsid w:val="009903DC"/>
    <w:rsid w:val="0099051F"/>
    <w:rsid w:val="009908D6"/>
    <w:rsid w:val="0099096A"/>
    <w:rsid w:val="00990B53"/>
    <w:rsid w:val="00990DC0"/>
    <w:rsid w:val="00990F85"/>
    <w:rsid w:val="009915DD"/>
    <w:rsid w:val="009918B9"/>
    <w:rsid w:val="00991B61"/>
    <w:rsid w:val="00991B85"/>
    <w:rsid w:val="00991E7B"/>
    <w:rsid w:val="00991EBB"/>
    <w:rsid w:val="00991F28"/>
    <w:rsid w:val="0099284C"/>
    <w:rsid w:val="0099297A"/>
    <w:rsid w:val="0099306C"/>
    <w:rsid w:val="009936F4"/>
    <w:rsid w:val="009939FF"/>
    <w:rsid w:val="00993FE6"/>
    <w:rsid w:val="00994BB4"/>
    <w:rsid w:val="00994C0F"/>
    <w:rsid w:val="00994C21"/>
    <w:rsid w:val="00994D81"/>
    <w:rsid w:val="00995C6F"/>
    <w:rsid w:val="00995C97"/>
    <w:rsid w:val="00995CFC"/>
    <w:rsid w:val="00995D40"/>
    <w:rsid w:val="00995F86"/>
    <w:rsid w:val="00996307"/>
    <w:rsid w:val="0099665F"/>
    <w:rsid w:val="00996BDF"/>
    <w:rsid w:val="0099768E"/>
    <w:rsid w:val="00997B69"/>
    <w:rsid w:val="00997DD3"/>
    <w:rsid w:val="00997EE4"/>
    <w:rsid w:val="00997F94"/>
    <w:rsid w:val="009A023E"/>
    <w:rsid w:val="009A033C"/>
    <w:rsid w:val="009A0951"/>
    <w:rsid w:val="009A0CD5"/>
    <w:rsid w:val="009A0E1E"/>
    <w:rsid w:val="009A0F67"/>
    <w:rsid w:val="009A11CA"/>
    <w:rsid w:val="009A128A"/>
    <w:rsid w:val="009A15C0"/>
    <w:rsid w:val="009A1733"/>
    <w:rsid w:val="009A1A9D"/>
    <w:rsid w:val="009A1A9E"/>
    <w:rsid w:val="009A1C69"/>
    <w:rsid w:val="009A263E"/>
    <w:rsid w:val="009A267F"/>
    <w:rsid w:val="009A2713"/>
    <w:rsid w:val="009A2778"/>
    <w:rsid w:val="009A2785"/>
    <w:rsid w:val="009A29F8"/>
    <w:rsid w:val="009A2B90"/>
    <w:rsid w:val="009A2F00"/>
    <w:rsid w:val="009A2F1D"/>
    <w:rsid w:val="009A313D"/>
    <w:rsid w:val="009A3227"/>
    <w:rsid w:val="009A3330"/>
    <w:rsid w:val="009A3353"/>
    <w:rsid w:val="009A37C8"/>
    <w:rsid w:val="009A38A5"/>
    <w:rsid w:val="009A3B8B"/>
    <w:rsid w:val="009A3BAD"/>
    <w:rsid w:val="009A42B6"/>
    <w:rsid w:val="009A4328"/>
    <w:rsid w:val="009A4C92"/>
    <w:rsid w:val="009A4CD3"/>
    <w:rsid w:val="009A4E38"/>
    <w:rsid w:val="009A5507"/>
    <w:rsid w:val="009A57B8"/>
    <w:rsid w:val="009A5B16"/>
    <w:rsid w:val="009A5E2B"/>
    <w:rsid w:val="009A5F04"/>
    <w:rsid w:val="009A6189"/>
    <w:rsid w:val="009A6349"/>
    <w:rsid w:val="009A661F"/>
    <w:rsid w:val="009A6E05"/>
    <w:rsid w:val="009A6F76"/>
    <w:rsid w:val="009A70DB"/>
    <w:rsid w:val="009A7696"/>
    <w:rsid w:val="009A78C9"/>
    <w:rsid w:val="009A7A27"/>
    <w:rsid w:val="009A7A53"/>
    <w:rsid w:val="009A7EF8"/>
    <w:rsid w:val="009B015E"/>
    <w:rsid w:val="009B0351"/>
    <w:rsid w:val="009B03BE"/>
    <w:rsid w:val="009B0BBA"/>
    <w:rsid w:val="009B0F3E"/>
    <w:rsid w:val="009B10DF"/>
    <w:rsid w:val="009B15AF"/>
    <w:rsid w:val="009B196F"/>
    <w:rsid w:val="009B1B95"/>
    <w:rsid w:val="009B1D8C"/>
    <w:rsid w:val="009B1F57"/>
    <w:rsid w:val="009B1FCD"/>
    <w:rsid w:val="009B2C16"/>
    <w:rsid w:val="009B310A"/>
    <w:rsid w:val="009B343A"/>
    <w:rsid w:val="009B34D6"/>
    <w:rsid w:val="009B3E2F"/>
    <w:rsid w:val="009B3E86"/>
    <w:rsid w:val="009B4212"/>
    <w:rsid w:val="009B4213"/>
    <w:rsid w:val="009B42D6"/>
    <w:rsid w:val="009B462A"/>
    <w:rsid w:val="009B4643"/>
    <w:rsid w:val="009B476C"/>
    <w:rsid w:val="009B4B10"/>
    <w:rsid w:val="009B4CF8"/>
    <w:rsid w:val="009B4E9C"/>
    <w:rsid w:val="009B5065"/>
    <w:rsid w:val="009B50AA"/>
    <w:rsid w:val="009B5427"/>
    <w:rsid w:val="009B571C"/>
    <w:rsid w:val="009B579B"/>
    <w:rsid w:val="009B5921"/>
    <w:rsid w:val="009B59D4"/>
    <w:rsid w:val="009B6341"/>
    <w:rsid w:val="009B65F6"/>
    <w:rsid w:val="009B6DB6"/>
    <w:rsid w:val="009B70B2"/>
    <w:rsid w:val="009B758B"/>
    <w:rsid w:val="009B7681"/>
    <w:rsid w:val="009B7A45"/>
    <w:rsid w:val="009C016C"/>
    <w:rsid w:val="009C0A99"/>
    <w:rsid w:val="009C0E8F"/>
    <w:rsid w:val="009C1541"/>
    <w:rsid w:val="009C170F"/>
    <w:rsid w:val="009C18EE"/>
    <w:rsid w:val="009C19E8"/>
    <w:rsid w:val="009C1B9C"/>
    <w:rsid w:val="009C1C22"/>
    <w:rsid w:val="009C2309"/>
    <w:rsid w:val="009C29EA"/>
    <w:rsid w:val="009C2D08"/>
    <w:rsid w:val="009C30EC"/>
    <w:rsid w:val="009C3202"/>
    <w:rsid w:val="009C35E2"/>
    <w:rsid w:val="009C384C"/>
    <w:rsid w:val="009C3859"/>
    <w:rsid w:val="009C389E"/>
    <w:rsid w:val="009C39B8"/>
    <w:rsid w:val="009C3CBA"/>
    <w:rsid w:val="009C3DB6"/>
    <w:rsid w:val="009C3FA7"/>
    <w:rsid w:val="009C46F8"/>
    <w:rsid w:val="009C493B"/>
    <w:rsid w:val="009C49AB"/>
    <w:rsid w:val="009C4C48"/>
    <w:rsid w:val="009C4C71"/>
    <w:rsid w:val="009C5064"/>
    <w:rsid w:val="009C5164"/>
    <w:rsid w:val="009C5419"/>
    <w:rsid w:val="009C5764"/>
    <w:rsid w:val="009C5875"/>
    <w:rsid w:val="009C5888"/>
    <w:rsid w:val="009C58D1"/>
    <w:rsid w:val="009C59AA"/>
    <w:rsid w:val="009C5DFE"/>
    <w:rsid w:val="009C6150"/>
    <w:rsid w:val="009C64ED"/>
    <w:rsid w:val="009C6544"/>
    <w:rsid w:val="009C69EB"/>
    <w:rsid w:val="009C6A49"/>
    <w:rsid w:val="009C6BBB"/>
    <w:rsid w:val="009C6C41"/>
    <w:rsid w:val="009C6DF7"/>
    <w:rsid w:val="009C7504"/>
    <w:rsid w:val="009C7602"/>
    <w:rsid w:val="009C769F"/>
    <w:rsid w:val="009C79E9"/>
    <w:rsid w:val="009C7E0A"/>
    <w:rsid w:val="009C7FA7"/>
    <w:rsid w:val="009D01B6"/>
    <w:rsid w:val="009D059D"/>
    <w:rsid w:val="009D06AB"/>
    <w:rsid w:val="009D06C2"/>
    <w:rsid w:val="009D06E0"/>
    <w:rsid w:val="009D07F9"/>
    <w:rsid w:val="009D0918"/>
    <w:rsid w:val="009D0BD9"/>
    <w:rsid w:val="009D0EC8"/>
    <w:rsid w:val="009D0F98"/>
    <w:rsid w:val="009D0FB6"/>
    <w:rsid w:val="009D16A3"/>
    <w:rsid w:val="009D170B"/>
    <w:rsid w:val="009D182E"/>
    <w:rsid w:val="009D193C"/>
    <w:rsid w:val="009D1B1C"/>
    <w:rsid w:val="009D1C63"/>
    <w:rsid w:val="009D1C9E"/>
    <w:rsid w:val="009D2335"/>
    <w:rsid w:val="009D23AF"/>
    <w:rsid w:val="009D2838"/>
    <w:rsid w:val="009D29DD"/>
    <w:rsid w:val="009D2A49"/>
    <w:rsid w:val="009D2CF9"/>
    <w:rsid w:val="009D2E49"/>
    <w:rsid w:val="009D31EC"/>
    <w:rsid w:val="009D3602"/>
    <w:rsid w:val="009D3B4C"/>
    <w:rsid w:val="009D3CB8"/>
    <w:rsid w:val="009D3D1D"/>
    <w:rsid w:val="009D437C"/>
    <w:rsid w:val="009D45E9"/>
    <w:rsid w:val="009D464E"/>
    <w:rsid w:val="009D4694"/>
    <w:rsid w:val="009D534F"/>
    <w:rsid w:val="009D5A0D"/>
    <w:rsid w:val="009D60E5"/>
    <w:rsid w:val="009D6548"/>
    <w:rsid w:val="009D68C8"/>
    <w:rsid w:val="009D6ED2"/>
    <w:rsid w:val="009D70DB"/>
    <w:rsid w:val="009D7162"/>
    <w:rsid w:val="009D7190"/>
    <w:rsid w:val="009D72D0"/>
    <w:rsid w:val="009D72F3"/>
    <w:rsid w:val="009D7974"/>
    <w:rsid w:val="009D7A07"/>
    <w:rsid w:val="009D7BFD"/>
    <w:rsid w:val="009E0AED"/>
    <w:rsid w:val="009E0B29"/>
    <w:rsid w:val="009E0CB6"/>
    <w:rsid w:val="009E0E04"/>
    <w:rsid w:val="009E1282"/>
    <w:rsid w:val="009E16F5"/>
    <w:rsid w:val="009E17EB"/>
    <w:rsid w:val="009E204D"/>
    <w:rsid w:val="009E25D0"/>
    <w:rsid w:val="009E27A1"/>
    <w:rsid w:val="009E2ABD"/>
    <w:rsid w:val="009E2CB8"/>
    <w:rsid w:val="009E2CC1"/>
    <w:rsid w:val="009E2F38"/>
    <w:rsid w:val="009E3146"/>
    <w:rsid w:val="009E33BA"/>
    <w:rsid w:val="009E3579"/>
    <w:rsid w:val="009E404B"/>
    <w:rsid w:val="009E4861"/>
    <w:rsid w:val="009E4F0F"/>
    <w:rsid w:val="009E5645"/>
    <w:rsid w:val="009E5D24"/>
    <w:rsid w:val="009E5E64"/>
    <w:rsid w:val="009E5F00"/>
    <w:rsid w:val="009E60BF"/>
    <w:rsid w:val="009E63D0"/>
    <w:rsid w:val="009E640E"/>
    <w:rsid w:val="009E6A02"/>
    <w:rsid w:val="009E6B5F"/>
    <w:rsid w:val="009E6D19"/>
    <w:rsid w:val="009E6D31"/>
    <w:rsid w:val="009E6DCF"/>
    <w:rsid w:val="009E70F5"/>
    <w:rsid w:val="009E719C"/>
    <w:rsid w:val="009E7442"/>
    <w:rsid w:val="009E749D"/>
    <w:rsid w:val="009E7762"/>
    <w:rsid w:val="009E796C"/>
    <w:rsid w:val="009E7A12"/>
    <w:rsid w:val="009E7B8B"/>
    <w:rsid w:val="009E7F72"/>
    <w:rsid w:val="009F0516"/>
    <w:rsid w:val="009F0C47"/>
    <w:rsid w:val="009F1277"/>
    <w:rsid w:val="009F184D"/>
    <w:rsid w:val="009F1971"/>
    <w:rsid w:val="009F1DB5"/>
    <w:rsid w:val="009F2250"/>
    <w:rsid w:val="009F22DD"/>
    <w:rsid w:val="009F230B"/>
    <w:rsid w:val="009F23E8"/>
    <w:rsid w:val="009F28C1"/>
    <w:rsid w:val="009F3453"/>
    <w:rsid w:val="009F365F"/>
    <w:rsid w:val="009F3829"/>
    <w:rsid w:val="009F39A8"/>
    <w:rsid w:val="009F3A05"/>
    <w:rsid w:val="009F3A06"/>
    <w:rsid w:val="009F3E71"/>
    <w:rsid w:val="009F4036"/>
    <w:rsid w:val="009F41DB"/>
    <w:rsid w:val="009F42FC"/>
    <w:rsid w:val="009F43D7"/>
    <w:rsid w:val="009F4B99"/>
    <w:rsid w:val="009F51D5"/>
    <w:rsid w:val="009F51E8"/>
    <w:rsid w:val="009F5417"/>
    <w:rsid w:val="009F5700"/>
    <w:rsid w:val="009F5C08"/>
    <w:rsid w:val="009F6763"/>
    <w:rsid w:val="009F6835"/>
    <w:rsid w:val="009F6A28"/>
    <w:rsid w:val="009F6AC3"/>
    <w:rsid w:val="009F6AFF"/>
    <w:rsid w:val="009F6C68"/>
    <w:rsid w:val="009F7B63"/>
    <w:rsid w:val="009F7D73"/>
    <w:rsid w:val="00A0016F"/>
    <w:rsid w:val="00A0085D"/>
    <w:rsid w:val="00A0123F"/>
    <w:rsid w:val="00A0154D"/>
    <w:rsid w:val="00A0192A"/>
    <w:rsid w:val="00A01A84"/>
    <w:rsid w:val="00A02B5E"/>
    <w:rsid w:val="00A031E2"/>
    <w:rsid w:val="00A035EC"/>
    <w:rsid w:val="00A03A60"/>
    <w:rsid w:val="00A03C9C"/>
    <w:rsid w:val="00A04348"/>
    <w:rsid w:val="00A04710"/>
    <w:rsid w:val="00A04954"/>
    <w:rsid w:val="00A04BAD"/>
    <w:rsid w:val="00A04CA5"/>
    <w:rsid w:val="00A04CE0"/>
    <w:rsid w:val="00A04F6F"/>
    <w:rsid w:val="00A04F9A"/>
    <w:rsid w:val="00A04FAD"/>
    <w:rsid w:val="00A0514E"/>
    <w:rsid w:val="00A051C0"/>
    <w:rsid w:val="00A05905"/>
    <w:rsid w:val="00A059B7"/>
    <w:rsid w:val="00A05CCE"/>
    <w:rsid w:val="00A05F6E"/>
    <w:rsid w:val="00A061DD"/>
    <w:rsid w:val="00A064CD"/>
    <w:rsid w:val="00A06A19"/>
    <w:rsid w:val="00A06B03"/>
    <w:rsid w:val="00A06BE3"/>
    <w:rsid w:val="00A0707C"/>
    <w:rsid w:val="00A07099"/>
    <w:rsid w:val="00A070A9"/>
    <w:rsid w:val="00A07804"/>
    <w:rsid w:val="00A07A2F"/>
    <w:rsid w:val="00A07AC3"/>
    <w:rsid w:val="00A07AE2"/>
    <w:rsid w:val="00A07B00"/>
    <w:rsid w:val="00A07CAB"/>
    <w:rsid w:val="00A10388"/>
    <w:rsid w:val="00A105A3"/>
    <w:rsid w:val="00A106BA"/>
    <w:rsid w:val="00A11025"/>
    <w:rsid w:val="00A1110F"/>
    <w:rsid w:val="00A1139E"/>
    <w:rsid w:val="00A115E6"/>
    <w:rsid w:val="00A11A42"/>
    <w:rsid w:val="00A11A6D"/>
    <w:rsid w:val="00A11E96"/>
    <w:rsid w:val="00A121B9"/>
    <w:rsid w:val="00A1239C"/>
    <w:rsid w:val="00A12405"/>
    <w:rsid w:val="00A1249D"/>
    <w:rsid w:val="00A12961"/>
    <w:rsid w:val="00A12B5B"/>
    <w:rsid w:val="00A13222"/>
    <w:rsid w:val="00A13EC0"/>
    <w:rsid w:val="00A14464"/>
    <w:rsid w:val="00A14466"/>
    <w:rsid w:val="00A14FB1"/>
    <w:rsid w:val="00A152FB"/>
    <w:rsid w:val="00A1544E"/>
    <w:rsid w:val="00A15577"/>
    <w:rsid w:val="00A15691"/>
    <w:rsid w:val="00A1571F"/>
    <w:rsid w:val="00A1591E"/>
    <w:rsid w:val="00A15A80"/>
    <w:rsid w:val="00A15CAB"/>
    <w:rsid w:val="00A15D78"/>
    <w:rsid w:val="00A15E95"/>
    <w:rsid w:val="00A16777"/>
    <w:rsid w:val="00A16D6E"/>
    <w:rsid w:val="00A17366"/>
    <w:rsid w:val="00A17A90"/>
    <w:rsid w:val="00A17CCF"/>
    <w:rsid w:val="00A17ED2"/>
    <w:rsid w:val="00A17F5F"/>
    <w:rsid w:val="00A20104"/>
    <w:rsid w:val="00A203B3"/>
    <w:rsid w:val="00A205AC"/>
    <w:rsid w:val="00A20818"/>
    <w:rsid w:val="00A20844"/>
    <w:rsid w:val="00A208C8"/>
    <w:rsid w:val="00A209AE"/>
    <w:rsid w:val="00A20AB3"/>
    <w:rsid w:val="00A21078"/>
    <w:rsid w:val="00A2151F"/>
    <w:rsid w:val="00A21CF7"/>
    <w:rsid w:val="00A21D4E"/>
    <w:rsid w:val="00A21EFF"/>
    <w:rsid w:val="00A21F6D"/>
    <w:rsid w:val="00A220A5"/>
    <w:rsid w:val="00A22108"/>
    <w:rsid w:val="00A22430"/>
    <w:rsid w:val="00A2268E"/>
    <w:rsid w:val="00A23352"/>
    <w:rsid w:val="00A233FC"/>
    <w:rsid w:val="00A234F3"/>
    <w:rsid w:val="00A23638"/>
    <w:rsid w:val="00A23700"/>
    <w:rsid w:val="00A23AE3"/>
    <w:rsid w:val="00A23CB1"/>
    <w:rsid w:val="00A24897"/>
    <w:rsid w:val="00A24BD5"/>
    <w:rsid w:val="00A24C4E"/>
    <w:rsid w:val="00A24FEB"/>
    <w:rsid w:val="00A254D9"/>
    <w:rsid w:val="00A256BB"/>
    <w:rsid w:val="00A260D1"/>
    <w:rsid w:val="00A26911"/>
    <w:rsid w:val="00A26E87"/>
    <w:rsid w:val="00A27010"/>
    <w:rsid w:val="00A27167"/>
    <w:rsid w:val="00A279D0"/>
    <w:rsid w:val="00A27F58"/>
    <w:rsid w:val="00A30160"/>
    <w:rsid w:val="00A301AA"/>
    <w:rsid w:val="00A3021C"/>
    <w:rsid w:val="00A304F6"/>
    <w:rsid w:val="00A30872"/>
    <w:rsid w:val="00A308B0"/>
    <w:rsid w:val="00A30EBE"/>
    <w:rsid w:val="00A31121"/>
    <w:rsid w:val="00A317C3"/>
    <w:rsid w:val="00A31842"/>
    <w:rsid w:val="00A31BF4"/>
    <w:rsid w:val="00A31D8A"/>
    <w:rsid w:val="00A3209A"/>
    <w:rsid w:val="00A326B0"/>
    <w:rsid w:val="00A327AB"/>
    <w:rsid w:val="00A327E2"/>
    <w:rsid w:val="00A32AB7"/>
    <w:rsid w:val="00A32AFD"/>
    <w:rsid w:val="00A32B09"/>
    <w:rsid w:val="00A32D29"/>
    <w:rsid w:val="00A32D2D"/>
    <w:rsid w:val="00A3365F"/>
    <w:rsid w:val="00A337DA"/>
    <w:rsid w:val="00A33E19"/>
    <w:rsid w:val="00A34380"/>
    <w:rsid w:val="00A34A61"/>
    <w:rsid w:val="00A34B35"/>
    <w:rsid w:val="00A34B3B"/>
    <w:rsid w:val="00A3552B"/>
    <w:rsid w:val="00A35A5F"/>
    <w:rsid w:val="00A35E16"/>
    <w:rsid w:val="00A36055"/>
    <w:rsid w:val="00A3608C"/>
    <w:rsid w:val="00A36386"/>
    <w:rsid w:val="00A36438"/>
    <w:rsid w:val="00A36767"/>
    <w:rsid w:val="00A36C22"/>
    <w:rsid w:val="00A36DD0"/>
    <w:rsid w:val="00A37047"/>
    <w:rsid w:val="00A37095"/>
    <w:rsid w:val="00A3742D"/>
    <w:rsid w:val="00A37552"/>
    <w:rsid w:val="00A3764D"/>
    <w:rsid w:val="00A376E3"/>
    <w:rsid w:val="00A37830"/>
    <w:rsid w:val="00A37B8D"/>
    <w:rsid w:val="00A37C7F"/>
    <w:rsid w:val="00A404BB"/>
    <w:rsid w:val="00A408D6"/>
    <w:rsid w:val="00A4091F"/>
    <w:rsid w:val="00A41074"/>
    <w:rsid w:val="00A41098"/>
    <w:rsid w:val="00A41885"/>
    <w:rsid w:val="00A41C29"/>
    <w:rsid w:val="00A42271"/>
    <w:rsid w:val="00A42295"/>
    <w:rsid w:val="00A4230F"/>
    <w:rsid w:val="00A42948"/>
    <w:rsid w:val="00A4299A"/>
    <w:rsid w:val="00A42A2C"/>
    <w:rsid w:val="00A42A87"/>
    <w:rsid w:val="00A42D1F"/>
    <w:rsid w:val="00A42E2D"/>
    <w:rsid w:val="00A42E86"/>
    <w:rsid w:val="00A42FB8"/>
    <w:rsid w:val="00A43ADA"/>
    <w:rsid w:val="00A43D6B"/>
    <w:rsid w:val="00A43E9E"/>
    <w:rsid w:val="00A43F7E"/>
    <w:rsid w:val="00A44536"/>
    <w:rsid w:val="00A4477F"/>
    <w:rsid w:val="00A44AA2"/>
    <w:rsid w:val="00A44CC2"/>
    <w:rsid w:val="00A44D81"/>
    <w:rsid w:val="00A45177"/>
    <w:rsid w:val="00A45701"/>
    <w:rsid w:val="00A45BF3"/>
    <w:rsid w:val="00A461F7"/>
    <w:rsid w:val="00A4649A"/>
    <w:rsid w:val="00A46657"/>
    <w:rsid w:val="00A46937"/>
    <w:rsid w:val="00A46A81"/>
    <w:rsid w:val="00A46AB3"/>
    <w:rsid w:val="00A46D83"/>
    <w:rsid w:val="00A471F1"/>
    <w:rsid w:val="00A47407"/>
    <w:rsid w:val="00A4766A"/>
    <w:rsid w:val="00A47770"/>
    <w:rsid w:val="00A477BC"/>
    <w:rsid w:val="00A50766"/>
    <w:rsid w:val="00A51AEF"/>
    <w:rsid w:val="00A52356"/>
    <w:rsid w:val="00A525C3"/>
    <w:rsid w:val="00A526B2"/>
    <w:rsid w:val="00A528C8"/>
    <w:rsid w:val="00A52AB3"/>
    <w:rsid w:val="00A52DAD"/>
    <w:rsid w:val="00A5330F"/>
    <w:rsid w:val="00A53337"/>
    <w:rsid w:val="00A53404"/>
    <w:rsid w:val="00A536D5"/>
    <w:rsid w:val="00A539CB"/>
    <w:rsid w:val="00A53E9E"/>
    <w:rsid w:val="00A5411E"/>
    <w:rsid w:val="00A545FC"/>
    <w:rsid w:val="00A5477D"/>
    <w:rsid w:val="00A54914"/>
    <w:rsid w:val="00A54A43"/>
    <w:rsid w:val="00A54D3B"/>
    <w:rsid w:val="00A54D4D"/>
    <w:rsid w:val="00A5535F"/>
    <w:rsid w:val="00A5536E"/>
    <w:rsid w:val="00A556D7"/>
    <w:rsid w:val="00A557C1"/>
    <w:rsid w:val="00A563F0"/>
    <w:rsid w:val="00A56742"/>
    <w:rsid w:val="00A56799"/>
    <w:rsid w:val="00A56962"/>
    <w:rsid w:val="00A56E85"/>
    <w:rsid w:val="00A5726F"/>
    <w:rsid w:val="00A575B9"/>
    <w:rsid w:val="00A577D7"/>
    <w:rsid w:val="00A57F5A"/>
    <w:rsid w:val="00A60780"/>
    <w:rsid w:val="00A60BDD"/>
    <w:rsid w:val="00A60E8C"/>
    <w:rsid w:val="00A61019"/>
    <w:rsid w:val="00A61053"/>
    <w:rsid w:val="00A612F7"/>
    <w:rsid w:val="00A61497"/>
    <w:rsid w:val="00A6152D"/>
    <w:rsid w:val="00A618D4"/>
    <w:rsid w:val="00A61DEF"/>
    <w:rsid w:val="00A61FFF"/>
    <w:rsid w:val="00A62072"/>
    <w:rsid w:val="00A631A6"/>
    <w:rsid w:val="00A6331D"/>
    <w:rsid w:val="00A638B9"/>
    <w:rsid w:val="00A6392B"/>
    <w:rsid w:val="00A63B38"/>
    <w:rsid w:val="00A63E4E"/>
    <w:rsid w:val="00A644EA"/>
    <w:rsid w:val="00A644FD"/>
    <w:rsid w:val="00A64606"/>
    <w:rsid w:val="00A64803"/>
    <w:rsid w:val="00A64AC4"/>
    <w:rsid w:val="00A64D20"/>
    <w:rsid w:val="00A64D4C"/>
    <w:rsid w:val="00A64DDD"/>
    <w:rsid w:val="00A6567A"/>
    <w:rsid w:val="00A65759"/>
    <w:rsid w:val="00A65A25"/>
    <w:rsid w:val="00A65ADB"/>
    <w:rsid w:val="00A65B15"/>
    <w:rsid w:val="00A65D1F"/>
    <w:rsid w:val="00A65D2C"/>
    <w:rsid w:val="00A66180"/>
    <w:rsid w:val="00A66268"/>
    <w:rsid w:val="00A66760"/>
    <w:rsid w:val="00A6687C"/>
    <w:rsid w:val="00A66972"/>
    <w:rsid w:val="00A6776A"/>
    <w:rsid w:val="00A67833"/>
    <w:rsid w:val="00A678BD"/>
    <w:rsid w:val="00A679B6"/>
    <w:rsid w:val="00A67A0F"/>
    <w:rsid w:val="00A67C07"/>
    <w:rsid w:val="00A67C1E"/>
    <w:rsid w:val="00A67D5A"/>
    <w:rsid w:val="00A67E3F"/>
    <w:rsid w:val="00A67F5E"/>
    <w:rsid w:val="00A67F5F"/>
    <w:rsid w:val="00A70078"/>
    <w:rsid w:val="00A700FB"/>
    <w:rsid w:val="00A7013A"/>
    <w:rsid w:val="00A70295"/>
    <w:rsid w:val="00A705CB"/>
    <w:rsid w:val="00A70682"/>
    <w:rsid w:val="00A70A73"/>
    <w:rsid w:val="00A70D6E"/>
    <w:rsid w:val="00A70F1F"/>
    <w:rsid w:val="00A70FB8"/>
    <w:rsid w:val="00A710BB"/>
    <w:rsid w:val="00A710D1"/>
    <w:rsid w:val="00A71118"/>
    <w:rsid w:val="00A71B5D"/>
    <w:rsid w:val="00A71C2F"/>
    <w:rsid w:val="00A71C96"/>
    <w:rsid w:val="00A71E89"/>
    <w:rsid w:val="00A71F3C"/>
    <w:rsid w:val="00A71FCC"/>
    <w:rsid w:val="00A72BD2"/>
    <w:rsid w:val="00A72C29"/>
    <w:rsid w:val="00A72CA4"/>
    <w:rsid w:val="00A72D19"/>
    <w:rsid w:val="00A72FBA"/>
    <w:rsid w:val="00A730C3"/>
    <w:rsid w:val="00A7397B"/>
    <w:rsid w:val="00A73ACD"/>
    <w:rsid w:val="00A73DA4"/>
    <w:rsid w:val="00A74338"/>
    <w:rsid w:val="00A7445B"/>
    <w:rsid w:val="00A74461"/>
    <w:rsid w:val="00A74509"/>
    <w:rsid w:val="00A74B05"/>
    <w:rsid w:val="00A74C71"/>
    <w:rsid w:val="00A74CBE"/>
    <w:rsid w:val="00A755B2"/>
    <w:rsid w:val="00A75795"/>
    <w:rsid w:val="00A7579D"/>
    <w:rsid w:val="00A75847"/>
    <w:rsid w:val="00A758A7"/>
    <w:rsid w:val="00A758E3"/>
    <w:rsid w:val="00A761BF"/>
    <w:rsid w:val="00A764D0"/>
    <w:rsid w:val="00A76E53"/>
    <w:rsid w:val="00A7714F"/>
    <w:rsid w:val="00A77339"/>
    <w:rsid w:val="00A7754F"/>
    <w:rsid w:val="00A776F1"/>
    <w:rsid w:val="00A77B4C"/>
    <w:rsid w:val="00A77B4E"/>
    <w:rsid w:val="00A77B58"/>
    <w:rsid w:val="00A77CE5"/>
    <w:rsid w:val="00A77E88"/>
    <w:rsid w:val="00A80823"/>
    <w:rsid w:val="00A80A1E"/>
    <w:rsid w:val="00A80B0A"/>
    <w:rsid w:val="00A80D71"/>
    <w:rsid w:val="00A81053"/>
    <w:rsid w:val="00A8129C"/>
    <w:rsid w:val="00A813DD"/>
    <w:rsid w:val="00A81559"/>
    <w:rsid w:val="00A81995"/>
    <w:rsid w:val="00A819DD"/>
    <w:rsid w:val="00A81AD6"/>
    <w:rsid w:val="00A81C89"/>
    <w:rsid w:val="00A81E4D"/>
    <w:rsid w:val="00A821FD"/>
    <w:rsid w:val="00A8241F"/>
    <w:rsid w:val="00A82430"/>
    <w:rsid w:val="00A82663"/>
    <w:rsid w:val="00A8337B"/>
    <w:rsid w:val="00A836C8"/>
    <w:rsid w:val="00A838E5"/>
    <w:rsid w:val="00A83BBF"/>
    <w:rsid w:val="00A83D5C"/>
    <w:rsid w:val="00A84011"/>
    <w:rsid w:val="00A84096"/>
    <w:rsid w:val="00A8429A"/>
    <w:rsid w:val="00A848F2"/>
    <w:rsid w:val="00A848FF"/>
    <w:rsid w:val="00A8494E"/>
    <w:rsid w:val="00A857A4"/>
    <w:rsid w:val="00A85F1A"/>
    <w:rsid w:val="00A8689B"/>
    <w:rsid w:val="00A86A98"/>
    <w:rsid w:val="00A86B46"/>
    <w:rsid w:val="00A86C1B"/>
    <w:rsid w:val="00A86C65"/>
    <w:rsid w:val="00A86D37"/>
    <w:rsid w:val="00A86E27"/>
    <w:rsid w:val="00A870B7"/>
    <w:rsid w:val="00A872FF"/>
    <w:rsid w:val="00A87748"/>
    <w:rsid w:val="00A87BD7"/>
    <w:rsid w:val="00A87BEC"/>
    <w:rsid w:val="00A87D36"/>
    <w:rsid w:val="00A87E43"/>
    <w:rsid w:val="00A87FBE"/>
    <w:rsid w:val="00A90045"/>
    <w:rsid w:val="00A9018A"/>
    <w:rsid w:val="00A9047C"/>
    <w:rsid w:val="00A90552"/>
    <w:rsid w:val="00A90D53"/>
    <w:rsid w:val="00A90FA3"/>
    <w:rsid w:val="00A910F4"/>
    <w:rsid w:val="00A9118A"/>
    <w:rsid w:val="00A912D5"/>
    <w:rsid w:val="00A9150F"/>
    <w:rsid w:val="00A916E2"/>
    <w:rsid w:val="00A917B8"/>
    <w:rsid w:val="00A91E0B"/>
    <w:rsid w:val="00A92651"/>
    <w:rsid w:val="00A92769"/>
    <w:rsid w:val="00A928AE"/>
    <w:rsid w:val="00A92EA7"/>
    <w:rsid w:val="00A93858"/>
    <w:rsid w:val="00A938C0"/>
    <w:rsid w:val="00A93B63"/>
    <w:rsid w:val="00A9406B"/>
    <w:rsid w:val="00A94329"/>
    <w:rsid w:val="00A94B5B"/>
    <w:rsid w:val="00A94CA8"/>
    <w:rsid w:val="00A952A8"/>
    <w:rsid w:val="00A953DF"/>
    <w:rsid w:val="00A954BA"/>
    <w:rsid w:val="00A959EE"/>
    <w:rsid w:val="00A95BC9"/>
    <w:rsid w:val="00A95D46"/>
    <w:rsid w:val="00A95DE7"/>
    <w:rsid w:val="00A95E75"/>
    <w:rsid w:val="00A9614D"/>
    <w:rsid w:val="00A96281"/>
    <w:rsid w:val="00A96859"/>
    <w:rsid w:val="00A96D4E"/>
    <w:rsid w:val="00A96E82"/>
    <w:rsid w:val="00A96F53"/>
    <w:rsid w:val="00A97083"/>
    <w:rsid w:val="00A974DD"/>
    <w:rsid w:val="00A97682"/>
    <w:rsid w:val="00A9781A"/>
    <w:rsid w:val="00A9782E"/>
    <w:rsid w:val="00A979FE"/>
    <w:rsid w:val="00A97CAC"/>
    <w:rsid w:val="00AA02B1"/>
    <w:rsid w:val="00AA0C30"/>
    <w:rsid w:val="00AA0DF7"/>
    <w:rsid w:val="00AA1052"/>
    <w:rsid w:val="00AA1119"/>
    <w:rsid w:val="00AA1A60"/>
    <w:rsid w:val="00AA1C99"/>
    <w:rsid w:val="00AA1D4E"/>
    <w:rsid w:val="00AA1D8A"/>
    <w:rsid w:val="00AA20F5"/>
    <w:rsid w:val="00AA24DD"/>
    <w:rsid w:val="00AA284E"/>
    <w:rsid w:val="00AA2ABA"/>
    <w:rsid w:val="00AA2EA3"/>
    <w:rsid w:val="00AA326E"/>
    <w:rsid w:val="00AA3699"/>
    <w:rsid w:val="00AA36AD"/>
    <w:rsid w:val="00AA3A06"/>
    <w:rsid w:val="00AA3F31"/>
    <w:rsid w:val="00AA43EE"/>
    <w:rsid w:val="00AA4FE4"/>
    <w:rsid w:val="00AA5263"/>
    <w:rsid w:val="00AA5BC2"/>
    <w:rsid w:val="00AA5C92"/>
    <w:rsid w:val="00AA5E34"/>
    <w:rsid w:val="00AA6712"/>
    <w:rsid w:val="00AA6937"/>
    <w:rsid w:val="00AA6B6C"/>
    <w:rsid w:val="00AA6BA2"/>
    <w:rsid w:val="00AA6C90"/>
    <w:rsid w:val="00AA706A"/>
    <w:rsid w:val="00AA7138"/>
    <w:rsid w:val="00AA7325"/>
    <w:rsid w:val="00AA7421"/>
    <w:rsid w:val="00AB0319"/>
    <w:rsid w:val="00AB0379"/>
    <w:rsid w:val="00AB07D3"/>
    <w:rsid w:val="00AB08D7"/>
    <w:rsid w:val="00AB0E5D"/>
    <w:rsid w:val="00AB0F6C"/>
    <w:rsid w:val="00AB1683"/>
    <w:rsid w:val="00AB1713"/>
    <w:rsid w:val="00AB1A86"/>
    <w:rsid w:val="00AB1B49"/>
    <w:rsid w:val="00AB2618"/>
    <w:rsid w:val="00AB26D4"/>
    <w:rsid w:val="00AB284D"/>
    <w:rsid w:val="00AB2861"/>
    <w:rsid w:val="00AB2E60"/>
    <w:rsid w:val="00AB2E71"/>
    <w:rsid w:val="00AB32B0"/>
    <w:rsid w:val="00AB336D"/>
    <w:rsid w:val="00AB3762"/>
    <w:rsid w:val="00AB3967"/>
    <w:rsid w:val="00AB3C95"/>
    <w:rsid w:val="00AB3C9D"/>
    <w:rsid w:val="00AB3FD1"/>
    <w:rsid w:val="00AB4004"/>
    <w:rsid w:val="00AB40CE"/>
    <w:rsid w:val="00AB4279"/>
    <w:rsid w:val="00AB485E"/>
    <w:rsid w:val="00AB4F0F"/>
    <w:rsid w:val="00AB50F9"/>
    <w:rsid w:val="00AB5300"/>
    <w:rsid w:val="00AB543B"/>
    <w:rsid w:val="00AB54D4"/>
    <w:rsid w:val="00AB5954"/>
    <w:rsid w:val="00AB5A85"/>
    <w:rsid w:val="00AB6083"/>
    <w:rsid w:val="00AB6824"/>
    <w:rsid w:val="00AB68FA"/>
    <w:rsid w:val="00AB6C43"/>
    <w:rsid w:val="00AB6D05"/>
    <w:rsid w:val="00AB732A"/>
    <w:rsid w:val="00AB73B5"/>
    <w:rsid w:val="00AB73D3"/>
    <w:rsid w:val="00AB7AC3"/>
    <w:rsid w:val="00AC006C"/>
    <w:rsid w:val="00AC0288"/>
    <w:rsid w:val="00AC04B9"/>
    <w:rsid w:val="00AC05B5"/>
    <w:rsid w:val="00AC06F0"/>
    <w:rsid w:val="00AC09E6"/>
    <w:rsid w:val="00AC0D1B"/>
    <w:rsid w:val="00AC16D0"/>
    <w:rsid w:val="00AC199F"/>
    <w:rsid w:val="00AC19DD"/>
    <w:rsid w:val="00AC1D29"/>
    <w:rsid w:val="00AC1E71"/>
    <w:rsid w:val="00AC2050"/>
    <w:rsid w:val="00AC2CE0"/>
    <w:rsid w:val="00AC313E"/>
    <w:rsid w:val="00AC3414"/>
    <w:rsid w:val="00AC365D"/>
    <w:rsid w:val="00AC366B"/>
    <w:rsid w:val="00AC375F"/>
    <w:rsid w:val="00AC389B"/>
    <w:rsid w:val="00AC3B05"/>
    <w:rsid w:val="00AC3C4A"/>
    <w:rsid w:val="00AC3D03"/>
    <w:rsid w:val="00AC3F12"/>
    <w:rsid w:val="00AC3F50"/>
    <w:rsid w:val="00AC3F79"/>
    <w:rsid w:val="00AC4402"/>
    <w:rsid w:val="00AC46C7"/>
    <w:rsid w:val="00AC49A3"/>
    <w:rsid w:val="00AC4CA7"/>
    <w:rsid w:val="00AC4D28"/>
    <w:rsid w:val="00AC5038"/>
    <w:rsid w:val="00AC54F3"/>
    <w:rsid w:val="00AC5673"/>
    <w:rsid w:val="00AC5AEE"/>
    <w:rsid w:val="00AC5BB1"/>
    <w:rsid w:val="00AC5BF5"/>
    <w:rsid w:val="00AC63C5"/>
    <w:rsid w:val="00AC645C"/>
    <w:rsid w:val="00AC6A03"/>
    <w:rsid w:val="00AC6A29"/>
    <w:rsid w:val="00AC6B07"/>
    <w:rsid w:val="00AC6D94"/>
    <w:rsid w:val="00AC6DF1"/>
    <w:rsid w:val="00AC71B6"/>
    <w:rsid w:val="00AC775F"/>
    <w:rsid w:val="00AC7D31"/>
    <w:rsid w:val="00AC7E98"/>
    <w:rsid w:val="00AC7F31"/>
    <w:rsid w:val="00AD0009"/>
    <w:rsid w:val="00AD0151"/>
    <w:rsid w:val="00AD02AA"/>
    <w:rsid w:val="00AD036D"/>
    <w:rsid w:val="00AD0523"/>
    <w:rsid w:val="00AD0566"/>
    <w:rsid w:val="00AD0932"/>
    <w:rsid w:val="00AD09BF"/>
    <w:rsid w:val="00AD0C61"/>
    <w:rsid w:val="00AD0D93"/>
    <w:rsid w:val="00AD109F"/>
    <w:rsid w:val="00AD1486"/>
    <w:rsid w:val="00AD14AD"/>
    <w:rsid w:val="00AD1546"/>
    <w:rsid w:val="00AD1565"/>
    <w:rsid w:val="00AD18AB"/>
    <w:rsid w:val="00AD1A1A"/>
    <w:rsid w:val="00AD1B19"/>
    <w:rsid w:val="00AD1C5F"/>
    <w:rsid w:val="00AD1CA4"/>
    <w:rsid w:val="00AD1D39"/>
    <w:rsid w:val="00AD1E7F"/>
    <w:rsid w:val="00AD1EA7"/>
    <w:rsid w:val="00AD27D2"/>
    <w:rsid w:val="00AD2A42"/>
    <w:rsid w:val="00AD2B88"/>
    <w:rsid w:val="00AD2C7C"/>
    <w:rsid w:val="00AD2CF6"/>
    <w:rsid w:val="00AD3001"/>
    <w:rsid w:val="00AD31F9"/>
    <w:rsid w:val="00AD33D8"/>
    <w:rsid w:val="00AD38CB"/>
    <w:rsid w:val="00AD3FE8"/>
    <w:rsid w:val="00AD403F"/>
    <w:rsid w:val="00AD47A7"/>
    <w:rsid w:val="00AD4817"/>
    <w:rsid w:val="00AD4D24"/>
    <w:rsid w:val="00AD4D8E"/>
    <w:rsid w:val="00AD4FF6"/>
    <w:rsid w:val="00AD5159"/>
    <w:rsid w:val="00AD5360"/>
    <w:rsid w:val="00AD53A1"/>
    <w:rsid w:val="00AD5686"/>
    <w:rsid w:val="00AD573E"/>
    <w:rsid w:val="00AD5972"/>
    <w:rsid w:val="00AD59F9"/>
    <w:rsid w:val="00AD5A3C"/>
    <w:rsid w:val="00AD5A62"/>
    <w:rsid w:val="00AD5F7D"/>
    <w:rsid w:val="00AD6136"/>
    <w:rsid w:val="00AD61C9"/>
    <w:rsid w:val="00AD61EC"/>
    <w:rsid w:val="00AD6707"/>
    <w:rsid w:val="00AD6797"/>
    <w:rsid w:val="00AD6A38"/>
    <w:rsid w:val="00AD6F74"/>
    <w:rsid w:val="00AD713D"/>
    <w:rsid w:val="00AD7313"/>
    <w:rsid w:val="00AD76A7"/>
    <w:rsid w:val="00AD77C8"/>
    <w:rsid w:val="00AD7967"/>
    <w:rsid w:val="00AE0322"/>
    <w:rsid w:val="00AE0428"/>
    <w:rsid w:val="00AE08DF"/>
    <w:rsid w:val="00AE091B"/>
    <w:rsid w:val="00AE0BB8"/>
    <w:rsid w:val="00AE0EB1"/>
    <w:rsid w:val="00AE0F53"/>
    <w:rsid w:val="00AE11EA"/>
    <w:rsid w:val="00AE13B1"/>
    <w:rsid w:val="00AE167D"/>
    <w:rsid w:val="00AE179B"/>
    <w:rsid w:val="00AE1818"/>
    <w:rsid w:val="00AE1BF0"/>
    <w:rsid w:val="00AE1D4E"/>
    <w:rsid w:val="00AE22AE"/>
    <w:rsid w:val="00AE231C"/>
    <w:rsid w:val="00AE2842"/>
    <w:rsid w:val="00AE2AFF"/>
    <w:rsid w:val="00AE2B3E"/>
    <w:rsid w:val="00AE2F50"/>
    <w:rsid w:val="00AE34CD"/>
    <w:rsid w:val="00AE3A41"/>
    <w:rsid w:val="00AE3C6D"/>
    <w:rsid w:val="00AE3FD0"/>
    <w:rsid w:val="00AE43D0"/>
    <w:rsid w:val="00AE4573"/>
    <w:rsid w:val="00AE4658"/>
    <w:rsid w:val="00AE4853"/>
    <w:rsid w:val="00AE4BFC"/>
    <w:rsid w:val="00AE4F6D"/>
    <w:rsid w:val="00AE4FFB"/>
    <w:rsid w:val="00AE5298"/>
    <w:rsid w:val="00AE567D"/>
    <w:rsid w:val="00AE58AA"/>
    <w:rsid w:val="00AE58FE"/>
    <w:rsid w:val="00AE5C18"/>
    <w:rsid w:val="00AE5C21"/>
    <w:rsid w:val="00AE5C78"/>
    <w:rsid w:val="00AE5D55"/>
    <w:rsid w:val="00AE5E7B"/>
    <w:rsid w:val="00AE632A"/>
    <w:rsid w:val="00AE64E0"/>
    <w:rsid w:val="00AE6ECD"/>
    <w:rsid w:val="00AE6FFF"/>
    <w:rsid w:val="00AE701B"/>
    <w:rsid w:val="00AE7178"/>
    <w:rsid w:val="00AE729F"/>
    <w:rsid w:val="00AE72EA"/>
    <w:rsid w:val="00AE757C"/>
    <w:rsid w:val="00AE763C"/>
    <w:rsid w:val="00AE7842"/>
    <w:rsid w:val="00AE7900"/>
    <w:rsid w:val="00AE797B"/>
    <w:rsid w:val="00AE7A80"/>
    <w:rsid w:val="00AE7BF2"/>
    <w:rsid w:val="00AE7DA4"/>
    <w:rsid w:val="00AE7E22"/>
    <w:rsid w:val="00AE7FE9"/>
    <w:rsid w:val="00AF0260"/>
    <w:rsid w:val="00AF0647"/>
    <w:rsid w:val="00AF06AE"/>
    <w:rsid w:val="00AF096C"/>
    <w:rsid w:val="00AF0DE4"/>
    <w:rsid w:val="00AF0FAA"/>
    <w:rsid w:val="00AF1676"/>
    <w:rsid w:val="00AF17B4"/>
    <w:rsid w:val="00AF18FF"/>
    <w:rsid w:val="00AF1CAC"/>
    <w:rsid w:val="00AF1F64"/>
    <w:rsid w:val="00AF205F"/>
    <w:rsid w:val="00AF21F7"/>
    <w:rsid w:val="00AF2313"/>
    <w:rsid w:val="00AF256D"/>
    <w:rsid w:val="00AF2621"/>
    <w:rsid w:val="00AF2652"/>
    <w:rsid w:val="00AF2A28"/>
    <w:rsid w:val="00AF2C5C"/>
    <w:rsid w:val="00AF2D81"/>
    <w:rsid w:val="00AF311E"/>
    <w:rsid w:val="00AF316E"/>
    <w:rsid w:val="00AF3594"/>
    <w:rsid w:val="00AF367B"/>
    <w:rsid w:val="00AF38E9"/>
    <w:rsid w:val="00AF3A0F"/>
    <w:rsid w:val="00AF3F7D"/>
    <w:rsid w:val="00AF41BC"/>
    <w:rsid w:val="00AF4489"/>
    <w:rsid w:val="00AF4574"/>
    <w:rsid w:val="00AF4E28"/>
    <w:rsid w:val="00AF4FC0"/>
    <w:rsid w:val="00AF505C"/>
    <w:rsid w:val="00AF57D9"/>
    <w:rsid w:val="00AF5853"/>
    <w:rsid w:val="00AF5B0A"/>
    <w:rsid w:val="00AF5BAB"/>
    <w:rsid w:val="00AF5F4C"/>
    <w:rsid w:val="00AF6031"/>
    <w:rsid w:val="00AF62C9"/>
    <w:rsid w:val="00AF6645"/>
    <w:rsid w:val="00AF682C"/>
    <w:rsid w:val="00AF68F0"/>
    <w:rsid w:val="00AF6B62"/>
    <w:rsid w:val="00AF7056"/>
    <w:rsid w:val="00AF7447"/>
    <w:rsid w:val="00AF766F"/>
    <w:rsid w:val="00AF7761"/>
    <w:rsid w:val="00AF77C9"/>
    <w:rsid w:val="00AF7AFA"/>
    <w:rsid w:val="00AF7D14"/>
    <w:rsid w:val="00B001DF"/>
    <w:rsid w:val="00B004B5"/>
    <w:rsid w:val="00B00667"/>
    <w:rsid w:val="00B0073A"/>
    <w:rsid w:val="00B009C4"/>
    <w:rsid w:val="00B00A3E"/>
    <w:rsid w:val="00B00C33"/>
    <w:rsid w:val="00B00E4B"/>
    <w:rsid w:val="00B00E8F"/>
    <w:rsid w:val="00B0101B"/>
    <w:rsid w:val="00B013FB"/>
    <w:rsid w:val="00B01476"/>
    <w:rsid w:val="00B01506"/>
    <w:rsid w:val="00B016FF"/>
    <w:rsid w:val="00B02437"/>
    <w:rsid w:val="00B02705"/>
    <w:rsid w:val="00B02C30"/>
    <w:rsid w:val="00B03894"/>
    <w:rsid w:val="00B03A0E"/>
    <w:rsid w:val="00B03D8A"/>
    <w:rsid w:val="00B03DB1"/>
    <w:rsid w:val="00B0459A"/>
    <w:rsid w:val="00B048DB"/>
    <w:rsid w:val="00B04CF1"/>
    <w:rsid w:val="00B04DC2"/>
    <w:rsid w:val="00B04FE3"/>
    <w:rsid w:val="00B05042"/>
    <w:rsid w:val="00B0511F"/>
    <w:rsid w:val="00B0518B"/>
    <w:rsid w:val="00B05316"/>
    <w:rsid w:val="00B05467"/>
    <w:rsid w:val="00B05C55"/>
    <w:rsid w:val="00B06266"/>
    <w:rsid w:val="00B06681"/>
    <w:rsid w:val="00B06733"/>
    <w:rsid w:val="00B0724E"/>
    <w:rsid w:val="00B0726A"/>
    <w:rsid w:val="00B07C8A"/>
    <w:rsid w:val="00B07FCE"/>
    <w:rsid w:val="00B102FA"/>
    <w:rsid w:val="00B104EC"/>
    <w:rsid w:val="00B1071D"/>
    <w:rsid w:val="00B108C5"/>
    <w:rsid w:val="00B10B3F"/>
    <w:rsid w:val="00B10C26"/>
    <w:rsid w:val="00B10DBB"/>
    <w:rsid w:val="00B10F4D"/>
    <w:rsid w:val="00B10FCB"/>
    <w:rsid w:val="00B112AC"/>
    <w:rsid w:val="00B11413"/>
    <w:rsid w:val="00B1168F"/>
    <w:rsid w:val="00B11856"/>
    <w:rsid w:val="00B1199B"/>
    <w:rsid w:val="00B11AB0"/>
    <w:rsid w:val="00B11D0A"/>
    <w:rsid w:val="00B11FB6"/>
    <w:rsid w:val="00B12319"/>
    <w:rsid w:val="00B1237F"/>
    <w:rsid w:val="00B123A9"/>
    <w:rsid w:val="00B12B05"/>
    <w:rsid w:val="00B12C6E"/>
    <w:rsid w:val="00B13979"/>
    <w:rsid w:val="00B13B2B"/>
    <w:rsid w:val="00B13C3F"/>
    <w:rsid w:val="00B13D58"/>
    <w:rsid w:val="00B13EA3"/>
    <w:rsid w:val="00B13EE0"/>
    <w:rsid w:val="00B144BD"/>
    <w:rsid w:val="00B14993"/>
    <w:rsid w:val="00B14FD9"/>
    <w:rsid w:val="00B15053"/>
    <w:rsid w:val="00B15215"/>
    <w:rsid w:val="00B15265"/>
    <w:rsid w:val="00B1575A"/>
    <w:rsid w:val="00B1576D"/>
    <w:rsid w:val="00B157FB"/>
    <w:rsid w:val="00B1591A"/>
    <w:rsid w:val="00B15F66"/>
    <w:rsid w:val="00B16635"/>
    <w:rsid w:val="00B166E7"/>
    <w:rsid w:val="00B16898"/>
    <w:rsid w:val="00B16B3B"/>
    <w:rsid w:val="00B16BC8"/>
    <w:rsid w:val="00B16D1C"/>
    <w:rsid w:val="00B16E03"/>
    <w:rsid w:val="00B16E05"/>
    <w:rsid w:val="00B16E62"/>
    <w:rsid w:val="00B17221"/>
    <w:rsid w:val="00B17540"/>
    <w:rsid w:val="00B1774D"/>
    <w:rsid w:val="00B177BD"/>
    <w:rsid w:val="00B17874"/>
    <w:rsid w:val="00B179F9"/>
    <w:rsid w:val="00B17D53"/>
    <w:rsid w:val="00B20263"/>
    <w:rsid w:val="00B20424"/>
    <w:rsid w:val="00B206DA"/>
    <w:rsid w:val="00B20D54"/>
    <w:rsid w:val="00B20F50"/>
    <w:rsid w:val="00B20FC5"/>
    <w:rsid w:val="00B212BF"/>
    <w:rsid w:val="00B213E6"/>
    <w:rsid w:val="00B21910"/>
    <w:rsid w:val="00B21B04"/>
    <w:rsid w:val="00B22555"/>
    <w:rsid w:val="00B22944"/>
    <w:rsid w:val="00B22C50"/>
    <w:rsid w:val="00B22DF8"/>
    <w:rsid w:val="00B231EC"/>
    <w:rsid w:val="00B234ED"/>
    <w:rsid w:val="00B235E1"/>
    <w:rsid w:val="00B23FC9"/>
    <w:rsid w:val="00B24913"/>
    <w:rsid w:val="00B24A2E"/>
    <w:rsid w:val="00B24ABE"/>
    <w:rsid w:val="00B24D16"/>
    <w:rsid w:val="00B25118"/>
    <w:rsid w:val="00B251B3"/>
    <w:rsid w:val="00B251C1"/>
    <w:rsid w:val="00B2550C"/>
    <w:rsid w:val="00B2552E"/>
    <w:rsid w:val="00B2565E"/>
    <w:rsid w:val="00B2579A"/>
    <w:rsid w:val="00B259A4"/>
    <w:rsid w:val="00B25F54"/>
    <w:rsid w:val="00B261AB"/>
    <w:rsid w:val="00B261BB"/>
    <w:rsid w:val="00B26595"/>
    <w:rsid w:val="00B265B0"/>
    <w:rsid w:val="00B26872"/>
    <w:rsid w:val="00B270CF"/>
    <w:rsid w:val="00B27934"/>
    <w:rsid w:val="00B27BE8"/>
    <w:rsid w:val="00B27E47"/>
    <w:rsid w:val="00B27F53"/>
    <w:rsid w:val="00B27FA1"/>
    <w:rsid w:val="00B30185"/>
    <w:rsid w:val="00B3089B"/>
    <w:rsid w:val="00B30DE6"/>
    <w:rsid w:val="00B30F68"/>
    <w:rsid w:val="00B312CB"/>
    <w:rsid w:val="00B31343"/>
    <w:rsid w:val="00B3136D"/>
    <w:rsid w:val="00B317D8"/>
    <w:rsid w:val="00B31B22"/>
    <w:rsid w:val="00B31CCC"/>
    <w:rsid w:val="00B3291A"/>
    <w:rsid w:val="00B32938"/>
    <w:rsid w:val="00B32B5B"/>
    <w:rsid w:val="00B32B83"/>
    <w:rsid w:val="00B32C1A"/>
    <w:rsid w:val="00B32D30"/>
    <w:rsid w:val="00B330AB"/>
    <w:rsid w:val="00B3338A"/>
    <w:rsid w:val="00B3347E"/>
    <w:rsid w:val="00B336AC"/>
    <w:rsid w:val="00B339CE"/>
    <w:rsid w:val="00B33D14"/>
    <w:rsid w:val="00B33D27"/>
    <w:rsid w:val="00B342C5"/>
    <w:rsid w:val="00B34B59"/>
    <w:rsid w:val="00B34C90"/>
    <w:rsid w:val="00B350D6"/>
    <w:rsid w:val="00B35111"/>
    <w:rsid w:val="00B35578"/>
    <w:rsid w:val="00B35665"/>
    <w:rsid w:val="00B35A90"/>
    <w:rsid w:val="00B35B50"/>
    <w:rsid w:val="00B35E9C"/>
    <w:rsid w:val="00B36387"/>
    <w:rsid w:val="00B36414"/>
    <w:rsid w:val="00B36AD2"/>
    <w:rsid w:val="00B37575"/>
    <w:rsid w:val="00B375A6"/>
    <w:rsid w:val="00B37630"/>
    <w:rsid w:val="00B376B4"/>
    <w:rsid w:val="00B379E2"/>
    <w:rsid w:val="00B40280"/>
    <w:rsid w:val="00B402C4"/>
    <w:rsid w:val="00B402D7"/>
    <w:rsid w:val="00B408AE"/>
    <w:rsid w:val="00B40AEB"/>
    <w:rsid w:val="00B40B4F"/>
    <w:rsid w:val="00B40D58"/>
    <w:rsid w:val="00B40E7B"/>
    <w:rsid w:val="00B41660"/>
    <w:rsid w:val="00B42252"/>
    <w:rsid w:val="00B422F9"/>
    <w:rsid w:val="00B42506"/>
    <w:rsid w:val="00B428C2"/>
    <w:rsid w:val="00B429F0"/>
    <w:rsid w:val="00B431B6"/>
    <w:rsid w:val="00B4399A"/>
    <w:rsid w:val="00B43E90"/>
    <w:rsid w:val="00B44114"/>
    <w:rsid w:val="00B44200"/>
    <w:rsid w:val="00B4468C"/>
    <w:rsid w:val="00B446C7"/>
    <w:rsid w:val="00B44793"/>
    <w:rsid w:val="00B448B1"/>
    <w:rsid w:val="00B44E26"/>
    <w:rsid w:val="00B44FBF"/>
    <w:rsid w:val="00B4507F"/>
    <w:rsid w:val="00B45295"/>
    <w:rsid w:val="00B458DA"/>
    <w:rsid w:val="00B45C77"/>
    <w:rsid w:val="00B45D7B"/>
    <w:rsid w:val="00B45D84"/>
    <w:rsid w:val="00B460A5"/>
    <w:rsid w:val="00B46110"/>
    <w:rsid w:val="00B46F3A"/>
    <w:rsid w:val="00B470C6"/>
    <w:rsid w:val="00B47227"/>
    <w:rsid w:val="00B47636"/>
    <w:rsid w:val="00B477F8"/>
    <w:rsid w:val="00B478CB"/>
    <w:rsid w:val="00B47C6F"/>
    <w:rsid w:val="00B50225"/>
    <w:rsid w:val="00B505C1"/>
    <w:rsid w:val="00B50D2D"/>
    <w:rsid w:val="00B50F48"/>
    <w:rsid w:val="00B50F9A"/>
    <w:rsid w:val="00B51383"/>
    <w:rsid w:val="00B515CB"/>
    <w:rsid w:val="00B516E0"/>
    <w:rsid w:val="00B5223B"/>
    <w:rsid w:val="00B522B5"/>
    <w:rsid w:val="00B523D0"/>
    <w:rsid w:val="00B528DF"/>
    <w:rsid w:val="00B52A0B"/>
    <w:rsid w:val="00B52CAE"/>
    <w:rsid w:val="00B5312A"/>
    <w:rsid w:val="00B53311"/>
    <w:rsid w:val="00B5382C"/>
    <w:rsid w:val="00B538DA"/>
    <w:rsid w:val="00B539FE"/>
    <w:rsid w:val="00B53DE5"/>
    <w:rsid w:val="00B54044"/>
    <w:rsid w:val="00B540B1"/>
    <w:rsid w:val="00B54189"/>
    <w:rsid w:val="00B54266"/>
    <w:rsid w:val="00B5431B"/>
    <w:rsid w:val="00B54547"/>
    <w:rsid w:val="00B54637"/>
    <w:rsid w:val="00B5470F"/>
    <w:rsid w:val="00B549A9"/>
    <w:rsid w:val="00B54A84"/>
    <w:rsid w:val="00B54A8B"/>
    <w:rsid w:val="00B54B3C"/>
    <w:rsid w:val="00B54EDF"/>
    <w:rsid w:val="00B5556B"/>
    <w:rsid w:val="00B55936"/>
    <w:rsid w:val="00B55B6E"/>
    <w:rsid w:val="00B55D1D"/>
    <w:rsid w:val="00B56811"/>
    <w:rsid w:val="00B56C2A"/>
    <w:rsid w:val="00B56D68"/>
    <w:rsid w:val="00B574CE"/>
    <w:rsid w:val="00B5764F"/>
    <w:rsid w:val="00B579FC"/>
    <w:rsid w:val="00B57A33"/>
    <w:rsid w:val="00B57F71"/>
    <w:rsid w:val="00B60337"/>
    <w:rsid w:val="00B604F7"/>
    <w:rsid w:val="00B60563"/>
    <w:rsid w:val="00B6058C"/>
    <w:rsid w:val="00B60779"/>
    <w:rsid w:val="00B6085C"/>
    <w:rsid w:val="00B60D9C"/>
    <w:rsid w:val="00B60DA4"/>
    <w:rsid w:val="00B60E47"/>
    <w:rsid w:val="00B6126D"/>
    <w:rsid w:val="00B61488"/>
    <w:rsid w:val="00B617A2"/>
    <w:rsid w:val="00B61DCA"/>
    <w:rsid w:val="00B62027"/>
    <w:rsid w:val="00B62282"/>
    <w:rsid w:val="00B62730"/>
    <w:rsid w:val="00B62817"/>
    <w:rsid w:val="00B62A65"/>
    <w:rsid w:val="00B62C6A"/>
    <w:rsid w:val="00B6339F"/>
    <w:rsid w:val="00B634AD"/>
    <w:rsid w:val="00B635D5"/>
    <w:rsid w:val="00B63C1C"/>
    <w:rsid w:val="00B63C50"/>
    <w:rsid w:val="00B63C67"/>
    <w:rsid w:val="00B63EED"/>
    <w:rsid w:val="00B63EF6"/>
    <w:rsid w:val="00B64305"/>
    <w:rsid w:val="00B644AA"/>
    <w:rsid w:val="00B64959"/>
    <w:rsid w:val="00B64DB8"/>
    <w:rsid w:val="00B64EDA"/>
    <w:rsid w:val="00B653AA"/>
    <w:rsid w:val="00B65643"/>
    <w:rsid w:val="00B65B2E"/>
    <w:rsid w:val="00B661AE"/>
    <w:rsid w:val="00B66E9B"/>
    <w:rsid w:val="00B67233"/>
    <w:rsid w:val="00B67483"/>
    <w:rsid w:val="00B6767C"/>
    <w:rsid w:val="00B67788"/>
    <w:rsid w:val="00B67BC4"/>
    <w:rsid w:val="00B67D8D"/>
    <w:rsid w:val="00B67E2B"/>
    <w:rsid w:val="00B67E72"/>
    <w:rsid w:val="00B67ED5"/>
    <w:rsid w:val="00B70329"/>
    <w:rsid w:val="00B71395"/>
    <w:rsid w:val="00B7189F"/>
    <w:rsid w:val="00B71D05"/>
    <w:rsid w:val="00B721EC"/>
    <w:rsid w:val="00B72A21"/>
    <w:rsid w:val="00B72BFF"/>
    <w:rsid w:val="00B72E54"/>
    <w:rsid w:val="00B73116"/>
    <w:rsid w:val="00B732BF"/>
    <w:rsid w:val="00B73536"/>
    <w:rsid w:val="00B73574"/>
    <w:rsid w:val="00B736E5"/>
    <w:rsid w:val="00B73787"/>
    <w:rsid w:val="00B73908"/>
    <w:rsid w:val="00B73BB4"/>
    <w:rsid w:val="00B73BDA"/>
    <w:rsid w:val="00B73E90"/>
    <w:rsid w:val="00B73FF6"/>
    <w:rsid w:val="00B74862"/>
    <w:rsid w:val="00B74B8C"/>
    <w:rsid w:val="00B753EE"/>
    <w:rsid w:val="00B759C8"/>
    <w:rsid w:val="00B7627C"/>
    <w:rsid w:val="00B762E1"/>
    <w:rsid w:val="00B763E3"/>
    <w:rsid w:val="00B767DF"/>
    <w:rsid w:val="00B76ACF"/>
    <w:rsid w:val="00B76BF7"/>
    <w:rsid w:val="00B76C91"/>
    <w:rsid w:val="00B76CD9"/>
    <w:rsid w:val="00B772CC"/>
    <w:rsid w:val="00B77361"/>
    <w:rsid w:val="00B7771C"/>
    <w:rsid w:val="00B77901"/>
    <w:rsid w:val="00B77C0B"/>
    <w:rsid w:val="00B80392"/>
    <w:rsid w:val="00B8058C"/>
    <w:rsid w:val="00B8071F"/>
    <w:rsid w:val="00B81239"/>
    <w:rsid w:val="00B81A97"/>
    <w:rsid w:val="00B81C5A"/>
    <w:rsid w:val="00B81CF2"/>
    <w:rsid w:val="00B81D6A"/>
    <w:rsid w:val="00B81E37"/>
    <w:rsid w:val="00B82206"/>
    <w:rsid w:val="00B82249"/>
    <w:rsid w:val="00B8226D"/>
    <w:rsid w:val="00B82472"/>
    <w:rsid w:val="00B825F4"/>
    <w:rsid w:val="00B82804"/>
    <w:rsid w:val="00B82A2C"/>
    <w:rsid w:val="00B839B9"/>
    <w:rsid w:val="00B840CC"/>
    <w:rsid w:val="00B84504"/>
    <w:rsid w:val="00B845E6"/>
    <w:rsid w:val="00B84898"/>
    <w:rsid w:val="00B84AFA"/>
    <w:rsid w:val="00B84BF4"/>
    <w:rsid w:val="00B8512B"/>
    <w:rsid w:val="00B8528C"/>
    <w:rsid w:val="00B85354"/>
    <w:rsid w:val="00B8541E"/>
    <w:rsid w:val="00B85475"/>
    <w:rsid w:val="00B85792"/>
    <w:rsid w:val="00B859DC"/>
    <w:rsid w:val="00B85A41"/>
    <w:rsid w:val="00B861A7"/>
    <w:rsid w:val="00B8655C"/>
    <w:rsid w:val="00B86754"/>
    <w:rsid w:val="00B868C3"/>
    <w:rsid w:val="00B86C9C"/>
    <w:rsid w:val="00B86DDF"/>
    <w:rsid w:val="00B86E41"/>
    <w:rsid w:val="00B86EAF"/>
    <w:rsid w:val="00B87057"/>
    <w:rsid w:val="00B872C3"/>
    <w:rsid w:val="00B87308"/>
    <w:rsid w:val="00B87428"/>
    <w:rsid w:val="00B8742D"/>
    <w:rsid w:val="00B876ED"/>
    <w:rsid w:val="00B87E2B"/>
    <w:rsid w:val="00B87F69"/>
    <w:rsid w:val="00B903CF"/>
    <w:rsid w:val="00B9051B"/>
    <w:rsid w:val="00B90525"/>
    <w:rsid w:val="00B90A9C"/>
    <w:rsid w:val="00B91785"/>
    <w:rsid w:val="00B918FF"/>
    <w:rsid w:val="00B91A7E"/>
    <w:rsid w:val="00B91D52"/>
    <w:rsid w:val="00B92342"/>
    <w:rsid w:val="00B924E8"/>
    <w:rsid w:val="00B92A18"/>
    <w:rsid w:val="00B92B8D"/>
    <w:rsid w:val="00B92BAD"/>
    <w:rsid w:val="00B92C73"/>
    <w:rsid w:val="00B933F6"/>
    <w:rsid w:val="00B93EE4"/>
    <w:rsid w:val="00B93FA5"/>
    <w:rsid w:val="00B947D3"/>
    <w:rsid w:val="00B948CE"/>
    <w:rsid w:val="00B9496F"/>
    <w:rsid w:val="00B94BA5"/>
    <w:rsid w:val="00B94D9C"/>
    <w:rsid w:val="00B94E84"/>
    <w:rsid w:val="00B95248"/>
    <w:rsid w:val="00B95295"/>
    <w:rsid w:val="00B9548F"/>
    <w:rsid w:val="00B9558E"/>
    <w:rsid w:val="00B95AA8"/>
    <w:rsid w:val="00B95CEE"/>
    <w:rsid w:val="00B95D4B"/>
    <w:rsid w:val="00B95FA2"/>
    <w:rsid w:val="00B96CC2"/>
    <w:rsid w:val="00B96E6D"/>
    <w:rsid w:val="00B96F15"/>
    <w:rsid w:val="00B96F68"/>
    <w:rsid w:val="00B974EF"/>
    <w:rsid w:val="00B97568"/>
    <w:rsid w:val="00B97E9E"/>
    <w:rsid w:val="00B97F79"/>
    <w:rsid w:val="00B97FC6"/>
    <w:rsid w:val="00BA00DC"/>
    <w:rsid w:val="00BA08D3"/>
    <w:rsid w:val="00BA0A95"/>
    <w:rsid w:val="00BA0B54"/>
    <w:rsid w:val="00BA0BDE"/>
    <w:rsid w:val="00BA0DD8"/>
    <w:rsid w:val="00BA0DFB"/>
    <w:rsid w:val="00BA1341"/>
    <w:rsid w:val="00BA2010"/>
    <w:rsid w:val="00BA2298"/>
    <w:rsid w:val="00BA26CF"/>
    <w:rsid w:val="00BA2816"/>
    <w:rsid w:val="00BA32CC"/>
    <w:rsid w:val="00BA33E0"/>
    <w:rsid w:val="00BA404C"/>
    <w:rsid w:val="00BA40BD"/>
    <w:rsid w:val="00BA4459"/>
    <w:rsid w:val="00BA4719"/>
    <w:rsid w:val="00BA4871"/>
    <w:rsid w:val="00BA4A81"/>
    <w:rsid w:val="00BA4AE2"/>
    <w:rsid w:val="00BA4C07"/>
    <w:rsid w:val="00BA4E10"/>
    <w:rsid w:val="00BA5406"/>
    <w:rsid w:val="00BA54A3"/>
    <w:rsid w:val="00BA55FB"/>
    <w:rsid w:val="00BA568F"/>
    <w:rsid w:val="00BA5701"/>
    <w:rsid w:val="00BA5DC1"/>
    <w:rsid w:val="00BA5E5A"/>
    <w:rsid w:val="00BA5F5C"/>
    <w:rsid w:val="00BA647E"/>
    <w:rsid w:val="00BA6502"/>
    <w:rsid w:val="00BA6505"/>
    <w:rsid w:val="00BA653C"/>
    <w:rsid w:val="00BA6577"/>
    <w:rsid w:val="00BA699B"/>
    <w:rsid w:val="00BA6AB0"/>
    <w:rsid w:val="00BA6BE5"/>
    <w:rsid w:val="00BA6D33"/>
    <w:rsid w:val="00BA7663"/>
    <w:rsid w:val="00BA7685"/>
    <w:rsid w:val="00BA7742"/>
    <w:rsid w:val="00BA7839"/>
    <w:rsid w:val="00BA7C27"/>
    <w:rsid w:val="00BA7E4B"/>
    <w:rsid w:val="00BA7EA0"/>
    <w:rsid w:val="00BB0021"/>
    <w:rsid w:val="00BB003B"/>
    <w:rsid w:val="00BB0442"/>
    <w:rsid w:val="00BB0894"/>
    <w:rsid w:val="00BB0AEE"/>
    <w:rsid w:val="00BB0F4F"/>
    <w:rsid w:val="00BB10A9"/>
    <w:rsid w:val="00BB14E9"/>
    <w:rsid w:val="00BB1A56"/>
    <w:rsid w:val="00BB2059"/>
    <w:rsid w:val="00BB278D"/>
    <w:rsid w:val="00BB293C"/>
    <w:rsid w:val="00BB309F"/>
    <w:rsid w:val="00BB30A0"/>
    <w:rsid w:val="00BB32E1"/>
    <w:rsid w:val="00BB35FC"/>
    <w:rsid w:val="00BB3CA0"/>
    <w:rsid w:val="00BB4024"/>
    <w:rsid w:val="00BB4070"/>
    <w:rsid w:val="00BB420D"/>
    <w:rsid w:val="00BB48DD"/>
    <w:rsid w:val="00BB4A52"/>
    <w:rsid w:val="00BB4B0F"/>
    <w:rsid w:val="00BB4BE2"/>
    <w:rsid w:val="00BB5125"/>
    <w:rsid w:val="00BB5618"/>
    <w:rsid w:val="00BB58D1"/>
    <w:rsid w:val="00BB5ABD"/>
    <w:rsid w:val="00BB5BF1"/>
    <w:rsid w:val="00BB5D82"/>
    <w:rsid w:val="00BB61EB"/>
    <w:rsid w:val="00BB66B1"/>
    <w:rsid w:val="00BB69AF"/>
    <w:rsid w:val="00BB72EC"/>
    <w:rsid w:val="00BB734A"/>
    <w:rsid w:val="00BB7371"/>
    <w:rsid w:val="00BB7B03"/>
    <w:rsid w:val="00BB7BF9"/>
    <w:rsid w:val="00BB7CA4"/>
    <w:rsid w:val="00BB7E46"/>
    <w:rsid w:val="00BC00B1"/>
    <w:rsid w:val="00BC00D3"/>
    <w:rsid w:val="00BC023E"/>
    <w:rsid w:val="00BC09FB"/>
    <w:rsid w:val="00BC0AD9"/>
    <w:rsid w:val="00BC114B"/>
    <w:rsid w:val="00BC1453"/>
    <w:rsid w:val="00BC148C"/>
    <w:rsid w:val="00BC1C19"/>
    <w:rsid w:val="00BC1D0B"/>
    <w:rsid w:val="00BC207E"/>
    <w:rsid w:val="00BC21C0"/>
    <w:rsid w:val="00BC2559"/>
    <w:rsid w:val="00BC260E"/>
    <w:rsid w:val="00BC2665"/>
    <w:rsid w:val="00BC2785"/>
    <w:rsid w:val="00BC27D1"/>
    <w:rsid w:val="00BC286B"/>
    <w:rsid w:val="00BC2B9C"/>
    <w:rsid w:val="00BC2E1F"/>
    <w:rsid w:val="00BC2E27"/>
    <w:rsid w:val="00BC2EF8"/>
    <w:rsid w:val="00BC3061"/>
    <w:rsid w:val="00BC3166"/>
    <w:rsid w:val="00BC323D"/>
    <w:rsid w:val="00BC33BF"/>
    <w:rsid w:val="00BC34B1"/>
    <w:rsid w:val="00BC37BD"/>
    <w:rsid w:val="00BC3B4B"/>
    <w:rsid w:val="00BC3D41"/>
    <w:rsid w:val="00BC3F40"/>
    <w:rsid w:val="00BC4183"/>
    <w:rsid w:val="00BC438E"/>
    <w:rsid w:val="00BC471E"/>
    <w:rsid w:val="00BC5354"/>
    <w:rsid w:val="00BC5A49"/>
    <w:rsid w:val="00BC5C01"/>
    <w:rsid w:val="00BC5D72"/>
    <w:rsid w:val="00BC6055"/>
    <w:rsid w:val="00BC63F7"/>
    <w:rsid w:val="00BC6D2B"/>
    <w:rsid w:val="00BC6F42"/>
    <w:rsid w:val="00BC7089"/>
    <w:rsid w:val="00BC7111"/>
    <w:rsid w:val="00BC77F9"/>
    <w:rsid w:val="00BC7800"/>
    <w:rsid w:val="00BC7910"/>
    <w:rsid w:val="00BC7A3F"/>
    <w:rsid w:val="00BC7B72"/>
    <w:rsid w:val="00BC7F09"/>
    <w:rsid w:val="00BD06EA"/>
    <w:rsid w:val="00BD0832"/>
    <w:rsid w:val="00BD0ACA"/>
    <w:rsid w:val="00BD0B73"/>
    <w:rsid w:val="00BD0C25"/>
    <w:rsid w:val="00BD131D"/>
    <w:rsid w:val="00BD15E9"/>
    <w:rsid w:val="00BD1697"/>
    <w:rsid w:val="00BD16C9"/>
    <w:rsid w:val="00BD179D"/>
    <w:rsid w:val="00BD2A88"/>
    <w:rsid w:val="00BD2B9A"/>
    <w:rsid w:val="00BD2C84"/>
    <w:rsid w:val="00BD3088"/>
    <w:rsid w:val="00BD3166"/>
    <w:rsid w:val="00BD3376"/>
    <w:rsid w:val="00BD361B"/>
    <w:rsid w:val="00BD3721"/>
    <w:rsid w:val="00BD3741"/>
    <w:rsid w:val="00BD384D"/>
    <w:rsid w:val="00BD3C68"/>
    <w:rsid w:val="00BD3D46"/>
    <w:rsid w:val="00BD43E0"/>
    <w:rsid w:val="00BD4936"/>
    <w:rsid w:val="00BD4A82"/>
    <w:rsid w:val="00BD4ADB"/>
    <w:rsid w:val="00BD50FC"/>
    <w:rsid w:val="00BD51A1"/>
    <w:rsid w:val="00BD52FB"/>
    <w:rsid w:val="00BD54BF"/>
    <w:rsid w:val="00BD55B6"/>
    <w:rsid w:val="00BD5B37"/>
    <w:rsid w:val="00BD5B4D"/>
    <w:rsid w:val="00BD5D64"/>
    <w:rsid w:val="00BD6116"/>
    <w:rsid w:val="00BD662E"/>
    <w:rsid w:val="00BD6687"/>
    <w:rsid w:val="00BD6AB0"/>
    <w:rsid w:val="00BD6B37"/>
    <w:rsid w:val="00BD6B70"/>
    <w:rsid w:val="00BD6CDA"/>
    <w:rsid w:val="00BD6D37"/>
    <w:rsid w:val="00BD6D98"/>
    <w:rsid w:val="00BD6DED"/>
    <w:rsid w:val="00BD6F45"/>
    <w:rsid w:val="00BD700C"/>
    <w:rsid w:val="00BD737E"/>
    <w:rsid w:val="00BD75C3"/>
    <w:rsid w:val="00BD7661"/>
    <w:rsid w:val="00BE0352"/>
    <w:rsid w:val="00BE08DD"/>
    <w:rsid w:val="00BE0C9C"/>
    <w:rsid w:val="00BE1468"/>
    <w:rsid w:val="00BE1A9C"/>
    <w:rsid w:val="00BE1DEC"/>
    <w:rsid w:val="00BE1EF8"/>
    <w:rsid w:val="00BE1FC9"/>
    <w:rsid w:val="00BE236A"/>
    <w:rsid w:val="00BE24D6"/>
    <w:rsid w:val="00BE2946"/>
    <w:rsid w:val="00BE2971"/>
    <w:rsid w:val="00BE2A9C"/>
    <w:rsid w:val="00BE2AC1"/>
    <w:rsid w:val="00BE2C6C"/>
    <w:rsid w:val="00BE2E63"/>
    <w:rsid w:val="00BE3320"/>
    <w:rsid w:val="00BE34BF"/>
    <w:rsid w:val="00BE3A07"/>
    <w:rsid w:val="00BE41F0"/>
    <w:rsid w:val="00BE449B"/>
    <w:rsid w:val="00BE46BE"/>
    <w:rsid w:val="00BE48F9"/>
    <w:rsid w:val="00BE4D10"/>
    <w:rsid w:val="00BE54DB"/>
    <w:rsid w:val="00BE554B"/>
    <w:rsid w:val="00BE58CD"/>
    <w:rsid w:val="00BE5965"/>
    <w:rsid w:val="00BE596D"/>
    <w:rsid w:val="00BE5BB0"/>
    <w:rsid w:val="00BE5C37"/>
    <w:rsid w:val="00BE5E0F"/>
    <w:rsid w:val="00BE5E65"/>
    <w:rsid w:val="00BE6136"/>
    <w:rsid w:val="00BE619C"/>
    <w:rsid w:val="00BE61AF"/>
    <w:rsid w:val="00BE625D"/>
    <w:rsid w:val="00BE6314"/>
    <w:rsid w:val="00BE6328"/>
    <w:rsid w:val="00BE6677"/>
    <w:rsid w:val="00BE68C7"/>
    <w:rsid w:val="00BE6E9C"/>
    <w:rsid w:val="00BE73F1"/>
    <w:rsid w:val="00BE7437"/>
    <w:rsid w:val="00BE74E2"/>
    <w:rsid w:val="00BE75B7"/>
    <w:rsid w:val="00BE7AA7"/>
    <w:rsid w:val="00BE7D6D"/>
    <w:rsid w:val="00BF014C"/>
    <w:rsid w:val="00BF0573"/>
    <w:rsid w:val="00BF1020"/>
    <w:rsid w:val="00BF15BB"/>
    <w:rsid w:val="00BF1753"/>
    <w:rsid w:val="00BF177D"/>
    <w:rsid w:val="00BF2148"/>
    <w:rsid w:val="00BF22BB"/>
    <w:rsid w:val="00BF23DE"/>
    <w:rsid w:val="00BF23EA"/>
    <w:rsid w:val="00BF2517"/>
    <w:rsid w:val="00BF2614"/>
    <w:rsid w:val="00BF2735"/>
    <w:rsid w:val="00BF294B"/>
    <w:rsid w:val="00BF2A20"/>
    <w:rsid w:val="00BF2C49"/>
    <w:rsid w:val="00BF2E5D"/>
    <w:rsid w:val="00BF35BC"/>
    <w:rsid w:val="00BF36D7"/>
    <w:rsid w:val="00BF36EC"/>
    <w:rsid w:val="00BF3824"/>
    <w:rsid w:val="00BF38FB"/>
    <w:rsid w:val="00BF3AB4"/>
    <w:rsid w:val="00BF44F4"/>
    <w:rsid w:val="00BF4947"/>
    <w:rsid w:val="00BF4C7B"/>
    <w:rsid w:val="00BF4E12"/>
    <w:rsid w:val="00BF505F"/>
    <w:rsid w:val="00BF5111"/>
    <w:rsid w:val="00BF522C"/>
    <w:rsid w:val="00BF55E9"/>
    <w:rsid w:val="00BF56C3"/>
    <w:rsid w:val="00BF56EB"/>
    <w:rsid w:val="00BF5A0A"/>
    <w:rsid w:val="00BF5EC0"/>
    <w:rsid w:val="00BF5F4A"/>
    <w:rsid w:val="00BF608F"/>
    <w:rsid w:val="00BF621B"/>
    <w:rsid w:val="00BF647A"/>
    <w:rsid w:val="00BF64B7"/>
    <w:rsid w:val="00BF6634"/>
    <w:rsid w:val="00BF6680"/>
    <w:rsid w:val="00BF69EF"/>
    <w:rsid w:val="00BF7425"/>
    <w:rsid w:val="00BF745D"/>
    <w:rsid w:val="00BF7892"/>
    <w:rsid w:val="00BF78F8"/>
    <w:rsid w:val="00BF7901"/>
    <w:rsid w:val="00BF79CE"/>
    <w:rsid w:val="00BF7B91"/>
    <w:rsid w:val="00C007C7"/>
    <w:rsid w:val="00C00852"/>
    <w:rsid w:val="00C00CA0"/>
    <w:rsid w:val="00C0119E"/>
    <w:rsid w:val="00C01216"/>
    <w:rsid w:val="00C01286"/>
    <w:rsid w:val="00C012B8"/>
    <w:rsid w:val="00C0138C"/>
    <w:rsid w:val="00C0151B"/>
    <w:rsid w:val="00C0156A"/>
    <w:rsid w:val="00C0166A"/>
    <w:rsid w:val="00C0199E"/>
    <w:rsid w:val="00C024D4"/>
    <w:rsid w:val="00C026E9"/>
    <w:rsid w:val="00C027A4"/>
    <w:rsid w:val="00C02881"/>
    <w:rsid w:val="00C03235"/>
    <w:rsid w:val="00C034FA"/>
    <w:rsid w:val="00C0377E"/>
    <w:rsid w:val="00C03B49"/>
    <w:rsid w:val="00C03F4F"/>
    <w:rsid w:val="00C03F5E"/>
    <w:rsid w:val="00C04390"/>
    <w:rsid w:val="00C0483F"/>
    <w:rsid w:val="00C04B5E"/>
    <w:rsid w:val="00C04D26"/>
    <w:rsid w:val="00C04DE0"/>
    <w:rsid w:val="00C04EF5"/>
    <w:rsid w:val="00C050DE"/>
    <w:rsid w:val="00C0549E"/>
    <w:rsid w:val="00C05553"/>
    <w:rsid w:val="00C0555D"/>
    <w:rsid w:val="00C058C0"/>
    <w:rsid w:val="00C058DA"/>
    <w:rsid w:val="00C058E1"/>
    <w:rsid w:val="00C05992"/>
    <w:rsid w:val="00C05F04"/>
    <w:rsid w:val="00C0627D"/>
    <w:rsid w:val="00C06397"/>
    <w:rsid w:val="00C067D0"/>
    <w:rsid w:val="00C06899"/>
    <w:rsid w:val="00C06C99"/>
    <w:rsid w:val="00C06CB6"/>
    <w:rsid w:val="00C06D2D"/>
    <w:rsid w:val="00C072ED"/>
    <w:rsid w:val="00C074BE"/>
    <w:rsid w:val="00C076C3"/>
    <w:rsid w:val="00C07B49"/>
    <w:rsid w:val="00C07EBB"/>
    <w:rsid w:val="00C07F3A"/>
    <w:rsid w:val="00C100BE"/>
    <w:rsid w:val="00C10482"/>
    <w:rsid w:val="00C10519"/>
    <w:rsid w:val="00C108C6"/>
    <w:rsid w:val="00C10C5E"/>
    <w:rsid w:val="00C10C9D"/>
    <w:rsid w:val="00C10E6D"/>
    <w:rsid w:val="00C111A9"/>
    <w:rsid w:val="00C111DF"/>
    <w:rsid w:val="00C11933"/>
    <w:rsid w:val="00C12178"/>
    <w:rsid w:val="00C1219E"/>
    <w:rsid w:val="00C12239"/>
    <w:rsid w:val="00C123B9"/>
    <w:rsid w:val="00C126F8"/>
    <w:rsid w:val="00C12810"/>
    <w:rsid w:val="00C12D38"/>
    <w:rsid w:val="00C12FB0"/>
    <w:rsid w:val="00C130F0"/>
    <w:rsid w:val="00C13338"/>
    <w:rsid w:val="00C1350C"/>
    <w:rsid w:val="00C1367E"/>
    <w:rsid w:val="00C1385F"/>
    <w:rsid w:val="00C138BF"/>
    <w:rsid w:val="00C13A43"/>
    <w:rsid w:val="00C13D93"/>
    <w:rsid w:val="00C13F04"/>
    <w:rsid w:val="00C142AE"/>
    <w:rsid w:val="00C1453F"/>
    <w:rsid w:val="00C14892"/>
    <w:rsid w:val="00C14BA7"/>
    <w:rsid w:val="00C14C2B"/>
    <w:rsid w:val="00C15305"/>
    <w:rsid w:val="00C158BF"/>
    <w:rsid w:val="00C15D9B"/>
    <w:rsid w:val="00C15F19"/>
    <w:rsid w:val="00C164A9"/>
    <w:rsid w:val="00C1674D"/>
    <w:rsid w:val="00C16AC7"/>
    <w:rsid w:val="00C16B4D"/>
    <w:rsid w:val="00C16BB8"/>
    <w:rsid w:val="00C16E9E"/>
    <w:rsid w:val="00C170A5"/>
    <w:rsid w:val="00C1751B"/>
    <w:rsid w:val="00C1784C"/>
    <w:rsid w:val="00C17CBA"/>
    <w:rsid w:val="00C17CC1"/>
    <w:rsid w:val="00C17D24"/>
    <w:rsid w:val="00C17FDF"/>
    <w:rsid w:val="00C207DE"/>
    <w:rsid w:val="00C20F9A"/>
    <w:rsid w:val="00C210A8"/>
    <w:rsid w:val="00C21314"/>
    <w:rsid w:val="00C21416"/>
    <w:rsid w:val="00C21737"/>
    <w:rsid w:val="00C2174C"/>
    <w:rsid w:val="00C21752"/>
    <w:rsid w:val="00C21910"/>
    <w:rsid w:val="00C21A3D"/>
    <w:rsid w:val="00C2202A"/>
    <w:rsid w:val="00C22449"/>
    <w:rsid w:val="00C224DC"/>
    <w:rsid w:val="00C22E22"/>
    <w:rsid w:val="00C2310E"/>
    <w:rsid w:val="00C23145"/>
    <w:rsid w:val="00C23613"/>
    <w:rsid w:val="00C237B9"/>
    <w:rsid w:val="00C2396A"/>
    <w:rsid w:val="00C23A34"/>
    <w:rsid w:val="00C23C09"/>
    <w:rsid w:val="00C24041"/>
    <w:rsid w:val="00C24132"/>
    <w:rsid w:val="00C24388"/>
    <w:rsid w:val="00C2438E"/>
    <w:rsid w:val="00C24ED8"/>
    <w:rsid w:val="00C25126"/>
    <w:rsid w:val="00C254D6"/>
    <w:rsid w:val="00C25782"/>
    <w:rsid w:val="00C2580F"/>
    <w:rsid w:val="00C25920"/>
    <w:rsid w:val="00C25A61"/>
    <w:rsid w:val="00C25E24"/>
    <w:rsid w:val="00C26429"/>
    <w:rsid w:val="00C267A7"/>
    <w:rsid w:val="00C268C7"/>
    <w:rsid w:val="00C26B86"/>
    <w:rsid w:val="00C26D6C"/>
    <w:rsid w:val="00C26E40"/>
    <w:rsid w:val="00C26E6A"/>
    <w:rsid w:val="00C26E73"/>
    <w:rsid w:val="00C27235"/>
    <w:rsid w:val="00C2751C"/>
    <w:rsid w:val="00C278B7"/>
    <w:rsid w:val="00C27FC8"/>
    <w:rsid w:val="00C302B1"/>
    <w:rsid w:val="00C303A4"/>
    <w:rsid w:val="00C30A65"/>
    <w:rsid w:val="00C30A95"/>
    <w:rsid w:val="00C30B8A"/>
    <w:rsid w:val="00C30BE9"/>
    <w:rsid w:val="00C30D76"/>
    <w:rsid w:val="00C30EE7"/>
    <w:rsid w:val="00C3116E"/>
    <w:rsid w:val="00C31326"/>
    <w:rsid w:val="00C3156E"/>
    <w:rsid w:val="00C316D4"/>
    <w:rsid w:val="00C319B0"/>
    <w:rsid w:val="00C31BAD"/>
    <w:rsid w:val="00C31C61"/>
    <w:rsid w:val="00C325A1"/>
    <w:rsid w:val="00C327EA"/>
    <w:rsid w:val="00C32A2C"/>
    <w:rsid w:val="00C32CA3"/>
    <w:rsid w:val="00C33799"/>
    <w:rsid w:val="00C33CA1"/>
    <w:rsid w:val="00C3402B"/>
    <w:rsid w:val="00C341FD"/>
    <w:rsid w:val="00C34496"/>
    <w:rsid w:val="00C34525"/>
    <w:rsid w:val="00C34568"/>
    <w:rsid w:val="00C34844"/>
    <w:rsid w:val="00C348E7"/>
    <w:rsid w:val="00C35279"/>
    <w:rsid w:val="00C3527E"/>
    <w:rsid w:val="00C3530D"/>
    <w:rsid w:val="00C35688"/>
    <w:rsid w:val="00C35F09"/>
    <w:rsid w:val="00C35F2E"/>
    <w:rsid w:val="00C362FD"/>
    <w:rsid w:val="00C36421"/>
    <w:rsid w:val="00C36437"/>
    <w:rsid w:val="00C3663C"/>
    <w:rsid w:val="00C36676"/>
    <w:rsid w:val="00C3759D"/>
    <w:rsid w:val="00C379D5"/>
    <w:rsid w:val="00C37B75"/>
    <w:rsid w:val="00C37F2D"/>
    <w:rsid w:val="00C37F8D"/>
    <w:rsid w:val="00C40165"/>
    <w:rsid w:val="00C404D3"/>
    <w:rsid w:val="00C408EF"/>
    <w:rsid w:val="00C40A19"/>
    <w:rsid w:val="00C41427"/>
    <w:rsid w:val="00C41532"/>
    <w:rsid w:val="00C4162C"/>
    <w:rsid w:val="00C419F4"/>
    <w:rsid w:val="00C41A1B"/>
    <w:rsid w:val="00C41A94"/>
    <w:rsid w:val="00C4221D"/>
    <w:rsid w:val="00C423B2"/>
    <w:rsid w:val="00C427B5"/>
    <w:rsid w:val="00C42F2B"/>
    <w:rsid w:val="00C43168"/>
    <w:rsid w:val="00C432E7"/>
    <w:rsid w:val="00C432F8"/>
    <w:rsid w:val="00C4391F"/>
    <w:rsid w:val="00C43FE7"/>
    <w:rsid w:val="00C440FA"/>
    <w:rsid w:val="00C44140"/>
    <w:rsid w:val="00C442FD"/>
    <w:rsid w:val="00C4448A"/>
    <w:rsid w:val="00C444A8"/>
    <w:rsid w:val="00C44542"/>
    <w:rsid w:val="00C44622"/>
    <w:rsid w:val="00C45079"/>
    <w:rsid w:val="00C45134"/>
    <w:rsid w:val="00C45519"/>
    <w:rsid w:val="00C45618"/>
    <w:rsid w:val="00C45B08"/>
    <w:rsid w:val="00C45D3A"/>
    <w:rsid w:val="00C46231"/>
    <w:rsid w:val="00C46376"/>
    <w:rsid w:val="00C46BE2"/>
    <w:rsid w:val="00C471BF"/>
    <w:rsid w:val="00C4763F"/>
    <w:rsid w:val="00C47790"/>
    <w:rsid w:val="00C47C09"/>
    <w:rsid w:val="00C47D84"/>
    <w:rsid w:val="00C506BC"/>
    <w:rsid w:val="00C506F4"/>
    <w:rsid w:val="00C50734"/>
    <w:rsid w:val="00C507B9"/>
    <w:rsid w:val="00C50A0C"/>
    <w:rsid w:val="00C50A28"/>
    <w:rsid w:val="00C50B98"/>
    <w:rsid w:val="00C50D26"/>
    <w:rsid w:val="00C50E23"/>
    <w:rsid w:val="00C50F40"/>
    <w:rsid w:val="00C5123C"/>
    <w:rsid w:val="00C51395"/>
    <w:rsid w:val="00C517C3"/>
    <w:rsid w:val="00C51954"/>
    <w:rsid w:val="00C51B2F"/>
    <w:rsid w:val="00C51B5B"/>
    <w:rsid w:val="00C51C1F"/>
    <w:rsid w:val="00C51DE1"/>
    <w:rsid w:val="00C521A3"/>
    <w:rsid w:val="00C529B7"/>
    <w:rsid w:val="00C52DD0"/>
    <w:rsid w:val="00C52F8C"/>
    <w:rsid w:val="00C53091"/>
    <w:rsid w:val="00C53429"/>
    <w:rsid w:val="00C53BE5"/>
    <w:rsid w:val="00C544F6"/>
    <w:rsid w:val="00C54580"/>
    <w:rsid w:val="00C54591"/>
    <w:rsid w:val="00C545A1"/>
    <w:rsid w:val="00C547A5"/>
    <w:rsid w:val="00C54841"/>
    <w:rsid w:val="00C5491E"/>
    <w:rsid w:val="00C54965"/>
    <w:rsid w:val="00C550F5"/>
    <w:rsid w:val="00C551B5"/>
    <w:rsid w:val="00C551C8"/>
    <w:rsid w:val="00C5550D"/>
    <w:rsid w:val="00C55FD4"/>
    <w:rsid w:val="00C563F8"/>
    <w:rsid w:val="00C565C3"/>
    <w:rsid w:val="00C56C4D"/>
    <w:rsid w:val="00C573ED"/>
    <w:rsid w:val="00C57454"/>
    <w:rsid w:val="00C576CF"/>
    <w:rsid w:val="00C57801"/>
    <w:rsid w:val="00C579F5"/>
    <w:rsid w:val="00C60035"/>
    <w:rsid w:val="00C60284"/>
    <w:rsid w:val="00C60785"/>
    <w:rsid w:val="00C60AF6"/>
    <w:rsid w:val="00C60DBA"/>
    <w:rsid w:val="00C61173"/>
    <w:rsid w:val="00C615A4"/>
    <w:rsid w:val="00C61646"/>
    <w:rsid w:val="00C61D1D"/>
    <w:rsid w:val="00C61DFE"/>
    <w:rsid w:val="00C624FB"/>
    <w:rsid w:val="00C625A4"/>
    <w:rsid w:val="00C63398"/>
    <w:rsid w:val="00C63465"/>
    <w:rsid w:val="00C636A3"/>
    <w:rsid w:val="00C637CE"/>
    <w:rsid w:val="00C63D9B"/>
    <w:rsid w:val="00C64487"/>
    <w:rsid w:val="00C64AD9"/>
    <w:rsid w:val="00C64F45"/>
    <w:rsid w:val="00C652A1"/>
    <w:rsid w:val="00C654C1"/>
    <w:rsid w:val="00C665D4"/>
    <w:rsid w:val="00C66922"/>
    <w:rsid w:val="00C6707C"/>
    <w:rsid w:val="00C67D57"/>
    <w:rsid w:val="00C67E2E"/>
    <w:rsid w:val="00C67FE9"/>
    <w:rsid w:val="00C70306"/>
    <w:rsid w:val="00C7032C"/>
    <w:rsid w:val="00C70CAC"/>
    <w:rsid w:val="00C70DC7"/>
    <w:rsid w:val="00C7114D"/>
    <w:rsid w:val="00C716A9"/>
    <w:rsid w:val="00C71711"/>
    <w:rsid w:val="00C717C8"/>
    <w:rsid w:val="00C71901"/>
    <w:rsid w:val="00C71902"/>
    <w:rsid w:val="00C71AEC"/>
    <w:rsid w:val="00C71EEF"/>
    <w:rsid w:val="00C72135"/>
    <w:rsid w:val="00C72341"/>
    <w:rsid w:val="00C72708"/>
    <w:rsid w:val="00C73240"/>
    <w:rsid w:val="00C73439"/>
    <w:rsid w:val="00C73458"/>
    <w:rsid w:val="00C734BD"/>
    <w:rsid w:val="00C73BFF"/>
    <w:rsid w:val="00C742E1"/>
    <w:rsid w:val="00C74D8A"/>
    <w:rsid w:val="00C74F80"/>
    <w:rsid w:val="00C75A4F"/>
    <w:rsid w:val="00C75A62"/>
    <w:rsid w:val="00C75B95"/>
    <w:rsid w:val="00C75D6A"/>
    <w:rsid w:val="00C75D7A"/>
    <w:rsid w:val="00C75FAD"/>
    <w:rsid w:val="00C76357"/>
    <w:rsid w:val="00C76E20"/>
    <w:rsid w:val="00C76E9D"/>
    <w:rsid w:val="00C77218"/>
    <w:rsid w:val="00C772C4"/>
    <w:rsid w:val="00C774EB"/>
    <w:rsid w:val="00C7778F"/>
    <w:rsid w:val="00C77D5F"/>
    <w:rsid w:val="00C77D6C"/>
    <w:rsid w:val="00C77DDC"/>
    <w:rsid w:val="00C77F1B"/>
    <w:rsid w:val="00C77F1E"/>
    <w:rsid w:val="00C800FB"/>
    <w:rsid w:val="00C80570"/>
    <w:rsid w:val="00C806BF"/>
    <w:rsid w:val="00C808CA"/>
    <w:rsid w:val="00C80B91"/>
    <w:rsid w:val="00C80E9A"/>
    <w:rsid w:val="00C815B0"/>
    <w:rsid w:val="00C815C6"/>
    <w:rsid w:val="00C81E76"/>
    <w:rsid w:val="00C81F1B"/>
    <w:rsid w:val="00C827F6"/>
    <w:rsid w:val="00C827FD"/>
    <w:rsid w:val="00C8291B"/>
    <w:rsid w:val="00C829AB"/>
    <w:rsid w:val="00C82FF1"/>
    <w:rsid w:val="00C833AB"/>
    <w:rsid w:val="00C83F3B"/>
    <w:rsid w:val="00C84169"/>
    <w:rsid w:val="00C8430B"/>
    <w:rsid w:val="00C844C9"/>
    <w:rsid w:val="00C8467F"/>
    <w:rsid w:val="00C8498B"/>
    <w:rsid w:val="00C84AF6"/>
    <w:rsid w:val="00C84C5D"/>
    <w:rsid w:val="00C84D4E"/>
    <w:rsid w:val="00C84FFC"/>
    <w:rsid w:val="00C851A0"/>
    <w:rsid w:val="00C851D0"/>
    <w:rsid w:val="00C85403"/>
    <w:rsid w:val="00C856F1"/>
    <w:rsid w:val="00C85708"/>
    <w:rsid w:val="00C85791"/>
    <w:rsid w:val="00C85A09"/>
    <w:rsid w:val="00C85B68"/>
    <w:rsid w:val="00C86579"/>
    <w:rsid w:val="00C86741"/>
    <w:rsid w:val="00C86A19"/>
    <w:rsid w:val="00C86B6E"/>
    <w:rsid w:val="00C86BEA"/>
    <w:rsid w:val="00C8716A"/>
    <w:rsid w:val="00C87217"/>
    <w:rsid w:val="00C87360"/>
    <w:rsid w:val="00C87423"/>
    <w:rsid w:val="00C877DD"/>
    <w:rsid w:val="00C87861"/>
    <w:rsid w:val="00C879AA"/>
    <w:rsid w:val="00C87E13"/>
    <w:rsid w:val="00C87E39"/>
    <w:rsid w:val="00C87F86"/>
    <w:rsid w:val="00C87FA0"/>
    <w:rsid w:val="00C90067"/>
    <w:rsid w:val="00C9007C"/>
    <w:rsid w:val="00C90425"/>
    <w:rsid w:val="00C9067F"/>
    <w:rsid w:val="00C90B6C"/>
    <w:rsid w:val="00C90D36"/>
    <w:rsid w:val="00C90DEA"/>
    <w:rsid w:val="00C910C5"/>
    <w:rsid w:val="00C9127F"/>
    <w:rsid w:val="00C9157F"/>
    <w:rsid w:val="00C91A08"/>
    <w:rsid w:val="00C91BAD"/>
    <w:rsid w:val="00C9210F"/>
    <w:rsid w:val="00C92387"/>
    <w:rsid w:val="00C925CC"/>
    <w:rsid w:val="00C928A9"/>
    <w:rsid w:val="00C92EB1"/>
    <w:rsid w:val="00C92F62"/>
    <w:rsid w:val="00C932AB"/>
    <w:rsid w:val="00C932D1"/>
    <w:rsid w:val="00C933FC"/>
    <w:rsid w:val="00C934D5"/>
    <w:rsid w:val="00C937BB"/>
    <w:rsid w:val="00C93853"/>
    <w:rsid w:val="00C9390B"/>
    <w:rsid w:val="00C93BB1"/>
    <w:rsid w:val="00C9464E"/>
    <w:rsid w:val="00C94C56"/>
    <w:rsid w:val="00C95329"/>
    <w:rsid w:val="00C954C7"/>
    <w:rsid w:val="00C95C34"/>
    <w:rsid w:val="00C95E43"/>
    <w:rsid w:val="00C9621B"/>
    <w:rsid w:val="00C96320"/>
    <w:rsid w:val="00C9655D"/>
    <w:rsid w:val="00C96F81"/>
    <w:rsid w:val="00C96FFB"/>
    <w:rsid w:val="00C975A5"/>
    <w:rsid w:val="00C9796A"/>
    <w:rsid w:val="00C97A64"/>
    <w:rsid w:val="00C97C85"/>
    <w:rsid w:val="00C97D53"/>
    <w:rsid w:val="00C97DF0"/>
    <w:rsid w:val="00CA02AB"/>
    <w:rsid w:val="00CA0425"/>
    <w:rsid w:val="00CA06AD"/>
    <w:rsid w:val="00CA088B"/>
    <w:rsid w:val="00CA0C52"/>
    <w:rsid w:val="00CA0D6C"/>
    <w:rsid w:val="00CA11D5"/>
    <w:rsid w:val="00CA1304"/>
    <w:rsid w:val="00CA1452"/>
    <w:rsid w:val="00CA147B"/>
    <w:rsid w:val="00CA1774"/>
    <w:rsid w:val="00CA1A7A"/>
    <w:rsid w:val="00CA1A84"/>
    <w:rsid w:val="00CA1D37"/>
    <w:rsid w:val="00CA1E5B"/>
    <w:rsid w:val="00CA1E6E"/>
    <w:rsid w:val="00CA24BC"/>
    <w:rsid w:val="00CA28AB"/>
    <w:rsid w:val="00CA2E9B"/>
    <w:rsid w:val="00CA33FB"/>
    <w:rsid w:val="00CA34B6"/>
    <w:rsid w:val="00CA34CF"/>
    <w:rsid w:val="00CA3550"/>
    <w:rsid w:val="00CA37A9"/>
    <w:rsid w:val="00CA42D7"/>
    <w:rsid w:val="00CA4422"/>
    <w:rsid w:val="00CA4451"/>
    <w:rsid w:val="00CA450B"/>
    <w:rsid w:val="00CA46C7"/>
    <w:rsid w:val="00CA46CA"/>
    <w:rsid w:val="00CA4721"/>
    <w:rsid w:val="00CA4974"/>
    <w:rsid w:val="00CA4CF3"/>
    <w:rsid w:val="00CA4E8D"/>
    <w:rsid w:val="00CA56D6"/>
    <w:rsid w:val="00CA5C83"/>
    <w:rsid w:val="00CA5D2A"/>
    <w:rsid w:val="00CA5F09"/>
    <w:rsid w:val="00CA62D2"/>
    <w:rsid w:val="00CA6B1C"/>
    <w:rsid w:val="00CA6B83"/>
    <w:rsid w:val="00CA7209"/>
    <w:rsid w:val="00CA74BA"/>
    <w:rsid w:val="00CA75E7"/>
    <w:rsid w:val="00CA79BB"/>
    <w:rsid w:val="00CA7E4D"/>
    <w:rsid w:val="00CB006A"/>
    <w:rsid w:val="00CB0F41"/>
    <w:rsid w:val="00CB135F"/>
    <w:rsid w:val="00CB1474"/>
    <w:rsid w:val="00CB15C7"/>
    <w:rsid w:val="00CB1672"/>
    <w:rsid w:val="00CB17C6"/>
    <w:rsid w:val="00CB1A64"/>
    <w:rsid w:val="00CB1F77"/>
    <w:rsid w:val="00CB20CE"/>
    <w:rsid w:val="00CB259C"/>
    <w:rsid w:val="00CB2CA9"/>
    <w:rsid w:val="00CB3886"/>
    <w:rsid w:val="00CB3BE4"/>
    <w:rsid w:val="00CB3C22"/>
    <w:rsid w:val="00CB4027"/>
    <w:rsid w:val="00CB4861"/>
    <w:rsid w:val="00CB4BC6"/>
    <w:rsid w:val="00CB4CDD"/>
    <w:rsid w:val="00CB4DB8"/>
    <w:rsid w:val="00CB4F5B"/>
    <w:rsid w:val="00CB504E"/>
    <w:rsid w:val="00CB55EC"/>
    <w:rsid w:val="00CB57C7"/>
    <w:rsid w:val="00CB5B0E"/>
    <w:rsid w:val="00CB5BB6"/>
    <w:rsid w:val="00CB5BCA"/>
    <w:rsid w:val="00CB5D65"/>
    <w:rsid w:val="00CB5E28"/>
    <w:rsid w:val="00CB619A"/>
    <w:rsid w:val="00CB61D9"/>
    <w:rsid w:val="00CB6322"/>
    <w:rsid w:val="00CB6394"/>
    <w:rsid w:val="00CB655C"/>
    <w:rsid w:val="00CB66EA"/>
    <w:rsid w:val="00CB66F7"/>
    <w:rsid w:val="00CB68C8"/>
    <w:rsid w:val="00CB6FEB"/>
    <w:rsid w:val="00CB70AB"/>
    <w:rsid w:val="00CB70CC"/>
    <w:rsid w:val="00CB71C8"/>
    <w:rsid w:val="00CB7238"/>
    <w:rsid w:val="00CB73A9"/>
    <w:rsid w:val="00CB766A"/>
    <w:rsid w:val="00CB77C2"/>
    <w:rsid w:val="00CB7C71"/>
    <w:rsid w:val="00CB7CEC"/>
    <w:rsid w:val="00CC0443"/>
    <w:rsid w:val="00CC0598"/>
    <w:rsid w:val="00CC0621"/>
    <w:rsid w:val="00CC07B8"/>
    <w:rsid w:val="00CC0C5C"/>
    <w:rsid w:val="00CC0DD7"/>
    <w:rsid w:val="00CC1264"/>
    <w:rsid w:val="00CC1372"/>
    <w:rsid w:val="00CC13C4"/>
    <w:rsid w:val="00CC197A"/>
    <w:rsid w:val="00CC1A36"/>
    <w:rsid w:val="00CC1CC1"/>
    <w:rsid w:val="00CC1E88"/>
    <w:rsid w:val="00CC237A"/>
    <w:rsid w:val="00CC26D4"/>
    <w:rsid w:val="00CC277C"/>
    <w:rsid w:val="00CC2A8E"/>
    <w:rsid w:val="00CC2D2B"/>
    <w:rsid w:val="00CC334E"/>
    <w:rsid w:val="00CC37D4"/>
    <w:rsid w:val="00CC395E"/>
    <w:rsid w:val="00CC3B66"/>
    <w:rsid w:val="00CC3D6E"/>
    <w:rsid w:val="00CC4237"/>
    <w:rsid w:val="00CC52C2"/>
    <w:rsid w:val="00CC5389"/>
    <w:rsid w:val="00CC541E"/>
    <w:rsid w:val="00CC5574"/>
    <w:rsid w:val="00CC5921"/>
    <w:rsid w:val="00CC5A33"/>
    <w:rsid w:val="00CC5D98"/>
    <w:rsid w:val="00CC5E8A"/>
    <w:rsid w:val="00CC618C"/>
    <w:rsid w:val="00CC6743"/>
    <w:rsid w:val="00CC6ACC"/>
    <w:rsid w:val="00CC6CFD"/>
    <w:rsid w:val="00CC6D0B"/>
    <w:rsid w:val="00CC6D53"/>
    <w:rsid w:val="00CC72EE"/>
    <w:rsid w:val="00CC7F1E"/>
    <w:rsid w:val="00CD0267"/>
    <w:rsid w:val="00CD0602"/>
    <w:rsid w:val="00CD0EA8"/>
    <w:rsid w:val="00CD0EDE"/>
    <w:rsid w:val="00CD129C"/>
    <w:rsid w:val="00CD1423"/>
    <w:rsid w:val="00CD1E43"/>
    <w:rsid w:val="00CD220A"/>
    <w:rsid w:val="00CD29E7"/>
    <w:rsid w:val="00CD2A96"/>
    <w:rsid w:val="00CD2C4E"/>
    <w:rsid w:val="00CD2DC6"/>
    <w:rsid w:val="00CD2E82"/>
    <w:rsid w:val="00CD2EFA"/>
    <w:rsid w:val="00CD322E"/>
    <w:rsid w:val="00CD322F"/>
    <w:rsid w:val="00CD3237"/>
    <w:rsid w:val="00CD36BB"/>
    <w:rsid w:val="00CD36F3"/>
    <w:rsid w:val="00CD3B26"/>
    <w:rsid w:val="00CD3D6A"/>
    <w:rsid w:val="00CD3F51"/>
    <w:rsid w:val="00CD3F5E"/>
    <w:rsid w:val="00CD4172"/>
    <w:rsid w:val="00CD4199"/>
    <w:rsid w:val="00CD4233"/>
    <w:rsid w:val="00CD449B"/>
    <w:rsid w:val="00CD47BB"/>
    <w:rsid w:val="00CD4952"/>
    <w:rsid w:val="00CD4CCF"/>
    <w:rsid w:val="00CD4D01"/>
    <w:rsid w:val="00CD4FFC"/>
    <w:rsid w:val="00CD51D8"/>
    <w:rsid w:val="00CD52D1"/>
    <w:rsid w:val="00CD54F6"/>
    <w:rsid w:val="00CD571F"/>
    <w:rsid w:val="00CD5CB4"/>
    <w:rsid w:val="00CD5DC0"/>
    <w:rsid w:val="00CD65FD"/>
    <w:rsid w:val="00CD6764"/>
    <w:rsid w:val="00CD682A"/>
    <w:rsid w:val="00CD6B96"/>
    <w:rsid w:val="00CD71F1"/>
    <w:rsid w:val="00CE0289"/>
    <w:rsid w:val="00CE040A"/>
    <w:rsid w:val="00CE0436"/>
    <w:rsid w:val="00CE0654"/>
    <w:rsid w:val="00CE0B27"/>
    <w:rsid w:val="00CE0E4C"/>
    <w:rsid w:val="00CE0E88"/>
    <w:rsid w:val="00CE1345"/>
    <w:rsid w:val="00CE1910"/>
    <w:rsid w:val="00CE1A92"/>
    <w:rsid w:val="00CE1C7F"/>
    <w:rsid w:val="00CE23D6"/>
    <w:rsid w:val="00CE2483"/>
    <w:rsid w:val="00CE2B91"/>
    <w:rsid w:val="00CE2C1F"/>
    <w:rsid w:val="00CE2E7A"/>
    <w:rsid w:val="00CE2F24"/>
    <w:rsid w:val="00CE30F3"/>
    <w:rsid w:val="00CE37BF"/>
    <w:rsid w:val="00CE3907"/>
    <w:rsid w:val="00CE3979"/>
    <w:rsid w:val="00CE405F"/>
    <w:rsid w:val="00CE4108"/>
    <w:rsid w:val="00CE4138"/>
    <w:rsid w:val="00CE41A1"/>
    <w:rsid w:val="00CE427B"/>
    <w:rsid w:val="00CE43BD"/>
    <w:rsid w:val="00CE4414"/>
    <w:rsid w:val="00CE4666"/>
    <w:rsid w:val="00CE47D3"/>
    <w:rsid w:val="00CE4CD3"/>
    <w:rsid w:val="00CE500E"/>
    <w:rsid w:val="00CE51BC"/>
    <w:rsid w:val="00CE551F"/>
    <w:rsid w:val="00CE5526"/>
    <w:rsid w:val="00CE55B5"/>
    <w:rsid w:val="00CE57E8"/>
    <w:rsid w:val="00CE5CE1"/>
    <w:rsid w:val="00CE62D5"/>
    <w:rsid w:val="00CE64BA"/>
    <w:rsid w:val="00CE67EF"/>
    <w:rsid w:val="00CE6810"/>
    <w:rsid w:val="00CE6BFA"/>
    <w:rsid w:val="00CE7166"/>
    <w:rsid w:val="00CE7195"/>
    <w:rsid w:val="00CE72F1"/>
    <w:rsid w:val="00CE7340"/>
    <w:rsid w:val="00CE753A"/>
    <w:rsid w:val="00CE76A3"/>
    <w:rsid w:val="00CE7877"/>
    <w:rsid w:val="00CE7A7D"/>
    <w:rsid w:val="00CE7BEA"/>
    <w:rsid w:val="00CE7E38"/>
    <w:rsid w:val="00CF062F"/>
    <w:rsid w:val="00CF06C3"/>
    <w:rsid w:val="00CF0C12"/>
    <w:rsid w:val="00CF0C18"/>
    <w:rsid w:val="00CF0E63"/>
    <w:rsid w:val="00CF1095"/>
    <w:rsid w:val="00CF1494"/>
    <w:rsid w:val="00CF1517"/>
    <w:rsid w:val="00CF15D4"/>
    <w:rsid w:val="00CF1903"/>
    <w:rsid w:val="00CF1AB3"/>
    <w:rsid w:val="00CF1D99"/>
    <w:rsid w:val="00CF1E1E"/>
    <w:rsid w:val="00CF1F2B"/>
    <w:rsid w:val="00CF23F3"/>
    <w:rsid w:val="00CF2478"/>
    <w:rsid w:val="00CF25AD"/>
    <w:rsid w:val="00CF25B1"/>
    <w:rsid w:val="00CF25EC"/>
    <w:rsid w:val="00CF291C"/>
    <w:rsid w:val="00CF31EC"/>
    <w:rsid w:val="00CF32A9"/>
    <w:rsid w:val="00CF34C0"/>
    <w:rsid w:val="00CF388C"/>
    <w:rsid w:val="00CF3C2D"/>
    <w:rsid w:val="00CF42BA"/>
    <w:rsid w:val="00CF451F"/>
    <w:rsid w:val="00CF47BC"/>
    <w:rsid w:val="00CF4E8F"/>
    <w:rsid w:val="00CF5385"/>
    <w:rsid w:val="00CF55A1"/>
    <w:rsid w:val="00CF5821"/>
    <w:rsid w:val="00CF58D8"/>
    <w:rsid w:val="00CF593E"/>
    <w:rsid w:val="00CF5BAB"/>
    <w:rsid w:val="00CF6104"/>
    <w:rsid w:val="00CF61D9"/>
    <w:rsid w:val="00CF6370"/>
    <w:rsid w:val="00CF663E"/>
    <w:rsid w:val="00CF67C6"/>
    <w:rsid w:val="00CF6A53"/>
    <w:rsid w:val="00CF755C"/>
    <w:rsid w:val="00CF76B1"/>
    <w:rsid w:val="00CF77A1"/>
    <w:rsid w:val="00CF77EC"/>
    <w:rsid w:val="00CF7A30"/>
    <w:rsid w:val="00CF7D9C"/>
    <w:rsid w:val="00D00085"/>
    <w:rsid w:val="00D008F8"/>
    <w:rsid w:val="00D00A46"/>
    <w:rsid w:val="00D00AC6"/>
    <w:rsid w:val="00D00B0B"/>
    <w:rsid w:val="00D00CFA"/>
    <w:rsid w:val="00D01312"/>
    <w:rsid w:val="00D01367"/>
    <w:rsid w:val="00D014CB"/>
    <w:rsid w:val="00D01665"/>
    <w:rsid w:val="00D0173E"/>
    <w:rsid w:val="00D018D8"/>
    <w:rsid w:val="00D01C31"/>
    <w:rsid w:val="00D02098"/>
    <w:rsid w:val="00D026E6"/>
    <w:rsid w:val="00D02DED"/>
    <w:rsid w:val="00D02F9F"/>
    <w:rsid w:val="00D03126"/>
    <w:rsid w:val="00D03217"/>
    <w:rsid w:val="00D0406D"/>
    <w:rsid w:val="00D04238"/>
    <w:rsid w:val="00D0438F"/>
    <w:rsid w:val="00D04464"/>
    <w:rsid w:val="00D0451C"/>
    <w:rsid w:val="00D04720"/>
    <w:rsid w:val="00D04806"/>
    <w:rsid w:val="00D04E77"/>
    <w:rsid w:val="00D04E79"/>
    <w:rsid w:val="00D04F83"/>
    <w:rsid w:val="00D05163"/>
    <w:rsid w:val="00D0518D"/>
    <w:rsid w:val="00D05673"/>
    <w:rsid w:val="00D062FB"/>
    <w:rsid w:val="00D06496"/>
    <w:rsid w:val="00D066C7"/>
    <w:rsid w:val="00D06AF5"/>
    <w:rsid w:val="00D07351"/>
    <w:rsid w:val="00D0770B"/>
    <w:rsid w:val="00D079C0"/>
    <w:rsid w:val="00D07C93"/>
    <w:rsid w:val="00D07CAB"/>
    <w:rsid w:val="00D07D5D"/>
    <w:rsid w:val="00D07E34"/>
    <w:rsid w:val="00D07E6D"/>
    <w:rsid w:val="00D104D0"/>
    <w:rsid w:val="00D106A9"/>
    <w:rsid w:val="00D10A3E"/>
    <w:rsid w:val="00D112E0"/>
    <w:rsid w:val="00D11329"/>
    <w:rsid w:val="00D114A7"/>
    <w:rsid w:val="00D114D6"/>
    <w:rsid w:val="00D11A6C"/>
    <w:rsid w:val="00D11BE7"/>
    <w:rsid w:val="00D11CD5"/>
    <w:rsid w:val="00D12013"/>
    <w:rsid w:val="00D120B1"/>
    <w:rsid w:val="00D120EA"/>
    <w:rsid w:val="00D125AB"/>
    <w:rsid w:val="00D127EC"/>
    <w:rsid w:val="00D127F4"/>
    <w:rsid w:val="00D12875"/>
    <w:rsid w:val="00D12C6D"/>
    <w:rsid w:val="00D1329E"/>
    <w:rsid w:val="00D1368C"/>
    <w:rsid w:val="00D136E9"/>
    <w:rsid w:val="00D13D29"/>
    <w:rsid w:val="00D13F21"/>
    <w:rsid w:val="00D1400F"/>
    <w:rsid w:val="00D14064"/>
    <w:rsid w:val="00D1445E"/>
    <w:rsid w:val="00D14706"/>
    <w:rsid w:val="00D147A0"/>
    <w:rsid w:val="00D147B5"/>
    <w:rsid w:val="00D14AE9"/>
    <w:rsid w:val="00D14B37"/>
    <w:rsid w:val="00D15041"/>
    <w:rsid w:val="00D152F2"/>
    <w:rsid w:val="00D1532A"/>
    <w:rsid w:val="00D1533C"/>
    <w:rsid w:val="00D157D0"/>
    <w:rsid w:val="00D15BA8"/>
    <w:rsid w:val="00D16008"/>
    <w:rsid w:val="00D16072"/>
    <w:rsid w:val="00D16150"/>
    <w:rsid w:val="00D1683C"/>
    <w:rsid w:val="00D168B0"/>
    <w:rsid w:val="00D169E1"/>
    <w:rsid w:val="00D16ADA"/>
    <w:rsid w:val="00D16E9D"/>
    <w:rsid w:val="00D17258"/>
    <w:rsid w:val="00D172B7"/>
    <w:rsid w:val="00D17348"/>
    <w:rsid w:val="00D1740F"/>
    <w:rsid w:val="00D17544"/>
    <w:rsid w:val="00D17554"/>
    <w:rsid w:val="00D1768C"/>
    <w:rsid w:val="00D177C5"/>
    <w:rsid w:val="00D1788F"/>
    <w:rsid w:val="00D17CB7"/>
    <w:rsid w:val="00D17D93"/>
    <w:rsid w:val="00D17FDD"/>
    <w:rsid w:val="00D2000B"/>
    <w:rsid w:val="00D20227"/>
    <w:rsid w:val="00D20279"/>
    <w:rsid w:val="00D20779"/>
    <w:rsid w:val="00D20927"/>
    <w:rsid w:val="00D20A52"/>
    <w:rsid w:val="00D20EC8"/>
    <w:rsid w:val="00D20EE7"/>
    <w:rsid w:val="00D215AC"/>
    <w:rsid w:val="00D2160A"/>
    <w:rsid w:val="00D218A4"/>
    <w:rsid w:val="00D218C1"/>
    <w:rsid w:val="00D21A5D"/>
    <w:rsid w:val="00D21A6C"/>
    <w:rsid w:val="00D21C78"/>
    <w:rsid w:val="00D221E0"/>
    <w:rsid w:val="00D221FD"/>
    <w:rsid w:val="00D2264A"/>
    <w:rsid w:val="00D2278F"/>
    <w:rsid w:val="00D22A14"/>
    <w:rsid w:val="00D230CB"/>
    <w:rsid w:val="00D2310C"/>
    <w:rsid w:val="00D238FF"/>
    <w:rsid w:val="00D23A70"/>
    <w:rsid w:val="00D23AA3"/>
    <w:rsid w:val="00D23E67"/>
    <w:rsid w:val="00D24270"/>
    <w:rsid w:val="00D2454A"/>
    <w:rsid w:val="00D24C61"/>
    <w:rsid w:val="00D254E3"/>
    <w:rsid w:val="00D254E9"/>
    <w:rsid w:val="00D25572"/>
    <w:rsid w:val="00D257EC"/>
    <w:rsid w:val="00D25E24"/>
    <w:rsid w:val="00D262A5"/>
    <w:rsid w:val="00D2693C"/>
    <w:rsid w:val="00D26C32"/>
    <w:rsid w:val="00D26C6D"/>
    <w:rsid w:val="00D26D8C"/>
    <w:rsid w:val="00D26E29"/>
    <w:rsid w:val="00D27009"/>
    <w:rsid w:val="00D27015"/>
    <w:rsid w:val="00D27285"/>
    <w:rsid w:val="00D272E6"/>
    <w:rsid w:val="00D27381"/>
    <w:rsid w:val="00D2745F"/>
    <w:rsid w:val="00D27799"/>
    <w:rsid w:val="00D2779C"/>
    <w:rsid w:val="00D27860"/>
    <w:rsid w:val="00D278B6"/>
    <w:rsid w:val="00D27B49"/>
    <w:rsid w:val="00D27D6A"/>
    <w:rsid w:val="00D30050"/>
    <w:rsid w:val="00D3053D"/>
    <w:rsid w:val="00D30732"/>
    <w:rsid w:val="00D30AE4"/>
    <w:rsid w:val="00D30D3C"/>
    <w:rsid w:val="00D310D7"/>
    <w:rsid w:val="00D31128"/>
    <w:rsid w:val="00D31133"/>
    <w:rsid w:val="00D31286"/>
    <w:rsid w:val="00D314AC"/>
    <w:rsid w:val="00D31877"/>
    <w:rsid w:val="00D31F27"/>
    <w:rsid w:val="00D31F72"/>
    <w:rsid w:val="00D323C3"/>
    <w:rsid w:val="00D33068"/>
    <w:rsid w:val="00D331CA"/>
    <w:rsid w:val="00D33632"/>
    <w:rsid w:val="00D33741"/>
    <w:rsid w:val="00D33C1D"/>
    <w:rsid w:val="00D33D79"/>
    <w:rsid w:val="00D33E5F"/>
    <w:rsid w:val="00D33EB8"/>
    <w:rsid w:val="00D3456C"/>
    <w:rsid w:val="00D346EF"/>
    <w:rsid w:val="00D348F8"/>
    <w:rsid w:val="00D34EF7"/>
    <w:rsid w:val="00D35317"/>
    <w:rsid w:val="00D358A9"/>
    <w:rsid w:val="00D35B09"/>
    <w:rsid w:val="00D35CF8"/>
    <w:rsid w:val="00D35D0A"/>
    <w:rsid w:val="00D35D93"/>
    <w:rsid w:val="00D35FB0"/>
    <w:rsid w:val="00D3663D"/>
    <w:rsid w:val="00D366ED"/>
    <w:rsid w:val="00D368CA"/>
    <w:rsid w:val="00D368E8"/>
    <w:rsid w:val="00D36AA4"/>
    <w:rsid w:val="00D36C31"/>
    <w:rsid w:val="00D36CD5"/>
    <w:rsid w:val="00D377C3"/>
    <w:rsid w:val="00D37B17"/>
    <w:rsid w:val="00D37CCF"/>
    <w:rsid w:val="00D4015D"/>
    <w:rsid w:val="00D40381"/>
    <w:rsid w:val="00D403BF"/>
    <w:rsid w:val="00D4063E"/>
    <w:rsid w:val="00D406AD"/>
    <w:rsid w:val="00D40A4F"/>
    <w:rsid w:val="00D40C51"/>
    <w:rsid w:val="00D40C96"/>
    <w:rsid w:val="00D4181A"/>
    <w:rsid w:val="00D41E75"/>
    <w:rsid w:val="00D4248B"/>
    <w:rsid w:val="00D4278A"/>
    <w:rsid w:val="00D42AE7"/>
    <w:rsid w:val="00D4318E"/>
    <w:rsid w:val="00D43654"/>
    <w:rsid w:val="00D43F4E"/>
    <w:rsid w:val="00D4436B"/>
    <w:rsid w:val="00D443FB"/>
    <w:rsid w:val="00D445A4"/>
    <w:rsid w:val="00D446F5"/>
    <w:rsid w:val="00D448B8"/>
    <w:rsid w:val="00D453EA"/>
    <w:rsid w:val="00D45577"/>
    <w:rsid w:val="00D456A0"/>
    <w:rsid w:val="00D45742"/>
    <w:rsid w:val="00D45A61"/>
    <w:rsid w:val="00D45B20"/>
    <w:rsid w:val="00D45B8F"/>
    <w:rsid w:val="00D45BB1"/>
    <w:rsid w:val="00D45C47"/>
    <w:rsid w:val="00D45E49"/>
    <w:rsid w:val="00D45E55"/>
    <w:rsid w:val="00D45F08"/>
    <w:rsid w:val="00D46367"/>
    <w:rsid w:val="00D464B9"/>
    <w:rsid w:val="00D465BB"/>
    <w:rsid w:val="00D466ED"/>
    <w:rsid w:val="00D466FE"/>
    <w:rsid w:val="00D4687E"/>
    <w:rsid w:val="00D469CF"/>
    <w:rsid w:val="00D46C92"/>
    <w:rsid w:val="00D47238"/>
    <w:rsid w:val="00D4740B"/>
    <w:rsid w:val="00D4743C"/>
    <w:rsid w:val="00D4782B"/>
    <w:rsid w:val="00D47EA0"/>
    <w:rsid w:val="00D502A5"/>
    <w:rsid w:val="00D50C86"/>
    <w:rsid w:val="00D50CAE"/>
    <w:rsid w:val="00D51195"/>
    <w:rsid w:val="00D51252"/>
    <w:rsid w:val="00D5150C"/>
    <w:rsid w:val="00D51744"/>
    <w:rsid w:val="00D519C2"/>
    <w:rsid w:val="00D51E4F"/>
    <w:rsid w:val="00D51FFA"/>
    <w:rsid w:val="00D520EE"/>
    <w:rsid w:val="00D520F8"/>
    <w:rsid w:val="00D5216E"/>
    <w:rsid w:val="00D5235E"/>
    <w:rsid w:val="00D52889"/>
    <w:rsid w:val="00D532DA"/>
    <w:rsid w:val="00D534A5"/>
    <w:rsid w:val="00D53AA7"/>
    <w:rsid w:val="00D53AB9"/>
    <w:rsid w:val="00D53DE0"/>
    <w:rsid w:val="00D53E09"/>
    <w:rsid w:val="00D53FD0"/>
    <w:rsid w:val="00D53FF5"/>
    <w:rsid w:val="00D54006"/>
    <w:rsid w:val="00D5432D"/>
    <w:rsid w:val="00D543DA"/>
    <w:rsid w:val="00D54938"/>
    <w:rsid w:val="00D549DB"/>
    <w:rsid w:val="00D54B18"/>
    <w:rsid w:val="00D54BB9"/>
    <w:rsid w:val="00D54F5F"/>
    <w:rsid w:val="00D55297"/>
    <w:rsid w:val="00D554EE"/>
    <w:rsid w:val="00D55910"/>
    <w:rsid w:val="00D56033"/>
    <w:rsid w:val="00D56066"/>
    <w:rsid w:val="00D564CA"/>
    <w:rsid w:val="00D56580"/>
    <w:rsid w:val="00D567CD"/>
    <w:rsid w:val="00D56BB1"/>
    <w:rsid w:val="00D56CA3"/>
    <w:rsid w:val="00D57566"/>
    <w:rsid w:val="00D57C52"/>
    <w:rsid w:val="00D57E7C"/>
    <w:rsid w:val="00D57EC3"/>
    <w:rsid w:val="00D60153"/>
    <w:rsid w:val="00D602A7"/>
    <w:rsid w:val="00D604D3"/>
    <w:rsid w:val="00D6053D"/>
    <w:rsid w:val="00D608FD"/>
    <w:rsid w:val="00D60920"/>
    <w:rsid w:val="00D609CB"/>
    <w:rsid w:val="00D60A1E"/>
    <w:rsid w:val="00D60AB1"/>
    <w:rsid w:val="00D60AD0"/>
    <w:rsid w:val="00D61012"/>
    <w:rsid w:val="00D612AA"/>
    <w:rsid w:val="00D6157F"/>
    <w:rsid w:val="00D616EB"/>
    <w:rsid w:val="00D61C09"/>
    <w:rsid w:val="00D624D4"/>
    <w:rsid w:val="00D62D97"/>
    <w:rsid w:val="00D62F11"/>
    <w:rsid w:val="00D63001"/>
    <w:rsid w:val="00D63524"/>
    <w:rsid w:val="00D63774"/>
    <w:rsid w:val="00D63A0E"/>
    <w:rsid w:val="00D63A62"/>
    <w:rsid w:val="00D6423C"/>
    <w:rsid w:val="00D642CA"/>
    <w:rsid w:val="00D6470C"/>
    <w:rsid w:val="00D64DDF"/>
    <w:rsid w:val="00D650CA"/>
    <w:rsid w:val="00D655F8"/>
    <w:rsid w:val="00D657D0"/>
    <w:rsid w:val="00D65A5C"/>
    <w:rsid w:val="00D65B51"/>
    <w:rsid w:val="00D65D85"/>
    <w:rsid w:val="00D65F3A"/>
    <w:rsid w:val="00D65FF0"/>
    <w:rsid w:val="00D6616F"/>
    <w:rsid w:val="00D66820"/>
    <w:rsid w:val="00D67307"/>
    <w:rsid w:val="00D674EE"/>
    <w:rsid w:val="00D7001C"/>
    <w:rsid w:val="00D700E5"/>
    <w:rsid w:val="00D701EC"/>
    <w:rsid w:val="00D70265"/>
    <w:rsid w:val="00D70425"/>
    <w:rsid w:val="00D70494"/>
    <w:rsid w:val="00D70A3C"/>
    <w:rsid w:val="00D70CAC"/>
    <w:rsid w:val="00D70EB5"/>
    <w:rsid w:val="00D70F06"/>
    <w:rsid w:val="00D71139"/>
    <w:rsid w:val="00D713AC"/>
    <w:rsid w:val="00D71471"/>
    <w:rsid w:val="00D71A8A"/>
    <w:rsid w:val="00D71BA8"/>
    <w:rsid w:val="00D71F12"/>
    <w:rsid w:val="00D72FDB"/>
    <w:rsid w:val="00D73498"/>
    <w:rsid w:val="00D736B1"/>
    <w:rsid w:val="00D73B32"/>
    <w:rsid w:val="00D73B7A"/>
    <w:rsid w:val="00D73C91"/>
    <w:rsid w:val="00D73E40"/>
    <w:rsid w:val="00D73F92"/>
    <w:rsid w:val="00D74138"/>
    <w:rsid w:val="00D7414D"/>
    <w:rsid w:val="00D741DC"/>
    <w:rsid w:val="00D741FE"/>
    <w:rsid w:val="00D744A5"/>
    <w:rsid w:val="00D745C5"/>
    <w:rsid w:val="00D74E8C"/>
    <w:rsid w:val="00D75165"/>
    <w:rsid w:val="00D75311"/>
    <w:rsid w:val="00D754C9"/>
    <w:rsid w:val="00D7550F"/>
    <w:rsid w:val="00D757AC"/>
    <w:rsid w:val="00D758FE"/>
    <w:rsid w:val="00D75CE8"/>
    <w:rsid w:val="00D75D60"/>
    <w:rsid w:val="00D75D6E"/>
    <w:rsid w:val="00D75FB1"/>
    <w:rsid w:val="00D75FF0"/>
    <w:rsid w:val="00D76293"/>
    <w:rsid w:val="00D76357"/>
    <w:rsid w:val="00D763CC"/>
    <w:rsid w:val="00D76847"/>
    <w:rsid w:val="00D76863"/>
    <w:rsid w:val="00D7694B"/>
    <w:rsid w:val="00D76C04"/>
    <w:rsid w:val="00D76EE5"/>
    <w:rsid w:val="00D76F74"/>
    <w:rsid w:val="00D7755E"/>
    <w:rsid w:val="00D775E1"/>
    <w:rsid w:val="00D7799A"/>
    <w:rsid w:val="00D77A7B"/>
    <w:rsid w:val="00D77D8D"/>
    <w:rsid w:val="00D77DDF"/>
    <w:rsid w:val="00D77EF8"/>
    <w:rsid w:val="00D77F12"/>
    <w:rsid w:val="00D801B3"/>
    <w:rsid w:val="00D8099E"/>
    <w:rsid w:val="00D80AD4"/>
    <w:rsid w:val="00D80B16"/>
    <w:rsid w:val="00D80BCC"/>
    <w:rsid w:val="00D80C31"/>
    <w:rsid w:val="00D80D33"/>
    <w:rsid w:val="00D80E4C"/>
    <w:rsid w:val="00D80E9C"/>
    <w:rsid w:val="00D80FD9"/>
    <w:rsid w:val="00D8173B"/>
    <w:rsid w:val="00D81744"/>
    <w:rsid w:val="00D825B5"/>
    <w:rsid w:val="00D82773"/>
    <w:rsid w:val="00D82C72"/>
    <w:rsid w:val="00D82F80"/>
    <w:rsid w:val="00D83022"/>
    <w:rsid w:val="00D833E5"/>
    <w:rsid w:val="00D835B0"/>
    <w:rsid w:val="00D8394C"/>
    <w:rsid w:val="00D84287"/>
    <w:rsid w:val="00D8454B"/>
    <w:rsid w:val="00D846CD"/>
    <w:rsid w:val="00D848DA"/>
    <w:rsid w:val="00D848F9"/>
    <w:rsid w:val="00D84D57"/>
    <w:rsid w:val="00D85060"/>
    <w:rsid w:val="00D851AB"/>
    <w:rsid w:val="00D85C12"/>
    <w:rsid w:val="00D85C82"/>
    <w:rsid w:val="00D860D0"/>
    <w:rsid w:val="00D865C5"/>
    <w:rsid w:val="00D86949"/>
    <w:rsid w:val="00D86AAC"/>
    <w:rsid w:val="00D86BB6"/>
    <w:rsid w:val="00D871C9"/>
    <w:rsid w:val="00D871D9"/>
    <w:rsid w:val="00D87C21"/>
    <w:rsid w:val="00D900F8"/>
    <w:rsid w:val="00D90703"/>
    <w:rsid w:val="00D908A9"/>
    <w:rsid w:val="00D9090F"/>
    <w:rsid w:val="00D90955"/>
    <w:rsid w:val="00D90A48"/>
    <w:rsid w:val="00D90AEA"/>
    <w:rsid w:val="00D90CDA"/>
    <w:rsid w:val="00D9108F"/>
    <w:rsid w:val="00D910BA"/>
    <w:rsid w:val="00D913A3"/>
    <w:rsid w:val="00D91CA9"/>
    <w:rsid w:val="00D91DBF"/>
    <w:rsid w:val="00D91E32"/>
    <w:rsid w:val="00D9252B"/>
    <w:rsid w:val="00D9260D"/>
    <w:rsid w:val="00D92F01"/>
    <w:rsid w:val="00D9397D"/>
    <w:rsid w:val="00D93A58"/>
    <w:rsid w:val="00D93AD1"/>
    <w:rsid w:val="00D93D8E"/>
    <w:rsid w:val="00D9413A"/>
    <w:rsid w:val="00D94175"/>
    <w:rsid w:val="00D94602"/>
    <w:rsid w:val="00D946AF"/>
    <w:rsid w:val="00D94D16"/>
    <w:rsid w:val="00D955F8"/>
    <w:rsid w:val="00D95D7A"/>
    <w:rsid w:val="00D96125"/>
    <w:rsid w:val="00D961F6"/>
    <w:rsid w:val="00D96302"/>
    <w:rsid w:val="00D970C8"/>
    <w:rsid w:val="00D975C9"/>
    <w:rsid w:val="00D976CB"/>
    <w:rsid w:val="00D97790"/>
    <w:rsid w:val="00D97B39"/>
    <w:rsid w:val="00D97B45"/>
    <w:rsid w:val="00D97D5F"/>
    <w:rsid w:val="00D97EC0"/>
    <w:rsid w:val="00DA0162"/>
    <w:rsid w:val="00DA01BE"/>
    <w:rsid w:val="00DA0516"/>
    <w:rsid w:val="00DA056F"/>
    <w:rsid w:val="00DA05B4"/>
    <w:rsid w:val="00DA07DA"/>
    <w:rsid w:val="00DA0871"/>
    <w:rsid w:val="00DA0A5F"/>
    <w:rsid w:val="00DA0E15"/>
    <w:rsid w:val="00DA1355"/>
    <w:rsid w:val="00DA1968"/>
    <w:rsid w:val="00DA1C83"/>
    <w:rsid w:val="00DA1D14"/>
    <w:rsid w:val="00DA2167"/>
    <w:rsid w:val="00DA249C"/>
    <w:rsid w:val="00DA2A77"/>
    <w:rsid w:val="00DA2A89"/>
    <w:rsid w:val="00DA2C1D"/>
    <w:rsid w:val="00DA2F39"/>
    <w:rsid w:val="00DA303C"/>
    <w:rsid w:val="00DA3C04"/>
    <w:rsid w:val="00DA3EB2"/>
    <w:rsid w:val="00DA3FD1"/>
    <w:rsid w:val="00DA4001"/>
    <w:rsid w:val="00DA407C"/>
    <w:rsid w:val="00DA42E1"/>
    <w:rsid w:val="00DA4577"/>
    <w:rsid w:val="00DA462D"/>
    <w:rsid w:val="00DA4A2B"/>
    <w:rsid w:val="00DA4B31"/>
    <w:rsid w:val="00DA4FDF"/>
    <w:rsid w:val="00DA5120"/>
    <w:rsid w:val="00DA56A9"/>
    <w:rsid w:val="00DA57BA"/>
    <w:rsid w:val="00DA598C"/>
    <w:rsid w:val="00DA59FF"/>
    <w:rsid w:val="00DA5FB6"/>
    <w:rsid w:val="00DA67D5"/>
    <w:rsid w:val="00DA69B3"/>
    <w:rsid w:val="00DA6CB6"/>
    <w:rsid w:val="00DA6FA3"/>
    <w:rsid w:val="00DA7664"/>
    <w:rsid w:val="00DA7798"/>
    <w:rsid w:val="00DA783F"/>
    <w:rsid w:val="00DA7875"/>
    <w:rsid w:val="00DA7BA2"/>
    <w:rsid w:val="00DA7CF9"/>
    <w:rsid w:val="00DA7E20"/>
    <w:rsid w:val="00DA7EDD"/>
    <w:rsid w:val="00DB008F"/>
    <w:rsid w:val="00DB0120"/>
    <w:rsid w:val="00DB02D5"/>
    <w:rsid w:val="00DB0807"/>
    <w:rsid w:val="00DB08BA"/>
    <w:rsid w:val="00DB0F32"/>
    <w:rsid w:val="00DB11B8"/>
    <w:rsid w:val="00DB12A8"/>
    <w:rsid w:val="00DB202F"/>
    <w:rsid w:val="00DB20E9"/>
    <w:rsid w:val="00DB2227"/>
    <w:rsid w:val="00DB2BFB"/>
    <w:rsid w:val="00DB2D2A"/>
    <w:rsid w:val="00DB3070"/>
    <w:rsid w:val="00DB3258"/>
    <w:rsid w:val="00DB3839"/>
    <w:rsid w:val="00DB3FD7"/>
    <w:rsid w:val="00DB40B7"/>
    <w:rsid w:val="00DB4439"/>
    <w:rsid w:val="00DB4495"/>
    <w:rsid w:val="00DB49B6"/>
    <w:rsid w:val="00DB5030"/>
    <w:rsid w:val="00DB5083"/>
    <w:rsid w:val="00DB50AD"/>
    <w:rsid w:val="00DB5187"/>
    <w:rsid w:val="00DB51AB"/>
    <w:rsid w:val="00DB5483"/>
    <w:rsid w:val="00DB591A"/>
    <w:rsid w:val="00DB5C63"/>
    <w:rsid w:val="00DB6234"/>
    <w:rsid w:val="00DB6332"/>
    <w:rsid w:val="00DB65AB"/>
    <w:rsid w:val="00DB65B9"/>
    <w:rsid w:val="00DB6668"/>
    <w:rsid w:val="00DB669D"/>
    <w:rsid w:val="00DB678D"/>
    <w:rsid w:val="00DB6B97"/>
    <w:rsid w:val="00DB6D19"/>
    <w:rsid w:val="00DB72E2"/>
    <w:rsid w:val="00DB78EB"/>
    <w:rsid w:val="00DB7C7B"/>
    <w:rsid w:val="00DC00FC"/>
    <w:rsid w:val="00DC020F"/>
    <w:rsid w:val="00DC03B4"/>
    <w:rsid w:val="00DC05C8"/>
    <w:rsid w:val="00DC0600"/>
    <w:rsid w:val="00DC06D4"/>
    <w:rsid w:val="00DC09FD"/>
    <w:rsid w:val="00DC0A43"/>
    <w:rsid w:val="00DC0AB4"/>
    <w:rsid w:val="00DC0B5E"/>
    <w:rsid w:val="00DC0CD0"/>
    <w:rsid w:val="00DC0CE6"/>
    <w:rsid w:val="00DC0E85"/>
    <w:rsid w:val="00DC12A5"/>
    <w:rsid w:val="00DC1573"/>
    <w:rsid w:val="00DC1952"/>
    <w:rsid w:val="00DC2893"/>
    <w:rsid w:val="00DC2A6D"/>
    <w:rsid w:val="00DC2C82"/>
    <w:rsid w:val="00DC2D06"/>
    <w:rsid w:val="00DC2D90"/>
    <w:rsid w:val="00DC303D"/>
    <w:rsid w:val="00DC3409"/>
    <w:rsid w:val="00DC3455"/>
    <w:rsid w:val="00DC37E6"/>
    <w:rsid w:val="00DC3A02"/>
    <w:rsid w:val="00DC4062"/>
    <w:rsid w:val="00DC4063"/>
    <w:rsid w:val="00DC4089"/>
    <w:rsid w:val="00DC433C"/>
    <w:rsid w:val="00DC4432"/>
    <w:rsid w:val="00DC4866"/>
    <w:rsid w:val="00DC4868"/>
    <w:rsid w:val="00DC4E3E"/>
    <w:rsid w:val="00DC52A9"/>
    <w:rsid w:val="00DC54DC"/>
    <w:rsid w:val="00DC5508"/>
    <w:rsid w:val="00DC55D6"/>
    <w:rsid w:val="00DC5651"/>
    <w:rsid w:val="00DC56E1"/>
    <w:rsid w:val="00DC5897"/>
    <w:rsid w:val="00DC5D0B"/>
    <w:rsid w:val="00DC5FC3"/>
    <w:rsid w:val="00DC6011"/>
    <w:rsid w:val="00DC614F"/>
    <w:rsid w:val="00DC64DB"/>
    <w:rsid w:val="00DC64F1"/>
    <w:rsid w:val="00DC682B"/>
    <w:rsid w:val="00DC6BFC"/>
    <w:rsid w:val="00DC6C8C"/>
    <w:rsid w:val="00DC7388"/>
    <w:rsid w:val="00DC7B90"/>
    <w:rsid w:val="00DC7D8A"/>
    <w:rsid w:val="00DC7E35"/>
    <w:rsid w:val="00DD02E9"/>
    <w:rsid w:val="00DD0527"/>
    <w:rsid w:val="00DD0572"/>
    <w:rsid w:val="00DD06C4"/>
    <w:rsid w:val="00DD08D1"/>
    <w:rsid w:val="00DD0B98"/>
    <w:rsid w:val="00DD126A"/>
    <w:rsid w:val="00DD12B9"/>
    <w:rsid w:val="00DD1590"/>
    <w:rsid w:val="00DD1F57"/>
    <w:rsid w:val="00DD212A"/>
    <w:rsid w:val="00DD217B"/>
    <w:rsid w:val="00DD225F"/>
    <w:rsid w:val="00DD22F9"/>
    <w:rsid w:val="00DD234B"/>
    <w:rsid w:val="00DD240B"/>
    <w:rsid w:val="00DD244B"/>
    <w:rsid w:val="00DD2969"/>
    <w:rsid w:val="00DD2993"/>
    <w:rsid w:val="00DD2C06"/>
    <w:rsid w:val="00DD334B"/>
    <w:rsid w:val="00DD34A6"/>
    <w:rsid w:val="00DD39FC"/>
    <w:rsid w:val="00DD3B69"/>
    <w:rsid w:val="00DD44FD"/>
    <w:rsid w:val="00DD45A9"/>
    <w:rsid w:val="00DD472C"/>
    <w:rsid w:val="00DD47DE"/>
    <w:rsid w:val="00DD4917"/>
    <w:rsid w:val="00DD4987"/>
    <w:rsid w:val="00DD4A9D"/>
    <w:rsid w:val="00DD4B89"/>
    <w:rsid w:val="00DD50E2"/>
    <w:rsid w:val="00DD523E"/>
    <w:rsid w:val="00DD5272"/>
    <w:rsid w:val="00DD5564"/>
    <w:rsid w:val="00DD598E"/>
    <w:rsid w:val="00DD5F1F"/>
    <w:rsid w:val="00DD5F3B"/>
    <w:rsid w:val="00DD62B1"/>
    <w:rsid w:val="00DD638F"/>
    <w:rsid w:val="00DD699A"/>
    <w:rsid w:val="00DD6B25"/>
    <w:rsid w:val="00DD6ED1"/>
    <w:rsid w:val="00DD7148"/>
    <w:rsid w:val="00DD7254"/>
    <w:rsid w:val="00DD73C0"/>
    <w:rsid w:val="00DD7670"/>
    <w:rsid w:val="00DD770F"/>
    <w:rsid w:val="00DD776C"/>
    <w:rsid w:val="00DD79C2"/>
    <w:rsid w:val="00DD7AA9"/>
    <w:rsid w:val="00DD7C97"/>
    <w:rsid w:val="00DE02D2"/>
    <w:rsid w:val="00DE0324"/>
    <w:rsid w:val="00DE072E"/>
    <w:rsid w:val="00DE0B8B"/>
    <w:rsid w:val="00DE1135"/>
    <w:rsid w:val="00DE1195"/>
    <w:rsid w:val="00DE11C7"/>
    <w:rsid w:val="00DE13F9"/>
    <w:rsid w:val="00DE1408"/>
    <w:rsid w:val="00DE159C"/>
    <w:rsid w:val="00DE1740"/>
    <w:rsid w:val="00DE1975"/>
    <w:rsid w:val="00DE19EF"/>
    <w:rsid w:val="00DE2412"/>
    <w:rsid w:val="00DE24A3"/>
    <w:rsid w:val="00DE2B79"/>
    <w:rsid w:val="00DE2C5A"/>
    <w:rsid w:val="00DE2EDC"/>
    <w:rsid w:val="00DE3298"/>
    <w:rsid w:val="00DE3513"/>
    <w:rsid w:val="00DE3723"/>
    <w:rsid w:val="00DE376B"/>
    <w:rsid w:val="00DE39E4"/>
    <w:rsid w:val="00DE3AEE"/>
    <w:rsid w:val="00DE3DB2"/>
    <w:rsid w:val="00DE4395"/>
    <w:rsid w:val="00DE441E"/>
    <w:rsid w:val="00DE4D22"/>
    <w:rsid w:val="00DE54D0"/>
    <w:rsid w:val="00DE5971"/>
    <w:rsid w:val="00DE5E11"/>
    <w:rsid w:val="00DE5F19"/>
    <w:rsid w:val="00DE605D"/>
    <w:rsid w:val="00DE61DD"/>
    <w:rsid w:val="00DE61FC"/>
    <w:rsid w:val="00DE65D6"/>
    <w:rsid w:val="00DE69A2"/>
    <w:rsid w:val="00DE6AC3"/>
    <w:rsid w:val="00DE6B56"/>
    <w:rsid w:val="00DE6B90"/>
    <w:rsid w:val="00DE6BC5"/>
    <w:rsid w:val="00DE6D3A"/>
    <w:rsid w:val="00DE6D8B"/>
    <w:rsid w:val="00DE6F9F"/>
    <w:rsid w:val="00DE74BA"/>
    <w:rsid w:val="00DE74EC"/>
    <w:rsid w:val="00DE79FC"/>
    <w:rsid w:val="00DE7CC9"/>
    <w:rsid w:val="00DF028E"/>
    <w:rsid w:val="00DF0430"/>
    <w:rsid w:val="00DF0AA4"/>
    <w:rsid w:val="00DF0AE0"/>
    <w:rsid w:val="00DF0D4B"/>
    <w:rsid w:val="00DF1350"/>
    <w:rsid w:val="00DF13D2"/>
    <w:rsid w:val="00DF153A"/>
    <w:rsid w:val="00DF1739"/>
    <w:rsid w:val="00DF199E"/>
    <w:rsid w:val="00DF1EBE"/>
    <w:rsid w:val="00DF1F48"/>
    <w:rsid w:val="00DF21BC"/>
    <w:rsid w:val="00DF23AE"/>
    <w:rsid w:val="00DF2D6D"/>
    <w:rsid w:val="00DF3240"/>
    <w:rsid w:val="00DF32FF"/>
    <w:rsid w:val="00DF3658"/>
    <w:rsid w:val="00DF38EA"/>
    <w:rsid w:val="00DF3D1A"/>
    <w:rsid w:val="00DF3F3F"/>
    <w:rsid w:val="00DF4038"/>
    <w:rsid w:val="00DF4382"/>
    <w:rsid w:val="00DF4624"/>
    <w:rsid w:val="00DF4B35"/>
    <w:rsid w:val="00DF4F72"/>
    <w:rsid w:val="00DF50A7"/>
    <w:rsid w:val="00DF5663"/>
    <w:rsid w:val="00DF5C30"/>
    <w:rsid w:val="00DF5C91"/>
    <w:rsid w:val="00DF5DA2"/>
    <w:rsid w:val="00DF5DE2"/>
    <w:rsid w:val="00DF6002"/>
    <w:rsid w:val="00DF6549"/>
    <w:rsid w:val="00DF69A0"/>
    <w:rsid w:val="00DF6EC5"/>
    <w:rsid w:val="00DF7145"/>
    <w:rsid w:val="00DF748B"/>
    <w:rsid w:val="00DF77E5"/>
    <w:rsid w:val="00DF7B0A"/>
    <w:rsid w:val="00DF7B4E"/>
    <w:rsid w:val="00DF7B72"/>
    <w:rsid w:val="00DF7CB1"/>
    <w:rsid w:val="00DF7CB2"/>
    <w:rsid w:val="00DF7FE6"/>
    <w:rsid w:val="00E00056"/>
    <w:rsid w:val="00E00075"/>
    <w:rsid w:val="00E00720"/>
    <w:rsid w:val="00E00F89"/>
    <w:rsid w:val="00E01267"/>
    <w:rsid w:val="00E01270"/>
    <w:rsid w:val="00E01E6D"/>
    <w:rsid w:val="00E01ED2"/>
    <w:rsid w:val="00E02046"/>
    <w:rsid w:val="00E02205"/>
    <w:rsid w:val="00E022DA"/>
    <w:rsid w:val="00E02432"/>
    <w:rsid w:val="00E02748"/>
    <w:rsid w:val="00E02EAD"/>
    <w:rsid w:val="00E0315A"/>
    <w:rsid w:val="00E03AF9"/>
    <w:rsid w:val="00E03D3A"/>
    <w:rsid w:val="00E03DE5"/>
    <w:rsid w:val="00E03E7E"/>
    <w:rsid w:val="00E03EA9"/>
    <w:rsid w:val="00E040DA"/>
    <w:rsid w:val="00E0429F"/>
    <w:rsid w:val="00E042E4"/>
    <w:rsid w:val="00E04996"/>
    <w:rsid w:val="00E050CE"/>
    <w:rsid w:val="00E05143"/>
    <w:rsid w:val="00E057B9"/>
    <w:rsid w:val="00E05CCB"/>
    <w:rsid w:val="00E05DA5"/>
    <w:rsid w:val="00E05DB1"/>
    <w:rsid w:val="00E05DFD"/>
    <w:rsid w:val="00E06016"/>
    <w:rsid w:val="00E0627B"/>
    <w:rsid w:val="00E06416"/>
    <w:rsid w:val="00E06612"/>
    <w:rsid w:val="00E06907"/>
    <w:rsid w:val="00E0695C"/>
    <w:rsid w:val="00E06A02"/>
    <w:rsid w:val="00E06B08"/>
    <w:rsid w:val="00E06BE2"/>
    <w:rsid w:val="00E071EA"/>
    <w:rsid w:val="00E0759A"/>
    <w:rsid w:val="00E076C7"/>
    <w:rsid w:val="00E076CC"/>
    <w:rsid w:val="00E0775E"/>
    <w:rsid w:val="00E07C7A"/>
    <w:rsid w:val="00E07D30"/>
    <w:rsid w:val="00E07EC5"/>
    <w:rsid w:val="00E07F39"/>
    <w:rsid w:val="00E10370"/>
    <w:rsid w:val="00E103F3"/>
    <w:rsid w:val="00E104E2"/>
    <w:rsid w:val="00E10894"/>
    <w:rsid w:val="00E10902"/>
    <w:rsid w:val="00E10F1C"/>
    <w:rsid w:val="00E112DB"/>
    <w:rsid w:val="00E11CF8"/>
    <w:rsid w:val="00E127CE"/>
    <w:rsid w:val="00E128D7"/>
    <w:rsid w:val="00E12D63"/>
    <w:rsid w:val="00E12DB0"/>
    <w:rsid w:val="00E133FA"/>
    <w:rsid w:val="00E13AA4"/>
    <w:rsid w:val="00E13DCE"/>
    <w:rsid w:val="00E13FBE"/>
    <w:rsid w:val="00E140E3"/>
    <w:rsid w:val="00E1433E"/>
    <w:rsid w:val="00E1467F"/>
    <w:rsid w:val="00E14C63"/>
    <w:rsid w:val="00E14DBF"/>
    <w:rsid w:val="00E150B6"/>
    <w:rsid w:val="00E151C0"/>
    <w:rsid w:val="00E157BA"/>
    <w:rsid w:val="00E157D5"/>
    <w:rsid w:val="00E15865"/>
    <w:rsid w:val="00E158F4"/>
    <w:rsid w:val="00E16164"/>
    <w:rsid w:val="00E16312"/>
    <w:rsid w:val="00E163B6"/>
    <w:rsid w:val="00E163C5"/>
    <w:rsid w:val="00E1668F"/>
    <w:rsid w:val="00E16768"/>
    <w:rsid w:val="00E16966"/>
    <w:rsid w:val="00E1697B"/>
    <w:rsid w:val="00E169BB"/>
    <w:rsid w:val="00E16BE8"/>
    <w:rsid w:val="00E16C20"/>
    <w:rsid w:val="00E17254"/>
    <w:rsid w:val="00E173CF"/>
    <w:rsid w:val="00E17886"/>
    <w:rsid w:val="00E17D05"/>
    <w:rsid w:val="00E17E7B"/>
    <w:rsid w:val="00E202AC"/>
    <w:rsid w:val="00E20413"/>
    <w:rsid w:val="00E2093A"/>
    <w:rsid w:val="00E21247"/>
    <w:rsid w:val="00E21403"/>
    <w:rsid w:val="00E214D9"/>
    <w:rsid w:val="00E21D0A"/>
    <w:rsid w:val="00E220BF"/>
    <w:rsid w:val="00E2376D"/>
    <w:rsid w:val="00E2378C"/>
    <w:rsid w:val="00E23970"/>
    <w:rsid w:val="00E23CEE"/>
    <w:rsid w:val="00E23DE1"/>
    <w:rsid w:val="00E2460E"/>
    <w:rsid w:val="00E24956"/>
    <w:rsid w:val="00E24B7C"/>
    <w:rsid w:val="00E25480"/>
    <w:rsid w:val="00E25737"/>
    <w:rsid w:val="00E258C6"/>
    <w:rsid w:val="00E25A2A"/>
    <w:rsid w:val="00E25A73"/>
    <w:rsid w:val="00E25B68"/>
    <w:rsid w:val="00E25E93"/>
    <w:rsid w:val="00E25ED0"/>
    <w:rsid w:val="00E26137"/>
    <w:rsid w:val="00E26983"/>
    <w:rsid w:val="00E26FF6"/>
    <w:rsid w:val="00E27029"/>
    <w:rsid w:val="00E27355"/>
    <w:rsid w:val="00E27680"/>
    <w:rsid w:val="00E276C0"/>
    <w:rsid w:val="00E2770A"/>
    <w:rsid w:val="00E27A37"/>
    <w:rsid w:val="00E304B2"/>
    <w:rsid w:val="00E3055E"/>
    <w:rsid w:val="00E30B09"/>
    <w:rsid w:val="00E30DF2"/>
    <w:rsid w:val="00E30F7A"/>
    <w:rsid w:val="00E3142E"/>
    <w:rsid w:val="00E31940"/>
    <w:rsid w:val="00E31D33"/>
    <w:rsid w:val="00E31ED4"/>
    <w:rsid w:val="00E325E1"/>
    <w:rsid w:val="00E326AB"/>
    <w:rsid w:val="00E326B1"/>
    <w:rsid w:val="00E32880"/>
    <w:rsid w:val="00E328BE"/>
    <w:rsid w:val="00E32999"/>
    <w:rsid w:val="00E329B4"/>
    <w:rsid w:val="00E32A85"/>
    <w:rsid w:val="00E32E6A"/>
    <w:rsid w:val="00E3348C"/>
    <w:rsid w:val="00E334AB"/>
    <w:rsid w:val="00E33634"/>
    <w:rsid w:val="00E33B70"/>
    <w:rsid w:val="00E343E6"/>
    <w:rsid w:val="00E344A2"/>
    <w:rsid w:val="00E34800"/>
    <w:rsid w:val="00E34A00"/>
    <w:rsid w:val="00E34FB1"/>
    <w:rsid w:val="00E35341"/>
    <w:rsid w:val="00E35453"/>
    <w:rsid w:val="00E35648"/>
    <w:rsid w:val="00E356F6"/>
    <w:rsid w:val="00E35720"/>
    <w:rsid w:val="00E3582C"/>
    <w:rsid w:val="00E35B27"/>
    <w:rsid w:val="00E35D21"/>
    <w:rsid w:val="00E361D2"/>
    <w:rsid w:val="00E3691E"/>
    <w:rsid w:val="00E36BED"/>
    <w:rsid w:val="00E36CAA"/>
    <w:rsid w:val="00E36DEC"/>
    <w:rsid w:val="00E3710B"/>
    <w:rsid w:val="00E374A2"/>
    <w:rsid w:val="00E374E5"/>
    <w:rsid w:val="00E37590"/>
    <w:rsid w:val="00E376CA"/>
    <w:rsid w:val="00E37E05"/>
    <w:rsid w:val="00E37E08"/>
    <w:rsid w:val="00E37F17"/>
    <w:rsid w:val="00E37F2F"/>
    <w:rsid w:val="00E4000E"/>
    <w:rsid w:val="00E404DD"/>
    <w:rsid w:val="00E409C0"/>
    <w:rsid w:val="00E40AFC"/>
    <w:rsid w:val="00E40CF7"/>
    <w:rsid w:val="00E412E4"/>
    <w:rsid w:val="00E4139E"/>
    <w:rsid w:val="00E4158C"/>
    <w:rsid w:val="00E4169B"/>
    <w:rsid w:val="00E41846"/>
    <w:rsid w:val="00E41871"/>
    <w:rsid w:val="00E418AE"/>
    <w:rsid w:val="00E41BD2"/>
    <w:rsid w:val="00E41D6C"/>
    <w:rsid w:val="00E41E92"/>
    <w:rsid w:val="00E42114"/>
    <w:rsid w:val="00E426FF"/>
    <w:rsid w:val="00E42C27"/>
    <w:rsid w:val="00E4306F"/>
    <w:rsid w:val="00E4327B"/>
    <w:rsid w:val="00E43B9E"/>
    <w:rsid w:val="00E43E90"/>
    <w:rsid w:val="00E4437A"/>
    <w:rsid w:val="00E4459F"/>
    <w:rsid w:val="00E44E4A"/>
    <w:rsid w:val="00E44F72"/>
    <w:rsid w:val="00E4515F"/>
    <w:rsid w:val="00E45796"/>
    <w:rsid w:val="00E45B88"/>
    <w:rsid w:val="00E45BD5"/>
    <w:rsid w:val="00E45CCE"/>
    <w:rsid w:val="00E45D58"/>
    <w:rsid w:val="00E45FAE"/>
    <w:rsid w:val="00E46164"/>
    <w:rsid w:val="00E463E6"/>
    <w:rsid w:val="00E46740"/>
    <w:rsid w:val="00E46A17"/>
    <w:rsid w:val="00E46C1D"/>
    <w:rsid w:val="00E47387"/>
    <w:rsid w:val="00E47621"/>
    <w:rsid w:val="00E5040D"/>
    <w:rsid w:val="00E508DE"/>
    <w:rsid w:val="00E50BB1"/>
    <w:rsid w:val="00E5145D"/>
    <w:rsid w:val="00E51660"/>
    <w:rsid w:val="00E5184E"/>
    <w:rsid w:val="00E51C30"/>
    <w:rsid w:val="00E51E2A"/>
    <w:rsid w:val="00E520BC"/>
    <w:rsid w:val="00E523C9"/>
    <w:rsid w:val="00E527E5"/>
    <w:rsid w:val="00E52889"/>
    <w:rsid w:val="00E52BFB"/>
    <w:rsid w:val="00E52ECC"/>
    <w:rsid w:val="00E53442"/>
    <w:rsid w:val="00E53693"/>
    <w:rsid w:val="00E53B19"/>
    <w:rsid w:val="00E53C9C"/>
    <w:rsid w:val="00E5409F"/>
    <w:rsid w:val="00E544B2"/>
    <w:rsid w:val="00E5460D"/>
    <w:rsid w:val="00E5461B"/>
    <w:rsid w:val="00E5465E"/>
    <w:rsid w:val="00E54887"/>
    <w:rsid w:val="00E5499C"/>
    <w:rsid w:val="00E54A40"/>
    <w:rsid w:val="00E54CCD"/>
    <w:rsid w:val="00E54D08"/>
    <w:rsid w:val="00E54DD0"/>
    <w:rsid w:val="00E555FE"/>
    <w:rsid w:val="00E55AD8"/>
    <w:rsid w:val="00E55E17"/>
    <w:rsid w:val="00E55EDA"/>
    <w:rsid w:val="00E56173"/>
    <w:rsid w:val="00E57402"/>
    <w:rsid w:val="00E5760B"/>
    <w:rsid w:val="00E57C65"/>
    <w:rsid w:val="00E60065"/>
    <w:rsid w:val="00E601B2"/>
    <w:rsid w:val="00E60248"/>
    <w:rsid w:val="00E6062D"/>
    <w:rsid w:val="00E6063C"/>
    <w:rsid w:val="00E60C61"/>
    <w:rsid w:val="00E60CC6"/>
    <w:rsid w:val="00E60D30"/>
    <w:rsid w:val="00E61211"/>
    <w:rsid w:val="00E614AF"/>
    <w:rsid w:val="00E61B83"/>
    <w:rsid w:val="00E61BDA"/>
    <w:rsid w:val="00E61F4B"/>
    <w:rsid w:val="00E61FED"/>
    <w:rsid w:val="00E62163"/>
    <w:rsid w:val="00E62167"/>
    <w:rsid w:val="00E6236C"/>
    <w:rsid w:val="00E62410"/>
    <w:rsid w:val="00E6264D"/>
    <w:rsid w:val="00E626A1"/>
    <w:rsid w:val="00E62A44"/>
    <w:rsid w:val="00E63067"/>
    <w:rsid w:val="00E63993"/>
    <w:rsid w:val="00E63B72"/>
    <w:rsid w:val="00E64361"/>
    <w:rsid w:val="00E644B0"/>
    <w:rsid w:val="00E6468A"/>
    <w:rsid w:val="00E6477F"/>
    <w:rsid w:val="00E65358"/>
    <w:rsid w:val="00E65405"/>
    <w:rsid w:val="00E6596C"/>
    <w:rsid w:val="00E65BFC"/>
    <w:rsid w:val="00E65EC2"/>
    <w:rsid w:val="00E663EA"/>
    <w:rsid w:val="00E6651F"/>
    <w:rsid w:val="00E66759"/>
    <w:rsid w:val="00E66827"/>
    <w:rsid w:val="00E66BED"/>
    <w:rsid w:val="00E66F6D"/>
    <w:rsid w:val="00E67E37"/>
    <w:rsid w:val="00E67F13"/>
    <w:rsid w:val="00E70312"/>
    <w:rsid w:val="00E7092A"/>
    <w:rsid w:val="00E70AA9"/>
    <w:rsid w:val="00E70ABD"/>
    <w:rsid w:val="00E70AF7"/>
    <w:rsid w:val="00E70F7A"/>
    <w:rsid w:val="00E710E2"/>
    <w:rsid w:val="00E712EC"/>
    <w:rsid w:val="00E71376"/>
    <w:rsid w:val="00E71806"/>
    <w:rsid w:val="00E71D1C"/>
    <w:rsid w:val="00E71D5A"/>
    <w:rsid w:val="00E71ED2"/>
    <w:rsid w:val="00E724CB"/>
    <w:rsid w:val="00E72901"/>
    <w:rsid w:val="00E729D5"/>
    <w:rsid w:val="00E73046"/>
    <w:rsid w:val="00E732D4"/>
    <w:rsid w:val="00E736D8"/>
    <w:rsid w:val="00E73737"/>
    <w:rsid w:val="00E73842"/>
    <w:rsid w:val="00E739F5"/>
    <w:rsid w:val="00E73BBC"/>
    <w:rsid w:val="00E73C61"/>
    <w:rsid w:val="00E74163"/>
    <w:rsid w:val="00E74769"/>
    <w:rsid w:val="00E74D1C"/>
    <w:rsid w:val="00E7516C"/>
    <w:rsid w:val="00E75445"/>
    <w:rsid w:val="00E7569F"/>
    <w:rsid w:val="00E75AAF"/>
    <w:rsid w:val="00E75D26"/>
    <w:rsid w:val="00E75DEC"/>
    <w:rsid w:val="00E76077"/>
    <w:rsid w:val="00E761B8"/>
    <w:rsid w:val="00E764A8"/>
    <w:rsid w:val="00E76503"/>
    <w:rsid w:val="00E76616"/>
    <w:rsid w:val="00E7699C"/>
    <w:rsid w:val="00E770E6"/>
    <w:rsid w:val="00E77372"/>
    <w:rsid w:val="00E7786D"/>
    <w:rsid w:val="00E77C21"/>
    <w:rsid w:val="00E8039D"/>
    <w:rsid w:val="00E804D5"/>
    <w:rsid w:val="00E80608"/>
    <w:rsid w:val="00E80C3B"/>
    <w:rsid w:val="00E80D86"/>
    <w:rsid w:val="00E80D90"/>
    <w:rsid w:val="00E81353"/>
    <w:rsid w:val="00E81431"/>
    <w:rsid w:val="00E819CC"/>
    <w:rsid w:val="00E819D0"/>
    <w:rsid w:val="00E81BB7"/>
    <w:rsid w:val="00E8227C"/>
    <w:rsid w:val="00E824AA"/>
    <w:rsid w:val="00E82994"/>
    <w:rsid w:val="00E82B97"/>
    <w:rsid w:val="00E82E74"/>
    <w:rsid w:val="00E8344E"/>
    <w:rsid w:val="00E836E3"/>
    <w:rsid w:val="00E838A8"/>
    <w:rsid w:val="00E83C0D"/>
    <w:rsid w:val="00E83C7D"/>
    <w:rsid w:val="00E83D91"/>
    <w:rsid w:val="00E84461"/>
    <w:rsid w:val="00E84871"/>
    <w:rsid w:val="00E84A01"/>
    <w:rsid w:val="00E84CCF"/>
    <w:rsid w:val="00E85314"/>
    <w:rsid w:val="00E85513"/>
    <w:rsid w:val="00E8555C"/>
    <w:rsid w:val="00E8594E"/>
    <w:rsid w:val="00E85A54"/>
    <w:rsid w:val="00E85CCB"/>
    <w:rsid w:val="00E85D79"/>
    <w:rsid w:val="00E86B5E"/>
    <w:rsid w:val="00E86BD6"/>
    <w:rsid w:val="00E86D87"/>
    <w:rsid w:val="00E871B6"/>
    <w:rsid w:val="00E8725D"/>
    <w:rsid w:val="00E872DD"/>
    <w:rsid w:val="00E87586"/>
    <w:rsid w:val="00E87797"/>
    <w:rsid w:val="00E87880"/>
    <w:rsid w:val="00E87A45"/>
    <w:rsid w:val="00E87F86"/>
    <w:rsid w:val="00E9000B"/>
    <w:rsid w:val="00E9075A"/>
    <w:rsid w:val="00E90C44"/>
    <w:rsid w:val="00E915F9"/>
    <w:rsid w:val="00E9168D"/>
    <w:rsid w:val="00E919AB"/>
    <w:rsid w:val="00E91A05"/>
    <w:rsid w:val="00E91C43"/>
    <w:rsid w:val="00E920BE"/>
    <w:rsid w:val="00E92448"/>
    <w:rsid w:val="00E9276C"/>
    <w:rsid w:val="00E928B2"/>
    <w:rsid w:val="00E928E9"/>
    <w:rsid w:val="00E92A27"/>
    <w:rsid w:val="00E92B3F"/>
    <w:rsid w:val="00E92D1F"/>
    <w:rsid w:val="00E92EDE"/>
    <w:rsid w:val="00E930DC"/>
    <w:rsid w:val="00E9336F"/>
    <w:rsid w:val="00E934BE"/>
    <w:rsid w:val="00E934D6"/>
    <w:rsid w:val="00E93DFE"/>
    <w:rsid w:val="00E9454C"/>
    <w:rsid w:val="00E949BE"/>
    <w:rsid w:val="00E94DEB"/>
    <w:rsid w:val="00E94DF7"/>
    <w:rsid w:val="00E94F7C"/>
    <w:rsid w:val="00E9589B"/>
    <w:rsid w:val="00E95B67"/>
    <w:rsid w:val="00E95FE4"/>
    <w:rsid w:val="00E9601A"/>
    <w:rsid w:val="00E9602C"/>
    <w:rsid w:val="00E960EE"/>
    <w:rsid w:val="00E967B9"/>
    <w:rsid w:val="00E969F7"/>
    <w:rsid w:val="00E96B4B"/>
    <w:rsid w:val="00E96DA3"/>
    <w:rsid w:val="00E9717B"/>
    <w:rsid w:val="00E978EF"/>
    <w:rsid w:val="00EA0238"/>
    <w:rsid w:val="00EA026E"/>
    <w:rsid w:val="00EA0398"/>
    <w:rsid w:val="00EA0750"/>
    <w:rsid w:val="00EA0AC9"/>
    <w:rsid w:val="00EA0BA1"/>
    <w:rsid w:val="00EA0C4C"/>
    <w:rsid w:val="00EA1112"/>
    <w:rsid w:val="00EA112C"/>
    <w:rsid w:val="00EA1353"/>
    <w:rsid w:val="00EA142C"/>
    <w:rsid w:val="00EA1673"/>
    <w:rsid w:val="00EA24C5"/>
    <w:rsid w:val="00EA297B"/>
    <w:rsid w:val="00EA2DC0"/>
    <w:rsid w:val="00EA329F"/>
    <w:rsid w:val="00EA32BD"/>
    <w:rsid w:val="00EA3306"/>
    <w:rsid w:val="00EA331F"/>
    <w:rsid w:val="00EA3483"/>
    <w:rsid w:val="00EA3854"/>
    <w:rsid w:val="00EA3C4B"/>
    <w:rsid w:val="00EA42F2"/>
    <w:rsid w:val="00EA46B4"/>
    <w:rsid w:val="00EA47B0"/>
    <w:rsid w:val="00EA4A90"/>
    <w:rsid w:val="00EA4BB7"/>
    <w:rsid w:val="00EA54E4"/>
    <w:rsid w:val="00EA557B"/>
    <w:rsid w:val="00EA5676"/>
    <w:rsid w:val="00EA5F96"/>
    <w:rsid w:val="00EA6353"/>
    <w:rsid w:val="00EA644E"/>
    <w:rsid w:val="00EA6783"/>
    <w:rsid w:val="00EA6E4C"/>
    <w:rsid w:val="00EA71F9"/>
    <w:rsid w:val="00EA7235"/>
    <w:rsid w:val="00EA7453"/>
    <w:rsid w:val="00EA7705"/>
    <w:rsid w:val="00EA771C"/>
    <w:rsid w:val="00EA7D20"/>
    <w:rsid w:val="00EA7D72"/>
    <w:rsid w:val="00EA7F5F"/>
    <w:rsid w:val="00EB0323"/>
    <w:rsid w:val="00EB0639"/>
    <w:rsid w:val="00EB0CFA"/>
    <w:rsid w:val="00EB0E5A"/>
    <w:rsid w:val="00EB0FA9"/>
    <w:rsid w:val="00EB0FC7"/>
    <w:rsid w:val="00EB160B"/>
    <w:rsid w:val="00EB1D6D"/>
    <w:rsid w:val="00EB2216"/>
    <w:rsid w:val="00EB23D8"/>
    <w:rsid w:val="00EB2AB1"/>
    <w:rsid w:val="00EB2BD9"/>
    <w:rsid w:val="00EB2CA5"/>
    <w:rsid w:val="00EB2D2A"/>
    <w:rsid w:val="00EB2F1C"/>
    <w:rsid w:val="00EB30F6"/>
    <w:rsid w:val="00EB3159"/>
    <w:rsid w:val="00EB3725"/>
    <w:rsid w:val="00EB3777"/>
    <w:rsid w:val="00EB39E8"/>
    <w:rsid w:val="00EB3A82"/>
    <w:rsid w:val="00EB3C66"/>
    <w:rsid w:val="00EB3DFD"/>
    <w:rsid w:val="00EB42E3"/>
    <w:rsid w:val="00EB46A7"/>
    <w:rsid w:val="00EB4930"/>
    <w:rsid w:val="00EB49E6"/>
    <w:rsid w:val="00EB4B34"/>
    <w:rsid w:val="00EB4C68"/>
    <w:rsid w:val="00EB4C6C"/>
    <w:rsid w:val="00EB540E"/>
    <w:rsid w:val="00EB5500"/>
    <w:rsid w:val="00EB5775"/>
    <w:rsid w:val="00EB60D7"/>
    <w:rsid w:val="00EB635B"/>
    <w:rsid w:val="00EB63C1"/>
    <w:rsid w:val="00EB63D2"/>
    <w:rsid w:val="00EB6C10"/>
    <w:rsid w:val="00EB6F0A"/>
    <w:rsid w:val="00EB708C"/>
    <w:rsid w:val="00EB773C"/>
    <w:rsid w:val="00EC006B"/>
    <w:rsid w:val="00EC01E1"/>
    <w:rsid w:val="00EC081E"/>
    <w:rsid w:val="00EC09F8"/>
    <w:rsid w:val="00EC1154"/>
    <w:rsid w:val="00EC12FB"/>
    <w:rsid w:val="00EC1E1A"/>
    <w:rsid w:val="00EC24C9"/>
    <w:rsid w:val="00EC2624"/>
    <w:rsid w:val="00EC2A12"/>
    <w:rsid w:val="00EC2B6C"/>
    <w:rsid w:val="00EC3235"/>
    <w:rsid w:val="00EC3420"/>
    <w:rsid w:val="00EC344A"/>
    <w:rsid w:val="00EC3AA8"/>
    <w:rsid w:val="00EC3E60"/>
    <w:rsid w:val="00EC4068"/>
    <w:rsid w:val="00EC412E"/>
    <w:rsid w:val="00EC4464"/>
    <w:rsid w:val="00EC492E"/>
    <w:rsid w:val="00EC4964"/>
    <w:rsid w:val="00EC4B60"/>
    <w:rsid w:val="00EC4C68"/>
    <w:rsid w:val="00EC5856"/>
    <w:rsid w:val="00EC5992"/>
    <w:rsid w:val="00EC5DA4"/>
    <w:rsid w:val="00EC5E77"/>
    <w:rsid w:val="00EC6032"/>
    <w:rsid w:val="00EC6154"/>
    <w:rsid w:val="00EC62F8"/>
    <w:rsid w:val="00EC6364"/>
    <w:rsid w:val="00EC6719"/>
    <w:rsid w:val="00EC688A"/>
    <w:rsid w:val="00EC6AAA"/>
    <w:rsid w:val="00EC6E48"/>
    <w:rsid w:val="00EC7350"/>
    <w:rsid w:val="00EC765C"/>
    <w:rsid w:val="00EC7E73"/>
    <w:rsid w:val="00ED0012"/>
    <w:rsid w:val="00ED057F"/>
    <w:rsid w:val="00ED07DC"/>
    <w:rsid w:val="00ED0976"/>
    <w:rsid w:val="00ED1029"/>
    <w:rsid w:val="00ED1182"/>
    <w:rsid w:val="00ED161D"/>
    <w:rsid w:val="00ED1C78"/>
    <w:rsid w:val="00ED2275"/>
    <w:rsid w:val="00ED22EE"/>
    <w:rsid w:val="00ED2E3B"/>
    <w:rsid w:val="00ED2E59"/>
    <w:rsid w:val="00ED3409"/>
    <w:rsid w:val="00ED348A"/>
    <w:rsid w:val="00ED350B"/>
    <w:rsid w:val="00ED39C8"/>
    <w:rsid w:val="00ED3C77"/>
    <w:rsid w:val="00ED3DF4"/>
    <w:rsid w:val="00ED4544"/>
    <w:rsid w:val="00ED4A58"/>
    <w:rsid w:val="00ED4AEB"/>
    <w:rsid w:val="00ED5695"/>
    <w:rsid w:val="00ED59BD"/>
    <w:rsid w:val="00ED5A31"/>
    <w:rsid w:val="00ED6786"/>
    <w:rsid w:val="00ED69CD"/>
    <w:rsid w:val="00ED6EB2"/>
    <w:rsid w:val="00ED6ED6"/>
    <w:rsid w:val="00ED7479"/>
    <w:rsid w:val="00ED7672"/>
    <w:rsid w:val="00ED7689"/>
    <w:rsid w:val="00ED77CF"/>
    <w:rsid w:val="00ED785E"/>
    <w:rsid w:val="00ED797A"/>
    <w:rsid w:val="00ED7B17"/>
    <w:rsid w:val="00EE04C5"/>
    <w:rsid w:val="00EE0511"/>
    <w:rsid w:val="00EE0984"/>
    <w:rsid w:val="00EE1783"/>
    <w:rsid w:val="00EE1BD8"/>
    <w:rsid w:val="00EE21BD"/>
    <w:rsid w:val="00EE235B"/>
    <w:rsid w:val="00EE23BB"/>
    <w:rsid w:val="00EE258A"/>
    <w:rsid w:val="00EE293A"/>
    <w:rsid w:val="00EE29DB"/>
    <w:rsid w:val="00EE2C92"/>
    <w:rsid w:val="00EE2CFD"/>
    <w:rsid w:val="00EE2D4A"/>
    <w:rsid w:val="00EE32A5"/>
    <w:rsid w:val="00EE3C43"/>
    <w:rsid w:val="00EE415A"/>
    <w:rsid w:val="00EE4699"/>
    <w:rsid w:val="00EE47CE"/>
    <w:rsid w:val="00EE4C20"/>
    <w:rsid w:val="00EE553D"/>
    <w:rsid w:val="00EE556E"/>
    <w:rsid w:val="00EE5B3E"/>
    <w:rsid w:val="00EE652E"/>
    <w:rsid w:val="00EE6682"/>
    <w:rsid w:val="00EE7143"/>
    <w:rsid w:val="00EE742B"/>
    <w:rsid w:val="00EE7510"/>
    <w:rsid w:val="00EE751B"/>
    <w:rsid w:val="00EE75D3"/>
    <w:rsid w:val="00EE7632"/>
    <w:rsid w:val="00EE7888"/>
    <w:rsid w:val="00EE7E88"/>
    <w:rsid w:val="00EF017E"/>
    <w:rsid w:val="00EF01A2"/>
    <w:rsid w:val="00EF049C"/>
    <w:rsid w:val="00EF07EA"/>
    <w:rsid w:val="00EF1B04"/>
    <w:rsid w:val="00EF1BE1"/>
    <w:rsid w:val="00EF20E2"/>
    <w:rsid w:val="00EF21F5"/>
    <w:rsid w:val="00EF2816"/>
    <w:rsid w:val="00EF3109"/>
    <w:rsid w:val="00EF322D"/>
    <w:rsid w:val="00EF3A43"/>
    <w:rsid w:val="00EF3DBB"/>
    <w:rsid w:val="00EF3DDD"/>
    <w:rsid w:val="00EF3F35"/>
    <w:rsid w:val="00EF40B1"/>
    <w:rsid w:val="00EF416F"/>
    <w:rsid w:val="00EF43F5"/>
    <w:rsid w:val="00EF476F"/>
    <w:rsid w:val="00EF4E88"/>
    <w:rsid w:val="00EF4EB5"/>
    <w:rsid w:val="00EF50A3"/>
    <w:rsid w:val="00EF50A5"/>
    <w:rsid w:val="00EF53EA"/>
    <w:rsid w:val="00EF53F2"/>
    <w:rsid w:val="00EF5532"/>
    <w:rsid w:val="00EF58AA"/>
    <w:rsid w:val="00EF613B"/>
    <w:rsid w:val="00EF63F2"/>
    <w:rsid w:val="00EF69B5"/>
    <w:rsid w:val="00EF735C"/>
    <w:rsid w:val="00EF7504"/>
    <w:rsid w:val="00EF7A43"/>
    <w:rsid w:val="00EF7D63"/>
    <w:rsid w:val="00EF7E05"/>
    <w:rsid w:val="00EF7E34"/>
    <w:rsid w:val="00F00199"/>
    <w:rsid w:val="00F0073C"/>
    <w:rsid w:val="00F00BC0"/>
    <w:rsid w:val="00F00F7B"/>
    <w:rsid w:val="00F0107C"/>
    <w:rsid w:val="00F01496"/>
    <w:rsid w:val="00F017F7"/>
    <w:rsid w:val="00F01911"/>
    <w:rsid w:val="00F0233B"/>
    <w:rsid w:val="00F0245D"/>
    <w:rsid w:val="00F026B1"/>
    <w:rsid w:val="00F03162"/>
    <w:rsid w:val="00F031AB"/>
    <w:rsid w:val="00F0328E"/>
    <w:rsid w:val="00F0373C"/>
    <w:rsid w:val="00F03C54"/>
    <w:rsid w:val="00F0422E"/>
    <w:rsid w:val="00F042A9"/>
    <w:rsid w:val="00F04D57"/>
    <w:rsid w:val="00F04DE7"/>
    <w:rsid w:val="00F04FAC"/>
    <w:rsid w:val="00F05576"/>
    <w:rsid w:val="00F0561E"/>
    <w:rsid w:val="00F05636"/>
    <w:rsid w:val="00F05A35"/>
    <w:rsid w:val="00F05BF5"/>
    <w:rsid w:val="00F05C00"/>
    <w:rsid w:val="00F05E17"/>
    <w:rsid w:val="00F05F9F"/>
    <w:rsid w:val="00F0634C"/>
    <w:rsid w:val="00F067C7"/>
    <w:rsid w:val="00F0694E"/>
    <w:rsid w:val="00F075D7"/>
    <w:rsid w:val="00F0760E"/>
    <w:rsid w:val="00F07C4B"/>
    <w:rsid w:val="00F1017C"/>
    <w:rsid w:val="00F101D7"/>
    <w:rsid w:val="00F1062F"/>
    <w:rsid w:val="00F10774"/>
    <w:rsid w:val="00F10CA7"/>
    <w:rsid w:val="00F10D7A"/>
    <w:rsid w:val="00F10E89"/>
    <w:rsid w:val="00F114DC"/>
    <w:rsid w:val="00F116C1"/>
    <w:rsid w:val="00F11E21"/>
    <w:rsid w:val="00F11E48"/>
    <w:rsid w:val="00F1201E"/>
    <w:rsid w:val="00F12251"/>
    <w:rsid w:val="00F12306"/>
    <w:rsid w:val="00F12935"/>
    <w:rsid w:val="00F12D81"/>
    <w:rsid w:val="00F12E4E"/>
    <w:rsid w:val="00F12E94"/>
    <w:rsid w:val="00F13300"/>
    <w:rsid w:val="00F13B5B"/>
    <w:rsid w:val="00F13E03"/>
    <w:rsid w:val="00F13E85"/>
    <w:rsid w:val="00F13F75"/>
    <w:rsid w:val="00F140FC"/>
    <w:rsid w:val="00F1459C"/>
    <w:rsid w:val="00F14656"/>
    <w:rsid w:val="00F147B3"/>
    <w:rsid w:val="00F147B7"/>
    <w:rsid w:val="00F14A61"/>
    <w:rsid w:val="00F14AE3"/>
    <w:rsid w:val="00F14E99"/>
    <w:rsid w:val="00F14EDB"/>
    <w:rsid w:val="00F15275"/>
    <w:rsid w:val="00F15451"/>
    <w:rsid w:val="00F15BCB"/>
    <w:rsid w:val="00F15D0E"/>
    <w:rsid w:val="00F15D49"/>
    <w:rsid w:val="00F15FF6"/>
    <w:rsid w:val="00F16196"/>
    <w:rsid w:val="00F16969"/>
    <w:rsid w:val="00F16FD5"/>
    <w:rsid w:val="00F170BC"/>
    <w:rsid w:val="00F173EC"/>
    <w:rsid w:val="00F17873"/>
    <w:rsid w:val="00F2000C"/>
    <w:rsid w:val="00F2036E"/>
    <w:rsid w:val="00F20B0B"/>
    <w:rsid w:val="00F20CA0"/>
    <w:rsid w:val="00F21054"/>
    <w:rsid w:val="00F2137D"/>
    <w:rsid w:val="00F21686"/>
    <w:rsid w:val="00F2179A"/>
    <w:rsid w:val="00F21E89"/>
    <w:rsid w:val="00F22372"/>
    <w:rsid w:val="00F22458"/>
    <w:rsid w:val="00F228AD"/>
    <w:rsid w:val="00F22951"/>
    <w:rsid w:val="00F22A98"/>
    <w:rsid w:val="00F2327A"/>
    <w:rsid w:val="00F2335E"/>
    <w:rsid w:val="00F239CD"/>
    <w:rsid w:val="00F23A6F"/>
    <w:rsid w:val="00F23F26"/>
    <w:rsid w:val="00F24111"/>
    <w:rsid w:val="00F24187"/>
    <w:rsid w:val="00F24239"/>
    <w:rsid w:val="00F24CD0"/>
    <w:rsid w:val="00F24D3E"/>
    <w:rsid w:val="00F24EAF"/>
    <w:rsid w:val="00F25085"/>
    <w:rsid w:val="00F25A81"/>
    <w:rsid w:val="00F25C3B"/>
    <w:rsid w:val="00F26305"/>
    <w:rsid w:val="00F26310"/>
    <w:rsid w:val="00F264B0"/>
    <w:rsid w:val="00F2662B"/>
    <w:rsid w:val="00F26B7C"/>
    <w:rsid w:val="00F270E7"/>
    <w:rsid w:val="00F27175"/>
    <w:rsid w:val="00F2798C"/>
    <w:rsid w:val="00F27BDB"/>
    <w:rsid w:val="00F27FF2"/>
    <w:rsid w:val="00F3006C"/>
    <w:rsid w:val="00F302BE"/>
    <w:rsid w:val="00F304D0"/>
    <w:rsid w:val="00F30951"/>
    <w:rsid w:val="00F30ACB"/>
    <w:rsid w:val="00F312CE"/>
    <w:rsid w:val="00F32038"/>
    <w:rsid w:val="00F32040"/>
    <w:rsid w:val="00F3235E"/>
    <w:rsid w:val="00F324DA"/>
    <w:rsid w:val="00F32632"/>
    <w:rsid w:val="00F32741"/>
    <w:rsid w:val="00F3281C"/>
    <w:rsid w:val="00F32DB2"/>
    <w:rsid w:val="00F3347D"/>
    <w:rsid w:val="00F33E57"/>
    <w:rsid w:val="00F3446A"/>
    <w:rsid w:val="00F34619"/>
    <w:rsid w:val="00F3462F"/>
    <w:rsid w:val="00F352B0"/>
    <w:rsid w:val="00F354CF"/>
    <w:rsid w:val="00F3560E"/>
    <w:rsid w:val="00F3587E"/>
    <w:rsid w:val="00F35C78"/>
    <w:rsid w:val="00F35F9E"/>
    <w:rsid w:val="00F35FFE"/>
    <w:rsid w:val="00F36147"/>
    <w:rsid w:val="00F3623A"/>
    <w:rsid w:val="00F36463"/>
    <w:rsid w:val="00F364E6"/>
    <w:rsid w:val="00F36926"/>
    <w:rsid w:val="00F36B48"/>
    <w:rsid w:val="00F36F37"/>
    <w:rsid w:val="00F36F6E"/>
    <w:rsid w:val="00F370DE"/>
    <w:rsid w:val="00F372C0"/>
    <w:rsid w:val="00F37D61"/>
    <w:rsid w:val="00F37ECB"/>
    <w:rsid w:val="00F40228"/>
    <w:rsid w:val="00F40406"/>
    <w:rsid w:val="00F404A1"/>
    <w:rsid w:val="00F406DF"/>
    <w:rsid w:val="00F406EE"/>
    <w:rsid w:val="00F40753"/>
    <w:rsid w:val="00F407AE"/>
    <w:rsid w:val="00F40831"/>
    <w:rsid w:val="00F409B5"/>
    <w:rsid w:val="00F4110B"/>
    <w:rsid w:val="00F414CF"/>
    <w:rsid w:val="00F41980"/>
    <w:rsid w:val="00F42087"/>
    <w:rsid w:val="00F42B2F"/>
    <w:rsid w:val="00F430EB"/>
    <w:rsid w:val="00F430FC"/>
    <w:rsid w:val="00F431A3"/>
    <w:rsid w:val="00F4323B"/>
    <w:rsid w:val="00F43669"/>
    <w:rsid w:val="00F43B1C"/>
    <w:rsid w:val="00F43EB3"/>
    <w:rsid w:val="00F43FE7"/>
    <w:rsid w:val="00F44184"/>
    <w:rsid w:val="00F4452C"/>
    <w:rsid w:val="00F446D5"/>
    <w:rsid w:val="00F4508D"/>
    <w:rsid w:val="00F454EF"/>
    <w:rsid w:val="00F45670"/>
    <w:rsid w:val="00F457BB"/>
    <w:rsid w:val="00F45B53"/>
    <w:rsid w:val="00F45D31"/>
    <w:rsid w:val="00F45E3D"/>
    <w:rsid w:val="00F4635E"/>
    <w:rsid w:val="00F4647A"/>
    <w:rsid w:val="00F46896"/>
    <w:rsid w:val="00F468AD"/>
    <w:rsid w:val="00F46BE6"/>
    <w:rsid w:val="00F471AA"/>
    <w:rsid w:val="00F471E1"/>
    <w:rsid w:val="00F47571"/>
    <w:rsid w:val="00F477F7"/>
    <w:rsid w:val="00F47A01"/>
    <w:rsid w:val="00F47BE2"/>
    <w:rsid w:val="00F47C39"/>
    <w:rsid w:val="00F47D7D"/>
    <w:rsid w:val="00F502B2"/>
    <w:rsid w:val="00F503D3"/>
    <w:rsid w:val="00F5098C"/>
    <w:rsid w:val="00F51009"/>
    <w:rsid w:val="00F51290"/>
    <w:rsid w:val="00F512FD"/>
    <w:rsid w:val="00F5178C"/>
    <w:rsid w:val="00F51AD7"/>
    <w:rsid w:val="00F51E58"/>
    <w:rsid w:val="00F520C3"/>
    <w:rsid w:val="00F52519"/>
    <w:rsid w:val="00F5316C"/>
    <w:rsid w:val="00F53230"/>
    <w:rsid w:val="00F5376B"/>
    <w:rsid w:val="00F53849"/>
    <w:rsid w:val="00F53E2B"/>
    <w:rsid w:val="00F54068"/>
    <w:rsid w:val="00F544C4"/>
    <w:rsid w:val="00F54B85"/>
    <w:rsid w:val="00F54F7F"/>
    <w:rsid w:val="00F551A7"/>
    <w:rsid w:val="00F55730"/>
    <w:rsid w:val="00F55A0C"/>
    <w:rsid w:val="00F56AD7"/>
    <w:rsid w:val="00F56CBE"/>
    <w:rsid w:val="00F571EE"/>
    <w:rsid w:val="00F579F7"/>
    <w:rsid w:val="00F57CA5"/>
    <w:rsid w:val="00F57ED5"/>
    <w:rsid w:val="00F6061F"/>
    <w:rsid w:val="00F60634"/>
    <w:rsid w:val="00F607DF"/>
    <w:rsid w:val="00F609DA"/>
    <w:rsid w:val="00F610BD"/>
    <w:rsid w:val="00F616FD"/>
    <w:rsid w:val="00F61CBF"/>
    <w:rsid w:val="00F61E8C"/>
    <w:rsid w:val="00F61EF0"/>
    <w:rsid w:val="00F623BE"/>
    <w:rsid w:val="00F6242C"/>
    <w:rsid w:val="00F6246A"/>
    <w:rsid w:val="00F625FD"/>
    <w:rsid w:val="00F62945"/>
    <w:rsid w:val="00F630AB"/>
    <w:rsid w:val="00F63974"/>
    <w:rsid w:val="00F63E2A"/>
    <w:rsid w:val="00F64050"/>
    <w:rsid w:val="00F6475A"/>
    <w:rsid w:val="00F64E39"/>
    <w:rsid w:val="00F64FF5"/>
    <w:rsid w:val="00F65299"/>
    <w:rsid w:val="00F653A5"/>
    <w:rsid w:val="00F65402"/>
    <w:rsid w:val="00F655E5"/>
    <w:rsid w:val="00F65649"/>
    <w:rsid w:val="00F65A15"/>
    <w:rsid w:val="00F65F91"/>
    <w:rsid w:val="00F6606A"/>
    <w:rsid w:val="00F667A6"/>
    <w:rsid w:val="00F667F0"/>
    <w:rsid w:val="00F66952"/>
    <w:rsid w:val="00F66C8B"/>
    <w:rsid w:val="00F66E68"/>
    <w:rsid w:val="00F67133"/>
    <w:rsid w:val="00F673BE"/>
    <w:rsid w:val="00F678D7"/>
    <w:rsid w:val="00F67AB3"/>
    <w:rsid w:val="00F702DB"/>
    <w:rsid w:val="00F707F9"/>
    <w:rsid w:val="00F70DF1"/>
    <w:rsid w:val="00F710A1"/>
    <w:rsid w:val="00F713A1"/>
    <w:rsid w:val="00F713E7"/>
    <w:rsid w:val="00F71596"/>
    <w:rsid w:val="00F716A9"/>
    <w:rsid w:val="00F71917"/>
    <w:rsid w:val="00F71C54"/>
    <w:rsid w:val="00F72329"/>
    <w:rsid w:val="00F72836"/>
    <w:rsid w:val="00F72934"/>
    <w:rsid w:val="00F72C96"/>
    <w:rsid w:val="00F72D3A"/>
    <w:rsid w:val="00F72FD9"/>
    <w:rsid w:val="00F73348"/>
    <w:rsid w:val="00F73509"/>
    <w:rsid w:val="00F738A7"/>
    <w:rsid w:val="00F73B99"/>
    <w:rsid w:val="00F73DEF"/>
    <w:rsid w:val="00F7417B"/>
    <w:rsid w:val="00F7419A"/>
    <w:rsid w:val="00F742EF"/>
    <w:rsid w:val="00F74412"/>
    <w:rsid w:val="00F744F0"/>
    <w:rsid w:val="00F74BFA"/>
    <w:rsid w:val="00F74CFB"/>
    <w:rsid w:val="00F74D93"/>
    <w:rsid w:val="00F74E27"/>
    <w:rsid w:val="00F751D1"/>
    <w:rsid w:val="00F753DC"/>
    <w:rsid w:val="00F755B0"/>
    <w:rsid w:val="00F755BC"/>
    <w:rsid w:val="00F75695"/>
    <w:rsid w:val="00F756C1"/>
    <w:rsid w:val="00F75C20"/>
    <w:rsid w:val="00F75CD1"/>
    <w:rsid w:val="00F75EF6"/>
    <w:rsid w:val="00F76046"/>
    <w:rsid w:val="00F76156"/>
    <w:rsid w:val="00F762DD"/>
    <w:rsid w:val="00F7656D"/>
    <w:rsid w:val="00F76769"/>
    <w:rsid w:val="00F76B9B"/>
    <w:rsid w:val="00F76C00"/>
    <w:rsid w:val="00F76D38"/>
    <w:rsid w:val="00F77186"/>
    <w:rsid w:val="00F77910"/>
    <w:rsid w:val="00F77B12"/>
    <w:rsid w:val="00F77D0A"/>
    <w:rsid w:val="00F80A79"/>
    <w:rsid w:val="00F80CA5"/>
    <w:rsid w:val="00F81225"/>
    <w:rsid w:val="00F8145B"/>
    <w:rsid w:val="00F814F9"/>
    <w:rsid w:val="00F81554"/>
    <w:rsid w:val="00F8174D"/>
    <w:rsid w:val="00F82091"/>
    <w:rsid w:val="00F82137"/>
    <w:rsid w:val="00F822B4"/>
    <w:rsid w:val="00F82342"/>
    <w:rsid w:val="00F8282A"/>
    <w:rsid w:val="00F82AD4"/>
    <w:rsid w:val="00F83278"/>
    <w:rsid w:val="00F83532"/>
    <w:rsid w:val="00F8372F"/>
    <w:rsid w:val="00F83EB4"/>
    <w:rsid w:val="00F849EC"/>
    <w:rsid w:val="00F84A36"/>
    <w:rsid w:val="00F84DE5"/>
    <w:rsid w:val="00F84E00"/>
    <w:rsid w:val="00F84FC0"/>
    <w:rsid w:val="00F853AE"/>
    <w:rsid w:val="00F8563B"/>
    <w:rsid w:val="00F85A0C"/>
    <w:rsid w:val="00F85AA2"/>
    <w:rsid w:val="00F85CA7"/>
    <w:rsid w:val="00F85D22"/>
    <w:rsid w:val="00F85E16"/>
    <w:rsid w:val="00F85F0A"/>
    <w:rsid w:val="00F8603B"/>
    <w:rsid w:val="00F86109"/>
    <w:rsid w:val="00F862DE"/>
    <w:rsid w:val="00F866DB"/>
    <w:rsid w:val="00F8700E"/>
    <w:rsid w:val="00F87076"/>
    <w:rsid w:val="00F872C2"/>
    <w:rsid w:val="00F874A8"/>
    <w:rsid w:val="00F876C2"/>
    <w:rsid w:val="00F8792E"/>
    <w:rsid w:val="00F87939"/>
    <w:rsid w:val="00F87AAF"/>
    <w:rsid w:val="00F87E9C"/>
    <w:rsid w:val="00F90203"/>
    <w:rsid w:val="00F902B9"/>
    <w:rsid w:val="00F90520"/>
    <w:rsid w:val="00F9056D"/>
    <w:rsid w:val="00F907AC"/>
    <w:rsid w:val="00F90C56"/>
    <w:rsid w:val="00F90CBE"/>
    <w:rsid w:val="00F91471"/>
    <w:rsid w:val="00F91527"/>
    <w:rsid w:val="00F9182A"/>
    <w:rsid w:val="00F9187C"/>
    <w:rsid w:val="00F91C27"/>
    <w:rsid w:val="00F92092"/>
    <w:rsid w:val="00F9272A"/>
    <w:rsid w:val="00F92907"/>
    <w:rsid w:val="00F92A4F"/>
    <w:rsid w:val="00F92A72"/>
    <w:rsid w:val="00F92ED8"/>
    <w:rsid w:val="00F932E7"/>
    <w:rsid w:val="00F933A6"/>
    <w:rsid w:val="00F9355F"/>
    <w:rsid w:val="00F93686"/>
    <w:rsid w:val="00F937EC"/>
    <w:rsid w:val="00F93857"/>
    <w:rsid w:val="00F939BE"/>
    <w:rsid w:val="00F93BF8"/>
    <w:rsid w:val="00F93EA0"/>
    <w:rsid w:val="00F9456E"/>
    <w:rsid w:val="00F94801"/>
    <w:rsid w:val="00F94962"/>
    <w:rsid w:val="00F94A30"/>
    <w:rsid w:val="00F94FB0"/>
    <w:rsid w:val="00F95116"/>
    <w:rsid w:val="00F9587B"/>
    <w:rsid w:val="00F95E90"/>
    <w:rsid w:val="00F96216"/>
    <w:rsid w:val="00F9622D"/>
    <w:rsid w:val="00F96398"/>
    <w:rsid w:val="00F96BC0"/>
    <w:rsid w:val="00F96C0B"/>
    <w:rsid w:val="00F96E32"/>
    <w:rsid w:val="00F96EB5"/>
    <w:rsid w:val="00F9760C"/>
    <w:rsid w:val="00F97834"/>
    <w:rsid w:val="00F97862"/>
    <w:rsid w:val="00F97A3D"/>
    <w:rsid w:val="00F97CC9"/>
    <w:rsid w:val="00F97DD8"/>
    <w:rsid w:val="00F97F54"/>
    <w:rsid w:val="00FA0212"/>
    <w:rsid w:val="00FA066F"/>
    <w:rsid w:val="00FA06F8"/>
    <w:rsid w:val="00FA0C08"/>
    <w:rsid w:val="00FA1181"/>
    <w:rsid w:val="00FA124C"/>
    <w:rsid w:val="00FA13DD"/>
    <w:rsid w:val="00FA1A90"/>
    <w:rsid w:val="00FA1B90"/>
    <w:rsid w:val="00FA1BCE"/>
    <w:rsid w:val="00FA2377"/>
    <w:rsid w:val="00FA2527"/>
    <w:rsid w:val="00FA25A3"/>
    <w:rsid w:val="00FA26ED"/>
    <w:rsid w:val="00FA2D9D"/>
    <w:rsid w:val="00FA2F16"/>
    <w:rsid w:val="00FA313D"/>
    <w:rsid w:val="00FA33AF"/>
    <w:rsid w:val="00FA3526"/>
    <w:rsid w:val="00FA35C3"/>
    <w:rsid w:val="00FA3749"/>
    <w:rsid w:val="00FA3B9D"/>
    <w:rsid w:val="00FA3F75"/>
    <w:rsid w:val="00FA3F82"/>
    <w:rsid w:val="00FA3FD2"/>
    <w:rsid w:val="00FA4145"/>
    <w:rsid w:val="00FA416A"/>
    <w:rsid w:val="00FA4439"/>
    <w:rsid w:val="00FA47D8"/>
    <w:rsid w:val="00FA48F6"/>
    <w:rsid w:val="00FA4C8B"/>
    <w:rsid w:val="00FA4D02"/>
    <w:rsid w:val="00FA4D3C"/>
    <w:rsid w:val="00FA51F3"/>
    <w:rsid w:val="00FA53D9"/>
    <w:rsid w:val="00FA5B4B"/>
    <w:rsid w:val="00FA5D75"/>
    <w:rsid w:val="00FA5E63"/>
    <w:rsid w:val="00FA608E"/>
    <w:rsid w:val="00FA663F"/>
    <w:rsid w:val="00FA67C5"/>
    <w:rsid w:val="00FA6810"/>
    <w:rsid w:val="00FA69F5"/>
    <w:rsid w:val="00FA7747"/>
    <w:rsid w:val="00FA7A05"/>
    <w:rsid w:val="00FA7CAE"/>
    <w:rsid w:val="00FA7F9D"/>
    <w:rsid w:val="00FB0047"/>
    <w:rsid w:val="00FB0169"/>
    <w:rsid w:val="00FB029E"/>
    <w:rsid w:val="00FB0309"/>
    <w:rsid w:val="00FB0322"/>
    <w:rsid w:val="00FB0417"/>
    <w:rsid w:val="00FB0745"/>
    <w:rsid w:val="00FB0FC9"/>
    <w:rsid w:val="00FB1574"/>
    <w:rsid w:val="00FB16CD"/>
    <w:rsid w:val="00FB17A3"/>
    <w:rsid w:val="00FB1860"/>
    <w:rsid w:val="00FB191E"/>
    <w:rsid w:val="00FB197D"/>
    <w:rsid w:val="00FB1A84"/>
    <w:rsid w:val="00FB1E30"/>
    <w:rsid w:val="00FB1FC8"/>
    <w:rsid w:val="00FB26DC"/>
    <w:rsid w:val="00FB2705"/>
    <w:rsid w:val="00FB2DDB"/>
    <w:rsid w:val="00FB2EBA"/>
    <w:rsid w:val="00FB2F42"/>
    <w:rsid w:val="00FB31B8"/>
    <w:rsid w:val="00FB3948"/>
    <w:rsid w:val="00FB3A62"/>
    <w:rsid w:val="00FB3D33"/>
    <w:rsid w:val="00FB416A"/>
    <w:rsid w:val="00FB4324"/>
    <w:rsid w:val="00FB4776"/>
    <w:rsid w:val="00FB483B"/>
    <w:rsid w:val="00FB486A"/>
    <w:rsid w:val="00FB4BAD"/>
    <w:rsid w:val="00FB4BD7"/>
    <w:rsid w:val="00FB4D07"/>
    <w:rsid w:val="00FB4D56"/>
    <w:rsid w:val="00FB4E1B"/>
    <w:rsid w:val="00FB5806"/>
    <w:rsid w:val="00FB59A8"/>
    <w:rsid w:val="00FB5A28"/>
    <w:rsid w:val="00FB5CA2"/>
    <w:rsid w:val="00FB5D1F"/>
    <w:rsid w:val="00FB5D89"/>
    <w:rsid w:val="00FB5F83"/>
    <w:rsid w:val="00FB60D1"/>
    <w:rsid w:val="00FB61E4"/>
    <w:rsid w:val="00FB66C4"/>
    <w:rsid w:val="00FB670F"/>
    <w:rsid w:val="00FB6728"/>
    <w:rsid w:val="00FB6A9C"/>
    <w:rsid w:val="00FB6F33"/>
    <w:rsid w:val="00FB7013"/>
    <w:rsid w:val="00FB765B"/>
    <w:rsid w:val="00FB774E"/>
    <w:rsid w:val="00FB77E3"/>
    <w:rsid w:val="00FB7823"/>
    <w:rsid w:val="00FB7A74"/>
    <w:rsid w:val="00FB7BBF"/>
    <w:rsid w:val="00FC0078"/>
    <w:rsid w:val="00FC0515"/>
    <w:rsid w:val="00FC0708"/>
    <w:rsid w:val="00FC07B1"/>
    <w:rsid w:val="00FC0EEB"/>
    <w:rsid w:val="00FC14B7"/>
    <w:rsid w:val="00FC1860"/>
    <w:rsid w:val="00FC199A"/>
    <w:rsid w:val="00FC1C44"/>
    <w:rsid w:val="00FC1CAC"/>
    <w:rsid w:val="00FC24E2"/>
    <w:rsid w:val="00FC2AEE"/>
    <w:rsid w:val="00FC2B76"/>
    <w:rsid w:val="00FC2F30"/>
    <w:rsid w:val="00FC314A"/>
    <w:rsid w:val="00FC34BD"/>
    <w:rsid w:val="00FC36A9"/>
    <w:rsid w:val="00FC3BD6"/>
    <w:rsid w:val="00FC3CA0"/>
    <w:rsid w:val="00FC3DBF"/>
    <w:rsid w:val="00FC3DC5"/>
    <w:rsid w:val="00FC4169"/>
    <w:rsid w:val="00FC4245"/>
    <w:rsid w:val="00FC4317"/>
    <w:rsid w:val="00FC449E"/>
    <w:rsid w:val="00FC4617"/>
    <w:rsid w:val="00FC48C9"/>
    <w:rsid w:val="00FC4A62"/>
    <w:rsid w:val="00FC4AAF"/>
    <w:rsid w:val="00FC4AD2"/>
    <w:rsid w:val="00FC5182"/>
    <w:rsid w:val="00FC55DA"/>
    <w:rsid w:val="00FC578F"/>
    <w:rsid w:val="00FC598E"/>
    <w:rsid w:val="00FC626E"/>
    <w:rsid w:val="00FC6661"/>
    <w:rsid w:val="00FC6DC9"/>
    <w:rsid w:val="00FC70C0"/>
    <w:rsid w:val="00FC74E0"/>
    <w:rsid w:val="00FC7540"/>
    <w:rsid w:val="00FC771A"/>
    <w:rsid w:val="00FC782E"/>
    <w:rsid w:val="00FC7A84"/>
    <w:rsid w:val="00FC7A9E"/>
    <w:rsid w:val="00FC7B7E"/>
    <w:rsid w:val="00FC7BEC"/>
    <w:rsid w:val="00FD010E"/>
    <w:rsid w:val="00FD0300"/>
    <w:rsid w:val="00FD083E"/>
    <w:rsid w:val="00FD086A"/>
    <w:rsid w:val="00FD0CC9"/>
    <w:rsid w:val="00FD0DFD"/>
    <w:rsid w:val="00FD1064"/>
    <w:rsid w:val="00FD122E"/>
    <w:rsid w:val="00FD128F"/>
    <w:rsid w:val="00FD131D"/>
    <w:rsid w:val="00FD140A"/>
    <w:rsid w:val="00FD1657"/>
    <w:rsid w:val="00FD172B"/>
    <w:rsid w:val="00FD1DE1"/>
    <w:rsid w:val="00FD21AD"/>
    <w:rsid w:val="00FD2344"/>
    <w:rsid w:val="00FD294E"/>
    <w:rsid w:val="00FD2A8C"/>
    <w:rsid w:val="00FD2DFD"/>
    <w:rsid w:val="00FD2F12"/>
    <w:rsid w:val="00FD38DD"/>
    <w:rsid w:val="00FD3AAE"/>
    <w:rsid w:val="00FD3D84"/>
    <w:rsid w:val="00FD3F0B"/>
    <w:rsid w:val="00FD4A56"/>
    <w:rsid w:val="00FD4C1F"/>
    <w:rsid w:val="00FD4F9C"/>
    <w:rsid w:val="00FD4F9F"/>
    <w:rsid w:val="00FD55D8"/>
    <w:rsid w:val="00FD5A2C"/>
    <w:rsid w:val="00FD5DD2"/>
    <w:rsid w:val="00FD5DE9"/>
    <w:rsid w:val="00FD6102"/>
    <w:rsid w:val="00FD62F3"/>
    <w:rsid w:val="00FD68C1"/>
    <w:rsid w:val="00FD6B1E"/>
    <w:rsid w:val="00FD6E57"/>
    <w:rsid w:val="00FD7148"/>
    <w:rsid w:val="00FD7248"/>
    <w:rsid w:val="00FD7C61"/>
    <w:rsid w:val="00FD7EE3"/>
    <w:rsid w:val="00FE04D0"/>
    <w:rsid w:val="00FE062A"/>
    <w:rsid w:val="00FE0A3D"/>
    <w:rsid w:val="00FE10DB"/>
    <w:rsid w:val="00FE1240"/>
    <w:rsid w:val="00FE1812"/>
    <w:rsid w:val="00FE18E1"/>
    <w:rsid w:val="00FE191D"/>
    <w:rsid w:val="00FE19FF"/>
    <w:rsid w:val="00FE2385"/>
    <w:rsid w:val="00FE26E4"/>
    <w:rsid w:val="00FE282D"/>
    <w:rsid w:val="00FE2B1B"/>
    <w:rsid w:val="00FE2C90"/>
    <w:rsid w:val="00FE2E6D"/>
    <w:rsid w:val="00FE2F6F"/>
    <w:rsid w:val="00FE3512"/>
    <w:rsid w:val="00FE3694"/>
    <w:rsid w:val="00FE3958"/>
    <w:rsid w:val="00FE3AAC"/>
    <w:rsid w:val="00FE3B48"/>
    <w:rsid w:val="00FE3BCD"/>
    <w:rsid w:val="00FE3C0E"/>
    <w:rsid w:val="00FE3C22"/>
    <w:rsid w:val="00FE43EB"/>
    <w:rsid w:val="00FE4E5B"/>
    <w:rsid w:val="00FE4F74"/>
    <w:rsid w:val="00FE52EA"/>
    <w:rsid w:val="00FE542D"/>
    <w:rsid w:val="00FE5811"/>
    <w:rsid w:val="00FE58E8"/>
    <w:rsid w:val="00FE5B68"/>
    <w:rsid w:val="00FE5DF9"/>
    <w:rsid w:val="00FE6123"/>
    <w:rsid w:val="00FE6161"/>
    <w:rsid w:val="00FE634C"/>
    <w:rsid w:val="00FE655E"/>
    <w:rsid w:val="00FE669E"/>
    <w:rsid w:val="00FE68A9"/>
    <w:rsid w:val="00FE6AF3"/>
    <w:rsid w:val="00FE7009"/>
    <w:rsid w:val="00FE71E1"/>
    <w:rsid w:val="00FE7511"/>
    <w:rsid w:val="00FE776D"/>
    <w:rsid w:val="00FE7940"/>
    <w:rsid w:val="00FE7B3F"/>
    <w:rsid w:val="00FE7C24"/>
    <w:rsid w:val="00FE7CE4"/>
    <w:rsid w:val="00FE7E9F"/>
    <w:rsid w:val="00FF0171"/>
    <w:rsid w:val="00FF041F"/>
    <w:rsid w:val="00FF07AF"/>
    <w:rsid w:val="00FF098E"/>
    <w:rsid w:val="00FF09E9"/>
    <w:rsid w:val="00FF0A16"/>
    <w:rsid w:val="00FF0E59"/>
    <w:rsid w:val="00FF0EDA"/>
    <w:rsid w:val="00FF0EEC"/>
    <w:rsid w:val="00FF16AC"/>
    <w:rsid w:val="00FF1801"/>
    <w:rsid w:val="00FF1A6E"/>
    <w:rsid w:val="00FF1CBF"/>
    <w:rsid w:val="00FF1F60"/>
    <w:rsid w:val="00FF21CB"/>
    <w:rsid w:val="00FF2641"/>
    <w:rsid w:val="00FF275F"/>
    <w:rsid w:val="00FF2A0B"/>
    <w:rsid w:val="00FF2B71"/>
    <w:rsid w:val="00FF2B8A"/>
    <w:rsid w:val="00FF3897"/>
    <w:rsid w:val="00FF3AE1"/>
    <w:rsid w:val="00FF3BCE"/>
    <w:rsid w:val="00FF3D61"/>
    <w:rsid w:val="00FF42C3"/>
    <w:rsid w:val="00FF445B"/>
    <w:rsid w:val="00FF4E3A"/>
    <w:rsid w:val="00FF5313"/>
    <w:rsid w:val="00FF58C6"/>
    <w:rsid w:val="00FF599F"/>
    <w:rsid w:val="00FF5AF8"/>
    <w:rsid w:val="00FF5E65"/>
    <w:rsid w:val="00FF5E98"/>
    <w:rsid w:val="00FF6025"/>
    <w:rsid w:val="00FF6411"/>
    <w:rsid w:val="00FF6560"/>
    <w:rsid w:val="00FF6BAD"/>
    <w:rsid w:val="00FF6BD9"/>
    <w:rsid w:val="00FF6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B24088C"/>
  <w15:docId w15:val="{4A3B5B5C-0DC3-49D5-A035-A56DE5CB5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6BC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aliases w:val=" Char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 Char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aliases w:val=" Char12, Char121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aliases w:val=" Char12 Char, Char121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link w:val="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customStyle="1" w:styleId="Char">
    <w:name w:val="?? Char"/>
    <w:link w:val="a1"/>
    <w:uiPriority w:val="99"/>
    <w:rsid w:val="003D669C"/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2E2583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18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Theme="majorBidi" w:hAnsiTheme="majorBidi" w:cstheme="majorBidi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7118A9"/>
    <w:rPr>
      <w:rFonts w:asciiTheme="majorBidi" w:hAnsiTheme="majorBidi" w:cstheme="majorBidi"/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37CD0"/>
    <w:pPr>
      <w:spacing w:after="0"/>
      <w:ind w:left="540" w:right="63" w:firstLine="0"/>
      <w:jc w:val="thaiDistribute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locked/>
    <w:rsid w:val="00537CD0"/>
    <w:rPr>
      <w:rFonts w:asciiTheme="majorBidi" w:hAnsiTheme="majorBidi" w:cstheme="majorBidi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86D1E"/>
    <w:rPr>
      <w:rFonts w:ascii="Arial" w:hAnsi="Arial" w:cs="Angsana New"/>
      <w:sz w:val="18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C7032C"/>
  </w:style>
  <w:style w:type="character" w:styleId="FootnoteReference">
    <w:name w:val="footnote reference"/>
    <w:aliases w:val="fr"/>
    <w:semiHidden/>
    <w:unhideWhenUsed/>
    <w:rsid w:val="00660FDC"/>
    <w:rPr>
      <w:vertAlign w:val="superscript"/>
    </w:rPr>
  </w:style>
  <w:style w:type="character" w:customStyle="1" w:styleId="Heading8Char1">
    <w:name w:val="Heading 8 Char1"/>
    <w:locked/>
    <w:rsid w:val="00E81431"/>
    <w:rPr>
      <w:rFonts w:cs="EucrosiaUPC"/>
      <w:b/>
      <w:bCs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11F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311F18"/>
    <w:rPr>
      <w:rFonts w:ascii="Courier New" w:hAnsi="Courier New" w:cs="Courier New"/>
    </w:rPr>
  </w:style>
  <w:style w:type="paragraph" w:styleId="NoSpacing">
    <w:name w:val="No Spacing"/>
    <w:uiPriority w:val="1"/>
    <w:qFormat/>
    <w:rsid w:val="005C53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746A5E"/>
    <w:rPr>
      <w:rFonts w:ascii="Arial" w:eastAsia="Times New Roman" w:hAnsi="Arial" w:cs="Times New Roman"/>
      <w:sz w:val="18"/>
      <w:szCs w:val="18"/>
    </w:rPr>
  </w:style>
  <w:style w:type="paragraph" w:customStyle="1" w:styleId="Pa18">
    <w:name w:val="Pa18"/>
    <w:basedOn w:val="Normal"/>
    <w:next w:val="Normal"/>
    <w:uiPriority w:val="99"/>
    <w:rsid w:val="009052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table" w:styleId="GridTable1Light-Accent1">
    <w:name w:val="Grid Table 1 Light Accent 1"/>
    <w:basedOn w:val="TableNormal"/>
    <w:uiPriority w:val="46"/>
    <w:rsid w:val="002C0C35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2C0C3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2C0C35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2C0C35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2C0C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2C0C35"/>
    <w:rPr>
      <w:rFonts w:ascii="Book Antiqua" w:eastAsia="Times New Roman" w:hAnsi="Book Antiqua" w:cs="Times New Roman"/>
      <w:szCs w:val="22"/>
    </w:rPr>
  </w:style>
  <w:style w:type="paragraph" w:styleId="NormalWeb">
    <w:name w:val="Normal (Web)"/>
    <w:basedOn w:val="Normal"/>
    <w:uiPriority w:val="99"/>
    <w:semiHidden/>
    <w:unhideWhenUsed/>
    <w:rsid w:val="002C0C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basedOn w:val="DefaultParagraphFont"/>
    <w:rsid w:val="001C592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1C592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1C592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1C592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1C592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basedOn w:val="DefaultParagraphFont"/>
    <w:rsid w:val="001C592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1C592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3Char1">
    <w:name w:val="Body Text 3 Char1"/>
    <w:basedOn w:val="DefaultParagraphFont"/>
    <w:rsid w:val="001C592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1C592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1C592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C592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C592E"/>
  </w:style>
  <w:style w:type="character" w:customStyle="1" w:styleId="st1">
    <w:name w:val="st1"/>
    <w:basedOn w:val="DefaultParagraphFont"/>
    <w:rsid w:val="001C592E"/>
  </w:style>
  <w:style w:type="character" w:customStyle="1" w:styleId="alt-edited1">
    <w:name w:val="alt-edited1"/>
    <w:basedOn w:val="DefaultParagraphFont"/>
    <w:rsid w:val="001C592E"/>
    <w:rPr>
      <w:color w:val="4D90F0"/>
    </w:rPr>
  </w:style>
  <w:style w:type="paragraph" w:customStyle="1" w:styleId="Pa3">
    <w:name w:val="Pa3"/>
    <w:basedOn w:val="Normal"/>
    <w:next w:val="Normal"/>
    <w:uiPriority w:val="99"/>
    <w:rsid w:val="001C59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1C59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F639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78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4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883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465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1043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861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5349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5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88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36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2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2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8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8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1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E02E4E-AACF-4C56-9D4F-2B5995DF9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19</TotalTime>
  <Pages>23</Pages>
  <Words>3839</Words>
  <Characters>21884</Characters>
  <Application>Microsoft Office Word</Application>
  <DocSecurity>0</DocSecurity>
  <Lines>182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25672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Asanee, Atipornwanich</cp:lastModifiedBy>
  <cp:revision>8</cp:revision>
  <cp:lastPrinted>2023-05-03T05:26:00Z</cp:lastPrinted>
  <dcterms:created xsi:type="dcterms:W3CDTF">2023-05-09T07:05:00Z</dcterms:created>
  <dcterms:modified xsi:type="dcterms:W3CDTF">2023-05-10T01:55:00Z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GrammarlyDocumentId">
    <vt:lpwstr>1b28938ff81dd7228ea7405cd902f5760b45a25b1854bcfaa32d2db398a58490</vt:lpwstr>
  </property>
</Properties>
</file>