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7F3F0E7A" w14:textId="77777777" w:rsidTr="00A341BF">
        <w:trPr>
          <w:trHeight w:val="2865"/>
        </w:trPr>
        <w:tc>
          <w:tcPr>
            <w:tcW w:w="2268" w:type="dxa"/>
          </w:tcPr>
          <w:p w14:paraId="2DFF4213" w14:textId="26F0993B" w:rsidR="00E0585C" w:rsidRPr="00E0585C" w:rsidRDefault="0001033B">
            <w:pPr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 w:hint="cs"/>
                <w:sz w:val="36"/>
                <w:szCs w:val="36"/>
                <w: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320" w:type="dxa"/>
            <w:vAlign w:val="center"/>
          </w:tcPr>
          <w:p w14:paraId="34969644" w14:textId="77777777" w:rsidR="00DC6F9C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การบินกรุงเทพ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จำกัด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มหาชน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100F6D7F" w14:textId="463902A7" w:rsidR="00DC6F9C" w:rsidRPr="001C5D84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1E2CD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3AE85CDB" w14:textId="158BF1DF" w:rsidR="006F04B3" w:rsidRPr="0077481E" w:rsidRDefault="00DC6F9C" w:rsidP="00813D02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9F1F52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9F1F5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มีนาคม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084E9F">
              <w:rPr>
                <w:rFonts w:ascii="Angsana New" w:hAnsi="Angsana New"/>
                <w:color w:val="7E7F82"/>
                <w:sz w:val="36"/>
                <w:szCs w:val="36"/>
              </w:rPr>
              <w:t>2566</w:t>
            </w:r>
          </w:p>
        </w:tc>
      </w:tr>
    </w:tbl>
    <w:p w14:paraId="311B651E" w14:textId="77777777" w:rsidR="00B626F4" w:rsidRDefault="00B626F4">
      <w:pPr>
        <w:sectPr w:rsidR="00B626F4" w:rsidSect="00084E9F">
          <w:headerReference w:type="first" r:id="rId6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254BF856" w14:textId="77777777" w:rsidR="00AA5F37" w:rsidRPr="006309A6" w:rsidRDefault="00AA5F37" w:rsidP="00C574FE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6E82BFF4" w14:textId="77777777" w:rsidR="00DC6F9C" w:rsidRDefault="00DC6F9C" w:rsidP="00C574FE">
      <w:pPr>
        <w:pStyle w:val="CM2"/>
        <w:rPr>
          <w:rFonts w:ascii="Angsana New" w:hAnsi="Angsana New" w:cs="Angsana New"/>
          <w:color w:val="000000"/>
          <w:sz w:val="32"/>
          <w:szCs w:val="32"/>
        </w:rPr>
      </w:pPr>
      <w:r w:rsidRPr="00B366AC">
        <w:rPr>
          <w:rFonts w:ascii="Angsana New" w:hAnsi="Angsana New" w:cs="Angsana New"/>
          <w:color w:val="000000"/>
          <w:sz w:val="32"/>
          <w:szCs w:val="32"/>
          <w:cs/>
        </w:rPr>
        <w:t>เสนอ</w:t>
      </w:r>
      <w:r w:rsidRPr="00B366A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ต่อผู้ถือหุ้นของบริษัท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การบินกรุงเทพ</w:t>
      </w:r>
      <w:r w:rsidRPr="00B366A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color w:val="000000"/>
          <w:sz w:val="32"/>
          <w:szCs w:val="32"/>
          <w:cs/>
        </w:rPr>
        <w:t>จำกัด (มหาชน)</w:t>
      </w:r>
    </w:p>
    <w:p w14:paraId="290AD3C6" w14:textId="28E3DA60" w:rsidR="00DC6F9C" w:rsidRPr="00B366AC" w:rsidRDefault="00DC6F9C" w:rsidP="00D061F3">
      <w:pPr>
        <w:pStyle w:val="Default"/>
        <w:spacing w:before="240" w:after="120" w:line="420" w:lineRule="exac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B94580"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F1F52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084E9F">
        <w:rPr>
          <w:rFonts w:ascii="Angsana New" w:hAnsi="Angsana New" w:cs="Angsana New"/>
          <w:sz w:val="32"/>
          <w:szCs w:val="32"/>
        </w:rPr>
        <w:t>2566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9F1F5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778A0">
        <w:rPr>
          <w:rFonts w:ascii="Angsana New" w:hAnsi="Angsana New" w:cs="Angsana New"/>
          <w:sz w:val="32"/>
          <w:szCs w:val="32"/>
        </w:rPr>
        <w:t xml:space="preserve">                        </w:t>
      </w:r>
      <w:r w:rsidRPr="00B366AC">
        <w:rPr>
          <w:rFonts w:ascii="Angsana New" w:hAnsi="Angsana New" w:cs="Angsana New"/>
          <w:sz w:val="32"/>
          <w:szCs w:val="32"/>
          <w:cs/>
        </w:rPr>
        <w:t>งบแสดงการเป</w:t>
      </w:r>
      <w:r w:rsidRPr="00B366AC">
        <w:rPr>
          <w:rFonts w:ascii="Angsana New" w:hAnsi="Angsana New" w:cs="Angsana New" w:hint="cs"/>
          <w:sz w:val="32"/>
          <w:szCs w:val="32"/>
          <w:cs/>
        </w:rPr>
        <w:t>ลี่</w:t>
      </w:r>
      <w:r w:rsidRPr="00B366AC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ถือ</w:t>
      </w:r>
      <w:r w:rsidRPr="00B366AC">
        <w:rPr>
          <w:rFonts w:ascii="Angsana New" w:hAnsi="Angsana New" w:cs="Angsana New" w:hint="cs"/>
          <w:sz w:val="32"/>
          <w:szCs w:val="32"/>
          <w:cs/>
        </w:rPr>
        <w:t>หุ้</w:t>
      </w:r>
      <w:r w:rsidRPr="00B366AC">
        <w:rPr>
          <w:rFonts w:ascii="Angsana New" w:hAnsi="Angsana New" w:cs="Angsana New"/>
          <w:sz w:val="32"/>
          <w:szCs w:val="32"/>
          <w:cs/>
        </w:rPr>
        <w:t>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157B9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สำหรับงว</w:t>
      </w:r>
      <w:r>
        <w:rPr>
          <w:rFonts w:ascii="Angsana New" w:hAnsi="Angsana New" w:cs="Angsana New"/>
          <w:sz w:val="32"/>
          <w:szCs w:val="32"/>
          <w:cs/>
        </w:rPr>
        <w:t>ด</w:t>
      </w:r>
      <w:r w:rsidR="009F1F52">
        <w:rPr>
          <w:rFonts w:ascii="Angsana New" w:hAnsi="Angsana New" w:cs="Angsana New" w:hint="cs"/>
          <w:sz w:val="32"/>
          <w:szCs w:val="32"/>
          <w:cs/>
        </w:rPr>
        <w:t>สาม</w:t>
      </w:r>
      <w:r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B366AC">
        <w:rPr>
          <w:rFonts w:ascii="Angsana New" w:hAnsi="Angsana New" w:cs="Angsana New" w:hint="cs"/>
          <w:sz w:val="32"/>
          <w:szCs w:val="32"/>
          <w:cs/>
        </w:rPr>
        <w:t>สิ้</w:t>
      </w:r>
      <w:r w:rsidRPr="00B366AC">
        <w:rPr>
          <w:rFonts w:ascii="Angsana New" w:hAnsi="Angsana New" w:cs="Angsana New"/>
          <w:sz w:val="32"/>
          <w:szCs w:val="32"/>
          <w:cs/>
        </w:rPr>
        <w:t>นสุดวันเดียวกัน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1E2CD1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แบบย่อของบริษัท </w:t>
      </w:r>
      <w:r>
        <w:rPr>
          <w:rFonts w:ascii="Angsana New" w:hAnsi="Angsana New" w:cs="Angsana New" w:hint="cs"/>
          <w:sz w:val="32"/>
          <w:szCs w:val="32"/>
          <w:cs/>
        </w:rPr>
        <w:t>การบินกรุงเทพ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จำกัด (มหาชน) </w:t>
      </w:r>
      <w:r w:rsidRPr="00B366AC">
        <w:rPr>
          <w:rFonts w:ascii="Angsana New" w:hAnsi="Angsana New" w:cs="Angsana New" w:hint="cs"/>
          <w:sz w:val="32"/>
          <w:szCs w:val="32"/>
          <w:cs/>
        </w:rPr>
        <w:t>และ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B366AC">
        <w:rPr>
          <w:rFonts w:ascii="Angsana New" w:hAnsi="Angsana New" w:cs="Angsana New" w:hint="cs"/>
          <w:sz w:val="32"/>
          <w:szCs w:val="32"/>
          <w:cs/>
        </w:rPr>
        <w:t>บริษัทย่อย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778A0">
        <w:rPr>
          <w:rFonts w:ascii="Angsana New" w:hAnsi="Angsana New" w:cs="Angsana New" w:hint="cs"/>
          <w:sz w:val="32"/>
          <w:szCs w:val="32"/>
          <w:cs/>
        </w:rPr>
        <w:t>และได้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สอบทานข้อมูลทางการเงินเฉพาะกิจการของบริษัท </w:t>
      </w:r>
      <w:r>
        <w:rPr>
          <w:rFonts w:ascii="Angsana New" w:hAnsi="Angsana New" w:cs="Angsana New" w:hint="cs"/>
          <w:sz w:val="32"/>
          <w:szCs w:val="32"/>
          <w:cs/>
        </w:rPr>
        <w:t>การบินกรุงเทพ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จำกัด (มหาชน)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B366AC">
        <w:rPr>
          <w:rFonts w:ascii="Angsana New" w:hAnsi="Angsana New" w:cs="Angsana New" w:hint="cs"/>
          <w:sz w:val="32"/>
          <w:szCs w:val="32"/>
          <w:cs/>
        </w:rPr>
        <w:t>ด้วยเช่นกัน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(รวมเรียกว่า “ข้อมูลทางการเงินระหว่างกาล</w:t>
      </w:r>
      <w:r w:rsidR="00C81078">
        <w:rPr>
          <w:rFonts w:ascii="Angsana New" w:hAnsi="Angsana New" w:cs="Angsana New" w:hint="cs"/>
          <w:sz w:val="32"/>
          <w:szCs w:val="32"/>
          <w:cs/>
        </w:rPr>
        <w:t>”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Pr="00B366AC">
        <w:rPr>
          <w:rFonts w:ascii="Angsana New" w:hAnsi="Angsana New" w:cs="Angsana New" w:hint="cs"/>
          <w:sz w:val="32"/>
          <w:szCs w:val="32"/>
          <w:cs/>
        </w:rPr>
        <w:t>ซึ่</w:t>
      </w:r>
      <w:r w:rsidRPr="00B366AC">
        <w:rPr>
          <w:rFonts w:ascii="Angsana New" w:hAnsi="Angsana New" w:cs="Angsana New"/>
          <w:sz w:val="32"/>
          <w:szCs w:val="32"/>
          <w:cs/>
        </w:rPr>
        <w:t>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B366AC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B366AC">
        <w:rPr>
          <w:rFonts w:ascii="Angsana New" w:hAnsi="Angsana New" w:cs="Angsana New" w:hint="cs"/>
          <w:sz w:val="32"/>
          <w:szCs w:val="32"/>
          <w:cs/>
        </w:rPr>
        <w:t>นี้</w:t>
      </w:r>
      <w:r w:rsidRPr="00B366AC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>
        <w:rPr>
          <w:rFonts w:ascii="Angsana New" w:hAnsi="Angsana New" w:cs="Angsana New" w:hint="cs"/>
          <w:sz w:val="32"/>
          <w:szCs w:val="32"/>
          <w:cs/>
        </w:rPr>
        <w:t>ชี</w:t>
      </w:r>
      <w:r w:rsidR="005F284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เ</w:t>
      </w:r>
      <w:r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="002E4091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2E40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9F1F52">
        <w:rPr>
          <w:rFonts w:ascii="Angsana New" w:hAnsi="Angsana New" w:cs="Angsana New"/>
          <w:sz w:val="32"/>
          <w:szCs w:val="32"/>
          <w:cs/>
        </w:rPr>
        <w:t>หว่างกาล</w:t>
      </w:r>
      <w:r w:rsidR="009F1F5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ส่วนข้าพเจ้าเป็น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="Angsana New" w:hAnsi="Angsana New" w:cs="Angsana New" w:hint="cs"/>
          <w:sz w:val="32"/>
          <w:szCs w:val="32"/>
          <w:cs/>
        </w:rPr>
        <w:t>กี่</w:t>
      </w:r>
      <w:r w:rsidRPr="00B366AC">
        <w:rPr>
          <w:rFonts w:ascii="Angsana New" w:hAnsi="Angsana New" w:cs="Angsana New"/>
          <w:sz w:val="32"/>
          <w:szCs w:val="32"/>
          <w:cs/>
        </w:rPr>
        <w:t>ยวกับข้อมูลทางการเงินระหว่างกาลดังกล่าว</w:t>
      </w:r>
      <w:r w:rsidR="0035204B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จากผลการสอบทานของข้าพเจ้า </w:t>
      </w:r>
    </w:p>
    <w:p w14:paraId="1F6B2E92" w14:textId="77777777" w:rsidR="00DC6F9C" w:rsidRPr="00B366AC" w:rsidRDefault="00DC6F9C" w:rsidP="00D061F3">
      <w:pPr>
        <w:pStyle w:val="Default"/>
        <w:spacing w:before="120" w:after="120" w:line="420" w:lineRule="exact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DE65022" w14:textId="6C53B502" w:rsidR="00DC6F9C" w:rsidRPr="00B366AC" w:rsidRDefault="00DC6F9C" w:rsidP="00D061F3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B94580">
        <w:rPr>
          <w:rFonts w:ascii="Angsana New" w:hAnsi="Angsana New" w:cs="Angsana New"/>
          <w:sz w:val="32"/>
          <w:szCs w:val="32"/>
        </w:rPr>
        <w:t>2410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B366AC">
        <w:rPr>
          <w:rFonts w:ascii="Angsana New" w:hAnsi="Angsana New" w:cs="Angsana New" w:hint="cs"/>
          <w:sz w:val="32"/>
          <w:szCs w:val="32"/>
          <w:cs/>
        </w:rPr>
        <w:t>่</w:t>
      </w:r>
      <w:r w:rsidRPr="00B366AC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 w:rsidR="000778A0">
        <w:rPr>
          <w:rFonts w:ascii="Angsana New" w:hAnsi="Angsana New" w:cs="Angsana New"/>
          <w:sz w:val="32"/>
          <w:szCs w:val="32"/>
        </w:rPr>
        <w:t xml:space="preserve">                  </w:t>
      </w:r>
      <w:r w:rsidRPr="00B366AC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="000778A0">
        <w:rPr>
          <w:rFonts w:ascii="Angsana New" w:hAnsi="Angsana New" w:cs="Angsana New"/>
          <w:sz w:val="32"/>
          <w:szCs w:val="32"/>
        </w:rPr>
        <w:t xml:space="preserve"> </w:t>
      </w:r>
      <w:r w:rsidRPr="00F915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91592">
        <w:rPr>
          <w:rFonts w:ascii="Angsana New" w:hAnsi="Angsana New" w:cs="Angsana New" w:hint="cs"/>
          <w:sz w:val="32"/>
          <w:szCs w:val="32"/>
          <w:cs/>
        </w:rPr>
        <w:t>ได้</w:t>
      </w:r>
      <w:r w:rsidR="000778A0">
        <w:rPr>
          <w:rFonts w:ascii="Angsana New" w:hAnsi="Angsana New" w:cs="Angsana New"/>
          <w:sz w:val="32"/>
          <w:szCs w:val="32"/>
        </w:rPr>
        <w:t xml:space="preserve">                </w:t>
      </w:r>
      <w:r w:rsidRPr="00F91592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Pr="00B366AC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379D11ED" w14:textId="77777777" w:rsidR="00DC6F9C" w:rsidRPr="00B366AC" w:rsidRDefault="00DC6F9C" w:rsidP="00D061F3">
      <w:pPr>
        <w:pStyle w:val="CM2"/>
        <w:spacing w:before="120" w:after="120" w:line="420" w:lineRule="exact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FC58864" w14:textId="6253F7C0" w:rsidR="00DC6F9C" w:rsidRDefault="00DC6F9C" w:rsidP="00D061F3">
      <w:pPr>
        <w:pStyle w:val="CM2"/>
        <w:spacing w:before="120" w:line="420" w:lineRule="exac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="Angsana New" w:hAnsi="Angsana New" w:cs="Angsana New" w:hint="cs"/>
          <w:sz w:val="32"/>
          <w:szCs w:val="32"/>
          <w:cs/>
        </w:rPr>
        <w:t>ี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2E4091" w:rsidRPr="00B366AC">
        <w:rPr>
          <w:rFonts w:ascii="Angsana New" w:hAnsi="Angsana New" w:cs="Angsana New"/>
          <w:sz w:val="32"/>
          <w:szCs w:val="32"/>
        </w:rPr>
        <w:t>34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เ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="002E4091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2E40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2E4091">
        <w:rPr>
          <w:rFonts w:ascii="Angsana New" w:hAnsi="Angsana New" w:cs="Angsana New"/>
          <w:sz w:val="32"/>
          <w:szCs w:val="32"/>
          <w:cs/>
        </w:rPr>
        <w:t>หว่างกาล</w:t>
      </w:r>
      <w:r w:rsidR="002E4091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4A545B7D" w14:textId="77777777" w:rsidR="001E2CD1" w:rsidRPr="001E2CD1" w:rsidRDefault="001E2CD1" w:rsidP="001E2CD1"/>
    <w:p w14:paraId="780E2F41" w14:textId="08F5397A" w:rsidR="00DC6F9C" w:rsidRPr="00B30BDD" w:rsidRDefault="00D061F3" w:rsidP="00D061F3">
      <w:pPr>
        <w:tabs>
          <w:tab w:val="left" w:pos="6480"/>
        </w:tabs>
        <w:spacing w:before="96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กิตติ เตชะเกษมบัณฑิตย์</w:t>
      </w:r>
    </w:p>
    <w:p w14:paraId="5337C307" w14:textId="7FB8EB15" w:rsidR="00DC6F9C" w:rsidRPr="00B30BDD" w:rsidRDefault="00DC6F9C" w:rsidP="00C574FE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D061F3">
        <w:rPr>
          <w:rFonts w:ascii="Angsana New" w:hAnsi="Angsana New"/>
          <w:spacing w:val="-4"/>
          <w:sz w:val="32"/>
          <w:szCs w:val="32"/>
        </w:rPr>
        <w:t>9151</w:t>
      </w:r>
    </w:p>
    <w:p w14:paraId="1D41CB79" w14:textId="77777777" w:rsidR="00C574FE" w:rsidRDefault="00DC6F9C" w:rsidP="00C574FE">
      <w:pPr>
        <w:spacing w:before="20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="009F1F52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002791F7" w14:textId="0CDEAF0F" w:rsidR="00900CA2" w:rsidRPr="00C574FE" w:rsidRDefault="002062F1" w:rsidP="00C574FE">
      <w:pPr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255EE5">
        <w:rPr>
          <w:rFonts w:ascii="Angsana New" w:hAnsi="Angsana New"/>
          <w:spacing w:val="-4"/>
          <w:sz w:val="32"/>
          <w:szCs w:val="32"/>
        </w:rPr>
        <w:t>11</w:t>
      </w:r>
      <w:r w:rsidR="00671004">
        <w:rPr>
          <w:rFonts w:ascii="Angsana New" w:hAnsi="Angsana New"/>
          <w:spacing w:val="-4"/>
          <w:sz w:val="32"/>
          <w:szCs w:val="32"/>
        </w:rPr>
        <w:t xml:space="preserve"> </w:t>
      </w:r>
      <w:r w:rsidR="00671004">
        <w:rPr>
          <w:rFonts w:ascii="Angsana New" w:hAnsi="Angsana New" w:hint="cs"/>
          <w:spacing w:val="-4"/>
          <w:sz w:val="32"/>
          <w:szCs w:val="32"/>
          <w:cs/>
        </w:rPr>
        <w:t>พฤษภาคม</w:t>
      </w:r>
      <w:r w:rsidR="00BA1817">
        <w:rPr>
          <w:rFonts w:ascii="Angsana New" w:hAnsi="Angsana New"/>
          <w:spacing w:val="-4"/>
          <w:sz w:val="32"/>
          <w:szCs w:val="32"/>
        </w:rPr>
        <w:t xml:space="preserve"> </w:t>
      </w:r>
      <w:r w:rsidR="00084E9F">
        <w:rPr>
          <w:rFonts w:ascii="Angsana New" w:hAnsi="Angsana New"/>
          <w:spacing w:val="-4"/>
          <w:sz w:val="32"/>
          <w:szCs w:val="32"/>
        </w:rPr>
        <w:t>2566</w:t>
      </w:r>
    </w:p>
    <w:sectPr w:rsidR="00900CA2" w:rsidRPr="00C574FE" w:rsidSect="00D061F3">
      <w:footerReference w:type="default" r:id="rId7"/>
      <w:pgSz w:w="11909" w:h="16834" w:code="9"/>
      <w:pgMar w:top="2880" w:right="1080" w:bottom="259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96960" w14:textId="77777777" w:rsidR="003B6BF2" w:rsidRDefault="003B6BF2" w:rsidP="0077481E">
      <w:r>
        <w:separator/>
      </w:r>
    </w:p>
  </w:endnote>
  <w:endnote w:type="continuationSeparator" w:id="0">
    <w:p w14:paraId="322BE6CF" w14:textId="77777777" w:rsidR="003B6BF2" w:rsidRDefault="003B6BF2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0B6EC" w14:textId="495684F3" w:rsidR="001E2CD1" w:rsidRPr="001E2CD1" w:rsidRDefault="001E2CD1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6F06793D" w14:textId="77777777" w:rsidR="001E2CD1" w:rsidRPr="00BD77A0" w:rsidRDefault="001E2CD1" w:rsidP="00BD77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91FCC" w14:textId="77777777" w:rsidR="003B6BF2" w:rsidRDefault="003B6BF2" w:rsidP="0077481E">
      <w:r>
        <w:separator/>
      </w:r>
    </w:p>
  </w:footnote>
  <w:footnote w:type="continuationSeparator" w:id="0">
    <w:p w14:paraId="6BC0AAF7" w14:textId="77777777" w:rsidR="003B6BF2" w:rsidRDefault="003B6BF2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1EE0F" w14:textId="77777777" w:rsidR="0077481E" w:rsidRDefault="0077481E" w:rsidP="0077481E">
    <w:pPr>
      <w:pStyle w:val="Header"/>
      <w:spacing w:before="240"/>
    </w:pPr>
  </w:p>
  <w:p w14:paraId="4816822D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033B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82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8A0"/>
    <w:rsid w:val="00077B56"/>
    <w:rsid w:val="000805D8"/>
    <w:rsid w:val="0008095F"/>
    <w:rsid w:val="00081294"/>
    <w:rsid w:val="00081F68"/>
    <w:rsid w:val="00083464"/>
    <w:rsid w:val="00084E9F"/>
    <w:rsid w:val="00086796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96F4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53C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41AC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57B92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19B5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C4E6F"/>
    <w:rsid w:val="001D451D"/>
    <w:rsid w:val="001D474B"/>
    <w:rsid w:val="001D4851"/>
    <w:rsid w:val="001D49D8"/>
    <w:rsid w:val="001D5204"/>
    <w:rsid w:val="001D522C"/>
    <w:rsid w:val="001D5FAF"/>
    <w:rsid w:val="001D765B"/>
    <w:rsid w:val="001D7FE3"/>
    <w:rsid w:val="001E07AC"/>
    <w:rsid w:val="001E0C1C"/>
    <w:rsid w:val="001E1144"/>
    <w:rsid w:val="001E2536"/>
    <w:rsid w:val="001E2CD1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2F1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27A29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48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55EE5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091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4DD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04B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845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27D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B6BF2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497B"/>
    <w:rsid w:val="00415DFF"/>
    <w:rsid w:val="004168B6"/>
    <w:rsid w:val="00421416"/>
    <w:rsid w:val="00421761"/>
    <w:rsid w:val="00421958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C54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5F73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47F0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452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842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07675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00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11DE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0F1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462D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136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3D02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8EC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77FAF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A7BC0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5FF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1BD3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47F6D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2628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3467"/>
    <w:rsid w:val="009B4384"/>
    <w:rsid w:val="009B450C"/>
    <w:rsid w:val="009B5167"/>
    <w:rsid w:val="009B5A2A"/>
    <w:rsid w:val="009C020A"/>
    <w:rsid w:val="009C3EF8"/>
    <w:rsid w:val="009C46BB"/>
    <w:rsid w:val="009C5628"/>
    <w:rsid w:val="009C5C45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46D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1F52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12C"/>
    <w:rsid w:val="00A32BCE"/>
    <w:rsid w:val="00A3353A"/>
    <w:rsid w:val="00A341BF"/>
    <w:rsid w:val="00A34413"/>
    <w:rsid w:val="00A352D2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768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19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4580"/>
    <w:rsid w:val="00B95374"/>
    <w:rsid w:val="00B95F79"/>
    <w:rsid w:val="00B962C8"/>
    <w:rsid w:val="00B965B9"/>
    <w:rsid w:val="00B96769"/>
    <w:rsid w:val="00B96A96"/>
    <w:rsid w:val="00BA0086"/>
    <w:rsid w:val="00BA0C13"/>
    <w:rsid w:val="00BA0C63"/>
    <w:rsid w:val="00BA1817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D77A0"/>
    <w:rsid w:val="00BE0451"/>
    <w:rsid w:val="00BE048F"/>
    <w:rsid w:val="00BE0E30"/>
    <w:rsid w:val="00BE23A4"/>
    <w:rsid w:val="00BE3E04"/>
    <w:rsid w:val="00BE40F3"/>
    <w:rsid w:val="00BE542C"/>
    <w:rsid w:val="00BE5FF5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04DC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4E56"/>
    <w:rsid w:val="00C556BA"/>
    <w:rsid w:val="00C56D49"/>
    <w:rsid w:val="00C574FE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1078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BEA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1F3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C6F9C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5C7"/>
    <w:rsid w:val="00E65785"/>
    <w:rsid w:val="00E66215"/>
    <w:rsid w:val="00E662D4"/>
    <w:rsid w:val="00E6662A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4C3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6FC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6142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542"/>
    <w:rsid w:val="00F3063B"/>
    <w:rsid w:val="00F31A69"/>
    <w:rsid w:val="00F32C47"/>
    <w:rsid w:val="00F32F65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0DA5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4DE4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058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297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404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02B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4A8EEE"/>
  <w15:docId w15:val="{7D2D2BBE-FB60-47CF-A133-D1880C9C2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uiPriority w:val="99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DC6F9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F2842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5F2842"/>
    <w:rPr>
      <w:rFonts w:ascii="Tahoma" w:eastAsia="Times New Roman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66F50642313D488CC81FE4EC68E5BA" ma:contentTypeVersion="20" ma:contentTypeDescription="Create a new document." ma:contentTypeScope="" ma:versionID="c4c623e234672a85fb1a36b7c67ac39a">
  <xsd:schema xmlns:xsd="http://www.w3.org/2001/XMLSchema" xmlns:xs="http://www.w3.org/2001/XMLSchema" xmlns:p="http://schemas.microsoft.com/office/2006/metadata/properties" xmlns:ns2="2602bda4-cba3-4b40-93ee-078194a1643a" xmlns:ns3="ad3a0e7e-a91e-43e8-a52c-e38469b462ec" targetNamespace="http://schemas.microsoft.com/office/2006/metadata/properties" ma:root="true" ma:fieldsID="bdd2b23fa59c389424de9a46780d2590" ns2:_="" ns3:_="">
    <xsd:import namespace="2602bda4-cba3-4b40-93ee-078194a1643a"/>
    <xsd:import namespace="ad3a0e7e-a91e-43e8-a52c-e38469b462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MediaServiceOCR" minOccurs="0"/>
                <xsd:element ref="ns2:lcf76f155ced4ddcb4097134ff3c332f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2bda4-cba3-4b40-93ee-078194a164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6911d80e-c56a-4eb1-8bdb-fb9f6897c4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3a0e7e-a91e-43e8-a52c-e38469b462e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8b7b05fb-2ab8-4192-b1cb-028fbb54ac73}" ma:internalName="TaxCatchAll" ma:showField="CatchAllData" ma:web="ad3a0e7e-a91e-43e8-a52c-e38469b462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407A53-2426-44FA-A0F1-65C2D0308BFF}"/>
</file>

<file path=customXml/itemProps2.xml><?xml version="1.0" encoding="utf-8"?>
<ds:datastoreItem xmlns:ds="http://schemas.openxmlformats.org/officeDocument/2006/customXml" ds:itemID="{06F6E405-AD7A-4ED4-B9D1-62D649B32F6C}"/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31342</vt:lpwstr>
  </property>
  <property fmtid="{D5CDD505-2E9C-101B-9397-08002B2CF9AE}" pid="4" name="OptimizationTime">
    <vt:lpwstr>20230504_1644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41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dc:creator>Natthanon Kulchanaborriboon</dc:creator>
  <cp:lastModifiedBy>Naiyarat Gueapai</cp:lastModifiedBy>
  <cp:revision>15</cp:revision>
  <cp:lastPrinted>2023-05-02T13:27:00Z</cp:lastPrinted>
  <dcterms:created xsi:type="dcterms:W3CDTF">2020-05-10T05:25:00Z</dcterms:created>
  <dcterms:modified xsi:type="dcterms:W3CDTF">2023-05-03T14:13:00Z</dcterms:modified>
</cp:coreProperties>
</file>