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71F79" w14:textId="77777777" w:rsidR="0024054F" w:rsidRPr="00CF3746" w:rsidRDefault="0024054F" w:rsidP="0024054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9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292F5161" w14:textId="77777777" w:rsidR="0024054F" w:rsidRPr="00CF3746" w:rsidRDefault="0024054F" w:rsidP="0024054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51C9B6" w14:textId="77777777" w:rsidR="0024054F" w:rsidRPr="00CF3746" w:rsidRDefault="0024054F" w:rsidP="0024054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7B40BEE" w14:textId="77777777" w:rsidR="0024054F" w:rsidRPr="00CF3746" w:rsidRDefault="0024054F" w:rsidP="0024054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13A87E0" w14:textId="77777777" w:rsidR="0024054F" w:rsidRDefault="0024054F" w:rsidP="0024054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D7B4AC2" w14:textId="77777777" w:rsidR="0024054F" w:rsidRPr="00CF3746" w:rsidRDefault="0024054F" w:rsidP="0024054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F3746">
        <w:rPr>
          <w:rFonts w:asciiTheme="majorBidi" w:hAnsiTheme="majorBidi" w:cstheme="majorBidi"/>
          <w:sz w:val="52"/>
          <w:szCs w:val="52"/>
          <w:cs/>
        </w:rPr>
        <w:t>บริษัท เมืองไทย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แคปปิตอล จำกัด</w:t>
      </w:r>
      <w:r w:rsidRPr="00CF3746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CF374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4DEFB8A9" w14:textId="77777777" w:rsidR="0024054F" w:rsidRPr="00CF3746" w:rsidRDefault="0024054F" w:rsidP="0024054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08C107A" w14:textId="77777777" w:rsidR="0024054F" w:rsidRPr="00CF3746" w:rsidRDefault="0024054F" w:rsidP="0024054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860CD13" w14:textId="285595A4" w:rsidR="0024054F" w:rsidRPr="00CF3746" w:rsidRDefault="0024054F" w:rsidP="0024054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350817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Pr="00586560">
        <w:rPr>
          <w:rFonts w:ascii="Angsana New" w:eastAsia="Cordi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CF374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53287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54A80095" w14:textId="77777777" w:rsidR="0024054F" w:rsidRPr="00CF3746" w:rsidRDefault="0024054F" w:rsidP="0024054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C2B3FB0" w14:textId="77777777" w:rsidR="0024054F" w:rsidRPr="00CF3746" w:rsidRDefault="0024054F" w:rsidP="0024054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F37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372625" w14:textId="77777777" w:rsidR="0024054F" w:rsidRPr="00CF3746" w:rsidRDefault="0024054F" w:rsidP="0024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BF1FCE" w14:textId="77777777" w:rsidR="0024054F" w:rsidRPr="00CF3746" w:rsidRDefault="0024054F" w:rsidP="0024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24054F" w:rsidRPr="00CF3746" w:rsidSect="004721B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6C8554C" w14:textId="73FEF976" w:rsidR="00216075" w:rsidRDefault="00216075" w:rsidP="0024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B51DB4" w14:textId="77777777" w:rsidR="00B61C93" w:rsidRPr="00EF4A5D" w:rsidRDefault="00B61C93" w:rsidP="0024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40"/>
          <w:szCs w:val="40"/>
        </w:rPr>
      </w:pPr>
    </w:p>
    <w:p w14:paraId="637E621E" w14:textId="0DC9EE51" w:rsidR="0024054F" w:rsidRPr="00CF3746" w:rsidRDefault="0024054F" w:rsidP="0024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3746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286FA62" w14:textId="77777777" w:rsidR="0024054F" w:rsidRPr="00EF4A5D" w:rsidRDefault="0024054F" w:rsidP="0024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0F404125" w14:textId="77777777" w:rsidR="0024054F" w:rsidRPr="00253287" w:rsidRDefault="0024054F" w:rsidP="0024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3287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253287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53287">
        <w:rPr>
          <w:rFonts w:asciiTheme="majorBidi" w:hAnsiTheme="majorBidi" w:cstheme="majorBidi"/>
          <w:b/>
          <w:bCs/>
          <w:sz w:val="28"/>
          <w:szCs w:val="28"/>
          <w:cs/>
        </w:rPr>
        <w:t>คณะกรรมการบริษัท เมืองไทย</w:t>
      </w:r>
      <w:r w:rsidRPr="0025328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253287">
        <w:rPr>
          <w:rFonts w:asciiTheme="majorBidi" w:hAnsiTheme="majorBidi" w:cstheme="majorBidi"/>
          <w:b/>
          <w:bCs/>
          <w:sz w:val="28"/>
          <w:szCs w:val="28"/>
          <w:cs/>
        </w:rPr>
        <w:t>แคปปิตอล</w:t>
      </w:r>
      <w:r w:rsidRPr="0025328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253287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Pr="0025328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2F0FDD1F" w14:textId="77777777" w:rsidR="0024054F" w:rsidRPr="00EF4A5D" w:rsidRDefault="0024054F" w:rsidP="0024054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2"/>
          <w:szCs w:val="22"/>
          <w:lang w:val="en-US"/>
        </w:rPr>
      </w:pPr>
    </w:p>
    <w:p w14:paraId="0EA2ACFB" w14:textId="17BC5FB6" w:rsidR="0024054F" w:rsidRPr="00253287" w:rsidRDefault="0024054F" w:rsidP="0024054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253287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 วัน</w:t>
      </w:r>
      <w:r w:rsidRPr="00253287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Pr="00253287">
        <w:rPr>
          <w:rFonts w:ascii="Angsana New" w:hAnsi="Angsana New" w:cs="Angsana New"/>
          <w:sz w:val="28"/>
          <w:szCs w:val="28"/>
        </w:rPr>
        <w:t>31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 มีนาคม</w:t>
      </w:r>
      <w:r w:rsidRPr="00253287">
        <w:rPr>
          <w:rFonts w:ascii="Angsana New" w:hAnsi="Angsana New" w:cs="Angsana New"/>
          <w:sz w:val="28"/>
          <w:szCs w:val="28"/>
        </w:rPr>
        <w:t xml:space="preserve"> 256</w:t>
      </w:r>
      <w:r w:rsidR="00253287">
        <w:rPr>
          <w:rFonts w:ascii="Angsana New" w:hAnsi="Angsana New" w:cs="Angsana New"/>
          <w:sz w:val="28"/>
          <w:szCs w:val="28"/>
        </w:rPr>
        <w:t>6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</w:t>
      </w:r>
      <w:r w:rsidRPr="00253287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Pr="00253287">
        <w:rPr>
          <w:rFonts w:ascii="Angsana New" w:hAnsi="Angsana New" w:cs="Angsana New"/>
          <w:sz w:val="28"/>
          <w:szCs w:val="28"/>
        </w:rPr>
        <w:t xml:space="preserve">31 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253287">
        <w:rPr>
          <w:rFonts w:ascii="Angsana New" w:hAnsi="Angsana New" w:cs="Angsana New"/>
          <w:sz w:val="28"/>
          <w:szCs w:val="28"/>
        </w:rPr>
        <w:t>256</w:t>
      </w:r>
      <w:r w:rsidR="00253287">
        <w:rPr>
          <w:rFonts w:ascii="Angsana New" w:hAnsi="Angsana New" w:cs="Angsana New"/>
          <w:sz w:val="28"/>
          <w:szCs w:val="28"/>
        </w:rPr>
        <w:t>6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53287">
        <w:rPr>
          <w:rFonts w:ascii="Angsana New" w:hAnsi="Angsana New" w:cs="Angsana New"/>
          <w:sz w:val="28"/>
          <w:szCs w:val="28"/>
        </w:rPr>
        <w:t>34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53287">
        <w:rPr>
          <w:rFonts w:ascii="Angsana New" w:hAnsi="Angsana New" w:cs="Angsana New"/>
          <w:sz w:val="28"/>
          <w:szCs w:val="28"/>
          <w:cs/>
        </w:rPr>
        <w:br/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1D2CDF0" w14:textId="77777777" w:rsidR="0024054F" w:rsidRPr="00EF4A5D" w:rsidRDefault="0024054F" w:rsidP="0024054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5F331EDE" w14:textId="77777777" w:rsidR="0024054F" w:rsidRPr="00253287" w:rsidRDefault="0024054F" w:rsidP="0024054F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253287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47340AB5" w14:textId="77777777" w:rsidR="0024054F" w:rsidRPr="00EF4A5D" w:rsidRDefault="0024054F" w:rsidP="0024054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6B52C197" w14:textId="77777777" w:rsidR="00253287" w:rsidRDefault="0024054F" w:rsidP="00673E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253287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253287">
        <w:rPr>
          <w:rFonts w:ascii="Angsana New" w:hAnsi="Angsana New" w:cs="Angsana New"/>
          <w:sz w:val="28"/>
          <w:szCs w:val="28"/>
        </w:rPr>
        <w:t xml:space="preserve"> 2410 </w:t>
      </w:r>
      <w:r w:rsidRPr="00253287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EFE0D7C" w14:textId="77777777" w:rsidR="00673E27" w:rsidRPr="00EF4A5D" w:rsidRDefault="00673E27" w:rsidP="00673E2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7E77FADE" w14:textId="77777777" w:rsidR="0024054F" w:rsidRPr="00253287" w:rsidRDefault="0024054F" w:rsidP="0024054F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253287">
        <w:rPr>
          <w:rFonts w:ascii="Angsana New" w:hAnsi="Angsana New" w:cs="Angsana New"/>
          <w:i/>
          <w:iCs/>
          <w:sz w:val="28"/>
          <w:szCs w:val="28"/>
          <w:cs/>
        </w:rPr>
        <w:t>ข้อสรุป</w:t>
      </w:r>
    </w:p>
    <w:p w14:paraId="5BE01760" w14:textId="77777777" w:rsidR="0024054F" w:rsidRPr="00EF4A5D" w:rsidRDefault="0024054F" w:rsidP="0024054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3EED9A1D" w14:textId="77777777" w:rsidR="0024054F" w:rsidRPr="00253287" w:rsidRDefault="0024054F" w:rsidP="0024054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253287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53287">
        <w:rPr>
          <w:rFonts w:ascii="Angsana New" w:hAnsi="Angsana New" w:cs="Angsana New"/>
          <w:sz w:val="28"/>
          <w:szCs w:val="28"/>
        </w:rPr>
        <w:t>34</w:t>
      </w:r>
      <w:r w:rsidRPr="00253287">
        <w:rPr>
          <w:rFonts w:ascii="Angsana New" w:hAnsi="Angsana New" w:cs="Angsana New"/>
          <w:sz w:val="28"/>
          <w:szCs w:val="28"/>
          <w:cs/>
        </w:rPr>
        <w:t xml:space="preserve"> </w:t>
      </w:r>
      <w:r w:rsidRPr="00253287">
        <w:rPr>
          <w:rFonts w:ascii="Angsana New" w:hAnsi="Angsana New" w:cs="Angsana New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3C3E1504" w14:textId="77777777" w:rsidR="0024054F" w:rsidRPr="00253287" w:rsidRDefault="0024054F" w:rsidP="0024054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8B730AA" w14:textId="22DA1B5E" w:rsidR="0024054F" w:rsidRPr="00EF4A5D" w:rsidRDefault="0024054F" w:rsidP="0024054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40"/>
          <w:szCs w:val="40"/>
        </w:rPr>
      </w:pPr>
    </w:p>
    <w:p w14:paraId="66D2B7E8" w14:textId="77777777" w:rsidR="0024054F" w:rsidRPr="00253287" w:rsidRDefault="0024054F" w:rsidP="0024054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  <w:cs/>
        </w:rPr>
      </w:pPr>
      <w:r w:rsidRPr="00253287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Pr="00253287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อรวรรณ</w:t>
      </w:r>
      <w:r w:rsidRPr="00253287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Pr="00253287">
        <w:rPr>
          <w:rFonts w:asciiTheme="majorBidi" w:hAnsiTheme="majorBidi" w:cs="Angsana New" w:hint="cs"/>
          <w:b w:val="0"/>
          <w:bCs w:val="0"/>
          <w:sz w:val="28"/>
          <w:szCs w:val="28"/>
          <w:cs/>
        </w:rPr>
        <w:t>ชุณหกิจไพศาล</w:t>
      </w:r>
      <w:r w:rsidRPr="00253287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3CE62A6E" w14:textId="77777777" w:rsidR="0024054F" w:rsidRPr="00253287" w:rsidRDefault="0024054F" w:rsidP="0024054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53287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64F68E0F" w14:textId="77777777" w:rsidR="0024054F" w:rsidRPr="00253287" w:rsidRDefault="0024054F" w:rsidP="0024054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53287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25328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Pr="00253287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253287">
        <w:rPr>
          <w:rFonts w:asciiTheme="majorBidi" w:hAnsiTheme="majorBidi" w:cs="Angsana New"/>
          <w:sz w:val="28"/>
          <w:szCs w:val="28"/>
          <w:cs/>
        </w:rPr>
        <w:t>1</w:t>
      </w:r>
      <w:r w:rsidRPr="00253287">
        <w:rPr>
          <w:rFonts w:ascii="Angsana New" w:eastAsia="Cordia New" w:hAnsi="Angsana New" w:cs="Angsana New"/>
          <w:spacing w:val="-4"/>
          <w:sz w:val="28"/>
          <w:szCs w:val="28"/>
          <w:cs/>
        </w:rPr>
        <w:t>0</w:t>
      </w:r>
      <w:r w:rsidRPr="00253287">
        <w:rPr>
          <w:rFonts w:ascii="Angsana New" w:hAnsi="Angsana New" w:cs="Angsana New"/>
          <w:sz w:val="28"/>
          <w:szCs w:val="28"/>
          <w:cs/>
        </w:rPr>
        <w:t>5</w:t>
      </w:r>
    </w:p>
    <w:p w14:paraId="61B4B5F5" w14:textId="77777777" w:rsidR="0024054F" w:rsidRPr="00EF4A5D" w:rsidRDefault="0024054F" w:rsidP="0024054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CB5500B" w14:textId="77777777" w:rsidR="0024054F" w:rsidRPr="00253287" w:rsidRDefault="0024054F" w:rsidP="0024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253287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02CCA040" w14:textId="77777777" w:rsidR="0024054F" w:rsidRPr="00253287" w:rsidRDefault="0024054F" w:rsidP="00240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25328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7F2C5A3D" w14:textId="374AC8FC" w:rsidR="0024054F" w:rsidRPr="00253287" w:rsidRDefault="00673E27" w:rsidP="0024054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28"/>
          <w:szCs w:val="28"/>
        </w:rPr>
      </w:pPr>
      <w:r>
        <w:rPr>
          <w:rFonts w:asciiTheme="majorBidi" w:hAnsiTheme="majorBidi" w:cstheme="majorBidi"/>
          <w:b w:val="0"/>
          <w:bCs w:val="0"/>
          <w:sz w:val="28"/>
          <w:szCs w:val="28"/>
        </w:rPr>
        <w:t xml:space="preserve">9 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cs/>
        </w:rPr>
        <w:t xml:space="preserve">พฤษภาคม </w:t>
      </w:r>
      <w:r>
        <w:rPr>
          <w:rFonts w:asciiTheme="majorBidi" w:hAnsiTheme="majorBidi" w:cstheme="majorBidi"/>
          <w:b w:val="0"/>
          <w:bCs w:val="0"/>
          <w:sz w:val="28"/>
          <w:szCs w:val="28"/>
        </w:rPr>
        <w:t>2566</w:t>
      </w:r>
    </w:p>
    <w:sectPr w:rsidR="0024054F" w:rsidRPr="00253287" w:rsidSect="00DE731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2A63F" w14:textId="77777777" w:rsidR="006350C1" w:rsidRDefault="006350C1">
      <w:r>
        <w:separator/>
      </w:r>
    </w:p>
  </w:endnote>
  <w:endnote w:type="continuationSeparator" w:id="0">
    <w:p w14:paraId="1C84BAA1" w14:textId="77777777" w:rsidR="006350C1" w:rsidRDefault="006350C1">
      <w:r>
        <w:continuationSeparator/>
      </w:r>
    </w:p>
  </w:endnote>
  <w:endnote w:type="continuationNotice" w:id="1">
    <w:p w14:paraId="1B4EEE26" w14:textId="77777777" w:rsidR="006350C1" w:rsidRDefault="006350C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9F882" w14:textId="77777777" w:rsidR="0024054F" w:rsidRDefault="0024054F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055F5B3D" w14:textId="77777777" w:rsidR="0024054F" w:rsidRDefault="002405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4A3F" w14:textId="7BB18BB4" w:rsidR="0024054F" w:rsidRDefault="0024054F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DE7315">
      <w:rPr>
        <w:noProof/>
      </w:rPr>
      <w:t>MTCt1-Q1'23-set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E5014AD" w14:textId="77777777" w:rsidR="0024054F" w:rsidRPr="00960645" w:rsidRDefault="002405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45B2E" w14:textId="77777777" w:rsidR="0024054F" w:rsidRDefault="0024054F" w:rsidP="00F2000C">
    <w:pPr>
      <w:pStyle w:val="Footer"/>
      <w:framePr w:wrap="around" w:vAnchor="text" w:hAnchor="margin" w:xAlign="right" w:y="1"/>
      <w:rPr>
        <w:rStyle w:val="PageNumber"/>
      </w:rPr>
    </w:pPr>
  </w:p>
  <w:p w14:paraId="7F8AA875" w14:textId="77777777" w:rsidR="0024054F" w:rsidRPr="00143016" w:rsidRDefault="0024054F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22483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C653B51" w14:textId="1941364F" w:rsidR="002469E8" w:rsidRPr="002469E8" w:rsidRDefault="002469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69E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69E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69E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469E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469E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0705E" w14:textId="77777777" w:rsidR="006350C1" w:rsidRDefault="006350C1">
      <w:r>
        <w:separator/>
      </w:r>
    </w:p>
  </w:footnote>
  <w:footnote w:type="continuationSeparator" w:id="0">
    <w:p w14:paraId="5AACFC0D" w14:textId="77777777" w:rsidR="006350C1" w:rsidRDefault="006350C1">
      <w:r>
        <w:continuationSeparator/>
      </w:r>
    </w:p>
  </w:footnote>
  <w:footnote w:type="continuationNotice" w:id="1">
    <w:p w14:paraId="0F6BA9AF" w14:textId="77777777" w:rsidR="006350C1" w:rsidRDefault="006350C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C20B" w14:textId="77777777" w:rsidR="0024054F" w:rsidRDefault="00DE7315" w:rsidP="00713C50">
    <w:pPr>
      <w:pStyle w:val="Header"/>
    </w:pPr>
    <w:r>
      <w:rPr>
        <w:noProof/>
      </w:rPr>
      <w:pict w14:anchorId="638ECF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697B1" w14:textId="77777777" w:rsidR="0024054F" w:rsidRDefault="0024054F" w:rsidP="00713C50">
    <w:pPr>
      <w:pStyle w:val="Header"/>
    </w:pPr>
  </w:p>
  <w:p w14:paraId="3C365A3C" w14:textId="77777777" w:rsidR="0024054F" w:rsidRDefault="0024054F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83603" w14:textId="77777777" w:rsidR="0024054F" w:rsidRDefault="0024054F" w:rsidP="00713C50">
    <w:pPr>
      <w:pStyle w:val="Header"/>
    </w:pPr>
  </w:p>
  <w:p w14:paraId="034CDA26" w14:textId="77777777" w:rsidR="0024054F" w:rsidRDefault="0024054F" w:rsidP="00713C50">
    <w:pPr>
      <w:pStyle w:val="Header"/>
    </w:pPr>
  </w:p>
  <w:p w14:paraId="3659A69B" w14:textId="77777777" w:rsidR="0024054F" w:rsidRDefault="0024054F" w:rsidP="00713C50">
    <w:pPr>
      <w:pStyle w:val="Header"/>
    </w:pPr>
  </w:p>
  <w:p w14:paraId="28594C63" w14:textId="77777777" w:rsidR="0024054F" w:rsidRDefault="0024054F" w:rsidP="00713C50">
    <w:pPr>
      <w:pStyle w:val="Header"/>
    </w:pPr>
  </w:p>
  <w:p w14:paraId="04D42A04" w14:textId="77777777" w:rsidR="0024054F" w:rsidRDefault="0024054F" w:rsidP="00713C50">
    <w:pPr>
      <w:pStyle w:val="Header"/>
    </w:pPr>
  </w:p>
  <w:p w14:paraId="5A5C89D5" w14:textId="77777777" w:rsidR="0024054F" w:rsidRPr="00005ACB" w:rsidRDefault="0024054F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4C614" w14:textId="77777777" w:rsidR="006B7A70" w:rsidRPr="00606B89" w:rsidRDefault="006B7A70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FAFB366" w14:textId="77777777" w:rsidR="006B7A70" w:rsidRPr="00606B89" w:rsidRDefault="006B7A70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3DABD5A3" w14:textId="42A50012" w:rsidR="00B37835" w:rsidRPr="00B37835" w:rsidRDefault="004A204E" w:rsidP="00B378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AC7560">
      <w:rPr>
        <w:rFonts w:ascii="Angsana New" w:eastAsia="Cordia New" w:hAnsi="Angsana New" w:cs="Angsana New"/>
        <w:bCs/>
        <w:sz w:val="30"/>
        <w:szCs w:val="30"/>
        <w:cs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</w:rPr>
      <w:t>สามเดือน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</w:rPr>
      <w:t xml:space="preserve"> </w:t>
    </w:r>
    <w:r w:rsidRPr="004A204E">
      <w:rPr>
        <w:rFonts w:ascii="Angsana New" w:eastAsia="Cordia New" w:hAnsi="Angsana New" w:cs="Angsana New"/>
        <w:b/>
        <w:sz w:val="30"/>
        <w:szCs w:val="30"/>
      </w:rPr>
      <w:t>31</w:t>
    </w:r>
    <w:r>
      <w:rPr>
        <w:rFonts w:ascii="Angsana New" w:eastAsia="Cordia New" w:hAnsi="Angsana New" w:cs="Angsana New"/>
        <w:bCs/>
        <w:sz w:val="30"/>
        <w:szCs w:val="30"/>
      </w:rPr>
      <w:t xml:space="preserve"> </w:t>
    </w:r>
    <w:r>
      <w:rPr>
        <w:rFonts w:ascii="Angsana New" w:eastAsia="Cordia New" w:hAnsi="Angsana New" w:cs="Angsana New" w:hint="cs"/>
        <w:bCs/>
        <w:sz w:val="30"/>
        <w:szCs w:val="30"/>
        <w:cs/>
      </w:rPr>
      <w:t xml:space="preserve">มีนาคม </w:t>
    </w:r>
    <w:r w:rsidRPr="004A204E">
      <w:rPr>
        <w:rFonts w:ascii="Angsana New" w:hAnsi="Angsana New" w:cs="Angsana New"/>
        <w:b/>
        <w:sz w:val="30"/>
        <w:szCs w:val="30"/>
      </w:rPr>
      <w:t>2566</w:t>
    </w:r>
    <w:r w:rsidRPr="00B82E50">
      <w:rPr>
        <w:rFonts w:ascii="Angsana New" w:hAnsi="Angsana New" w:cs="Angsana New"/>
        <w:bCs/>
        <w:sz w:val="30"/>
        <w:szCs w:val="30"/>
        <w:cs/>
      </w:rPr>
      <w:t xml:space="preserve"> (ไม่ได้ตรวจสอบ)</w:t>
    </w:r>
  </w:p>
  <w:p w14:paraId="76A506D3" w14:textId="77777777" w:rsidR="006B7A70" w:rsidRPr="00FD4633" w:rsidRDefault="006B7A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86732627">
    <w:abstractNumId w:val="0"/>
  </w:num>
  <w:num w:numId="2" w16cid:durableId="874200564">
    <w:abstractNumId w:val="2"/>
  </w:num>
  <w:num w:numId="3" w16cid:durableId="1655063239">
    <w:abstractNumId w:val="4"/>
  </w:num>
  <w:num w:numId="4" w16cid:durableId="1146237054">
    <w:abstractNumId w:val="0"/>
  </w:num>
  <w:num w:numId="5" w16cid:durableId="483932654">
    <w:abstractNumId w:val="0"/>
  </w:num>
  <w:num w:numId="6" w16cid:durableId="646085982">
    <w:abstractNumId w:val="6"/>
  </w:num>
  <w:num w:numId="7" w16cid:durableId="273220505">
    <w:abstractNumId w:val="1"/>
  </w:num>
  <w:num w:numId="8" w16cid:durableId="938173882">
    <w:abstractNumId w:val="3"/>
  </w:num>
  <w:num w:numId="9" w16cid:durableId="969090127">
    <w:abstractNumId w:val="5"/>
  </w:num>
  <w:num w:numId="10" w16cid:durableId="62214928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0EC6"/>
    <w:rsid w:val="0000106E"/>
    <w:rsid w:val="0000144A"/>
    <w:rsid w:val="000015A1"/>
    <w:rsid w:val="000019CD"/>
    <w:rsid w:val="00001BEF"/>
    <w:rsid w:val="00001EC7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4E78"/>
    <w:rsid w:val="00005185"/>
    <w:rsid w:val="000053E2"/>
    <w:rsid w:val="00005434"/>
    <w:rsid w:val="0000554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CD6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E9"/>
    <w:rsid w:val="000179F5"/>
    <w:rsid w:val="00017A15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E42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6B3"/>
    <w:rsid w:val="0002486D"/>
    <w:rsid w:val="00024922"/>
    <w:rsid w:val="00024953"/>
    <w:rsid w:val="00024B71"/>
    <w:rsid w:val="00024DA9"/>
    <w:rsid w:val="00024F30"/>
    <w:rsid w:val="00025287"/>
    <w:rsid w:val="0002587D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23D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50C"/>
    <w:rsid w:val="00032974"/>
    <w:rsid w:val="00032ABF"/>
    <w:rsid w:val="0003340E"/>
    <w:rsid w:val="00033483"/>
    <w:rsid w:val="000339D5"/>
    <w:rsid w:val="00033BB9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320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74D"/>
    <w:rsid w:val="000518C8"/>
    <w:rsid w:val="00051A15"/>
    <w:rsid w:val="00051BD2"/>
    <w:rsid w:val="00051C63"/>
    <w:rsid w:val="00051E25"/>
    <w:rsid w:val="00051F69"/>
    <w:rsid w:val="00051F7A"/>
    <w:rsid w:val="0005209B"/>
    <w:rsid w:val="00052183"/>
    <w:rsid w:val="00052251"/>
    <w:rsid w:val="000523FD"/>
    <w:rsid w:val="0005288D"/>
    <w:rsid w:val="000528EF"/>
    <w:rsid w:val="000529F4"/>
    <w:rsid w:val="00052EB3"/>
    <w:rsid w:val="00052FF6"/>
    <w:rsid w:val="000533E5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E0B"/>
    <w:rsid w:val="00055EC6"/>
    <w:rsid w:val="00055F34"/>
    <w:rsid w:val="00056222"/>
    <w:rsid w:val="000563A3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D1"/>
    <w:rsid w:val="00057AEE"/>
    <w:rsid w:val="00057B29"/>
    <w:rsid w:val="00057B7C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201"/>
    <w:rsid w:val="0006245C"/>
    <w:rsid w:val="0006258F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91A"/>
    <w:rsid w:val="00064966"/>
    <w:rsid w:val="000649D9"/>
    <w:rsid w:val="00064DF1"/>
    <w:rsid w:val="00065008"/>
    <w:rsid w:val="00065061"/>
    <w:rsid w:val="00065064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07A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69E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582"/>
    <w:rsid w:val="000826F9"/>
    <w:rsid w:val="000827F7"/>
    <w:rsid w:val="00082881"/>
    <w:rsid w:val="00082944"/>
    <w:rsid w:val="00082CA4"/>
    <w:rsid w:val="00083324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5178"/>
    <w:rsid w:val="00085378"/>
    <w:rsid w:val="000853FC"/>
    <w:rsid w:val="00085406"/>
    <w:rsid w:val="0008577C"/>
    <w:rsid w:val="0008582F"/>
    <w:rsid w:val="00085AC4"/>
    <w:rsid w:val="00085BFC"/>
    <w:rsid w:val="00085C50"/>
    <w:rsid w:val="00085C82"/>
    <w:rsid w:val="00085CE1"/>
    <w:rsid w:val="00085D18"/>
    <w:rsid w:val="00085E26"/>
    <w:rsid w:val="00085EAB"/>
    <w:rsid w:val="00085F5F"/>
    <w:rsid w:val="00086220"/>
    <w:rsid w:val="0008628B"/>
    <w:rsid w:val="000863DC"/>
    <w:rsid w:val="00086689"/>
    <w:rsid w:val="00086754"/>
    <w:rsid w:val="0008684D"/>
    <w:rsid w:val="0008691E"/>
    <w:rsid w:val="00086A0D"/>
    <w:rsid w:val="00086B7B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A2C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2F77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1D2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78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675"/>
    <w:rsid w:val="000B268E"/>
    <w:rsid w:val="000B287F"/>
    <w:rsid w:val="000B28B7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A9A"/>
    <w:rsid w:val="000B5BC5"/>
    <w:rsid w:val="000B5C97"/>
    <w:rsid w:val="000B5F3F"/>
    <w:rsid w:val="000B62B8"/>
    <w:rsid w:val="000B6759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880"/>
    <w:rsid w:val="000C29C0"/>
    <w:rsid w:val="000C2B77"/>
    <w:rsid w:val="000C2DF8"/>
    <w:rsid w:val="000C2F4F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2FFD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3DA"/>
    <w:rsid w:val="000D7433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9A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361"/>
    <w:rsid w:val="000E5408"/>
    <w:rsid w:val="000E54C4"/>
    <w:rsid w:val="000E56AF"/>
    <w:rsid w:val="000E56DD"/>
    <w:rsid w:val="000E59F5"/>
    <w:rsid w:val="000E5B32"/>
    <w:rsid w:val="000E5B65"/>
    <w:rsid w:val="000E5B90"/>
    <w:rsid w:val="000E5F52"/>
    <w:rsid w:val="000E5FA0"/>
    <w:rsid w:val="000E60C6"/>
    <w:rsid w:val="000E63FD"/>
    <w:rsid w:val="000E64AD"/>
    <w:rsid w:val="000E667B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514"/>
    <w:rsid w:val="000F0637"/>
    <w:rsid w:val="000F0832"/>
    <w:rsid w:val="000F08E2"/>
    <w:rsid w:val="000F0BC6"/>
    <w:rsid w:val="000F0CB4"/>
    <w:rsid w:val="000F1003"/>
    <w:rsid w:val="000F144E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1AB"/>
    <w:rsid w:val="000F3869"/>
    <w:rsid w:val="000F3B1D"/>
    <w:rsid w:val="000F3BAD"/>
    <w:rsid w:val="000F3C79"/>
    <w:rsid w:val="000F3C89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305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9"/>
    <w:rsid w:val="00101A8B"/>
    <w:rsid w:val="00101CE5"/>
    <w:rsid w:val="00101CFC"/>
    <w:rsid w:val="00101E1D"/>
    <w:rsid w:val="001028C1"/>
    <w:rsid w:val="00102CA6"/>
    <w:rsid w:val="00102EB1"/>
    <w:rsid w:val="001031F9"/>
    <w:rsid w:val="00103224"/>
    <w:rsid w:val="00103304"/>
    <w:rsid w:val="001034B6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287"/>
    <w:rsid w:val="001044D7"/>
    <w:rsid w:val="001046F0"/>
    <w:rsid w:val="001046FC"/>
    <w:rsid w:val="0010477D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12"/>
    <w:rsid w:val="001060B0"/>
    <w:rsid w:val="00106136"/>
    <w:rsid w:val="00106190"/>
    <w:rsid w:val="001063D4"/>
    <w:rsid w:val="001064BD"/>
    <w:rsid w:val="001065EB"/>
    <w:rsid w:val="001066D4"/>
    <w:rsid w:val="00106B88"/>
    <w:rsid w:val="00106E28"/>
    <w:rsid w:val="00107004"/>
    <w:rsid w:val="001074AA"/>
    <w:rsid w:val="00107A82"/>
    <w:rsid w:val="00107B75"/>
    <w:rsid w:val="00107B8A"/>
    <w:rsid w:val="00107BC4"/>
    <w:rsid w:val="00107DC1"/>
    <w:rsid w:val="00107E0A"/>
    <w:rsid w:val="00107EA8"/>
    <w:rsid w:val="0011021A"/>
    <w:rsid w:val="0011047A"/>
    <w:rsid w:val="00110B7B"/>
    <w:rsid w:val="00110B7F"/>
    <w:rsid w:val="00110C30"/>
    <w:rsid w:val="00110C3D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4A7"/>
    <w:rsid w:val="00125754"/>
    <w:rsid w:val="001257C6"/>
    <w:rsid w:val="00125877"/>
    <w:rsid w:val="00125E16"/>
    <w:rsid w:val="001263D6"/>
    <w:rsid w:val="001265B4"/>
    <w:rsid w:val="001267B2"/>
    <w:rsid w:val="0012682C"/>
    <w:rsid w:val="00126937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3F1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2"/>
    <w:rsid w:val="001357C9"/>
    <w:rsid w:val="001357F2"/>
    <w:rsid w:val="001357FF"/>
    <w:rsid w:val="00135AB7"/>
    <w:rsid w:val="00135D88"/>
    <w:rsid w:val="00135F5A"/>
    <w:rsid w:val="0013606F"/>
    <w:rsid w:val="001362AB"/>
    <w:rsid w:val="00136301"/>
    <w:rsid w:val="001363AF"/>
    <w:rsid w:val="0013648A"/>
    <w:rsid w:val="0013657B"/>
    <w:rsid w:val="00136C30"/>
    <w:rsid w:val="00136C9E"/>
    <w:rsid w:val="00136D8A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0A4"/>
    <w:rsid w:val="001411CF"/>
    <w:rsid w:val="001414A3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A34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151"/>
    <w:rsid w:val="001535AF"/>
    <w:rsid w:val="00153793"/>
    <w:rsid w:val="001537CD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CA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5DCD"/>
    <w:rsid w:val="001561CE"/>
    <w:rsid w:val="00156307"/>
    <w:rsid w:val="00156719"/>
    <w:rsid w:val="001569A1"/>
    <w:rsid w:val="00156AD2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8CB"/>
    <w:rsid w:val="00160A32"/>
    <w:rsid w:val="00160B06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4A2"/>
    <w:rsid w:val="001639BA"/>
    <w:rsid w:val="00163B17"/>
    <w:rsid w:val="00163CFD"/>
    <w:rsid w:val="00163FB1"/>
    <w:rsid w:val="001642CD"/>
    <w:rsid w:val="00164BF3"/>
    <w:rsid w:val="00164FA7"/>
    <w:rsid w:val="0016501A"/>
    <w:rsid w:val="00165424"/>
    <w:rsid w:val="0016556C"/>
    <w:rsid w:val="001657B2"/>
    <w:rsid w:val="001659FF"/>
    <w:rsid w:val="00165A2C"/>
    <w:rsid w:val="00165AFD"/>
    <w:rsid w:val="00165C4A"/>
    <w:rsid w:val="00165CD4"/>
    <w:rsid w:val="00165E5F"/>
    <w:rsid w:val="00166027"/>
    <w:rsid w:val="001662EE"/>
    <w:rsid w:val="00166D63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0A5"/>
    <w:rsid w:val="0017111E"/>
    <w:rsid w:val="00171344"/>
    <w:rsid w:val="00171351"/>
    <w:rsid w:val="00171361"/>
    <w:rsid w:val="001713B2"/>
    <w:rsid w:val="00171590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8C6"/>
    <w:rsid w:val="00174931"/>
    <w:rsid w:val="00174AAC"/>
    <w:rsid w:val="00174BF5"/>
    <w:rsid w:val="00174E57"/>
    <w:rsid w:val="001751A8"/>
    <w:rsid w:val="00175590"/>
    <w:rsid w:val="001757CF"/>
    <w:rsid w:val="001758A5"/>
    <w:rsid w:val="001759E2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C4E"/>
    <w:rsid w:val="00177EE2"/>
    <w:rsid w:val="0018005C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1C5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715"/>
    <w:rsid w:val="00184997"/>
    <w:rsid w:val="00184B0F"/>
    <w:rsid w:val="00184CA8"/>
    <w:rsid w:val="00184FDB"/>
    <w:rsid w:val="001850B3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1A"/>
    <w:rsid w:val="00187B3D"/>
    <w:rsid w:val="00187C92"/>
    <w:rsid w:val="00187D20"/>
    <w:rsid w:val="00190035"/>
    <w:rsid w:val="001902EA"/>
    <w:rsid w:val="00190354"/>
    <w:rsid w:val="001903C6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1BB"/>
    <w:rsid w:val="0019730A"/>
    <w:rsid w:val="0019739F"/>
    <w:rsid w:val="001973AB"/>
    <w:rsid w:val="001973B5"/>
    <w:rsid w:val="00197462"/>
    <w:rsid w:val="00197515"/>
    <w:rsid w:val="00197591"/>
    <w:rsid w:val="0019762E"/>
    <w:rsid w:val="00197A99"/>
    <w:rsid w:val="00197E2D"/>
    <w:rsid w:val="00197EE5"/>
    <w:rsid w:val="001A0448"/>
    <w:rsid w:val="001A0493"/>
    <w:rsid w:val="001A0564"/>
    <w:rsid w:val="001A06E4"/>
    <w:rsid w:val="001A0A40"/>
    <w:rsid w:val="001A0B1A"/>
    <w:rsid w:val="001A0B75"/>
    <w:rsid w:val="001A0B79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44"/>
    <w:rsid w:val="001A2A16"/>
    <w:rsid w:val="001A2ACE"/>
    <w:rsid w:val="001A2DEE"/>
    <w:rsid w:val="001A2EDF"/>
    <w:rsid w:val="001A2F0F"/>
    <w:rsid w:val="001A327D"/>
    <w:rsid w:val="001A3281"/>
    <w:rsid w:val="001A3570"/>
    <w:rsid w:val="001A35BC"/>
    <w:rsid w:val="001A3BC7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B5"/>
    <w:rsid w:val="001B1EFC"/>
    <w:rsid w:val="001B22BF"/>
    <w:rsid w:val="001B24DE"/>
    <w:rsid w:val="001B27CE"/>
    <w:rsid w:val="001B2870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0CF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3B7"/>
    <w:rsid w:val="001B642D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01C"/>
    <w:rsid w:val="001C2102"/>
    <w:rsid w:val="001C222C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2D1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302B"/>
    <w:rsid w:val="001D38AB"/>
    <w:rsid w:val="001D396A"/>
    <w:rsid w:val="001D3DA4"/>
    <w:rsid w:val="001D3DFA"/>
    <w:rsid w:val="001D3E6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072"/>
    <w:rsid w:val="001D624C"/>
    <w:rsid w:val="001D65E4"/>
    <w:rsid w:val="001D6F41"/>
    <w:rsid w:val="001D72CA"/>
    <w:rsid w:val="001D73E2"/>
    <w:rsid w:val="001D757C"/>
    <w:rsid w:val="001D792D"/>
    <w:rsid w:val="001D7A44"/>
    <w:rsid w:val="001D7B5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925"/>
    <w:rsid w:val="001E3A83"/>
    <w:rsid w:val="001E3A8F"/>
    <w:rsid w:val="001E3F31"/>
    <w:rsid w:val="001E4302"/>
    <w:rsid w:val="001E45B6"/>
    <w:rsid w:val="001E45BD"/>
    <w:rsid w:val="001E4733"/>
    <w:rsid w:val="001E47D6"/>
    <w:rsid w:val="001E4992"/>
    <w:rsid w:val="001E49DF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DDD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0A9"/>
    <w:rsid w:val="001E7168"/>
    <w:rsid w:val="001E72D9"/>
    <w:rsid w:val="001E7747"/>
    <w:rsid w:val="001E7805"/>
    <w:rsid w:val="001E79F3"/>
    <w:rsid w:val="001E7A88"/>
    <w:rsid w:val="001E7EF8"/>
    <w:rsid w:val="001F0508"/>
    <w:rsid w:val="001F07D0"/>
    <w:rsid w:val="001F0909"/>
    <w:rsid w:val="001F0A56"/>
    <w:rsid w:val="001F0AFE"/>
    <w:rsid w:val="001F0B07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2FF"/>
    <w:rsid w:val="001F3A53"/>
    <w:rsid w:val="001F3AFF"/>
    <w:rsid w:val="001F3CD1"/>
    <w:rsid w:val="001F3D49"/>
    <w:rsid w:val="001F40DC"/>
    <w:rsid w:val="001F48BE"/>
    <w:rsid w:val="001F49FE"/>
    <w:rsid w:val="001F4A9D"/>
    <w:rsid w:val="001F4C11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C9E"/>
    <w:rsid w:val="001F6CF4"/>
    <w:rsid w:val="001F6DAD"/>
    <w:rsid w:val="001F7627"/>
    <w:rsid w:val="001F7BC6"/>
    <w:rsid w:val="001F7C05"/>
    <w:rsid w:val="001F7CA1"/>
    <w:rsid w:val="001F7FFA"/>
    <w:rsid w:val="0020052F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09"/>
    <w:rsid w:val="00203B9F"/>
    <w:rsid w:val="00203D30"/>
    <w:rsid w:val="00203E44"/>
    <w:rsid w:val="0020428C"/>
    <w:rsid w:val="002045BE"/>
    <w:rsid w:val="002045F9"/>
    <w:rsid w:val="00204E6B"/>
    <w:rsid w:val="00204E7A"/>
    <w:rsid w:val="00204EA3"/>
    <w:rsid w:val="0020518E"/>
    <w:rsid w:val="002052BC"/>
    <w:rsid w:val="002053EA"/>
    <w:rsid w:val="00205642"/>
    <w:rsid w:val="00205802"/>
    <w:rsid w:val="0020588C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2A2"/>
    <w:rsid w:val="00207395"/>
    <w:rsid w:val="00207454"/>
    <w:rsid w:val="0020745F"/>
    <w:rsid w:val="0020755D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94"/>
    <w:rsid w:val="00212021"/>
    <w:rsid w:val="00212146"/>
    <w:rsid w:val="00212214"/>
    <w:rsid w:val="0021268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C8B"/>
    <w:rsid w:val="00213D9D"/>
    <w:rsid w:val="00213E31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BD"/>
    <w:rsid w:val="002158F7"/>
    <w:rsid w:val="00215947"/>
    <w:rsid w:val="00215A71"/>
    <w:rsid w:val="00215EF1"/>
    <w:rsid w:val="00216075"/>
    <w:rsid w:val="00216313"/>
    <w:rsid w:val="00216610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0C9"/>
    <w:rsid w:val="00221186"/>
    <w:rsid w:val="0022127F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050"/>
    <w:rsid w:val="0022213F"/>
    <w:rsid w:val="00222360"/>
    <w:rsid w:val="002223E2"/>
    <w:rsid w:val="00222558"/>
    <w:rsid w:val="00222634"/>
    <w:rsid w:val="00222793"/>
    <w:rsid w:val="002227B3"/>
    <w:rsid w:val="00222899"/>
    <w:rsid w:val="0022295F"/>
    <w:rsid w:val="002229DD"/>
    <w:rsid w:val="00222AB6"/>
    <w:rsid w:val="00222D36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79"/>
    <w:rsid w:val="00224BB2"/>
    <w:rsid w:val="00224D67"/>
    <w:rsid w:val="00225249"/>
    <w:rsid w:val="0022549C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3A0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54F"/>
    <w:rsid w:val="0024062E"/>
    <w:rsid w:val="00240880"/>
    <w:rsid w:val="00240B99"/>
    <w:rsid w:val="00240C53"/>
    <w:rsid w:val="00240E83"/>
    <w:rsid w:val="00240FB9"/>
    <w:rsid w:val="002412E7"/>
    <w:rsid w:val="0024148E"/>
    <w:rsid w:val="0024154A"/>
    <w:rsid w:val="002416E4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9B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9E8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50A"/>
    <w:rsid w:val="00252647"/>
    <w:rsid w:val="002529E2"/>
    <w:rsid w:val="00252A5D"/>
    <w:rsid w:val="00252AA2"/>
    <w:rsid w:val="00252F7F"/>
    <w:rsid w:val="00253264"/>
    <w:rsid w:val="0025326E"/>
    <w:rsid w:val="00253287"/>
    <w:rsid w:val="00253401"/>
    <w:rsid w:val="002534D5"/>
    <w:rsid w:val="002535E0"/>
    <w:rsid w:val="0025386D"/>
    <w:rsid w:val="002538E4"/>
    <w:rsid w:val="002539C6"/>
    <w:rsid w:val="00253BB8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62C"/>
    <w:rsid w:val="00256729"/>
    <w:rsid w:val="0025694E"/>
    <w:rsid w:val="00256CA6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B55"/>
    <w:rsid w:val="00260CA0"/>
    <w:rsid w:val="00260D02"/>
    <w:rsid w:val="00260D9C"/>
    <w:rsid w:val="00260F18"/>
    <w:rsid w:val="00261002"/>
    <w:rsid w:val="00261074"/>
    <w:rsid w:val="002618D0"/>
    <w:rsid w:val="00261986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DF3"/>
    <w:rsid w:val="00263E98"/>
    <w:rsid w:val="0026407C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18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A9B"/>
    <w:rsid w:val="00280B2C"/>
    <w:rsid w:val="00280FFC"/>
    <w:rsid w:val="002811B8"/>
    <w:rsid w:val="0028142F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A7"/>
    <w:rsid w:val="002839F4"/>
    <w:rsid w:val="00283A7A"/>
    <w:rsid w:val="00283BA6"/>
    <w:rsid w:val="00284010"/>
    <w:rsid w:val="0028487C"/>
    <w:rsid w:val="00284E05"/>
    <w:rsid w:val="00284E6F"/>
    <w:rsid w:val="00284FE0"/>
    <w:rsid w:val="0028506F"/>
    <w:rsid w:val="00285353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C5B"/>
    <w:rsid w:val="00286EAF"/>
    <w:rsid w:val="002870A6"/>
    <w:rsid w:val="00287416"/>
    <w:rsid w:val="0028799B"/>
    <w:rsid w:val="00287AD6"/>
    <w:rsid w:val="00287BD2"/>
    <w:rsid w:val="00287FD5"/>
    <w:rsid w:val="002900A6"/>
    <w:rsid w:val="002900E7"/>
    <w:rsid w:val="0029022B"/>
    <w:rsid w:val="0029047A"/>
    <w:rsid w:val="002904B9"/>
    <w:rsid w:val="002907CC"/>
    <w:rsid w:val="002907F8"/>
    <w:rsid w:val="00290A90"/>
    <w:rsid w:val="00290D1B"/>
    <w:rsid w:val="00290D60"/>
    <w:rsid w:val="002911A4"/>
    <w:rsid w:val="0029173F"/>
    <w:rsid w:val="002917D4"/>
    <w:rsid w:val="002917DD"/>
    <w:rsid w:val="0029199E"/>
    <w:rsid w:val="00291A03"/>
    <w:rsid w:val="00291B09"/>
    <w:rsid w:val="00291D68"/>
    <w:rsid w:val="00291DBA"/>
    <w:rsid w:val="00291E97"/>
    <w:rsid w:val="00291F00"/>
    <w:rsid w:val="00291FC2"/>
    <w:rsid w:val="0029204D"/>
    <w:rsid w:val="002925F7"/>
    <w:rsid w:val="00292B40"/>
    <w:rsid w:val="00292D91"/>
    <w:rsid w:val="00292E76"/>
    <w:rsid w:val="00293041"/>
    <w:rsid w:val="0029329C"/>
    <w:rsid w:val="002932B6"/>
    <w:rsid w:val="002933CF"/>
    <w:rsid w:val="00293400"/>
    <w:rsid w:val="00293609"/>
    <w:rsid w:val="00293648"/>
    <w:rsid w:val="002936B1"/>
    <w:rsid w:val="00293A24"/>
    <w:rsid w:val="00293B9B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FF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168"/>
    <w:rsid w:val="002A030E"/>
    <w:rsid w:val="002A03F0"/>
    <w:rsid w:val="002A09C2"/>
    <w:rsid w:val="002A11D5"/>
    <w:rsid w:val="002A1252"/>
    <w:rsid w:val="002A13A6"/>
    <w:rsid w:val="002A13CA"/>
    <w:rsid w:val="002A1922"/>
    <w:rsid w:val="002A1CFE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1A4"/>
    <w:rsid w:val="002A32F9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1F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A7FFE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2E48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39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93"/>
    <w:rsid w:val="002C2BC6"/>
    <w:rsid w:val="002C3083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8E3"/>
    <w:rsid w:val="002C5901"/>
    <w:rsid w:val="002C5923"/>
    <w:rsid w:val="002C5A42"/>
    <w:rsid w:val="002C5CA3"/>
    <w:rsid w:val="002C60A7"/>
    <w:rsid w:val="002C6A9F"/>
    <w:rsid w:val="002C6DE8"/>
    <w:rsid w:val="002C6E9A"/>
    <w:rsid w:val="002C7217"/>
    <w:rsid w:val="002C7275"/>
    <w:rsid w:val="002C7387"/>
    <w:rsid w:val="002C748E"/>
    <w:rsid w:val="002C74DA"/>
    <w:rsid w:val="002C756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C3F"/>
    <w:rsid w:val="002D1EEC"/>
    <w:rsid w:val="002D223A"/>
    <w:rsid w:val="002D27BD"/>
    <w:rsid w:val="002D2979"/>
    <w:rsid w:val="002D2DCF"/>
    <w:rsid w:val="002D2EB8"/>
    <w:rsid w:val="002D2F28"/>
    <w:rsid w:val="002D2F49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7A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B83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C8"/>
    <w:rsid w:val="002E3B80"/>
    <w:rsid w:val="002E3C5F"/>
    <w:rsid w:val="002E3FC1"/>
    <w:rsid w:val="002E40B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10B"/>
    <w:rsid w:val="002F22BB"/>
    <w:rsid w:val="002F2337"/>
    <w:rsid w:val="002F2409"/>
    <w:rsid w:val="002F24B9"/>
    <w:rsid w:val="002F2A14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BD0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1DCA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C48"/>
    <w:rsid w:val="00304D2A"/>
    <w:rsid w:val="00304D39"/>
    <w:rsid w:val="00304F9C"/>
    <w:rsid w:val="00305255"/>
    <w:rsid w:val="003055F1"/>
    <w:rsid w:val="003058A6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232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1E0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D58"/>
    <w:rsid w:val="00315F44"/>
    <w:rsid w:val="003161E3"/>
    <w:rsid w:val="003165CD"/>
    <w:rsid w:val="003166A7"/>
    <w:rsid w:val="003166CD"/>
    <w:rsid w:val="003166F5"/>
    <w:rsid w:val="00316A40"/>
    <w:rsid w:val="00316BA1"/>
    <w:rsid w:val="00316DC3"/>
    <w:rsid w:val="00316EE3"/>
    <w:rsid w:val="003172BC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47F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B7"/>
    <w:rsid w:val="003261CD"/>
    <w:rsid w:val="003262C7"/>
    <w:rsid w:val="00326361"/>
    <w:rsid w:val="003267BF"/>
    <w:rsid w:val="00326801"/>
    <w:rsid w:val="0032715F"/>
    <w:rsid w:val="00327557"/>
    <w:rsid w:val="00327892"/>
    <w:rsid w:val="0032798C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3F5"/>
    <w:rsid w:val="003316F8"/>
    <w:rsid w:val="00331BDC"/>
    <w:rsid w:val="00331D10"/>
    <w:rsid w:val="00331FED"/>
    <w:rsid w:val="0033203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02"/>
    <w:rsid w:val="00334C42"/>
    <w:rsid w:val="00334DBA"/>
    <w:rsid w:val="00334EA2"/>
    <w:rsid w:val="00334EA6"/>
    <w:rsid w:val="00334F67"/>
    <w:rsid w:val="00335051"/>
    <w:rsid w:val="003353E4"/>
    <w:rsid w:val="0033597A"/>
    <w:rsid w:val="00335B7A"/>
    <w:rsid w:val="00335D0D"/>
    <w:rsid w:val="0033613F"/>
    <w:rsid w:val="003363E9"/>
    <w:rsid w:val="0033640D"/>
    <w:rsid w:val="003365E6"/>
    <w:rsid w:val="003367A9"/>
    <w:rsid w:val="003368D3"/>
    <w:rsid w:val="00336A5E"/>
    <w:rsid w:val="00336BE7"/>
    <w:rsid w:val="00336D07"/>
    <w:rsid w:val="00336D2D"/>
    <w:rsid w:val="003373F4"/>
    <w:rsid w:val="0033781D"/>
    <w:rsid w:val="003378CB"/>
    <w:rsid w:val="00337A7E"/>
    <w:rsid w:val="00337D25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974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782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1D1"/>
    <w:rsid w:val="003503BC"/>
    <w:rsid w:val="003504A9"/>
    <w:rsid w:val="00350817"/>
    <w:rsid w:val="003508BB"/>
    <w:rsid w:val="00350981"/>
    <w:rsid w:val="00351089"/>
    <w:rsid w:val="0035123D"/>
    <w:rsid w:val="00351248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05"/>
    <w:rsid w:val="00353B15"/>
    <w:rsid w:val="00353BDC"/>
    <w:rsid w:val="00353D52"/>
    <w:rsid w:val="00353E4D"/>
    <w:rsid w:val="00353EE4"/>
    <w:rsid w:val="003540F9"/>
    <w:rsid w:val="00354205"/>
    <w:rsid w:val="0035424A"/>
    <w:rsid w:val="00354423"/>
    <w:rsid w:val="00354615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B0E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EF6"/>
    <w:rsid w:val="00365F41"/>
    <w:rsid w:val="00365FA6"/>
    <w:rsid w:val="00366510"/>
    <w:rsid w:val="003667F3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67F98"/>
    <w:rsid w:val="00370232"/>
    <w:rsid w:val="0037028F"/>
    <w:rsid w:val="003702BE"/>
    <w:rsid w:val="0037054D"/>
    <w:rsid w:val="00370CC8"/>
    <w:rsid w:val="00370CD5"/>
    <w:rsid w:val="00371225"/>
    <w:rsid w:val="00371360"/>
    <w:rsid w:val="00371AC8"/>
    <w:rsid w:val="00371B09"/>
    <w:rsid w:val="00371B5E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26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59B"/>
    <w:rsid w:val="00375BA0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8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43"/>
    <w:rsid w:val="003811CF"/>
    <w:rsid w:val="0038139A"/>
    <w:rsid w:val="003814FA"/>
    <w:rsid w:val="00382179"/>
    <w:rsid w:val="003821E0"/>
    <w:rsid w:val="003822EB"/>
    <w:rsid w:val="00382906"/>
    <w:rsid w:val="00382C43"/>
    <w:rsid w:val="00382F46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B8F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29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06B"/>
    <w:rsid w:val="0039108B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55A"/>
    <w:rsid w:val="0039387A"/>
    <w:rsid w:val="00393911"/>
    <w:rsid w:val="00394291"/>
    <w:rsid w:val="0039456C"/>
    <w:rsid w:val="0039471B"/>
    <w:rsid w:val="003949EE"/>
    <w:rsid w:val="00394AF9"/>
    <w:rsid w:val="00394C1B"/>
    <w:rsid w:val="00394C4C"/>
    <w:rsid w:val="00394DCF"/>
    <w:rsid w:val="003954F0"/>
    <w:rsid w:val="0039558C"/>
    <w:rsid w:val="003955B1"/>
    <w:rsid w:val="00395D09"/>
    <w:rsid w:val="00395F0F"/>
    <w:rsid w:val="00396074"/>
    <w:rsid w:val="003964E8"/>
    <w:rsid w:val="003966A6"/>
    <w:rsid w:val="00396930"/>
    <w:rsid w:val="003969E7"/>
    <w:rsid w:val="00396B4C"/>
    <w:rsid w:val="00396DDB"/>
    <w:rsid w:val="0039715D"/>
    <w:rsid w:val="003975C2"/>
    <w:rsid w:val="003976EF"/>
    <w:rsid w:val="003977E2"/>
    <w:rsid w:val="00397A71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1D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AF6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0AC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FDB"/>
    <w:rsid w:val="003B4248"/>
    <w:rsid w:val="003B46E3"/>
    <w:rsid w:val="003B4AD8"/>
    <w:rsid w:val="003B5005"/>
    <w:rsid w:val="003B507A"/>
    <w:rsid w:val="003B50D2"/>
    <w:rsid w:val="003B5403"/>
    <w:rsid w:val="003B54B7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A51"/>
    <w:rsid w:val="003B7C45"/>
    <w:rsid w:val="003B7CFD"/>
    <w:rsid w:val="003B7DB4"/>
    <w:rsid w:val="003B7DE0"/>
    <w:rsid w:val="003C003B"/>
    <w:rsid w:val="003C02DB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86D"/>
    <w:rsid w:val="003D08E1"/>
    <w:rsid w:val="003D0B5B"/>
    <w:rsid w:val="003D0DA6"/>
    <w:rsid w:val="003D121E"/>
    <w:rsid w:val="003D145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75F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4D66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9A5"/>
    <w:rsid w:val="003E3C2D"/>
    <w:rsid w:val="003E3C47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369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9CF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4DF3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72C"/>
    <w:rsid w:val="0040796A"/>
    <w:rsid w:val="00407AA8"/>
    <w:rsid w:val="00407B9E"/>
    <w:rsid w:val="00407DDC"/>
    <w:rsid w:val="004102AE"/>
    <w:rsid w:val="004106C5"/>
    <w:rsid w:val="00410770"/>
    <w:rsid w:val="0041089C"/>
    <w:rsid w:val="00410966"/>
    <w:rsid w:val="00410C04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99A"/>
    <w:rsid w:val="00420EDC"/>
    <w:rsid w:val="00420F61"/>
    <w:rsid w:val="004210F2"/>
    <w:rsid w:val="00421230"/>
    <w:rsid w:val="00421243"/>
    <w:rsid w:val="00421340"/>
    <w:rsid w:val="00421359"/>
    <w:rsid w:val="0042148C"/>
    <w:rsid w:val="004214E6"/>
    <w:rsid w:val="00421508"/>
    <w:rsid w:val="00421814"/>
    <w:rsid w:val="0042189A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1A0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049"/>
    <w:rsid w:val="00426300"/>
    <w:rsid w:val="0042637F"/>
    <w:rsid w:val="0042657F"/>
    <w:rsid w:val="0042693F"/>
    <w:rsid w:val="004269C5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56A"/>
    <w:rsid w:val="00430704"/>
    <w:rsid w:val="0043076F"/>
    <w:rsid w:val="00430927"/>
    <w:rsid w:val="00430D53"/>
    <w:rsid w:val="00430D70"/>
    <w:rsid w:val="00430F26"/>
    <w:rsid w:val="004311E8"/>
    <w:rsid w:val="00431407"/>
    <w:rsid w:val="004318D8"/>
    <w:rsid w:val="00431917"/>
    <w:rsid w:val="004319EC"/>
    <w:rsid w:val="00431A39"/>
    <w:rsid w:val="00431BBD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65F"/>
    <w:rsid w:val="00435736"/>
    <w:rsid w:val="00435A45"/>
    <w:rsid w:val="00435ABA"/>
    <w:rsid w:val="00435C4D"/>
    <w:rsid w:val="00435DC0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C88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8F"/>
    <w:rsid w:val="00441F42"/>
    <w:rsid w:val="00441F57"/>
    <w:rsid w:val="004424A2"/>
    <w:rsid w:val="004425AB"/>
    <w:rsid w:val="0044274C"/>
    <w:rsid w:val="0044275B"/>
    <w:rsid w:val="00442B19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6B4E"/>
    <w:rsid w:val="00447212"/>
    <w:rsid w:val="0044723A"/>
    <w:rsid w:val="004474F9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8B"/>
    <w:rsid w:val="004538D3"/>
    <w:rsid w:val="004538F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7C7"/>
    <w:rsid w:val="00457AC4"/>
    <w:rsid w:val="00457BCF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22"/>
    <w:rsid w:val="00461586"/>
    <w:rsid w:val="00461869"/>
    <w:rsid w:val="00461899"/>
    <w:rsid w:val="004619A7"/>
    <w:rsid w:val="004619D1"/>
    <w:rsid w:val="00461CD0"/>
    <w:rsid w:val="00461D4C"/>
    <w:rsid w:val="00461ED5"/>
    <w:rsid w:val="00462070"/>
    <w:rsid w:val="00462322"/>
    <w:rsid w:val="0046260A"/>
    <w:rsid w:val="0046289B"/>
    <w:rsid w:val="00462970"/>
    <w:rsid w:val="00462B2A"/>
    <w:rsid w:val="00462B39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9BC"/>
    <w:rsid w:val="00464B07"/>
    <w:rsid w:val="00464CBA"/>
    <w:rsid w:val="00464EC3"/>
    <w:rsid w:val="00464FDC"/>
    <w:rsid w:val="00465258"/>
    <w:rsid w:val="004655B7"/>
    <w:rsid w:val="004655C7"/>
    <w:rsid w:val="00465678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B47"/>
    <w:rsid w:val="00466E04"/>
    <w:rsid w:val="0046758B"/>
    <w:rsid w:val="0046773F"/>
    <w:rsid w:val="004678EE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1BA"/>
    <w:rsid w:val="00472260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01"/>
    <w:rsid w:val="00475E25"/>
    <w:rsid w:val="00476049"/>
    <w:rsid w:val="00476118"/>
    <w:rsid w:val="00476322"/>
    <w:rsid w:val="004764DE"/>
    <w:rsid w:val="00476655"/>
    <w:rsid w:val="00476662"/>
    <w:rsid w:val="0047669A"/>
    <w:rsid w:val="00476D6C"/>
    <w:rsid w:val="00476DFC"/>
    <w:rsid w:val="00477232"/>
    <w:rsid w:val="004772EE"/>
    <w:rsid w:val="00477439"/>
    <w:rsid w:val="0047746A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947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71E9"/>
    <w:rsid w:val="004873C5"/>
    <w:rsid w:val="00487699"/>
    <w:rsid w:val="004878AA"/>
    <w:rsid w:val="00487A07"/>
    <w:rsid w:val="00487A6B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3D"/>
    <w:rsid w:val="0049106A"/>
    <w:rsid w:val="004910CA"/>
    <w:rsid w:val="004910D9"/>
    <w:rsid w:val="0049122E"/>
    <w:rsid w:val="00491395"/>
    <w:rsid w:val="004914AB"/>
    <w:rsid w:val="004918BD"/>
    <w:rsid w:val="004919BC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34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8BE"/>
    <w:rsid w:val="00497E1B"/>
    <w:rsid w:val="00497E7B"/>
    <w:rsid w:val="004A0161"/>
    <w:rsid w:val="004A02F5"/>
    <w:rsid w:val="004A03B5"/>
    <w:rsid w:val="004A047B"/>
    <w:rsid w:val="004A049D"/>
    <w:rsid w:val="004A062F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04E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3C9A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ACB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0C9"/>
    <w:rsid w:val="004B226C"/>
    <w:rsid w:val="004B2270"/>
    <w:rsid w:val="004B234C"/>
    <w:rsid w:val="004B278F"/>
    <w:rsid w:val="004B2C1F"/>
    <w:rsid w:val="004B2D3B"/>
    <w:rsid w:val="004B3159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596"/>
    <w:rsid w:val="004C3B22"/>
    <w:rsid w:val="004C3BAE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23C"/>
    <w:rsid w:val="004C5355"/>
    <w:rsid w:val="004C53B2"/>
    <w:rsid w:val="004C5B38"/>
    <w:rsid w:val="004C5B54"/>
    <w:rsid w:val="004C5C7E"/>
    <w:rsid w:val="004C5D7B"/>
    <w:rsid w:val="004C5D80"/>
    <w:rsid w:val="004C6184"/>
    <w:rsid w:val="004C6268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56F"/>
    <w:rsid w:val="004C7B6A"/>
    <w:rsid w:val="004C7BEC"/>
    <w:rsid w:val="004C7E6E"/>
    <w:rsid w:val="004C7F9F"/>
    <w:rsid w:val="004C7FF7"/>
    <w:rsid w:val="004D01C2"/>
    <w:rsid w:val="004D0255"/>
    <w:rsid w:val="004D051D"/>
    <w:rsid w:val="004D07F5"/>
    <w:rsid w:val="004D08E0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5BB"/>
    <w:rsid w:val="004D5B0F"/>
    <w:rsid w:val="004D5BEE"/>
    <w:rsid w:val="004D5C30"/>
    <w:rsid w:val="004D608E"/>
    <w:rsid w:val="004D6090"/>
    <w:rsid w:val="004D60E4"/>
    <w:rsid w:val="004D65B4"/>
    <w:rsid w:val="004D69E8"/>
    <w:rsid w:val="004D6AC5"/>
    <w:rsid w:val="004D736C"/>
    <w:rsid w:val="004D7430"/>
    <w:rsid w:val="004D74E8"/>
    <w:rsid w:val="004D78F0"/>
    <w:rsid w:val="004D7A1D"/>
    <w:rsid w:val="004D7A58"/>
    <w:rsid w:val="004D7CC1"/>
    <w:rsid w:val="004D7F6C"/>
    <w:rsid w:val="004E04DA"/>
    <w:rsid w:val="004E059B"/>
    <w:rsid w:val="004E085B"/>
    <w:rsid w:val="004E095C"/>
    <w:rsid w:val="004E0BCD"/>
    <w:rsid w:val="004E0C72"/>
    <w:rsid w:val="004E0CBC"/>
    <w:rsid w:val="004E0F26"/>
    <w:rsid w:val="004E115D"/>
    <w:rsid w:val="004E11E3"/>
    <w:rsid w:val="004E12E4"/>
    <w:rsid w:val="004E1521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1B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1B7"/>
    <w:rsid w:val="004E78C6"/>
    <w:rsid w:val="004E78FB"/>
    <w:rsid w:val="004E7930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FA9"/>
    <w:rsid w:val="004F43E9"/>
    <w:rsid w:val="004F4A8C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15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2A6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9FA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920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B15"/>
    <w:rsid w:val="00510CCA"/>
    <w:rsid w:val="00510E28"/>
    <w:rsid w:val="00510E72"/>
    <w:rsid w:val="00510EA9"/>
    <w:rsid w:val="00510EC6"/>
    <w:rsid w:val="0051154E"/>
    <w:rsid w:val="0051161C"/>
    <w:rsid w:val="0051170C"/>
    <w:rsid w:val="00511A7E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EE0"/>
    <w:rsid w:val="005152EB"/>
    <w:rsid w:val="005154D5"/>
    <w:rsid w:val="0051555D"/>
    <w:rsid w:val="00515595"/>
    <w:rsid w:val="005157AC"/>
    <w:rsid w:val="0051598C"/>
    <w:rsid w:val="00515A60"/>
    <w:rsid w:val="00515A9C"/>
    <w:rsid w:val="00515AF7"/>
    <w:rsid w:val="00515DE2"/>
    <w:rsid w:val="005162B2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200AE"/>
    <w:rsid w:val="00520213"/>
    <w:rsid w:val="005207D0"/>
    <w:rsid w:val="00520831"/>
    <w:rsid w:val="00520B9E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4DF8"/>
    <w:rsid w:val="005250BE"/>
    <w:rsid w:val="0052527F"/>
    <w:rsid w:val="0052532B"/>
    <w:rsid w:val="00525406"/>
    <w:rsid w:val="005255DA"/>
    <w:rsid w:val="0052576C"/>
    <w:rsid w:val="00525BB3"/>
    <w:rsid w:val="00525C25"/>
    <w:rsid w:val="00526116"/>
    <w:rsid w:val="0052613A"/>
    <w:rsid w:val="005266AD"/>
    <w:rsid w:val="00526B34"/>
    <w:rsid w:val="00526E2F"/>
    <w:rsid w:val="00527ED9"/>
    <w:rsid w:val="00527FD6"/>
    <w:rsid w:val="00530411"/>
    <w:rsid w:val="00530BAE"/>
    <w:rsid w:val="00530DC1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023"/>
    <w:rsid w:val="005321B6"/>
    <w:rsid w:val="005324B2"/>
    <w:rsid w:val="00532874"/>
    <w:rsid w:val="00532A7B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D3D"/>
    <w:rsid w:val="00534E3E"/>
    <w:rsid w:val="005355F8"/>
    <w:rsid w:val="005355FE"/>
    <w:rsid w:val="00535A47"/>
    <w:rsid w:val="00535B35"/>
    <w:rsid w:val="00535CFF"/>
    <w:rsid w:val="00535DB6"/>
    <w:rsid w:val="00536099"/>
    <w:rsid w:val="0053619C"/>
    <w:rsid w:val="005364D1"/>
    <w:rsid w:val="00536721"/>
    <w:rsid w:val="00536A0B"/>
    <w:rsid w:val="00536A54"/>
    <w:rsid w:val="00536B8E"/>
    <w:rsid w:val="00536EC6"/>
    <w:rsid w:val="00536F84"/>
    <w:rsid w:val="00537091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4C2"/>
    <w:rsid w:val="0054080D"/>
    <w:rsid w:val="00540A38"/>
    <w:rsid w:val="00540AF3"/>
    <w:rsid w:val="00540F4E"/>
    <w:rsid w:val="00540FCA"/>
    <w:rsid w:val="00541294"/>
    <w:rsid w:val="00541375"/>
    <w:rsid w:val="0054148D"/>
    <w:rsid w:val="00541709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2A9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AB5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A48"/>
    <w:rsid w:val="00553D3B"/>
    <w:rsid w:val="00553E9A"/>
    <w:rsid w:val="00553F0B"/>
    <w:rsid w:val="005540AC"/>
    <w:rsid w:val="00554523"/>
    <w:rsid w:val="0055459B"/>
    <w:rsid w:val="0055491B"/>
    <w:rsid w:val="00554BF5"/>
    <w:rsid w:val="00554D11"/>
    <w:rsid w:val="00554E22"/>
    <w:rsid w:val="00555292"/>
    <w:rsid w:val="005553DA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837"/>
    <w:rsid w:val="00556A63"/>
    <w:rsid w:val="00556C74"/>
    <w:rsid w:val="00556CFF"/>
    <w:rsid w:val="00557086"/>
    <w:rsid w:val="00557168"/>
    <w:rsid w:val="00557203"/>
    <w:rsid w:val="0055747F"/>
    <w:rsid w:val="005575F8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89E"/>
    <w:rsid w:val="0056195B"/>
    <w:rsid w:val="00561C66"/>
    <w:rsid w:val="00561CAB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AEC"/>
    <w:rsid w:val="00567C81"/>
    <w:rsid w:val="00570159"/>
    <w:rsid w:val="00570B3D"/>
    <w:rsid w:val="00570DF9"/>
    <w:rsid w:val="00570E22"/>
    <w:rsid w:val="00570E59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25F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3FA"/>
    <w:rsid w:val="005856F8"/>
    <w:rsid w:val="00585841"/>
    <w:rsid w:val="00585A2B"/>
    <w:rsid w:val="00585B84"/>
    <w:rsid w:val="00585F9E"/>
    <w:rsid w:val="00586109"/>
    <w:rsid w:val="005861B9"/>
    <w:rsid w:val="00586473"/>
    <w:rsid w:val="00586560"/>
    <w:rsid w:val="005867B8"/>
    <w:rsid w:val="0058691F"/>
    <w:rsid w:val="00586ABA"/>
    <w:rsid w:val="00586D37"/>
    <w:rsid w:val="00586ED9"/>
    <w:rsid w:val="005874CD"/>
    <w:rsid w:val="0058753F"/>
    <w:rsid w:val="00587780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0FF"/>
    <w:rsid w:val="005961E8"/>
    <w:rsid w:val="00596794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35"/>
    <w:rsid w:val="005A49FE"/>
    <w:rsid w:val="005A4AFE"/>
    <w:rsid w:val="005A4B4D"/>
    <w:rsid w:val="005A4B6E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969"/>
    <w:rsid w:val="005A7A86"/>
    <w:rsid w:val="005A7BB3"/>
    <w:rsid w:val="005A7C57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BCF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48D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010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34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15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91"/>
    <w:rsid w:val="005C4BD7"/>
    <w:rsid w:val="005C4FF7"/>
    <w:rsid w:val="005C5030"/>
    <w:rsid w:val="005C50D8"/>
    <w:rsid w:val="005C533A"/>
    <w:rsid w:val="005C5482"/>
    <w:rsid w:val="005C55C6"/>
    <w:rsid w:val="005C55F6"/>
    <w:rsid w:val="005C56DF"/>
    <w:rsid w:val="005C5834"/>
    <w:rsid w:val="005C591A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C3"/>
    <w:rsid w:val="005D2D8E"/>
    <w:rsid w:val="005D2E2B"/>
    <w:rsid w:val="005D3458"/>
    <w:rsid w:val="005D36EC"/>
    <w:rsid w:val="005D3E2C"/>
    <w:rsid w:val="005D438D"/>
    <w:rsid w:val="005D452E"/>
    <w:rsid w:val="005D465E"/>
    <w:rsid w:val="005D4893"/>
    <w:rsid w:val="005D4981"/>
    <w:rsid w:val="005D4DA9"/>
    <w:rsid w:val="005D4ED9"/>
    <w:rsid w:val="005D4F41"/>
    <w:rsid w:val="005D5503"/>
    <w:rsid w:val="005D5631"/>
    <w:rsid w:val="005D564F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D7FE6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B1C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C32"/>
    <w:rsid w:val="005E2DAE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04D"/>
    <w:rsid w:val="005E4112"/>
    <w:rsid w:val="005E4157"/>
    <w:rsid w:val="005E42A1"/>
    <w:rsid w:val="005E46DD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A83"/>
    <w:rsid w:val="005E7B4F"/>
    <w:rsid w:val="005E7B6E"/>
    <w:rsid w:val="005E7C8F"/>
    <w:rsid w:val="005E7D4F"/>
    <w:rsid w:val="005F00A9"/>
    <w:rsid w:val="005F03F6"/>
    <w:rsid w:val="005F0689"/>
    <w:rsid w:val="005F075B"/>
    <w:rsid w:val="005F0C42"/>
    <w:rsid w:val="005F1123"/>
    <w:rsid w:val="005F1278"/>
    <w:rsid w:val="005F14E1"/>
    <w:rsid w:val="005F1691"/>
    <w:rsid w:val="005F17FF"/>
    <w:rsid w:val="005F18C3"/>
    <w:rsid w:val="005F1A71"/>
    <w:rsid w:val="005F1B80"/>
    <w:rsid w:val="005F1B87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F9E"/>
    <w:rsid w:val="005F4061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439"/>
    <w:rsid w:val="005F6587"/>
    <w:rsid w:val="005F68DF"/>
    <w:rsid w:val="005F6B83"/>
    <w:rsid w:val="005F6BE7"/>
    <w:rsid w:val="005F7038"/>
    <w:rsid w:val="005F70A6"/>
    <w:rsid w:val="005F7141"/>
    <w:rsid w:val="005F734C"/>
    <w:rsid w:val="005F74ED"/>
    <w:rsid w:val="005F77F9"/>
    <w:rsid w:val="005F786D"/>
    <w:rsid w:val="005F79B9"/>
    <w:rsid w:val="005F7A85"/>
    <w:rsid w:val="005F7B16"/>
    <w:rsid w:val="005F7BF8"/>
    <w:rsid w:val="005F7CF8"/>
    <w:rsid w:val="0060009E"/>
    <w:rsid w:val="00600114"/>
    <w:rsid w:val="006001B8"/>
    <w:rsid w:val="00600233"/>
    <w:rsid w:val="00600248"/>
    <w:rsid w:val="00600698"/>
    <w:rsid w:val="00600AE5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1DAE"/>
    <w:rsid w:val="00602179"/>
    <w:rsid w:val="006021B7"/>
    <w:rsid w:val="006026A3"/>
    <w:rsid w:val="0060284A"/>
    <w:rsid w:val="00602D0A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E1"/>
    <w:rsid w:val="00606B89"/>
    <w:rsid w:val="00606E60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608"/>
    <w:rsid w:val="006119D9"/>
    <w:rsid w:val="00611B15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DFC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5EA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2C0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574"/>
    <w:rsid w:val="00626618"/>
    <w:rsid w:val="0062693E"/>
    <w:rsid w:val="00626A98"/>
    <w:rsid w:val="00626B5A"/>
    <w:rsid w:val="00626B76"/>
    <w:rsid w:val="00626DBC"/>
    <w:rsid w:val="00627184"/>
    <w:rsid w:val="006272CE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0F"/>
    <w:rsid w:val="00630575"/>
    <w:rsid w:val="006305D4"/>
    <w:rsid w:val="00630CCC"/>
    <w:rsid w:val="00630F32"/>
    <w:rsid w:val="00631000"/>
    <w:rsid w:val="006311F1"/>
    <w:rsid w:val="006312BD"/>
    <w:rsid w:val="0063134C"/>
    <w:rsid w:val="0063165E"/>
    <w:rsid w:val="00631852"/>
    <w:rsid w:val="00631981"/>
    <w:rsid w:val="00631A55"/>
    <w:rsid w:val="00631B03"/>
    <w:rsid w:val="00631CE1"/>
    <w:rsid w:val="00631DEC"/>
    <w:rsid w:val="006321B4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0C1"/>
    <w:rsid w:val="006354AA"/>
    <w:rsid w:val="006354CD"/>
    <w:rsid w:val="00635521"/>
    <w:rsid w:val="0063556D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3FC"/>
    <w:rsid w:val="00642431"/>
    <w:rsid w:val="006426F2"/>
    <w:rsid w:val="006427AD"/>
    <w:rsid w:val="006429D5"/>
    <w:rsid w:val="00642E57"/>
    <w:rsid w:val="00642E90"/>
    <w:rsid w:val="006431DA"/>
    <w:rsid w:val="00643766"/>
    <w:rsid w:val="00643D35"/>
    <w:rsid w:val="00643E5C"/>
    <w:rsid w:val="00643F0D"/>
    <w:rsid w:val="006440B2"/>
    <w:rsid w:val="00644354"/>
    <w:rsid w:val="00644CA6"/>
    <w:rsid w:val="00644E8D"/>
    <w:rsid w:val="00644FD5"/>
    <w:rsid w:val="00645069"/>
    <w:rsid w:val="00645243"/>
    <w:rsid w:val="00645334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9D5"/>
    <w:rsid w:val="00646B74"/>
    <w:rsid w:val="00646EB1"/>
    <w:rsid w:val="00646FCA"/>
    <w:rsid w:val="006475E5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7DF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708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7E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868"/>
    <w:rsid w:val="00664972"/>
    <w:rsid w:val="00664C33"/>
    <w:rsid w:val="00664D3B"/>
    <w:rsid w:val="006650DA"/>
    <w:rsid w:val="00665120"/>
    <w:rsid w:val="00665232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79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27"/>
    <w:rsid w:val="00673EB6"/>
    <w:rsid w:val="00673ED1"/>
    <w:rsid w:val="00673FCF"/>
    <w:rsid w:val="00674023"/>
    <w:rsid w:val="0067402B"/>
    <w:rsid w:val="006741B8"/>
    <w:rsid w:val="006742B3"/>
    <w:rsid w:val="00674334"/>
    <w:rsid w:val="00674633"/>
    <w:rsid w:val="006748C1"/>
    <w:rsid w:val="0067492B"/>
    <w:rsid w:val="00674C12"/>
    <w:rsid w:val="00674E06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EC4"/>
    <w:rsid w:val="00675FD9"/>
    <w:rsid w:val="0067606B"/>
    <w:rsid w:val="006760B0"/>
    <w:rsid w:val="006760C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7C8"/>
    <w:rsid w:val="0068090B"/>
    <w:rsid w:val="006809FE"/>
    <w:rsid w:val="00680D6B"/>
    <w:rsid w:val="00680E31"/>
    <w:rsid w:val="00680E9A"/>
    <w:rsid w:val="00680ECB"/>
    <w:rsid w:val="00680F6D"/>
    <w:rsid w:val="00681003"/>
    <w:rsid w:val="0068128C"/>
    <w:rsid w:val="00681321"/>
    <w:rsid w:val="00681696"/>
    <w:rsid w:val="00681837"/>
    <w:rsid w:val="00681F51"/>
    <w:rsid w:val="00681FC8"/>
    <w:rsid w:val="0068218C"/>
    <w:rsid w:val="0068229C"/>
    <w:rsid w:val="0068266A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C37"/>
    <w:rsid w:val="00683DE1"/>
    <w:rsid w:val="00683F00"/>
    <w:rsid w:val="00683F60"/>
    <w:rsid w:val="00683FEA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935"/>
    <w:rsid w:val="00686BE7"/>
    <w:rsid w:val="00686DEB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449"/>
    <w:rsid w:val="0069256D"/>
    <w:rsid w:val="00692650"/>
    <w:rsid w:val="00692882"/>
    <w:rsid w:val="006928DC"/>
    <w:rsid w:val="00692A19"/>
    <w:rsid w:val="00692E15"/>
    <w:rsid w:val="00692E75"/>
    <w:rsid w:val="00692EC8"/>
    <w:rsid w:val="00693147"/>
    <w:rsid w:val="006933F9"/>
    <w:rsid w:val="00693580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1A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678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AA"/>
    <w:rsid w:val="006A0D2D"/>
    <w:rsid w:val="006A0E0F"/>
    <w:rsid w:val="006A10A5"/>
    <w:rsid w:val="006A145B"/>
    <w:rsid w:val="006A14CC"/>
    <w:rsid w:val="006A1584"/>
    <w:rsid w:val="006A16DD"/>
    <w:rsid w:val="006A1ACC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15"/>
    <w:rsid w:val="006A2F19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C1A"/>
    <w:rsid w:val="006A6FA3"/>
    <w:rsid w:val="006A708F"/>
    <w:rsid w:val="006A70A9"/>
    <w:rsid w:val="006A756E"/>
    <w:rsid w:val="006A7903"/>
    <w:rsid w:val="006A7BD2"/>
    <w:rsid w:val="006A7C1A"/>
    <w:rsid w:val="006A7DAF"/>
    <w:rsid w:val="006B038E"/>
    <w:rsid w:val="006B050E"/>
    <w:rsid w:val="006B0636"/>
    <w:rsid w:val="006B0BC4"/>
    <w:rsid w:val="006B0C71"/>
    <w:rsid w:val="006B0DD5"/>
    <w:rsid w:val="006B0F51"/>
    <w:rsid w:val="006B105C"/>
    <w:rsid w:val="006B1147"/>
    <w:rsid w:val="006B121A"/>
    <w:rsid w:val="006B1442"/>
    <w:rsid w:val="006B148E"/>
    <w:rsid w:val="006B180A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C1F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189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6DE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D90"/>
    <w:rsid w:val="006C0EDD"/>
    <w:rsid w:val="006C0F0B"/>
    <w:rsid w:val="006C100A"/>
    <w:rsid w:val="006C1241"/>
    <w:rsid w:val="006C12A0"/>
    <w:rsid w:val="006C155D"/>
    <w:rsid w:val="006C1987"/>
    <w:rsid w:val="006C19BE"/>
    <w:rsid w:val="006C1A40"/>
    <w:rsid w:val="006C1C84"/>
    <w:rsid w:val="006C1D4A"/>
    <w:rsid w:val="006C1D76"/>
    <w:rsid w:val="006C2077"/>
    <w:rsid w:val="006C231B"/>
    <w:rsid w:val="006C2465"/>
    <w:rsid w:val="006C265E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19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13A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16F"/>
    <w:rsid w:val="006D1249"/>
    <w:rsid w:val="006D1512"/>
    <w:rsid w:val="006D15F0"/>
    <w:rsid w:val="006D17AE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23"/>
    <w:rsid w:val="006D4748"/>
    <w:rsid w:val="006D493F"/>
    <w:rsid w:val="006D4A57"/>
    <w:rsid w:val="006D4E56"/>
    <w:rsid w:val="006D4E9E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12B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86D"/>
    <w:rsid w:val="006E0A5A"/>
    <w:rsid w:val="006E1138"/>
    <w:rsid w:val="006E1380"/>
    <w:rsid w:val="006E141D"/>
    <w:rsid w:val="006E1428"/>
    <w:rsid w:val="006E16DF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4B"/>
    <w:rsid w:val="006E3AC6"/>
    <w:rsid w:val="006E3AE1"/>
    <w:rsid w:val="006E3B47"/>
    <w:rsid w:val="006E3C77"/>
    <w:rsid w:val="006E4017"/>
    <w:rsid w:val="006E42E5"/>
    <w:rsid w:val="006E43AF"/>
    <w:rsid w:val="006E43C7"/>
    <w:rsid w:val="006E43FF"/>
    <w:rsid w:val="006E44E8"/>
    <w:rsid w:val="006E47ED"/>
    <w:rsid w:val="006E494F"/>
    <w:rsid w:val="006E4A2C"/>
    <w:rsid w:val="006E4D9E"/>
    <w:rsid w:val="006E4E4B"/>
    <w:rsid w:val="006E4FBD"/>
    <w:rsid w:val="006E5102"/>
    <w:rsid w:val="006E5C1C"/>
    <w:rsid w:val="006E5CD9"/>
    <w:rsid w:val="006E5E7B"/>
    <w:rsid w:val="006E62AF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5EC"/>
    <w:rsid w:val="006E7736"/>
    <w:rsid w:val="006E78FF"/>
    <w:rsid w:val="006E7928"/>
    <w:rsid w:val="006E7AA7"/>
    <w:rsid w:val="006E7CA1"/>
    <w:rsid w:val="006E7E62"/>
    <w:rsid w:val="006E7FA2"/>
    <w:rsid w:val="006F0050"/>
    <w:rsid w:val="006F022D"/>
    <w:rsid w:val="006F02FA"/>
    <w:rsid w:val="006F03DA"/>
    <w:rsid w:val="006F03F0"/>
    <w:rsid w:val="006F064C"/>
    <w:rsid w:val="006F078C"/>
    <w:rsid w:val="006F0A3B"/>
    <w:rsid w:val="006F0D41"/>
    <w:rsid w:val="006F1264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1C"/>
    <w:rsid w:val="006F514E"/>
    <w:rsid w:val="006F5506"/>
    <w:rsid w:val="006F55D6"/>
    <w:rsid w:val="006F5C45"/>
    <w:rsid w:val="006F5D30"/>
    <w:rsid w:val="006F5D36"/>
    <w:rsid w:val="006F5D80"/>
    <w:rsid w:val="006F5F6A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1A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80A"/>
    <w:rsid w:val="00703CF8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CF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ACB"/>
    <w:rsid w:val="00713C50"/>
    <w:rsid w:val="00713D42"/>
    <w:rsid w:val="00713D63"/>
    <w:rsid w:val="00714177"/>
    <w:rsid w:val="0071422C"/>
    <w:rsid w:val="00714304"/>
    <w:rsid w:val="007144FB"/>
    <w:rsid w:val="00714CB7"/>
    <w:rsid w:val="00714DE2"/>
    <w:rsid w:val="00714F05"/>
    <w:rsid w:val="00714FCE"/>
    <w:rsid w:val="0071500E"/>
    <w:rsid w:val="0071506F"/>
    <w:rsid w:val="0071520C"/>
    <w:rsid w:val="00715251"/>
    <w:rsid w:val="00715362"/>
    <w:rsid w:val="0071541B"/>
    <w:rsid w:val="00715475"/>
    <w:rsid w:val="007154C6"/>
    <w:rsid w:val="00715652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B8A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077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641"/>
    <w:rsid w:val="0072275E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4D02"/>
    <w:rsid w:val="00725188"/>
    <w:rsid w:val="00725535"/>
    <w:rsid w:val="0072560E"/>
    <w:rsid w:val="00725720"/>
    <w:rsid w:val="00726220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E8B"/>
    <w:rsid w:val="00730FAF"/>
    <w:rsid w:val="00731227"/>
    <w:rsid w:val="00731441"/>
    <w:rsid w:val="00731630"/>
    <w:rsid w:val="007316AD"/>
    <w:rsid w:val="007318B1"/>
    <w:rsid w:val="007318F5"/>
    <w:rsid w:val="00731D43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9B4"/>
    <w:rsid w:val="00743ABB"/>
    <w:rsid w:val="00743C8F"/>
    <w:rsid w:val="00744097"/>
    <w:rsid w:val="0074414F"/>
    <w:rsid w:val="0074416A"/>
    <w:rsid w:val="00744330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2F7"/>
    <w:rsid w:val="00747354"/>
    <w:rsid w:val="0074786B"/>
    <w:rsid w:val="007478C8"/>
    <w:rsid w:val="0074797D"/>
    <w:rsid w:val="00747A6C"/>
    <w:rsid w:val="00747EB2"/>
    <w:rsid w:val="00747F02"/>
    <w:rsid w:val="00747F1B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C32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2FA"/>
    <w:rsid w:val="00753B02"/>
    <w:rsid w:val="00753B4E"/>
    <w:rsid w:val="00753D49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B94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0FF6"/>
    <w:rsid w:val="00761074"/>
    <w:rsid w:val="0076126F"/>
    <w:rsid w:val="00761310"/>
    <w:rsid w:val="00761378"/>
    <w:rsid w:val="007614C0"/>
    <w:rsid w:val="0076160F"/>
    <w:rsid w:val="00761982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607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6F1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5AA"/>
    <w:rsid w:val="007708B1"/>
    <w:rsid w:val="007709FB"/>
    <w:rsid w:val="00770E7F"/>
    <w:rsid w:val="007711FC"/>
    <w:rsid w:val="007712B5"/>
    <w:rsid w:val="0077184B"/>
    <w:rsid w:val="00771B5D"/>
    <w:rsid w:val="00772168"/>
    <w:rsid w:val="007721DE"/>
    <w:rsid w:val="00772227"/>
    <w:rsid w:val="007722BE"/>
    <w:rsid w:val="00772693"/>
    <w:rsid w:val="00772863"/>
    <w:rsid w:val="0077290C"/>
    <w:rsid w:val="00772B63"/>
    <w:rsid w:val="00772D33"/>
    <w:rsid w:val="00772F4F"/>
    <w:rsid w:val="0077323C"/>
    <w:rsid w:val="007732E0"/>
    <w:rsid w:val="00773441"/>
    <w:rsid w:val="0077349C"/>
    <w:rsid w:val="007734E4"/>
    <w:rsid w:val="00773615"/>
    <w:rsid w:val="007737DF"/>
    <w:rsid w:val="007739B6"/>
    <w:rsid w:val="00773B22"/>
    <w:rsid w:val="00773F82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8"/>
    <w:rsid w:val="00774EBE"/>
    <w:rsid w:val="00774F4C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573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6E9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E3A"/>
    <w:rsid w:val="00784E75"/>
    <w:rsid w:val="0078513B"/>
    <w:rsid w:val="007855B8"/>
    <w:rsid w:val="00785703"/>
    <w:rsid w:val="007857CA"/>
    <w:rsid w:val="00785C0F"/>
    <w:rsid w:val="00785C80"/>
    <w:rsid w:val="00785F85"/>
    <w:rsid w:val="0078614E"/>
    <w:rsid w:val="007863D2"/>
    <w:rsid w:val="007864D5"/>
    <w:rsid w:val="00786729"/>
    <w:rsid w:val="007868C3"/>
    <w:rsid w:val="0078692E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A85"/>
    <w:rsid w:val="00791BF5"/>
    <w:rsid w:val="00791D8F"/>
    <w:rsid w:val="00791DC6"/>
    <w:rsid w:val="00791E86"/>
    <w:rsid w:val="00791F8C"/>
    <w:rsid w:val="00791F9D"/>
    <w:rsid w:val="0079240D"/>
    <w:rsid w:val="0079249B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36"/>
    <w:rsid w:val="00794A7A"/>
    <w:rsid w:val="00794BF3"/>
    <w:rsid w:val="00794C93"/>
    <w:rsid w:val="00794EAA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145"/>
    <w:rsid w:val="007A13D3"/>
    <w:rsid w:val="007A1D4B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8E"/>
    <w:rsid w:val="007A75CF"/>
    <w:rsid w:val="007A7602"/>
    <w:rsid w:val="007A767A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0B1"/>
    <w:rsid w:val="007B116B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99C"/>
    <w:rsid w:val="007B3AAB"/>
    <w:rsid w:val="007B3E67"/>
    <w:rsid w:val="007B3ED8"/>
    <w:rsid w:val="007B3EE0"/>
    <w:rsid w:val="007B3FAD"/>
    <w:rsid w:val="007B411F"/>
    <w:rsid w:val="007B428B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71B"/>
    <w:rsid w:val="007B78E0"/>
    <w:rsid w:val="007B79B9"/>
    <w:rsid w:val="007B7AD3"/>
    <w:rsid w:val="007B7DA0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D6"/>
    <w:rsid w:val="007C3061"/>
    <w:rsid w:val="007C34D0"/>
    <w:rsid w:val="007C3870"/>
    <w:rsid w:val="007C38A7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E1A"/>
    <w:rsid w:val="007C7F0C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57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C5C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923"/>
    <w:rsid w:val="007E3B53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962"/>
    <w:rsid w:val="007E5B6B"/>
    <w:rsid w:val="007E6271"/>
    <w:rsid w:val="007E62AC"/>
    <w:rsid w:val="007E63AD"/>
    <w:rsid w:val="007E6534"/>
    <w:rsid w:val="007E6781"/>
    <w:rsid w:val="007E6787"/>
    <w:rsid w:val="007E6B8E"/>
    <w:rsid w:val="007E6C4F"/>
    <w:rsid w:val="007E6F26"/>
    <w:rsid w:val="007E6FA2"/>
    <w:rsid w:val="007E73A8"/>
    <w:rsid w:val="007E7484"/>
    <w:rsid w:val="007E7559"/>
    <w:rsid w:val="007E79C6"/>
    <w:rsid w:val="007E7BEA"/>
    <w:rsid w:val="007E7E60"/>
    <w:rsid w:val="007E7FCA"/>
    <w:rsid w:val="007F010C"/>
    <w:rsid w:val="007F01EF"/>
    <w:rsid w:val="007F0451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915"/>
    <w:rsid w:val="007F1A7B"/>
    <w:rsid w:val="007F1A89"/>
    <w:rsid w:val="007F1C53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C0E"/>
    <w:rsid w:val="007F3EB1"/>
    <w:rsid w:val="007F40AF"/>
    <w:rsid w:val="007F4562"/>
    <w:rsid w:val="007F46E0"/>
    <w:rsid w:val="007F49B1"/>
    <w:rsid w:val="007F4A8F"/>
    <w:rsid w:val="007F4ACF"/>
    <w:rsid w:val="007F528A"/>
    <w:rsid w:val="007F55C0"/>
    <w:rsid w:val="007F5702"/>
    <w:rsid w:val="007F5768"/>
    <w:rsid w:val="007F594A"/>
    <w:rsid w:val="007F5AB8"/>
    <w:rsid w:val="007F5CD2"/>
    <w:rsid w:val="007F5D15"/>
    <w:rsid w:val="007F5D86"/>
    <w:rsid w:val="007F5E0B"/>
    <w:rsid w:val="007F5E30"/>
    <w:rsid w:val="007F5EF7"/>
    <w:rsid w:val="007F6268"/>
    <w:rsid w:val="007F62FC"/>
    <w:rsid w:val="007F6401"/>
    <w:rsid w:val="007F6654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417"/>
    <w:rsid w:val="00802769"/>
    <w:rsid w:val="00802A7B"/>
    <w:rsid w:val="00802ACA"/>
    <w:rsid w:val="0080305E"/>
    <w:rsid w:val="00803220"/>
    <w:rsid w:val="00803321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1A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D26"/>
    <w:rsid w:val="00812F12"/>
    <w:rsid w:val="00813066"/>
    <w:rsid w:val="008131BF"/>
    <w:rsid w:val="00813947"/>
    <w:rsid w:val="0081397B"/>
    <w:rsid w:val="00813A8B"/>
    <w:rsid w:val="00813B74"/>
    <w:rsid w:val="00813D25"/>
    <w:rsid w:val="00813D95"/>
    <w:rsid w:val="00813EB2"/>
    <w:rsid w:val="0081404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4D0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D73"/>
    <w:rsid w:val="00820052"/>
    <w:rsid w:val="008201FB"/>
    <w:rsid w:val="00820553"/>
    <w:rsid w:val="008205A9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8A7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D83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CA"/>
    <w:rsid w:val="00831056"/>
    <w:rsid w:val="008311CC"/>
    <w:rsid w:val="008313E4"/>
    <w:rsid w:val="008315B4"/>
    <w:rsid w:val="00831B32"/>
    <w:rsid w:val="00831BFE"/>
    <w:rsid w:val="00831FD0"/>
    <w:rsid w:val="00832090"/>
    <w:rsid w:val="008324F4"/>
    <w:rsid w:val="008325E1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6E7"/>
    <w:rsid w:val="008347FC"/>
    <w:rsid w:val="00834830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C85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0E78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DC8"/>
    <w:rsid w:val="00843EA4"/>
    <w:rsid w:val="0084412D"/>
    <w:rsid w:val="00844579"/>
    <w:rsid w:val="00844611"/>
    <w:rsid w:val="008446FF"/>
    <w:rsid w:val="0084473D"/>
    <w:rsid w:val="00844784"/>
    <w:rsid w:val="00844E61"/>
    <w:rsid w:val="0084512C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E30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8B6"/>
    <w:rsid w:val="00850982"/>
    <w:rsid w:val="008509EA"/>
    <w:rsid w:val="00850D3B"/>
    <w:rsid w:val="0085102F"/>
    <w:rsid w:val="00851069"/>
    <w:rsid w:val="0085106D"/>
    <w:rsid w:val="008511BA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544"/>
    <w:rsid w:val="008547C2"/>
    <w:rsid w:val="008548C4"/>
    <w:rsid w:val="00854AD5"/>
    <w:rsid w:val="00854B6E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1B45"/>
    <w:rsid w:val="008620A9"/>
    <w:rsid w:val="008621D0"/>
    <w:rsid w:val="008623C2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74D"/>
    <w:rsid w:val="008659BC"/>
    <w:rsid w:val="00865A90"/>
    <w:rsid w:val="00865B66"/>
    <w:rsid w:val="00865E39"/>
    <w:rsid w:val="00866595"/>
    <w:rsid w:val="00866BA5"/>
    <w:rsid w:val="00866C69"/>
    <w:rsid w:val="00866CF2"/>
    <w:rsid w:val="00866D4E"/>
    <w:rsid w:val="00866EED"/>
    <w:rsid w:val="00866F52"/>
    <w:rsid w:val="0086714E"/>
    <w:rsid w:val="0086718A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3AC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49A"/>
    <w:rsid w:val="00880584"/>
    <w:rsid w:val="008807BB"/>
    <w:rsid w:val="008807C4"/>
    <w:rsid w:val="008808C5"/>
    <w:rsid w:val="008809BC"/>
    <w:rsid w:val="00880CAF"/>
    <w:rsid w:val="00880F3D"/>
    <w:rsid w:val="00881001"/>
    <w:rsid w:val="00881364"/>
    <w:rsid w:val="008813D1"/>
    <w:rsid w:val="0088150D"/>
    <w:rsid w:val="008815B5"/>
    <w:rsid w:val="008818B6"/>
    <w:rsid w:val="00881A10"/>
    <w:rsid w:val="00881AAB"/>
    <w:rsid w:val="00881C08"/>
    <w:rsid w:val="00881DE5"/>
    <w:rsid w:val="00881E2F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2C44"/>
    <w:rsid w:val="00882DF5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A6B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77D"/>
    <w:rsid w:val="00890A92"/>
    <w:rsid w:val="00890BAB"/>
    <w:rsid w:val="008911DD"/>
    <w:rsid w:val="00891318"/>
    <w:rsid w:val="008913DC"/>
    <w:rsid w:val="008914CE"/>
    <w:rsid w:val="00891547"/>
    <w:rsid w:val="008916F9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614"/>
    <w:rsid w:val="00893783"/>
    <w:rsid w:val="008938FD"/>
    <w:rsid w:val="00893914"/>
    <w:rsid w:val="00893BFB"/>
    <w:rsid w:val="00893D9D"/>
    <w:rsid w:val="008940E7"/>
    <w:rsid w:val="008941B7"/>
    <w:rsid w:val="008942F2"/>
    <w:rsid w:val="00894437"/>
    <w:rsid w:val="0089449A"/>
    <w:rsid w:val="008948C4"/>
    <w:rsid w:val="008948F1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8D6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CB7"/>
    <w:rsid w:val="00897D23"/>
    <w:rsid w:val="00897F43"/>
    <w:rsid w:val="008A027F"/>
    <w:rsid w:val="008A0648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A45"/>
    <w:rsid w:val="008A2BC7"/>
    <w:rsid w:val="008A2CAA"/>
    <w:rsid w:val="008A2CB2"/>
    <w:rsid w:val="008A2D53"/>
    <w:rsid w:val="008A31F6"/>
    <w:rsid w:val="008A352D"/>
    <w:rsid w:val="008A3910"/>
    <w:rsid w:val="008A3922"/>
    <w:rsid w:val="008A3BFB"/>
    <w:rsid w:val="008A3F84"/>
    <w:rsid w:val="008A438E"/>
    <w:rsid w:val="008A4604"/>
    <w:rsid w:val="008A4E04"/>
    <w:rsid w:val="008A4E2C"/>
    <w:rsid w:val="008A4F01"/>
    <w:rsid w:val="008A519C"/>
    <w:rsid w:val="008A51FF"/>
    <w:rsid w:val="008A5846"/>
    <w:rsid w:val="008A58F9"/>
    <w:rsid w:val="008A59B9"/>
    <w:rsid w:val="008A6214"/>
    <w:rsid w:val="008A65B9"/>
    <w:rsid w:val="008A6608"/>
    <w:rsid w:val="008A660F"/>
    <w:rsid w:val="008A663B"/>
    <w:rsid w:val="008A6AA7"/>
    <w:rsid w:val="008A6AAE"/>
    <w:rsid w:val="008A6BB3"/>
    <w:rsid w:val="008A716F"/>
    <w:rsid w:val="008A750B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4804"/>
    <w:rsid w:val="008B4BC8"/>
    <w:rsid w:val="008B5055"/>
    <w:rsid w:val="008B52F8"/>
    <w:rsid w:val="008B5468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1DD"/>
    <w:rsid w:val="008B7344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975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81B"/>
    <w:rsid w:val="008C7860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0D5B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A92"/>
    <w:rsid w:val="008D3D3B"/>
    <w:rsid w:val="008D3D3C"/>
    <w:rsid w:val="008D416C"/>
    <w:rsid w:val="008D41DA"/>
    <w:rsid w:val="008D42DF"/>
    <w:rsid w:val="008D4409"/>
    <w:rsid w:val="008D44F6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A2C"/>
    <w:rsid w:val="008D6C60"/>
    <w:rsid w:val="008D7981"/>
    <w:rsid w:val="008D7989"/>
    <w:rsid w:val="008D7D37"/>
    <w:rsid w:val="008D7E9D"/>
    <w:rsid w:val="008D7FD8"/>
    <w:rsid w:val="008E0076"/>
    <w:rsid w:val="008E007B"/>
    <w:rsid w:val="008E019C"/>
    <w:rsid w:val="008E0200"/>
    <w:rsid w:val="008E027F"/>
    <w:rsid w:val="008E0440"/>
    <w:rsid w:val="008E0453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E54"/>
    <w:rsid w:val="008E1F7A"/>
    <w:rsid w:val="008E2151"/>
    <w:rsid w:val="008E2349"/>
    <w:rsid w:val="008E2974"/>
    <w:rsid w:val="008E2A44"/>
    <w:rsid w:val="008E2FC8"/>
    <w:rsid w:val="008E31F6"/>
    <w:rsid w:val="008E320D"/>
    <w:rsid w:val="008E383F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7C2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8BA"/>
    <w:rsid w:val="008F6969"/>
    <w:rsid w:val="008F6A30"/>
    <w:rsid w:val="008F6DD9"/>
    <w:rsid w:val="008F6E09"/>
    <w:rsid w:val="008F6F36"/>
    <w:rsid w:val="008F7144"/>
    <w:rsid w:val="008F717B"/>
    <w:rsid w:val="008F7B12"/>
    <w:rsid w:val="008F7E98"/>
    <w:rsid w:val="0090022D"/>
    <w:rsid w:val="009003EB"/>
    <w:rsid w:val="009005A3"/>
    <w:rsid w:val="009005EB"/>
    <w:rsid w:val="009006B9"/>
    <w:rsid w:val="009009EF"/>
    <w:rsid w:val="00900EAB"/>
    <w:rsid w:val="00900EBB"/>
    <w:rsid w:val="009010EC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53A"/>
    <w:rsid w:val="009038EB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901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B7"/>
    <w:rsid w:val="00912CD5"/>
    <w:rsid w:val="00912EEE"/>
    <w:rsid w:val="00913433"/>
    <w:rsid w:val="00913498"/>
    <w:rsid w:val="009135A7"/>
    <w:rsid w:val="00913DD7"/>
    <w:rsid w:val="00914369"/>
    <w:rsid w:val="00914A03"/>
    <w:rsid w:val="00914AC7"/>
    <w:rsid w:val="00914BF2"/>
    <w:rsid w:val="00914CE0"/>
    <w:rsid w:val="00914D11"/>
    <w:rsid w:val="00914E53"/>
    <w:rsid w:val="00914F63"/>
    <w:rsid w:val="00915052"/>
    <w:rsid w:val="00915350"/>
    <w:rsid w:val="00915595"/>
    <w:rsid w:val="00915626"/>
    <w:rsid w:val="00915686"/>
    <w:rsid w:val="00915A0F"/>
    <w:rsid w:val="00915E98"/>
    <w:rsid w:val="00915F6D"/>
    <w:rsid w:val="009161C3"/>
    <w:rsid w:val="00916274"/>
    <w:rsid w:val="00916457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38D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E24"/>
    <w:rsid w:val="00926E5E"/>
    <w:rsid w:val="00926FFB"/>
    <w:rsid w:val="0092719E"/>
    <w:rsid w:val="009271C4"/>
    <w:rsid w:val="009273A2"/>
    <w:rsid w:val="00927635"/>
    <w:rsid w:val="009277A2"/>
    <w:rsid w:val="009278C3"/>
    <w:rsid w:val="0092795A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438"/>
    <w:rsid w:val="00932614"/>
    <w:rsid w:val="009327CE"/>
    <w:rsid w:val="0093297A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59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B1D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646"/>
    <w:rsid w:val="0095685C"/>
    <w:rsid w:val="00956BC7"/>
    <w:rsid w:val="00956F15"/>
    <w:rsid w:val="00957082"/>
    <w:rsid w:val="009572CC"/>
    <w:rsid w:val="009573C6"/>
    <w:rsid w:val="009574CB"/>
    <w:rsid w:val="00957766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DFC"/>
    <w:rsid w:val="00961FCC"/>
    <w:rsid w:val="0096265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30F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E9"/>
    <w:rsid w:val="00966BE1"/>
    <w:rsid w:val="00966E04"/>
    <w:rsid w:val="0096744A"/>
    <w:rsid w:val="00967476"/>
    <w:rsid w:val="00967700"/>
    <w:rsid w:val="00967836"/>
    <w:rsid w:val="0096786F"/>
    <w:rsid w:val="00967A92"/>
    <w:rsid w:val="00967B27"/>
    <w:rsid w:val="009702F1"/>
    <w:rsid w:val="009704F5"/>
    <w:rsid w:val="009709AD"/>
    <w:rsid w:val="00970B68"/>
    <w:rsid w:val="00970B6B"/>
    <w:rsid w:val="00970BB9"/>
    <w:rsid w:val="00970D20"/>
    <w:rsid w:val="009714A0"/>
    <w:rsid w:val="00971A94"/>
    <w:rsid w:val="00971ECB"/>
    <w:rsid w:val="00971F14"/>
    <w:rsid w:val="00971F7E"/>
    <w:rsid w:val="009720B7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3F80"/>
    <w:rsid w:val="009743CD"/>
    <w:rsid w:val="00974514"/>
    <w:rsid w:val="009745CD"/>
    <w:rsid w:val="0097489D"/>
    <w:rsid w:val="009748C1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E5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BD"/>
    <w:rsid w:val="009773DB"/>
    <w:rsid w:val="009776B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29A"/>
    <w:rsid w:val="009809C9"/>
    <w:rsid w:val="00980B2B"/>
    <w:rsid w:val="00980C4A"/>
    <w:rsid w:val="0098130D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837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A28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CA8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0F1"/>
    <w:rsid w:val="00995815"/>
    <w:rsid w:val="00995865"/>
    <w:rsid w:val="00995C97"/>
    <w:rsid w:val="00995CF5"/>
    <w:rsid w:val="00995FDA"/>
    <w:rsid w:val="009962E4"/>
    <w:rsid w:val="00996307"/>
    <w:rsid w:val="009965B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A9E"/>
    <w:rsid w:val="009A1C69"/>
    <w:rsid w:val="009A1D19"/>
    <w:rsid w:val="009A1D4D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268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3FD"/>
    <w:rsid w:val="009A74C2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B7A"/>
    <w:rsid w:val="009B4E0B"/>
    <w:rsid w:val="009B50AA"/>
    <w:rsid w:val="009B5133"/>
    <w:rsid w:val="009B517D"/>
    <w:rsid w:val="009B56FF"/>
    <w:rsid w:val="009B5750"/>
    <w:rsid w:val="009B5846"/>
    <w:rsid w:val="009B5A84"/>
    <w:rsid w:val="009B5C2A"/>
    <w:rsid w:val="009B5D72"/>
    <w:rsid w:val="009B60B7"/>
    <w:rsid w:val="009B61AB"/>
    <w:rsid w:val="009B623F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622"/>
    <w:rsid w:val="009B7681"/>
    <w:rsid w:val="009B77F9"/>
    <w:rsid w:val="009B79F8"/>
    <w:rsid w:val="009B7A56"/>
    <w:rsid w:val="009B7D75"/>
    <w:rsid w:val="009C036C"/>
    <w:rsid w:val="009C03C5"/>
    <w:rsid w:val="009C0621"/>
    <w:rsid w:val="009C076D"/>
    <w:rsid w:val="009C081C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7EC"/>
    <w:rsid w:val="009C29F1"/>
    <w:rsid w:val="009C2ADA"/>
    <w:rsid w:val="009C2D99"/>
    <w:rsid w:val="009C2ED5"/>
    <w:rsid w:val="009C30EC"/>
    <w:rsid w:val="009C3287"/>
    <w:rsid w:val="009C347D"/>
    <w:rsid w:val="009C3489"/>
    <w:rsid w:val="009C35D7"/>
    <w:rsid w:val="009C382E"/>
    <w:rsid w:val="009C384C"/>
    <w:rsid w:val="009C3859"/>
    <w:rsid w:val="009C3D52"/>
    <w:rsid w:val="009C3EE7"/>
    <w:rsid w:val="009C447F"/>
    <w:rsid w:val="009C44F2"/>
    <w:rsid w:val="009C451A"/>
    <w:rsid w:val="009C46FE"/>
    <w:rsid w:val="009C49AB"/>
    <w:rsid w:val="009C4EE8"/>
    <w:rsid w:val="009C51A0"/>
    <w:rsid w:val="009C51A9"/>
    <w:rsid w:val="009C51BE"/>
    <w:rsid w:val="009C526E"/>
    <w:rsid w:val="009C5486"/>
    <w:rsid w:val="009C5568"/>
    <w:rsid w:val="009C55A4"/>
    <w:rsid w:val="009C5996"/>
    <w:rsid w:val="009C59AA"/>
    <w:rsid w:val="009C5AC2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F7"/>
    <w:rsid w:val="009C6F32"/>
    <w:rsid w:val="009C7184"/>
    <w:rsid w:val="009C72B1"/>
    <w:rsid w:val="009C7504"/>
    <w:rsid w:val="009C7642"/>
    <w:rsid w:val="009C7956"/>
    <w:rsid w:val="009C79BC"/>
    <w:rsid w:val="009C7A60"/>
    <w:rsid w:val="009D003D"/>
    <w:rsid w:val="009D01B6"/>
    <w:rsid w:val="009D04F1"/>
    <w:rsid w:val="009D0598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CED"/>
    <w:rsid w:val="009D2E49"/>
    <w:rsid w:val="009D3602"/>
    <w:rsid w:val="009D3654"/>
    <w:rsid w:val="009D39FC"/>
    <w:rsid w:val="009D3B01"/>
    <w:rsid w:val="009D4135"/>
    <w:rsid w:val="009D481C"/>
    <w:rsid w:val="009D4AA0"/>
    <w:rsid w:val="009D4D46"/>
    <w:rsid w:val="009D4E38"/>
    <w:rsid w:val="009D51BE"/>
    <w:rsid w:val="009D5328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273"/>
    <w:rsid w:val="009E043E"/>
    <w:rsid w:val="009E0BB7"/>
    <w:rsid w:val="009E0CB6"/>
    <w:rsid w:val="009E0E04"/>
    <w:rsid w:val="009E1173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8CE"/>
    <w:rsid w:val="009F0986"/>
    <w:rsid w:val="009F0A63"/>
    <w:rsid w:val="009F12BE"/>
    <w:rsid w:val="009F12C8"/>
    <w:rsid w:val="009F184D"/>
    <w:rsid w:val="009F1971"/>
    <w:rsid w:val="009F1DB5"/>
    <w:rsid w:val="009F20F6"/>
    <w:rsid w:val="009F225D"/>
    <w:rsid w:val="009F22DD"/>
    <w:rsid w:val="009F23BF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82C"/>
    <w:rsid w:val="009F79DB"/>
    <w:rsid w:val="009F7A5C"/>
    <w:rsid w:val="009F7B63"/>
    <w:rsid w:val="009F7D3C"/>
    <w:rsid w:val="00A00272"/>
    <w:rsid w:val="00A003AD"/>
    <w:rsid w:val="00A00AB6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AD"/>
    <w:rsid w:val="00A04D5B"/>
    <w:rsid w:val="00A04E3D"/>
    <w:rsid w:val="00A04EA2"/>
    <w:rsid w:val="00A05056"/>
    <w:rsid w:val="00A05543"/>
    <w:rsid w:val="00A05905"/>
    <w:rsid w:val="00A059B7"/>
    <w:rsid w:val="00A05A08"/>
    <w:rsid w:val="00A05AD0"/>
    <w:rsid w:val="00A05B19"/>
    <w:rsid w:val="00A05C4E"/>
    <w:rsid w:val="00A05ECC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B6"/>
    <w:rsid w:val="00A109DD"/>
    <w:rsid w:val="00A10CA4"/>
    <w:rsid w:val="00A10F3A"/>
    <w:rsid w:val="00A11246"/>
    <w:rsid w:val="00A1137E"/>
    <w:rsid w:val="00A1139E"/>
    <w:rsid w:val="00A11406"/>
    <w:rsid w:val="00A115E6"/>
    <w:rsid w:val="00A118CD"/>
    <w:rsid w:val="00A119D7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058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4F19"/>
    <w:rsid w:val="00A15277"/>
    <w:rsid w:val="00A152FB"/>
    <w:rsid w:val="00A1544E"/>
    <w:rsid w:val="00A15592"/>
    <w:rsid w:val="00A15691"/>
    <w:rsid w:val="00A156D7"/>
    <w:rsid w:val="00A1587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49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64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6C0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5A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81"/>
    <w:rsid w:val="00A36386"/>
    <w:rsid w:val="00A364C6"/>
    <w:rsid w:val="00A367F2"/>
    <w:rsid w:val="00A3683B"/>
    <w:rsid w:val="00A368F7"/>
    <w:rsid w:val="00A36B6D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FB"/>
    <w:rsid w:val="00A41732"/>
    <w:rsid w:val="00A419BC"/>
    <w:rsid w:val="00A41CE0"/>
    <w:rsid w:val="00A41E61"/>
    <w:rsid w:val="00A4230F"/>
    <w:rsid w:val="00A4250C"/>
    <w:rsid w:val="00A42FF1"/>
    <w:rsid w:val="00A432F3"/>
    <w:rsid w:val="00A43434"/>
    <w:rsid w:val="00A43905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580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C8"/>
    <w:rsid w:val="00A52AB3"/>
    <w:rsid w:val="00A52B64"/>
    <w:rsid w:val="00A52BE1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A3"/>
    <w:rsid w:val="00A56ACF"/>
    <w:rsid w:val="00A56D86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0D81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D6B"/>
    <w:rsid w:val="00A65E27"/>
    <w:rsid w:val="00A65E64"/>
    <w:rsid w:val="00A65F9A"/>
    <w:rsid w:val="00A66268"/>
    <w:rsid w:val="00A6638C"/>
    <w:rsid w:val="00A6653E"/>
    <w:rsid w:val="00A666C5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CDD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45"/>
    <w:rsid w:val="00A764D0"/>
    <w:rsid w:val="00A76663"/>
    <w:rsid w:val="00A766CE"/>
    <w:rsid w:val="00A768B1"/>
    <w:rsid w:val="00A768CD"/>
    <w:rsid w:val="00A7696C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896"/>
    <w:rsid w:val="00A82A8E"/>
    <w:rsid w:val="00A82D8A"/>
    <w:rsid w:val="00A82E51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4BC5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1F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BDD"/>
    <w:rsid w:val="00A96FBB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58"/>
    <w:rsid w:val="00A97AD6"/>
    <w:rsid w:val="00A97AD8"/>
    <w:rsid w:val="00A97CAC"/>
    <w:rsid w:val="00A97D87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84E"/>
    <w:rsid w:val="00AA28E1"/>
    <w:rsid w:val="00AA2997"/>
    <w:rsid w:val="00AA2ABA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420"/>
    <w:rsid w:val="00AA4A8A"/>
    <w:rsid w:val="00AA4FE4"/>
    <w:rsid w:val="00AA5263"/>
    <w:rsid w:val="00AA540E"/>
    <w:rsid w:val="00AA55E1"/>
    <w:rsid w:val="00AA570A"/>
    <w:rsid w:val="00AA57B7"/>
    <w:rsid w:val="00AA584E"/>
    <w:rsid w:val="00AA59A9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E4E"/>
    <w:rsid w:val="00AA7FB0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596"/>
    <w:rsid w:val="00AB16FB"/>
    <w:rsid w:val="00AB1713"/>
    <w:rsid w:val="00AB212D"/>
    <w:rsid w:val="00AB2412"/>
    <w:rsid w:val="00AB24AC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3B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8DC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67"/>
    <w:rsid w:val="00AD0387"/>
    <w:rsid w:val="00AD0844"/>
    <w:rsid w:val="00AD0C61"/>
    <w:rsid w:val="00AD0D93"/>
    <w:rsid w:val="00AD0FD5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1FB7"/>
    <w:rsid w:val="00AD20B2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7CA"/>
    <w:rsid w:val="00AD37FE"/>
    <w:rsid w:val="00AD3895"/>
    <w:rsid w:val="00AD38CB"/>
    <w:rsid w:val="00AD39F5"/>
    <w:rsid w:val="00AD4178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121"/>
    <w:rsid w:val="00AE172D"/>
    <w:rsid w:val="00AE17D6"/>
    <w:rsid w:val="00AE180A"/>
    <w:rsid w:val="00AE22AE"/>
    <w:rsid w:val="00AE23E2"/>
    <w:rsid w:val="00AE260B"/>
    <w:rsid w:val="00AE27F1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74"/>
    <w:rsid w:val="00AE3BA3"/>
    <w:rsid w:val="00AE3D30"/>
    <w:rsid w:val="00AE3FD0"/>
    <w:rsid w:val="00AE410E"/>
    <w:rsid w:val="00AE427C"/>
    <w:rsid w:val="00AE42C2"/>
    <w:rsid w:val="00AE4311"/>
    <w:rsid w:val="00AE43D2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CCB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DE4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4E2B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386"/>
    <w:rsid w:val="00B079D5"/>
    <w:rsid w:val="00B07AA6"/>
    <w:rsid w:val="00B07EDD"/>
    <w:rsid w:val="00B07FCE"/>
    <w:rsid w:val="00B10004"/>
    <w:rsid w:val="00B10104"/>
    <w:rsid w:val="00B102FA"/>
    <w:rsid w:val="00B10327"/>
    <w:rsid w:val="00B10542"/>
    <w:rsid w:val="00B1071D"/>
    <w:rsid w:val="00B108ED"/>
    <w:rsid w:val="00B109E8"/>
    <w:rsid w:val="00B10A5C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99C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A97"/>
    <w:rsid w:val="00B15B0B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43"/>
    <w:rsid w:val="00B20D54"/>
    <w:rsid w:val="00B212F4"/>
    <w:rsid w:val="00B213E6"/>
    <w:rsid w:val="00B2140A"/>
    <w:rsid w:val="00B214CA"/>
    <w:rsid w:val="00B21559"/>
    <w:rsid w:val="00B219D8"/>
    <w:rsid w:val="00B21D3F"/>
    <w:rsid w:val="00B21DC2"/>
    <w:rsid w:val="00B2202B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5F35"/>
    <w:rsid w:val="00B264F7"/>
    <w:rsid w:val="00B26709"/>
    <w:rsid w:val="00B26B3F"/>
    <w:rsid w:val="00B270A4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E70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835"/>
    <w:rsid w:val="00B37AC3"/>
    <w:rsid w:val="00B37BC0"/>
    <w:rsid w:val="00B37EF4"/>
    <w:rsid w:val="00B4004D"/>
    <w:rsid w:val="00B400D5"/>
    <w:rsid w:val="00B40697"/>
    <w:rsid w:val="00B40D65"/>
    <w:rsid w:val="00B40EDA"/>
    <w:rsid w:val="00B40F86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7D"/>
    <w:rsid w:val="00B47B9A"/>
    <w:rsid w:val="00B47BF0"/>
    <w:rsid w:val="00B47E97"/>
    <w:rsid w:val="00B47EE2"/>
    <w:rsid w:val="00B50225"/>
    <w:rsid w:val="00B505C1"/>
    <w:rsid w:val="00B506B2"/>
    <w:rsid w:val="00B50D2D"/>
    <w:rsid w:val="00B5118D"/>
    <w:rsid w:val="00B5151B"/>
    <w:rsid w:val="00B515CB"/>
    <w:rsid w:val="00B51727"/>
    <w:rsid w:val="00B518E4"/>
    <w:rsid w:val="00B519C6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38F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566"/>
    <w:rsid w:val="00B579FC"/>
    <w:rsid w:val="00B57AB7"/>
    <w:rsid w:val="00B57B92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93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3E8E"/>
    <w:rsid w:val="00B63FB1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5A3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2D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1005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580"/>
    <w:rsid w:val="00B829D9"/>
    <w:rsid w:val="00B82A2C"/>
    <w:rsid w:val="00B82E50"/>
    <w:rsid w:val="00B82EEF"/>
    <w:rsid w:val="00B82F45"/>
    <w:rsid w:val="00B835E3"/>
    <w:rsid w:val="00B83667"/>
    <w:rsid w:val="00B837CA"/>
    <w:rsid w:val="00B83B09"/>
    <w:rsid w:val="00B83DFB"/>
    <w:rsid w:val="00B840CC"/>
    <w:rsid w:val="00B845E6"/>
    <w:rsid w:val="00B8460D"/>
    <w:rsid w:val="00B84715"/>
    <w:rsid w:val="00B8482A"/>
    <w:rsid w:val="00B84898"/>
    <w:rsid w:val="00B84C53"/>
    <w:rsid w:val="00B84D43"/>
    <w:rsid w:val="00B84FA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84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07"/>
    <w:rsid w:val="00B942FC"/>
    <w:rsid w:val="00B94346"/>
    <w:rsid w:val="00B943F5"/>
    <w:rsid w:val="00B94B8C"/>
    <w:rsid w:val="00B94D84"/>
    <w:rsid w:val="00B94D9C"/>
    <w:rsid w:val="00B95295"/>
    <w:rsid w:val="00B9536C"/>
    <w:rsid w:val="00B954ED"/>
    <w:rsid w:val="00B95537"/>
    <w:rsid w:val="00B95704"/>
    <w:rsid w:val="00B95854"/>
    <w:rsid w:val="00B95AC5"/>
    <w:rsid w:val="00B95ACE"/>
    <w:rsid w:val="00B95D4B"/>
    <w:rsid w:val="00B95F51"/>
    <w:rsid w:val="00B960D1"/>
    <w:rsid w:val="00B964BD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6F98"/>
    <w:rsid w:val="00B96FBD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A16"/>
    <w:rsid w:val="00BA0C49"/>
    <w:rsid w:val="00BA0DFB"/>
    <w:rsid w:val="00BA0E21"/>
    <w:rsid w:val="00BA1341"/>
    <w:rsid w:val="00BA1428"/>
    <w:rsid w:val="00BA1E52"/>
    <w:rsid w:val="00BA212B"/>
    <w:rsid w:val="00BA21EF"/>
    <w:rsid w:val="00BA2298"/>
    <w:rsid w:val="00BA2364"/>
    <w:rsid w:val="00BA23B3"/>
    <w:rsid w:val="00BA2471"/>
    <w:rsid w:val="00BA2639"/>
    <w:rsid w:val="00BA268E"/>
    <w:rsid w:val="00BA26CF"/>
    <w:rsid w:val="00BA28C8"/>
    <w:rsid w:val="00BA292D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564"/>
    <w:rsid w:val="00BB07F2"/>
    <w:rsid w:val="00BB083B"/>
    <w:rsid w:val="00BB0AA1"/>
    <w:rsid w:val="00BB0AEE"/>
    <w:rsid w:val="00BB0D2B"/>
    <w:rsid w:val="00BB0EC0"/>
    <w:rsid w:val="00BB160B"/>
    <w:rsid w:val="00BB1B88"/>
    <w:rsid w:val="00BB1DC4"/>
    <w:rsid w:val="00BB1DC5"/>
    <w:rsid w:val="00BB2120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8F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07C"/>
    <w:rsid w:val="00BC1278"/>
    <w:rsid w:val="00BC1453"/>
    <w:rsid w:val="00BC149D"/>
    <w:rsid w:val="00BC154F"/>
    <w:rsid w:val="00BC199A"/>
    <w:rsid w:val="00BC19C2"/>
    <w:rsid w:val="00BC1C19"/>
    <w:rsid w:val="00BC1CB0"/>
    <w:rsid w:val="00BC1CEE"/>
    <w:rsid w:val="00BC2048"/>
    <w:rsid w:val="00BC2665"/>
    <w:rsid w:val="00BC2A11"/>
    <w:rsid w:val="00BC2C7C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21"/>
    <w:rsid w:val="00BC419B"/>
    <w:rsid w:val="00BC41F4"/>
    <w:rsid w:val="00BC456D"/>
    <w:rsid w:val="00BC48AB"/>
    <w:rsid w:val="00BC5197"/>
    <w:rsid w:val="00BC53D5"/>
    <w:rsid w:val="00BC5402"/>
    <w:rsid w:val="00BC548D"/>
    <w:rsid w:val="00BC5592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D23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0"/>
    <w:rsid w:val="00BD76F8"/>
    <w:rsid w:val="00BD77BE"/>
    <w:rsid w:val="00BD77D5"/>
    <w:rsid w:val="00BD7B48"/>
    <w:rsid w:val="00BD7F0B"/>
    <w:rsid w:val="00BE0506"/>
    <w:rsid w:val="00BE07C4"/>
    <w:rsid w:val="00BE08DD"/>
    <w:rsid w:val="00BE1110"/>
    <w:rsid w:val="00BE17DC"/>
    <w:rsid w:val="00BE18D3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1F0"/>
    <w:rsid w:val="00BE3758"/>
    <w:rsid w:val="00BE3863"/>
    <w:rsid w:val="00BE396E"/>
    <w:rsid w:val="00BE3A43"/>
    <w:rsid w:val="00BE3A5A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08A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2AE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F001E"/>
    <w:rsid w:val="00BF014C"/>
    <w:rsid w:val="00BF0404"/>
    <w:rsid w:val="00BF06EE"/>
    <w:rsid w:val="00BF0927"/>
    <w:rsid w:val="00BF0B34"/>
    <w:rsid w:val="00BF0BF9"/>
    <w:rsid w:val="00BF0E06"/>
    <w:rsid w:val="00BF0E10"/>
    <w:rsid w:val="00BF1383"/>
    <w:rsid w:val="00BF15D3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5A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42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30C"/>
    <w:rsid w:val="00BF6680"/>
    <w:rsid w:val="00BF691E"/>
    <w:rsid w:val="00BF69EF"/>
    <w:rsid w:val="00BF6B90"/>
    <w:rsid w:val="00BF6D39"/>
    <w:rsid w:val="00BF6FEE"/>
    <w:rsid w:val="00BF71D2"/>
    <w:rsid w:val="00BF733B"/>
    <w:rsid w:val="00BF73F7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7A4"/>
    <w:rsid w:val="00C02881"/>
    <w:rsid w:val="00C02A6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B2"/>
    <w:rsid w:val="00C05DDE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519"/>
    <w:rsid w:val="00C10793"/>
    <w:rsid w:val="00C108C8"/>
    <w:rsid w:val="00C10D7B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B12"/>
    <w:rsid w:val="00C13DA2"/>
    <w:rsid w:val="00C13DC7"/>
    <w:rsid w:val="00C13F48"/>
    <w:rsid w:val="00C141A9"/>
    <w:rsid w:val="00C142AE"/>
    <w:rsid w:val="00C142C0"/>
    <w:rsid w:val="00C1453F"/>
    <w:rsid w:val="00C14695"/>
    <w:rsid w:val="00C148D1"/>
    <w:rsid w:val="00C14BA7"/>
    <w:rsid w:val="00C14BD0"/>
    <w:rsid w:val="00C14C2B"/>
    <w:rsid w:val="00C14C75"/>
    <w:rsid w:val="00C14D12"/>
    <w:rsid w:val="00C14FE4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A9D"/>
    <w:rsid w:val="00C17C65"/>
    <w:rsid w:val="00C17D5B"/>
    <w:rsid w:val="00C17EF3"/>
    <w:rsid w:val="00C17FDF"/>
    <w:rsid w:val="00C2021B"/>
    <w:rsid w:val="00C2030C"/>
    <w:rsid w:val="00C204C2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752"/>
    <w:rsid w:val="00C21954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5A7"/>
    <w:rsid w:val="00C24781"/>
    <w:rsid w:val="00C2482F"/>
    <w:rsid w:val="00C24BAA"/>
    <w:rsid w:val="00C24ED8"/>
    <w:rsid w:val="00C2594C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6D9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EC1"/>
    <w:rsid w:val="00C40F9B"/>
    <w:rsid w:val="00C41427"/>
    <w:rsid w:val="00C41456"/>
    <w:rsid w:val="00C415E1"/>
    <w:rsid w:val="00C4181F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C19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565"/>
    <w:rsid w:val="00C45D3A"/>
    <w:rsid w:val="00C460A7"/>
    <w:rsid w:val="00C462EF"/>
    <w:rsid w:val="00C46518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3994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92E"/>
    <w:rsid w:val="00C55B39"/>
    <w:rsid w:val="00C55DC8"/>
    <w:rsid w:val="00C55DE5"/>
    <w:rsid w:val="00C55F6E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9E5"/>
    <w:rsid w:val="00C60DF5"/>
    <w:rsid w:val="00C60E65"/>
    <w:rsid w:val="00C60F36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CDB"/>
    <w:rsid w:val="00C64D93"/>
    <w:rsid w:val="00C64DC6"/>
    <w:rsid w:val="00C64DF5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2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9E6"/>
    <w:rsid w:val="00C70AA7"/>
    <w:rsid w:val="00C70C17"/>
    <w:rsid w:val="00C70DC7"/>
    <w:rsid w:val="00C70E88"/>
    <w:rsid w:val="00C7106F"/>
    <w:rsid w:val="00C71107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91C"/>
    <w:rsid w:val="00C74AEA"/>
    <w:rsid w:val="00C74C96"/>
    <w:rsid w:val="00C74CEE"/>
    <w:rsid w:val="00C74D8B"/>
    <w:rsid w:val="00C74FD3"/>
    <w:rsid w:val="00C752DA"/>
    <w:rsid w:val="00C758B4"/>
    <w:rsid w:val="00C758DC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B72"/>
    <w:rsid w:val="00C81E76"/>
    <w:rsid w:val="00C81EE6"/>
    <w:rsid w:val="00C81F16"/>
    <w:rsid w:val="00C823BD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AC5"/>
    <w:rsid w:val="00C83F3E"/>
    <w:rsid w:val="00C83FB9"/>
    <w:rsid w:val="00C8498B"/>
    <w:rsid w:val="00C84F65"/>
    <w:rsid w:val="00C85029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0B"/>
    <w:rsid w:val="00C8716A"/>
    <w:rsid w:val="00C87217"/>
    <w:rsid w:val="00C872C9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965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E9"/>
    <w:rsid w:val="00C943F7"/>
    <w:rsid w:val="00C94623"/>
    <w:rsid w:val="00C9479C"/>
    <w:rsid w:val="00C94889"/>
    <w:rsid w:val="00C94C56"/>
    <w:rsid w:val="00C94C5C"/>
    <w:rsid w:val="00C94C90"/>
    <w:rsid w:val="00C94CCA"/>
    <w:rsid w:val="00C94E07"/>
    <w:rsid w:val="00C94F2D"/>
    <w:rsid w:val="00C9510C"/>
    <w:rsid w:val="00C95173"/>
    <w:rsid w:val="00C953E8"/>
    <w:rsid w:val="00C954C7"/>
    <w:rsid w:val="00C95735"/>
    <w:rsid w:val="00C9578C"/>
    <w:rsid w:val="00C958F7"/>
    <w:rsid w:val="00C95D78"/>
    <w:rsid w:val="00C96058"/>
    <w:rsid w:val="00C96320"/>
    <w:rsid w:val="00C966D9"/>
    <w:rsid w:val="00C96759"/>
    <w:rsid w:val="00C96773"/>
    <w:rsid w:val="00C9680C"/>
    <w:rsid w:val="00C96A46"/>
    <w:rsid w:val="00C96BB4"/>
    <w:rsid w:val="00C96D1B"/>
    <w:rsid w:val="00C96D56"/>
    <w:rsid w:val="00C96EC4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2EB"/>
    <w:rsid w:val="00CA535A"/>
    <w:rsid w:val="00CA5458"/>
    <w:rsid w:val="00CA57FA"/>
    <w:rsid w:val="00CA59E8"/>
    <w:rsid w:val="00CA5A4F"/>
    <w:rsid w:val="00CA63A4"/>
    <w:rsid w:val="00CA6421"/>
    <w:rsid w:val="00CA671A"/>
    <w:rsid w:val="00CA68A1"/>
    <w:rsid w:val="00CA69D3"/>
    <w:rsid w:val="00CA6B0E"/>
    <w:rsid w:val="00CA6FF9"/>
    <w:rsid w:val="00CA71F0"/>
    <w:rsid w:val="00CA7352"/>
    <w:rsid w:val="00CA7422"/>
    <w:rsid w:val="00CA75E5"/>
    <w:rsid w:val="00CA75E7"/>
    <w:rsid w:val="00CA781F"/>
    <w:rsid w:val="00CA795A"/>
    <w:rsid w:val="00CA79BB"/>
    <w:rsid w:val="00CA7A5A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219"/>
    <w:rsid w:val="00CB15C7"/>
    <w:rsid w:val="00CB167E"/>
    <w:rsid w:val="00CB17C6"/>
    <w:rsid w:val="00CB19C0"/>
    <w:rsid w:val="00CB1A66"/>
    <w:rsid w:val="00CB1D63"/>
    <w:rsid w:val="00CB1E1F"/>
    <w:rsid w:val="00CB1E5C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0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2F3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26D"/>
    <w:rsid w:val="00CB6394"/>
    <w:rsid w:val="00CB63E7"/>
    <w:rsid w:val="00CB6472"/>
    <w:rsid w:val="00CB680B"/>
    <w:rsid w:val="00CB6B1A"/>
    <w:rsid w:val="00CB6B48"/>
    <w:rsid w:val="00CB6B98"/>
    <w:rsid w:val="00CB6CB2"/>
    <w:rsid w:val="00CB6F36"/>
    <w:rsid w:val="00CB70CC"/>
    <w:rsid w:val="00CB71C8"/>
    <w:rsid w:val="00CB72BD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54"/>
    <w:rsid w:val="00CC09FF"/>
    <w:rsid w:val="00CC0A0B"/>
    <w:rsid w:val="00CC0ABB"/>
    <w:rsid w:val="00CC0BD9"/>
    <w:rsid w:val="00CC0DD7"/>
    <w:rsid w:val="00CC0E50"/>
    <w:rsid w:val="00CC1372"/>
    <w:rsid w:val="00CC13DB"/>
    <w:rsid w:val="00CC1407"/>
    <w:rsid w:val="00CC1481"/>
    <w:rsid w:val="00CC15FC"/>
    <w:rsid w:val="00CC176D"/>
    <w:rsid w:val="00CC1841"/>
    <w:rsid w:val="00CC1895"/>
    <w:rsid w:val="00CC197A"/>
    <w:rsid w:val="00CC19D5"/>
    <w:rsid w:val="00CC1A13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047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87"/>
    <w:rsid w:val="00CD0FDE"/>
    <w:rsid w:val="00CD129C"/>
    <w:rsid w:val="00CD12DC"/>
    <w:rsid w:val="00CD156B"/>
    <w:rsid w:val="00CD15AF"/>
    <w:rsid w:val="00CD1935"/>
    <w:rsid w:val="00CD1BD6"/>
    <w:rsid w:val="00CD1E43"/>
    <w:rsid w:val="00CD1FAB"/>
    <w:rsid w:val="00CD2132"/>
    <w:rsid w:val="00CD2782"/>
    <w:rsid w:val="00CD278B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8BD"/>
    <w:rsid w:val="00CD7EF1"/>
    <w:rsid w:val="00CE0250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386"/>
    <w:rsid w:val="00CE36BF"/>
    <w:rsid w:val="00CE37AF"/>
    <w:rsid w:val="00CE3B93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579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D02"/>
    <w:rsid w:val="00CF20B8"/>
    <w:rsid w:val="00CF22F1"/>
    <w:rsid w:val="00CF23F3"/>
    <w:rsid w:val="00CF25EC"/>
    <w:rsid w:val="00CF28E8"/>
    <w:rsid w:val="00CF2912"/>
    <w:rsid w:val="00CF2D24"/>
    <w:rsid w:val="00CF2FA3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98A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8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18F"/>
    <w:rsid w:val="00D074E4"/>
    <w:rsid w:val="00D07705"/>
    <w:rsid w:val="00D0770B"/>
    <w:rsid w:val="00D07975"/>
    <w:rsid w:val="00D07D50"/>
    <w:rsid w:val="00D07D5D"/>
    <w:rsid w:val="00D07D66"/>
    <w:rsid w:val="00D07E34"/>
    <w:rsid w:val="00D07F0C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2B5"/>
    <w:rsid w:val="00D13689"/>
    <w:rsid w:val="00D136E9"/>
    <w:rsid w:val="00D13BA2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4EAB"/>
    <w:rsid w:val="00D15094"/>
    <w:rsid w:val="00D150AB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DC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AB"/>
    <w:rsid w:val="00D177C5"/>
    <w:rsid w:val="00D1788F"/>
    <w:rsid w:val="00D179F0"/>
    <w:rsid w:val="00D17B35"/>
    <w:rsid w:val="00D17C5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E7"/>
    <w:rsid w:val="00D21032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C2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AD7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DA"/>
    <w:rsid w:val="00D32171"/>
    <w:rsid w:val="00D323C3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ACB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48B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96"/>
    <w:rsid w:val="00D41AC7"/>
    <w:rsid w:val="00D41C21"/>
    <w:rsid w:val="00D41E75"/>
    <w:rsid w:val="00D41FEA"/>
    <w:rsid w:val="00D42458"/>
    <w:rsid w:val="00D427D4"/>
    <w:rsid w:val="00D42A79"/>
    <w:rsid w:val="00D42AAF"/>
    <w:rsid w:val="00D42FAB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CD4"/>
    <w:rsid w:val="00D44DCA"/>
    <w:rsid w:val="00D44F12"/>
    <w:rsid w:val="00D451A0"/>
    <w:rsid w:val="00D451EE"/>
    <w:rsid w:val="00D4540A"/>
    <w:rsid w:val="00D454E7"/>
    <w:rsid w:val="00D45577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77C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51F"/>
    <w:rsid w:val="00D54756"/>
    <w:rsid w:val="00D54933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070"/>
    <w:rsid w:val="00D57262"/>
    <w:rsid w:val="00D57427"/>
    <w:rsid w:val="00D57562"/>
    <w:rsid w:val="00D576B2"/>
    <w:rsid w:val="00D576FD"/>
    <w:rsid w:val="00D578BB"/>
    <w:rsid w:val="00D57C85"/>
    <w:rsid w:val="00D57EF1"/>
    <w:rsid w:val="00D57FCC"/>
    <w:rsid w:val="00D57FE1"/>
    <w:rsid w:val="00D60153"/>
    <w:rsid w:val="00D6016C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85"/>
    <w:rsid w:val="00D624D4"/>
    <w:rsid w:val="00D628FE"/>
    <w:rsid w:val="00D62AE5"/>
    <w:rsid w:val="00D62F6C"/>
    <w:rsid w:val="00D62FF4"/>
    <w:rsid w:val="00D63060"/>
    <w:rsid w:val="00D63524"/>
    <w:rsid w:val="00D63929"/>
    <w:rsid w:val="00D63A0E"/>
    <w:rsid w:val="00D63A62"/>
    <w:rsid w:val="00D63CBB"/>
    <w:rsid w:val="00D640B9"/>
    <w:rsid w:val="00D6432F"/>
    <w:rsid w:val="00D643DC"/>
    <w:rsid w:val="00D6491F"/>
    <w:rsid w:val="00D64BE5"/>
    <w:rsid w:val="00D64DDF"/>
    <w:rsid w:val="00D64E65"/>
    <w:rsid w:val="00D65184"/>
    <w:rsid w:val="00D657D0"/>
    <w:rsid w:val="00D658E2"/>
    <w:rsid w:val="00D65A85"/>
    <w:rsid w:val="00D65B8A"/>
    <w:rsid w:val="00D65F3A"/>
    <w:rsid w:val="00D6616F"/>
    <w:rsid w:val="00D66206"/>
    <w:rsid w:val="00D66355"/>
    <w:rsid w:val="00D66CC7"/>
    <w:rsid w:val="00D66D84"/>
    <w:rsid w:val="00D67186"/>
    <w:rsid w:val="00D67307"/>
    <w:rsid w:val="00D6774F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1A2"/>
    <w:rsid w:val="00D7220E"/>
    <w:rsid w:val="00D72367"/>
    <w:rsid w:val="00D72585"/>
    <w:rsid w:val="00D725E9"/>
    <w:rsid w:val="00D72A72"/>
    <w:rsid w:val="00D72B33"/>
    <w:rsid w:val="00D72CEF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525"/>
    <w:rsid w:val="00D76863"/>
    <w:rsid w:val="00D7694B"/>
    <w:rsid w:val="00D76BB5"/>
    <w:rsid w:val="00D76D50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9EF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6F"/>
    <w:rsid w:val="00D85D97"/>
    <w:rsid w:val="00D85DD5"/>
    <w:rsid w:val="00D864F0"/>
    <w:rsid w:val="00D8655E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55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679"/>
    <w:rsid w:val="00D937EB"/>
    <w:rsid w:val="00D9388C"/>
    <w:rsid w:val="00D939F0"/>
    <w:rsid w:val="00D93C8C"/>
    <w:rsid w:val="00D93D3A"/>
    <w:rsid w:val="00D941C2"/>
    <w:rsid w:val="00D9424A"/>
    <w:rsid w:val="00D946AF"/>
    <w:rsid w:val="00D9498B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C16"/>
    <w:rsid w:val="00D97D5F"/>
    <w:rsid w:val="00D97ED2"/>
    <w:rsid w:val="00DA01BE"/>
    <w:rsid w:val="00DA0367"/>
    <w:rsid w:val="00DA056F"/>
    <w:rsid w:val="00DA060B"/>
    <w:rsid w:val="00DA0685"/>
    <w:rsid w:val="00DA0841"/>
    <w:rsid w:val="00DA08F0"/>
    <w:rsid w:val="00DA0CC5"/>
    <w:rsid w:val="00DA0F95"/>
    <w:rsid w:val="00DA1355"/>
    <w:rsid w:val="00DA1410"/>
    <w:rsid w:val="00DA155E"/>
    <w:rsid w:val="00DA1567"/>
    <w:rsid w:val="00DA1C22"/>
    <w:rsid w:val="00DA20D0"/>
    <w:rsid w:val="00DA20D7"/>
    <w:rsid w:val="00DA2112"/>
    <w:rsid w:val="00DA2167"/>
    <w:rsid w:val="00DA243B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AB7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4C1"/>
    <w:rsid w:val="00DA5769"/>
    <w:rsid w:val="00DA578B"/>
    <w:rsid w:val="00DA57BA"/>
    <w:rsid w:val="00DA5840"/>
    <w:rsid w:val="00DA5BB5"/>
    <w:rsid w:val="00DA5D6E"/>
    <w:rsid w:val="00DA6193"/>
    <w:rsid w:val="00DA6DAE"/>
    <w:rsid w:val="00DA6EE7"/>
    <w:rsid w:val="00DA6F42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852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6B"/>
    <w:rsid w:val="00DB2E88"/>
    <w:rsid w:val="00DB2EA9"/>
    <w:rsid w:val="00DB2F79"/>
    <w:rsid w:val="00DB3028"/>
    <w:rsid w:val="00DB3241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9F9"/>
    <w:rsid w:val="00DB6A29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B7FCF"/>
    <w:rsid w:val="00DC020F"/>
    <w:rsid w:val="00DC0383"/>
    <w:rsid w:val="00DC05B9"/>
    <w:rsid w:val="00DC06FB"/>
    <w:rsid w:val="00DC09FD"/>
    <w:rsid w:val="00DC0A6B"/>
    <w:rsid w:val="00DC0AB4"/>
    <w:rsid w:val="00DC0B98"/>
    <w:rsid w:val="00DC0CE6"/>
    <w:rsid w:val="00DC0E85"/>
    <w:rsid w:val="00DC0FBE"/>
    <w:rsid w:val="00DC11A7"/>
    <w:rsid w:val="00DC12C9"/>
    <w:rsid w:val="00DC14BC"/>
    <w:rsid w:val="00DC1512"/>
    <w:rsid w:val="00DC1607"/>
    <w:rsid w:val="00DC1767"/>
    <w:rsid w:val="00DC1820"/>
    <w:rsid w:val="00DC21C8"/>
    <w:rsid w:val="00DC227B"/>
    <w:rsid w:val="00DC234F"/>
    <w:rsid w:val="00DC2351"/>
    <w:rsid w:val="00DC270B"/>
    <w:rsid w:val="00DC2893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952"/>
    <w:rsid w:val="00DC6BFC"/>
    <w:rsid w:val="00DC6C8C"/>
    <w:rsid w:val="00DC70B8"/>
    <w:rsid w:val="00DC70F1"/>
    <w:rsid w:val="00DC7282"/>
    <w:rsid w:val="00DC7756"/>
    <w:rsid w:val="00DC77BC"/>
    <w:rsid w:val="00DC7DCC"/>
    <w:rsid w:val="00DD0113"/>
    <w:rsid w:val="00DD0572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3B9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AA7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415"/>
    <w:rsid w:val="00DD650A"/>
    <w:rsid w:val="00DD6656"/>
    <w:rsid w:val="00DD6B99"/>
    <w:rsid w:val="00DD73C0"/>
    <w:rsid w:val="00DD7670"/>
    <w:rsid w:val="00DD76B3"/>
    <w:rsid w:val="00DD776C"/>
    <w:rsid w:val="00DD78CB"/>
    <w:rsid w:val="00DD79E5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A82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315"/>
    <w:rsid w:val="00DE74BA"/>
    <w:rsid w:val="00DE7CA2"/>
    <w:rsid w:val="00DE7CC9"/>
    <w:rsid w:val="00DE7D48"/>
    <w:rsid w:val="00DE7F27"/>
    <w:rsid w:val="00DF00EF"/>
    <w:rsid w:val="00DF014A"/>
    <w:rsid w:val="00DF0307"/>
    <w:rsid w:val="00DF034C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EB0"/>
    <w:rsid w:val="00DF1FAC"/>
    <w:rsid w:val="00DF203D"/>
    <w:rsid w:val="00DF21BC"/>
    <w:rsid w:val="00DF222E"/>
    <w:rsid w:val="00DF2677"/>
    <w:rsid w:val="00DF2775"/>
    <w:rsid w:val="00DF2938"/>
    <w:rsid w:val="00DF2D22"/>
    <w:rsid w:val="00DF2ECB"/>
    <w:rsid w:val="00DF337E"/>
    <w:rsid w:val="00DF3658"/>
    <w:rsid w:val="00DF36B3"/>
    <w:rsid w:val="00DF38EA"/>
    <w:rsid w:val="00DF3980"/>
    <w:rsid w:val="00DF3E13"/>
    <w:rsid w:val="00DF3EEA"/>
    <w:rsid w:val="00DF4038"/>
    <w:rsid w:val="00DF4362"/>
    <w:rsid w:val="00DF4382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E38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415"/>
    <w:rsid w:val="00E04896"/>
    <w:rsid w:val="00E04AC8"/>
    <w:rsid w:val="00E04F12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63"/>
    <w:rsid w:val="00E10902"/>
    <w:rsid w:val="00E10B64"/>
    <w:rsid w:val="00E10CE1"/>
    <w:rsid w:val="00E10DA3"/>
    <w:rsid w:val="00E1106E"/>
    <w:rsid w:val="00E1117F"/>
    <w:rsid w:val="00E111D6"/>
    <w:rsid w:val="00E112DB"/>
    <w:rsid w:val="00E11527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7BB"/>
    <w:rsid w:val="00E14C63"/>
    <w:rsid w:val="00E14DE4"/>
    <w:rsid w:val="00E150B6"/>
    <w:rsid w:val="00E1518C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C16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0DA9"/>
    <w:rsid w:val="00E20DE9"/>
    <w:rsid w:val="00E20FA7"/>
    <w:rsid w:val="00E214D9"/>
    <w:rsid w:val="00E216B0"/>
    <w:rsid w:val="00E217ED"/>
    <w:rsid w:val="00E21A08"/>
    <w:rsid w:val="00E21AB0"/>
    <w:rsid w:val="00E21C4F"/>
    <w:rsid w:val="00E21F21"/>
    <w:rsid w:val="00E2235D"/>
    <w:rsid w:val="00E2261B"/>
    <w:rsid w:val="00E22890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CC7"/>
    <w:rsid w:val="00E23D3A"/>
    <w:rsid w:val="00E23DE1"/>
    <w:rsid w:val="00E2448D"/>
    <w:rsid w:val="00E245EE"/>
    <w:rsid w:val="00E24A43"/>
    <w:rsid w:val="00E24DBB"/>
    <w:rsid w:val="00E24E76"/>
    <w:rsid w:val="00E24F9C"/>
    <w:rsid w:val="00E25039"/>
    <w:rsid w:val="00E2508D"/>
    <w:rsid w:val="00E25344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EFA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716"/>
    <w:rsid w:val="00E36ABE"/>
    <w:rsid w:val="00E36BA7"/>
    <w:rsid w:val="00E36D93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A83"/>
    <w:rsid w:val="00E40CFF"/>
    <w:rsid w:val="00E40DE5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C88"/>
    <w:rsid w:val="00E42E6F"/>
    <w:rsid w:val="00E430EE"/>
    <w:rsid w:val="00E430FB"/>
    <w:rsid w:val="00E438CB"/>
    <w:rsid w:val="00E4390A"/>
    <w:rsid w:val="00E43A28"/>
    <w:rsid w:val="00E43B9E"/>
    <w:rsid w:val="00E43E90"/>
    <w:rsid w:val="00E442D4"/>
    <w:rsid w:val="00E4437A"/>
    <w:rsid w:val="00E4459F"/>
    <w:rsid w:val="00E446D0"/>
    <w:rsid w:val="00E447EF"/>
    <w:rsid w:val="00E448CB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9"/>
    <w:rsid w:val="00E504CA"/>
    <w:rsid w:val="00E505A1"/>
    <w:rsid w:val="00E507AA"/>
    <w:rsid w:val="00E507F2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D4C"/>
    <w:rsid w:val="00E54E52"/>
    <w:rsid w:val="00E54E98"/>
    <w:rsid w:val="00E54EE3"/>
    <w:rsid w:val="00E55196"/>
    <w:rsid w:val="00E55327"/>
    <w:rsid w:val="00E554E8"/>
    <w:rsid w:val="00E55867"/>
    <w:rsid w:val="00E559BD"/>
    <w:rsid w:val="00E55AD8"/>
    <w:rsid w:val="00E56173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44"/>
    <w:rsid w:val="00E604DE"/>
    <w:rsid w:val="00E6063C"/>
    <w:rsid w:val="00E60852"/>
    <w:rsid w:val="00E60AC1"/>
    <w:rsid w:val="00E60CC6"/>
    <w:rsid w:val="00E60CD1"/>
    <w:rsid w:val="00E60D30"/>
    <w:rsid w:val="00E60E18"/>
    <w:rsid w:val="00E60E78"/>
    <w:rsid w:val="00E60F5D"/>
    <w:rsid w:val="00E61095"/>
    <w:rsid w:val="00E610B5"/>
    <w:rsid w:val="00E61202"/>
    <w:rsid w:val="00E61211"/>
    <w:rsid w:val="00E61274"/>
    <w:rsid w:val="00E61737"/>
    <w:rsid w:val="00E61D1A"/>
    <w:rsid w:val="00E61DD8"/>
    <w:rsid w:val="00E61E46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8D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4E01"/>
    <w:rsid w:val="00E653B2"/>
    <w:rsid w:val="00E654C1"/>
    <w:rsid w:val="00E655F3"/>
    <w:rsid w:val="00E65654"/>
    <w:rsid w:val="00E65697"/>
    <w:rsid w:val="00E65974"/>
    <w:rsid w:val="00E65BFC"/>
    <w:rsid w:val="00E65C96"/>
    <w:rsid w:val="00E65CC2"/>
    <w:rsid w:val="00E664C8"/>
    <w:rsid w:val="00E6651F"/>
    <w:rsid w:val="00E66547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AE3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3F8"/>
    <w:rsid w:val="00E755DE"/>
    <w:rsid w:val="00E75637"/>
    <w:rsid w:val="00E7567D"/>
    <w:rsid w:val="00E7569F"/>
    <w:rsid w:val="00E75735"/>
    <w:rsid w:val="00E75804"/>
    <w:rsid w:val="00E75891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3B"/>
    <w:rsid w:val="00E84461"/>
    <w:rsid w:val="00E8474B"/>
    <w:rsid w:val="00E847B7"/>
    <w:rsid w:val="00E84910"/>
    <w:rsid w:val="00E8496A"/>
    <w:rsid w:val="00E84A74"/>
    <w:rsid w:val="00E84AE5"/>
    <w:rsid w:val="00E84B5C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87FC8"/>
    <w:rsid w:val="00E90019"/>
    <w:rsid w:val="00E9042F"/>
    <w:rsid w:val="00E90434"/>
    <w:rsid w:val="00E9051F"/>
    <w:rsid w:val="00E9057A"/>
    <w:rsid w:val="00E905A4"/>
    <w:rsid w:val="00E907B0"/>
    <w:rsid w:val="00E90806"/>
    <w:rsid w:val="00E90B31"/>
    <w:rsid w:val="00E90C44"/>
    <w:rsid w:val="00E90D91"/>
    <w:rsid w:val="00E90DC1"/>
    <w:rsid w:val="00E90DF8"/>
    <w:rsid w:val="00E90E79"/>
    <w:rsid w:val="00E911DD"/>
    <w:rsid w:val="00E9120F"/>
    <w:rsid w:val="00E91631"/>
    <w:rsid w:val="00E916AC"/>
    <w:rsid w:val="00E917B3"/>
    <w:rsid w:val="00E9199D"/>
    <w:rsid w:val="00E919AB"/>
    <w:rsid w:val="00E92103"/>
    <w:rsid w:val="00E92135"/>
    <w:rsid w:val="00E92368"/>
    <w:rsid w:val="00E92448"/>
    <w:rsid w:val="00E924DB"/>
    <w:rsid w:val="00E9275B"/>
    <w:rsid w:val="00E9293B"/>
    <w:rsid w:val="00E929E0"/>
    <w:rsid w:val="00E92A27"/>
    <w:rsid w:val="00E92F28"/>
    <w:rsid w:val="00E930DC"/>
    <w:rsid w:val="00E936CE"/>
    <w:rsid w:val="00E937DD"/>
    <w:rsid w:val="00E937F9"/>
    <w:rsid w:val="00E93B00"/>
    <w:rsid w:val="00E93CF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18A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1"/>
    <w:rsid w:val="00EA011F"/>
    <w:rsid w:val="00EA04D1"/>
    <w:rsid w:val="00EA04FF"/>
    <w:rsid w:val="00EA0822"/>
    <w:rsid w:val="00EA0C4C"/>
    <w:rsid w:val="00EA0DB0"/>
    <w:rsid w:val="00EA1112"/>
    <w:rsid w:val="00EA1404"/>
    <w:rsid w:val="00EA142C"/>
    <w:rsid w:val="00EA1436"/>
    <w:rsid w:val="00EA1848"/>
    <w:rsid w:val="00EA1E18"/>
    <w:rsid w:val="00EA2427"/>
    <w:rsid w:val="00EA2690"/>
    <w:rsid w:val="00EA26D1"/>
    <w:rsid w:val="00EA28E7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7EE"/>
    <w:rsid w:val="00EA3B49"/>
    <w:rsid w:val="00EA3DE3"/>
    <w:rsid w:val="00EA40F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992"/>
    <w:rsid w:val="00EA6E4C"/>
    <w:rsid w:val="00EA6FFB"/>
    <w:rsid w:val="00EA71A6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50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ED3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04"/>
    <w:rsid w:val="00EB549E"/>
    <w:rsid w:val="00EB55DF"/>
    <w:rsid w:val="00EB5885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B7CE4"/>
    <w:rsid w:val="00EB7DC4"/>
    <w:rsid w:val="00EC0086"/>
    <w:rsid w:val="00EC0303"/>
    <w:rsid w:val="00EC05B1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4E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6FA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0957"/>
    <w:rsid w:val="00ED1182"/>
    <w:rsid w:val="00ED11A8"/>
    <w:rsid w:val="00ED138F"/>
    <w:rsid w:val="00ED1447"/>
    <w:rsid w:val="00ED1C7C"/>
    <w:rsid w:val="00ED1CC3"/>
    <w:rsid w:val="00ED1F01"/>
    <w:rsid w:val="00ED1F41"/>
    <w:rsid w:val="00ED2275"/>
    <w:rsid w:val="00ED29EE"/>
    <w:rsid w:val="00ED2AEE"/>
    <w:rsid w:val="00ED2C28"/>
    <w:rsid w:val="00ED2D64"/>
    <w:rsid w:val="00ED327D"/>
    <w:rsid w:val="00ED32C7"/>
    <w:rsid w:val="00ED34A3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6D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D76"/>
    <w:rsid w:val="00EE4E41"/>
    <w:rsid w:val="00EE5081"/>
    <w:rsid w:val="00EE54C6"/>
    <w:rsid w:val="00EE553D"/>
    <w:rsid w:val="00EE5780"/>
    <w:rsid w:val="00EE586E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01C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5D"/>
    <w:rsid w:val="00EF4A69"/>
    <w:rsid w:val="00EF4ADD"/>
    <w:rsid w:val="00EF4E88"/>
    <w:rsid w:val="00EF50A3"/>
    <w:rsid w:val="00EF5266"/>
    <w:rsid w:val="00EF5358"/>
    <w:rsid w:val="00EF53F2"/>
    <w:rsid w:val="00EF5552"/>
    <w:rsid w:val="00EF5745"/>
    <w:rsid w:val="00EF5885"/>
    <w:rsid w:val="00EF58AA"/>
    <w:rsid w:val="00EF59FF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A3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A98"/>
    <w:rsid w:val="00F00BC0"/>
    <w:rsid w:val="00F00F96"/>
    <w:rsid w:val="00F011CD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3F26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271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7EE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A16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486"/>
    <w:rsid w:val="00F20547"/>
    <w:rsid w:val="00F206EB"/>
    <w:rsid w:val="00F206F9"/>
    <w:rsid w:val="00F207D4"/>
    <w:rsid w:val="00F208BF"/>
    <w:rsid w:val="00F20B0B"/>
    <w:rsid w:val="00F20E3C"/>
    <w:rsid w:val="00F20FDF"/>
    <w:rsid w:val="00F21054"/>
    <w:rsid w:val="00F21290"/>
    <w:rsid w:val="00F212C0"/>
    <w:rsid w:val="00F213C4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62F"/>
    <w:rsid w:val="00F31B4F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13"/>
    <w:rsid w:val="00F33421"/>
    <w:rsid w:val="00F337CB"/>
    <w:rsid w:val="00F338E5"/>
    <w:rsid w:val="00F33915"/>
    <w:rsid w:val="00F3399E"/>
    <w:rsid w:val="00F339EF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3DB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5AB"/>
    <w:rsid w:val="00F376C3"/>
    <w:rsid w:val="00F376D9"/>
    <w:rsid w:val="00F378CA"/>
    <w:rsid w:val="00F378F7"/>
    <w:rsid w:val="00F37904"/>
    <w:rsid w:val="00F379BF"/>
    <w:rsid w:val="00F379FD"/>
    <w:rsid w:val="00F37B6F"/>
    <w:rsid w:val="00F37C8E"/>
    <w:rsid w:val="00F37D61"/>
    <w:rsid w:val="00F40211"/>
    <w:rsid w:val="00F404A1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2B4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33"/>
    <w:rsid w:val="00F45013"/>
    <w:rsid w:val="00F450D2"/>
    <w:rsid w:val="00F4515D"/>
    <w:rsid w:val="00F451C1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389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6B"/>
    <w:rsid w:val="00F46ED8"/>
    <w:rsid w:val="00F46FFE"/>
    <w:rsid w:val="00F472E7"/>
    <w:rsid w:val="00F4760C"/>
    <w:rsid w:val="00F47641"/>
    <w:rsid w:val="00F478B9"/>
    <w:rsid w:val="00F47A01"/>
    <w:rsid w:val="00F47BD3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2EE4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E31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C44"/>
    <w:rsid w:val="00F57FED"/>
    <w:rsid w:val="00F600C6"/>
    <w:rsid w:val="00F603B2"/>
    <w:rsid w:val="00F604DD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E5D"/>
    <w:rsid w:val="00F61F0C"/>
    <w:rsid w:val="00F6202E"/>
    <w:rsid w:val="00F621DF"/>
    <w:rsid w:val="00F623BE"/>
    <w:rsid w:val="00F6242C"/>
    <w:rsid w:val="00F625FD"/>
    <w:rsid w:val="00F62A17"/>
    <w:rsid w:val="00F62A4E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2D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CA7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79"/>
    <w:rsid w:val="00F70C98"/>
    <w:rsid w:val="00F713A1"/>
    <w:rsid w:val="00F71596"/>
    <w:rsid w:val="00F7167A"/>
    <w:rsid w:val="00F718E8"/>
    <w:rsid w:val="00F71CFC"/>
    <w:rsid w:val="00F71F5A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CA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5FBF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77DE5"/>
    <w:rsid w:val="00F80170"/>
    <w:rsid w:val="00F802E2"/>
    <w:rsid w:val="00F8045D"/>
    <w:rsid w:val="00F804F1"/>
    <w:rsid w:val="00F8064A"/>
    <w:rsid w:val="00F807EF"/>
    <w:rsid w:val="00F808FC"/>
    <w:rsid w:val="00F80AE2"/>
    <w:rsid w:val="00F80F13"/>
    <w:rsid w:val="00F80F7A"/>
    <w:rsid w:val="00F8111F"/>
    <w:rsid w:val="00F81225"/>
    <w:rsid w:val="00F8123C"/>
    <w:rsid w:val="00F81390"/>
    <w:rsid w:val="00F8145B"/>
    <w:rsid w:val="00F814B7"/>
    <w:rsid w:val="00F814E0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A3"/>
    <w:rsid w:val="00F849B9"/>
    <w:rsid w:val="00F849EC"/>
    <w:rsid w:val="00F84A36"/>
    <w:rsid w:val="00F84C80"/>
    <w:rsid w:val="00F84EA2"/>
    <w:rsid w:val="00F851F2"/>
    <w:rsid w:val="00F853AE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593"/>
    <w:rsid w:val="00F876C2"/>
    <w:rsid w:val="00F878AE"/>
    <w:rsid w:val="00F8792E"/>
    <w:rsid w:val="00F87BD2"/>
    <w:rsid w:val="00F87C68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717"/>
    <w:rsid w:val="00F9178E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3CC"/>
    <w:rsid w:val="00F9760C"/>
    <w:rsid w:val="00F97696"/>
    <w:rsid w:val="00F97797"/>
    <w:rsid w:val="00F97801"/>
    <w:rsid w:val="00F9785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BE0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BA6"/>
    <w:rsid w:val="00FA5D57"/>
    <w:rsid w:val="00FA5D75"/>
    <w:rsid w:val="00FA5DC1"/>
    <w:rsid w:val="00FA5F63"/>
    <w:rsid w:val="00FA6063"/>
    <w:rsid w:val="00FA6084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A7D46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19E"/>
    <w:rsid w:val="00FB21FC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581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6A"/>
    <w:rsid w:val="00FB4987"/>
    <w:rsid w:val="00FB4BBD"/>
    <w:rsid w:val="00FB4E68"/>
    <w:rsid w:val="00FB5020"/>
    <w:rsid w:val="00FB5252"/>
    <w:rsid w:val="00FB58DA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201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923"/>
    <w:rsid w:val="00FC3BBB"/>
    <w:rsid w:val="00FC3BC8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12B"/>
    <w:rsid w:val="00FD358B"/>
    <w:rsid w:val="00FD3AAE"/>
    <w:rsid w:val="00FD3BD5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8A8"/>
    <w:rsid w:val="00FD5CC8"/>
    <w:rsid w:val="00FD5DD2"/>
    <w:rsid w:val="00FD5EF9"/>
    <w:rsid w:val="00FD5F10"/>
    <w:rsid w:val="00FD6102"/>
    <w:rsid w:val="00FD62EE"/>
    <w:rsid w:val="00FD62F3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9A2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2C"/>
    <w:rsid w:val="00FE1E36"/>
    <w:rsid w:val="00FE21FA"/>
    <w:rsid w:val="00FE2786"/>
    <w:rsid w:val="00FE282D"/>
    <w:rsid w:val="00FE28EF"/>
    <w:rsid w:val="00FE30A9"/>
    <w:rsid w:val="00FE311D"/>
    <w:rsid w:val="00FE3123"/>
    <w:rsid w:val="00FE34C3"/>
    <w:rsid w:val="00FE3504"/>
    <w:rsid w:val="00FE3512"/>
    <w:rsid w:val="00FE361E"/>
    <w:rsid w:val="00FE3620"/>
    <w:rsid w:val="00FE3958"/>
    <w:rsid w:val="00FE3AAC"/>
    <w:rsid w:val="00FE3BCF"/>
    <w:rsid w:val="00FE3FBE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B8D"/>
    <w:rsid w:val="00FE7C71"/>
    <w:rsid w:val="00FE7CAF"/>
    <w:rsid w:val="00FE7D57"/>
    <w:rsid w:val="00FF01E6"/>
    <w:rsid w:val="00FF0257"/>
    <w:rsid w:val="00FF0279"/>
    <w:rsid w:val="00FF02E9"/>
    <w:rsid w:val="00FF05EE"/>
    <w:rsid w:val="00FF05FF"/>
    <w:rsid w:val="00FF07AF"/>
    <w:rsid w:val="00FF09E9"/>
    <w:rsid w:val="00FF0BAC"/>
    <w:rsid w:val="00FF0E18"/>
    <w:rsid w:val="00FF0EEC"/>
    <w:rsid w:val="00FF0F55"/>
    <w:rsid w:val="00FF127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05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9F8AA9F4-C70E-4A40-979F-036E7AB9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f0ff7a2-1283-4f33-ade5-cd4c48a68be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4" ma:contentTypeDescription="Create a new document." ma:contentTypeScope="" ma:versionID="0f81b5190413ff6a30c7d3c7cd8042b9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605336d7a91dd6a0a02dea00628ddb98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6EE307-51B6-4277-8D1E-8F8C308EC8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7A4C52-2A12-4986-ABD4-DB7F389447D9}">
  <ds:schemaRefs>
    <ds:schemaRef ds:uri="http://schemas.microsoft.com/office/2006/metadata/properties"/>
    <ds:schemaRef ds:uri="http://schemas.microsoft.com/office/infopath/2007/PartnerControls"/>
    <ds:schemaRef ds:uri="5f0ff7a2-1283-4f33-ade5-cd4c48a68bed"/>
  </ds:schemaRefs>
</ds:datastoreItem>
</file>

<file path=customXml/itemProps3.xml><?xml version="1.0" encoding="utf-8"?>
<ds:datastoreItem xmlns:ds="http://schemas.openxmlformats.org/officeDocument/2006/customXml" ds:itemID="{C47D59B9-C638-4161-8242-EC5FC6C19A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7602FA-785A-4372-BD37-33DF99887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</Pages>
  <Words>392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Orathai, Nuchprasert</cp:lastModifiedBy>
  <cp:revision>5</cp:revision>
  <cp:lastPrinted>2023-05-03T12:02:00Z</cp:lastPrinted>
  <dcterms:created xsi:type="dcterms:W3CDTF">2023-05-03T12:41:00Z</dcterms:created>
  <dcterms:modified xsi:type="dcterms:W3CDTF">2023-05-09T10:06:00Z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