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B45F8" w14:textId="77777777" w:rsidR="00081F88" w:rsidRPr="00CF3746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3CBD4A71" w14:textId="7A64273A" w:rsidR="007D2B7F" w:rsidRPr="00CF3746" w:rsidRDefault="00804175" w:rsidP="00A64D4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CF3746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  <w:r w:rsidR="00A64D41" w:rsidRPr="00CF3746">
        <w:rPr>
          <w:rFonts w:asciiTheme="majorBidi" w:hAnsiTheme="majorBidi" w:cstheme="majorBidi"/>
          <w:sz w:val="28"/>
          <w:szCs w:val="28"/>
          <w:lang w:bidi="th-TH"/>
        </w:rPr>
        <w:tab/>
      </w:r>
    </w:p>
    <w:p w14:paraId="3F04CD16" w14:textId="0BFF1DEC" w:rsidR="001943FB" w:rsidRPr="00CF3746" w:rsidRDefault="001943FB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 w:rsidRPr="00CF3746">
        <w:rPr>
          <w:rFonts w:asciiTheme="majorBidi" w:hAnsiTheme="majorBidi" w:cstheme="majorBidi"/>
          <w:sz w:val="28"/>
          <w:szCs w:val="28"/>
          <w:lang w:val="en-US" w:bidi="th-TH"/>
        </w:rPr>
        <w:t xml:space="preserve">2019 </w:t>
      </w:r>
      <w:r w:rsidRPr="00CF3746">
        <w:rPr>
          <w:rFonts w:asciiTheme="majorBidi" w:hAnsiTheme="majorBidi" w:cs="Angsana New"/>
          <w:sz w:val="28"/>
          <w:szCs w:val="28"/>
          <w:cs/>
          <w:lang w:val="en-US" w:bidi="th-TH"/>
        </w:rPr>
        <w:t>(</w:t>
      </w:r>
      <w:r w:rsidRPr="00CF3746">
        <w:rPr>
          <w:rFonts w:asciiTheme="majorBidi" w:hAnsiTheme="majorBidi" w:cstheme="majorBidi"/>
          <w:sz w:val="28"/>
          <w:szCs w:val="28"/>
          <w:lang w:val="en-US" w:bidi="th-TH"/>
        </w:rPr>
        <w:t>C</w:t>
      </w:r>
      <w:r w:rsidR="00E9051F" w:rsidRPr="00CF3746">
        <w:rPr>
          <w:rFonts w:asciiTheme="majorBidi" w:hAnsiTheme="majorBidi" w:cstheme="majorBidi"/>
          <w:sz w:val="28"/>
          <w:szCs w:val="28"/>
          <w:lang w:val="en-US" w:bidi="th-TH"/>
        </w:rPr>
        <w:t>ovid</w:t>
      </w:r>
      <w:r w:rsidRPr="00CF3746">
        <w:rPr>
          <w:rFonts w:asciiTheme="majorBidi" w:hAnsiTheme="majorBidi" w:cs="Angsana New"/>
          <w:sz w:val="28"/>
          <w:szCs w:val="28"/>
          <w:cs/>
          <w:lang w:val="en-US" w:bidi="th-TH"/>
        </w:rPr>
        <w:t>-</w:t>
      </w:r>
      <w:r w:rsidRPr="00CF3746">
        <w:rPr>
          <w:rFonts w:asciiTheme="majorBidi" w:hAnsiTheme="majorBidi" w:cstheme="majorBidi"/>
          <w:sz w:val="28"/>
          <w:szCs w:val="28"/>
          <w:lang w:val="en-US" w:bidi="th-TH"/>
        </w:rPr>
        <w:t>19</w:t>
      </w:r>
      <w:r w:rsidRPr="00CF3746">
        <w:rPr>
          <w:rFonts w:asciiTheme="majorBidi" w:hAnsiTheme="majorBidi" w:cs="Angsana New"/>
          <w:sz w:val="28"/>
          <w:szCs w:val="28"/>
          <w:cs/>
          <w:lang w:val="en-US" w:bidi="th-TH"/>
        </w:rPr>
        <w:t>)</w:t>
      </w:r>
    </w:p>
    <w:p w14:paraId="1D4D000D" w14:textId="450CE217" w:rsidR="00694F10" w:rsidRPr="00CF3746" w:rsidRDefault="00694F10" w:rsidP="00694F1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บุคคลหรือกิจการที่เกี่ยวข้องกัน </w:t>
      </w:r>
    </w:p>
    <w:p w14:paraId="5FC50E22" w14:textId="3C4DFF7F" w:rsidR="00620796" w:rsidRPr="000B5A9A" w:rsidRDefault="00476D6C" w:rsidP="000B5A9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="Angsana New"/>
          <w:sz w:val="28"/>
          <w:szCs w:val="28"/>
          <w:rtl/>
          <w:cs/>
          <w:lang w:val="th-TH" w:bidi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ลูกหนี้เงินให้สินเชื่อ</w:t>
      </w:r>
      <w:r w:rsidR="000B5A9A">
        <w:rPr>
          <w:rFonts w:asciiTheme="majorBidi" w:hAnsiTheme="majorBidi" w:cstheme="majorBidi" w:hint="cs"/>
          <w:sz w:val="28"/>
          <w:szCs w:val="28"/>
          <w:cs/>
          <w:lang w:bidi="th-TH"/>
        </w:rPr>
        <w:t>และ</w:t>
      </w:r>
      <w:r w:rsidR="000B5A9A" w:rsidRPr="00CF3746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ลูกหนี้ตามสัญญาเช่าซื้อ</w:t>
      </w:r>
    </w:p>
    <w:p w14:paraId="0824C302" w14:textId="77777777" w:rsidR="00F321C0" w:rsidRPr="00CF3746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bookmarkStart w:id="0" w:name="_Hlk36852650"/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bookmarkEnd w:id="0"/>
    <w:p w14:paraId="63D549B9" w14:textId="60239CD9" w:rsidR="00F321C0" w:rsidRPr="00CF3746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51D09550" w14:textId="59DDBFEF" w:rsidR="00F321C0" w:rsidRPr="00CF3746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หุ้นกู้</w:t>
      </w:r>
    </w:p>
    <w:p w14:paraId="2CBABE3F" w14:textId="20ADB596" w:rsidR="00620796" w:rsidRPr="00CF3746" w:rsidRDefault="00620796" w:rsidP="006652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5250C" w:rsidRPr="00CF3746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76271C0A" w14:textId="77777777" w:rsidR="00861B45" w:rsidRPr="00CF3746" w:rsidRDefault="00861B45" w:rsidP="00861B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556B9E92" w14:textId="0ABA25BD" w:rsidR="00861B45" w:rsidRDefault="00861B45" w:rsidP="00861B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2468466" w14:textId="7E2F20A0" w:rsidR="00171590" w:rsidRDefault="00171590" w:rsidP="00861B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6007CD67" w14:textId="77777777" w:rsidR="00804175" w:rsidRPr="00CF3746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  <w:r w:rsidRPr="00CF374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265FCFF9" w14:textId="45571585" w:rsidR="00804175" w:rsidRPr="00CF374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CF3746">
        <w:rPr>
          <w:rFonts w:asciiTheme="majorBidi" w:hAnsiTheme="majorBidi" w:cstheme="majorBidi"/>
          <w:sz w:val="28"/>
          <w:szCs w:val="28"/>
          <w:cs/>
        </w:rPr>
        <w:t>งบ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CF3746">
        <w:rPr>
          <w:rFonts w:asciiTheme="majorBidi" w:hAnsiTheme="majorBidi" w:cstheme="majorBidi"/>
          <w:sz w:val="28"/>
          <w:szCs w:val="28"/>
          <w:cs/>
        </w:rPr>
        <w:t>งบ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CF3746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4C442B4" w14:textId="444759B1" w:rsidR="00007CD6" w:rsidRPr="00CF3746" w:rsidRDefault="00007CD6" w:rsidP="00007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00AB6">
        <w:rPr>
          <w:rFonts w:asciiTheme="majorBidi" w:hAnsiTheme="majorBidi" w:cstheme="majorBidi"/>
          <w:sz w:val="28"/>
          <w:szCs w:val="28"/>
        </w:rPr>
        <w:t xml:space="preserve"> </w:t>
      </w:r>
      <w:r w:rsidR="00CF698A">
        <w:rPr>
          <w:rFonts w:asciiTheme="majorBidi" w:hAnsiTheme="majorBidi" w:cstheme="majorBidi"/>
          <w:sz w:val="28"/>
          <w:szCs w:val="28"/>
        </w:rPr>
        <w:t xml:space="preserve">9 </w:t>
      </w:r>
      <w:r w:rsidR="00CF698A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CF698A">
        <w:rPr>
          <w:rFonts w:asciiTheme="majorBidi" w:hAnsiTheme="majorBidi" w:cstheme="majorBidi"/>
          <w:sz w:val="28"/>
          <w:szCs w:val="28"/>
        </w:rPr>
        <w:t>2566</w:t>
      </w:r>
    </w:p>
    <w:p w14:paraId="75C2EBFE" w14:textId="77777777" w:rsidR="00804175" w:rsidRPr="00CF3746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5ACD1FC" w14:textId="682E0248" w:rsidR="00804175" w:rsidRPr="00CF3746" w:rsidRDefault="00804175" w:rsidP="00A447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การเงินระหว่างกาล</w:t>
      </w:r>
    </w:p>
    <w:p w14:paraId="599DD678" w14:textId="77777777" w:rsidR="00804175" w:rsidRPr="00CF374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F0A75BF" w14:textId="52B0C95D" w:rsidR="00F808FC" w:rsidRPr="00CF3746" w:rsidRDefault="00F808FC" w:rsidP="00F80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bookmarkStart w:id="1" w:name="_Hlk66464858"/>
      <w:r w:rsidRPr="00CF3746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CF3746">
        <w:rPr>
          <w:rFonts w:ascii="Angsana New" w:hAnsi="Angsana New" w:cs="Angsana New"/>
          <w:sz w:val="28"/>
          <w:szCs w:val="28"/>
        </w:rPr>
        <w:t xml:space="preserve">34 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Pr="00CF3746">
        <w:rPr>
          <w:rFonts w:ascii="Angsana New" w:hAnsi="Angsana New" w:cs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bookmarkEnd w:id="1"/>
      <w:r w:rsidRPr="00CF3746">
        <w:rPr>
          <w:rFonts w:ascii="Angsana New" w:hAnsi="Angsana New" w:cs="Angsana New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เหตุการณ์และสถานการณ์ใหม่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ๆ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/>
          <w:sz w:val="28"/>
          <w:szCs w:val="28"/>
        </w:rPr>
        <w:br/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/>
          <w:sz w:val="28"/>
          <w:szCs w:val="28"/>
        </w:rPr>
        <w:br/>
      </w:r>
      <w:r w:rsidR="003E43C4" w:rsidRPr="00CF3746">
        <w:rPr>
          <w:rFonts w:ascii="Angsana New" w:eastAsia="Calibri" w:hAnsi="Angsana New" w:cs="Angsana New"/>
          <w:sz w:val="28"/>
          <w:szCs w:val="28"/>
        </w:rPr>
        <w:t>31</w:t>
      </w:r>
      <w:r w:rsidR="003E43C4" w:rsidRPr="00CF3746">
        <w:rPr>
          <w:rFonts w:ascii="Angsana New" w:hAnsi="Angsana New" w:cs="Angsana New"/>
          <w:sz w:val="28"/>
          <w:szCs w:val="28"/>
        </w:rPr>
        <w:t xml:space="preserve"> </w:t>
      </w:r>
      <w:r w:rsidR="003E43C4" w:rsidRPr="00CF3746">
        <w:rPr>
          <w:rFonts w:ascii="Angsana New" w:eastAsia="Calibri" w:hAnsi="Angsana New" w:cs="Angsana New"/>
          <w:sz w:val="28"/>
          <w:szCs w:val="28"/>
          <w:cs/>
        </w:rPr>
        <w:t xml:space="preserve">ธันวาคม </w:t>
      </w:r>
      <w:r w:rsidR="003E43C4" w:rsidRPr="00CF3746">
        <w:rPr>
          <w:rFonts w:ascii="Angsana New" w:eastAsia="Calibri" w:hAnsi="Angsana New" w:cs="Angsana New"/>
          <w:sz w:val="28"/>
          <w:szCs w:val="28"/>
        </w:rPr>
        <w:t>256</w:t>
      </w:r>
      <w:r w:rsidR="00A00AB6">
        <w:rPr>
          <w:rFonts w:ascii="Angsana New" w:eastAsia="Calibri" w:hAnsi="Angsana New" w:cs="Angsana New"/>
          <w:sz w:val="28"/>
          <w:szCs w:val="28"/>
        </w:rPr>
        <w:t>5</w:t>
      </w:r>
    </w:p>
    <w:p w14:paraId="67602EDE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BC971D4" w14:textId="5833076A" w:rsidR="00927A47" w:rsidRPr="00CF3746" w:rsidRDefault="00F651F3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F3746">
        <w:rPr>
          <w:rFonts w:ascii="Angsana New" w:hAnsi="Angsana New" w:cs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กลุ่มบริษัทและบริษัท </w:t>
      </w:r>
      <w:r w:rsidRPr="00CF3746">
        <w:rPr>
          <w:rFonts w:ascii="Angsana New" w:hAnsi="Angsana New" w:cs="Angsana New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CF3746">
        <w:rPr>
          <w:rFonts w:ascii="Angsana New" w:hAnsi="Angsana New" w:cs="Angsana New" w:hint="cs"/>
          <w:sz w:val="28"/>
          <w:szCs w:val="28"/>
          <w:cs/>
        </w:rPr>
        <w:t>ไว้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ในงบการเงินสำหรับปีสิ้นสุดวันที่ </w:t>
      </w:r>
      <w:bookmarkStart w:id="2" w:name="_Hlk99203210"/>
      <w:r w:rsidR="00456BC5" w:rsidRPr="00CF3746">
        <w:rPr>
          <w:rFonts w:ascii="Angsana New" w:eastAsia="Calibri" w:hAnsi="Angsana New" w:cs="Angsana New"/>
          <w:sz w:val="28"/>
          <w:szCs w:val="28"/>
        </w:rPr>
        <w:t>3</w:t>
      </w:r>
      <w:r w:rsidR="00195790" w:rsidRPr="00CF3746">
        <w:rPr>
          <w:rFonts w:ascii="Angsana New" w:eastAsia="Calibri" w:hAnsi="Angsana New" w:cs="Angsana New"/>
          <w:sz w:val="28"/>
          <w:szCs w:val="28"/>
        </w:rPr>
        <w:t>1</w:t>
      </w:r>
      <w:r w:rsidRPr="00CF3746">
        <w:rPr>
          <w:rFonts w:ascii="Angsana New" w:hAnsi="Angsana New" w:cs="Angsana New"/>
          <w:sz w:val="28"/>
          <w:szCs w:val="28"/>
        </w:rPr>
        <w:t xml:space="preserve"> 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ธันวาคม </w:t>
      </w:r>
      <w:r w:rsidRPr="00CF3746">
        <w:rPr>
          <w:rFonts w:ascii="Angsana New" w:eastAsia="Calibri" w:hAnsi="Angsana New" w:cs="Angsana New"/>
          <w:sz w:val="28"/>
          <w:szCs w:val="28"/>
        </w:rPr>
        <w:t>256</w:t>
      </w:r>
      <w:bookmarkEnd w:id="2"/>
      <w:r w:rsidR="00A00AB6">
        <w:rPr>
          <w:rFonts w:ascii="Angsana New" w:eastAsia="Calibri" w:hAnsi="Angsana New" w:cs="Angsana New"/>
          <w:sz w:val="28"/>
          <w:szCs w:val="28"/>
        </w:rPr>
        <w:t>5</w:t>
      </w:r>
    </w:p>
    <w:p w14:paraId="13BE869D" w14:textId="77777777" w:rsidR="00B109E8" w:rsidRPr="00CF3746" w:rsidRDefault="00B109E8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5DA1DAC7" w14:textId="1BE312F6" w:rsidR="00D34CA4" w:rsidRPr="004F3207" w:rsidRDefault="00D34CA4" w:rsidP="004F320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6315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ผลกระทบจากการแพร่ระบาดของโรคติดเชื้อไวรัสโคโรนา</w:t>
      </w:r>
      <w:r w:rsidR="00A676FA" w:rsidRPr="00263156">
        <w:rPr>
          <w:rFonts w:asciiTheme="majorBidi" w:hAnsiTheme="majorBidi" w:cstheme="majorBidi"/>
          <w:sz w:val="28"/>
          <w:szCs w:val="28"/>
          <w:u w:val="none"/>
          <w:lang w:val="th-TH"/>
        </w:rPr>
        <w:t xml:space="preserve"> 2019</w:t>
      </w:r>
      <w:r w:rsidRPr="0026315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(</w:t>
      </w:r>
      <w:r w:rsidRPr="0026315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C</w:t>
      </w:r>
      <w:r w:rsidR="007F1F83" w:rsidRPr="0026315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ovid</w:t>
      </w:r>
      <w:r w:rsidRPr="0026315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-19)</w:t>
      </w:r>
    </w:p>
    <w:p w14:paraId="188DAE96" w14:textId="77777777" w:rsidR="002F0A22" w:rsidRPr="00E60E18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  <w:highlight w:val="yellow"/>
        </w:rPr>
      </w:pPr>
    </w:p>
    <w:p w14:paraId="5116CB41" w14:textId="75A6E316" w:rsidR="00780B13" w:rsidRDefault="003D4D66" w:rsidP="00780B13">
      <w:pPr>
        <w:tabs>
          <w:tab w:val="clear" w:pos="680"/>
        </w:tabs>
        <w:ind w:left="540"/>
        <w:contextualSpacing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จาก</w:t>
      </w:r>
      <w:r w:rsidR="00EE609C">
        <w:rPr>
          <w:rFonts w:ascii="Angsana New" w:hAnsi="Angsana New" w:cs="Angsana New" w:hint="cs"/>
          <w:sz w:val="28"/>
          <w:szCs w:val="28"/>
          <w:cs/>
        </w:rPr>
        <w:t>สถานการณ์</w:t>
      </w:r>
      <w:r>
        <w:rPr>
          <w:rFonts w:ascii="Angsana New" w:hAnsi="Angsana New" w:cs="Angsana New" w:hint="cs"/>
          <w:sz w:val="28"/>
          <w:szCs w:val="28"/>
          <w:cs/>
        </w:rPr>
        <w:t xml:space="preserve">การแพร่ระบาดของ </w:t>
      </w:r>
      <w:r>
        <w:rPr>
          <w:rFonts w:ascii="Angsana New" w:hAnsi="Angsana New" w:cs="Angsana New"/>
          <w:sz w:val="28"/>
          <w:szCs w:val="28"/>
        </w:rPr>
        <w:t xml:space="preserve">Covid-19 </w:t>
      </w:r>
      <w:r w:rsidR="00EE609C">
        <w:rPr>
          <w:rFonts w:ascii="Angsana New" w:hAnsi="Angsana New" w:cs="Angsana New" w:hint="cs"/>
          <w:sz w:val="28"/>
          <w:szCs w:val="28"/>
          <w:cs/>
        </w:rPr>
        <w:t xml:space="preserve">ตั้งแต่ปี </w:t>
      </w:r>
      <w:r w:rsidR="00EE609C">
        <w:rPr>
          <w:rFonts w:ascii="Angsana New" w:hAnsi="Angsana New" w:cs="Angsana New"/>
          <w:sz w:val="28"/>
          <w:szCs w:val="28"/>
        </w:rPr>
        <w:t xml:space="preserve">2563 </w:t>
      </w:r>
      <w:r w:rsidR="00EE609C">
        <w:rPr>
          <w:rFonts w:ascii="Angsana New" w:hAnsi="Angsana New" w:cs="Angsana New" w:hint="cs"/>
          <w:sz w:val="28"/>
          <w:szCs w:val="28"/>
          <w:cs/>
        </w:rPr>
        <w:t>ธนาคารแห่งประเทศไทย (</w:t>
      </w:r>
      <w:r w:rsidR="00EE609C">
        <w:rPr>
          <w:rFonts w:ascii="Angsana New" w:hAnsi="Angsana New" w:cs="Angsana New"/>
          <w:sz w:val="28"/>
          <w:szCs w:val="28"/>
        </w:rPr>
        <w:t>“</w:t>
      </w:r>
      <w:r w:rsidR="00EE609C">
        <w:rPr>
          <w:rFonts w:ascii="Angsana New" w:hAnsi="Angsana New" w:cs="Angsana New" w:hint="cs"/>
          <w:sz w:val="28"/>
          <w:szCs w:val="28"/>
          <w:cs/>
        </w:rPr>
        <w:t>ธปท.</w:t>
      </w:r>
      <w:r w:rsidR="00EE609C">
        <w:rPr>
          <w:rFonts w:ascii="Angsana New" w:hAnsi="Angsana New" w:cs="Angsana New"/>
          <w:sz w:val="28"/>
          <w:szCs w:val="28"/>
        </w:rPr>
        <w:t>”</w:t>
      </w:r>
      <w:r w:rsidR="00EE609C">
        <w:rPr>
          <w:rFonts w:ascii="Angsana New" w:hAnsi="Angsana New" w:cs="Angsana New" w:hint="cs"/>
          <w:sz w:val="28"/>
          <w:szCs w:val="28"/>
          <w:cs/>
        </w:rPr>
        <w:t>) ได้ออกมาต</w:t>
      </w:r>
      <w:r w:rsidR="00780B13">
        <w:rPr>
          <w:rFonts w:ascii="Angsana New" w:hAnsi="Angsana New" w:cs="Angsana New" w:hint="cs"/>
          <w:sz w:val="28"/>
          <w:szCs w:val="28"/>
          <w:cs/>
        </w:rPr>
        <w:t>ร</w:t>
      </w:r>
      <w:r w:rsidR="00EE609C">
        <w:rPr>
          <w:rFonts w:ascii="Angsana New" w:hAnsi="Angsana New" w:cs="Angsana New" w:hint="cs"/>
          <w:sz w:val="28"/>
          <w:szCs w:val="28"/>
          <w:cs/>
        </w:rPr>
        <w:t>การต่า</w:t>
      </w:r>
      <w:r w:rsidR="00780B13">
        <w:rPr>
          <w:rFonts w:ascii="Angsana New" w:hAnsi="Angsana New" w:cs="Angsana New" w:hint="cs"/>
          <w:sz w:val="28"/>
          <w:szCs w:val="28"/>
          <w:cs/>
        </w:rPr>
        <w:t>ง</w:t>
      </w:r>
      <w:r w:rsidR="00753B02">
        <w:rPr>
          <w:rFonts w:ascii="Angsana New" w:hAnsi="Angsana New" w:cs="Angsana New"/>
          <w:sz w:val="28"/>
          <w:szCs w:val="28"/>
        </w:rPr>
        <w:t xml:space="preserve"> </w:t>
      </w:r>
      <w:r w:rsidR="00EE609C">
        <w:rPr>
          <w:rFonts w:ascii="Angsana New" w:hAnsi="Angsana New" w:cs="Angsana New" w:hint="cs"/>
          <w:sz w:val="28"/>
          <w:szCs w:val="28"/>
          <w:cs/>
        </w:rPr>
        <w:t>ๆ เพื่อ</w:t>
      </w:r>
      <w:r w:rsidR="00780B13">
        <w:rPr>
          <w:rFonts w:ascii="Angsana New" w:hAnsi="Angsana New" w:cs="Angsana New" w:hint="cs"/>
          <w:sz w:val="28"/>
          <w:szCs w:val="28"/>
          <w:cs/>
        </w:rPr>
        <w:t>ส</w:t>
      </w:r>
      <w:r w:rsidR="00EE609C">
        <w:rPr>
          <w:rFonts w:ascii="Angsana New" w:hAnsi="Angsana New" w:cs="Angsana New" w:hint="cs"/>
          <w:sz w:val="28"/>
          <w:szCs w:val="28"/>
          <w:cs/>
        </w:rPr>
        <w:t>นับ</w:t>
      </w:r>
      <w:r w:rsidR="00780B13">
        <w:rPr>
          <w:rFonts w:ascii="Angsana New" w:hAnsi="Angsana New" w:cs="Angsana New" w:hint="cs"/>
          <w:sz w:val="28"/>
          <w:szCs w:val="28"/>
          <w:cs/>
        </w:rPr>
        <w:t>ส</w:t>
      </w:r>
      <w:r w:rsidR="00EE609C">
        <w:rPr>
          <w:rFonts w:ascii="Angsana New" w:hAnsi="Angsana New" w:cs="Angsana New" w:hint="cs"/>
          <w:sz w:val="28"/>
          <w:szCs w:val="28"/>
          <w:cs/>
        </w:rPr>
        <w:t>นุนสถาบันการเงิน</w:t>
      </w:r>
      <w:r w:rsidR="00780B13">
        <w:rPr>
          <w:rFonts w:ascii="Angsana New" w:hAnsi="Angsana New" w:cs="Angsana New" w:hint="cs"/>
          <w:sz w:val="28"/>
          <w:szCs w:val="28"/>
          <w:cs/>
        </w:rPr>
        <w:t>แ</w:t>
      </w:r>
      <w:r w:rsidR="00EE609C">
        <w:rPr>
          <w:rFonts w:ascii="Angsana New" w:hAnsi="Angsana New" w:cs="Angsana New" w:hint="cs"/>
          <w:sz w:val="28"/>
          <w:szCs w:val="28"/>
          <w:cs/>
        </w:rPr>
        <w:t>ละธุรกิจ</w:t>
      </w:r>
      <w:r w:rsidR="00780B13">
        <w:rPr>
          <w:rFonts w:ascii="Angsana New" w:hAnsi="Angsana New" w:cs="Angsana New" w:hint="cs"/>
          <w:sz w:val="28"/>
          <w:szCs w:val="28"/>
          <w:cs/>
        </w:rPr>
        <w:t>ก</w:t>
      </w:r>
      <w:r w:rsidR="00EE609C">
        <w:rPr>
          <w:rFonts w:ascii="Angsana New" w:hAnsi="Angsana New" w:cs="Angsana New" w:hint="cs"/>
          <w:sz w:val="28"/>
          <w:szCs w:val="28"/>
          <w:cs/>
        </w:rPr>
        <w:t>ารเงินช่วยเหลือลูกหนี้ที่ได้รับผลกระทบ และยังมีมาตรการช่วยเหลือเพิ่มเติมอย่างต่อเนื่อ</w:t>
      </w:r>
      <w:r w:rsidR="00780B13">
        <w:rPr>
          <w:rFonts w:ascii="Angsana New" w:hAnsi="Angsana New" w:cs="Angsana New" w:hint="cs"/>
          <w:sz w:val="28"/>
          <w:szCs w:val="28"/>
          <w:cs/>
        </w:rPr>
        <w:t>ง</w:t>
      </w:r>
      <w:r w:rsidR="00EE609C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549174DD" w14:textId="0013E7C9" w:rsidR="00780B13" w:rsidRPr="00B16B49" w:rsidRDefault="00780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25FE4120" w14:textId="7091A5A9" w:rsidR="00B861DF" w:rsidRPr="00827F81" w:rsidRDefault="00EE609C" w:rsidP="00863618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th-TH"/>
        </w:rPr>
      </w:pPr>
      <w:r w:rsidRPr="00827F81">
        <w:rPr>
          <w:rFonts w:ascii="Angsana New" w:hAnsi="Angsana New" w:cs="Angsana New"/>
          <w:sz w:val="28"/>
          <w:szCs w:val="28"/>
          <w:cs/>
        </w:rPr>
        <w:t xml:space="preserve">ในปี </w:t>
      </w:r>
      <w:r w:rsidR="00863618">
        <w:rPr>
          <w:rFonts w:ascii="Angsana New" w:hAnsi="Angsana New" w:cs="Angsana New"/>
          <w:sz w:val="28"/>
          <w:szCs w:val="28"/>
        </w:rPr>
        <w:t>2565</w:t>
      </w:r>
      <w:r w:rsidRPr="00827F81">
        <w:rPr>
          <w:rFonts w:ascii="Angsana New" w:hAnsi="Angsana New" w:cs="Angsana New"/>
          <w:sz w:val="28"/>
          <w:szCs w:val="28"/>
        </w:rPr>
        <w:t xml:space="preserve"> </w:t>
      </w:r>
      <w:r w:rsidR="00184B0F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184B0F">
        <w:rPr>
          <w:rFonts w:ascii="Angsana New" w:hAnsi="Angsana New" w:cs="Angsana New"/>
          <w:sz w:val="28"/>
          <w:szCs w:val="28"/>
        </w:rPr>
        <w:t xml:space="preserve">2566 </w:t>
      </w:r>
      <w:r w:rsidRPr="00827F81">
        <w:rPr>
          <w:rFonts w:ascii="Angsana New" w:hAnsi="Angsana New" w:cs="Angsana New"/>
          <w:sz w:val="28"/>
          <w:szCs w:val="28"/>
          <w:cs/>
        </w:rPr>
        <w:t>กลุ่มบริษัทและบริษัทถือปฎิบัติตาม</w:t>
      </w:r>
      <w:r w:rsidR="00780B13" w:rsidRPr="00827F81">
        <w:rPr>
          <w:rFonts w:ascii="Angsana New" w:hAnsi="Angsana New" w:cs="Angsana New"/>
          <w:sz w:val="28"/>
          <w:szCs w:val="28"/>
          <w:cs/>
        </w:rPr>
        <w:t xml:space="preserve">แนวปฏิบัติทางการบัญชีที่ </w:t>
      </w:r>
      <w:r w:rsidR="00863618">
        <w:rPr>
          <w:rFonts w:ascii="Angsana New" w:hAnsi="Angsana New" w:cs="Angsana New"/>
          <w:sz w:val="28"/>
          <w:szCs w:val="28"/>
        </w:rPr>
        <w:t>37/2564</w:t>
      </w:r>
      <w:r w:rsidR="00780B13" w:rsidRPr="00827F81">
        <w:rPr>
          <w:rFonts w:ascii="Angsana New" w:hAnsi="Angsana New" w:cs="Angsana New"/>
          <w:sz w:val="28"/>
          <w:szCs w:val="28"/>
        </w:rPr>
        <w:t xml:space="preserve"> </w:t>
      </w:r>
      <w:r w:rsidR="00780B13" w:rsidRPr="00827F81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="00863618">
        <w:rPr>
          <w:rFonts w:ascii="Angsana New" w:hAnsi="Angsana New" w:cs="Angsana New"/>
          <w:sz w:val="28"/>
          <w:szCs w:val="28"/>
        </w:rPr>
        <w:t>3</w:t>
      </w:r>
      <w:r w:rsidR="00780B13" w:rsidRPr="00827F81">
        <w:rPr>
          <w:rFonts w:ascii="Angsana New" w:hAnsi="Angsana New" w:cs="Angsana New"/>
          <w:sz w:val="28"/>
          <w:szCs w:val="28"/>
        </w:rPr>
        <w:t xml:space="preserve"> </w:t>
      </w:r>
      <w:r w:rsidR="00780B13" w:rsidRPr="00827F81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863618">
        <w:rPr>
          <w:rFonts w:ascii="Angsana New" w:hAnsi="Angsana New" w:cs="Angsana New"/>
          <w:sz w:val="28"/>
          <w:szCs w:val="28"/>
        </w:rPr>
        <w:t>2564</w:t>
      </w:r>
      <w:r w:rsidR="00780B13" w:rsidRPr="00827F81">
        <w:rPr>
          <w:rFonts w:ascii="Angsana New" w:hAnsi="Angsana New" w:cs="Angsana New"/>
          <w:sz w:val="28"/>
          <w:szCs w:val="28"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br/>
      </w:r>
      <w:r w:rsidR="00780B13" w:rsidRPr="00827F81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780B13" w:rsidRPr="00827F81">
        <w:rPr>
          <w:rFonts w:ascii="Angsana New" w:hAnsi="Angsana New" w:cs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="00780B13" w:rsidRPr="00827F81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863618">
        <w:rPr>
          <w:rFonts w:ascii="Angsana New" w:hAnsi="Angsana New" w:cs="Angsana New"/>
          <w:i/>
          <w:iCs/>
          <w:sz w:val="28"/>
          <w:szCs w:val="28"/>
        </w:rPr>
        <w:t>2019</w:t>
      </w:r>
      <w:r w:rsidRPr="00827F81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โดยแนวปฏิบัติทาง</w:t>
      </w:r>
      <w:r w:rsidR="00863618">
        <w:rPr>
          <w:rFonts w:ascii="Angsana New" w:hAnsi="Angsana New" w:cs="Angsana New"/>
          <w:sz w:val="28"/>
          <w:szCs w:val="28"/>
        </w:rPr>
        <w:br/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2019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ระหว่างวันที่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2565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31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2566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หรือจนกว่า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ธปท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.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จะมีการเปลี่ยนแปลง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สำหรับการปรับปรุงโครงสร้างหนี้ตามเงื่อนไขที่กำหนด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ตั้งแต่วันที่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2564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ถึง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31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2564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2565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31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 xml:space="preserve">2566 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>โดยหลักเกณฑ์</w:t>
      </w:r>
      <w:r w:rsidR="00780B13" w:rsidRPr="00827F81">
        <w:rPr>
          <w:rFonts w:ascii="Angsana New" w:hAnsi="Angsana New" w:cs="Angsana New"/>
          <w:sz w:val="28"/>
          <w:szCs w:val="28"/>
          <w:cs/>
        </w:rPr>
        <w:t>ดังกล่าว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>ขึ้นอยู่กับวิธีการปรับปรุงโครงสร้างหนี้ ซึ่งสามารถจำแนกได้เป็น</w:t>
      </w:r>
      <w:r w:rsidR="009A472A" w:rsidRPr="00827F81">
        <w:rPr>
          <w:rFonts w:ascii="Angsana New" w:hAnsi="Angsana New" w:cs="Angsana New"/>
          <w:sz w:val="28"/>
          <w:szCs w:val="28"/>
          <w:cs/>
        </w:rPr>
        <w:t xml:space="preserve"> </w:t>
      </w:r>
      <w:r w:rsidR="00B861DF" w:rsidRPr="00827F81">
        <w:rPr>
          <w:rFonts w:ascii="Angsana New" w:hAnsi="Angsana New" w:cs="Angsana New"/>
          <w:sz w:val="28"/>
          <w:szCs w:val="28"/>
        </w:rPr>
        <w:t xml:space="preserve">2 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>กลุ่ม</w:t>
      </w:r>
      <w:r w:rsidR="009A472A" w:rsidRPr="00827F81">
        <w:rPr>
          <w:rFonts w:ascii="Angsana New" w:hAnsi="Angsana New" w:cs="Angsana New"/>
          <w:sz w:val="28"/>
          <w:szCs w:val="28"/>
          <w:cs/>
        </w:rPr>
        <w:t xml:space="preserve"> 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>ดังต่อไปนี้ ซึ่งสอดคล้องกับหนังสือเวียนของ ธปท. ที่ ธปท.ฝนส.</w:t>
      </w:r>
      <w:r w:rsidR="00863618">
        <w:rPr>
          <w:rFonts w:ascii="Angsana New" w:hAnsi="Angsana New" w:cs="Angsana New"/>
          <w:sz w:val="28"/>
          <w:szCs w:val="28"/>
        </w:rPr>
        <w:t>2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 xml:space="preserve">ว. </w:t>
      </w:r>
      <w:r w:rsidR="00863618">
        <w:rPr>
          <w:rFonts w:ascii="Angsana New" w:hAnsi="Angsana New" w:cs="Angsana New"/>
          <w:sz w:val="28"/>
          <w:szCs w:val="28"/>
        </w:rPr>
        <w:t>802/2564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 xml:space="preserve"> ลงวันที่ </w:t>
      </w:r>
      <w:r w:rsidR="00863618">
        <w:rPr>
          <w:rFonts w:ascii="Angsana New" w:hAnsi="Angsana New" w:cs="Angsana New"/>
          <w:sz w:val="28"/>
          <w:szCs w:val="28"/>
        </w:rPr>
        <w:t>3</w:t>
      </w:r>
      <w:r w:rsidR="00B861DF" w:rsidRPr="00827F81">
        <w:rPr>
          <w:rFonts w:ascii="Angsana New" w:hAnsi="Angsana New" w:cs="Angsana New"/>
          <w:sz w:val="28"/>
          <w:szCs w:val="28"/>
        </w:rPr>
        <w:t xml:space="preserve"> 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="00863618">
        <w:rPr>
          <w:rFonts w:ascii="Angsana New" w:hAnsi="Angsana New" w:cs="Angsana New"/>
          <w:sz w:val="28"/>
          <w:szCs w:val="28"/>
        </w:rPr>
        <w:t>2564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B861DF" w:rsidRPr="00827F81">
        <w:rPr>
          <w:rFonts w:ascii="Angsana New" w:hAnsi="Angsana New" w:cs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</w:t>
      </w:r>
      <w:r w:rsidR="00863618">
        <w:rPr>
          <w:rFonts w:ascii="Angsana New" w:hAnsi="Angsana New" w:cs="Angsana New"/>
          <w:i/>
          <w:iCs/>
          <w:sz w:val="28"/>
          <w:szCs w:val="28"/>
        </w:rPr>
        <w:br/>
      </w:r>
      <w:r w:rsidR="00B861DF" w:rsidRPr="00827F81">
        <w:rPr>
          <w:rFonts w:ascii="Angsana New" w:hAnsi="Angsana New" w:cs="Angsana New"/>
          <w:i/>
          <w:iCs/>
          <w:sz w:val="28"/>
          <w:szCs w:val="28"/>
          <w:cs/>
        </w:rPr>
        <w:t xml:space="preserve">โคโรนา </w:t>
      </w:r>
      <w:r w:rsidR="00863618">
        <w:rPr>
          <w:rFonts w:ascii="Angsana New" w:hAnsi="Angsana New" w:cs="Angsana New"/>
          <w:i/>
          <w:iCs/>
          <w:sz w:val="28"/>
          <w:szCs w:val="28"/>
        </w:rPr>
        <w:t>2019</w:t>
      </w:r>
      <w:r w:rsidR="00B861DF" w:rsidRPr="00827F81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022888" w:rsidRPr="00827F81">
        <w:rPr>
          <w:rFonts w:ascii="Angsana New" w:hAnsi="Angsana New" w:cs="Angsana New"/>
          <w:i/>
          <w:iCs/>
          <w:sz w:val="28"/>
          <w:szCs w:val="28"/>
        </w:rPr>
        <w:t>(</w:t>
      </w:r>
      <w:r w:rsidR="00B861DF" w:rsidRPr="00827F81">
        <w:rPr>
          <w:rFonts w:ascii="Angsana New" w:hAnsi="Angsana New" w:cs="Angsana New"/>
          <w:i/>
          <w:iCs/>
          <w:sz w:val="28"/>
          <w:szCs w:val="28"/>
          <w:cs/>
        </w:rPr>
        <w:t>มาตรการแก้หนี้อย่างยั่งยืน</w:t>
      </w:r>
      <w:r w:rsidR="00022888" w:rsidRPr="00827F81">
        <w:rPr>
          <w:rFonts w:ascii="Angsana New" w:hAnsi="Angsana New" w:cs="Angsana New"/>
          <w:i/>
          <w:iCs/>
          <w:sz w:val="28"/>
          <w:szCs w:val="28"/>
        </w:rPr>
        <w:t>)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B861DF" w:rsidRPr="003255C0" w14:paraId="1428C991" w14:textId="77777777" w:rsidTr="00891FBC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14BE2DC8" w14:textId="3F4040F8" w:rsidR="00B861DF" w:rsidRPr="00BD641C" w:rsidRDefault="00B861DF" w:rsidP="00891F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64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>วิธีการปรับ</w:t>
            </w:r>
            <w:r w:rsidR="005F4F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ปรุง</w:t>
            </w:r>
            <w:r w:rsidRPr="00BD64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โครงสร้างหนี้</w:t>
            </w:r>
          </w:p>
        </w:tc>
        <w:tc>
          <w:tcPr>
            <w:tcW w:w="5940" w:type="dxa"/>
            <w:vAlign w:val="bottom"/>
          </w:tcPr>
          <w:p w14:paraId="5EEF0F3F" w14:textId="77777777" w:rsidR="00B861DF" w:rsidRPr="003255C0" w:rsidRDefault="00B861DF" w:rsidP="00891F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หลักเกณฑ์การจัดชั้นและกันสำรอง</w:t>
            </w:r>
          </w:p>
        </w:tc>
      </w:tr>
      <w:tr w:rsidR="00B861DF" w:rsidRPr="003255C0" w14:paraId="5AF8CF85" w14:textId="77777777" w:rsidTr="005F4F73">
        <w:trPr>
          <w:trHeight w:val="3818"/>
          <w:tblHeader/>
        </w:trPr>
        <w:tc>
          <w:tcPr>
            <w:tcW w:w="3510" w:type="dxa"/>
            <w:shd w:val="clear" w:color="auto" w:fill="auto"/>
          </w:tcPr>
          <w:p w14:paraId="7BC985CE" w14:textId="77777777" w:rsidR="00B861DF" w:rsidRPr="00215B7E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D641C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215B7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</w:p>
          <w:p w14:paraId="7D1F30A2" w14:textId="77777777" w:rsidR="00B861DF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CDD721" w14:textId="77777777" w:rsidR="00B861DF" w:rsidRPr="00215B7E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C2FCB4" w14:textId="77777777" w:rsidR="00B861DF" w:rsidRPr="005F4F73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</w:tcPr>
          <w:p w14:paraId="54657F00" w14:textId="55B03E27" w:rsidR="00B861DF" w:rsidRDefault="00B861DF" w:rsidP="0089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5F4F7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แก่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ลูกหนี้ที่ไม่ด้อยคุณภาพ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Non NPL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performing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หรือ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stage 1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ได้ทันที โดยพิจารณา</w:t>
            </w:r>
            <w:r w:rsidR="005F4F7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แล้วเห็นว่าลูกหนี้สามารถปฏิบัติตามเงื่อนไขได้</w:t>
            </w:r>
          </w:p>
          <w:p w14:paraId="54C5F558" w14:textId="4549178A" w:rsidR="00B861DF" w:rsidRPr="003F2BE7" w:rsidRDefault="00B861DF" w:rsidP="0089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2BE7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5F4F7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แก่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ลูกหนี้ด้อยคุณภาพ (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</w:t>
            </w:r>
            <w:r w:rsidR="00EC72E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(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 xml:space="preserve">performing 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หรือ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stage 1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ได้ หากสามารถชำระหนี้ติดต่อกัน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เดือนหรือ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54DA6F9D" w14:textId="05FCB869" w:rsidR="00B861DF" w:rsidRPr="005F4F73" w:rsidRDefault="00B861DF" w:rsidP="005F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3.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การใช้อัตราดอกเบี้ยที่แท้จริง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Effective interest rate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) ใหม่ ณ วันที่มีการเปลี่ยนแปลงเงื่อนไข </w:t>
            </w:r>
          </w:p>
        </w:tc>
      </w:tr>
      <w:tr w:rsidR="00B861DF" w:rsidRPr="003255C0" w14:paraId="6C2F59CB" w14:textId="77777777" w:rsidTr="00891FBC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163E1A54" w14:textId="77777777" w:rsidR="00B861DF" w:rsidRPr="00215B7E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13E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215B7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940" w:type="dxa"/>
          </w:tcPr>
          <w:p w14:paraId="6784C967" w14:textId="77777777" w:rsidR="00B861DF" w:rsidRPr="00BD641C" w:rsidRDefault="00B861DF" w:rsidP="0089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8" w:hanging="3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ถือปฏิบัติตามมาตรฐานการรายงานทางการเงินที่เกี่ยวข้อง</w:t>
            </w:r>
          </w:p>
        </w:tc>
      </w:tr>
    </w:tbl>
    <w:p w14:paraId="43778C0B" w14:textId="06F0CFFC" w:rsidR="00E60E18" w:rsidRPr="00076593" w:rsidRDefault="00E60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8"/>
          <w:szCs w:val="28"/>
          <w:cs/>
        </w:rPr>
      </w:pPr>
    </w:p>
    <w:p w14:paraId="23259928" w14:textId="719B5EF7" w:rsidR="007D6941" w:rsidRPr="00CF3746" w:rsidRDefault="007D6941" w:rsidP="0036435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5F74D016" w14:textId="77777777" w:rsidR="007C14FF" w:rsidRPr="00E60E18" w:rsidRDefault="007C14FF" w:rsidP="00E30FDD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2559ED6" w14:textId="4FD3B95E" w:rsidR="00662683" w:rsidRDefault="00927A47" w:rsidP="00F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="Angsana New"/>
          <w:b/>
          <w:sz w:val="28"/>
          <w:szCs w:val="28"/>
        </w:rPr>
      </w:pP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กลุ่มบริษัทและบริษัทไม่มีการเปลี่ยนแปลง</w:t>
      </w:r>
      <w:r w:rsidR="007C14FF" w:rsidRPr="00CF3746">
        <w:rPr>
          <w:rFonts w:asciiTheme="majorBidi" w:hAnsiTheme="majorBidi" w:cstheme="majorBidi" w:hint="cs"/>
          <w:b/>
          <w:sz w:val="28"/>
          <w:szCs w:val="28"/>
          <w:cs/>
        </w:rPr>
        <w:t>ที่มีนัยสำคัญ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ในความสัมพันธ์กับ</w:t>
      </w:r>
      <w:r w:rsidR="007D6941" w:rsidRPr="00CF3746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</w:t>
      </w:r>
      <w:r w:rsidR="007C14FF" w:rsidRPr="00CF3746">
        <w:rPr>
          <w:rFonts w:asciiTheme="majorBidi" w:hAnsiTheme="majorBidi" w:cstheme="majorBidi" w:hint="cs"/>
          <w:b/>
          <w:sz w:val="28"/>
          <w:szCs w:val="28"/>
          <w:cs/>
        </w:rPr>
        <w:t>อื่น</w:t>
      </w:r>
      <w:r w:rsidR="007D6941" w:rsidRPr="00CF3746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7C14FF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7C14FF" w:rsidRPr="00CF3746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7C14FF" w:rsidRPr="00CF3746">
        <w:rPr>
          <w:rFonts w:asciiTheme="majorBidi" w:hAnsiTheme="majorBidi" w:cs="Angsana New" w:hint="cs"/>
          <w:b/>
          <w:sz w:val="28"/>
          <w:szCs w:val="28"/>
          <w:cs/>
        </w:rPr>
        <w:t>นโยบายการกำหนดราคา</w:t>
      </w:r>
    </w:p>
    <w:p w14:paraId="087B2691" w14:textId="77777777" w:rsidR="00626DBC" w:rsidRPr="00CF3746" w:rsidRDefault="00626DBC" w:rsidP="00F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F146C94" w14:textId="1A98512F" w:rsidR="00007CD6" w:rsidRPr="00CF3746" w:rsidRDefault="00007CD6" w:rsidP="00007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>งวด</w:t>
      </w:r>
      <w:r w:rsidR="00A00AB6">
        <w:rPr>
          <w:rFonts w:asciiTheme="majorBidi" w:hAnsiTheme="majorBidi" w:cstheme="majorBidi" w:hint="cs"/>
          <w:b/>
          <w:sz w:val="28"/>
          <w:szCs w:val="28"/>
          <w:cs/>
        </w:rPr>
        <w:t>สาม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เดือน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สิ้นสุดวันที่ </w:t>
      </w:r>
      <w:r w:rsidR="00A00AB6" w:rsidRPr="00A00AB6">
        <w:rPr>
          <w:rFonts w:asciiTheme="majorBidi" w:hAnsiTheme="majorBidi" w:cstheme="majorBidi"/>
          <w:bCs/>
          <w:sz w:val="28"/>
          <w:szCs w:val="28"/>
        </w:rPr>
        <w:t>31</w:t>
      </w:r>
      <w:r w:rsidR="00A00AB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A00AB6">
        <w:rPr>
          <w:rFonts w:asciiTheme="majorBidi" w:hAnsiTheme="majorBidi" w:cstheme="majorBidi" w:hint="cs"/>
          <w:b/>
          <w:sz w:val="28"/>
          <w:szCs w:val="28"/>
          <w:cs/>
        </w:rPr>
        <w:t xml:space="preserve">มีนาคม </w:t>
      </w:r>
      <w:r w:rsidRPr="00CF3746">
        <w:rPr>
          <w:rFonts w:asciiTheme="majorBidi" w:hAnsiTheme="majorBidi" w:cstheme="majorBidi"/>
          <w:bCs/>
          <w:sz w:val="28"/>
          <w:szCs w:val="28"/>
        </w:rPr>
        <w:t>256</w:t>
      </w:r>
      <w:r w:rsidR="00A00AB6">
        <w:rPr>
          <w:rFonts w:asciiTheme="majorBidi" w:hAnsiTheme="majorBidi" w:cstheme="majorBidi"/>
          <w:bCs/>
          <w:sz w:val="28"/>
          <w:szCs w:val="28"/>
        </w:rPr>
        <w:t>6</w:t>
      </w:r>
      <w:r w:rsidRPr="00CF3746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CF3746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Cs/>
          <w:sz w:val="28"/>
          <w:szCs w:val="28"/>
        </w:rPr>
        <w:t>256</w:t>
      </w:r>
      <w:r w:rsidR="00A00AB6">
        <w:rPr>
          <w:rFonts w:asciiTheme="majorBidi" w:hAnsiTheme="majorBidi" w:cstheme="majorBidi"/>
          <w:bCs/>
          <w:sz w:val="28"/>
          <w:szCs w:val="28"/>
        </w:rPr>
        <w:t>5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0D963346" w14:textId="77777777" w:rsidR="00007CD6" w:rsidRPr="00CF3746" w:rsidRDefault="00007CD6" w:rsidP="00007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007CD6" w:rsidRPr="00626DBC" w14:paraId="72637448" w14:textId="77777777" w:rsidTr="00462070">
        <w:trPr>
          <w:tblHeader/>
        </w:trPr>
        <w:tc>
          <w:tcPr>
            <w:tcW w:w="2207" w:type="pct"/>
          </w:tcPr>
          <w:p w14:paraId="5639BF2C" w14:textId="77777777" w:rsidR="00007CD6" w:rsidRPr="006D4E9E" w:rsidRDefault="00007CD6" w:rsidP="0046207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0067E46A" w14:textId="77777777" w:rsidR="00007CD6" w:rsidRPr="006D4E9E" w:rsidRDefault="00007CD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2CB2596D" w14:textId="77777777" w:rsidR="00007CD6" w:rsidRPr="006D4E9E" w:rsidRDefault="00007CD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511D76CD" w14:textId="77777777" w:rsidR="00007CD6" w:rsidRPr="006D4E9E" w:rsidRDefault="00007CD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26DBC" w:rsidRPr="00626DBC" w14:paraId="25716E04" w14:textId="77777777" w:rsidTr="00462070">
        <w:trPr>
          <w:tblHeader/>
        </w:trPr>
        <w:tc>
          <w:tcPr>
            <w:tcW w:w="2207" w:type="pct"/>
          </w:tcPr>
          <w:p w14:paraId="6C70D7E1" w14:textId="26251A75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4E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756B9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6D4E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6D4E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756B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="00756B9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76" w:type="pct"/>
          </w:tcPr>
          <w:p w14:paraId="4016B7F7" w14:textId="034805AC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0AB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" w:type="pct"/>
          </w:tcPr>
          <w:p w14:paraId="429C67DB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5491055" w14:textId="26F4615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0AB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" w:type="pct"/>
          </w:tcPr>
          <w:p w14:paraId="5F044333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192EFD1" w14:textId="43D44258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0AB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" w:type="pct"/>
          </w:tcPr>
          <w:p w14:paraId="3D06FB2B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FDE7D15" w14:textId="26ACC10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0AB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26DBC" w:rsidRPr="00626DBC" w14:paraId="59F934F3" w14:textId="77777777" w:rsidTr="00462070">
        <w:trPr>
          <w:tblHeader/>
        </w:trPr>
        <w:tc>
          <w:tcPr>
            <w:tcW w:w="2207" w:type="pct"/>
          </w:tcPr>
          <w:p w14:paraId="0B964BB3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1FE2C701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26DBC" w:rsidRPr="00626DBC" w14:paraId="4AFC629B" w14:textId="77777777" w:rsidTr="00462070">
        <w:tc>
          <w:tcPr>
            <w:tcW w:w="2207" w:type="pct"/>
          </w:tcPr>
          <w:p w14:paraId="487121F9" w14:textId="77777777" w:rsidR="00626DBC" w:rsidRPr="006D4E9E" w:rsidRDefault="00626DBC" w:rsidP="0062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D4E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3731232D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31F4764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202C390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0F152516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93C7231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EF59A4A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F2CF695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53DB" w:rsidRPr="00626DBC" w14:paraId="28E1DDB7" w14:textId="77777777" w:rsidTr="00462070">
        <w:tc>
          <w:tcPr>
            <w:tcW w:w="2207" w:type="pct"/>
          </w:tcPr>
          <w:p w14:paraId="4F5FC227" w14:textId="3C93BD81" w:rsidR="00F353DB" w:rsidRPr="006D4E9E" w:rsidRDefault="00F353DB" w:rsidP="00F3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576" w:type="pct"/>
          </w:tcPr>
          <w:p w14:paraId="27A836F3" w14:textId="1039E328" w:rsidR="00F353DB" w:rsidRPr="006D4E9E" w:rsidRDefault="00F353DB" w:rsidP="00F35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7B50C783" w14:textId="77777777" w:rsidR="00F353DB" w:rsidRPr="006D4E9E" w:rsidRDefault="00F353DB" w:rsidP="00F35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502F87B" w14:textId="5F9FC3CE" w:rsidR="00F353DB" w:rsidRPr="006D4E9E" w:rsidRDefault="00F353DB" w:rsidP="00F35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3E036552" w14:textId="77777777" w:rsidR="00F353DB" w:rsidRPr="006D4E9E" w:rsidRDefault="00F353DB" w:rsidP="00F35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352BE14" w14:textId="572F86CE" w:rsidR="00F353DB" w:rsidRPr="006D4E9E" w:rsidRDefault="00287AD6" w:rsidP="00F35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93,531</w:t>
            </w:r>
          </w:p>
        </w:tc>
        <w:tc>
          <w:tcPr>
            <w:tcW w:w="144" w:type="pct"/>
          </w:tcPr>
          <w:p w14:paraId="3852BD17" w14:textId="77777777" w:rsidR="00F353DB" w:rsidRPr="006D4E9E" w:rsidRDefault="00F353DB" w:rsidP="00F35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92CDB31" w14:textId="193636B2" w:rsidR="00F353DB" w:rsidRPr="006D4E9E" w:rsidRDefault="00F353DB" w:rsidP="00F35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67,062</w:t>
            </w:r>
          </w:p>
        </w:tc>
      </w:tr>
      <w:tr w:rsidR="00F353DB" w:rsidRPr="00626DBC" w14:paraId="48FD6D5E" w14:textId="77777777" w:rsidTr="00462070">
        <w:tc>
          <w:tcPr>
            <w:tcW w:w="2207" w:type="pct"/>
          </w:tcPr>
          <w:p w14:paraId="7C037311" w14:textId="27E8BA3E" w:rsidR="00F353DB" w:rsidRPr="006D4E9E" w:rsidRDefault="00F353DB" w:rsidP="00F3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76" w:type="pct"/>
          </w:tcPr>
          <w:p w14:paraId="2B625F38" w14:textId="17CC3E4A" w:rsidR="00F353DB" w:rsidRPr="006D4E9E" w:rsidRDefault="00F353DB" w:rsidP="00F35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77EBAD8C" w14:textId="77777777" w:rsidR="00F353DB" w:rsidRPr="006D4E9E" w:rsidRDefault="00F353DB" w:rsidP="00F35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76DDBA2" w14:textId="239078C0" w:rsidR="00F353DB" w:rsidRPr="006D4E9E" w:rsidRDefault="00F353DB" w:rsidP="00F35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3C8F8E6C" w14:textId="77777777" w:rsidR="00F353DB" w:rsidRPr="006D4E9E" w:rsidRDefault="00F353DB" w:rsidP="00F35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A57A464" w14:textId="78B841F1" w:rsidR="00F353DB" w:rsidRPr="006D4E9E" w:rsidRDefault="00287AD6" w:rsidP="00F35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44" w:type="pct"/>
          </w:tcPr>
          <w:p w14:paraId="3F4A8464" w14:textId="77777777" w:rsidR="00F353DB" w:rsidRPr="006D4E9E" w:rsidRDefault="00F353DB" w:rsidP="00F35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8C5D808" w14:textId="23C7C08D" w:rsidR="00F353DB" w:rsidRPr="006D4E9E" w:rsidRDefault="00F353DB" w:rsidP="00F35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F353DB" w:rsidRPr="00626DBC" w14:paraId="2DC135EA" w14:textId="77777777" w:rsidTr="00462070">
        <w:tc>
          <w:tcPr>
            <w:tcW w:w="2207" w:type="pct"/>
          </w:tcPr>
          <w:p w14:paraId="3D598D69" w14:textId="5DAD2D6B" w:rsidR="00F353DB" w:rsidRPr="006D4E9E" w:rsidRDefault="00F353DB" w:rsidP="00F3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2F92BBF4" w14:textId="117E5EAC" w:rsidR="00F353DB" w:rsidRPr="006D4E9E" w:rsidRDefault="00F353DB" w:rsidP="00F35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2B414C12" w14:textId="77777777" w:rsidR="00F353DB" w:rsidRPr="006D4E9E" w:rsidRDefault="00F353DB" w:rsidP="00F35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3100C82" w14:textId="3AF2E94E" w:rsidR="00F353DB" w:rsidRPr="006D4E9E" w:rsidRDefault="00F353DB" w:rsidP="00F35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19BC9306" w14:textId="77777777" w:rsidR="00F353DB" w:rsidRPr="006D4E9E" w:rsidRDefault="00F353DB" w:rsidP="00F35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260FEB5" w14:textId="769C4256" w:rsidR="00F353DB" w:rsidRPr="006D4E9E" w:rsidRDefault="00287AD6" w:rsidP="00F35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7,049</w:t>
            </w:r>
          </w:p>
        </w:tc>
        <w:tc>
          <w:tcPr>
            <w:tcW w:w="144" w:type="pct"/>
          </w:tcPr>
          <w:p w14:paraId="0E185912" w14:textId="77777777" w:rsidR="00F353DB" w:rsidRPr="006D4E9E" w:rsidRDefault="00F353DB" w:rsidP="00F35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71DCFFE" w14:textId="71794DA3" w:rsidR="00F353DB" w:rsidRPr="006D4E9E" w:rsidRDefault="00F353DB" w:rsidP="00F35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6,525</w:t>
            </w:r>
          </w:p>
        </w:tc>
      </w:tr>
      <w:tr w:rsidR="00371B5E" w:rsidRPr="00626DBC" w14:paraId="16E60525" w14:textId="77777777" w:rsidTr="00462070">
        <w:tc>
          <w:tcPr>
            <w:tcW w:w="2207" w:type="pct"/>
          </w:tcPr>
          <w:p w14:paraId="683E2866" w14:textId="077F186B" w:rsidR="00371B5E" w:rsidRPr="006D4E9E" w:rsidRDefault="00371B5E" w:rsidP="0037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33A0BB74" w14:textId="13BFC1CA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8442848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9CA3583" w14:textId="31D87B2B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D73B6E2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B3BE333" w14:textId="667AB71D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3881954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740AAD2" w14:textId="58F9E03C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1B5E" w:rsidRPr="00626DBC" w14:paraId="43DD01C8" w14:textId="77777777" w:rsidTr="00462070">
        <w:tc>
          <w:tcPr>
            <w:tcW w:w="2207" w:type="pct"/>
          </w:tcPr>
          <w:p w14:paraId="11602187" w14:textId="77777777" w:rsidR="00371B5E" w:rsidRPr="006D4E9E" w:rsidRDefault="00371B5E" w:rsidP="0037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2FF2FDA7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7F9BFB2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33BC2D7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06AE8E45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194B093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046EA7D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B9EBD9C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FEA1EEE" w14:textId="63B17A68" w:rsidR="00626DBC" w:rsidRDefault="00626DBC">
      <w:r>
        <w:br w:type="page"/>
      </w: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626DBC" w:rsidRPr="00626DBC" w14:paraId="27A6F2F6" w14:textId="77777777" w:rsidTr="00462070">
        <w:trPr>
          <w:tblHeader/>
        </w:trPr>
        <w:tc>
          <w:tcPr>
            <w:tcW w:w="2207" w:type="pct"/>
          </w:tcPr>
          <w:p w14:paraId="7F71647E" w14:textId="77777777" w:rsidR="00626DBC" w:rsidRPr="00DA54C1" w:rsidRDefault="00626DBC" w:rsidP="00546AB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3C293DFE" w14:textId="77777777" w:rsidR="00626DBC" w:rsidRPr="00DA54C1" w:rsidRDefault="00626DBC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153C1BCF" w14:textId="77777777" w:rsidR="00626DBC" w:rsidRPr="00DA54C1" w:rsidRDefault="00626DBC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3E038235" w14:textId="77777777" w:rsidR="00626DBC" w:rsidRPr="00DA54C1" w:rsidRDefault="00626DBC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26DBC" w:rsidRPr="00626DBC" w14:paraId="31F2C659" w14:textId="77777777" w:rsidTr="00462070">
        <w:trPr>
          <w:tblHeader/>
        </w:trPr>
        <w:tc>
          <w:tcPr>
            <w:tcW w:w="2207" w:type="pct"/>
          </w:tcPr>
          <w:p w14:paraId="4AC39AB0" w14:textId="32D3B52E" w:rsidR="00626DBC" w:rsidRPr="00DA54C1" w:rsidRDefault="00626DBC" w:rsidP="00546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00A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A00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A00A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76" w:type="pct"/>
          </w:tcPr>
          <w:p w14:paraId="4D122B2D" w14:textId="1EA41E2C" w:rsidR="00626DBC" w:rsidRPr="00DA54C1" w:rsidRDefault="00626DBC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0AB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" w:type="pct"/>
          </w:tcPr>
          <w:p w14:paraId="4D0F4400" w14:textId="77777777" w:rsidR="00626DBC" w:rsidRPr="00DA54C1" w:rsidRDefault="00626DBC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DB087FE" w14:textId="6E40941E" w:rsidR="00626DBC" w:rsidRPr="00DA54C1" w:rsidRDefault="00626DBC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0AB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" w:type="pct"/>
          </w:tcPr>
          <w:p w14:paraId="585E0CDD" w14:textId="77777777" w:rsidR="00626DBC" w:rsidRPr="00DA54C1" w:rsidRDefault="00626DBC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B206236" w14:textId="2F2D7D02" w:rsidR="00626DBC" w:rsidRPr="00DA54C1" w:rsidRDefault="00626DBC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0AB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" w:type="pct"/>
          </w:tcPr>
          <w:p w14:paraId="146488FD" w14:textId="77777777" w:rsidR="00626DBC" w:rsidRPr="00DA54C1" w:rsidRDefault="00626DBC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FE7FD71" w14:textId="45E0DB99" w:rsidR="00626DBC" w:rsidRPr="00DA54C1" w:rsidRDefault="00626DBC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0AB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26DBC" w:rsidRPr="00626DBC" w14:paraId="3E325C69" w14:textId="77777777" w:rsidTr="00462070">
        <w:trPr>
          <w:tblHeader/>
        </w:trPr>
        <w:tc>
          <w:tcPr>
            <w:tcW w:w="2207" w:type="pct"/>
          </w:tcPr>
          <w:p w14:paraId="49B00632" w14:textId="77777777" w:rsidR="00626DBC" w:rsidRPr="00DA54C1" w:rsidRDefault="00626DBC" w:rsidP="00546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00EA790B" w14:textId="77777777" w:rsidR="00626DBC" w:rsidRPr="00DA54C1" w:rsidRDefault="00626DBC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26DBC" w:rsidRPr="00626DBC" w14:paraId="3B2BC981" w14:textId="77777777" w:rsidTr="00462070">
        <w:tc>
          <w:tcPr>
            <w:tcW w:w="2207" w:type="pct"/>
          </w:tcPr>
          <w:p w14:paraId="109A3618" w14:textId="4BB3E878" w:rsidR="00626DBC" w:rsidRPr="00DA54C1" w:rsidRDefault="00626DBC" w:rsidP="00546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0719E16F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6EA00F9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A33F2EC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5FB36DB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1743158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4195E93E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F21B50F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DBC" w:rsidRPr="00626DBC" w14:paraId="4E7EF051" w14:textId="77777777" w:rsidTr="00462070">
        <w:tc>
          <w:tcPr>
            <w:tcW w:w="2207" w:type="pct"/>
          </w:tcPr>
          <w:p w14:paraId="19DE3787" w14:textId="77777777" w:rsidR="00626DBC" w:rsidRPr="00DA54C1" w:rsidRDefault="00626DBC" w:rsidP="00546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7D04EB77" w14:textId="282D5DD5" w:rsidR="00626DBC" w:rsidRPr="00DA54C1" w:rsidRDefault="00261986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3" w:type="pct"/>
          </w:tcPr>
          <w:p w14:paraId="40CA21A0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578D875" w14:textId="0121AE42" w:rsidR="00626DBC" w:rsidRPr="00DA54C1" w:rsidRDefault="00A00AB6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" w:type="pct"/>
          </w:tcPr>
          <w:p w14:paraId="2814D879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2C156E0" w14:textId="6F757530" w:rsidR="00626DBC" w:rsidRPr="00DA54C1" w:rsidRDefault="00261986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" w:type="pct"/>
          </w:tcPr>
          <w:p w14:paraId="0E2E9CB4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D3E6A40" w14:textId="78B933EC" w:rsidR="00626DBC" w:rsidRPr="00DA54C1" w:rsidRDefault="00A00AB6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26DBC" w:rsidRPr="00626DBC" w14:paraId="0A6D4F92" w14:textId="77777777" w:rsidTr="00462070">
        <w:tc>
          <w:tcPr>
            <w:tcW w:w="2207" w:type="pct"/>
          </w:tcPr>
          <w:p w14:paraId="76D62FCF" w14:textId="596825DF" w:rsidR="00626DBC" w:rsidRPr="00DA54C1" w:rsidRDefault="006C713A" w:rsidP="00546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ต้นทุนทาง</w:t>
            </w:r>
            <w:r w:rsidR="00DA54C1" w:rsidRPr="00DA54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การเงิน </w:t>
            </w:r>
            <w:r w:rsidR="00D5177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DA54C1" w:rsidRPr="00DA54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26DBC"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  <w:r w:rsidR="0048094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</w:t>
            </w:r>
            <w:r w:rsidR="00626DBC"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576" w:type="pct"/>
          </w:tcPr>
          <w:p w14:paraId="11F516FB" w14:textId="6D57A293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27F5B8D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AE7E4D2" w14:textId="303292E2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D4239C3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0AEC6C7" w14:textId="1B73B16A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C0CB16F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DFFD3CD" w14:textId="1F39A4DF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0947" w:rsidRPr="00626DBC" w14:paraId="6055110F" w14:textId="77777777" w:rsidTr="00462070">
        <w:tc>
          <w:tcPr>
            <w:tcW w:w="2207" w:type="pct"/>
          </w:tcPr>
          <w:p w14:paraId="31994129" w14:textId="20B1D9BB" w:rsidR="00480947" w:rsidRPr="00DA54C1" w:rsidRDefault="00480947" w:rsidP="00546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576" w:type="pct"/>
          </w:tcPr>
          <w:p w14:paraId="5F659F67" w14:textId="0A65355E" w:rsidR="00480947" w:rsidRPr="00DA54C1" w:rsidRDefault="009C347D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180</w:t>
            </w:r>
          </w:p>
        </w:tc>
        <w:tc>
          <w:tcPr>
            <w:tcW w:w="143" w:type="pct"/>
          </w:tcPr>
          <w:p w14:paraId="58A126A1" w14:textId="77777777" w:rsidR="00480947" w:rsidRPr="00DA54C1" w:rsidRDefault="00480947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953E420" w14:textId="66DA1EB5" w:rsidR="00480947" w:rsidRPr="00DA54C1" w:rsidRDefault="00A00AB6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47" w:type="pct"/>
          </w:tcPr>
          <w:p w14:paraId="62638035" w14:textId="77777777" w:rsidR="00480947" w:rsidRPr="00DA54C1" w:rsidRDefault="00480947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E3A5044" w14:textId="30474100" w:rsidR="00480947" w:rsidRPr="00DA54C1" w:rsidRDefault="009C347D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180</w:t>
            </w:r>
          </w:p>
        </w:tc>
        <w:tc>
          <w:tcPr>
            <w:tcW w:w="144" w:type="pct"/>
          </w:tcPr>
          <w:p w14:paraId="3E260078" w14:textId="77777777" w:rsidR="00480947" w:rsidRPr="00DA54C1" w:rsidRDefault="00480947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2ECC52C" w14:textId="1EF24360" w:rsidR="00480947" w:rsidRPr="00DA54C1" w:rsidRDefault="00A00AB6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</w:tr>
      <w:tr w:rsidR="00626DBC" w:rsidRPr="00626DBC" w14:paraId="3297B6E2" w14:textId="77777777" w:rsidTr="00462070">
        <w:tc>
          <w:tcPr>
            <w:tcW w:w="2207" w:type="pct"/>
          </w:tcPr>
          <w:p w14:paraId="1E923D54" w14:textId="77777777" w:rsidR="00626DBC" w:rsidRPr="00DA54C1" w:rsidRDefault="00626DBC" w:rsidP="00546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6" w:type="pct"/>
          </w:tcPr>
          <w:p w14:paraId="6B477636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2F8EE663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82925AE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D974326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EF7F8D3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A117F68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C51A0EF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986" w:rsidRPr="00626DBC" w14:paraId="127F05D0" w14:textId="77777777" w:rsidTr="0072275E">
        <w:tc>
          <w:tcPr>
            <w:tcW w:w="2207" w:type="pct"/>
          </w:tcPr>
          <w:p w14:paraId="014FCF93" w14:textId="77777777" w:rsidR="00261986" w:rsidRPr="00DA54C1" w:rsidRDefault="00261986" w:rsidP="0026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76" w:type="pct"/>
          </w:tcPr>
          <w:p w14:paraId="6DDAFB36" w14:textId="59AB954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,987</w:t>
            </w:r>
          </w:p>
        </w:tc>
        <w:tc>
          <w:tcPr>
            <w:tcW w:w="143" w:type="pct"/>
          </w:tcPr>
          <w:p w14:paraId="04E44B65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52D1B9C" w14:textId="13648EC9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,437</w:t>
            </w:r>
          </w:p>
        </w:tc>
        <w:tc>
          <w:tcPr>
            <w:tcW w:w="147" w:type="pct"/>
          </w:tcPr>
          <w:p w14:paraId="6E89192B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C977D3C" w14:textId="3C1F4D1C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,987</w:t>
            </w:r>
          </w:p>
        </w:tc>
        <w:tc>
          <w:tcPr>
            <w:tcW w:w="144" w:type="pct"/>
          </w:tcPr>
          <w:p w14:paraId="7AAC2EF3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A921D69" w14:textId="2F442B52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,437</w:t>
            </w:r>
          </w:p>
        </w:tc>
      </w:tr>
      <w:tr w:rsidR="00261986" w:rsidRPr="00626DBC" w14:paraId="6788A050" w14:textId="77777777" w:rsidTr="005D2CC3">
        <w:tc>
          <w:tcPr>
            <w:tcW w:w="2207" w:type="pct"/>
          </w:tcPr>
          <w:p w14:paraId="2E0EA6AC" w14:textId="77777777" w:rsidR="00261986" w:rsidRPr="00DA54C1" w:rsidRDefault="00261986" w:rsidP="0026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31CF179" w14:textId="3E19BBE0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143" w:type="pct"/>
          </w:tcPr>
          <w:p w14:paraId="08687265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9F95274" w14:textId="40B73E60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147" w:type="pct"/>
          </w:tcPr>
          <w:p w14:paraId="5CDCFABB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48BB748" w14:textId="17DE0C6E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144" w:type="pct"/>
          </w:tcPr>
          <w:p w14:paraId="1F031123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3B5263C" w14:textId="31D1E24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</w:tr>
      <w:tr w:rsidR="00261986" w:rsidRPr="00626DBC" w14:paraId="11ACA220" w14:textId="77777777" w:rsidTr="005D2CC3">
        <w:tc>
          <w:tcPr>
            <w:tcW w:w="2207" w:type="pct"/>
          </w:tcPr>
          <w:p w14:paraId="6DDE5079" w14:textId="71B0ED38" w:rsidR="00261986" w:rsidRPr="00DA54C1" w:rsidRDefault="00261986" w:rsidP="0026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4C22679" w14:textId="318F6085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11,457</w:t>
            </w:r>
          </w:p>
        </w:tc>
        <w:tc>
          <w:tcPr>
            <w:tcW w:w="143" w:type="pct"/>
          </w:tcPr>
          <w:p w14:paraId="274AB4D1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8078CFD" w14:textId="1DF32F18" w:rsidR="00261986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13,035</w:t>
            </w:r>
          </w:p>
        </w:tc>
        <w:tc>
          <w:tcPr>
            <w:tcW w:w="147" w:type="pct"/>
          </w:tcPr>
          <w:p w14:paraId="54B8C8A9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FF6D3E2" w14:textId="3C8FA8F5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11,457</w:t>
            </w:r>
          </w:p>
        </w:tc>
        <w:tc>
          <w:tcPr>
            <w:tcW w:w="144" w:type="pct"/>
          </w:tcPr>
          <w:p w14:paraId="4B2B72CC" w14:textId="7A88EBB8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5CDFD2F3" w14:textId="350CE17B" w:rsidR="00261986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13,035</w:t>
            </w:r>
          </w:p>
        </w:tc>
      </w:tr>
      <w:tr w:rsidR="00261986" w:rsidRPr="00626DBC" w14:paraId="3060FF59" w14:textId="77777777" w:rsidTr="005D2CC3">
        <w:tc>
          <w:tcPr>
            <w:tcW w:w="2207" w:type="pct"/>
          </w:tcPr>
          <w:p w14:paraId="1D929E2E" w14:textId="77777777" w:rsidR="00261986" w:rsidRPr="00DA54C1" w:rsidRDefault="00261986" w:rsidP="0026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1CCB0ADA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46C1341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312B7816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BAAA4CE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0C815140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816B2A1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79CFB508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986" w:rsidRPr="00626DBC" w14:paraId="47C0DB75" w14:textId="77777777" w:rsidTr="00462070">
        <w:tc>
          <w:tcPr>
            <w:tcW w:w="2207" w:type="pct"/>
          </w:tcPr>
          <w:p w14:paraId="1430D486" w14:textId="77777777" w:rsidR="00261986" w:rsidRPr="00DA54C1" w:rsidRDefault="00261986" w:rsidP="0026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576" w:type="pct"/>
          </w:tcPr>
          <w:p w14:paraId="3055CE54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6D94873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8BD5F1C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3F68E43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34BC790E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D7CEA53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C363CA1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986" w:rsidRPr="00626DBC" w14:paraId="3E192F8F" w14:textId="77777777" w:rsidTr="00462070">
        <w:tc>
          <w:tcPr>
            <w:tcW w:w="2207" w:type="pct"/>
          </w:tcPr>
          <w:p w14:paraId="4CAFF1CB" w14:textId="77777777" w:rsidR="00261986" w:rsidRPr="00DA54C1" w:rsidRDefault="00261986" w:rsidP="0026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76" w:type="pct"/>
          </w:tcPr>
          <w:p w14:paraId="14DBCDDE" w14:textId="3D8AFDED" w:rsidR="00261986" w:rsidRPr="00DA54C1" w:rsidRDefault="00DD6415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556</w:t>
            </w:r>
          </w:p>
        </w:tc>
        <w:tc>
          <w:tcPr>
            <w:tcW w:w="143" w:type="pct"/>
          </w:tcPr>
          <w:p w14:paraId="4F757E50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97B9389" w14:textId="238D92F2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  <w:tc>
          <w:tcPr>
            <w:tcW w:w="147" w:type="pct"/>
          </w:tcPr>
          <w:p w14:paraId="44D7CBC1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25B094EA" w14:textId="4751910C" w:rsidR="00261986" w:rsidRPr="00DA54C1" w:rsidRDefault="00DD6415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556</w:t>
            </w:r>
          </w:p>
        </w:tc>
        <w:tc>
          <w:tcPr>
            <w:tcW w:w="144" w:type="pct"/>
          </w:tcPr>
          <w:p w14:paraId="024D9AC5" w14:textId="77777777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6372F29" w14:textId="7D83AF0D" w:rsidR="00261986" w:rsidRPr="00DA54C1" w:rsidRDefault="00261986" w:rsidP="00261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</w:tr>
    </w:tbl>
    <w:p w14:paraId="77319F73" w14:textId="078C51EC" w:rsidR="00E60E18" w:rsidRDefault="00E60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C06EEA9" w14:textId="061E6698" w:rsidR="007D6941" w:rsidRPr="00CF3746" w:rsidRDefault="007D6941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>ยอดคงเหลือ</w:t>
      </w:r>
      <w:r w:rsidR="00C61A91" w:rsidRPr="00CF3746">
        <w:rPr>
          <w:rFonts w:asciiTheme="majorBidi" w:hAnsiTheme="majorBidi" w:cstheme="majorBidi" w:hint="cs"/>
          <w:sz w:val="28"/>
          <w:szCs w:val="28"/>
          <w:cs/>
        </w:rPr>
        <w:t>ที่สำคัญ</w:t>
      </w:r>
      <w:r w:rsidRPr="00CF3746">
        <w:rPr>
          <w:rFonts w:asciiTheme="majorBidi" w:hAnsiTheme="majorBidi" w:cstheme="majorBidi"/>
          <w:sz w:val="28"/>
          <w:szCs w:val="28"/>
          <w:cs/>
        </w:rPr>
        <w:t>กับบุคคลหรือกิจการที่เกี่ยวข้องกัน ณ วันที่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26DBC">
        <w:rPr>
          <w:rFonts w:asciiTheme="majorBidi" w:hAnsiTheme="majorBidi" w:cstheme="majorBidi"/>
          <w:bCs/>
          <w:sz w:val="28"/>
          <w:szCs w:val="28"/>
        </w:rPr>
        <w:t>3</w:t>
      </w:r>
      <w:r w:rsidR="009C447F">
        <w:rPr>
          <w:rFonts w:asciiTheme="majorBidi" w:hAnsiTheme="majorBidi" w:cstheme="majorBidi"/>
          <w:bCs/>
          <w:sz w:val="28"/>
          <w:szCs w:val="28"/>
        </w:rPr>
        <w:t xml:space="preserve">1 </w:t>
      </w:r>
      <w:r w:rsidR="009C447F" w:rsidRPr="009C447F">
        <w:rPr>
          <w:rFonts w:asciiTheme="majorBidi" w:hAnsiTheme="majorBidi" w:cstheme="majorBidi" w:hint="cs"/>
          <w:b/>
          <w:sz w:val="28"/>
          <w:szCs w:val="28"/>
          <w:cs/>
        </w:rPr>
        <w:t>มีนาคม</w:t>
      </w:r>
      <w:r w:rsidR="009C447F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341C99" w:rsidRPr="00CF3746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9C447F">
        <w:rPr>
          <w:rFonts w:ascii="Angsana New" w:eastAsia="Cordia New" w:hAnsi="Angsana New" w:cs="Angsana New"/>
          <w:spacing w:val="-4"/>
          <w:sz w:val="28"/>
          <w:szCs w:val="28"/>
        </w:rPr>
        <w:t>6</w:t>
      </w:r>
      <w:r w:rsidR="00341C99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และ</w:t>
      </w:r>
      <w:r w:rsidRPr="00CF3746">
        <w:rPr>
          <w:rFonts w:asciiTheme="majorBidi" w:hAnsiTheme="majorBidi" w:cstheme="majorBidi"/>
          <w:sz w:val="28"/>
          <w:szCs w:val="28"/>
        </w:rPr>
        <w:t xml:space="preserve"> 31 </w:t>
      </w:r>
      <w:r w:rsidRPr="00CF374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CF3746">
        <w:rPr>
          <w:rFonts w:asciiTheme="majorBidi" w:hAnsiTheme="majorBidi" w:cstheme="majorBidi"/>
          <w:sz w:val="28"/>
          <w:szCs w:val="28"/>
        </w:rPr>
        <w:t>256</w:t>
      </w:r>
      <w:r w:rsidR="009C447F">
        <w:rPr>
          <w:rFonts w:asciiTheme="majorBidi" w:hAnsiTheme="majorBidi" w:cstheme="majorBidi"/>
          <w:sz w:val="28"/>
          <w:szCs w:val="28"/>
        </w:rPr>
        <w:t>5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0FEC0FB" w14:textId="77777777" w:rsidR="007D6941" w:rsidRPr="00CF3746" w:rsidRDefault="007D6941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7D6941" w:rsidRPr="00CF3746" w14:paraId="2E56E569" w14:textId="77777777" w:rsidTr="00E423A4">
        <w:trPr>
          <w:tblHeader/>
        </w:trPr>
        <w:tc>
          <w:tcPr>
            <w:tcW w:w="2207" w:type="pct"/>
          </w:tcPr>
          <w:p w14:paraId="383E3321" w14:textId="77777777" w:rsidR="007D6941" w:rsidRPr="00CF3746" w:rsidRDefault="007D6941" w:rsidP="009D069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453C3994" w14:textId="77777777" w:rsidR="007D6941" w:rsidRPr="00CF3746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3279AC45" w14:textId="77777777" w:rsidR="007D6941" w:rsidRPr="00CF3746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00D2B42D" w14:textId="77777777" w:rsidR="007D6941" w:rsidRPr="00CF3746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C447F" w:rsidRPr="00CF3746" w14:paraId="08D1B75E" w14:textId="77777777" w:rsidTr="00E423A4">
        <w:trPr>
          <w:tblHeader/>
        </w:trPr>
        <w:tc>
          <w:tcPr>
            <w:tcW w:w="2207" w:type="pct"/>
          </w:tcPr>
          <w:p w14:paraId="56ABB66D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14824B4E" w14:textId="54BD1165" w:rsidR="009C447F" w:rsidRPr="00626DBC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9C447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143" w:type="pct"/>
          </w:tcPr>
          <w:p w14:paraId="658FA715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309AFDD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35AC85F5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69BC539" w14:textId="25692E64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9C447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144" w:type="pct"/>
          </w:tcPr>
          <w:p w14:paraId="10E9DE8C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70B553B" w14:textId="69BF35FF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C447F" w:rsidRPr="00CF3746" w14:paraId="7EFE4C4A" w14:textId="77777777" w:rsidTr="00E423A4">
        <w:trPr>
          <w:tblHeader/>
        </w:trPr>
        <w:tc>
          <w:tcPr>
            <w:tcW w:w="2207" w:type="pct"/>
          </w:tcPr>
          <w:p w14:paraId="7074393C" w14:textId="1C3177C9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35C49375" w14:textId="68097FB5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" w:type="pct"/>
          </w:tcPr>
          <w:p w14:paraId="5159AF44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8A5B3A5" w14:textId="5CB9AF2A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" w:type="pct"/>
          </w:tcPr>
          <w:p w14:paraId="07E9A905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A05E3D5" w14:textId="4FC30AAB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" w:type="pct"/>
          </w:tcPr>
          <w:p w14:paraId="3F023301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26B71EC" w14:textId="454FBF64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C447F" w:rsidRPr="00CF3746" w14:paraId="33978F4E" w14:textId="77777777" w:rsidTr="00577417">
        <w:trPr>
          <w:tblHeader/>
        </w:trPr>
        <w:tc>
          <w:tcPr>
            <w:tcW w:w="2207" w:type="pct"/>
          </w:tcPr>
          <w:p w14:paraId="7CC19FC0" w14:textId="0B4B4BB4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2B1A861B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C447F" w:rsidRPr="00CF3746" w14:paraId="3A285217" w14:textId="77777777" w:rsidTr="00E423A4">
        <w:tc>
          <w:tcPr>
            <w:tcW w:w="2207" w:type="pct"/>
          </w:tcPr>
          <w:p w14:paraId="7ECE6E85" w14:textId="5FB2DF14" w:rsidR="009C447F" w:rsidRPr="00CF3746" w:rsidRDefault="009C447F" w:rsidP="009C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5072E8F0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35F2C82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53B5197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FB5E9F1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0DCA574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BC44A5B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465382A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63DC" w:rsidRPr="00CF3746" w14:paraId="7078C9A1" w14:textId="77777777" w:rsidTr="00E423A4">
        <w:tc>
          <w:tcPr>
            <w:tcW w:w="2207" w:type="pct"/>
          </w:tcPr>
          <w:p w14:paraId="4D370A55" w14:textId="28B0EFB1" w:rsidR="000863DC" w:rsidRPr="00CF3746" w:rsidRDefault="000863DC" w:rsidP="00086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76" w:type="pct"/>
          </w:tcPr>
          <w:p w14:paraId="53944E39" w14:textId="2C0547EE" w:rsidR="000863DC" w:rsidRPr="00CF3746" w:rsidRDefault="000863DC" w:rsidP="00086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7B89B765" w14:textId="77777777" w:rsidR="000863DC" w:rsidRPr="00CF3746" w:rsidRDefault="000863DC" w:rsidP="00086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D4DA3F6" w14:textId="5D24966D" w:rsidR="000863DC" w:rsidRPr="00CF3746" w:rsidRDefault="000863DC" w:rsidP="00086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6980163" w14:textId="77777777" w:rsidR="000863DC" w:rsidRPr="00CF3746" w:rsidRDefault="000863DC" w:rsidP="00086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07A17E5" w14:textId="2B29039F" w:rsidR="000863DC" w:rsidRPr="00CF3746" w:rsidRDefault="005B1BCF" w:rsidP="00086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5,347,428</w:t>
            </w:r>
          </w:p>
        </w:tc>
        <w:tc>
          <w:tcPr>
            <w:tcW w:w="144" w:type="pct"/>
          </w:tcPr>
          <w:p w14:paraId="06F3795F" w14:textId="77777777" w:rsidR="000863DC" w:rsidRPr="00CF3746" w:rsidRDefault="000863DC" w:rsidP="00086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583E86F" w14:textId="104940C5" w:rsidR="000863DC" w:rsidRPr="00CF3746" w:rsidRDefault="000863DC" w:rsidP="00086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5,481,808</w:t>
            </w:r>
          </w:p>
        </w:tc>
      </w:tr>
      <w:tr w:rsidR="000863DC" w:rsidRPr="00CF3746" w14:paraId="18BF80A8" w14:textId="77777777" w:rsidTr="00E423A4">
        <w:tc>
          <w:tcPr>
            <w:tcW w:w="2207" w:type="pct"/>
          </w:tcPr>
          <w:p w14:paraId="75802AC5" w14:textId="26090BED" w:rsidR="000863DC" w:rsidRPr="00CF3746" w:rsidRDefault="000863DC" w:rsidP="00086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576" w:type="pct"/>
          </w:tcPr>
          <w:p w14:paraId="50F5CA8A" w14:textId="61A53B38" w:rsidR="000863DC" w:rsidRPr="00CF3746" w:rsidRDefault="000863DC" w:rsidP="00086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0067FD75" w14:textId="77777777" w:rsidR="000863DC" w:rsidRPr="00CF3746" w:rsidRDefault="000863DC" w:rsidP="00086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0732581" w14:textId="58828F59" w:rsidR="000863DC" w:rsidRPr="00CF3746" w:rsidRDefault="000863DC" w:rsidP="00086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4C72A1F4" w14:textId="77777777" w:rsidR="000863DC" w:rsidRPr="00CF3746" w:rsidRDefault="000863DC" w:rsidP="00086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4BBD891" w14:textId="3AD2EDF2" w:rsidR="000863DC" w:rsidRPr="00CF3746" w:rsidRDefault="005B1BCF" w:rsidP="00086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675,000</w:t>
            </w:r>
          </w:p>
        </w:tc>
        <w:tc>
          <w:tcPr>
            <w:tcW w:w="144" w:type="pct"/>
          </w:tcPr>
          <w:p w14:paraId="15702518" w14:textId="77777777" w:rsidR="000863DC" w:rsidRPr="00CF3746" w:rsidRDefault="000863DC" w:rsidP="00086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A4BCB36" w14:textId="5C874231" w:rsidR="000863DC" w:rsidRPr="00CF3746" w:rsidRDefault="000863DC" w:rsidP="00086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737,500</w:t>
            </w:r>
          </w:p>
        </w:tc>
      </w:tr>
      <w:tr w:rsidR="000863DC" w:rsidRPr="00CF3746" w14:paraId="1C2F5A9F" w14:textId="77777777" w:rsidTr="00E423A4">
        <w:tc>
          <w:tcPr>
            <w:tcW w:w="2207" w:type="pct"/>
          </w:tcPr>
          <w:p w14:paraId="50A68FA8" w14:textId="05B06A4C" w:rsidR="000863DC" w:rsidRPr="00CF3746" w:rsidRDefault="000863DC" w:rsidP="00086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20E1F035" w14:textId="1ADDB14E" w:rsidR="000863DC" w:rsidRPr="00CF3746" w:rsidRDefault="000863DC" w:rsidP="00086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16C8E25F" w14:textId="77777777" w:rsidR="000863DC" w:rsidRPr="00CF3746" w:rsidRDefault="000863DC" w:rsidP="00086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3A10412" w14:textId="6D94D512" w:rsidR="000863DC" w:rsidRPr="00CF3746" w:rsidRDefault="000863DC" w:rsidP="00086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4325EACD" w14:textId="77777777" w:rsidR="000863DC" w:rsidRPr="00CF3746" w:rsidRDefault="000863DC" w:rsidP="00086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0AD8029" w14:textId="0706D042" w:rsidR="000863DC" w:rsidRPr="00CF3746" w:rsidRDefault="005B1BCF" w:rsidP="00086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850,809</w:t>
            </w:r>
          </w:p>
        </w:tc>
        <w:tc>
          <w:tcPr>
            <w:tcW w:w="144" w:type="pct"/>
          </w:tcPr>
          <w:p w14:paraId="3B1A5586" w14:textId="77777777" w:rsidR="000863DC" w:rsidRPr="00CF3746" w:rsidRDefault="000863DC" w:rsidP="00086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C4FCB18" w14:textId="3254913D" w:rsidR="000863DC" w:rsidRPr="00CF3746" w:rsidRDefault="000863DC" w:rsidP="00086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778,695</w:t>
            </w:r>
          </w:p>
        </w:tc>
      </w:tr>
      <w:tr w:rsidR="009C447F" w:rsidRPr="00CF3746" w14:paraId="1CB1C1C4" w14:textId="77777777" w:rsidTr="00E423A4">
        <w:tc>
          <w:tcPr>
            <w:tcW w:w="2207" w:type="pct"/>
          </w:tcPr>
          <w:p w14:paraId="47C4319E" w14:textId="77777777" w:rsidR="009C447F" w:rsidRPr="00CF3746" w:rsidRDefault="009C447F" w:rsidP="009C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4CB0440D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12F95C5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9916163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951DCFF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497E7CB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2A449B1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3ABB0FD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447F" w:rsidRPr="00CF3746" w14:paraId="1D90D349" w14:textId="77777777" w:rsidTr="00E423A4">
        <w:tc>
          <w:tcPr>
            <w:tcW w:w="2207" w:type="pct"/>
          </w:tcPr>
          <w:p w14:paraId="1C1915F0" w14:textId="2BFC1718" w:rsidR="009C447F" w:rsidRPr="00CF3746" w:rsidRDefault="009C447F" w:rsidP="009C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096B4DEA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498C68C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405E013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071EC15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D7A976D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3101A78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BD460C1" w14:textId="77777777" w:rsidR="009C447F" w:rsidRPr="00CF3746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447F" w:rsidRPr="00AE02EE" w14:paraId="39118C67" w14:textId="77777777" w:rsidTr="00E423A4">
        <w:tc>
          <w:tcPr>
            <w:tcW w:w="2207" w:type="pct"/>
          </w:tcPr>
          <w:p w14:paraId="68F6BBB9" w14:textId="77FFA360" w:rsidR="009C447F" w:rsidRPr="00AE02EE" w:rsidRDefault="009C447F" w:rsidP="009C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76" w:type="pct"/>
          </w:tcPr>
          <w:p w14:paraId="5C8CA137" w14:textId="770A675C" w:rsidR="009C447F" w:rsidRPr="006D70F3" w:rsidRDefault="00261986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143" w:type="pct"/>
          </w:tcPr>
          <w:p w14:paraId="1A11A23C" w14:textId="77777777" w:rsidR="009C447F" w:rsidRPr="00AE02EE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18996D0" w14:textId="192BDFF2" w:rsidR="009C447F" w:rsidRPr="00AE02EE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66B7A30" w14:textId="77777777" w:rsidR="009C447F" w:rsidRPr="00AE02EE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43B47FF" w14:textId="68ACF552" w:rsidR="009C447F" w:rsidRPr="00AE02EE" w:rsidRDefault="00261986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</w:p>
        </w:tc>
        <w:tc>
          <w:tcPr>
            <w:tcW w:w="144" w:type="pct"/>
          </w:tcPr>
          <w:p w14:paraId="5145E331" w14:textId="77777777" w:rsidR="009C447F" w:rsidRPr="00AE02EE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0129BBAD" w14:textId="5953439C" w:rsidR="009C447F" w:rsidRPr="00AE02EE" w:rsidRDefault="009C447F" w:rsidP="009C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347D" w:rsidRPr="00CF3746" w14:paraId="6FED8222" w14:textId="77777777" w:rsidTr="00E423A4">
        <w:tc>
          <w:tcPr>
            <w:tcW w:w="2207" w:type="pct"/>
          </w:tcPr>
          <w:p w14:paraId="1A71C9D8" w14:textId="63C48089" w:rsidR="009C347D" w:rsidRPr="00CF3746" w:rsidRDefault="009C347D" w:rsidP="009C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76" w:type="pct"/>
          </w:tcPr>
          <w:p w14:paraId="1A59325F" w14:textId="7E014C39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14</w:t>
            </w:r>
            <w:r>
              <w:rPr>
                <w:rFonts w:asciiTheme="majorBidi" w:hAnsiTheme="majorBidi" w:cs="Angsana New"/>
                <w:sz w:val="28"/>
                <w:szCs w:val="28"/>
              </w:rPr>
              <w:t>,699</w:t>
            </w:r>
          </w:p>
        </w:tc>
        <w:tc>
          <w:tcPr>
            <w:tcW w:w="143" w:type="pct"/>
          </w:tcPr>
          <w:p w14:paraId="6AEE2440" w14:textId="77777777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4CF19EDD" w14:textId="48FDD2FE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3F42EA">
              <w:rPr>
                <w:rFonts w:asciiTheme="majorBidi" w:hAnsiTheme="majorBidi" w:cstheme="majorBidi"/>
                <w:sz w:val="28"/>
                <w:szCs w:val="28"/>
              </w:rPr>
              <w:t>15,647</w:t>
            </w:r>
          </w:p>
        </w:tc>
        <w:tc>
          <w:tcPr>
            <w:tcW w:w="147" w:type="pct"/>
          </w:tcPr>
          <w:p w14:paraId="6C68689D" w14:textId="77777777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7C823130" w14:textId="770F9124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14</w:t>
            </w:r>
            <w:r>
              <w:rPr>
                <w:rFonts w:asciiTheme="majorBidi" w:hAnsiTheme="majorBidi" w:cs="Angsana New"/>
                <w:sz w:val="28"/>
                <w:szCs w:val="28"/>
              </w:rPr>
              <w:t>,699</w:t>
            </w:r>
          </w:p>
        </w:tc>
        <w:tc>
          <w:tcPr>
            <w:tcW w:w="144" w:type="pct"/>
          </w:tcPr>
          <w:p w14:paraId="29A5FCD8" w14:textId="77777777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5FE1AE6D" w14:textId="708B16F3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3F42EA">
              <w:rPr>
                <w:rFonts w:asciiTheme="majorBidi" w:hAnsiTheme="majorBidi" w:cstheme="majorBidi"/>
                <w:sz w:val="28"/>
                <w:szCs w:val="28"/>
              </w:rPr>
              <w:t>15,647</w:t>
            </w:r>
          </w:p>
        </w:tc>
      </w:tr>
      <w:tr w:rsidR="009C347D" w:rsidRPr="00CF3746" w14:paraId="3E7DF272" w14:textId="77777777" w:rsidTr="00E423A4">
        <w:tc>
          <w:tcPr>
            <w:tcW w:w="2207" w:type="pct"/>
          </w:tcPr>
          <w:p w14:paraId="4F692FF7" w14:textId="1FA59446" w:rsidR="009C347D" w:rsidRPr="00CF3746" w:rsidRDefault="009C347D" w:rsidP="009C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1161EEED" w14:textId="738A3A76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15,325</w:t>
            </w:r>
          </w:p>
        </w:tc>
        <w:tc>
          <w:tcPr>
            <w:tcW w:w="143" w:type="pct"/>
          </w:tcPr>
          <w:p w14:paraId="7517A58E" w14:textId="77777777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27371FEA" w14:textId="6F0CF245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</w:rPr>
            </w:pPr>
            <w:r w:rsidRPr="003F42EA">
              <w:rPr>
                <w:rFonts w:asciiTheme="majorBidi" w:hAnsiTheme="majorBidi" w:cstheme="majorBidi"/>
                <w:sz w:val="28"/>
                <w:szCs w:val="28"/>
              </w:rPr>
              <w:t>16,224</w:t>
            </w:r>
          </w:p>
        </w:tc>
        <w:tc>
          <w:tcPr>
            <w:tcW w:w="147" w:type="pct"/>
          </w:tcPr>
          <w:p w14:paraId="08D01A12" w14:textId="77777777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3284D1A6" w14:textId="2B401C06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15,325</w:t>
            </w:r>
          </w:p>
        </w:tc>
        <w:tc>
          <w:tcPr>
            <w:tcW w:w="144" w:type="pct"/>
          </w:tcPr>
          <w:p w14:paraId="2C6B8E1F" w14:textId="77777777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3537F34F" w14:textId="43F6F9D5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3F42EA">
              <w:rPr>
                <w:rFonts w:asciiTheme="majorBidi" w:hAnsiTheme="majorBidi" w:cstheme="majorBidi"/>
                <w:sz w:val="28"/>
                <w:szCs w:val="28"/>
              </w:rPr>
              <w:t>16,224</w:t>
            </w:r>
          </w:p>
        </w:tc>
      </w:tr>
      <w:tr w:rsidR="009C347D" w:rsidRPr="00CF3746" w14:paraId="2EC6D6ED" w14:textId="77777777" w:rsidTr="00E423A4">
        <w:tc>
          <w:tcPr>
            <w:tcW w:w="2207" w:type="pct"/>
          </w:tcPr>
          <w:p w14:paraId="1D371BEE" w14:textId="77777777" w:rsidR="009C347D" w:rsidRPr="00CF3746" w:rsidRDefault="009C347D" w:rsidP="009C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66373062" w14:textId="77777777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E47FEE8" w14:textId="77777777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B0B0C48" w14:textId="77777777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1E305B0" w14:textId="77777777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D5E217C" w14:textId="77777777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F373EC7" w14:textId="77777777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57042FE" w14:textId="77777777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347D" w:rsidRPr="00CF3746" w14:paraId="1648403A" w14:textId="77777777" w:rsidTr="0089523B">
        <w:tc>
          <w:tcPr>
            <w:tcW w:w="2207" w:type="pct"/>
          </w:tcPr>
          <w:p w14:paraId="6EA02951" w14:textId="791E8042" w:rsidR="009C347D" w:rsidRPr="00CF3746" w:rsidRDefault="009C347D" w:rsidP="009C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76" w:type="pct"/>
          </w:tcPr>
          <w:p w14:paraId="115E01AA" w14:textId="77777777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E728656" w14:textId="77777777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A987831" w14:textId="77777777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647DFAA" w14:textId="77777777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3E5C843B" w14:textId="77777777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E498E7E" w14:textId="77777777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6EC676A" w14:textId="77777777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347D" w:rsidRPr="00CF3746" w14:paraId="4EB2638B" w14:textId="77777777" w:rsidTr="0089523B">
        <w:tc>
          <w:tcPr>
            <w:tcW w:w="2207" w:type="pct"/>
          </w:tcPr>
          <w:p w14:paraId="676E30FE" w14:textId="2374C7F7" w:rsidR="009C347D" w:rsidRPr="00CF3746" w:rsidRDefault="009C347D" w:rsidP="009C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095A6E32" w14:textId="462069C0" w:rsidR="009C347D" w:rsidRPr="00CF3746" w:rsidRDefault="00A13058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191</w:t>
            </w:r>
          </w:p>
        </w:tc>
        <w:tc>
          <w:tcPr>
            <w:tcW w:w="143" w:type="pct"/>
          </w:tcPr>
          <w:p w14:paraId="6D42398C" w14:textId="77777777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0A69158" w14:textId="3613940A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47" w:type="pct"/>
          </w:tcPr>
          <w:p w14:paraId="31229C96" w14:textId="77777777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17DDE223" w14:textId="0A988D6E" w:rsidR="009C347D" w:rsidRPr="00CF3746" w:rsidRDefault="00A13058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191</w:t>
            </w:r>
          </w:p>
        </w:tc>
        <w:tc>
          <w:tcPr>
            <w:tcW w:w="144" w:type="pct"/>
          </w:tcPr>
          <w:p w14:paraId="363922AC" w14:textId="77777777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8F3DEAD" w14:textId="1A831A70" w:rsidR="009C347D" w:rsidRPr="00CF3746" w:rsidRDefault="009C347D" w:rsidP="009C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</w:tr>
    </w:tbl>
    <w:p w14:paraId="304A205D" w14:textId="7433CA00" w:rsidR="00A532D8" w:rsidRDefault="00A532D8" w:rsidP="00BC6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1550E9B" w14:textId="51974A48" w:rsidR="007D6941" w:rsidRPr="00CF3746" w:rsidRDefault="004010D9" w:rsidP="00645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F374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AF3F05B" w14:textId="443263E9" w:rsidR="009D0698" w:rsidRDefault="009D0698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2DF03ED4" w14:textId="4E1B9D87" w:rsidR="00A569EB" w:rsidRDefault="00A569EB" w:rsidP="0082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</w:pP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ณ วันที่ </w:t>
      </w:r>
      <w:r w:rsidR="00626DBC">
        <w:rPr>
          <w:rFonts w:ascii="Angsana New" w:eastAsia="Cordia New" w:hAnsi="Angsana New" w:cs="Angsana New"/>
          <w:spacing w:val="-4"/>
          <w:sz w:val="28"/>
          <w:szCs w:val="28"/>
        </w:rPr>
        <w:t>3</w:t>
      </w:r>
      <w:r w:rsidR="009C447F">
        <w:rPr>
          <w:rFonts w:ascii="Angsana New" w:eastAsia="Cordia New" w:hAnsi="Angsana New" w:cs="Angsana New"/>
          <w:spacing w:val="-4"/>
          <w:sz w:val="28"/>
          <w:szCs w:val="28"/>
        </w:rPr>
        <w:t xml:space="preserve">1 </w:t>
      </w:r>
      <w:r w:rsidR="009C447F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มีนาคม </w:t>
      </w:r>
      <w:r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9C447F">
        <w:rPr>
          <w:rFonts w:ascii="Angsana New" w:eastAsia="Cordia New" w:hAnsi="Angsana New" w:cs="Angsana New"/>
          <w:spacing w:val="-4"/>
          <w:sz w:val="28"/>
          <w:szCs w:val="28"/>
        </w:rPr>
        <w:t>6</w:t>
      </w:r>
      <w:r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เงินให้กู้ยืมระยะสั้นแก่ผู้บริหารสำคัญมีอัตราดอกเบี้ยร้อยล</w:t>
      </w:r>
      <w:r w:rsidR="00A60D81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ะ</w:t>
      </w:r>
      <w:r w:rsidR="006272CE">
        <w:rPr>
          <w:rFonts w:ascii="Angsana New" w:eastAsia="Cordia New" w:hAnsi="Angsana New" w:cs="Angsana New"/>
          <w:spacing w:val="-4"/>
          <w:sz w:val="28"/>
          <w:szCs w:val="28"/>
        </w:rPr>
        <w:t xml:space="preserve"> 8</w:t>
      </w:r>
      <w:r w:rsidR="00CA2A63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ต่อปี </w:t>
      </w:r>
      <w:r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(</w:t>
      </w:r>
      <w:r w:rsidR="00861393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31 </w:t>
      </w:r>
      <w:r w:rsidR="00861393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ธันวาคม </w:t>
      </w:r>
      <w:r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256</w:t>
      </w:r>
      <w:r w:rsidR="009C447F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5</w:t>
      </w:r>
      <w:r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: </w:t>
      </w:r>
      <w:r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>ร้อยละ</w:t>
      </w:r>
      <w:r w:rsidR="002A571F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>8</w:t>
      </w:r>
      <w:r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 </w:t>
      </w:r>
      <w:r w:rsidR="001A152B">
        <w:rPr>
          <w:rFonts w:ascii="Angsana New" w:eastAsia="Cordia New" w:hAnsi="Angsana New" w:cs="Angsana New"/>
          <w:i/>
          <w:iCs/>
          <w:spacing w:val="-4"/>
          <w:sz w:val="28"/>
          <w:szCs w:val="28"/>
          <w:cs/>
        </w:rPr>
        <w:br/>
      </w:r>
      <w:r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>ต่อปี)</w:t>
      </w:r>
    </w:p>
    <w:p w14:paraId="1E33A0DF" w14:textId="77777777" w:rsidR="00A2416F" w:rsidRPr="00A569EB" w:rsidRDefault="00A2416F" w:rsidP="0082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28"/>
          <w:szCs w:val="28"/>
          <w:cs/>
        </w:rPr>
      </w:pPr>
    </w:p>
    <w:p w14:paraId="30351ED4" w14:textId="0B8788E5" w:rsidR="00824640" w:rsidRPr="002636B8" w:rsidRDefault="00824640" w:rsidP="0082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spacing w:val="-4"/>
          <w:sz w:val="28"/>
          <w:szCs w:val="28"/>
          <w:cs/>
        </w:rPr>
      </w:pP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ณ วันที่ </w:t>
      </w:r>
      <w:r w:rsidR="00626DBC">
        <w:rPr>
          <w:rFonts w:asciiTheme="majorBidi" w:hAnsiTheme="majorBidi" w:cstheme="majorBidi"/>
          <w:bCs/>
          <w:sz w:val="28"/>
          <w:szCs w:val="28"/>
        </w:rPr>
        <w:t>3</w:t>
      </w:r>
      <w:r w:rsidR="009C447F">
        <w:rPr>
          <w:rFonts w:asciiTheme="majorBidi" w:hAnsiTheme="majorBidi" w:cstheme="majorBidi"/>
          <w:bCs/>
          <w:sz w:val="28"/>
          <w:szCs w:val="28"/>
        </w:rPr>
        <w:t xml:space="preserve">1 </w:t>
      </w:r>
      <w:r w:rsidR="009C447F" w:rsidRPr="009C447F">
        <w:rPr>
          <w:rFonts w:asciiTheme="majorBidi" w:hAnsiTheme="majorBidi" w:cstheme="majorBidi" w:hint="cs"/>
          <w:b/>
          <w:sz w:val="28"/>
          <w:szCs w:val="28"/>
          <w:cs/>
        </w:rPr>
        <w:t>มีนาคม</w:t>
      </w:r>
      <w:r w:rsidR="009C447F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Pr="002636B8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9C447F">
        <w:rPr>
          <w:rFonts w:ascii="Angsana New" w:eastAsia="Cordia New" w:hAnsi="Angsana New" w:cs="Angsana New"/>
          <w:spacing w:val="-4"/>
          <w:sz w:val="28"/>
          <w:szCs w:val="28"/>
        </w:rPr>
        <w:t>6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เงินให้กู้ยืมระยะยาวแก่บริษัทย่อยมี</w:t>
      </w:r>
      <w:r w:rsidRPr="0043565F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จำนวน</w:t>
      </w:r>
      <w:r w:rsidR="009C5AC2" w:rsidRPr="0043565F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="009F225D" w:rsidRPr="009F225D">
        <w:rPr>
          <w:rFonts w:asciiTheme="majorBidi" w:hAnsiTheme="majorBidi" w:cstheme="majorBidi"/>
          <w:bCs/>
          <w:sz w:val="28"/>
          <w:szCs w:val="28"/>
        </w:rPr>
        <w:t>675</w:t>
      </w:r>
      <w:r w:rsidR="009C5AC2" w:rsidRPr="0043565F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Pr="0043565F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ล้าน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บาท </w:t>
      </w:r>
      <w:r w:rsidR="004F5BC9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(31 </w:t>
      </w:r>
      <w:r w:rsidR="004F5BC9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ธันวาคม </w:t>
      </w:r>
      <w:r w:rsidR="004F5BC9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256</w:t>
      </w:r>
      <w:r w:rsidR="009C447F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5</w:t>
      </w:r>
      <w:r w:rsidR="004F5BC9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:</w:t>
      </w:r>
      <w:r w:rsidR="00675EC4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 737.5 </w:t>
      </w:r>
      <w:r w:rsidR="004F5BC9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ล้านบาท) 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โดยมีกำหนด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ชำระคืนเงินต้นทุก</w:t>
      </w:r>
      <w:r w:rsidR="00701E8A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626DBC">
        <w:rPr>
          <w:rFonts w:ascii="Angsana New" w:eastAsia="Cordia New" w:hAnsi="Angsana New" w:cs="Angsana New"/>
          <w:spacing w:val="-4"/>
          <w:sz w:val="28"/>
          <w:szCs w:val="28"/>
        </w:rPr>
        <w:t>3</w:t>
      </w:r>
      <w:r w:rsidR="00AA3E42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="00701E8A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เดือน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และชำระดอกเบี้ยทุกเดือนจนถึงเดือน</w:t>
      </w:r>
      <w:r w:rsidR="0008255E" w:rsidRPr="009C5AC2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กุมภาพันธ์</w:t>
      </w:r>
      <w:r w:rsidRPr="009C5AC2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9C5AC2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08255E" w:rsidRPr="009C5AC2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9</w:t>
      </w:r>
      <w:r w:rsidRPr="002636B8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="00701E8A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(31 </w:t>
      </w:r>
      <w:r w:rsidR="00701E8A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ธันวาคม </w:t>
      </w:r>
      <w:r w:rsidR="00701E8A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256</w:t>
      </w:r>
      <w:r w:rsidR="009C447F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5</w:t>
      </w:r>
      <w:r w:rsidR="00701E8A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: </w:t>
      </w:r>
      <w:r w:rsidR="00701E8A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>เดือน</w:t>
      </w:r>
      <w:r w:rsidR="00675EC4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กุมภาพันธ์ </w:t>
      </w:r>
      <w:r w:rsidR="00AA3E42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256</w:t>
      </w:r>
      <w:r w:rsidR="007F0451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9</w:t>
      </w:r>
      <w:r w:rsidR="00701E8A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) 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อัตราดอกเบี้ย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เป็นไปตามที่ระบุไว้ในสัญญา</w:t>
      </w:r>
    </w:p>
    <w:p w14:paraId="5C2FC8BF" w14:textId="77777777" w:rsidR="00824640" w:rsidRPr="00E60E18" w:rsidRDefault="00824640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52A26027" w14:textId="3FBA3A15" w:rsidR="00840368" w:rsidRPr="00CF3746" w:rsidRDefault="00840368" w:rsidP="0089131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bookmarkStart w:id="3" w:name="_Hlk115103169"/>
      <w:r w:rsidR="003E43C4" w:rsidRPr="00143016">
        <w:rPr>
          <w:rFonts w:asciiTheme="majorBidi" w:hAnsiTheme="majorBidi" w:cstheme="majorBidi"/>
          <w:bCs/>
          <w:sz w:val="28"/>
          <w:szCs w:val="28"/>
        </w:rPr>
        <w:t>3</w:t>
      </w:r>
      <w:bookmarkEnd w:id="3"/>
      <w:r w:rsidR="009C447F">
        <w:rPr>
          <w:rFonts w:asciiTheme="majorBidi" w:hAnsiTheme="majorBidi" w:cstheme="majorBidi"/>
          <w:bCs/>
          <w:sz w:val="28"/>
          <w:szCs w:val="28"/>
        </w:rPr>
        <w:t xml:space="preserve">1 </w:t>
      </w:r>
      <w:r w:rsidR="009C447F" w:rsidRPr="009C447F">
        <w:rPr>
          <w:rFonts w:asciiTheme="majorBidi" w:hAnsiTheme="majorBidi" w:cstheme="majorBidi" w:hint="cs"/>
          <w:b/>
          <w:sz w:val="28"/>
          <w:szCs w:val="28"/>
          <w:cs/>
        </w:rPr>
        <w:t>มีนาคม</w:t>
      </w:r>
      <w:r w:rsidR="009C447F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</w:rPr>
        <w:t>256</w:t>
      </w:r>
      <w:r w:rsidR="009C447F">
        <w:rPr>
          <w:rFonts w:asciiTheme="majorBidi" w:hAnsiTheme="majorBidi" w:cstheme="majorBidi"/>
          <w:sz w:val="28"/>
          <w:szCs w:val="28"/>
        </w:rPr>
        <w:t>6</w:t>
      </w:r>
      <w:r w:rsidRPr="00CF3746">
        <w:rPr>
          <w:rFonts w:asciiTheme="majorBidi" w:hAnsiTheme="majorBidi" w:cstheme="majorBidi"/>
          <w:sz w:val="28"/>
          <w:szCs w:val="28"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บริษัทมีสัญญาให้บริการแก่บริษัทย่อย</w:t>
      </w:r>
      <w:r w:rsidR="003D4D66">
        <w:rPr>
          <w:rFonts w:asciiTheme="majorBidi" w:hAnsiTheme="majorBidi" w:cstheme="majorBidi" w:hint="cs"/>
          <w:sz w:val="28"/>
          <w:szCs w:val="28"/>
          <w:cs/>
        </w:rPr>
        <w:t>หลายฉบับ</w:t>
      </w:r>
      <w:r w:rsidRPr="00CF3746">
        <w:rPr>
          <w:rFonts w:asciiTheme="majorBidi" w:hAnsiTheme="majorBidi" w:cstheme="majorBidi"/>
          <w:sz w:val="28"/>
          <w:szCs w:val="28"/>
          <w:cs/>
        </w:rPr>
        <w:t xml:space="preserve"> ขอบเขตการให้บริการประกอบด้วยการจัดหานายหน้าประกันวินาศภัย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การอนุมัติสินเชื่อเช่าซื้อ</w:t>
      </w:r>
      <w:r w:rsidR="00DF1FAC">
        <w:rPr>
          <w:rFonts w:asciiTheme="majorBidi" w:hAnsiTheme="majorBidi" w:cstheme="majorBidi" w:hint="cs"/>
          <w:sz w:val="28"/>
          <w:szCs w:val="28"/>
          <w:cs/>
        </w:rPr>
        <w:t>และสินเชื่อส่วนบุคคล</w:t>
      </w:r>
      <w:r w:rsidRPr="00CF3746">
        <w:rPr>
          <w:rFonts w:asciiTheme="majorBidi" w:hAnsiTheme="majorBidi" w:cstheme="majorBidi"/>
          <w:sz w:val="28"/>
          <w:szCs w:val="28"/>
          <w:cs/>
        </w:rPr>
        <w:t xml:space="preserve"> การเรียกเก็บเงินรับชำระ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การติดตามทวงถามหนี้ การดำเนินการยึดหลักประกัน การดำเนินการจัดประมูลหลักประกัน การให้บริการทางด้านการบัญชี รวมถึงเทคโนโลยีสารสนเทศ และการให้บริการข้อมูล โดยสัญญามีผลบังคับใช้จนกว่าจะมีการบอกเลิกสัญญา บริษัทได้รับค่าบริการตามที่ได้ระบุในสัญญา</w:t>
      </w:r>
    </w:p>
    <w:p w14:paraId="22788A19" w14:textId="3E97BF8A" w:rsidR="00D26C68" w:rsidRDefault="00D26C68" w:rsidP="007D28F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A5EC35" w14:textId="562E1F82" w:rsidR="00B43D65" w:rsidRDefault="00B43D65" w:rsidP="00B43D6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F339EF" w:rsidRPr="00F339EF">
        <w:rPr>
          <w:rFonts w:asciiTheme="majorBidi" w:hAnsiTheme="majorBidi" w:cstheme="majorBidi"/>
          <w:sz w:val="28"/>
          <w:szCs w:val="28"/>
        </w:rPr>
        <w:t>3</w:t>
      </w:r>
      <w:r w:rsidR="009C447F">
        <w:rPr>
          <w:rFonts w:asciiTheme="majorBidi" w:hAnsiTheme="majorBidi" w:cstheme="majorBidi"/>
          <w:sz w:val="28"/>
          <w:szCs w:val="28"/>
        </w:rPr>
        <w:t xml:space="preserve">1 </w:t>
      </w:r>
      <w:r w:rsidR="009C447F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CF3746">
        <w:rPr>
          <w:rFonts w:asciiTheme="majorBidi" w:hAnsiTheme="majorBidi" w:cstheme="majorBidi"/>
          <w:sz w:val="28"/>
          <w:szCs w:val="28"/>
        </w:rPr>
        <w:t>256</w:t>
      </w:r>
      <w:r w:rsidR="009C447F">
        <w:rPr>
          <w:rFonts w:asciiTheme="majorBidi" w:hAnsiTheme="majorBidi" w:cstheme="majorBidi"/>
          <w:sz w:val="28"/>
          <w:szCs w:val="28"/>
        </w:rPr>
        <w:t>6</w:t>
      </w:r>
      <w:r w:rsidRPr="00CF3746">
        <w:rPr>
          <w:rFonts w:asciiTheme="majorBidi" w:hAnsiTheme="majorBidi" w:cstheme="majorBidi"/>
          <w:sz w:val="28"/>
          <w:szCs w:val="28"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บริษัทมีสัญญาให้เช่าพื้นที่สำนักงานกับบริษัทย่อยหลายฉบับ </w:t>
      </w:r>
      <w:r w:rsidRPr="00B856C1">
        <w:rPr>
          <w:rFonts w:asciiTheme="majorBidi" w:hAnsiTheme="majorBidi" w:cstheme="majorBidi" w:hint="cs"/>
          <w:sz w:val="28"/>
          <w:szCs w:val="28"/>
          <w:cs/>
        </w:rPr>
        <w:t xml:space="preserve">โดยมีระยะเวลาเช่า </w:t>
      </w:r>
      <w:r w:rsidRPr="00915A0F">
        <w:rPr>
          <w:rFonts w:asciiTheme="majorBidi" w:hAnsiTheme="majorBidi" w:cstheme="majorBidi"/>
          <w:sz w:val="28"/>
          <w:szCs w:val="28"/>
        </w:rPr>
        <w:t xml:space="preserve">3 </w:t>
      </w:r>
      <w:r w:rsidRPr="00915A0F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915A0F">
        <w:rPr>
          <w:rFonts w:asciiTheme="majorBidi" w:hAnsiTheme="majorBidi" w:cstheme="majorBidi"/>
          <w:sz w:val="28"/>
          <w:szCs w:val="28"/>
        </w:rPr>
        <w:br/>
      </w:r>
      <w:r w:rsidRPr="00915A0F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="00626DBC" w:rsidRPr="00915A0F">
        <w:rPr>
          <w:rFonts w:asciiTheme="majorBidi" w:hAnsiTheme="majorBidi" w:cstheme="majorBidi"/>
          <w:sz w:val="28"/>
          <w:szCs w:val="28"/>
        </w:rPr>
        <w:t xml:space="preserve">1 </w:t>
      </w:r>
      <w:r w:rsidR="002A7FFE" w:rsidRPr="00915A0F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915A0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15A0F">
        <w:rPr>
          <w:rFonts w:asciiTheme="majorBidi" w:hAnsiTheme="majorBidi" w:cstheme="majorBidi"/>
          <w:sz w:val="28"/>
          <w:szCs w:val="28"/>
        </w:rPr>
        <w:t>256</w:t>
      </w:r>
      <w:r w:rsidR="00B1399C" w:rsidRPr="00915A0F">
        <w:rPr>
          <w:rFonts w:asciiTheme="majorBidi" w:hAnsiTheme="majorBidi" w:cstheme="majorBidi"/>
          <w:sz w:val="28"/>
          <w:szCs w:val="28"/>
        </w:rPr>
        <w:t>4</w:t>
      </w:r>
      <w:r w:rsidRPr="00915A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15A0F">
        <w:rPr>
          <w:rFonts w:asciiTheme="majorBidi" w:hAnsiTheme="majorBidi" w:cstheme="majorBidi" w:hint="cs"/>
          <w:sz w:val="28"/>
          <w:szCs w:val="28"/>
          <w:cs/>
        </w:rPr>
        <w:t xml:space="preserve">ถึงวันที่ </w:t>
      </w:r>
      <w:r w:rsidRPr="00915A0F">
        <w:rPr>
          <w:rFonts w:asciiTheme="majorBidi" w:hAnsiTheme="majorBidi" w:cstheme="majorBidi"/>
          <w:sz w:val="28"/>
          <w:szCs w:val="28"/>
        </w:rPr>
        <w:t xml:space="preserve">31 </w:t>
      </w:r>
      <w:r w:rsidRPr="00915A0F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915A0F">
        <w:rPr>
          <w:rFonts w:asciiTheme="majorBidi" w:hAnsiTheme="majorBidi" w:cstheme="majorBidi"/>
          <w:sz w:val="28"/>
          <w:szCs w:val="28"/>
        </w:rPr>
        <w:t>2567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B7055">
        <w:rPr>
          <w:rFonts w:asciiTheme="majorBidi" w:hAnsiTheme="majorBidi" w:cs="Angsana New"/>
          <w:i/>
          <w:iCs/>
          <w:sz w:val="28"/>
          <w:szCs w:val="28"/>
        </w:rPr>
        <w:t>(</w:t>
      </w:r>
      <w:r>
        <w:rPr>
          <w:rFonts w:asciiTheme="majorBidi" w:hAnsiTheme="majorBidi" w:cs="Angsana New"/>
          <w:i/>
          <w:iCs/>
          <w:sz w:val="28"/>
          <w:szCs w:val="28"/>
        </w:rPr>
        <w:t xml:space="preserve">31 </w:t>
      </w:r>
      <w:r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ธันวาคม </w:t>
      </w:r>
      <w:r w:rsidRPr="002B7055">
        <w:rPr>
          <w:rFonts w:asciiTheme="majorBidi" w:hAnsiTheme="majorBidi" w:cs="Angsana New"/>
          <w:i/>
          <w:iCs/>
          <w:sz w:val="28"/>
          <w:szCs w:val="28"/>
        </w:rPr>
        <w:t>256</w:t>
      </w:r>
      <w:r w:rsidR="009C447F">
        <w:rPr>
          <w:rFonts w:asciiTheme="majorBidi" w:hAnsiTheme="majorBidi" w:cs="Angsana New"/>
          <w:i/>
          <w:iCs/>
          <w:sz w:val="28"/>
          <w:szCs w:val="28"/>
        </w:rPr>
        <w:t>5</w:t>
      </w:r>
      <w:r w:rsidRPr="002B7055">
        <w:rPr>
          <w:rFonts w:asciiTheme="majorBidi" w:hAnsiTheme="majorBidi" w:cs="Angsana New"/>
          <w:i/>
          <w:iCs/>
          <w:sz w:val="28"/>
          <w:szCs w:val="28"/>
        </w:rPr>
        <w:t xml:space="preserve">: </w:t>
      </w:r>
      <w:r w:rsidRPr="002B7055">
        <w:rPr>
          <w:rFonts w:asciiTheme="majorBidi" w:hAnsiTheme="majorBidi" w:cstheme="majorBidi"/>
          <w:i/>
          <w:iCs/>
          <w:sz w:val="28"/>
          <w:szCs w:val="28"/>
        </w:rPr>
        <w:t xml:space="preserve">3 </w:t>
      </w:r>
      <w:r w:rsidRPr="002B705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ปี ตั้งแต่วันที่ </w:t>
      </w:r>
      <w:r w:rsidRPr="002B7055">
        <w:rPr>
          <w:rFonts w:asciiTheme="majorBidi" w:hAnsiTheme="majorBidi" w:cstheme="majorBidi"/>
          <w:i/>
          <w:iCs/>
          <w:sz w:val="28"/>
          <w:szCs w:val="28"/>
        </w:rPr>
        <w:t xml:space="preserve">1 </w:t>
      </w:r>
      <w:r w:rsidRPr="002B705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มีนาคม </w:t>
      </w:r>
      <w:r w:rsidRPr="002B7055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2B7055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2B7055">
        <w:rPr>
          <w:rFonts w:asciiTheme="majorBidi" w:hAnsiTheme="majorBidi" w:cstheme="majorBidi" w:hint="cs"/>
          <w:i/>
          <w:iCs/>
          <w:sz w:val="28"/>
          <w:szCs w:val="28"/>
          <w:cs/>
        </w:rPr>
        <w:t>ถึงวันที่</w:t>
      </w:r>
      <w:r w:rsidR="003D4D6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07271">
        <w:rPr>
          <w:rFonts w:asciiTheme="majorBidi" w:hAnsiTheme="majorBidi" w:cstheme="majorBidi"/>
          <w:i/>
          <w:iCs/>
          <w:sz w:val="28"/>
          <w:szCs w:val="28"/>
          <w:cs/>
        </w:rPr>
        <w:br/>
      </w:r>
      <w:r w:rsidR="005C533A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5C533A">
        <w:rPr>
          <w:rFonts w:asciiTheme="majorBidi" w:hAnsiTheme="majorBidi" w:cstheme="majorBidi" w:hint="cs"/>
          <w:i/>
          <w:iCs/>
          <w:sz w:val="28"/>
          <w:szCs w:val="28"/>
          <w:cs/>
        </w:rPr>
        <w:t>ธันวาคม</w:t>
      </w:r>
      <w:r w:rsidRPr="002B705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2B7055">
        <w:rPr>
          <w:rFonts w:asciiTheme="majorBidi" w:hAnsiTheme="majorBidi" w:cstheme="majorBidi"/>
          <w:i/>
          <w:iCs/>
          <w:sz w:val="28"/>
          <w:szCs w:val="28"/>
        </w:rPr>
        <w:t>2567)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บริษัทย่อยมีสิทธิต่อสัญญาเช่าเมื่อสิ้นสุดอายุสัญญา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บริษัทได้รับค่าเช่าตามที่ระบุในสัญญา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ค่าเช่าจะมีการทบทวนทุกครั้งเมื่อครบกำหนดสัญญา</w:t>
      </w:r>
    </w:p>
    <w:p w14:paraId="18636527" w14:textId="77777777" w:rsidR="00B43D65" w:rsidRPr="00CF3746" w:rsidRDefault="00B43D65" w:rsidP="00B43D6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82C4FFA" w14:textId="03F9E152" w:rsidR="00B43D65" w:rsidRPr="00822D7E" w:rsidRDefault="00B43D65" w:rsidP="00B43D6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22D7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C447F" w:rsidRPr="00F339EF">
        <w:rPr>
          <w:rFonts w:asciiTheme="majorBidi" w:hAnsiTheme="majorBidi" w:cstheme="majorBidi"/>
          <w:sz w:val="28"/>
          <w:szCs w:val="28"/>
        </w:rPr>
        <w:t>3</w:t>
      </w:r>
      <w:r w:rsidR="009C447F">
        <w:rPr>
          <w:rFonts w:asciiTheme="majorBidi" w:hAnsiTheme="majorBidi" w:cstheme="majorBidi"/>
          <w:sz w:val="28"/>
          <w:szCs w:val="28"/>
        </w:rPr>
        <w:t xml:space="preserve">1 </w:t>
      </w:r>
      <w:r w:rsidR="009C447F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9C447F" w:rsidRPr="00CF3746">
        <w:rPr>
          <w:rFonts w:asciiTheme="majorBidi" w:hAnsiTheme="majorBidi" w:cstheme="majorBidi"/>
          <w:sz w:val="28"/>
          <w:szCs w:val="28"/>
        </w:rPr>
        <w:t>256</w:t>
      </w:r>
      <w:r w:rsidR="009C447F">
        <w:rPr>
          <w:rFonts w:asciiTheme="majorBidi" w:hAnsiTheme="majorBidi" w:cstheme="majorBidi"/>
          <w:sz w:val="28"/>
          <w:szCs w:val="28"/>
        </w:rPr>
        <w:t>6</w:t>
      </w:r>
      <w:r w:rsidRPr="00822D7E">
        <w:rPr>
          <w:rFonts w:asciiTheme="majorBidi" w:hAnsiTheme="majorBidi" w:cstheme="majorBidi"/>
          <w:sz w:val="28"/>
          <w:szCs w:val="28"/>
        </w:rPr>
        <w:t xml:space="preserve"> </w:t>
      </w:r>
      <w:r w:rsidRPr="00822D7E">
        <w:rPr>
          <w:rFonts w:asciiTheme="majorBidi" w:hAnsiTheme="majorBidi" w:cstheme="majorBidi"/>
          <w:sz w:val="28"/>
          <w:szCs w:val="28"/>
          <w:cs/>
        </w:rPr>
        <w:t xml:space="preserve">บริษัทมีสัญญาหลายฉบับกับบุคคลที่เกี่ยวข้องกันสำหรับการเช่าอาคารสำนักงาน โดยมีระยะเวลาเช่า </w:t>
      </w:r>
      <w:r w:rsidR="00AA3E42" w:rsidRPr="00C10D7B">
        <w:rPr>
          <w:rFonts w:asciiTheme="majorBidi" w:hAnsiTheme="majorBidi" w:cstheme="majorBidi"/>
          <w:sz w:val="28"/>
          <w:szCs w:val="28"/>
        </w:rPr>
        <w:t xml:space="preserve">3 </w:t>
      </w:r>
      <w:r w:rsidRPr="00C10D7B">
        <w:rPr>
          <w:rFonts w:asciiTheme="majorBidi" w:hAnsiTheme="majorBidi" w:cstheme="majorBidi"/>
          <w:sz w:val="28"/>
          <w:szCs w:val="28"/>
          <w:cs/>
        </w:rPr>
        <w:t>ปี ตั้งแต่เดือน</w:t>
      </w:r>
      <w:r w:rsidR="00C10D7B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C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A3E42" w:rsidRPr="00C10D7B">
        <w:rPr>
          <w:rFonts w:asciiTheme="majorBidi" w:hAnsiTheme="majorBidi" w:cstheme="majorBidi"/>
          <w:sz w:val="28"/>
          <w:szCs w:val="28"/>
        </w:rPr>
        <w:t>256</w:t>
      </w:r>
      <w:r w:rsidR="00601DAE">
        <w:rPr>
          <w:rFonts w:asciiTheme="majorBidi" w:hAnsiTheme="majorBidi" w:cstheme="majorBidi"/>
          <w:sz w:val="28"/>
          <w:szCs w:val="28"/>
        </w:rPr>
        <w:t>4</w:t>
      </w:r>
      <w:r w:rsidRPr="00C10D7B">
        <w:rPr>
          <w:rFonts w:asciiTheme="majorBidi" w:hAnsiTheme="majorBidi" w:cstheme="majorBidi"/>
          <w:sz w:val="28"/>
          <w:szCs w:val="28"/>
          <w:cs/>
        </w:rPr>
        <w:t xml:space="preserve"> และสิ้นสุดเดือน</w:t>
      </w:r>
      <w:r w:rsidR="00C10D7B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Pr="00C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A3E42" w:rsidRPr="00C10D7B">
        <w:rPr>
          <w:rFonts w:asciiTheme="majorBidi" w:hAnsiTheme="majorBidi" w:cstheme="majorBidi"/>
          <w:sz w:val="28"/>
          <w:szCs w:val="28"/>
        </w:rPr>
        <w:t>256</w:t>
      </w:r>
      <w:r w:rsidR="00C10D7B">
        <w:rPr>
          <w:rFonts w:asciiTheme="majorBidi" w:hAnsiTheme="majorBidi" w:cstheme="majorBidi" w:hint="cs"/>
          <w:sz w:val="28"/>
          <w:szCs w:val="28"/>
          <w:cs/>
        </w:rPr>
        <w:t>8</w:t>
      </w:r>
      <w:r w:rsidRPr="00822D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822D7E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Pr="00822D7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C447F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822D7E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ปี ตั้งแต่เดือน</w:t>
      </w:r>
      <w:r w:rsidR="00D6016C">
        <w:rPr>
          <w:rFonts w:asciiTheme="majorBidi" w:hAnsiTheme="majorBidi" w:cstheme="majorBidi" w:hint="cs"/>
          <w:i/>
          <w:iCs/>
          <w:sz w:val="28"/>
          <w:szCs w:val="28"/>
          <w:cs/>
        </w:rPr>
        <w:t>มกราคม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822D7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6016C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และสิ้นสุดเดือน</w:t>
      </w:r>
      <w:r w:rsidR="00D6016C">
        <w:rPr>
          <w:rFonts w:asciiTheme="majorBidi" w:hAnsiTheme="majorBidi" w:cstheme="majorBidi" w:hint="cs"/>
          <w:i/>
          <w:iCs/>
          <w:sz w:val="28"/>
          <w:szCs w:val="28"/>
          <w:cs/>
        </w:rPr>
        <w:t>ตุลาคม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CD213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6016C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Pr="00822D7E">
        <w:rPr>
          <w:rFonts w:asciiTheme="majorBidi" w:hAnsiTheme="majorBidi" w:cstheme="majorBidi"/>
          <w:sz w:val="28"/>
          <w:szCs w:val="28"/>
          <w:cs/>
        </w:rPr>
        <w:t>บริษัทจ่ายค่าเช่าตามที่ระบุในสัญญา</w:t>
      </w:r>
    </w:p>
    <w:p w14:paraId="5E9BF8D5" w14:textId="77777777" w:rsidR="00B43D65" w:rsidRPr="00E60E18" w:rsidRDefault="00B43D65" w:rsidP="007D28F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3E099C" w14:textId="1704F640" w:rsidR="00AA1155" w:rsidRPr="00822D7E" w:rsidRDefault="006A2F15" w:rsidP="00B43D6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6835B70" w14:textId="6F6FD330" w:rsidR="006E086D" w:rsidRPr="00AA3E42" w:rsidRDefault="006E086D" w:rsidP="006E086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ลูกหนี้เงินให้สินเชื่อ</w:t>
      </w: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และลูกหนี้ตามสัญญาเช่าซื้อ</w:t>
      </w:r>
    </w:p>
    <w:p w14:paraId="16882602" w14:textId="77777777" w:rsidR="00291B09" w:rsidRPr="007F1915" w:rsidRDefault="00291B09" w:rsidP="00291B09">
      <w:pPr>
        <w:pStyle w:val="index"/>
        <w:tabs>
          <w:tab w:val="clear" w:pos="1134"/>
        </w:tabs>
        <w:spacing w:after="0" w:line="240" w:lineRule="auto"/>
        <w:ind w:left="518" w:firstLine="0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0026CD88" w14:textId="4D604EF8" w:rsidR="00291B09" w:rsidRDefault="00291B09" w:rsidP="00291B09">
      <w:pPr>
        <w:pStyle w:val="index"/>
        <w:numPr>
          <w:ilvl w:val="1"/>
          <w:numId w:val="8"/>
        </w:num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  </w:t>
      </w:r>
      <w:r w:rsidR="00553A48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 xml:space="preserve"> จำแนกตามประเภทลูกหนี้</w:t>
      </w:r>
    </w:p>
    <w:p w14:paraId="5E65F843" w14:textId="1BA25063" w:rsidR="00021E42" w:rsidRDefault="00021E42" w:rsidP="00021E42">
      <w:pPr>
        <w:rPr>
          <w:rFonts w:cstheme="minorBidi"/>
          <w:sz w:val="20"/>
          <w:szCs w:val="20"/>
          <w:lang w:val="th-TH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80"/>
        <w:gridCol w:w="1080"/>
        <w:gridCol w:w="1154"/>
      </w:tblGrid>
      <w:tr w:rsidR="00177C4E" w:rsidRPr="00CF3746" w14:paraId="653B8A06" w14:textId="77777777" w:rsidTr="00177C4E">
        <w:tc>
          <w:tcPr>
            <w:tcW w:w="3150" w:type="dxa"/>
          </w:tcPr>
          <w:p w14:paraId="4CF51A4F" w14:textId="77777777" w:rsidR="00177C4E" w:rsidRPr="00CF3746" w:rsidRDefault="00177C4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71FF2BAD" w14:textId="77777777" w:rsidR="00177C4E" w:rsidRPr="00CF3746" w:rsidRDefault="00177C4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77C4E" w:rsidRPr="00021E42" w14:paraId="48742959" w14:textId="77777777" w:rsidTr="00177C4E">
        <w:tc>
          <w:tcPr>
            <w:tcW w:w="3150" w:type="dxa"/>
          </w:tcPr>
          <w:p w14:paraId="382B03E3" w14:textId="77777777" w:rsidR="00177C4E" w:rsidRPr="00CF3746" w:rsidRDefault="00177C4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6540F108" w14:textId="77777777" w:rsidR="00177C4E" w:rsidRPr="00CF3746" w:rsidRDefault="00177C4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มีนาคม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314" w:type="dxa"/>
            <w:gridSpan w:val="3"/>
            <w:vAlign w:val="bottom"/>
          </w:tcPr>
          <w:p w14:paraId="076BAA62" w14:textId="77777777" w:rsidR="00177C4E" w:rsidRPr="00021E42" w:rsidRDefault="00177C4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5141F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177C4E" w:rsidRPr="00CF3746" w14:paraId="3B02207B" w14:textId="77777777" w:rsidTr="00177C4E">
        <w:tc>
          <w:tcPr>
            <w:tcW w:w="3150" w:type="dxa"/>
          </w:tcPr>
          <w:p w14:paraId="2B631A91" w14:textId="77777777" w:rsidR="00177C4E" w:rsidRPr="00CF3746" w:rsidRDefault="00177C4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3FF0159" w14:textId="77777777" w:rsidR="00177C4E" w:rsidRPr="00CF3746" w:rsidRDefault="00177C4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8E3708D" w14:textId="77777777" w:rsidR="00177C4E" w:rsidRPr="00CF3746" w:rsidRDefault="00177C4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86" w:type="dxa"/>
            <w:vAlign w:val="bottom"/>
          </w:tcPr>
          <w:p w14:paraId="08619410" w14:textId="77777777" w:rsidR="00177C4E" w:rsidRPr="00CF3746" w:rsidRDefault="00177C4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2279DE31" w14:textId="77777777" w:rsidR="00177C4E" w:rsidRPr="00CF3746" w:rsidRDefault="00177C4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84DB001" w14:textId="77777777" w:rsidR="00177C4E" w:rsidRPr="00CF3746" w:rsidRDefault="00177C4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54" w:type="dxa"/>
            <w:vAlign w:val="bottom"/>
          </w:tcPr>
          <w:p w14:paraId="1765E4AB" w14:textId="77777777" w:rsidR="00177C4E" w:rsidRPr="00CF3746" w:rsidRDefault="00177C4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77C4E" w:rsidRPr="00CF3746" w14:paraId="41F0C653" w14:textId="77777777" w:rsidTr="00177C4E">
        <w:tc>
          <w:tcPr>
            <w:tcW w:w="3150" w:type="dxa"/>
          </w:tcPr>
          <w:p w14:paraId="5BA4D68A" w14:textId="77777777" w:rsidR="00177C4E" w:rsidRPr="00CF3746" w:rsidRDefault="00177C4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5DC74D63" w14:textId="77777777" w:rsidR="00177C4E" w:rsidRPr="00CF3746" w:rsidRDefault="00177C4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77C4E" w:rsidRPr="00AF7FF9" w14:paraId="0AC16256" w14:textId="77777777" w:rsidTr="00177C4E">
        <w:tc>
          <w:tcPr>
            <w:tcW w:w="3150" w:type="dxa"/>
          </w:tcPr>
          <w:p w14:paraId="4CF5458E" w14:textId="77777777" w:rsidR="00177C4E" w:rsidRPr="00CF3746" w:rsidRDefault="00177C4E">
            <w:pPr>
              <w:spacing w:line="240" w:lineRule="auto"/>
              <w:ind w:left="-20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A48">
              <w:rPr>
                <w:rFonts w:asciiTheme="majorBidi" w:hAnsiTheme="majorBidi" w:cs="Angsana New" w:hint="cs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  <w:shd w:val="clear" w:color="auto" w:fill="auto"/>
          </w:tcPr>
          <w:p w14:paraId="787A2589" w14:textId="5DD5F91F" w:rsidR="00177C4E" w:rsidRPr="00CE3B93" w:rsidRDefault="0066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B93">
              <w:rPr>
                <w:rFonts w:asciiTheme="majorBidi" w:hAnsiTheme="majorBidi" w:cstheme="majorBidi"/>
                <w:sz w:val="28"/>
                <w:szCs w:val="28"/>
              </w:rPr>
              <w:t>60,718,98</w:t>
            </w:r>
            <w:r w:rsidR="004C6268" w:rsidRPr="00CE3B9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00FEE785" w14:textId="654C23A8" w:rsidR="00177C4E" w:rsidRPr="00CE3B93" w:rsidRDefault="0066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3B93">
              <w:rPr>
                <w:rFonts w:asciiTheme="majorBidi" w:hAnsiTheme="majorBidi" w:cstheme="majorBidi"/>
                <w:sz w:val="28"/>
                <w:szCs w:val="28"/>
              </w:rPr>
              <w:t>57,866,662</w:t>
            </w:r>
          </w:p>
        </w:tc>
        <w:tc>
          <w:tcPr>
            <w:tcW w:w="1186" w:type="dxa"/>
            <w:shd w:val="clear" w:color="auto" w:fill="auto"/>
          </w:tcPr>
          <w:p w14:paraId="4E047869" w14:textId="791238F9" w:rsidR="00177C4E" w:rsidRPr="00CE3B93" w:rsidRDefault="0066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3B93">
              <w:rPr>
                <w:rFonts w:asciiTheme="majorBidi" w:hAnsiTheme="majorBidi" w:cstheme="majorBidi"/>
                <w:sz w:val="28"/>
                <w:szCs w:val="28"/>
              </w:rPr>
              <w:t>118,585,64</w:t>
            </w:r>
            <w:r w:rsidR="004C6268" w:rsidRPr="00CE3B9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1C8C3C99" w14:textId="77777777" w:rsidR="00177C4E" w:rsidRPr="00405406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strike/>
                <w:sz w:val="28"/>
                <w:szCs w:val="28"/>
                <w:cs/>
                <w:lang w:val="en-GB"/>
              </w:rPr>
            </w:pP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58</w:t>
            </w:r>
            <w:r w:rsidRPr="00694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954</w:t>
            </w:r>
            <w:r w:rsidRPr="00694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787</w:t>
            </w:r>
          </w:p>
        </w:tc>
        <w:tc>
          <w:tcPr>
            <w:tcW w:w="1080" w:type="dxa"/>
          </w:tcPr>
          <w:p w14:paraId="4AFD8077" w14:textId="77777777" w:rsidR="00177C4E" w:rsidRPr="00AF7FF9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54</w:t>
            </w:r>
            <w:r w:rsidRPr="00694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347</w:t>
            </w:r>
            <w:r w:rsidRPr="00694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44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54" w:type="dxa"/>
          </w:tcPr>
          <w:p w14:paraId="7A36289F" w14:textId="77777777" w:rsidR="00177C4E" w:rsidRPr="00AF7FF9" w:rsidRDefault="00177C4E" w:rsidP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113</w:t>
            </w:r>
            <w:r w:rsidRPr="00694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302</w:t>
            </w:r>
            <w:r w:rsidRPr="00694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23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5</w:t>
            </w:r>
          </w:p>
        </w:tc>
      </w:tr>
      <w:tr w:rsidR="00177C4E" w:rsidRPr="00CF3746" w14:paraId="10FAC8B2" w14:textId="77777777" w:rsidTr="00177C4E">
        <w:tc>
          <w:tcPr>
            <w:tcW w:w="3150" w:type="dxa"/>
          </w:tcPr>
          <w:p w14:paraId="37E63969" w14:textId="77777777" w:rsidR="00177C4E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</w:p>
          <w:p w14:paraId="16354584" w14:textId="77777777" w:rsidR="00177C4E" w:rsidRPr="00CF3746" w:rsidRDefault="00177C4E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  </w:t>
            </w:r>
            <w:r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    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B8A0AA" w14:textId="58575D5B" w:rsidR="00177C4E" w:rsidRPr="00CE3B93" w:rsidRDefault="00DC18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3B93">
              <w:rPr>
                <w:rFonts w:asciiTheme="majorBidi" w:hAnsiTheme="majorBidi" w:cstheme="majorBidi"/>
                <w:sz w:val="28"/>
                <w:szCs w:val="28"/>
              </w:rPr>
              <w:t>1,691,012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F846B8" w14:textId="6AF6DC0C" w:rsidR="00177C4E" w:rsidRPr="00CE3B93" w:rsidRDefault="00462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3B9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4BDB3B9" w14:textId="2F733B72" w:rsidR="00177C4E" w:rsidRPr="00CE3B93" w:rsidRDefault="00DC18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3B93">
              <w:rPr>
                <w:rFonts w:asciiTheme="majorBidi" w:hAnsiTheme="majorBidi" w:cstheme="majorBidi"/>
                <w:sz w:val="28"/>
                <w:szCs w:val="28"/>
              </w:rPr>
              <w:t>1,691,012</w:t>
            </w:r>
          </w:p>
        </w:tc>
        <w:tc>
          <w:tcPr>
            <w:tcW w:w="1080" w:type="dxa"/>
            <w:vAlign w:val="bottom"/>
          </w:tcPr>
          <w:p w14:paraId="4CA4807F" w14:textId="77777777" w:rsidR="00177C4E" w:rsidRPr="001E7805" w:rsidRDefault="00177C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94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674</w:t>
            </w:r>
            <w:r w:rsidRPr="00694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77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vAlign w:val="bottom"/>
          </w:tcPr>
          <w:p w14:paraId="5DE25C21" w14:textId="77777777" w:rsidR="00177C4E" w:rsidRPr="00CF3746" w:rsidRDefault="00177C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21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4FF54F94" w14:textId="77777777" w:rsidR="00177C4E" w:rsidRPr="00CF3746" w:rsidRDefault="00177C4E" w:rsidP="00177C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94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674</w:t>
            </w:r>
            <w:r w:rsidRPr="00694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77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2</w:t>
            </w:r>
          </w:p>
        </w:tc>
      </w:tr>
      <w:tr w:rsidR="00177C4E" w:rsidRPr="00AF7FF9" w14:paraId="756F37B4" w14:textId="77777777" w:rsidTr="00177C4E">
        <w:tc>
          <w:tcPr>
            <w:tcW w:w="3150" w:type="dxa"/>
            <w:vAlign w:val="bottom"/>
          </w:tcPr>
          <w:p w14:paraId="7FF205AA" w14:textId="77777777" w:rsidR="00177C4E" w:rsidRPr="00CF3746" w:rsidRDefault="00177C4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2D04306" w14:textId="7CE402DF" w:rsidR="00177C4E" w:rsidRPr="00CE3B93" w:rsidRDefault="00DC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3B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62,409,99</w:t>
            </w:r>
            <w:r w:rsidR="0051598C" w:rsidRPr="00CE3B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0AA7DED3" w14:textId="7494AE90" w:rsidR="00177C4E" w:rsidRPr="00CE3B93" w:rsidRDefault="0066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3B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57,866,662</w:t>
            </w:r>
          </w:p>
        </w:tc>
        <w:tc>
          <w:tcPr>
            <w:tcW w:w="1186" w:type="dxa"/>
            <w:shd w:val="clear" w:color="auto" w:fill="auto"/>
          </w:tcPr>
          <w:p w14:paraId="651C0D7C" w14:textId="69C182EA" w:rsidR="00177C4E" w:rsidRPr="00CE3B93" w:rsidRDefault="00DC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3B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120,276,6</w:t>
            </w:r>
            <w:r w:rsidR="0051598C" w:rsidRPr="00CE3B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080" w:type="dxa"/>
          </w:tcPr>
          <w:p w14:paraId="003E2DCD" w14:textId="77777777" w:rsidR="00177C4E" w:rsidRPr="001E7805" w:rsidRDefault="00177C4E" w:rsidP="00241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60</w:t>
            </w: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629</w:t>
            </w: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59</w:t>
            </w:r>
          </w:p>
        </w:tc>
        <w:tc>
          <w:tcPr>
            <w:tcW w:w="1080" w:type="dxa"/>
          </w:tcPr>
          <w:p w14:paraId="6C6FBAE8" w14:textId="77777777" w:rsidR="00177C4E" w:rsidRPr="00AF7FF9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54</w:t>
            </w:r>
            <w:r w:rsidRPr="00694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347</w:t>
            </w:r>
            <w:r w:rsidRPr="00694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44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154" w:type="dxa"/>
          </w:tcPr>
          <w:p w14:paraId="15624149" w14:textId="77777777" w:rsidR="00177C4E" w:rsidRPr="00AF7FF9" w:rsidRDefault="00177C4E" w:rsidP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trike/>
                <w:sz w:val="28"/>
                <w:szCs w:val="28"/>
                <w:lang w:val="en-GB"/>
              </w:rPr>
            </w:pP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114</w:t>
            </w:r>
            <w:r w:rsidRPr="00694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977</w:t>
            </w:r>
            <w:r w:rsidRPr="00694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00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7</w:t>
            </w:r>
          </w:p>
        </w:tc>
      </w:tr>
      <w:tr w:rsidR="00177C4E" w:rsidRPr="00DC14BC" w14:paraId="26D2EFA8" w14:textId="77777777" w:rsidTr="00177C4E">
        <w:tc>
          <w:tcPr>
            <w:tcW w:w="3150" w:type="dxa"/>
            <w:vAlign w:val="bottom"/>
          </w:tcPr>
          <w:p w14:paraId="46B8D858" w14:textId="77777777" w:rsidR="00177C4E" w:rsidRPr="00DC14BC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DC14BC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</w:p>
          <w:p w14:paraId="3C508DCC" w14:textId="77777777" w:rsidR="00177C4E" w:rsidRPr="00DC14BC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DC14BC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  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 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5C9F2D" w14:textId="3F50F7CD" w:rsidR="00177C4E" w:rsidRPr="00CE3B93" w:rsidRDefault="00DC18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3B93">
              <w:rPr>
                <w:rFonts w:asciiTheme="majorBidi" w:hAnsiTheme="majorBidi" w:cstheme="majorBidi"/>
                <w:sz w:val="28"/>
                <w:szCs w:val="28"/>
              </w:rPr>
              <w:t>(2,915,23</w:t>
            </w:r>
            <w:r w:rsidR="0051598C" w:rsidRPr="00CE3B9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E3B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5379E8" w14:textId="1971B3DD" w:rsidR="00177C4E" w:rsidRPr="00CE3B93" w:rsidRDefault="00DC18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3B93">
              <w:rPr>
                <w:rFonts w:asciiTheme="majorBidi" w:hAnsiTheme="majorBidi" w:cstheme="majorBidi"/>
                <w:sz w:val="28"/>
                <w:szCs w:val="28"/>
              </w:rPr>
              <w:t>(801,257)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A789D2A" w14:textId="38C4D961" w:rsidR="00177C4E" w:rsidRPr="00CE3B93" w:rsidRDefault="00DC18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3B93">
              <w:rPr>
                <w:rFonts w:asciiTheme="majorBidi" w:hAnsiTheme="majorBidi" w:cstheme="majorBidi"/>
                <w:sz w:val="28"/>
                <w:szCs w:val="28"/>
              </w:rPr>
              <w:t>(3,716,49</w:t>
            </w:r>
            <w:r w:rsidR="0051598C" w:rsidRPr="00CE3B9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E3B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70320CAD" w14:textId="77777777" w:rsidR="00177C4E" w:rsidRPr="00DC14BC" w:rsidRDefault="00177C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87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</w:rPr>
              <w:t>2,656,345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B1D406F" w14:textId="77777777" w:rsidR="00177C4E" w:rsidRPr="00DE2A82" w:rsidRDefault="00177C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="Angsana New"/>
                <w:sz w:val="28"/>
                <w:szCs w:val="28"/>
              </w:rPr>
            </w:pP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</w:rPr>
              <w:t>650,697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14:paraId="3C3DB844" w14:textId="77777777" w:rsidR="00177C4E" w:rsidRPr="00DC14BC" w:rsidRDefault="00177C4E" w:rsidP="00177C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(3</w:t>
            </w:r>
            <w:r w:rsidRPr="00694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307</w:t>
            </w:r>
            <w:r w:rsidRPr="00694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042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177C4E" w:rsidRPr="00CF3746" w14:paraId="06A49C77" w14:textId="77777777" w:rsidTr="00177C4E">
        <w:tc>
          <w:tcPr>
            <w:tcW w:w="3150" w:type="dxa"/>
            <w:vAlign w:val="bottom"/>
          </w:tcPr>
          <w:p w14:paraId="0540C98A" w14:textId="77777777" w:rsidR="00177C4E" w:rsidRPr="00A962B9" w:rsidRDefault="00177C4E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806DE1" w14:textId="5B9CB865" w:rsidR="00177C4E" w:rsidRPr="00881E2F" w:rsidRDefault="00DC18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59,494,760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0413CC" w14:textId="24FF96A4" w:rsidR="00177C4E" w:rsidRPr="00881E2F" w:rsidRDefault="00DC18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57,065,405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27868C0" w14:textId="18098AAE" w:rsidR="00177C4E" w:rsidRPr="00881E2F" w:rsidRDefault="00DC18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116,560,165</w:t>
            </w:r>
          </w:p>
        </w:tc>
        <w:tc>
          <w:tcPr>
            <w:tcW w:w="1080" w:type="dxa"/>
            <w:vAlign w:val="bottom"/>
          </w:tcPr>
          <w:p w14:paraId="70578050" w14:textId="77777777" w:rsidR="00177C4E" w:rsidRPr="00CF3746" w:rsidRDefault="00177C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,973</w:t>
            </w:r>
            <w:r w:rsidRPr="00694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214</w:t>
            </w:r>
          </w:p>
        </w:tc>
        <w:tc>
          <w:tcPr>
            <w:tcW w:w="1080" w:type="dxa"/>
            <w:vAlign w:val="bottom"/>
          </w:tcPr>
          <w:p w14:paraId="67E272D9" w14:textId="77777777" w:rsidR="00177C4E" w:rsidRPr="00AF7FF9" w:rsidRDefault="00177C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53</w:t>
            </w:r>
            <w:r w:rsidRPr="00694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696</w:t>
            </w:r>
            <w:r w:rsidRPr="00694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751</w:t>
            </w:r>
          </w:p>
        </w:tc>
        <w:tc>
          <w:tcPr>
            <w:tcW w:w="1154" w:type="dxa"/>
            <w:vAlign w:val="bottom"/>
          </w:tcPr>
          <w:p w14:paraId="755CDD59" w14:textId="77777777" w:rsidR="00177C4E" w:rsidRPr="00CF3746" w:rsidRDefault="00177C4E" w:rsidP="00177C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111</w:t>
            </w:r>
            <w:r w:rsidRPr="00694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669</w:t>
            </w:r>
            <w:r w:rsidRPr="00694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</w:t>
            </w:r>
          </w:p>
        </w:tc>
      </w:tr>
      <w:tr w:rsidR="00177C4E" w14:paraId="4FDAC389" w14:textId="77777777" w:rsidTr="00177C4E">
        <w:tc>
          <w:tcPr>
            <w:tcW w:w="3150" w:type="dxa"/>
            <w:vAlign w:val="bottom"/>
          </w:tcPr>
          <w:p w14:paraId="741341E4" w14:textId="77777777" w:rsidR="00177C4E" w:rsidRPr="00A962B9" w:rsidRDefault="00177C4E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D3BEAB" w14:textId="77777777" w:rsidR="00177C4E" w:rsidRPr="00881E2F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465CE5" w14:textId="77777777" w:rsidR="00177C4E" w:rsidRPr="00881E2F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D668E90" w14:textId="77777777" w:rsidR="00177C4E" w:rsidRPr="00881E2F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2780E30" w14:textId="77777777" w:rsidR="00177C4E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2C54C84" w14:textId="77777777" w:rsidR="00177C4E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661507D7" w14:textId="77777777" w:rsidR="00177C4E" w:rsidRDefault="00177C4E" w:rsidP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177C4E" w:rsidRPr="00DA3AB7" w14:paraId="7FC451E4" w14:textId="77777777" w:rsidTr="00177C4E">
        <w:tc>
          <w:tcPr>
            <w:tcW w:w="3150" w:type="dxa"/>
            <w:vAlign w:val="bottom"/>
          </w:tcPr>
          <w:p w14:paraId="168C35FD" w14:textId="77777777" w:rsidR="00177C4E" w:rsidRPr="00A962B9" w:rsidRDefault="00177C4E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53A48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FFEEDF" w14:textId="25DE1FB7" w:rsidR="00177C4E" w:rsidRPr="00881E2F" w:rsidRDefault="0054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</w:rPr>
              <w:t>3,579,936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7BB12F" w14:textId="783D928B" w:rsidR="00177C4E" w:rsidRPr="00881E2F" w:rsidRDefault="0054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</w:rPr>
              <w:t>3,635,382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8493F8D" w14:textId="6781985B" w:rsidR="00177C4E" w:rsidRPr="00881E2F" w:rsidRDefault="0054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</w:rPr>
              <w:t>7,215,318</w:t>
            </w:r>
          </w:p>
        </w:tc>
        <w:tc>
          <w:tcPr>
            <w:tcW w:w="1080" w:type="dxa"/>
            <w:vAlign w:val="bottom"/>
          </w:tcPr>
          <w:p w14:paraId="0D17D825" w14:textId="77777777" w:rsidR="00177C4E" w:rsidRPr="00DA3AB7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</w:rPr>
              <w:t>3,546,113</w:t>
            </w:r>
          </w:p>
        </w:tc>
        <w:tc>
          <w:tcPr>
            <w:tcW w:w="1080" w:type="dxa"/>
            <w:vAlign w:val="bottom"/>
          </w:tcPr>
          <w:p w14:paraId="66CBC7B3" w14:textId="77777777" w:rsidR="00177C4E" w:rsidRPr="00DA3AB7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</w:rPr>
              <w:t>3,963,226</w:t>
            </w:r>
          </w:p>
        </w:tc>
        <w:tc>
          <w:tcPr>
            <w:tcW w:w="1154" w:type="dxa"/>
            <w:vAlign w:val="bottom"/>
          </w:tcPr>
          <w:p w14:paraId="32B90A13" w14:textId="77777777" w:rsidR="00177C4E" w:rsidRPr="00DA3AB7" w:rsidRDefault="00177C4E" w:rsidP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</w:rPr>
              <w:t>7,509,339</w:t>
            </w:r>
          </w:p>
        </w:tc>
      </w:tr>
      <w:tr w:rsidR="00177C4E" w:rsidRPr="00DA3AB7" w14:paraId="4D9493CD" w14:textId="77777777" w:rsidTr="00177C4E">
        <w:tc>
          <w:tcPr>
            <w:tcW w:w="3150" w:type="dxa"/>
            <w:vAlign w:val="bottom"/>
          </w:tcPr>
          <w:p w14:paraId="2986939D" w14:textId="77777777" w:rsidR="00177C4E" w:rsidRPr="00A962B9" w:rsidRDefault="00177C4E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D9A436" w14:textId="51830913" w:rsidR="00177C4E" w:rsidRPr="00881E2F" w:rsidRDefault="005404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</w:rPr>
              <w:t>(1,036,858)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7D6B9A" w14:textId="087E3DA1" w:rsidR="00177C4E" w:rsidRPr="00881E2F" w:rsidRDefault="005404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</w:rPr>
              <w:t>(711,003)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895F7CB" w14:textId="34D60FD4" w:rsidR="00177C4E" w:rsidRPr="00881E2F" w:rsidRDefault="005404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</w:rPr>
              <w:t>(1,747,861)</w:t>
            </w:r>
          </w:p>
        </w:tc>
        <w:tc>
          <w:tcPr>
            <w:tcW w:w="1080" w:type="dxa"/>
            <w:vAlign w:val="bottom"/>
          </w:tcPr>
          <w:p w14:paraId="6C500288" w14:textId="77777777" w:rsidR="00177C4E" w:rsidRPr="00DA3AB7" w:rsidRDefault="00177C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</w:rPr>
              <w:t>(1,071,259)</w:t>
            </w:r>
          </w:p>
        </w:tc>
        <w:tc>
          <w:tcPr>
            <w:tcW w:w="1080" w:type="dxa"/>
            <w:vAlign w:val="bottom"/>
          </w:tcPr>
          <w:p w14:paraId="547E08CD" w14:textId="77777777" w:rsidR="00177C4E" w:rsidRPr="00DA3AB7" w:rsidRDefault="00177C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</w:rPr>
              <w:t>(801,627)</w:t>
            </w:r>
          </w:p>
        </w:tc>
        <w:tc>
          <w:tcPr>
            <w:tcW w:w="1154" w:type="dxa"/>
            <w:vAlign w:val="bottom"/>
          </w:tcPr>
          <w:p w14:paraId="022481CF" w14:textId="77777777" w:rsidR="00177C4E" w:rsidRPr="00DA3AB7" w:rsidRDefault="00177C4E" w:rsidP="00177C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</w:rPr>
              <w:t>(1,872,886)</w:t>
            </w:r>
          </w:p>
        </w:tc>
      </w:tr>
      <w:tr w:rsidR="00177C4E" w:rsidRPr="00DA3AB7" w14:paraId="4BBBDCB3" w14:textId="77777777" w:rsidTr="00177C4E">
        <w:tc>
          <w:tcPr>
            <w:tcW w:w="3150" w:type="dxa"/>
            <w:vAlign w:val="bottom"/>
          </w:tcPr>
          <w:p w14:paraId="57F702C1" w14:textId="77777777" w:rsidR="00177C4E" w:rsidRPr="00CF3746" w:rsidRDefault="00177C4E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318A71" w14:textId="45236B59" w:rsidR="00177C4E" w:rsidRPr="00881E2F" w:rsidRDefault="0054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2,543,078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98F336" w14:textId="3D43812F" w:rsidR="00177C4E" w:rsidRPr="00881E2F" w:rsidRDefault="0054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2,924,379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BB71026" w14:textId="242600AB" w:rsidR="00177C4E" w:rsidRPr="00881E2F" w:rsidRDefault="0054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5,467,457</w:t>
            </w:r>
          </w:p>
        </w:tc>
        <w:tc>
          <w:tcPr>
            <w:tcW w:w="1080" w:type="dxa"/>
            <w:vAlign w:val="bottom"/>
          </w:tcPr>
          <w:p w14:paraId="58F337C0" w14:textId="77777777" w:rsidR="00177C4E" w:rsidRPr="00DA3AB7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2,474,854</w:t>
            </w:r>
          </w:p>
        </w:tc>
        <w:tc>
          <w:tcPr>
            <w:tcW w:w="1080" w:type="dxa"/>
            <w:vAlign w:val="bottom"/>
          </w:tcPr>
          <w:p w14:paraId="05AEB890" w14:textId="77777777" w:rsidR="00177C4E" w:rsidRPr="00DA3AB7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3,161,599</w:t>
            </w:r>
          </w:p>
        </w:tc>
        <w:tc>
          <w:tcPr>
            <w:tcW w:w="1154" w:type="dxa"/>
            <w:vAlign w:val="bottom"/>
          </w:tcPr>
          <w:p w14:paraId="1AEB30CD" w14:textId="77777777" w:rsidR="00177C4E" w:rsidRPr="00DA3AB7" w:rsidRDefault="00177C4E" w:rsidP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5,636,453</w:t>
            </w:r>
          </w:p>
        </w:tc>
      </w:tr>
      <w:tr w:rsidR="00177C4E" w:rsidRPr="00CF3746" w14:paraId="23FB4557" w14:textId="77777777" w:rsidTr="00177C4E">
        <w:tc>
          <w:tcPr>
            <w:tcW w:w="3150" w:type="dxa"/>
          </w:tcPr>
          <w:p w14:paraId="010E89A9" w14:textId="77777777" w:rsidR="00177C4E" w:rsidRPr="00CF3746" w:rsidRDefault="00177C4E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DC14B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หัก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   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  <w:t xml:space="preserve">  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</w:t>
            </w:r>
            <w:r w:rsidRPr="00DC14BC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C3C893" w14:textId="780317D4" w:rsidR="00177C4E" w:rsidRPr="00881E2F" w:rsidRDefault="005404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</w:rPr>
              <w:t>(361,960)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F28160" w14:textId="1DE6E2D6" w:rsidR="00177C4E" w:rsidRPr="00881E2F" w:rsidRDefault="005404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</w:rPr>
              <w:t>(112,985)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C5A1A48" w14:textId="508E9766" w:rsidR="00177C4E" w:rsidRPr="00881E2F" w:rsidRDefault="005404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</w:rPr>
              <w:t>(474,945)</w:t>
            </w:r>
          </w:p>
        </w:tc>
        <w:tc>
          <w:tcPr>
            <w:tcW w:w="1080" w:type="dxa"/>
            <w:vAlign w:val="bottom"/>
          </w:tcPr>
          <w:p w14:paraId="77AEE237" w14:textId="77777777" w:rsidR="00177C4E" w:rsidRPr="003440DF" w:rsidRDefault="00177C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</w:rPr>
              <w:t>(283,063)</w:t>
            </w:r>
          </w:p>
        </w:tc>
        <w:tc>
          <w:tcPr>
            <w:tcW w:w="1080" w:type="dxa"/>
            <w:vAlign w:val="bottom"/>
          </w:tcPr>
          <w:p w14:paraId="0B2962AD" w14:textId="77777777" w:rsidR="00177C4E" w:rsidRPr="00CF3746" w:rsidRDefault="00177C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</w:rPr>
              <w:t>(95,688)</w:t>
            </w:r>
          </w:p>
        </w:tc>
        <w:tc>
          <w:tcPr>
            <w:tcW w:w="1154" w:type="dxa"/>
            <w:vAlign w:val="bottom"/>
          </w:tcPr>
          <w:p w14:paraId="4DBB42B7" w14:textId="77777777" w:rsidR="00177C4E" w:rsidRPr="00CF3746" w:rsidRDefault="00177C4E" w:rsidP="00177C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</w:rPr>
              <w:t>(378,751)</w:t>
            </w:r>
          </w:p>
        </w:tc>
      </w:tr>
      <w:tr w:rsidR="00177C4E" w:rsidRPr="00DA3AB7" w14:paraId="38258C73" w14:textId="77777777" w:rsidTr="00177C4E">
        <w:tc>
          <w:tcPr>
            <w:tcW w:w="3150" w:type="dxa"/>
            <w:vAlign w:val="bottom"/>
          </w:tcPr>
          <w:p w14:paraId="799FF2CB" w14:textId="77777777" w:rsidR="00177C4E" w:rsidRPr="00A962B9" w:rsidRDefault="00177C4E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324DEF" w14:textId="05B559B8" w:rsidR="00177C4E" w:rsidRPr="00881E2F" w:rsidRDefault="005404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2,181,118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E48ACA" w14:textId="2336C407" w:rsidR="00177C4E" w:rsidRPr="00881E2F" w:rsidRDefault="005404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2,811,394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6AD2D5E" w14:textId="43F0714F" w:rsidR="00177C4E" w:rsidRPr="00881E2F" w:rsidRDefault="005404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4,992,512</w:t>
            </w:r>
          </w:p>
        </w:tc>
        <w:tc>
          <w:tcPr>
            <w:tcW w:w="1080" w:type="dxa"/>
            <w:vAlign w:val="bottom"/>
          </w:tcPr>
          <w:p w14:paraId="2CB23BA7" w14:textId="77777777" w:rsidR="00177C4E" w:rsidRPr="00DA3AB7" w:rsidRDefault="00177C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2,191,791</w:t>
            </w:r>
          </w:p>
        </w:tc>
        <w:tc>
          <w:tcPr>
            <w:tcW w:w="1080" w:type="dxa"/>
            <w:vAlign w:val="bottom"/>
          </w:tcPr>
          <w:p w14:paraId="4CA73A9A" w14:textId="77777777" w:rsidR="00177C4E" w:rsidRPr="00DA3AB7" w:rsidRDefault="00177C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3,065,911</w:t>
            </w:r>
          </w:p>
        </w:tc>
        <w:tc>
          <w:tcPr>
            <w:tcW w:w="1154" w:type="dxa"/>
            <w:vAlign w:val="bottom"/>
          </w:tcPr>
          <w:p w14:paraId="468003FB" w14:textId="77777777" w:rsidR="00177C4E" w:rsidRPr="00DA3AB7" w:rsidRDefault="00177C4E" w:rsidP="00177C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5,257,702</w:t>
            </w:r>
          </w:p>
        </w:tc>
      </w:tr>
      <w:tr w:rsidR="00177C4E" w14:paraId="07F54C72" w14:textId="77777777" w:rsidTr="00177C4E">
        <w:tc>
          <w:tcPr>
            <w:tcW w:w="3150" w:type="dxa"/>
            <w:vAlign w:val="bottom"/>
          </w:tcPr>
          <w:p w14:paraId="1389F092" w14:textId="77777777" w:rsidR="00177C4E" w:rsidRPr="00A962B9" w:rsidRDefault="00177C4E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DECDE2" w14:textId="77777777" w:rsidR="00177C4E" w:rsidRPr="00881E2F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8D1D75" w14:textId="77777777" w:rsidR="00177C4E" w:rsidRPr="00881E2F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BB000D9" w14:textId="77777777" w:rsidR="00177C4E" w:rsidRPr="00881E2F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A1D5B87" w14:textId="77777777" w:rsidR="00177C4E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34D0397" w14:textId="77777777" w:rsidR="00177C4E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5C8F7E83" w14:textId="77777777" w:rsidR="00177C4E" w:rsidRDefault="00177C4E" w:rsidP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177C4E" w:rsidRPr="00DA3AB7" w14:paraId="73B48640" w14:textId="77777777" w:rsidTr="00177C4E">
        <w:tc>
          <w:tcPr>
            <w:tcW w:w="3150" w:type="dxa"/>
          </w:tcPr>
          <w:p w14:paraId="6882779F" w14:textId="77777777" w:rsidR="00177C4E" w:rsidRPr="00A962B9" w:rsidRDefault="00177C4E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  <w:r w:rsidRPr="003313F5">
              <w:rPr>
                <w:rFonts w:asciiTheme="majorBidi" w:eastAsia="AngsanaNew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ลูกหนี้เงินให้สินเชื่อและลูกหนี้ตา</w:t>
            </w:r>
            <w:r>
              <w:rPr>
                <w:rFonts w:asciiTheme="majorBidi" w:eastAsia="AngsanaNew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ม</w:t>
            </w:r>
            <w:r w:rsidRPr="003313F5">
              <w:rPr>
                <w:rFonts w:asciiTheme="majorBidi" w:eastAsia="AngsanaNew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สัญญาเช่าซื้อ</w:t>
            </w:r>
            <w:r w:rsidRPr="00A962B9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33F02A" w14:textId="1357A379" w:rsidR="00177C4E" w:rsidRPr="00881E2F" w:rsidRDefault="00DC18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61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675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91808F" w14:textId="3892CDD3" w:rsidR="00177C4E" w:rsidRPr="00881E2F" w:rsidRDefault="00DC18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59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876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799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FFDA6D2" w14:textId="7DD9B2B4" w:rsidR="00177C4E" w:rsidRPr="00881E2F" w:rsidRDefault="00DC18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121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552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677</w:t>
            </w:r>
          </w:p>
        </w:tc>
        <w:tc>
          <w:tcPr>
            <w:tcW w:w="1080" w:type="dxa"/>
            <w:vAlign w:val="bottom"/>
          </w:tcPr>
          <w:p w14:paraId="50F59AF5" w14:textId="77777777" w:rsidR="00177C4E" w:rsidRPr="00DA3AB7" w:rsidRDefault="00177C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</w:t>
            </w: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0,1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65</w:t>
            </w: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005</w:t>
            </w:r>
          </w:p>
        </w:tc>
        <w:tc>
          <w:tcPr>
            <w:tcW w:w="1080" w:type="dxa"/>
            <w:vAlign w:val="bottom"/>
          </w:tcPr>
          <w:p w14:paraId="79468C95" w14:textId="77777777" w:rsidR="00177C4E" w:rsidRPr="00DA3AB7" w:rsidRDefault="00177C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</w:t>
            </w: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6,7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62</w:t>
            </w: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662</w:t>
            </w:r>
          </w:p>
        </w:tc>
        <w:tc>
          <w:tcPr>
            <w:tcW w:w="1154" w:type="dxa"/>
            <w:vAlign w:val="bottom"/>
          </w:tcPr>
          <w:p w14:paraId="228C1955" w14:textId="77777777" w:rsidR="00177C4E" w:rsidRPr="00DA3AB7" w:rsidRDefault="00177C4E" w:rsidP="00177C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116</w:t>
            </w: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927,</w:t>
            </w: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</w:t>
            </w:r>
            <w:r w:rsidRPr="00836EE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67</w:t>
            </w:r>
          </w:p>
        </w:tc>
      </w:tr>
    </w:tbl>
    <w:p w14:paraId="4C01332D" w14:textId="77777777" w:rsidR="00EA37EE" w:rsidRDefault="00EA37EE" w:rsidP="00EA3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="Angsana New"/>
          <w:sz w:val="28"/>
          <w:szCs w:val="28"/>
          <w:vertAlign w:val="superscript"/>
        </w:rPr>
      </w:pPr>
    </w:p>
    <w:p w14:paraId="149E5690" w14:textId="77EFE16F" w:rsidR="00EA37EE" w:rsidRDefault="00EA37EE" w:rsidP="00F07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CF3746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CF3746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CF3746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Pr="00CF3746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ลูกหนี้เงินให้สินเชื่อ</w:t>
      </w:r>
      <w:r w:rsidR="005E2C32">
        <w:rPr>
          <w:rFonts w:asciiTheme="majorBidi" w:hAnsiTheme="majorBidi" w:cstheme="majorBidi" w:hint="cs"/>
          <w:b/>
          <w:sz w:val="20"/>
          <w:szCs w:val="20"/>
          <w:cs/>
        </w:rPr>
        <w:t>และลูกหนี้ตามสัญญาเช่าซื้อ</w:t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ที่ถึงกำหนดชำระภายในหนึ่งปีรวมลูกหนี้เงินให้สินเชื่อ</w:t>
      </w:r>
      <w:r w:rsidR="0071541B">
        <w:rPr>
          <w:rFonts w:asciiTheme="majorBidi" w:hAnsiTheme="majorBidi" w:cstheme="majorBidi" w:hint="cs"/>
          <w:b/>
          <w:sz w:val="20"/>
          <w:szCs w:val="20"/>
          <w:cs/>
        </w:rPr>
        <w:t>และลูกหนี้ตามสัญญาเช่าซื้อ</w:t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จัดชั้นเป็นลูกหนี้ที่มีการด้อยค่าด้านเครดิต</w:t>
      </w:r>
    </w:p>
    <w:p w14:paraId="1FA826E1" w14:textId="641E9115" w:rsidR="00EA37EE" w:rsidRDefault="00EA37EE" w:rsidP="00F8123C">
      <w:pPr>
        <w:rPr>
          <w:rFonts w:cstheme="minorBidi"/>
          <w:sz w:val="20"/>
          <w:szCs w:val="20"/>
          <w:cs/>
          <w:lang w:val="th-TH"/>
        </w:rPr>
      </w:pPr>
    </w:p>
    <w:p w14:paraId="2C1A462A" w14:textId="2BA2DF64" w:rsidR="00EA37EE" w:rsidRPr="007F1915" w:rsidRDefault="00EA37EE" w:rsidP="00CB1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0"/>
          <w:szCs w:val="20"/>
          <w:cs/>
          <w:lang w:val="th-TH"/>
        </w:rPr>
      </w:pPr>
      <w:r>
        <w:rPr>
          <w:rFonts w:cstheme="minorBidi"/>
          <w:sz w:val="20"/>
          <w:szCs w:val="20"/>
          <w:cs/>
          <w:lang w:val="th-TH"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80"/>
        <w:gridCol w:w="1080"/>
        <w:gridCol w:w="1154"/>
      </w:tblGrid>
      <w:tr w:rsidR="00177C4E" w:rsidRPr="00CF3746" w14:paraId="267E1CEF" w14:textId="77777777">
        <w:tc>
          <w:tcPr>
            <w:tcW w:w="3150" w:type="dxa"/>
          </w:tcPr>
          <w:p w14:paraId="74A3F8CE" w14:textId="77777777" w:rsidR="00177C4E" w:rsidRPr="00CF3746" w:rsidRDefault="00177C4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518CED72" w14:textId="77777777" w:rsidR="00177C4E" w:rsidRPr="00CF3746" w:rsidRDefault="00177C4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77C4E" w:rsidRPr="00CF3746" w14:paraId="2893649C" w14:textId="77777777">
        <w:tc>
          <w:tcPr>
            <w:tcW w:w="3150" w:type="dxa"/>
          </w:tcPr>
          <w:p w14:paraId="4F28D397" w14:textId="77777777" w:rsidR="00177C4E" w:rsidRPr="00CF3746" w:rsidRDefault="00177C4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6C4A2EBB" w14:textId="77777777" w:rsidR="00177C4E" w:rsidRPr="005141F6" w:rsidRDefault="00177C4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3314" w:type="dxa"/>
            <w:gridSpan w:val="3"/>
            <w:vAlign w:val="bottom"/>
          </w:tcPr>
          <w:p w14:paraId="74EFA4D5" w14:textId="7A6078BC" w:rsidR="00177C4E" w:rsidRPr="00021E42" w:rsidRDefault="00177C4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="00DA20D0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177C4E" w:rsidRPr="00CF3746" w14:paraId="42F3BFBB" w14:textId="77777777">
        <w:tc>
          <w:tcPr>
            <w:tcW w:w="3150" w:type="dxa"/>
          </w:tcPr>
          <w:p w14:paraId="3987776F" w14:textId="77777777" w:rsidR="00177C4E" w:rsidRPr="00CF3746" w:rsidRDefault="00177C4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CFDB119" w14:textId="77777777" w:rsidR="00177C4E" w:rsidRPr="00CF3746" w:rsidRDefault="00177C4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B7FC268" w14:textId="77777777" w:rsidR="00177C4E" w:rsidRPr="00CF3746" w:rsidRDefault="00177C4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86" w:type="dxa"/>
            <w:vAlign w:val="bottom"/>
          </w:tcPr>
          <w:p w14:paraId="7F51DDB4" w14:textId="77777777" w:rsidR="00177C4E" w:rsidRPr="00CF3746" w:rsidRDefault="00177C4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02B33F00" w14:textId="77777777" w:rsidR="00177C4E" w:rsidRPr="00CF3746" w:rsidRDefault="00177C4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184992D" w14:textId="77777777" w:rsidR="00177C4E" w:rsidRPr="00CF3746" w:rsidRDefault="00177C4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54" w:type="dxa"/>
            <w:vAlign w:val="bottom"/>
          </w:tcPr>
          <w:p w14:paraId="46F51357" w14:textId="77777777" w:rsidR="00177C4E" w:rsidRPr="00CF3746" w:rsidRDefault="00177C4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77C4E" w:rsidRPr="00CF3746" w14:paraId="776E72D4" w14:textId="77777777">
        <w:tc>
          <w:tcPr>
            <w:tcW w:w="3150" w:type="dxa"/>
          </w:tcPr>
          <w:p w14:paraId="1C0F3B95" w14:textId="77777777" w:rsidR="00177C4E" w:rsidRPr="00CF3746" w:rsidRDefault="00177C4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0F6D8405" w14:textId="77777777" w:rsidR="00177C4E" w:rsidRPr="00CF3746" w:rsidRDefault="00177C4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77C4E" w:rsidRPr="00CF3746" w14:paraId="64D7EE32" w14:textId="77777777">
        <w:tc>
          <w:tcPr>
            <w:tcW w:w="3150" w:type="dxa"/>
          </w:tcPr>
          <w:p w14:paraId="63382600" w14:textId="77777777" w:rsidR="00177C4E" w:rsidRPr="00CF3746" w:rsidRDefault="00177C4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A48">
              <w:rPr>
                <w:rFonts w:asciiTheme="majorBidi" w:hAnsiTheme="majorBidi" w:cs="Angsana New" w:hint="cs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  <w:shd w:val="clear" w:color="auto" w:fill="auto"/>
          </w:tcPr>
          <w:p w14:paraId="7C16B8EB" w14:textId="71538E5F" w:rsidR="00177C4E" w:rsidRPr="00DC14BC" w:rsidRDefault="0057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70E59">
              <w:rPr>
                <w:rFonts w:asciiTheme="majorBidi" w:hAnsiTheme="majorBidi" w:cs="Angsana New"/>
                <w:sz w:val="28"/>
                <w:szCs w:val="28"/>
                <w:cs/>
              </w:rPr>
              <w:t>59</w:t>
            </w:r>
            <w:r w:rsidRPr="00570E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70E59">
              <w:rPr>
                <w:rFonts w:asciiTheme="majorBidi" w:hAnsiTheme="majorBidi" w:cs="Angsana New"/>
                <w:sz w:val="28"/>
                <w:szCs w:val="28"/>
                <w:cs/>
              </w:rPr>
              <w:t>522</w:t>
            </w:r>
            <w:r w:rsidRPr="00570E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70E59">
              <w:rPr>
                <w:rFonts w:asciiTheme="majorBidi" w:hAnsiTheme="majorBidi" w:cs="Angsana New"/>
                <w:sz w:val="28"/>
                <w:szCs w:val="28"/>
                <w:cs/>
              </w:rPr>
              <w:t>611</w:t>
            </w:r>
          </w:p>
        </w:tc>
        <w:tc>
          <w:tcPr>
            <w:tcW w:w="1080" w:type="dxa"/>
            <w:shd w:val="clear" w:color="auto" w:fill="auto"/>
          </w:tcPr>
          <w:p w14:paraId="0EC1174B" w14:textId="3EC6531A" w:rsidR="00177C4E" w:rsidRPr="00DC14BC" w:rsidRDefault="0057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70E59">
              <w:rPr>
                <w:rFonts w:asciiTheme="majorBidi" w:hAnsiTheme="majorBidi" w:cs="Angsana New"/>
                <w:sz w:val="28"/>
                <w:szCs w:val="28"/>
                <w:cs/>
              </w:rPr>
              <w:t>56</w:t>
            </w:r>
            <w:r w:rsidRPr="00570E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70E59">
              <w:rPr>
                <w:rFonts w:asciiTheme="majorBidi" w:hAnsiTheme="majorBidi" w:cs="Angsana New"/>
                <w:sz w:val="28"/>
                <w:szCs w:val="28"/>
                <w:cs/>
              </w:rPr>
              <w:t>544</w:t>
            </w:r>
            <w:r w:rsidRPr="00570E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70E59">
              <w:rPr>
                <w:rFonts w:asciiTheme="majorBidi" w:hAnsiTheme="majorBidi" w:cs="Angsana New"/>
                <w:sz w:val="28"/>
                <w:szCs w:val="28"/>
                <w:cs/>
              </w:rPr>
              <w:t>931</w:t>
            </w:r>
          </w:p>
        </w:tc>
        <w:tc>
          <w:tcPr>
            <w:tcW w:w="1186" w:type="dxa"/>
            <w:shd w:val="clear" w:color="auto" w:fill="auto"/>
          </w:tcPr>
          <w:p w14:paraId="20A75EE8" w14:textId="33707BC1" w:rsidR="00177C4E" w:rsidRPr="00DC14BC" w:rsidRDefault="0057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70E59">
              <w:rPr>
                <w:rFonts w:asciiTheme="majorBidi" w:hAnsiTheme="majorBidi" w:cs="Angsana New"/>
                <w:sz w:val="28"/>
                <w:szCs w:val="28"/>
                <w:cs/>
              </w:rPr>
              <w:t>116</w:t>
            </w:r>
            <w:r w:rsidRPr="00570E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70E59">
              <w:rPr>
                <w:rFonts w:asciiTheme="majorBidi" w:hAnsiTheme="majorBidi" w:cs="Angsana New"/>
                <w:sz w:val="28"/>
                <w:szCs w:val="28"/>
                <w:cs/>
              </w:rPr>
              <w:t>067</w:t>
            </w:r>
            <w:r w:rsidRPr="00570E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70E59">
              <w:rPr>
                <w:rFonts w:asciiTheme="majorBidi" w:hAnsiTheme="majorBidi" w:cs="Angsana New"/>
                <w:sz w:val="28"/>
                <w:szCs w:val="28"/>
                <w:cs/>
              </w:rPr>
              <w:t>542</w:t>
            </w:r>
          </w:p>
        </w:tc>
        <w:tc>
          <w:tcPr>
            <w:tcW w:w="1080" w:type="dxa"/>
          </w:tcPr>
          <w:p w14:paraId="4FF0A8C5" w14:textId="77777777" w:rsidR="00177C4E" w:rsidRPr="00CF3746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57</w:t>
            </w:r>
            <w:r w:rsidRPr="00030B7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895</w:t>
            </w:r>
            <w:r w:rsidRPr="00030B7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="Angsana New"/>
                <w:sz w:val="28"/>
                <w:szCs w:val="28"/>
              </w:rPr>
              <w:t>92</w:t>
            </w:r>
          </w:p>
        </w:tc>
        <w:tc>
          <w:tcPr>
            <w:tcW w:w="1080" w:type="dxa"/>
          </w:tcPr>
          <w:p w14:paraId="5E877A23" w14:textId="77777777" w:rsidR="00177C4E" w:rsidRPr="006F15EA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53</w:t>
            </w:r>
            <w:r w:rsidRPr="00030B7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021</w:t>
            </w:r>
            <w:r w:rsidRPr="00030B7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76</w:t>
            </w:r>
            <w:r>
              <w:rPr>
                <w:rFonts w:asciiTheme="majorBidi" w:hAnsiTheme="majorBidi" w:cs="Angsana New"/>
                <w:sz w:val="28"/>
                <w:szCs w:val="28"/>
              </w:rPr>
              <w:t>8</w:t>
            </w:r>
          </w:p>
        </w:tc>
        <w:tc>
          <w:tcPr>
            <w:tcW w:w="1154" w:type="dxa"/>
          </w:tcPr>
          <w:p w14:paraId="0E657220" w14:textId="77777777" w:rsidR="00177C4E" w:rsidRPr="00836EE2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110</w:t>
            </w:r>
            <w:r w:rsidRPr="00030B7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917</w:t>
            </w:r>
            <w:r w:rsidRPr="00030B7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660</w:t>
            </w:r>
          </w:p>
        </w:tc>
      </w:tr>
      <w:tr w:rsidR="00177C4E" w:rsidRPr="00CF3746" w14:paraId="45F2E6B3" w14:textId="77777777">
        <w:tc>
          <w:tcPr>
            <w:tcW w:w="3150" w:type="dxa"/>
          </w:tcPr>
          <w:p w14:paraId="4AD9D353" w14:textId="77777777" w:rsidR="00177C4E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</w:p>
          <w:p w14:paraId="218CE4DB" w14:textId="77777777" w:rsidR="00177C4E" w:rsidRPr="00CF3746" w:rsidRDefault="00177C4E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       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3466E6" w14:textId="23DAC8B5" w:rsidR="00177C4E" w:rsidRPr="00881E2F" w:rsidRDefault="001C22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881E2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668</w:t>
            </w:r>
            <w:r w:rsidRPr="00881E2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573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5C4804" w14:textId="60E7D065" w:rsidR="00177C4E" w:rsidRPr="00881E2F" w:rsidRDefault="00570E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D439FB7" w14:textId="5EFC5552" w:rsidR="00177C4E" w:rsidRPr="00881E2F" w:rsidRDefault="001C22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881E2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668</w:t>
            </w:r>
            <w:r w:rsidRPr="00881E2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573</w:t>
            </w:r>
          </w:p>
        </w:tc>
        <w:tc>
          <w:tcPr>
            <w:tcW w:w="1080" w:type="dxa"/>
            <w:vAlign w:val="bottom"/>
          </w:tcPr>
          <w:p w14:paraId="7652F649" w14:textId="77777777" w:rsidR="00177C4E" w:rsidRPr="001E7805" w:rsidRDefault="00177C4E" w:rsidP="001323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030B7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653</w:t>
            </w:r>
            <w:r w:rsidRPr="00030B7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64</w:t>
            </w:r>
            <w:r>
              <w:rPr>
                <w:rFonts w:asciiTheme="majorBidi" w:hAnsiTheme="majorBidi" w:cs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67BF414F" w14:textId="77777777" w:rsidR="00177C4E" w:rsidRPr="00836EE2" w:rsidRDefault="00177C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2F395808" w14:textId="77777777" w:rsidR="00177C4E" w:rsidRPr="00836EE2" w:rsidRDefault="00177C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030B7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653</w:t>
            </w:r>
            <w:r w:rsidRPr="00030B7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648</w:t>
            </w:r>
          </w:p>
        </w:tc>
      </w:tr>
      <w:tr w:rsidR="00177C4E" w:rsidRPr="00CF3746" w14:paraId="17D01C15" w14:textId="77777777">
        <w:tc>
          <w:tcPr>
            <w:tcW w:w="3150" w:type="dxa"/>
            <w:vAlign w:val="bottom"/>
          </w:tcPr>
          <w:p w14:paraId="128938EC" w14:textId="77777777" w:rsidR="00177C4E" w:rsidRPr="00CF3746" w:rsidRDefault="00177C4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35596BAF" w14:textId="24B5708A" w:rsidR="00177C4E" w:rsidRPr="00881E2F" w:rsidRDefault="001C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61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191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184</w:t>
            </w:r>
          </w:p>
        </w:tc>
        <w:tc>
          <w:tcPr>
            <w:tcW w:w="1080" w:type="dxa"/>
            <w:shd w:val="clear" w:color="auto" w:fill="auto"/>
          </w:tcPr>
          <w:p w14:paraId="4284EA05" w14:textId="7802AD57" w:rsidR="00177C4E" w:rsidRPr="00881E2F" w:rsidRDefault="0057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56</w:t>
            </w: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544</w:t>
            </w: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931</w:t>
            </w:r>
          </w:p>
        </w:tc>
        <w:tc>
          <w:tcPr>
            <w:tcW w:w="1186" w:type="dxa"/>
            <w:shd w:val="clear" w:color="auto" w:fill="auto"/>
          </w:tcPr>
          <w:p w14:paraId="0012ACAB" w14:textId="16B361F4" w:rsidR="00177C4E" w:rsidRPr="00881E2F" w:rsidRDefault="001C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117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736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115</w:t>
            </w:r>
          </w:p>
        </w:tc>
        <w:tc>
          <w:tcPr>
            <w:tcW w:w="1080" w:type="dxa"/>
          </w:tcPr>
          <w:p w14:paraId="6776D058" w14:textId="77777777" w:rsidR="00177C4E" w:rsidRPr="001E7805" w:rsidRDefault="00177C4E" w:rsidP="0013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59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549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080" w:type="dxa"/>
          </w:tcPr>
          <w:p w14:paraId="5423B0F6" w14:textId="77777777" w:rsidR="00177C4E" w:rsidRPr="008A64A7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53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021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76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54" w:type="dxa"/>
          </w:tcPr>
          <w:p w14:paraId="7848B18B" w14:textId="77777777" w:rsidR="00177C4E" w:rsidRPr="00836EE2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112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571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308</w:t>
            </w:r>
          </w:p>
        </w:tc>
      </w:tr>
      <w:tr w:rsidR="00177C4E" w:rsidRPr="00CF3746" w14:paraId="754D296B" w14:textId="77777777">
        <w:trPr>
          <w:trHeight w:val="452"/>
        </w:trPr>
        <w:tc>
          <w:tcPr>
            <w:tcW w:w="3150" w:type="dxa"/>
          </w:tcPr>
          <w:p w14:paraId="25D20B67" w14:textId="77777777" w:rsidR="00177C4E" w:rsidRDefault="00177C4E">
            <w:pPr>
              <w:spacing w:line="240" w:lineRule="auto"/>
              <w:ind w:left="-18" w:right="-106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</w:p>
          <w:p w14:paraId="060C239F" w14:textId="77777777" w:rsidR="00177C4E" w:rsidRPr="00A962B9" w:rsidRDefault="00177C4E">
            <w:pPr>
              <w:spacing w:line="240" w:lineRule="auto"/>
              <w:ind w:left="-18" w:right="-106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 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   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BF3CE4" w14:textId="70C29D43" w:rsidR="00177C4E" w:rsidRPr="00881E2F" w:rsidRDefault="009748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(2</w:t>
            </w:r>
            <w:r w:rsidRPr="00881E2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857</w:t>
            </w:r>
            <w:r w:rsidRPr="00881E2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294)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8FBE29" w14:textId="0ECE326D" w:rsidR="00177C4E" w:rsidRPr="00881E2F" w:rsidRDefault="009748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(786</w:t>
            </w:r>
            <w:r w:rsidRPr="00881E2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123)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67F01BC" w14:textId="36AAE024" w:rsidR="00177C4E" w:rsidRPr="00881E2F" w:rsidRDefault="009748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(3</w:t>
            </w:r>
            <w:r w:rsidRPr="00881E2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643</w:t>
            </w:r>
            <w:r w:rsidRPr="00881E2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417)</w:t>
            </w:r>
          </w:p>
        </w:tc>
        <w:tc>
          <w:tcPr>
            <w:tcW w:w="1080" w:type="dxa"/>
            <w:vAlign w:val="bottom"/>
          </w:tcPr>
          <w:p w14:paraId="31727725" w14:textId="77777777" w:rsidR="00177C4E" w:rsidRPr="00CF3746" w:rsidRDefault="00177C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87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</w:rPr>
              <w:t>2,624,784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F5184DC" w14:textId="77777777" w:rsidR="00177C4E" w:rsidRPr="00836EE2" w:rsidRDefault="00177C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</w:rPr>
              <w:t>638,526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14:paraId="4562AB29" w14:textId="77777777" w:rsidR="00177C4E" w:rsidRPr="00836EE2" w:rsidRDefault="00177C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(3</w:t>
            </w:r>
            <w:r>
              <w:rPr>
                <w:rFonts w:asciiTheme="majorBidi" w:hAnsiTheme="majorBidi" w:cs="Angsana New"/>
                <w:sz w:val="28"/>
                <w:szCs w:val="28"/>
              </w:rPr>
              <w:t>,263,310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177C4E" w:rsidRPr="00CF3746" w14:paraId="3B044F2B" w14:textId="77777777">
        <w:tc>
          <w:tcPr>
            <w:tcW w:w="3150" w:type="dxa"/>
            <w:vAlign w:val="bottom"/>
          </w:tcPr>
          <w:p w14:paraId="2C3AF2CC" w14:textId="77777777" w:rsidR="00177C4E" w:rsidRPr="00A962B9" w:rsidRDefault="00177C4E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813893" w14:textId="65CF7BEF" w:rsidR="00177C4E" w:rsidRPr="00881E2F" w:rsidRDefault="009748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58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333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644FA5" w14:textId="40162AEC" w:rsidR="00177C4E" w:rsidRPr="00881E2F" w:rsidRDefault="009748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55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758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808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7504AAE" w14:textId="0F3436F1" w:rsidR="00177C4E" w:rsidRPr="00881E2F" w:rsidRDefault="009748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114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092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698</w:t>
            </w:r>
          </w:p>
        </w:tc>
        <w:tc>
          <w:tcPr>
            <w:tcW w:w="1080" w:type="dxa"/>
            <w:vAlign w:val="bottom"/>
          </w:tcPr>
          <w:p w14:paraId="2E4DB19B" w14:textId="77777777" w:rsidR="00177C4E" w:rsidRPr="00CF3746" w:rsidRDefault="00177C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56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924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75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75A34A37" w14:textId="77777777" w:rsidR="00177C4E" w:rsidRPr="00836EE2" w:rsidRDefault="00177C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52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383,242</w:t>
            </w:r>
          </w:p>
        </w:tc>
        <w:tc>
          <w:tcPr>
            <w:tcW w:w="1154" w:type="dxa"/>
            <w:vAlign w:val="bottom"/>
          </w:tcPr>
          <w:p w14:paraId="1463280E" w14:textId="77777777" w:rsidR="00177C4E" w:rsidRPr="00836EE2" w:rsidRDefault="00177C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109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307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998</w:t>
            </w:r>
          </w:p>
        </w:tc>
      </w:tr>
      <w:tr w:rsidR="00177C4E" w:rsidRPr="00CF3746" w14:paraId="2F0CD18B" w14:textId="77777777">
        <w:tc>
          <w:tcPr>
            <w:tcW w:w="3150" w:type="dxa"/>
            <w:vAlign w:val="bottom"/>
          </w:tcPr>
          <w:p w14:paraId="2F5DF34C" w14:textId="77777777" w:rsidR="00177C4E" w:rsidRPr="00A962B9" w:rsidRDefault="00177C4E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4B79CF" w14:textId="77777777" w:rsidR="00177C4E" w:rsidRPr="00881E2F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8CD3D0" w14:textId="77777777" w:rsidR="00177C4E" w:rsidRPr="00881E2F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9A6B5B2" w14:textId="77777777" w:rsidR="00177C4E" w:rsidRPr="00881E2F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81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B952D0D" w14:textId="77777777" w:rsidR="00177C4E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EE3F31" w14:textId="77777777" w:rsidR="00177C4E" w:rsidRPr="00836EE2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42FAEAC1" w14:textId="77777777" w:rsidR="00177C4E" w:rsidRPr="00836EE2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</w:tr>
      <w:tr w:rsidR="00177C4E" w:rsidRPr="00CF3746" w14:paraId="0C114B01" w14:textId="77777777">
        <w:tc>
          <w:tcPr>
            <w:tcW w:w="3150" w:type="dxa"/>
            <w:vAlign w:val="bottom"/>
          </w:tcPr>
          <w:p w14:paraId="19CF9CC3" w14:textId="77777777" w:rsidR="00177C4E" w:rsidRPr="00A962B9" w:rsidRDefault="00177C4E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53A48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BDA175" w14:textId="356A2226" w:rsidR="00177C4E" w:rsidRPr="00881E2F" w:rsidRDefault="00B5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356,671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E7DD52" w14:textId="3B531E37" w:rsidR="00177C4E" w:rsidRPr="00881E2F" w:rsidRDefault="00B5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253,152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7226822" w14:textId="63F06D82" w:rsidR="00177C4E" w:rsidRPr="00881E2F" w:rsidRDefault="00B5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</w:rPr>
              <w:t>609,823</w:t>
            </w:r>
          </w:p>
        </w:tc>
        <w:tc>
          <w:tcPr>
            <w:tcW w:w="1080" w:type="dxa"/>
            <w:vAlign w:val="bottom"/>
          </w:tcPr>
          <w:p w14:paraId="5E01B5EB" w14:textId="77777777" w:rsidR="00177C4E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378,409</w:t>
            </w:r>
          </w:p>
        </w:tc>
        <w:tc>
          <w:tcPr>
            <w:tcW w:w="1080" w:type="dxa"/>
            <w:vAlign w:val="bottom"/>
          </w:tcPr>
          <w:p w14:paraId="02ACE2D9" w14:textId="77777777" w:rsidR="00177C4E" w:rsidRPr="00836EE2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324,798</w:t>
            </w:r>
          </w:p>
        </w:tc>
        <w:tc>
          <w:tcPr>
            <w:tcW w:w="1154" w:type="dxa"/>
            <w:vAlign w:val="bottom"/>
          </w:tcPr>
          <w:p w14:paraId="3D875694" w14:textId="77777777" w:rsidR="00177C4E" w:rsidRPr="00836EE2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703,207</w:t>
            </w:r>
          </w:p>
        </w:tc>
      </w:tr>
      <w:tr w:rsidR="00177C4E" w:rsidRPr="00CF3746" w14:paraId="6D7253BD" w14:textId="77777777">
        <w:tc>
          <w:tcPr>
            <w:tcW w:w="3150" w:type="dxa"/>
            <w:vAlign w:val="bottom"/>
          </w:tcPr>
          <w:p w14:paraId="0E772AAD" w14:textId="77777777" w:rsidR="00177C4E" w:rsidRPr="00A962B9" w:rsidRDefault="00177C4E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ACE300" w14:textId="3363FDD7" w:rsidR="00177C4E" w:rsidRPr="00881E2F" w:rsidRDefault="00B575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(72,573)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8D3AA9" w14:textId="5BEE900F" w:rsidR="00177C4E" w:rsidRPr="00881E2F" w:rsidRDefault="00B575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(38,461)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810400F" w14:textId="39F3F7A5" w:rsidR="00177C4E" w:rsidRPr="00881E2F" w:rsidRDefault="00B575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(111,034)</w:t>
            </w:r>
          </w:p>
        </w:tc>
        <w:tc>
          <w:tcPr>
            <w:tcW w:w="1080" w:type="dxa"/>
            <w:vAlign w:val="bottom"/>
          </w:tcPr>
          <w:p w14:paraId="3276510C" w14:textId="77777777" w:rsidR="00177C4E" w:rsidRDefault="00177C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(82,297)</w:t>
            </w:r>
          </w:p>
        </w:tc>
        <w:tc>
          <w:tcPr>
            <w:tcW w:w="1080" w:type="dxa"/>
            <w:vAlign w:val="bottom"/>
          </w:tcPr>
          <w:p w14:paraId="00100BC9" w14:textId="77777777" w:rsidR="00177C4E" w:rsidRPr="00836EE2" w:rsidRDefault="00177C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(50,538)</w:t>
            </w:r>
          </w:p>
        </w:tc>
        <w:tc>
          <w:tcPr>
            <w:tcW w:w="1154" w:type="dxa"/>
            <w:vAlign w:val="bottom"/>
          </w:tcPr>
          <w:p w14:paraId="02A0CA02" w14:textId="77777777" w:rsidR="00177C4E" w:rsidRPr="00836EE2" w:rsidRDefault="00177C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(132,835)</w:t>
            </w:r>
          </w:p>
        </w:tc>
      </w:tr>
      <w:tr w:rsidR="00177C4E" w:rsidRPr="00CF3746" w14:paraId="7F313385" w14:textId="77777777">
        <w:tc>
          <w:tcPr>
            <w:tcW w:w="3150" w:type="dxa"/>
            <w:vAlign w:val="bottom"/>
          </w:tcPr>
          <w:p w14:paraId="56037D2D" w14:textId="77777777" w:rsidR="00177C4E" w:rsidRPr="00CF3746" w:rsidRDefault="00177C4E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E6175D" w14:textId="700D5F64" w:rsidR="00177C4E" w:rsidRPr="00881E2F" w:rsidRDefault="00B5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284,098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1B39D4" w14:textId="56331228" w:rsidR="00177C4E" w:rsidRPr="00881E2F" w:rsidRDefault="00B5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214,691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B865B32" w14:textId="60761DD3" w:rsidR="00177C4E" w:rsidRPr="00881E2F" w:rsidRDefault="00B5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498,789</w:t>
            </w:r>
          </w:p>
        </w:tc>
        <w:tc>
          <w:tcPr>
            <w:tcW w:w="1080" w:type="dxa"/>
            <w:vAlign w:val="bottom"/>
          </w:tcPr>
          <w:p w14:paraId="6C657D8E" w14:textId="77777777" w:rsidR="00177C4E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296,112</w:t>
            </w:r>
          </w:p>
        </w:tc>
        <w:tc>
          <w:tcPr>
            <w:tcW w:w="1080" w:type="dxa"/>
            <w:vAlign w:val="bottom"/>
          </w:tcPr>
          <w:p w14:paraId="0C8E9C1D" w14:textId="77777777" w:rsidR="00177C4E" w:rsidRPr="00836EE2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274,260</w:t>
            </w:r>
          </w:p>
        </w:tc>
        <w:tc>
          <w:tcPr>
            <w:tcW w:w="1154" w:type="dxa"/>
            <w:vAlign w:val="bottom"/>
          </w:tcPr>
          <w:p w14:paraId="5607AAD3" w14:textId="77777777" w:rsidR="00177C4E" w:rsidRPr="00836EE2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570,372</w:t>
            </w:r>
          </w:p>
        </w:tc>
      </w:tr>
      <w:tr w:rsidR="00177C4E" w:rsidRPr="00CF3746" w14:paraId="2E7E22A0" w14:textId="77777777">
        <w:tc>
          <w:tcPr>
            <w:tcW w:w="3150" w:type="dxa"/>
            <w:vAlign w:val="bottom"/>
          </w:tcPr>
          <w:p w14:paraId="1D92717A" w14:textId="77777777" w:rsidR="00177C4E" w:rsidRPr="00A962B9" w:rsidRDefault="00177C4E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   </w:t>
            </w:r>
            <w:r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   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18080D" w14:textId="38C2A662" w:rsidR="00177C4E" w:rsidRPr="00881E2F" w:rsidRDefault="00B575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(48,472)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F98D13" w14:textId="30BBD572" w:rsidR="00177C4E" w:rsidRPr="00881E2F" w:rsidRDefault="00B575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(11,058)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AA5EE24" w14:textId="41606329" w:rsidR="00177C4E" w:rsidRPr="00881E2F" w:rsidRDefault="00B575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(59,530)</w:t>
            </w:r>
          </w:p>
        </w:tc>
        <w:tc>
          <w:tcPr>
            <w:tcW w:w="1080" w:type="dxa"/>
            <w:vAlign w:val="bottom"/>
          </w:tcPr>
          <w:p w14:paraId="3AADA58F" w14:textId="77777777" w:rsidR="00177C4E" w:rsidRPr="00E60852" w:rsidRDefault="00177C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(37,427)</w:t>
            </w:r>
          </w:p>
        </w:tc>
        <w:tc>
          <w:tcPr>
            <w:tcW w:w="1080" w:type="dxa"/>
            <w:vAlign w:val="bottom"/>
          </w:tcPr>
          <w:p w14:paraId="32B5278E" w14:textId="77777777" w:rsidR="00177C4E" w:rsidRPr="00836EE2" w:rsidRDefault="00177C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(11,081)</w:t>
            </w:r>
          </w:p>
        </w:tc>
        <w:tc>
          <w:tcPr>
            <w:tcW w:w="1154" w:type="dxa"/>
            <w:vAlign w:val="bottom"/>
          </w:tcPr>
          <w:p w14:paraId="6ABB4CCC" w14:textId="77777777" w:rsidR="00177C4E" w:rsidRPr="00836EE2" w:rsidRDefault="00177C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(48,508)</w:t>
            </w:r>
          </w:p>
        </w:tc>
      </w:tr>
      <w:tr w:rsidR="00177C4E" w:rsidRPr="00CF3746" w14:paraId="13AD5C47" w14:textId="77777777">
        <w:tc>
          <w:tcPr>
            <w:tcW w:w="3150" w:type="dxa"/>
            <w:vAlign w:val="bottom"/>
          </w:tcPr>
          <w:p w14:paraId="380318E9" w14:textId="77777777" w:rsidR="00177C4E" w:rsidRPr="00A962B9" w:rsidRDefault="00177C4E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DF72BE" w14:textId="3B544AE0" w:rsidR="00177C4E" w:rsidRPr="00881E2F" w:rsidRDefault="00B575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235,626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41C388" w14:textId="30246331" w:rsidR="00177C4E" w:rsidRPr="00881E2F" w:rsidRDefault="00B575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203,633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1F71072" w14:textId="47C6084F" w:rsidR="00177C4E" w:rsidRPr="00881E2F" w:rsidRDefault="00B575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439,259</w:t>
            </w:r>
          </w:p>
        </w:tc>
        <w:tc>
          <w:tcPr>
            <w:tcW w:w="1080" w:type="dxa"/>
            <w:vAlign w:val="bottom"/>
          </w:tcPr>
          <w:p w14:paraId="3E3ECFAA" w14:textId="77777777" w:rsidR="00177C4E" w:rsidRPr="00E60852" w:rsidRDefault="00177C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258,685</w:t>
            </w:r>
          </w:p>
        </w:tc>
        <w:tc>
          <w:tcPr>
            <w:tcW w:w="1080" w:type="dxa"/>
            <w:vAlign w:val="bottom"/>
          </w:tcPr>
          <w:p w14:paraId="0AB175F7" w14:textId="77777777" w:rsidR="00177C4E" w:rsidRPr="00836EE2" w:rsidRDefault="00177C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263,179</w:t>
            </w:r>
          </w:p>
        </w:tc>
        <w:tc>
          <w:tcPr>
            <w:tcW w:w="1154" w:type="dxa"/>
            <w:vAlign w:val="bottom"/>
          </w:tcPr>
          <w:p w14:paraId="550749F7" w14:textId="77777777" w:rsidR="00177C4E" w:rsidRPr="00836EE2" w:rsidRDefault="00177C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521,86</w:t>
            </w:r>
            <w:r w:rsidRPr="00836EE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4</w:t>
            </w:r>
          </w:p>
        </w:tc>
      </w:tr>
      <w:tr w:rsidR="00177C4E" w:rsidRPr="00CF3746" w14:paraId="102FE543" w14:textId="77777777">
        <w:tc>
          <w:tcPr>
            <w:tcW w:w="3150" w:type="dxa"/>
            <w:vAlign w:val="bottom"/>
          </w:tcPr>
          <w:p w14:paraId="7CB9D792" w14:textId="77777777" w:rsidR="00177C4E" w:rsidRPr="00A962B9" w:rsidRDefault="00177C4E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8FFCB2" w14:textId="77777777" w:rsidR="00177C4E" w:rsidRPr="00881E2F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DDE77F" w14:textId="77777777" w:rsidR="00177C4E" w:rsidRPr="00881E2F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206BAC6" w14:textId="77777777" w:rsidR="00177C4E" w:rsidRPr="00881E2F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737EF6C" w14:textId="77777777" w:rsidR="00177C4E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7E8C7E2" w14:textId="77777777" w:rsidR="00177C4E" w:rsidRPr="00836EE2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2848E96E" w14:textId="77777777" w:rsidR="00177C4E" w:rsidRPr="00836EE2" w:rsidRDefault="0017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</w:tr>
      <w:tr w:rsidR="00177C4E" w:rsidRPr="00CF3746" w14:paraId="0186CC99" w14:textId="77777777">
        <w:tc>
          <w:tcPr>
            <w:tcW w:w="3150" w:type="dxa"/>
            <w:vAlign w:val="bottom"/>
          </w:tcPr>
          <w:p w14:paraId="187AF154" w14:textId="77777777" w:rsidR="00177C4E" w:rsidRPr="00A962B9" w:rsidRDefault="00177C4E">
            <w:pPr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  <w:r w:rsidRPr="003313F5">
              <w:rPr>
                <w:rFonts w:asciiTheme="majorBidi" w:eastAsia="AngsanaNew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ลูกหนี้เงินให้สินเชื่อและลูกหนี้ตา</w:t>
            </w:r>
            <w:r>
              <w:rPr>
                <w:rFonts w:asciiTheme="majorBidi" w:eastAsia="AngsanaNew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ม</w:t>
            </w:r>
            <w:r w:rsidRPr="003313F5">
              <w:rPr>
                <w:rFonts w:asciiTheme="majorBidi" w:eastAsia="AngsanaNew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สัญญาเช่าซื้อ</w:t>
            </w:r>
            <w:r w:rsidRPr="00A962B9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88E544" w14:textId="3DFED178" w:rsidR="00177C4E" w:rsidRPr="00881E2F" w:rsidRDefault="003101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58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569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516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D03750" w14:textId="1BE5FEC4" w:rsidR="00177C4E" w:rsidRPr="00881E2F" w:rsidRDefault="003101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55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962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441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BE6AC84" w14:textId="246B04FB" w:rsidR="00177C4E" w:rsidRPr="00881E2F" w:rsidRDefault="003101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114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531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957</w:t>
            </w:r>
          </w:p>
        </w:tc>
        <w:tc>
          <w:tcPr>
            <w:tcW w:w="1080" w:type="dxa"/>
            <w:vAlign w:val="bottom"/>
          </w:tcPr>
          <w:p w14:paraId="4B74FD20" w14:textId="77777777" w:rsidR="00177C4E" w:rsidRPr="00CF3746" w:rsidRDefault="00177C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57</w:t>
            </w: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,183,441</w:t>
            </w:r>
          </w:p>
        </w:tc>
        <w:tc>
          <w:tcPr>
            <w:tcW w:w="1080" w:type="dxa"/>
            <w:vAlign w:val="bottom"/>
          </w:tcPr>
          <w:p w14:paraId="621F95CE" w14:textId="77777777" w:rsidR="00177C4E" w:rsidRPr="00836EE2" w:rsidRDefault="00177C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52,646,421</w:t>
            </w:r>
          </w:p>
        </w:tc>
        <w:tc>
          <w:tcPr>
            <w:tcW w:w="1154" w:type="dxa"/>
            <w:vAlign w:val="bottom"/>
          </w:tcPr>
          <w:p w14:paraId="70C2F03A" w14:textId="77777777" w:rsidR="00177C4E" w:rsidRPr="00836EE2" w:rsidRDefault="00177C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109</w:t>
            </w: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,829,</w:t>
            </w: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86</w:t>
            </w:r>
            <w:r w:rsidRPr="00836EE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GB"/>
              </w:rPr>
              <w:t>2</w:t>
            </w:r>
          </w:p>
        </w:tc>
      </w:tr>
    </w:tbl>
    <w:p w14:paraId="5D8EDC67" w14:textId="77777777" w:rsidR="007F1915" w:rsidRPr="007F1915" w:rsidRDefault="007F1915" w:rsidP="00915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Theme="majorBidi" w:hAnsiTheme="majorBidi" w:cs="Angsana New"/>
          <w:sz w:val="20"/>
          <w:szCs w:val="20"/>
          <w:vertAlign w:val="superscript"/>
          <w:cs/>
        </w:rPr>
      </w:pPr>
    </w:p>
    <w:p w14:paraId="6E4F1A21" w14:textId="427B9152" w:rsidR="00F8123C" w:rsidRDefault="00F8123C" w:rsidP="00F07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CF3746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CF3746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CF3746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Pr="00CF3746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ลูกหนี้เงินให้สินเชื่อ</w:t>
      </w:r>
      <w:r w:rsidR="00FB219E">
        <w:rPr>
          <w:rFonts w:asciiTheme="majorBidi" w:hAnsiTheme="majorBidi" w:cstheme="majorBidi" w:hint="cs"/>
          <w:b/>
          <w:sz w:val="20"/>
          <w:szCs w:val="20"/>
          <w:cs/>
        </w:rPr>
        <w:t>และลูกหนี้ตามสัญญาเช่าซื้อ</w:t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ที่ถึงกำหนดชำระภายในหนึ่งปีรวมลูกหนี้เงินให้สินเชื่อ</w:t>
      </w:r>
      <w:r w:rsidR="00FB219E">
        <w:rPr>
          <w:rFonts w:asciiTheme="majorBidi" w:hAnsiTheme="majorBidi" w:cstheme="majorBidi" w:hint="cs"/>
          <w:b/>
          <w:sz w:val="20"/>
          <w:szCs w:val="20"/>
          <w:cs/>
        </w:rPr>
        <w:t>และลูกหนี้ตามสัญญาเช่าซื้อ</w:t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จัดชั้นเป็นลูกหนี้ที่มีการด้อยค่าด้านเครดิต</w:t>
      </w:r>
    </w:p>
    <w:p w14:paraId="5BA42D4B" w14:textId="77777777" w:rsidR="00915686" w:rsidRDefault="00915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726B83B" w14:textId="3EA3C629" w:rsidR="003D4D66" w:rsidRPr="003D4D66" w:rsidRDefault="003D4D66" w:rsidP="003D4D66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lastRenderedPageBreak/>
        <w:t>4.2</w:t>
      </w:r>
      <w:r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ab/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การวิเครา</w:t>
      </w:r>
      <w:r w:rsidR="006A6C1A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ะ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ห์คุณภาพของเครดิต</w:t>
      </w:r>
    </w:p>
    <w:p w14:paraId="76E463EF" w14:textId="77777777" w:rsidR="003D4D66" w:rsidRDefault="003D4D66" w:rsidP="000B5A9A">
      <w:pPr>
        <w:pStyle w:val="index"/>
        <w:tabs>
          <w:tab w:val="clear" w:pos="1134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58415496" w14:textId="3C68FF04" w:rsidR="000B5A9A" w:rsidRDefault="000B5A9A" w:rsidP="003D4D66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>4.2</w:t>
      </w:r>
      <w:r w:rsidR="003D4D66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.1</w:t>
      </w:r>
      <w:r w:rsidR="003D4D66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0B5A9A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ลูกหนี้เงินให้สินเชื่อ</w:t>
      </w:r>
    </w:p>
    <w:p w14:paraId="31E5C333" w14:textId="77777777" w:rsidR="00291B09" w:rsidRPr="00AA3E42" w:rsidRDefault="00291B09" w:rsidP="00564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5600639E" w14:textId="34F46C61" w:rsidR="00F82CEB" w:rsidRPr="00CF3746" w:rsidRDefault="00F82CEB" w:rsidP="00AA1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BF15D3">
        <w:rPr>
          <w:rFonts w:asciiTheme="majorBidi" w:hAnsiTheme="majorBidi" w:cstheme="majorBidi"/>
          <w:bCs/>
          <w:sz w:val="28"/>
          <w:szCs w:val="28"/>
        </w:rPr>
        <w:t>3</w:t>
      </w:r>
      <w:r w:rsidR="00DA6F42">
        <w:rPr>
          <w:rFonts w:asciiTheme="majorBidi" w:hAnsiTheme="majorBidi" w:cstheme="majorBidi"/>
          <w:bCs/>
          <w:sz w:val="28"/>
          <w:szCs w:val="28"/>
        </w:rPr>
        <w:t xml:space="preserve">1 </w:t>
      </w:r>
      <w:r w:rsidR="00DA6F42" w:rsidRPr="00DA6F42">
        <w:rPr>
          <w:rFonts w:asciiTheme="majorBidi" w:hAnsiTheme="majorBidi" w:cstheme="majorBidi" w:hint="cs"/>
          <w:b/>
          <w:sz w:val="28"/>
          <w:szCs w:val="28"/>
          <w:cs/>
        </w:rPr>
        <w:t>มีนาคม</w:t>
      </w:r>
      <w:r w:rsidR="00DA6F42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111D63" w:rsidRPr="00CF3746">
        <w:rPr>
          <w:rFonts w:asciiTheme="majorBidi" w:hAnsiTheme="majorBidi" w:cstheme="majorBidi"/>
          <w:sz w:val="28"/>
          <w:szCs w:val="28"/>
        </w:rPr>
        <w:t>256</w:t>
      </w:r>
      <w:r w:rsidR="00DA6F42">
        <w:rPr>
          <w:rFonts w:asciiTheme="majorBidi" w:hAnsiTheme="majorBidi" w:cs="Angsana New"/>
          <w:sz w:val="28"/>
          <w:szCs w:val="28"/>
        </w:rPr>
        <w:t>6</w:t>
      </w:r>
      <w:r w:rsidR="003E43C4">
        <w:rPr>
          <w:rFonts w:asciiTheme="majorBidi" w:hAnsiTheme="majorBidi" w:cs="Angsana New"/>
          <w:sz w:val="28"/>
          <w:szCs w:val="28"/>
        </w:rPr>
        <w:t xml:space="preserve"> </w:t>
      </w:r>
      <w:r w:rsidR="00604B79" w:rsidRPr="00CF3746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604B79" w:rsidRPr="00CF3746">
        <w:rPr>
          <w:rFonts w:asciiTheme="majorBidi" w:hAnsiTheme="majorBidi" w:cstheme="majorBidi"/>
          <w:sz w:val="28"/>
          <w:szCs w:val="28"/>
        </w:rPr>
        <w:t xml:space="preserve">31 </w:t>
      </w:r>
      <w:r w:rsidR="00604B79" w:rsidRPr="00CF3746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604B79" w:rsidRPr="00CF3746">
        <w:rPr>
          <w:rFonts w:asciiTheme="majorBidi" w:hAnsiTheme="majorBidi" w:cstheme="majorBidi"/>
          <w:sz w:val="28"/>
          <w:szCs w:val="28"/>
        </w:rPr>
        <w:t>256</w:t>
      </w:r>
      <w:r w:rsidR="00DA6F42">
        <w:rPr>
          <w:rFonts w:asciiTheme="majorBidi" w:hAnsiTheme="majorBidi" w:cstheme="majorBidi"/>
          <w:sz w:val="28"/>
          <w:szCs w:val="28"/>
        </w:rPr>
        <w:t>5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111D63" w:rsidRPr="00CF3746">
        <w:rPr>
          <w:rFonts w:asciiTheme="majorBidi" w:hAnsiTheme="majorBidi" w:cstheme="majorBidi" w:hint="cs"/>
          <w:sz w:val="28"/>
          <w:szCs w:val="28"/>
          <w:cs/>
        </w:rPr>
        <w:t>ลูกหนี้เงินให้สินเชื่อ</w:t>
      </w:r>
      <w:r w:rsidR="00AA3E42">
        <w:rPr>
          <w:rFonts w:asciiTheme="majorBidi" w:hAnsiTheme="majorBidi" w:cstheme="majorBidi"/>
          <w:sz w:val="28"/>
          <w:szCs w:val="28"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โดยไม่คำนึ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CF3746">
        <w:rPr>
          <w:rFonts w:asciiTheme="majorBidi" w:hAnsiTheme="majorBidi" w:cstheme="majorBidi"/>
          <w:sz w:val="28"/>
          <w:szCs w:val="28"/>
          <w:cs/>
        </w:rPr>
        <w:t>หลักประกันและการปรับเครดิตให้ดีขึ้นด้านอื่น ๆ</w:t>
      </w:r>
    </w:p>
    <w:p w14:paraId="69605384" w14:textId="2F70E232" w:rsidR="007F2AFD" w:rsidRPr="00E60E18" w:rsidRDefault="007F2AFD" w:rsidP="00F8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43"/>
      </w:tblGrid>
      <w:tr w:rsidR="00D8798D" w:rsidRPr="00CF3746" w14:paraId="23DBD09B" w14:textId="77777777" w:rsidTr="00480B5B">
        <w:tc>
          <w:tcPr>
            <w:tcW w:w="1455" w:type="pct"/>
            <w:shd w:val="clear" w:color="auto" w:fill="auto"/>
            <w:vAlign w:val="bottom"/>
          </w:tcPr>
          <w:p w14:paraId="763CBCD5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144B3278" w14:textId="15B235B6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8798D" w:rsidRPr="00CF3746" w14:paraId="4967B3C5" w14:textId="77777777" w:rsidTr="00480B5B">
        <w:tc>
          <w:tcPr>
            <w:tcW w:w="1455" w:type="pct"/>
            <w:shd w:val="clear" w:color="auto" w:fill="auto"/>
            <w:vAlign w:val="bottom"/>
          </w:tcPr>
          <w:p w14:paraId="42DE87D3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1835220B" w14:textId="5C564ACE" w:rsidR="00D8798D" w:rsidRPr="00CF3746" w:rsidRDefault="00BF15D3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A6F42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="00DA6F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="00D8798D"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A6F4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8798D" w:rsidRPr="00CF3746" w:rsidDel="00D43E7A" w14:paraId="30D2165B" w14:textId="77777777" w:rsidTr="00480B5B">
        <w:tc>
          <w:tcPr>
            <w:tcW w:w="1455" w:type="pct"/>
            <w:shd w:val="clear" w:color="auto" w:fill="auto"/>
            <w:vAlign w:val="bottom"/>
          </w:tcPr>
          <w:p w14:paraId="2A687A1D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6F5685C6" w14:textId="60DB34AC" w:rsidR="00D8798D" w:rsidRPr="00CF3746" w:rsidRDefault="00D8798D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556E0F5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510103B9" w14:textId="15D67F38" w:rsidR="00D8798D" w:rsidRPr="00CF3746" w:rsidRDefault="00D8798D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2EF8BF8D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5B936965" w14:textId="77777777" w:rsidR="00D8798D" w:rsidRPr="00CF3746" w:rsidRDefault="00D8798D" w:rsidP="00CF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3F346A" w14:textId="7CA69F2C" w:rsidR="00D8798D" w:rsidRPr="00CF3746" w:rsidRDefault="00D8798D" w:rsidP="00CF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30CA8F7D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65EF851A" w14:textId="77777777" w:rsidR="00D8798D" w:rsidRPr="00CF3746" w:rsidDel="00D43E7A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8798D" w:rsidRPr="00CF3746" w14:paraId="1EE51E30" w14:textId="77777777" w:rsidTr="00480B5B">
        <w:tc>
          <w:tcPr>
            <w:tcW w:w="1455" w:type="pct"/>
            <w:shd w:val="clear" w:color="auto" w:fill="auto"/>
          </w:tcPr>
          <w:p w14:paraId="06B067B8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7"/>
            <w:shd w:val="clear" w:color="auto" w:fill="auto"/>
          </w:tcPr>
          <w:p w14:paraId="4A50F573" w14:textId="6A80388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798D" w:rsidRPr="00CF3746" w14:paraId="5423A943" w14:textId="77777777" w:rsidTr="00D8798D">
        <w:tc>
          <w:tcPr>
            <w:tcW w:w="1455" w:type="pct"/>
            <w:shd w:val="clear" w:color="auto" w:fill="auto"/>
          </w:tcPr>
          <w:p w14:paraId="56C3D002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43A7C12A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5AA4FF6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1CA52D4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9D86D47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EE5039A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2C7F75F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0C69DBD8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1E46" w:rsidRPr="00CF3746" w14:paraId="3DF99BC7" w14:textId="77777777" w:rsidTr="00D8798D">
        <w:tc>
          <w:tcPr>
            <w:tcW w:w="1455" w:type="pct"/>
            <w:shd w:val="clear" w:color="auto" w:fill="auto"/>
          </w:tcPr>
          <w:p w14:paraId="7721473A" w14:textId="77777777" w:rsidR="00E61E46" w:rsidRPr="00CF3746" w:rsidRDefault="00E61E46" w:rsidP="00E6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3E2936D6" w14:textId="768F3ED2" w:rsidR="00E61E46" w:rsidRPr="00CF3746" w:rsidRDefault="00E61E46" w:rsidP="00E61E4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C17A9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86</w:t>
            </w:r>
            <w:r w:rsidRPr="00C17A9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17A9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798</w:t>
            </w:r>
            <w:r w:rsidRPr="00C17A9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17A9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302</w:t>
            </w:r>
          </w:p>
        </w:tc>
        <w:tc>
          <w:tcPr>
            <w:tcW w:w="145" w:type="pct"/>
          </w:tcPr>
          <w:p w14:paraId="4E29743A" w14:textId="77777777" w:rsidR="00E61E46" w:rsidRPr="00CF3746" w:rsidRDefault="00E61E46" w:rsidP="00E6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75CAFA9" w14:textId="08F890B5" w:rsidR="00E61E46" w:rsidRPr="00CF3746" w:rsidRDefault="00E61E46" w:rsidP="00E61E4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9CBB106" w14:textId="77777777" w:rsidR="00E61E46" w:rsidRPr="00CF3746" w:rsidRDefault="00E61E46" w:rsidP="00E6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65309BA" w14:textId="4EA0B61B" w:rsidR="00E61E46" w:rsidRPr="00CF3746" w:rsidRDefault="00E61E46" w:rsidP="00E61E46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AA8D02E" w14:textId="77777777" w:rsidR="00E61E46" w:rsidRPr="00CF3746" w:rsidRDefault="00E61E46" w:rsidP="00E6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7947439B" w14:textId="7F6F05CD" w:rsidR="00E61E46" w:rsidRPr="00CF3746" w:rsidRDefault="00E61E46" w:rsidP="00E61E46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C17A9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86</w:t>
            </w:r>
            <w:r w:rsidRPr="00C17A9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17A9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798</w:t>
            </w:r>
            <w:r w:rsidRPr="00C17A9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17A9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302</w:t>
            </w:r>
          </w:p>
        </w:tc>
      </w:tr>
      <w:tr w:rsidR="00E61E46" w:rsidRPr="00CF3746" w14:paraId="38FA94E4" w14:textId="77777777" w:rsidTr="00D8798D">
        <w:tc>
          <w:tcPr>
            <w:tcW w:w="1455" w:type="pct"/>
            <w:shd w:val="clear" w:color="auto" w:fill="auto"/>
          </w:tcPr>
          <w:p w14:paraId="2BD9EE8C" w14:textId="77777777" w:rsidR="00E61E46" w:rsidRPr="00CF3746" w:rsidRDefault="00E61E46" w:rsidP="00E6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C8B56F0" w14:textId="211DBECB" w:rsidR="00E61E46" w:rsidRPr="00CF3746" w:rsidRDefault="00E61E46" w:rsidP="00E61E4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C17A9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</w:t>
            </w:r>
            <w:r w:rsidRPr="00C17A9D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C17A9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409</w:t>
            </w:r>
            <w:r w:rsidRPr="00C17A9D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C17A9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150</w:t>
            </w:r>
          </w:p>
        </w:tc>
        <w:tc>
          <w:tcPr>
            <w:tcW w:w="145" w:type="pct"/>
          </w:tcPr>
          <w:p w14:paraId="68931133" w14:textId="77777777" w:rsidR="00E61E46" w:rsidRPr="00CF3746" w:rsidRDefault="00E61E46" w:rsidP="00E6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6D07AD76" w14:textId="42D430CB" w:rsidR="00E61E46" w:rsidRPr="00CF3746" w:rsidRDefault="00E61E46" w:rsidP="00E61E4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A968333" w14:textId="77777777" w:rsidR="00E61E46" w:rsidRPr="00CF3746" w:rsidRDefault="00E61E46" w:rsidP="00E6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B3414C4" w14:textId="0676F63D" w:rsidR="00E61E46" w:rsidRPr="00CF3746" w:rsidRDefault="00E61E46" w:rsidP="00E61E46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80D89DA" w14:textId="77777777" w:rsidR="00E61E46" w:rsidRPr="00CF3746" w:rsidRDefault="00E61E46" w:rsidP="00E6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3A6E6A8E" w14:textId="36DB6788" w:rsidR="00E61E46" w:rsidRPr="00CF3746" w:rsidRDefault="00E61E46" w:rsidP="00E61E4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C17A9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</w:t>
            </w:r>
            <w:r w:rsidRPr="00C17A9D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C17A9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409</w:t>
            </w:r>
            <w:r w:rsidRPr="00C17A9D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C17A9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150</w:t>
            </w:r>
          </w:p>
        </w:tc>
      </w:tr>
      <w:tr w:rsidR="00293B9B" w:rsidRPr="00CF3746" w14:paraId="32EF7402" w14:textId="77777777" w:rsidTr="00D8798D">
        <w:tc>
          <w:tcPr>
            <w:tcW w:w="1455" w:type="pct"/>
            <w:shd w:val="clear" w:color="auto" w:fill="auto"/>
          </w:tcPr>
          <w:p w14:paraId="002EB75D" w14:textId="77777777" w:rsidR="00293B9B" w:rsidRPr="00CF3746" w:rsidRDefault="00293B9B" w:rsidP="0029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11C1CD66" w14:textId="71FB6DF3" w:rsidR="00293B9B" w:rsidRPr="00CF3746" w:rsidRDefault="00293B9B" w:rsidP="00293B9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2F16E7D" w14:textId="77777777" w:rsidR="00293B9B" w:rsidRPr="00CF3746" w:rsidRDefault="00293B9B" w:rsidP="0029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328803D" w14:textId="3C0CE6DA" w:rsidR="00293B9B" w:rsidRPr="00CF3746" w:rsidRDefault="00293B9B" w:rsidP="00293B9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C17A9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</w:t>
            </w:r>
            <w:r w:rsidRPr="00C17A9D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C17A9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095</w:t>
            </w:r>
            <w:r w:rsidRPr="00C17A9D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C17A9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825</w:t>
            </w:r>
          </w:p>
        </w:tc>
        <w:tc>
          <w:tcPr>
            <w:tcW w:w="149" w:type="pct"/>
          </w:tcPr>
          <w:p w14:paraId="13CC5AF0" w14:textId="77777777" w:rsidR="00293B9B" w:rsidRPr="00CF3746" w:rsidRDefault="00293B9B" w:rsidP="0029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1C95433" w14:textId="418B756F" w:rsidR="00293B9B" w:rsidRPr="00CF3746" w:rsidRDefault="00293B9B" w:rsidP="00293B9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3AFE60B" w14:textId="77777777" w:rsidR="00293B9B" w:rsidRPr="00CF3746" w:rsidRDefault="00293B9B" w:rsidP="0029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4E1912B4" w14:textId="19351901" w:rsidR="00293B9B" w:rsidRPr="00CF3746" w:rsidRDefault="00293B9B" w:rsidP="00293B9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C17A9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</w:t>
            </w:r>
            <w:r w:rsidRPr="00C17A9D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C17A9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095</w:t>
            </w:r>
            <w:r w:rsidRPr="00C17A9D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C17A9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825</w:t>
            </w:r>
          </w:p>
        </w:tc>
      </w:tr>
      <w:tr w:rsidR="00293B9B" w:rsidRPr="00CF3746" w14:paraId="0B513AE8" w14:textId="77777777" w:rsidTr="00D8798D">
        <w:tc>
          <w:tcPr>
            <w:tcW w:w="1455" w:type="pct"/>
            <w:shd w:val="clear" w:color="auto" w:fill="auto"/>
          </w:tcPr>
          <w:p w14:paraId="27424ACB" w14:textId="77777777" w:rsidR="00293B9B" w:rsidRPr="00CF3746" w:rsidRDefault="00293B9B" w:rsidP="0029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BF06364" w14:textId="55B5FFF5" w:rsidR="00293B9B" w:rsidRPr="00CF3746" w:rsidRDefault="00293B9B" w:rsidP="00293B9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021E90B" w14:textId="77777777" w:rsidR="00293B9B" w:rsidRPr="00CF3746" w:rsidRDefault="00293B9B" w:rsidP="0029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FF60C30" w14:textId="7F1F3626" w:rsidR="00293B9B" w:rsidRPr="00CF3746" w:rsidRDefault="00293B9B" w:rsidP="00293B9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C17A9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C17A9D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C17A9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452</w:t>
            </w:r>
            <w:r w:rsidRPr="00C17A9D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C17A9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952</w:t>
            </w:r>
          </w:p>
        </w:tc>
        <w:tc>
          <w:tcPr>
            <w:tcW w:w="149" w:type="pct"/>
          </w:tcPr>
          <w:p w14:paraId="3D3E41F6" w14:textId="77777777" w:rsidR="00293B9B" w:rsidRPr="00CF3746" w:rsidRDefault="00293B9B" w:rsidP="0029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87560DF" w14:textId="1E24E7E3" w:rsidR="00293B9B" w:rsidRPr="00CF3746" w:rsidRDefault="00293B9B" w:rsidP="00293B9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A121111" w14:textId="77777777" w:rsidR="00293B9B" w:rsidRPr="00CF3746" w:rsidRDefault="00293B9B" w:rsidP="0029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5225B302" w14:textId="7C337FC6" w:rsidR="00293B9B" w:rsidRPr="00CF3746" w:rsidRDefault="00293B9B" w:rsidP="00293B9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C17A9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C17A9D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C17A9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452</w:t>
            </w:r>
            <w:r w:rsidRPr="00C17A9D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C17A9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952</w:t>
            </w:r>
          </w:p>
        </w:tc>
      </w:tr>
      <w:tr w:rsidR="00293B9B" w:rsidRPr="00CF3746" w14:paraId="05FB8168" w14:textId="77777777" w:rsidTr="00D8798D">
        <w:tc>
          <w:tcPr>
            <w:tcW w:w="1455" w:type="pct"/>
            <w:shd w:val="clear" w:color="auto" w:fill="auto"/>
          </w:tcPr>
          <w:p w14:paraId="464D8E54" w14:textId="77777777" w:rsidR="00293B9B" w:rsidRPr="00CF3746" w:rsidRDefault="00293B9B" w:rsidP="0029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1FEF2B87" w14:textId="42293D6F" w:rsidR="00293B9B" w:rsidRPr="00881E2F" w:rsidRDefault="00293B9B" w:rsidP="00293B9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881E2F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56598C2" w14:textId="77777777" w:rsidR="00293B9B" w:rsidRPr="00881E2F" w:rsidRDefault="00293B9B" w:rsidP="0029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5A22598" w14:textId="4EE43211" w:rsidR="00293B9B" w:rsidRPr="00881E2F" w:rsidRDefault="00293B9B" w:rsidP="00293B9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881E2F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888E6E7" w14:textId="77777777" w:rsidR="00293B9B" w:rsidRPr="00881E2F" w:rsidRDefault="00293B9B" w:rsidP="0029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70EE59E" w14:textId="0FF15BB3" w:rsidR="00293B9B" w:rsidRPr="00881E2F" w:rsidRDefault="00293B9B" w:rsidP="00293B9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881E2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881E2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181</w:t>
            </w:r>
            <w:r w:rsidRPr="00881E2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622</w:t>
            </w:r>
          </w:p>
        </w:tc>
        <w:tc>
          <w:tcPr>
            <w:tcW w:w="145" w:type="pct"/>
          </w:tcPr>
          <w:p w14:paraId="618B8CA1" w14:textId="77777777" w:rsidR="00293B9B" w:rsidRPr="00881E2F" w:rsidRDefault="00293B9B" w:rsidP="0029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419ED91A" w14:textId="77339542" w:rsidR="00293B9B" w:rsidRPr="00881E2F" w:rsidRDefault="00293B9B" w:rsidP="00293B9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881E2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881E2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181</w:t>
            </w:r>
            <w:r w:rsidRPr="00881E2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622</w:t>
            </w:r>
          </w:p>
        </w:tc>
      </w:tr>
      <w:tr w:rsidR="00293B9B" w:rsidRPr="00CF3746" w14:paraId="4263AA1A" w14:textId="77777777" w:rsidTr="00D8798D">
        <w:tc>
          <w:tcPr>
            <w:tcW w:w="1455" w:type="pct"/>
            <w:shd w:val="clear" w:color="auto" w:fill="auto"/>
          </w:tcPr>
          <w:p w14:paraId="1CA026C9" w14:textId="77777777" w:rsidR="00293B9B" w:rsidRPr="00CF3746" w:rsidRDefault="00293B9B" w:rsidP="0029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64FC35ED" w14:textId="4326A696" w:rsidR="00293B9B" w:rsidRPr="00881E2F" w:rsidRDefault="00293B9B" w:rsidP="00293B9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881E2F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AADBC4F" w14:textId="77777777" w:rsidR="00293B9B" w:rsidRPr="00881E2F" w:rsidRDefault="00293B9B" w:rsidP="0029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361DFC2A" w14:textId="2361A406" w:rsidR="00293B9B" w:rsidRPr="00881E2F" w:rsidRDefault="00293B9B" w:rsidP="00293B9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881E2F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75FAC74" w14:textId="77777777" w:rsidR="00293B9B" w:rsidRPr="00881E2F" w:rsidRDefault="00293B9B" w:rsidP="0029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6C67A5C5" w14:textId="31680415" w:rsidR="00293B9B" w:rsidRPr="001537CD" w:rsidRDefault="00293B9B" w:rsidP="00293B9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881E2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338</w:t>
            </w:r>
            <w:r w:rsidRPr="00881E2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80</w:t>
            </w:r>
            <w:r w:rsidR="001537C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5" w:type="pct"/>
          </w:tcPr>
          <w:p w14:paraId="5F4F6948" w14:textId="77777777" w:rsidR="00293B9B" w:rsidRPr="00881E2F" w:rsidRDefault="00293B9B" w:rsidP="0029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0486CC99" w14:textId="56EA7E4E" w:rsidR="00293B9B" w:rsidRPr="00881E2F" w:rsidRDefault="00293B9B" w:rsidP="00293B9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881E2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338</w:t>
            </w:r>
            <w:r w:rsidRPr="00881E2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80</w:t>
            </w:r>
            <w:r w:rsidR="001537CD">
              <w:rPr>
                <w:rFonts w:asciiTheme="majorBidi" w:hAnsiTheme="majorBidi" w:cs="Angsana New"/>
                <w:sz w:val="28"/>
                <w:szCs w:val="28"/>
                <w:lang w:bidi="th-TH"/>
              </w:rPr>
              <w:t>9</w:t>
            </w:r>
          </w:p>
        </w:tc>
      </w:tr>
      <w:tr w:rsidR="00C17A9D" w:rsidRPr="00CF3746" w14:paraId="08808B55" w14:textId="77777777" w:rsidTr="00D8798D">
        <w:tc>
          <w:tcPr>
            <w:tcW w:w="1455" w:type="pct"/>
            <w:shd w:val="clear" w:color="auto" w:fill="auto"/>
          </w:tcPr>
          <w:p w14:paraId="04817AD8" w14:textId="330DC9E2" w:rsidR="00C17A9D" w:rsidRPr="00CF3746" w:rsidRDefault="00C17A9D" w:rsidP="00C1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52C56198" w14:textId="32E2D837" w:rsidR="00C17A9D" w:rsidRPr="00881E2F" w:rsidRDefault="00C17A9D" w:rsidP="00C17A9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105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207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452</w:t>
            </w:r>
          </w:p>
        </w:tc>
        <w:tc>
          <w:tcPr>
            <w:tcW w:w="145" w:type="pct"/>
          </w:tcPr>
          <w:p w14:paraId="793DD8A9" w14:textId="77777777" w:rsidR="00C17A9D" w:rsidRPr="00881E2F" w:rsidRDefault="00C17A9D" w:rsidP="00C1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4ADC06E" w14:textId="5AAA652D" w:rsidR="00C17A9D" w:rsidRPr="00881E2F" w:rsidRDefault="00C17A9D" w:rsidP="00C17A9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11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548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777</w:t>
            </w:r>
          </w:p>
        </w:tc>
        <w:tc>
          <w:tcPr>
            <w:tcW w:w="149" w:type="pct"/>
          </w:tcPr>
          <w:p w14:paraId="28BC31AD" w14:textId="77777777" w:rsidR="00C17A9D" w:rsidRPr="00881E2F" w:rsidRDefault="00C17A9D" w:rsidP="00C1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6CA7B09" w14:textId="617E933B" w:rsidR="00C17A9D" w:rsidRPr="00881E2F" w:rsidRDefault="00293B9B" w:rsidP="00C17A9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520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43</w:t>
            </w:r>
            <w:r w:rsidR="001537CD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45" w:type="pct"/>
          </w:tcPr>
          <w:p w14:paraId="30DEE329" w14:textId="77777777" w:rsidR="00C17A9D" w:rsidRPr="00881E2F" w:rsidRDefault="00C17A9D" w:rsidP="00C1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71BD5C08" w14:textId="710089B8" w:rsidR="00C17A9D" w:rsidRPr="00881E2F" w:rsidRDefault="006C0D90" w:rsidP="00C17A9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120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276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</w:t>
            </w:r>
            <w:r w:rsidR="00F31B4F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60</w:t>
            </w:r>
          </w:p>
        </w:tc>
      </w:tr>
      <w:tr w:rsidR="00C17A9D" w:rsidRPr="00AA0339" w14:paraId="44D4A88C" w14:textId="77777777" w:rsidTr="003E43C4">
        <w:tc>
          <w:tcPr>
            <w:tcW w:w="1455" w:type="pct"/>
            <w:shd w:val="clear" w:color="auto" w:fill="auto"/>
          </w:tcPr>
          <w:p w14:paraId="768D4535" w14:textId="77777777" w:rsidR="00C17A9D" w:rsidRPr="00CF3746" w:rsidRDefault="00C17A9D" w:rsidP="00C1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466DE910" w14:textId="19FF69DF" w:rsidR="00C17A9D" w:rsidRPr="00CF3746" w:rsidRDefault="00C17A9D" w:rsidP="00C1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BB589" w14:textId="631BAC31" w:rsidR="00C17A9D" w:rsidRPr="00881E2F" w:rsidRDefault="006C0D90" w:rsidP="00C17A9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881E2F">
              <w:rPr>
                <w:rFonts w:asciiTheme="majorBidi" w:hAnsiTheme="majorBidi" w:cs="Angsana New"/>
                <w:sz w:val="28"/>
                <w:szCs w:val="28"/>
              </w:rPr>
              <w:t>(803,302)</w:t>
            </w:r>
          </w:p>
        </w:tc>
        <w:tc>
          <w:tcPr>
            <w:tcW w:w="145" w:type="pct"/>
            <w:vAlign w:val="bottom"/>
          </w:tcPr>
          <w:p w14:paraId="57F01831" w14:textId="77777777" w:rsidR="00C17A9D" w:rsidRPr="00881E2F" w:rsidRDefault="00C17A9D" w:rsidP="00C1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5668F" w14:textId="5F3502D1" w:rsidR="00C17A9D" w:rsidRPr="00881E2F" w:rsidRDefault="006C0D90" w:rsidP="00C17A9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881E2F">
              <w:rPr>
                <w:rFonts w:asciiTheme="majorBidi" w:hAnsiTheme="majorBidi" w:cs="Angsana New"/>
                <w:sz w:val="28"/>
                <w:szCs w:val="28"/>
              </w:rPr>
              <w:t>(745,514)</w:t>
            </w:r>
          </w:p>
        </w:tc>
        <w:tc>
          <w:tcPr>
            <w:tcW w:w="149" w:type="pct"/>
            <w:vAlign w:val="bottom"/>
          </w:tcPr>
          <w:p w14:paraId="350C3C77" w14:textId="77777777" w:rsidR="00C17A9D" w:rsidRPr="00881E2F" w:rsidRDefault="00C17A9D" w:rsidP="00C1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83B6E" w14:textId="65CAD47F" w:rsidR="00C17A9D" w:rsidRPr="00881E2F" w:rsidRDefault="006C0D90" w:rsidP="00C17A9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881E2F">
              <w:rPr>
                <w:rFonts w:asciiTheme="majorBidi" w:hAnsiTheme="majorBidi" w:cs="Angsana New"/>
                <w:sz w:val="28"/>
                <w:szCs w:val="28"/>
              </w:rPr>
              <w:t>(2,167,67</w:t>
            </w:r>
            <w:r w:rsidR="00F31B4F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Pr="00881E2F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552CD402" w14:textId="77777777" w:rsidR="00C17A9D" w:rsidRPr="00881E2F" w:rsidRDefault="00C17A9D" w:rsidP="00C1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52261" w14:textId="2F3DABD9" w:rsidR="00C17A9D" w:rsidRPr="00881E2F" w:rsidRDefault="006C0D90" w:rsidP="00C17A9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881E2F">
              <w:rPr>
                <w:rFonts w:asciiTheme="majorBidi" w:hAnsiTheme="majorBidi" w:cs="Angsana New"/>
                <w:sz w:val="28"/>
                <w:szCs w:val="28"/>
              </w:rPr>
              <w:t>(3,716,49</w:t>
            </w:r>
            <w:r w:rsidR="00F31B4F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Pr="00881E2F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</w:tr>
      <w:tr w:rsidR="00C17A9D" w:rsidRPr="00CF3746" w14:paraId="2595E090" w14:textId="77777777" w:rsidTr="00AE27F1">
        <w:trPr>
          <w:trHeight w:val="411"/>
        </w:trPr>
        <w:tc>
          <w:tcPr>
            <w:tcW w:w="1455" w:type="pct"/>
            <w:shd w:val="clear" w:color="auto" w:fill="auto"/>
          </w:tcPr>
          <w:p w14:paraId="2D52DD60" w14:textId="2A4CA743" w:rsidR="00C17A9D" w:rsidRPr="00CF3746" w:rsidRDefault="00C17A9D" w:rsidP="00C1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AB56F" w14:textId="35A22CA7" w:rsidR="00C17A9D" w:rsidRPr="00881E2F" w:rsidRDefault="006C0D90" w:rsidP="00C17A9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104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404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150</w:t>
            </w:r>
          </w:p>
        </w:tc>
        <w:tc>
          <w:tcPr>
            <w:tcW w:w="145" w:type="pct"/>
          </w:tcPr>
          <w:p w14:paraId="5E6F34EB" w14:textId="77777777" w:rsidR="00C17A9D" w:rsidRPr="00881E2F" w:rsidRDefault="00C17A9D" w:rsidP="00C1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E1427" w14:textId="2243B908" w:rsidR="00C17A9D" w:rsidRPr="00881E2F" w:rsidRDefault="006C0D90" w:rsidP="00C17A9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803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263</w:t>
            </w:r>
          </w:p>
        </w:tc>
        <w:tc>
          <w:tcPr>
            <w:tcW w:w="149" w:type="pct"/>
          </w:tcPr>
          <w:p w14:paraId="2D6814E1" w14:textId="77777777" w:rsidR="00C17A9D" w:rsidRPr="00881E2F" w:rsidRDefault="00C17A9D" w:rsidP="00C1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5C732" w14:textId="0B14B056" w:rsidR="00C17A9D" w:rsidRPr="00881E2F" w:rsidRDefault="006C0D90" w:rsidP="00C17A9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352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752</w:t>
            </w:r>
          </w:p>
        </w:tc>
        <w:tc>
          <w:tcPr>
            <w:tcW w:w="145" w:type="pct"/>
          </w:tcPr>
          <w:p w14:paraId="4BE77945" w14:textId="77777777" w:rsidR="00C17A9D" w:rsidRPr="00881E2F" w:rsidRDefault="00C17A9D" w:rsidP="00C1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41713" w14:textId="7BC34FE1" w:rsidR="00C17A9D" w:rsidRPr="00881E2F" w:rsidRDefault="006C0D90" w:rsidP="00C17A9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116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560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81E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165</w:t>
            </w:r>
          </w:p>
        </w:tc>
      </w:tr>
    </w:tbl>
    <w:p w14:paraId="10C595B3" w14:textId="77777777" w:rsidR="004B3159" w:rsidRDefault="004B3159">
      <w:pPr>
        <w:rPr>
          <w:cs/>
        </w:rPr>
      </w:pPr>
      <w:r>
        <w:rPr>
          <w:rFonts w:cs="Angsana New"/>
          <w:cs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43"/>
      </w:tblGrid>
      <w:tr w:rsidR="004B3159" w:rsidRPr="00CF3746" w14:paraId="1CE1B48A" w14:textId="77777777">
        <w:tc>
          <w:tcPr>
            <w:tcW w:w="1455" w:type="pct"/>
            <w:shd w:val="clear" w:color="auto" w:fill="auto"/>
            <w:vAlign w:val="bottom"/>
          </w:tcPr>
          <w:p w14:paraId="070CAE1A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0C7FC628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3159" w:rsidRPr="00CF3746" w14:paraId="2CEAC333" w14:textId="77777777">
        <w:tc>
          <w:tcPr>
            <w:tcW w:w="1455" w:type="pct"/>
            <w:shd w:val="clear" w:color="auto" w:fill="auto"/>
            <w:vAlign w:val="bottom"/>
          </w:tcPr>
          <w:p w14:paraId="19D7DAF7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08F7FE7D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1430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ธันวาคม </w:t>
            </w:r>
            <w:r w:rsidRPr="00AA3E4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4B3159" w:rsidRPr="00CF3746" w:rsidDel="00D43E7A" w14:paraId="4EC35F25" w14:textId="77777777">
        <w:tc>
          <w:tcPr>
            <w:tcW w:w="1455" w:type="pct"/>
            <w:shd w:val="clear" w:color="auto" w:fill="auto"/>
            <w:vAlign w:val="bottom"/>
          </w:tcPr>
          <w:p w14:paraId="454F416F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0C8E2B39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451CF2C3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029A0081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69120A49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74217FEA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352C58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46F2FB05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7294BA7E" w14:textId="77777777" w:rsidR="004B3159" w:rsidRPr="00CF3746" w:rsidDel="00D43E7A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B3159" w:rsidRPr="00CF3746" w14:paraId="3B0F2101" w14:textId="77777777">
        <w:tc>
          <w:tcPr>
            <w:tcW w:w="1455" w:type="pct"/>
            <w:shd w:val="clear" w:color="auto" w:fill="auto"/>
          </w:tcPr>
          <w:p w14:paraId="3825F385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7"/>
            <w:shd w:val="clear" w:color="auto" w:fill="auto"/>
          </w:tcPr>
          <w:p w14:paraId="22FC106E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3159" w:rsidRPr="00CF3746" w14:paraId="2A916359" w14:textId="77777777">
        <w:tc>
          <w:tcPr>
            <w:tcW w:w="1455" w:type="pct"/>
            <w:shd w:val="clear" w:color="auto" w:fill="auto"/>
          </w:tcPr>
          <w:p w14:paraId="4E72036C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06FA1AD5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3E413A1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FD1CE73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4EE9C5C7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9553F60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566D4F25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3A820F4A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3159" w:rsidRPr="00CF3746" w14:paraId="2420228A" w14:textId="77777777">
        <w:tc>
          <w:tcPr>
            <w:tcW w:w="1455" w:type="pct"/>
            <w:shd w:val="clear" w:color="auto" w:fill="auto"/>
          </w:tcPr>
          <w:p w14:paraId="269D2287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75425CAC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82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398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119</w:t>
            </w:r>
          </w:p>
        </w:tc>
        <w:tc>
          <w:tcPr>
            <w:tcW w:w="145" w:type="pct"/>
          </w:tcPr>
          <w:p w14:paraId="0DEA2534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6AA1F2F6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1F2B49C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707BE6E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F21622B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7EBFEE26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82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398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119</w:t>
            </w:r>
          </w:p>
        </w:tc>
      </w:tr>
      <w:tr w:rsidR="004B3159" w:rsidRPr="00CF3746" w14:paraId="025F0ADB" w14:textId="77777777">
        <w:tc>
          <w:tcPr>
            <w:tcW w:w="1455" w:type="pct"/>
            <w:shd w:val="clear" w:color="auto" w:fill="auto"/>
          </w:tcPr>
          <w:p w14:paraId="7FD9CFFC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620CFE2A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371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5" w:type="pct"/>
          </w:tcPr>
          <w:p w14:paraId="277F88C5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62AEBC8A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483E534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2FCEB63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BDEF33B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2325F61A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371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</w:tr>
      <w:tr w:rsidR="004B3159" w:rsidRPr="00CF3746" w14:paraId="6E81EBC9" w14:textId="77777777">
        <w:tc>
          <w:tcPr>
            <w:tcW w:w="1455" w:type="pct"/>
            <w:shd w:val="clear" w:color="auto" w:fill="auto"/>
          </w:tcPr>
          <w:p w14:paraId="13302B02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39EEAF17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4BFDB27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F4719D2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904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829</w:t>
            </w:r>
          </w:p>
        </w:tc>
        <w:tc>
          <w:tcPr>
            <w:tcW w:w="149" w:type="pct"/>
          </w:tcPr>
          <w:p w14:paraId="05B65F0A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068BCA1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D193699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1B503159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904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829</w:t>
            </w:r>
          </w:p>
        </w:tc>
      </w:tr>
      <w:tr w:rsidR="004B3159" w:rsidRPr="00CF3746" w14:paraId="76BB1EB5" w14:textId="77777777">
        <w:tc>
          <w:tcPr>
            <w:tcW w:w="1455" w:type="pct"/>
            <w:shd w:val="clear" w:color="auto" w:fill="auto"/>
          </w:tcPr>
          <w:p w14:paraId="093F70AA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61D1D9EF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AA29E29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5B9A59CB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205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112</w:t>
            </w:r>
          </w:p>
        </w:tc>
        <w:tc>
          <w:tcPr>
            <w:tcW w:w="149" w:type="pct"/>
          </w:tcPr>
          <w:p w14:paraId="4B73A4DA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E880C73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45255AB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55AD5C4F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205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112</w:t>
            </w:r>
          </w:p>
        </w:tc>
      </w:tr>
      <w:tr w:rsidR="004B3159" w:rsidRPr="00CF3746" w14:paraId="76D10AD7" w14:textId="77777777">
        <w:tc>
          <w:tcPr>
            <w:tcW w:w="1455" w:type="pct"/>
            <w:shd w:val="clear" w:color="auto" w:fill="auto"/>
          </w:tcPr>
          <w:p w14:paraId="0396080F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2DBFD622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386900C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4C50F0F4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8389D40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EF58D93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803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19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45" w:type="pct"/>
          </w:tcPr>
          <w:p w14:paraId="7D44F466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5960EF81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803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19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</w:tr>
      <w:tr w:rsidR="004B3159" w:rsidRPr="00CF3746" w14:paraId="4FAA7B91" w14:textId="77777777">
        <w:tc>
          <w:tcPr>
            <w:tcW w:w="1455" w:type="pct"/>
            <w:shd w:val="clear" w:color="auto" w:fill="auto"/>
          </w:tcPr>
          <w:p w14:paraId="4C99D849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450B3DDD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B511CDA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51CCC1AB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72E9B3B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120605AC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294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494</w:t>
            </w:r>
          </w:p>
        </w:tc>
        <w:tc>
          <w:tcPr>
            <w:tcW w:w="145" w:type="pct"/>
          </w:tcPr>
          <w:p w14:paraId="0C1445CB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00C639F7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294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494</w:t>
            </w:r>
          </w:p>
        </w:tc>
      </w:tr>
      <w:tr w:rsidR="004B3159" w:rsidRPr="00CF3746" w14:paraId="72FCB952" w14:textId="77777777">
        <w:tc>
          <w:tcPr>
            <w:tcW w:w="1455" w:type="pct"/>
            <w:shd w:val="clear" w:color="auto" w:fill="auto"/>
          </w:tcPr>
          <w:p w14:paraId="5A53446A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47747A89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100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769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38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45" w:type="pct"/>
          </w:tcPr>
          <w:p w14:paraId="5A8DC66A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0C01B8E3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11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109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941</w:t>
            </w:r>
          </w:p>
        </w:tc>
        <w:tc>
          <w:tcPr>
            <w:tcW w:w="149" w:type="pct"/>
          </w:tcPr>
          <w:p w14:paraId="391E90EA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64AA408A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097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68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45" w:type="pct"/>
          </w:tcPr>
          <w:p w14:paraId="727ADEAC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6EBD65F1" w14:textId="77777777" w:rsidR="004B3159" w:rsidRPr="00CF3746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114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977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00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</w:p>
        </w:tc>
      </w:tr>
      <w:tr w:rsidR="004B3159" w:rsidRPr="00BB0D2B" w14:paraId="290B6D63" w14:textId="77777777">
        <w:tc>
          <w:tcPr>
            <w:tcW w:w="1455" w:type="pct"/>
            <w:shd w:val="clear" w:color="auto" w:fill="auto"/>
          </w:tcPr>
          <w:p w14:paraId="645E78D8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174EF2A1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EBD24" w14:textId="77777777" w:rsidR="004B3159" w:rsidRPr="00BB0D2B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</w:rPr>
              <w:t>704,351</w:t>
            </w:r>
            <w:r w:rsidRPr="006948C2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126ADFD4" w14:textId="77777777" w:rsidR="004B3159" w:rsidRPr="00BB0D2B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98203" w14:textId="77777777" w:rsidR="004B3159" w:rsidRPr="00BB0D2B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</w:rPr>
              <w:t>580,949</w:t>
            </w:r>
            <w:r w:rsidRPr="006948C2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49" w:type="pct"/>
            <w:vAlign w:val="bottom"/>
          </w:tcPr>
          <w:p w14:paraId="529D7731" w14:textId="77777777" w:rsidR="004B3159" w:rsidRPr="00BB0D2B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2854A" w14:textId="77777777" w:rsidR="004B3159" w:rsidRPr="00BB0D2B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</w:rPr>
              <w:t>(2,021,74</w:t>
            </w:r>
            <w:r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Pr="006948C2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5BF056B3" w14:textId="77777777" w:rsidR="004B3159" w:rsidRPr="00BB0D2B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B03BE" w14:textId="77777777" w:rsidR="004B3159" w:rsidRPr="00BB0D2B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</w:rPr>
              <w:t>(3,</w:t>
            </w:r>
            <w:r>
              <w:rPr>
                <w:rFonts w:asciiTheme="majorBidi" w:hAnsiTheme="majorBidi" w:cs="Angsana New"/>
                <w:sz w:val="28"/>
                <w:szCs w:val="28"/>
              </w:rPr>
              <w:t>307</w:t>
            </w:r>
            <w:r w:rsidRPr="006948C2">
              <w:rPr>
                <w:rFonts w:asciiTheme="majorBidi" w:hAnsiTheme="majorBidi" w:cs="Angsana New"/>
                <w:sz w:val="28"/>
                <w:szCs w:val="28"/>
              </w:rPr>
              <w:t>,042)</w:t>
            </w:r>
          </w:p>
        </w:tc>
      </w:tr>
      <w:tr w:rsidR="004B3159" w:rsidRPr="00BB0D2B" w14:paraId="3C25C7EE" w14:textId="77777777">
        <w:trPr>
          <w:trHeight w:val="262"/>
        </w:trPr>
        <w:tc>
          <w:tcPr>
            <w:tcW w:w="1455" w:type="pct"/>
            <w:shd w:val="clear" w:color="auto" w:fill="auto"/>
          </w:tcPr>
          <w:p w14:paraId="36702EE1" w14:textId="77777777" w:rsidR="004B3159" w:rsidRPr="00CF3746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34542" w14:textId="77777777" w:rsidR="004B3159" w:rsidRPr="00BB0D2B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100,065,030</w:t>
            </w:r>
          </w:p>
        </w:tc>
        <w:tc>
          <w:tcPr>
            <w:tcW w:w="145" w:type="pct"/>
          </w:tcPr>
          <w:p w14:paraId="4644AE72" w14:textId="77777777" w:rsidR="004B3159" w:rsidRPr="00BB0D2B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E53177" w14:textId="77777777" w:rsidR="004B3159" w:rsidRPr="00BB0D2B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528,992</w:t>
            </w:r>
          </w:p>
        </w:tc>
        <w:tc>
          <w:tcPr>
            <w:tcW w:w="149" w:type="pct"/>
          </w:tcPr>
          <w:p w14:paraId="1AA78B35" w14:textId="77777777" w:rsidR="004B3159" w:rsidRPr="00BB0D2B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43617" w14:textId="77777777" w:rsidR="004B3159" w:rsidRPr="00BB0D2B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075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94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5" w:type="pct"/>
          </w:tcPr>
          <w:p w14:paraId="58EBCEEB" w14:textId="77777777" w:rsidR="004B3159" w:rsidRPr="00BB0D2B" w:rsidRDefault="004B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E00E9" w14:textId="77777777" w:rsidR="004B3159" w:rsidRPr="00BB0D2B" w:rsidRDefault="004B315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111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669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96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</w:tr>
    </w:tbl>
    <w:p w14:paraId="1073D4C6" w14:textId="77777777" w:rsidR="004B3159" w:rsidRDefault="004B3159" w:rsidP="004B3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3B9EA285" w14:textId="4FB93F7E" w:rsidR="005575F8" w:rsidRDefault="005575F8">
      <w: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2907F8" w:rsidRPr="00CF3746" w14:paraId="61C3C63B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02211166" w14:textId="7AD0E99A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49A533DF" w14:textId="2B072842" w:rsidR="002907F8" w:rsidRPr="00CF3746" w:rsidRDefault="002907F8" w:rsidP="00915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5686" w:rsidRPr="00CF3746" w14:paraId="681697B3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2A025436" w14:textId="77777777" w:rsidR="00915686" w:rsidRPr="00CF3746" w:rsidRDefault="00915686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36655264" w14:textId="2EBA71E3" w:rsidR="00915686" w:rsidRPr="00CF3746" w:rsidRDefault="00915686" w:rsidP="0055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A6F42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="00DA6F42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A6F4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907F8" w:rsidRPr="00CF3746" w:rsidDel="00D43E7A" w14:paraId="346CF7BE" w14:textId="77777777" w:rsidTr="00F73F27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2E98BC92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486FF89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3A060416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13D78741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4E6C721F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163013B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32F27A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ด้านเครดิต</w:t>
            </w:r>
          </w:p>
        </w:tc>
        <w:tc>
          <w:tcPr>
            <w:tcW w:w="145" w:type="pct"/>
          </w:tcPr>
          <w:p w14:paraId="438CF515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11A2FA67" w14:textId="77777777" w:rsidR="002907F8" w:rsidRPr="00CF3746" w:rsidDel="00D43E7A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907F8" w:rsidRPr="00CF3746" w14:paraId="0DB3D3C8" w14:textId="77777777" w:rsidTr="00F73F27">
        <w:trPr>
          <w:tblHeader/>
        </w:trPr>
        <w:tc>
          <w:tcPr>
            <w:tcW w:w="1455" w:type="pct"/>
            <w:shd w:val="clear" w:color="auto" w:fill="auto"/>
          </w:tcPr>
          <w:p w14:paraId="536901F3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7E7C9D84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907F8" w:rsidRPr="00CF3746" w14:paraId="7D99F570" w14:textId="77777777" w:rsidTr="00F73F27">
        <w:tc>
          <w:tcPr>
            <w:tcW w:w="1455" w:type="pct"/>
            <w:shd w:val="clear" w:color="auto" w:fill="auto"/>
          </w:tcPr>
          <w:p w14:paraId="46D058D4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41EC8732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A0B5C43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0DF3AAD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EDACB7F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ABDC060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C89D24E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E55D35A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29D5" w:rsidRPr="00CF3746" w14:paraId="0A4B7509" w14:textId="77777777" w:rsidTr="00F73F27">
        <w:tc>
          <w:tcPr>
            <w:tcW w:w="1455" w:type="pct"/>
            <w:shd w:val="clear" w:color="auto" w:fill="auto"/>
          </w:tcPr>
          <w:p w14:paraId="1669D069" w14:textId="77777777" w:rsidR="006429D5" w:rsidRPr="00CF3746" w:rsidRDefault="006429D5" w:rsidP="0064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746D1665" w14:textId="2DD27F56" w:rsidR="006429D5" w:rsidRPr="00CF3746" w:rsidRDefault="006429D5" w:rsidP="006429D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429D5">
              <w:rPr>
                <w:rFonts w:asciiTheme="majorBidi" w:hAnsiTheme="majorBidi" w:cstheme="majorBidi"/>
                <w:sz w:val="28"/>
                <w:szCs w:val="28"/>
              </w:rPr>
              <w:t>84,855,28</w:t>
            </w:r>
            <w:r w:rsidR="0067402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pct"/>
          </w:tcPr>
          <w:p w14:paraId="1801211F" w14:textId="77777777" w:rsidR="006429D5" w:rsidRPr="00CF3746" w:rsidRDefault="006429D5" w:rsidP="0064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7E60629F" w14:textId="58412A24" w:rsidR="006429D5" w:rsidRPr="00CF3746" w:rsidRDefault="006429D5" w:rsidP="006429D5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2B46F16" w14:textId="77777777" w:rsidR="006429D5" w:rsidRPr="00CF3746" w:rsidRDefault="006429D5" w:rsidP="0064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F168C9C" w14:textId="272C3E9E" w:rsidR="006429D5" w:rsidRPr="00CF3746" w:rsidRDefault="006429D5" w:rsidP="006429D5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F1D32E8" w14:textId="77777777" w:rsidR="006429D5" w:rsidRPr="00CF3746" w:rsidRDefault="006429D5" w:rsidP="0064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E36E066" w14:textId="5C6B6E55" w:rsidR="006429D5" w:rsidRPr="00CF3746" w:rsidRDefault="006429D5" w:rsidP="006429D5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429D5">
              <w:rPr>
                <w:rFonts w:asciiTheme="majorBidi" w:hAnsiTheme="majorBidi" w:cstheme="majorBidi"/>
                <w:sz w:val="28"/>
                <w:szCs w:val="28"/>
              </w:rPr>
              <w:t>84,855,28</w:t>
            </w:r>
            <w:r w:rsidR="0067402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429D5" w:rsidRPr="00CF3746" w14:paraId="6975728A" w14:textId="77777777" w:rsidTr="00F73F27">
        <w:tc>
          <w:tcPr>
            <w:tcW w:w="1455" w:type="pct"/>
            <w:shd w:val="clear" w:color="auto" w:fill="auto"/>
          </w:tcPr>
          <w:p w14:paraId="0BD594CB" w14:textId="77777777" w:rsidR="006429D5" w:rsidRPr="00CF3746" w:rsidRDefault="006429D5" w:rsidP="0064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1BB9DDE8" w14:textId="64A663A8" w:rsidR="006429D5" w:rsidRPr="00CF3746" w:rsidRDefault="006429D5" w:rsidP="006429D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429D5">
              <w:rPr>
                <w:rFonts w:asciiTheme="majorBidi" w:hAnsiTheme="majorBidi" w:cstheme="majorBidi"/>
                <w:sz w:val="28"/>
                <w:szCs w:val="28"/>
              </w:rPr>
              <w:t>18,079,03</w:t>
            </w:r>
            <w:r w:rsidR="0067402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5" w:type="pct"/>
          </w:tcPr>
          <w:p w14:paraId="4482BC90" w14:textId="77777777" w:rsidR="006429D5" w:rsidRPr="00CF3746" w:rsidRDefault="006429D5" w:rsidP="0064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6688AB63" w14:textId="56FA7A8C" w:rsidR="006429D5" w:rsidRPr="00CF3746" w:rsidRDefault="006429D5" w:rsidP="006429D5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423F552" w14:textId="77777777" w:rsidR="006429D5" w:rsidRPr="00CF3746" w:rsidRDefault="006429D5" w:rsidP="0064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1287040A" w14:textId="676B0884" w:rsidR="006429D5" w:rsidRPr="00CF3746" w:rsidRDefault="006429D5" w:rsidP="006429D5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0B29E6A" w14:textId="77777777" w:rsidR="006429D5" w:rsidRPr="00CF3746" w:rsidRDefault="006429D5" w:rsidP="0064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F743DD9" w14:textId="32587FBE" w:rsidR="006429D5" w:rsidRPr="00CF3746" w:rsidRDefault="006429D5" w:rsidP="006429D5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429D5">
              <w:rPr>
                <w:rFonts w:asciiTheme="majorBidi" w:hAnsiTheme="majorBidi" w:cstheme="majorBidi"/>
                <w:sz w:val="28"/>
                <w:szCs w:val="28"/>
              </w:rPr>
              <w:t>18,079,03</w:t>
            </w:r>
            <w:r w:rsidR="0067402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429D5" w:rsidRPr="00CF3746" w14:paraId="5CF82CD5" w14:textId="77777777" w:rsidTr="00F73F27">
        <w:tc>
          <w:tcPr>
            <w:tcW w:w="1455" w:type="pct"/>
            <w:shd w:val="clear" w:color="auto" w:fill="auto"/>
          </w:tcPr>
          <w:p w14:paraId="59B807A0" w14:textId="77777777" w:rsidR="006429D5" w:rsidRPr="00CF3746" w:rsidRDefault="006429D5" w:rsidP="0064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040969C2" w14:textId="26EB6815" w:rsidR="006429D5" w:rsidRPr="00CF3746" w:rsidRDefault="006429D5" w:rsidP="006429D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82AE8C7" w14:textId="77777777" w:rsidR="006429D5" w:rsidRPr="00CF3746" w:rsidRDefault="006429D5" w:rsidP="0064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21310811" w14:textId="27F82643" w:rsidR="006429D5" w:rsidRPr="00CF3746" w:rsidRDefault="006429D5" w:rsidP="006429D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429D5">
              <w:rPr>
                <w:rFonts w:asciiTheme="majorBidi" w:hAnsiTheme="majorBidi" w:cstheme="majorBidi"/>
                <w:sz w:val="28"/>
                <w:szCs w:val="28"/>
              </w:rPr>
              <w:t>7,969,396</w:t>
            </w:r>
          </w:p>
        </w:tc>
        <w:tc>
          <w:tcPr>
            <w:tcW w:w="149" w:type="pct"/>
          </w:tcPr>
          <w:p w14:paraId="710F2BB2" w14:textId="77777777" w:rsidR="006429D5" w:rsidRPr="00CF3746" w:rsidRDefault="006429D5" w:rsidP="0064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E0C3C5B" w14:textId="647E6B51" w:rsidR="006429D5" w:rsidRPr="00CF3746" w:rsidRDefault="006429D5" w:rsidP="006429D5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6745017" w14:textId="77777777" w:rsidR="006429D5" w:rsidRPr="00CF3746" w:rsidRDefault="006429D5" w:rsidP="0064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173164E4" w14:textId="166DD78C" w:rsidR="006429D5" w:rsidRPr="00CF3746" w:rsidRDefault="006429D5" w:rsidP="006429D5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429D5">
              <w:rPr>
                <w:rFonts w:asciiTheme="majorBidi" w:hAnsiTheme="majorBidi" w:cstheme="majorBidi"/>
                <w:sz w:val="28"/>
                <w:szCs w:val="28"/>
              </w:rPr>
              <w:t>7,969,396</w:t>
            </w:r>
          </w:p>
        </w:tc>
      </w:tr>
      <w:tr w:rsidR="006429D5" w:rsidRPr="00CF3746" w14:paraId="7959E60E" w14:textId="77777777" w:rsidTr="00F73F27">
        <w:tc>
          <w:tcPr>
            <w:tcW w:w="1455" w:type="pct"/>
            <w:shd w:val="clear" w:color="auto" w:fill="auto"/>
          </w:tcPr>
          <w:p w14:paraId="37DCD573" w14:textId="77777777" w:rsidR="006429D5" w:rsidRPr="00CF3746" w:rsidRDefault="006429D5" w:rsidP="0064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DF57019" w14:textId="3004ABD2" w:rsidR="006429D5" w:rsidRPr="00CF3746" w:rsidRDefault="006429D5" w:rsidP="006429D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BDA4852" w14:textId="77777777" w:rsidR="006429D5" w:rsidRPr="00CF3746" w:rsidRDefault="006429D5" w:rsidP="0064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40155871" w14:textId="119C4B9C" w:rsidR="006429D5" w:rsidRPr="00CF3746" w:rsidRDefault="006429D5" w:rsidP="006429D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429D5">
              <w:rPr>
                <w:rFonts w:asciiTheme="majorBidi" w:hAnsiTheme="majorBidi" w:cstheme="majorBidi"/>
                <w:sz w:val="28"/>
                <w:szCs w:val="28"/>
              </w:rPr>
              <w:t>3,377,665</w:t>
            </w:r>
          </w:p>
        </w:tc>
        <w:tc>
          <w:tcPr>
            <w:tcW w:w="149" w:type="pct"/>
          </w:tcPr>
          <w:p w14:paraId="0DEEBB0C" w14:textId="77777777" w:rsidR="006429D5" w:rsidRPr="00CF3746" w:rsidRDefault="006429D5" w:rsidP="0064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1A8A8697" w14:textId="60E7E34E" w:rsidR="006429D5" w:rsidRPr="00CF3746" w:rsidRDefault="006429D5" w:rsidP="006429D5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F5A106B" w14:textId="77777777" w:rsidR="006429D5" w:rsidRPr="00CF3746" w:rsidRDefault="006429D5" w:rsidP="0064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D34B03D" w14:textId="0EF2E5A9" w:rsidR="006429D5" w:rsidRPr="00CF3746" w:rsidRDefault="006429D5" w:rsidP="006429D5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429D5">
              <w:rPr>
                <w:rFonts w:asciiTheme="majorBidi" w:hAnsiTheme="majorBidi" w:cstheme="majorBidi"/>
                <w:sz w:val="28"/>
                <w:szCs w:val="28"/>
              </w:rPr>
              <w:t>3,377,665</w:t>
            </w:r>
          </w:p>
        </w:tc>
      </w:tr>
      <w:tr w:rsidR="00D721A2" w:rsidRPr="00CF3746" w14:paraId="46216619" w14:textId="77777777" w:rsidTr="00F73F27">
        <w:tc>
          <w:tcPr>
            <w:tcW w:w="1455" w:type="pct"/>
            <w:shd w:val="clear" w:color="auto" w:fill="auto"/>
          </w:tcPr>
          <w:p w14:paraId="08DB9562" w14:textId="77777777" w:rsidR="00D721A2" w:rsidRPr="00CF3746" w:rsidRDefault="00D721A2" w:rsidP="00D7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6AFE9276" w14:textId="3E4067FD" w:rsidR="00D721A2" w:rsidRPr="00881E2F" w:rsidRDefault="00D721A2" w:rsidP="00D721A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881E2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345AC1B" w14:textId="5939F64C" w:rsidR="00D721A2" w:rsidRPr="00881E2F" w:rsidRDefault="00D721A2" w:rsidP="00D7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62E86FBB" w14:textId="01961596" w:rsidR="00D721A2" w:rsidRPr="00881E2F" w:rsidRDefault="00D721A2" w:rsidP="00D721A2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A1356AB" w14:textId="77777777" w:rsidR="00D721A2" w:rsidRPr="00881E2F" w:rsidRDefault="00D721A2" w:rsidP="00D7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2F089A8" w14:textId="0FDD924E" w:rsidR="00D721A2" w:rsidRPr="00881E2F" w:rsidRDefault="00D721A2" w:rsidP="00D721A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</w:rPr>
              <w:t>3,115,993</w:t>
            </w:r>
          </w:p>
        </w:tc>
        <w:tc>
          <w:tcPr>
            <w:tcW w:w="145" w:type="pct"/>
          </w:tcPr>
          <w:p w14:paraId="00DDB9F7" w14:textId="77777777" w:rsidR="00D721A2" w:rsidRPr="00881E2F" w:rsidRDefault="00D721A2" w:rsidP="00D7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533FA97" w14:textId="45F8BEAA" w:rsidR="00D721A2" w:rsidRPr="00881E2F" w:rsidRDefault="00D721A2" w:rsidP="00D721A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</w:rPr>
              <w:t>3,115,993</w:t>
            </w:r>
          </w:p>
        </w:tc>
      </w:tr>
      <w:tr w:rsidR="00D721A2" w:rsidRPr="00CF3746" w14:paraId="30A593D3" w14:textId="77777777" w:rsidTr="00F73F27">
        <w:tc>
          <w:tcPr>
            <w:tcW w:w="1455" w:type="pct"/>
            <w:shd w:val="clear" w:color="auto" w:fill="auto"/>
          </w:tcPr>
          <w:p w14:paraId="0A5699F6" w14:textId="77777777" w:rsidR="00D721A2" w:rsidRPr="00CF3746" w:rsidRDefault="00D721A2" w:rsidP="00D7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375D33C8" w14:textId="47E22070" w:rsidR="00D721A2" w:rsidRPr="00881E2F" w:rsidRDefault="00D721A2" w:rsidP="00D721A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881E2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D984917" w14:textId="77777777" w:rsidR="00D721A2" w:rsidRPr="00881E2F" w:rsidRDefault="00D721A2" w:rsidP="00D7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2638AB22" w14:textId="75C6BE8E" w:rsidR="00D721A2" w:rsidRPr="00881E2F" w:rsidRDefault="00D721A2" w:rsidP="00D721A2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81E2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709FE88" w14:textId="77777777" w:rsidR="00D721A2" w:rsidRPr="00881E2F" w:rsidRDefault="00D721A2" w:rsidP="00D7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057696AE" w14:textId="083CEA92" w:rsidR="00D721A2" w:rsidRPr="00881E2F" w:rsidRDefault="00D721A2" w:rsidP="00D721A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</w:rPr>
              <w:t>338,741</w:t>
            </w:r>
          </w:p>
        </w:tc>
        <w:tc>
          <w:tcPr>
            <w:tcW w:w="145" w:type="pct"/>
          </w:tcPr>
          <w:p w14:paraId="317F3A93" w14:textId="77777777" w:rsidR="00D721A2" w:rsidRPr="00881E2F" w:rsidRDefault="00D721A2" w:rsidP="00D7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F6D711" w14:textId="0081C269" w:rsidR="00D721A2" w:rsidRPr="00881E2F" w:rsidRDefault="00D721A2" w:rsidP="00D721A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</w:rPr>
              <w:t>338,741</w:t>
            </w:r>
          </w:p>
        </w:tc>
      </w:tr>
      <w:tr w:rsidR="00D721A2" w:rsidRPr="00CF3746" w14:paraId="423C4AC1" w14:textId="77777777" w:rsidTr="00F73F27">
        <w:tc>
          <w:tcPr>
            <w:tcW w:w="1455" w:type="pct"/>
            <w:shd w:val="clear" w:color="auto" w:fill="auto"/>
          </w:tcPr>
          <w:p w14:paraId="5B24C7D0" w14:textId="223835FF" w:rsidR="00D721A2" w:rsidRPr="00CF3746" w:rsidRDefault="00D721A2" w:rsidP="00D7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2D125F50" w14:textId="3891A455" w:rsidR="00D721A2" w:rsidRPr="00881E2F" w:rsidRDefault="00D721A2" w:rsidP="00D721A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102,934,320</w:t>
            </w:r>
          </w:p>
        </w:tc>
        <w:tc>
          <w:tcPr>
            <w:tcW w:w="145" w:type="pct"/>
          </w:tcPr>
          <w:p w14:paraId="34DF575B" w14:textId="77777777" w:rsidR="00D721A2" w:rsidRPr="00881E2F" w:rsidRDefault="00D721A2" w:rsidP="00D7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772708FC" w14:textId="5D6CD9E7" w:rsidR="00D721A2" w:rsidRPr="00881E2F" w:rsidRDefault="00D721A2" w:rsidP="00D721A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11,347,061</w:t>
            </w:r>
          </w:p>
        </w:tc>
        <w:tc>
          <w:tcPr>
            <w:tcW w:w="149" w:type="pct"/>
          </w:tcPr>
          <w:p w14:paraId="2F909DF7" w14:textId="77777777" w:rsidR="00D721A2" w:rsidRPr="00881E2F" w:rsidRDefault="00D721A2" w:rsidP="00D7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A08CE4B" w14:textId="3D7616CB" w:rsidR="00D721A2" w:rsidRPr="00881E2F" w:rsidRDefault="00D721A2" w:rsidP="00D721A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3,454,734</w:t>
            </w:r>
          </w:p>
        </w:tc>
        <w:tc>
          <w:tcPr>
            <w:tcW w:w="145" w:type="pct"/>
          </w:tcPr>
          <w:p w14:paraId="1EDEEA9D" w14:textId="77777777" w:rsidR="00D721A2" w:rsidRPr="00881E2F" w:rsidRDefault="00D721A2" w:rsidP="00D7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DB5AEE" w14:textId="0015E84F" w:rsidR="00D721A2" w:rsidRPr="00881E2F" w:rsidRDefault="00D721A2" w:rsidP="00D721A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117,736,115</w:t>
            </w:r>
          </w:p>
        </w:tc>
      </w:tr>
      <w:tr w:rsidR="00D721A2" w:rsidRPr="00CF3746" w14:paraId="455A9218" w14:textId="77777777" w:rsidTr="00462070">
        <w:tc>
          <w:tcPr>
            <w:tcW w:w="1455" w:type="pct"/>
            <w:shd w:val="clear" w:color="auto" w:fill="auto"/>
          </w:tcPr>
          <w:p w14:paraId="1E0CB657" w14:textId="77777777" w:rsidR="00D721A2" w:rsidRPr="00CF3746" w:rsidRDefault="00D721A2" w:rsidP="00D7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68BBF47B" w14:textId="77777777" w:rsidR="00D721A2" w:rsidRPr="00CF3746" w:rsidRDefault="00D721A2" w:rsidP="00D7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EFA76" w14:textId="77CB7D4B" w:rsidR="00D721A2" w:rsidRPr="00881E2F" w:rsidRDefault="00D721A2" w:rsidP="00D721A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(789,932)</w:t>
            </w:r>
          </w:p>
        </w:tc>
        <w:tc>
          <w:tcPr>
            <w:tcW w:w="145" w:type="pct"/>
            <w:vAlign w:val="bottom"/>
          </w:tcPr>
          <w:p w14:paraId="26FB4A4C" w14:textId="77777777" w:rsidR="00D721A2" w:rsidRPr="00881E2F" w:rsidRDefault="00D721A2" w:rsidP="00D7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E1FC0" w14:textId="329D8F6B" w:rsidR="00D721A2" w:rsidRPr="00881E2F" w:rsidRDefault="00D721A2" w:rsidP="00D721A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</w:rPr>
              <w:t>(730,013)</w:t>
            </w:r>
          </w:p>
        </w:tc>
        <w:tc>
          <w:tcPr>
            <w:tcW w:w="149" w:type="pct"/>
            <w:vAlign w:val="bottom"/>
          </w:tcPr>
          <w:p w14:paraId="62F4CFEE" w14:textId="77777777" w:rsidR="00D721A2" w:rsidRPr="00881E2F" w:rsidRDefault="00D721A2" w:rsidP="00D7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9CCBA" w14:textId="0D2C4619" w:rsidR="00D721A2" w:rsidRPr="00881E2F" w:rsidRDefault="00D721A2" w:rsidP="00D721A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</w:rPr>
              <w:t>(2,123,472)</w:t>
            </w:r>
          </w:p>
        </w:tc>
        <w:tc>
          <w:tcPr>
            <w:tcW w:w="145" w:type="pct"/>
            <w:vAlign w:val="bottom"/>
          </w:tcPr>
          <w:p w14:paraId="128FF1A9" w14:textId="77777777" w:rsidR="00D721A2" w:rsidRPr="00881E2F" w:rsidRDefault="00D721A2" w:rsidP="00D7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69E10" w14:textId="33ABF8F1" w:rsidR="00D721A2" w:rsidRPr="00881E2F" w:rsidRDefault="00D721A2" w:rsidP="00D721A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881E2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(3</w:t>
            </w:r>
            <w:r w:rsidRPr="00881E2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643</w:t>
            </w:r>
            <w:r w:rsidRPr="00881E2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417)</w:t>
            </w:r>
          </w:p>
        </w:tc>
      </w:tr>
      <w:tr w:rsidR="00D721A2" w:rsidRPr="00CF3746" w14:paraId="4D961563" w14:textId="77777777" w:rsidTr="00DC14BC">
        <w:trPr>
          <w:trHeight w:val="172"/>
        </w:trPr>
        <w:tc>
          <w:tcPr>
            <w:tcW w:w="1455" w:type="pct"/>
            <w:shd w:val="clear" w:color="auto" w:fill="auto"/>
          </w:tcPr>
          <w:p w14:paraId="3EA38B18" w14:textId="6A325BC1" w:rsidR="00D721A2" w:rsidRPr="00CF3746" w:rsidRDefault="00D721A2" w:rsidP="00D7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BF289" w14:textId="33B04ABC" w:rsidR="00D721A2" w:rsidRPr="00881E2F" w:rsidRDefault="00D721A2" w:rsidP="00D721A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102,144,388</w:t>
            </w:r>
          </w:p>
        </w:tc>
        <w:tc>
          <w:tcPr>
            <w:tcW w:w="145" w:type="pct"/>
          </w:tcPr>
          <w:p w14:paraId="02342AF2" w14:textId="77777777" w:rsidR="00D721A2" w:rsidRPr="00881E2F" w:rsidRDefault="00D721A2" w:rsidP="00D7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6029BB" w14:textId="507350E9" w:rsidR="00D721A2" w:rsidRPr="00881E2F" w:rsidRDefault="00D721A2" w:rsidP="00D721A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10,617,048</w:t>
            </w:r>
          </w:p>
        </w:tc>
        <w:tc>
          <w:tcPr>
            <w:tcW w:w="149" w:type="pct"/>
          </w:tcPr>
          <w:p w14:paraId="522DBE08" w14:textId="77777777" w:rsidR="00D721A2" w:rsidRPr="00881E2F" w:rsidRDefault="00D721A2" w:rsidP="00D7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0143F" w14:textId="60086456" w:rsidR="00D721A2" w:rsidRPr="00881E2F" w:rsidRDefault="00D721A2" w:rsidP="00D721A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1,331,262</w:t>
            </w:r>
          </w:p>
        </w:tc>
        <w:tc>
          <w:tcPr>
            <w:tcW w:w="145" w:type="pct"/>
          </w:tcPr>
          <w:p w14:paraId="1275787A" w14:textId="77777777" w:rsidR="00D721A2" w:rsidRPr="00881E2F" w:rsidRDefault="00D721A2" w:rsidP="00D7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B8DA7" w14:textId="2A47567A" w:rsidR="00D721A2" w:rsidRPr="00881E2F" w:rsidRDefault="00D721A2" w:rsidP="00D721A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81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114,092,698</w:t>
            </w:r>
          </w:p>
        </w:tc>
      </w:tr>
    </w:tbl>
    <w:p w14:paraId="120A210F" w14:textId="77777777" w:rsidR="00AD20B2" w:rsidRDefault="00AD20B2">
      <w: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43"/>
      </w:tblGrid>
      <w:tr w:rsidR="001971BB" w:rsidRPr="00CF3746" w14:paraId="10C25ADC" w14:textId="77777777">
        <w:tc>
          <w:tcPr>
            <w:tcW w:w="1455" w:type="pct"/>
            <w:shd w:val="clear" w:color="auto" w:fill="auto"/>
            <w:vAlign w:val="bottom"/>
          </w:tcPr>
          <w:p w14:paraId="6771D850" w14:textId="46B66534" w:rsidR="001971BB" w:rsidRPr="00CF3746" w:rsidRDefault="0019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3545" w:type="pct"/>
            <w:gridSpan w:val="7"/>
          </w:tcPr>
          <w:p w14:paraId="15845520" w14:textId="4C8344E0" w:rsidR="001971BB" w:rsidRPr="00CF3746" w:rsidRDefault="0019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71BB" w:rsidRPr="00CF3746" w14:paraId="0B9D7DEB" w14:textId="77777777">
        <w:tc>
          <w:tcPr>
            <w:tcW w:w="1455" w:type="pct"/>
            <w:shd w:val="clear" w:color="auto" w:fill="auto"/>
            <w:vAlign w:val="bottom"/>
          </w:tcPr>
          <w:p w14:paraId="0B24602C" w14:textId="77777777" w:rsidR="001971BB" w:rsidRPr="00CF3746" w:rsidRDefault="0019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0D8A3EF2" w14:textId="77777777" w:rsidR="001971BB" w:rsidRPr="00CF3746" w:rsidRDefault="0019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1430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ธันวาคม </w:t>
            </w:r>
            <w:r w:rsidRPr="00AA3E4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1971BB" w:rsidRPr="00CF3746" w:rsidDel="00D43E7A" w14:paraId="0E4F7DF0" w14:textId="77777777">
        <w:tc>
          <w:tcPr>
            <w:tcW w:w="1455" w:type="pct"/>
            <w:shd w:val="clear" w:color="auto" w:fill="auto"/>
            <w:vAlign w:val="bottom"/>
          </w:tcPr>
          <w:p w14:paraId="33F45619" w14:textId="77777777" w:rsidR="001971BB" w:rsidRPr="00CF3746" w:rsidRDefault="0019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F97B9A0" w14:textId="77777777" w:rsidR="001971BB" w:rsidRPr="00CF3746" w:rsidRDefault="0019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3AB8FFF9" w14:textId="77777777" w:rsidR="001971BB" w:rsidRPr="00CF3746" w:rsidRDefault="0019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6640CCEB" w14:textId="77777777" w:rsidR="001971BB" w:rsidRPr="00CF3746" w:rsidRDefault="0019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5F024EED" w14:textId="77777777" w:rsidR="001971BB" w:rsidRPr="00CF3746" w:rsidRDefault="0019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769AC817" w14:textId="77777777" w:rsidR="001971BB" w:rsidRPr="00CF3746" w:rsidRDefault="0019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FB0D13" w14:textId="77777777" w:rsidR="001971BB" w:rsidRPr="00CF3746" w:rsidRDefault="0019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C3148F9" w14:textId="77777777" w:rsidR="001971BB" w:rsidRPr="00CF3746" w:rsidRDefault="0019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09C965B5" w14:textId="77777777" w:rsidR="001971BB" w:rsidRPr="00CF3746" w:rsidDel="00D43E7A" w:rsidRDefault="0019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971BB" w:rsidRPr="00CF3746" w14:paraId="689F97B8" w14:textId="77777777">
        <w:tc>
          <w:tcPr>
            <w:tcW w:w="1455" w:type="pct"/>
            <w:shd w:val="clear" w:color="auto" w:fill="auto"/>
          </w:tcPr>
          <w:p w14:paraId="1A9F27F9" w14:textId="77777777" w:rsidR="001971BB" w:rsidRPr="00CF3746" w:rsidRDefault="0019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7"/>
            <w:shd w:val="clear" w:color="auto" w:fill="auto"/>
          </w:tcPr>
          <w:p w14:paraId="66CD2F61" w14:textId="77777777" w:rsidR="001971BB" w:rsidRPr="00CF3746" w:rsidRDefault="0019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971BB" w:rsidRPr="00CF3746" w14:paraId="6BA90D54" w14:textId="77777777">
        <w:tc>
          <w:tcPr>
            <w:tcW w:w="1455" w:type="pct"/>
            <w:shd w:val="clear" w:color="auto" w:fill="auto"/>
          </w:tcPr>
          <w:p w14:paraId="4D8C54DF" w14:textId="77777777" w:rsidR="001971BB" w:rsidRPr="00CF3746" w:rsidRDefault="0019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1BA0BF7D" w14:textId="77777777" w:rsidR="001971BB" w:rsidRPr="00CF3746" w:rsidRDefault="0019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0DED509" w14:textId="77777777" w:rsidR="001971BB" w:rsidRPr="00CF3746" w:rsidRDefault="0019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F9F7DB4" w14:textId="77777777" w:rsidR="001971BB" w:rsidRPr="00CF3746" w:rsidRDefault="0019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4A64E84" w14:textId="77777777" w:rsidR="001971BB" w:rsidRPr="00CF3746" w:rsidRDefault="0019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B1EE12B" w14:textId="77777777" w:rsidR="001971BB" w:rsidRPr="00CF3746" w:rsidRDefault="0019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AB0DF7A" w14:textId="77777777" w:rsidR="001971BB" w:rsidRPr="00CF3746" w:rsidRDefault="0019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3E7A0F48" w14:textId="77777777" w:rsidR="001971BB" w:rsidRPr="00CF3746" w:rsidRDefault="0019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54F0" w:rsidRPr="00CF3746" w14:paraId="68713B30" w14:textId="77777777">
        <w:tc>
          <w:tcPr>
            <w:tcW w:w="1455" w:type="pct"/>
            <w:shd w:val="clear" w:color="auto" w:fill="auto"/>
          </w:tcPr>
          <w:p w14:paraId="4F7136FE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45578245" w14:textId="38066F54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80,516,858</w:t>
            </w:r>
          </w:p>
        </w:tc>
        <w:tc>
          <w:tcPr>
            <w:tcW w:w="145" w:type="pct"/>
          </w:tcPr>
          <w:p w14:paraId="492D5C4B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6C3A912B" w14:textId="44E78F09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1DE01C5A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9AC7ABE" w14:textId="4BFC9D06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8EDA0E5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3F422AD0" w14:textId="440961CC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80,516,858</w:t>
            </w:r>
          </w:p>
        </w:tc>
      </w:tr>
      <w:tr w:rsidR="003954F0" w:rsidRPr="00CF3746" w14:paraId="288D287B" w14:textId="77777777">
        <w:tc>
          <w:tcPr>
            <w:tcW w:w="1455" w:type="pct"/>
            <w:shd w:val="clear" w:color="auto" w:fill="auto"/>
          </w:tcPr>
          <w:p w14:paraId="5AF8812B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0A803B92" w14:textId="209FDD4D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18,053,436</w:t>
            </w:r>
          </w:p>
        </w:tc>
        <w:tc>
          <w:tcPr>
            <w:tcW w:w="145" w:type="pct"/>
          </w:tcPr>
          <w:p w14:paraId="747A078F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0880E9A5" w14:textId="12E6F89B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490199C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7335821" w14:textId="346E984F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7C8B764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7A304327" w14:textId="540DA169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18,053,436</w:t>
            </w:r>
          </w:p>
        </w:tc>
      </w:tr>
      <w:tr w:rsidR="003954F0" w:rsidRPr="00CF3746" w14:paraId="04498B08" w14:textId="77777777">
        <w:tc>
          <w:tcPr>
            <w:tcW w:w="1455" w:type="pct"/>
            <w:shd w:val="clear" w:color="auto" w:fill="auto"/>
          </w:tcPr>
          <w:p w14:paraId="4A56AD28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7A3DB364" w14:textId="61BE8E25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C17F7B1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2E861E97" w14:textId="0FDDD54A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7,789,567</w:t>
            </w:r>
          </w:p>
        </w:tc>
        <w:tc>
          <w:tcPr>
            <w:tcW w:w="149" w:type="pct"/>
          </w:tcPr>
          <w:p w14:paraId="6A503FCC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3AC771D" w14:textId="241F17F4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A624CA2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1822A611" w14:textId="4910A9ED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7,789,567</w:t>
            </w:r>
          </w:p>
        </w:tc>
      </w:tr>
      <w:tr w:rsidR="003954F0" w:rsidRPr="00CF3746" w14:paraId="2CBC30C3" w14:textId="77777777">
        <w:tc>
          <w:tcPr>
            <w:tcW w:w="1455" w:type="pct"/>
            <w:shd w:val="clear" w:color="auto" w:fill="auto"/>
          </w:tcPr>
          <w:p w14:paraId="146775DF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602195D2" w14:textId="6DB4A879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37D80C5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00C1B321" w14:textId="6FBB73B9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3,145,857</w:t>
            </w:r>
          </w:p>
        </w:tc>
        <w:tc>
          <w:tcPr>
            <w:tcW w:w="149" w:type="pct"/>
          </w:tcPr>
          <w:p w14:paraId="220196E3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2064827" w14:textId="6FF367FE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60ABC4D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54E693AD" w14:textId="0415DEEE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3,145,857</w:t>
            </w:r>
          </w:p>
        </w:tc>
      </w:tr>
      <w:tr w:rsidR="003954F0" w:rsidRPr="00CF3746" w14:paraId="6D31334E" w14:textId="77777777">
        <w:tc>
          <w:tcPr>
            <w:tcW w:w="1455" w:type="pct"/>
            <w:shd w:val="clear" w:color="auto" w:fill="auto"/>
          </w:tcPr>
          <w:p w14:paraId="4AA7654F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12E65195" w14:textId="24DB88C9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8D4785A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7A19E983" w14:textId="52ED314C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F20381B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21544D8" w14:textId="5431D1A6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2,771,096</w:t>
            </w:r>
          </w:p>
        </w:tc>
        <w:tc>
          <w:tcPr>
            <w:tcW w:w="145" w:type="pct"/>
          </w:tcPr>
          <w:p w14:paraId="24FECE90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5E4737B6" w14:textId="61BED445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2,771,096</w:t>
            </w:r>
          </w:p>
        </w:tc>
      </w:tr>
      <w:tr w:rsidR="003954F0" w:rsidRPr="00CF3746" w14:paraId="53C1A3A0" w14:textId="77777777">
        <w:tc>
          <w:tcPr>
            <w:tcW w:w="1455" w:type="pct"/>
            <w:shd w:val="clear" w:color="auto" w:fill="auto"/>
          </w:tcPr>
          <w:p w14:paraId="138A30A6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377906C7" w14:textId="3192F444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905DC28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30DBB888" w14:textId="50490CCB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7843169D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0C783BD" w14:textId="53832FD1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294,494</w:t>
            </w:r>
          </w:p>
        </w:tc>
        <w:tc>
          <w:tcPr>
            <w:tcW w:w="145" w:type="pct"/>
          </w:tcPr>
          <w:p w14:paraId="4115C97E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7BDFCCD3" w14:textId="04E8FB47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294,494</w:t>
            </w:r>
          </w:p>
        </w:tc>
      </w:tr>
      <w:tr w:rsidR="003954F0" w:rsidRPr="00CF3746" w14:paraId="3584E408" w14:textId="77777777">
        <w:tc>
          <w:tcPr>
            <w:tcW w:w="1455" w:type="pct"/>
            <w:shd w:val="clear" w:color="auto" w:fill="auto"/>
          </w:tcPr>
          <w:p w14:paraId="46AF1D65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47079797" w14:textId="08A6EE8A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185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98,570,294</w:t>
            </w:r>
          </w:p>
        </w:tc>
        <w:tc>
          <w:tcPr>
            <w:tcW w:w="145" w:type="pct"/>
          </w:tcPr>
          <w:p w14:paraId="094F44EA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41137C4E" w14:textId="040CDD62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85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10,935,424</w:t>
            </w:r>
          </w:p>
        </w:tc>
        <w:tc>
          <w:tcPr>
            <w:tcW w:w="149" w:type="pct"/>
          </w:tcPr>
          <w:p w14:paraId="23949820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169CCAA9" w14:textId="16BD7882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185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3,065,590</w:t>
            </w:r>
          </w:p>
        </w:tc>
        <w:tc>
          <w:tcPr>
            <w:tcW w:w="145" w:type="pct"/>
          </w:tcPr>
          <w:p w14:paraId="1817705E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563E77C0" w14:textId="011EB808" w:rsidR="003954F0" w:rsidRPr="00CF3746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85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112,571,308</w:t>
            </w:r>
          </w:p>
        </w:tc>
      </w:tr>
      <w:tr w:rsidR="003954F0" w:rsidRPr="00BB0D2B" w14:paraId="718C168B" w14:textId="77777777">
        <w:tc>
          <w:tcPr>
            <w:tcW w:w="1455" w:type="pct"/>
            <w:shd w:val="clear" w:color="auto" w:fill="auto"/>
          </w:tcPr>
          <w:p w14:paraId="462CD43B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40D6C6A8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FF21A" w14:textId="5705FE7B" w:rsidR="003954F0" w:rsidRPr="00BB0D2B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693,513</w:t>
            </w:r>
            <w:r w:rsidRPr="00185A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pct"/>
            <w:vAlign w:val="bottom"/>
          </w:tcPr>
          <w:p w14:paraId="4F478578" w14:textId="77777777" w:rsidR="003954F0" w:rsidRPr="00BB0D2B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82503" w14:textId="5C500D7D" w:rsidR="003954F0" w:rsidRPr="00BB0D2B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569,475</w:t>
            </w:r>
            <w:r w:rsidRPr="00185A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pct"/>
            <w:vAlign w:val="bottom"/>
          </w:tcPr>
          <w:p w14:paraId="5010A474" w14:textId="77777777" w:rsidR="003954F0" w:rsidRPr="00BB0D2B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1D11B" w14:textId="6D153F70" w:rsidR="003954F0" w:rsidRPr="00BB0D2B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(2,000,322)</w:t>
            </w:r>
          </w:p>
        </w:tc>
        <w:tc>
          <w:tcPr>
            <w:tcW w:w="145" w:type="pct"/>
            <w:vAlign w:val="bottom"/>
          </w:tcPr>
          <w:p w14:paraId="743FBFEA" w14:textId="77777777" w:rsidR="003954F0" w:rsidRPr="00BB0D2B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25C4F" w14:textId="3389821D" w:rsidR="003954F0" w:rsidRPr="00BB0D2B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185A1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(3</w:t>
            </w:r>
            <w:r w:rsidRPr="00185A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263</w:t>
            </w:r>
            <w:r w:rsidRPr="00185A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85A1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310)</w:t>
            </w:r>
          </w:p>
        </w:tc>
      </w:tr>
      <w:tr w:rsidR="003954F0" w:rsidRPr="00BB0D2B" w14:paraId="24C5050E" w14:textId="77777777">
        <w:trPr>
          <w:trHeight w:val="262"/>
        </w:trPr>
        <w:tc>
          <w:tcPr>
            <w:tcW w:w="1455" w:type="pct"/>
            <w:shd w:val="clear" w:color="auto" w:fill="auto"/>
          </w:tcPr>
          <w:p w14:paraId="2649B627" w14:textId="77777777" w:rsidR="003954F0" w:rsidRPr="00CF3746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DC01F" w14:textId="78C2C484" w:rsidR="003954F0" w:rsidRPr="00BB0D2B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97,876,781</w:t>
            </w:r>
          </w:p>
        </w:tc>
        <w:tc>
          <w:tcPr>
            <w:tcW w:w="145" w:type="pct"/>
          </w:tcPr>
          <w:p w14:paraId="7A2049D0" w14:textId="77777777" w:rsidR="003954F0" w:rsidRPr="00BB0D2B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CA7C6" w14:textId="2B487C7C" w:rsidR="003954F0" w:rsidRPr="00BB0D2B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10,365,949</w:t>
            </w:r>
          </w:p>
        </w:tc>
        <w:tc>
          <w:tcPr>
            <w:tcW w:w="149" w:type="pct"/>
          </w:tcPr>
          <w:p w14:paraId="377D3078" w14:textId="77777777" w:rsidR="003954F0" w:rsidRPr="00BB0D2B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947C1" w14:textId="2046EBF6" w:rsidR="003954F0" w:rsidRPr="00BB0D2B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185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1,065,268</w:t>
            </w:r>
          </w:p>
        </w:tc>
        <w:tc>
          <w:tcPr>
            <w:tcW w:w="145" w:type="pct"/>
          </w:tcPr>
          <w:p w14:paraId="5702A0FC" w14:textId="77777777" w:rsidR="003954F0" w:rsidRPr="00BB0D2B" w:rsidRDefault="003954F0" w:rsidP="0039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E6D6A4" w14:textId="640331DE" w:rsidR="003954F0" w:rsidRPr="00BB0D2B" w:rsidRDefault="003954F0" w:rsidP="0039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85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307</w:t>
            </w:r>
            <w:r w:rsidRPr="00185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,998</w:t>
            </w:r>
          </w:p>
        </w:tc>
      </w:tr>
    </w:tbl>
    <w:p w14:paraId="0F23B20A" w14:textId="77777777" w:rsidR="001971BB" w:rsidRPr="001971BB" w:rsidRDefault="001971BB" w:rsidP="00687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278AA685" w14:textId="732BB3D8" w:rsidR="00687CDC" w:rsidRPr="00CF3746" w:rsidRDefault="00687CDC" w:rsidP="00687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val="th-TH"/>
        </w:rPr>
        <w:t>ระยะเวลาการให้สินเชื่อแก่ลูก</w:t>
      </w:r>
      <w:r w:rsidR="001D6072">
        <w:rPr>
          <w:rFonts w:asciiTheme="majorBidi" w:hAnsiTheme="majorBidi" w:cstheme="majorBidi" w:hint="cs"/>
          <w:sz w:val="28"/>
          <w:szCs w:val="28"/>
          <w:cs/>
          <w:lang w:val="th-TH"/>
        </w:rPr>
        <w:t>หนี้</w:t>
      </w:r>
      <w:r w:rsidR="00F73A3F">
        <w:rPr>
          <w:rFonts w:asciiTheme="majorBidi" w:hAnsiTheme="majorBidi" w:cstheme="majorBidi" w:hint="cs"/>
          <w:sz w:val="28"/>
          <w:szCs w:val="28"/>
          <w:cs/>
          <w:lang w:val="th-TH"/>
        </w:rPr>
        <w:t>โดยปกติ</w:t>
      </w:r>
      <w:r w:rsidRPr="00CF3746">
        <w:rPr>
          <w:rFonts w:asciiTheme="majorBidi" w:hAnsiTheme="majorBidi" w:cstheme="majorBidi"/>
          <w:sz w:val="28"/>
          <w:szCs w:val="28"/>
          <w:cs/>
          <w:lang w:val="th-TH"/>
        </w:rPr>
        <w:t xml:space="preserve">ของกลุ่มบริษัทและบริษัท มีระยะเวลาตั้งแต่ </w:t>
      </w:r>
      <w:r w:rsidRPr="0092795A">
        <w:rPr>
          <w:rFonts w:asciiTheme="majorBidi" w:hAnsiTheme="majorBidi" w:cstheme="majorBidi"/>
          <w:sz w:val="28"/>
          <w:szCs w:val="28"/>
        </w:rPr>
        <w:t>3</w:t>
      </w:r>
      <w:r w:rsidRPr="0092795A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 w:rsidRPr="0092795A">
        <w:rPr>
          <w:rFonts w:asciiTheme="majorBidi" w:hAnsiTheme="majorBidi" w:cstheme="majorBidi"/>
          <w:sz w:val="28"/>
          <w:szCs w:val="28"/>
        </w:rPr>
        <w:t xml:space="preserve">80 </w:t>
      </w:r>
      <w:r w:rsidRPr="0092795A">
        <w:rPr>
          <w:rFonts w:asciiTheme="majorBidi" w:hAnsiTheme="majorBidi" w:cstheme="majorBidi"/>
          <w:sz w:val="28"/>
          <w:szCs w:val="28"/>
          <w:cs/>
        </w:rPr>
        <w:t>เดือน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3FA712F" w14:textId="77777777" w:rsidR="009D481C" w:rsidRPr="00CF3746" w:rsidRDefault="00C21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4144526A" w14:textId="5D61622A" w:rsidR="000B5A9A" w:rsidRDefault="000B5A9A" w:rsidP="000B5A9A">
      <w:pPr>
        <w:pStyle w:val="index"/>
        <w:tabs>
          <w:tab w:val="clear" w:pos="1134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lastRenderedPageBreak/>
        <w:t>4.</w:t>
      </w:r>
      <w:r w:rsidR="003D4D66">
        <w:rPr>
          <w:rFonts w:asciiTheme="majorBidi" w:hAnsiTheme="majorBidi" w:cstheme="majorBidi"/>
          <w:b/>
          <w:bCs/>
          <w:sz w:val="28"/>
          <w:szCs w:val="28"/>
          <w:lang w:bidi="th-TH"/>
        </w:rPr>
        <w:t>2.2</w:t>
      </w: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  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 xml:space="preserve"> ลูกหนี้ตามสัญญาเช่าซื้อ</w:t>
      </w:r>
    </w:p>
    <w:p w14:paraId="47ED5028" w14:textId="77777777" w:rsidR="006B635E" w:rsidRPr="00CF3746" w:rsidRDefault="006B635E" w:rsidP="006B635E">
      <w:pPr>
        <w:rPr>
          <w:rFonts w:cstheme="minorBidi"/>
          <w:sz w:val="28"/>
          <w:szCs w:val="28"/>
          <w:cs/>
          <w:lang w:val="th-TH"/>
        </w:rPr>
      </w:pPr>
    </w:p>
    <w:p w14:paraId="16DD21F8" w14:textId="0C0193DB" w:rsidR="0008395E" w:rsidRPr="00CF3746" w:rsidRDefault="000839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B37835">
        <w:rPr>
          <w:rFonts w:asciiTheme="majorBidi" w:hAnsiTheme="majorBidi" w:cstheme="majorBidi"/>
          <w:bCs/>
          <w:sz w:val="28"/>
          <w:szCs w:val="28"/>
        </w:rPr>
        <w:t>3</w:t>
      </w:r>
      <w:r w:rsidR="00DA6F42">
        <w:rPr>
          <w:rFonts w:asciiTheme="majorBidi" w:hAnsiTheme="majorBidi" w:cstheme="majorBidi"/>
          <w:bCs/>
          <w:sz w:val="28"/>
          <w:szCs w:val="28"/>
        </w:rPr>
        <w:t>1</w:t>
      </w:r>
      <w:r w:rsidR="00DA6F42" w:rsidRPr="00DA6F4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DA6F42" w:rsidRPr="00DA6F42">
        <w:rPr>
          <w:rFonts w:asciiTheme="majorBidi" w:hAnsiTheme="majorBidi" w:cstheme="majorBidi" w:hint="cs"/>
          <w:b/>
          <w:sz w:val="28"/>
          <w:szCs w:val="28"/>
          <w:cs/>
        </w:rPr>
        <w:t xml:space="preserve">มีนาคม </w:t>
      </w:r>
      <w:r w:rsidRPr="00CF3746">
        <w:rPr>
          <w:rFonts w:asciiTheme="majorBidi" w:hAnsiTheme="majorBidi" w:cstheme="majorBidi"/>
          <w:bCs/>
          <w:sz w:val="28"/>
          <w:szCs w:val="28"/>
        </w:rPr>
        <w:t>256</w:t>
      </w:r>
      <w:r w:rsidR="00DA6F42">
        <w:rPr>
          <w:rFonts w:asciiTheme="majorBidi" w:hAnsiTheme="majorBidi" w:cstheme="majorBidi"/>
          <w:bCs/>
          <w:sz w:val="28"/>
          <w:szCs w:val="28"/>
        </w:rPr>
        <w:t>6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และ </w:t>
      </w:r>
      <w:r w:rsidRPr="00CF3746">
        <w:rPr>
          <w:rFonts w:asciiTheme="majorBidi" w:hAnsiTheme="majorBidi" w:cstheme="majorBidi"/>
          <w:bCs/>
          <w:sz w:val="28"/>
          <w:szCs w:val="28"/>
        </w:rPr>
        <w:t>31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ธันวาคม </w:t>
      </w:r>
      <w:r w:rsidRPr="00CF3746">
        <w:rPr>
          <w:rFonts w:asciiTheme="majorBidi" w:hAnsiTheme="majorBidi" w:cstheme="majorBidi"/>
          <w:bCs/>
          <w:sz w:val="28"/>
          <w:szCs w:val="28"/>
        </w:rPr>
        <w:t>256</w:t>
      </w:r>
      <w:r w:rsidR="00DA6F42">
        <w:rPr>
          <w:rFonts w:asciiTheme="majorBidi" w:hAnsiTheme="majorBidi" w:cstheme="majorBidi"/>
          <w:bCs/>
          <w:sz w:val="28"/>
          <w:szCs w:val="28"/>
        </w:rPr>
        <w:t>5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สำหรับลูกหนี้</w:t>
      </w:r>
      <w:r w:rsidR="00FD312B">
        <w:rPr>
          <w:rFonts w:asciiTheme="majorBidi" w:hAnsiTheme="majorBidi" w:cstheme="majorBidi"/>
          <w:b/>
          <w:sz w:val="28"/>
          <w:szCs w:val="28"/>
        </w:rPr>
        <w:br/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ตามสัญญาเช่าซื้อ โดยไม่คำนึงถึงหลักประกันและการปรับเครดิตให้ดีขึ้นด้านอื่น</w:t>
      </w:r>
      <w:r w:rsidR="006E7E62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ๆ</w:t>
      </w:r>
    </w:p>
    <w:p w14:paraId="3A34803E" w14:textId="666DB4B8" w:rsidR="0008395E" w:rsidRDefault="000839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DA6F42" w:rsidRPr="00CF3746" w14:paraId="0C5352AD" w14:textId="7777777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10EC3F01" w14:textId="77777777" w:rsidR="00DA6F42" w:rsidRPr="00CF3746" w:rsidRDefault="00DA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5239BEA3" w14:textId="77777777" w:rsidR="00DA6F42" w:rsidRPr="00CF3746" w:rsidRDefault="00DA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A6F42" w:rsidRPr="00CF3746" w14:paraId="49E62C15" w14:textId="7777777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73977A0E" w14:textId="77777777" w:rsidR="00DA6F42" w:rsidRPr="00CF3746" w:rsidRDefault="00DA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153268AB" w14:textId="181D3FBE" w:rsidR="00DA6F42" w:rsidRPr="00CF3746" w:rsidRDefault="00DA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1430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430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A6F42" w:rsidRPr="00CF3746" w:rsidDel="00D43E7A" w14:paraId="0A2F54F2" w14:textId="77777777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1E35F1CE" w14:textId="77777777" w:rsidR="00DA6F42" w:rsidRPr="00CF3746" w:rsidRDefault="00DA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168A2CF4" w14:textId="77777777" w:rsidR="00DA6F42" w:rsidRPr="00CF3746" w:rsidRDefault="00DA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4DEB3A32" w14:textId="77777777" w:rsidR="00DA6F42" w:rsidRPr="00CF3746" w:rsidRDefault="00DA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54247AC9" w14:textId="77777777" w:rsidR="00DA6F42" w:rsidRPr="00CF3746" w:rsidRDefault="00DA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16875D12" w14:textId="77777777" w:rsidR="00DA6F42" w:rsidRPr="00CF3746" w:rsidRDefault="00DA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620A2C2A" w14:textId="77777777" w:rsidR="00DA6F42" w:rsidRPr="00CF3746" w:rsidRDefault="00DA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4D430A" w14:textId="77777777" w:rsidR="00DA6F42" w:rsidRPr="00CF3746" w:rsidRDefault="00DA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1E11B32C" w14:textId="77777777" w:rsidR="00DA6F42" w:rsidRPr="00CF3746" w:rsidRDefault="00DA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28135EFA" w14:textId="77777777" w:rsidR="00DA6F42" w:rsidRPr="00CF3746" w:rsidDel="00D43E7A" w:rsidRDefault="00DA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A6F42" w:rsidRPr="00CF3746" w14:paraId="0AF499A9" w14:textId="77777777">
        <w:trPr>
          <w:tblHeader/>
        </w:trPr>
        <w:tc>
          <w:tcPr>
            <w:tcW w:w="1455" w:type="pct"/>
            <w:shd w:val="clear" w:color="auto" w:fill="auto"/>
          </w:tcPr>
          <w:p w14:paraId="54DA7D43" w14:textId="77777777" w:rsidR="00DA6F42" w:rsidRPr="00CF3746" w:rsidRDefault="00DA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5D0459C4" w14:textId="77777777" w:rsidR="00DA6F42" w:rsidRPr="00CF3746" w:rsidRDefault="00DA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A6F42" w:rsidRPr="00CF3746" w14:paraId="501248B7" w14:textId="77777777">
        <w:tc>
          <w:tcPr>
            <w:tcW w:w="1455" w:type="pct"/>
            <w:shd w:val="clear" w:color="auto" w:fill="auto"/>
          </w:tcPr>
          <w:p w14:paraId="64B7999F" w14:textId="77777777" w:rsidR="00DA6F42" w:rsidRPr="00CF3746" w:rsidRDefault="00DA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728D4F90" w14:textId="77777777" w:rsidR="00DA6F42" w:rsidRPr="00CF3746" w:rsidRDefault="00DA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3232293F" w14:textId="77777777" w:rsidR="00DA6F42" w:rsidRPr="00CF3746" w:rsidRDefault="00DA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96518F3" w14:textId="77777777" w:rsidR="00DA6F42" w:rsidRPr="00CF3746" w:rsidRDefault="00DA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467AEB8F" w14:textId="77777777" w:rsidR="00DA6F42" w:rsidRPr="00CF3746" w:rsidRDefault="00DA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4AB9926" w14:textId="77777777" w:rsidR="00DA6F42" w:rsidRPr="00CF3746" w:rsidRDefault="00DA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61F3C97" w14:textId="77777777" w:rsidR="00DA6F42" w:rsidRPr="00CF3746" w:rsidRDefault="00DA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7645B60" w14:textId="77777777" w:rsidR="00DA6F42" w:rsidRPr="00CF3746" w:rsidRDefault="00DA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20C9" w:rsidRPr="00CF3746" w14:paraId="52C70204" w14:textId="77777777">
        <w:tc>
          <w:tcPr>
            <w:tcW w:w="1455" w:type="pct"/>
            <w:shd w:val="clear" w:color="auto" w:fill="auto"/>
          </w:tcPr>
          <w:p w14:paraId="687C8253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0BA08EEF" w14:textId="2C4E4394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20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3,348,394</w:t>
            </w:r>
          </w:p>
        </w:tc>
        <w:tc>
          <w:tcPr>
            <w:tcW w:w="145" w:type="pct"/>
          </w:tcPr>
          <w:p w14:paraId="29982611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4CF91957" w14:textId="3AC1593E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B4DFD2B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49F616F0" w14:textId="78D53F8A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0DAD77F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6689E299" w14:textId="1A1E6ACB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B20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3,348,394</w:t>
            </w:r>
          </w:p>
        </w:tc>
      </w:tr>
      <w:tr w:rsidR="004B20C9" w:rsidRPr="00CF3746" w14:paraId="0056B06F" w14:textId="77777777">
        <w:tc>
          <w:tcPr>
            <w:tcW w:w="1455" w:type="pct"/>
            <w:shd w:val="clear" w:color="auto" w:fill="auto"/>
          </w:tcPr>
          <w:p w14:paraId="37A5311D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575A0152" w14:textId="5E12CE81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B20C9">
              <w:rPr>
                <w:rFonts w:asciiTheme="majorBidi" w:hAnsiTheme="majorBidi" w:cstheme="majorBidi"/>
                <w:sz w:val="28"/>
                <w:szCs w:val="28"/>
              </w:rPr>
              <w:t>813,267</w:t>
            </w:r>
          </w:p>
        </w:tc>
        <w:tc>
          <w:tcPr>
            <w:tcW w:w="145" w:type="pct"/>
          </w:tcPr>
          <w:p w14:paraId="32F1942F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78CEB067" w14:textId="26896E80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C525DC0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EE34BD0" w14:textId="27F39096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0E06C31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CA35091" w14:textId="1BF3AB1D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B20C9">
              <w:rPr>
                <w:rFonts w:asciiTheme="majorBidi" w:hAnsiTheme="majorBidi" w:cstheme="majorBidi"/>
                <w:sz w:val="28"/>
                <w:szCs w:val="28"/>
              </w:rPr>
              <w:t>813,267</w:t>
            </w:r>
          </w:p>
        </w:tc>
      </w:tr>
      <w:tr w:rsidR="004B20C9" w:rsidRPr="00CF3746" w14:paraId="6B2F8723" w14:textId="77777777">
        <w:tc>
          <w:tcPr>
            <w:tcW w:w="1455" w:type="pct"/>
            <w:shd w:val="clear" w:color="auto" w:fill="auto"/>
          </w:tcPr>
          <w:p w14:paraId="18BB3911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6188F121" w14:textId="795EA216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D9770C9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15CEAD5B" w14:textId="7C493710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B20C9">
              <w:rPr>
                <w:rFonts w:asciiTheme="majorBidi" w:hAnsiTheme="majorBidi" w:cs="Angsana New"/>
                <w:sz w:val="28"/>
                <w:szCs w:val="28"/>
              </w:rPr>
              <w:t>436,657</w:t>
            </w:r>
          </w:p>
        </w:tc>
        <w:tc>
          <w:tcPr>
            <w:tcW w:w="149" w:type="pct"/>
          </w:tcPr>
          <w:p w14:paraId="34DD49D6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28665F0D" w14:textId="7C06D2D0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A59340F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4B2F2872" w14:textId="3C4AB60D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B20C9">
              <w:rPr>
                <w:rFonts w:asciiTheme="majorBidi" w:hAnsiTheme="majorBidi" w:cs="Angsana New"/>
                <w:sz w:val="28"/>
                <w:szCs w:val="28"/>
              </w:rPr>
              <w:t>436,657</w:t>
            </w:r>
          </w:p>
        </w:tc>
      </w:tr>
      <w:tr w:rsidR="004B20C9" w:rsidRPr="00CF3746" w14:paraId="73131FCE" w14:textId="77777777">
        <w:tc>
          <w:tcPr>
            <w:tcW w:w="1455" w:type="pct"/>
            <w:shd w:val="clear" w:color="auto" w:fill="auto"/>
          </w:tcPr>
          <w:p w14:paraId="19602EDF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19F2DCE2" w14:textId="3E7D1ABB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510829A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356EFFC6" w14:textId="7446EDF6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B20C9">
              <w:rPr>
                <w:rFonts w:asciiTheme="majorBidi" w:hAnsiTheme="majorBidi" w:cs="Angsana New"/>
                <w:sz w:val="28"/>
                <w:szCs w:val="28"/>
              </w:rPr>
              <w:t>397,678</w:t>
            </w:r>
          </w:p>
        </w:tc>
        <w:tc>
          <w:tcPr>
            <w:tcW w:w="149" w:type="pct"/>
          </w:tcPr>
          <w:p w14:paraId="7E5720BF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F904D13" w14:textId="2CD27791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DE9BE54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B3749B2" w14:textId="1936E47F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B20C9">
              <w:rPr>
                <w:rFonts w:asciiTheme="majorBidi" w:hAnsiTheme="majorBidi" w:cs="Angsana New"/>
                <w:sz w:val="28"/>
                <w:szCs w:val="28"/>
              </w:rPr>
              <w:t>397,678</w:t>
            </w:r>
          </w:p>
        </w:tc>
      </w:tr>
      <w:tr w:rsidR="004B20C9" w:rsidRPr="00CF3746" w14:paraId="08AE3C02" w14:textId="77777777">
        <w:tc>
          <w:tcPr>
            <w:tcW w:w="1455" w:type="pct"/>
            <w:shd w:val="clear" w:color="auto" w:fill="auto"/>
          </w:tcPr>
          <w:p w14:paraId="458E15F9" w14:textId="3B19CA6A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</w:tcPr>
          <w:p w14:paraId="76EDBA49" w14:textId="607751C5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91071A4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26E46271" w14:textId="01220D52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2A155EE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226A4CE0" w14:textId="44318230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B20C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470</w:t>
            </w:r>
            <w:r w:rsidRPr="004B20C9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B20C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644</w:t>
            </w:r>
          </w:p>
        </w:tc>
        <w:tc>
          <w:tcPr>
            <w:tcW w:w="145" w:type="pct"/>
          </w:tcPr>
          <w:p w14:paraId="6313F6CE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0FF016FA" w14:textId="50C2298F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B20C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470</w:t>
            </w:r>
            <w:r w:rsidRPr="004B20C9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B20C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644</w:t>
            </w:r>
          </w:p>
        </w:tc>
      </w:tr>
      <w:tr w:rsidR="004B20C9" w:rsidRPr="00CF3746" w14:paraId="503A93BC" w14:textId="77777777">
        <w:tc>
          <w:tcPr>
            <w:tcW w:w="1455" w:type="pct"/>
            <w:shd w:val="clear" w:color="auto" w:fill="auto"/>
          </w:tcPr>
          <w:p w14:paraId="3FB8227D" w14:textId="5D1BBBA1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FEA9B" w14:textId="5C88EA9A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BA803F0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C00E6" w14:textId="1265AB1B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1CAB7B5B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81903" w14:textId="5F7DFC76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B20C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817</w:t>
            </w:r>
          </w:p>
        </w:tc>
        <w:tc>
          <w:tcPr>
            <w:tcW w:w="145" w:type="pct"/>
          </w:tcPr>
          <w:p w14:paraId="40D488D1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1962A" w14:textId="43C125AC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B20C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817</w:t>
            </w:r>
          </w:p>
        </w:tc>
      </w:tr>
      <w:tr w:rsidR="004B20C9" w:rsidRPr="00CF3746" w14:paraId="1113BF39" w14:textId="77777777">
        <w:tc>
          <w:tcPr>
            <w:tcW w:w="1455" w:type="pct"/>
            <w:shd w:val="clear" w:color="auto" w:fill="auto"/>
          </w:tcPr>
          <w:p w14:paraId="72428243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C44EA" w14:textId="34AF553D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B20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4,161,661</w:t>
            </w:r>
          </w:p>
        </w:tc>
        <w:tc>
          <w:tcPr>
            <w:tcW w:w="145" w:type="pct"/>
          </w:tcPr>
          <w:p w14:paraId="2C3CB986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60E8A" w14:textId="5D72B695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4B20C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834,335</w:t>
            </w:r>
          </w:p>
        </w:tc>
        <w:tc>
          <w:tcPr>
            <w:tcW w:w="149" w:type="pct"/>
          </w:tcPr>
          <w:p w14:paraId="6D889B32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6CFEA" w14:textId="0CA6B38B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B20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471</w:t>
            </w:r>
            <w:r w:rsidRPr="004B20C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B20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461</w:t>
            </w:r>
          </w:p>
        </w:tc>
        <w:tc>
          <w:tcPr>
            <w:tcW w:w="145" w:type="pct"/>
          </w:tcPr>
          <w:p w14:paraId="7C531C7F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921D6" w14:textId="038C8214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20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4B20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B20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467</w:t>
            </w:r>
            <w:r w:rsidRPr="004B20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B20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457</w:t>
            </w:r>
          </w:p>
        </w:tc>
      </w:tr>
      <w:tr w:rsidR="004B20C9" w:rsidRPr="00816518" w14:paraId="5853338F" w14:textId="77777777">
        <w:tc>
          <w:tcPr>
            <w:tcW w:w="1455" w:type="pct"/>
            <w:shd w:val="clear" w:color="auto" w:fill="auto"/>
          </w:tcPr>
          <w:p w14:paraId="3D9BB530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1982D738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73E95" w14:textId="07D9A211" w:rsidR="004B20C9" w:rsidRPr="00816518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B20C9">
              <w:rPr>
                <w:rFonts w:asciiTheme="majorBidi" w:hAnsiTheme="majorBidi" w:cstheme="majorBidi"/>
                <w:sz w:val="28"/>
                <w:szCs w:val="28"/>
              </w:rPr>
              <w:t>(72,609)</w:t>
            </w:r>
          </w:p>
        </w:tc>
        <w:tc>
          <w:tcPr>
            <w:tcW w:w="145" w:type="pct"/>
            <w:vAlign w:val="bottom"/>
          </w:tcPr>
          <w:p w14:paraId="1E78BFA9" w14:textId="77777777" w:rsidR="004B20C9" w:rsidRPr="00816518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5D6E98" w14:textId="7800AADF" w:rsidR="004B20C9" w:rsidRPr="00816518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B20C9">
              <w:rPr>
                <w:rFonts w:asciiTheme="majorBidi" w:hAnsiTheme="majorBidi" w:cs="Angsana New"/>
                <w:sz w:val="28"/>
                <w:szCs w:val="28"/>
              </w:rPr>
              <w:t>(128,066)</w:t>
            </w:r>
          </w:p>
        </w:tc>
        <w:tc>
          <w:tcPr>
            <w:tcW w:w="149" w:type="pct"/>
            <w:vAlign w:val="bottom"/>
          </w:tcPr>
          <w:p w14:paraId="3068798A" w14:textId="77777777" w:rsidR="004B20C9" w:rsidRPr="00816518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0B5F14" w14:textId="53A15F60" w:rsidR="004B20C9" w:rsidRPr="00816518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B20C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(274</w:t>
            </w:r>
            <w:r w:rsidRPr="004B20C9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B20C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270)</w:t>
            </w:r>
          </w:p>
        </w:tc>
        <w:tc>
          <w:tcPr>
            <w:tcW w:w="145" w:type="pct"/>
            <w:vAlign w:val="bottom"/>
          </w:tcPr>
          <w:p w14:paraId="564B41BB" w14:textId="77777777" w:rsidR="004B20C9" w:rsidRPr="00816518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257701" w14:textId="7E90CF0F" w:rsidR="004B20C9" w:rsidRPr="00816518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B20C9">
              <w:rPr>
                <w:rFonts w:asciiTheme="majorBidi" w:hAnsiTheme="majorBidi" w:cstheme="majorBidi"/>
                <w:sz w:val="28"/>
                <w:szCs w:val="28"/>
              </w:rPr>
              <w:t>(474,945)</w:t>
            </w:r>
          </w:p>
        </w:tc>
      </w:tr>
      <w:tr w:rsidR="004B20C9" w:rsidRPr="00CF3746" w14:paraId="7279E3CC" w14:textId="77777777">
        <w:tc>
          <w:tcPr>
            <w:tcW w:w="1455" w:type="pct"/>
            <w:shd w:val="clear" w:color="auto" w:fill="auto"/>
          </w:tcPr>
          <w:p w14:paraId="0AEDD8C2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A13BDA" w14:textId="74AA5CBD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20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4,089,052</w:t>
            </w:r>
          </w:p>
        </w:tc>
        <w:tc>
          <w:tcPr>
            <w:tcW w:w="145" w:type="pct"/>
          </w:tcPr>
          <w:p w14:paraId="01820EF0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83C083" w14:textId="25D15764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4B20C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706,269</w:t>
            </w:r>
          </w:p>
        </w:tc>
        <w:tc>
          <w:tcPr>
            <w:tcW w:w="149" w:type="pct"/>
          </w:tcPr>
          <w:p w14:paraId="5A7D4BB0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D8C1C" w14:textId="1E939ADD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B20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197</w:t>
            </w:r>
            <w:r w:rsidRPr="004B20C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B20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191</w:t>
            </w:r>
          </w:p>
        </w:tc>
        <w:tc>
          <w:tcPr>
            <w:tcW w:w="145" w:type="pct"/>
          </w:tcPr>
          <w:p w14:paraId="4F84DA99" w14:textId="77777777" w:rsidR="004B20C9" w:rsidRPr="00CF3746" w:rsidRDefault="004B20C9" w:rsidP="004B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C303E9" w14:textId="51EB0DA0" w:rsidR="004B20C9" w:rsidRPr="00CF3746" w:rsidRDefault="004B20C9" w:rsidP="004B20C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20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4B20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B20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992</w:t>
            </w:r>
            <w:r w:rsidRPr="004B20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B20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512</w:t>
            </w:r>
          </w:p>
        </w:tc>
      </w:tr>
    </w:tbl>
    <w:p w14:paraId="6CD8674C" w14:textId="77777777" w:rsidR="00C913EB" w:rsidRPr="00C913EB" w:rsidRDefault="00C913EB" w:rsidP="00D77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2"/>
          <w:szCs w:val="22"/>
          <w:vertAlign w:val="superscript"/>
        </w:rPr>
      </w:pPr>
    </w:p>
    <w:p w14:paraId="0481CD10" w14:textId="50D7A838" w:rsidR="00D772C8" w:rsidRDefault="00D772C8" w:rsidP="00D77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F3746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35A8FAEE" w14:textId="77777777" w:rsidR="00B519C6" w:rsidRDefault="00B519C6" w:rsidP="00D77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  <w:cs/>
        </w:rPr>
      </w:pPr>
      <w:r>
        <w:rPr>
          <w:rFonts w:asciiTheme="majorBidi" w:hAnsiTheme="majorBidi" w:cstheme="majorBidi"/>
          <w:sz w:val="20"/>
          <w:szCs w:val="20"/>
          <w:vertAlign w:val="superscript"/>
          <w:cs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B519C6" w:rsidRPr="00CF3746" w14:paraId="2F8D5243" w14:textId="7777777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2EAF4A03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15B72EDB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519C6" w:rsidRPr="00CF3746" w14:paraId="2CE289A3" w14:textId="7777777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5B99B1D9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3248C60C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519C6" w:rsidRPr="00CF3746" w:rsidDel="00D43E7A" w14:paraId="33516698" w14:textId="77777777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09C6EC70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2F693D56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362CC01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039324F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1D4BC290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7E73DB2F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ACA837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23BE0F7D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4D64E927" w14:textId="77777777" w:rsidR="00B519C6" w:rsidRPr="00CF3746" w:rsidDel="00D43E7A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519C6" w:rsidRPr="00CF3746" w14:paraId="5F64A8D0" w14:textId="77777777">
        <w:trPr>
          <w:tblHeader/>
        </w:trPr>
        <w:tc>
          <w:tcPr>
            <w:tcW w:w="1455" w:type="pct"/>
            <w:shd w:val="clear" w:color="auto" w:fill="auto"/>
          </w:tcPr>
          <w:p w14:paraId="54D99E7F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3BA260B4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19C6" w:rsidRPr="00CF3746" w14:paraId="5A722A9B" w14:textId="77777777">
        <w:tc>
          <w:tcPr>
            <w:tcW w:w="1455" w:type="pct"/>
            <w:shd w:val="clear" w:color="auto" w:fill="auto"/>
          </w:tcPr>
          <w:p w14:paraId="33AD2215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14015666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25C4792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9326E92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EC8E2A2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BAB239D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F8211CF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0BF1E887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19C6" w:rsidRPr="00CF3746" w14:paraId="0A3C064E" w14:textId="77777777">
        <w:tc>
          <w:tcPr>
            <w:tcW w:w="1455" w:type="pct"/>
            <w:shd w:val="clear" w:color="auto" w:fill="auto"/>
          </w:tcPr>
          <w:p w14:paraId="68D9528D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7440C7AE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918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3,475,26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</w:p>
        </w:tc>
        <w:tc>
          <w:tcPr>
            <w:tcW w:w="145" w:type="pct"/>
          </w:tcPr>
          <w:p w14:paraId="743963F5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8BC90AF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5076BF4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18C55C70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67804A2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556B3CA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9187B">
              <w:rPr>
                <w:rFonts w:asciiTheme="majorBidi" w:hAnsiTheme="majorBidi" w:cstheme="majorBidi"/>
                <w:sz w:val="28"/>
                <w:szCs w:val="28"/>
              </w:rPr>
              <w:t>3,475,26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B519C6" w:rsidRPr="00CF3746" w14:paraId="26E614E1" w14:textId="77777777">
        <w:tc>
          <w:tcPr>
            <w:tcW w:w="1455" w:type="pct"/>
            <w:shd w:val="clear" w:color="auto" w:fill="auto"/>
          </w:tcPr>
          <w:p w14:paraId="3BCAA179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67A16F34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852</w:t>
            </w:r>
            <w:r w:rsidRPr="006918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753</w:t>
            </w:r>
          </w:p>
        </w:tc>
        <w:tc>
          <w:tcPr>
            <w:tcW w:w="145" w:type="pct"/>
          </w:tcPr>
          <w:p w14:paraId="37340C56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62CA0F0A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7CAFDDA1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01D65204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61525EB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45C6045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852</w:t>
            </w:r>
            <w:r w:rsidRPr="006918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753</w:t>
            </w:r>
          </w:p>
        </w:tc>
      </w:tr>
      <w:tr w:rsidR="00B519C6" w:rsidRPr="00CF3746" w14:paraId="42F7AB27" w14:textId="77777777">
        <w:tc>
          <w:tcPr>
            <w:tcW w:w="1455" w:type="pct"/>
            <w:shd w:val="clear" w:color="auto" w:fill="auto"/>
          </w:tcPr>
          <w:p w14:paraId="63BBBF19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349F073C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3E56AE1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nil"/>
            </w:tcBorders>
            <w:shd w:val="clear" w:color="auto" w:fill="auto"/>
          </w:tcPr>
          <w:p w14:paraId="23420AAA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490</w:t>
            </w:r>
            <w:r w:rsidRPr="0069187B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830</w:t>
            </w:r>
          </w:p>
        </w:tc>
        <w:tc>
          <w:tcPr>
            <w:tcW w:w="149" w:type="pct"/>
          </w:tcPr>
          <w:p w14:paraId="379FD5D4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09DAF717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045F55D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nil"/>
            </w:tcBorders>
            <w:shd w:val="clear" w:color="auto" w:fill="auto"/>
          </w:tcPr>
          <w:p w14:paraId="06E2B99F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490</w:t>
            </w:r>
            <w:r w:rsidRPr="0069187B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830</w:t>
            </w:r>
          </w:p>
        </w:tc>
      </w:tr>
      <w:tr w:rsidR="00B519C6" w:rsidRPr="00CF3746" w14:paraId="690EFA79" w14:textId="77777777">
        <w:tc>
          <w:tcPr>
            <w:tcW w:w="1455" w:type="pct"/>
            <w:shd w:val="clear" w:color="auto" w:fill="auto"/>
          </w:tcPr>
          <w:p w14:paraId="326DDF52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3C1D12B3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2632290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7031B75D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408</w:t>
            </w:r>
            <w:r w:rsidRPr="0069187B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72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49" w:type="pct"/>
          </w:tcPr>
          <w:p w14:paraId="3E546ECF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482BD723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4E92EAF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10B0C8AB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408</w:t>
            </w:r>
            <w:r w:rsidRPr="0069187B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72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</w:tr>
      <w:tr w:rsidR="00B519C6" w:rsidRPr="00CF3746" w14:paraId="5CAF3A4C" w14:textId="77777777">
        <w:tc>
          <w:tcPr>
            <w:tcW w:w="1455" w:type="pct"/>
            <w:shd w:val="clear" w:color="auto" w:fill="auto"/>
          </w:tcPr>
          <w:p w14:paraId="7EABD031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205ED8A5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1A9FAB2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210366D1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1A8C25FD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0D9A0805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408</w:t>
            </w:r>
            <w:r w:rsidRPr="0069187B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634</w:t>
            </w:r>
          </w:p>
        </w:tc>
        <w:tc>
          <w:tcPr>
            <w:tcW w:w="145" w:type="pct"/>
          </w:tcPr>
          <w:p w14:paraId="693268A1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DE4C6E6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408</w:t>
            </w:r>
            <w:r w:rsidRPr="0069187B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634</w:t>
            </w:r>
          </w:p>
        </w:tc>
      </w:tr>
      <w:tr w:rsidR="00B519C6" w:rsidRPr="00CF3746" w14:paraId="3908F0BD" w14:textId="77777777">
        <w:tc>
          <w:tcPr>
            <w:tcW w:w="1455" w:type="pct"/>
            <w:shd w:val="clear" w:color="auto" w:fill="auto"/>
          </w:tcPr>
          <w:p w14:paraId="495C6028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77E1C39B" w14:textId="77777777" w:rsidR="00B519C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B1A12C9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224F7E11" w14:textId="77777777" w:rsidR="00B519C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EA40BDE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56683E9B" w14:textId="77777777" w:rsidR="00B519C6" w:rsidRPr="006948C2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247</w:t>
            </w:r>
          </w:p>
        </w:tc>
        <w:tc>
          <w:tcPr>
            <w:tcW w:w="145" w:type="pct"/>
          </w:tcPr>
          <w:p w14:paraId="78369CEB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2ED0B1" w14:textId="77777777" w:rsidR="00B519C6" w:rsidRPr="006948C2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247</w:t>
            </w:r>
          </w:p>
        </w:tc>
      </w:tr>
      <w:tr w:rsidR="00B519C6" w:rsidRPr="00CF3746" w14:paraId="6C13FA89" w14:textId="77777777">
        <w:tc>
          <w:tcPr>
            <w:tcW w:w="1455" w:type="pct"/>
            <w:shd w:val="clear" w:color="auto" w:fill="auto"/>
          </w:tcPr>
          <w:p w14:paraId="270865B8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0832FC45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6918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4,328,01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45" w:type="pct"/>
          </w:tcPr>
          <w:p w14:paraId="27048DED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74C5930A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69187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899,55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9" w:type="pct"/>
          </w:tcPr>
          <w:p w14:paraId="5AA6CD95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4C29BD25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408</w:t>
            </w: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881</w:t>
            </w:r>
          </w:p>
        </w:tc>
        <w:tc>
          <w:tcPr>
            <w:tcW w:w="145" w:type="pct"/>
          </w:tcPr>
          <w:p w14:paraId="784A237B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402D3A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A31EC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636</w:t>
            </w:r>
            <w:r w:rsidRPr="00A31EC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45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</w:tr>
      <w:tr w:rsidR="00B519C6" w:rsidRPr="00CF3746" w14:paraId="51456E70" w14:textId="77777777">
        <w:tc>
          <w:tcPr>
            <w:tcW w:w="1455" w:type="pct"/>
            <w:shd w:val="clear" w:color="auto" w:fill="auto"/>
          </w:tcPr>
          <w:p w14:paraId="557F4C42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0F9D6ECC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05463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9187B">
              <w:rPr>
                <w:rFonts w:asciiTheme="majorBidi" w:hAnsiTheme="majorBidi" w:cstheme="majorBidi"/>
                <w:sz w:val="28"/>
                <w:szCs w:val="28"/>
              </w:rPr>
              <w:t>(62,532)</w:t>
            </w:r>
          </w:p>
        </w:tc>
        <w:tc>
          <w:tcPr>
            <w:tcW w:w="145" w:type="pct"/>
            <w:vAlign w:val="bottom"/>
          </w:tcPr>
          <w:p w14:paraId="78A2305B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5FD76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</w:rPr>
              <w:t>(101,374)</w:t>
            </w:r>
          </w:p>
        </w:tc>
        <w:tc>
          <w:tcPr>
            <w:tcW w:w="149" w:type="pct"/>
            <w:vAlign w:val="bottom"/>
          </w:tcPr>
          <w:p w14:paraId="297948A6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4C54D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31E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(214</w:t>
            </w:r>
            <w:r w:rsidRPr="00A31EC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A31E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84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  <w:r w:rsidRPr="00A31E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  <w:vAlign w:val="bottom"/>
          </w:tcPr>
          <w:p w14:paraId="5F71D467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E692B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31EC1">
              <w:rPr>
                <w:rFonts w:asciiTheme="majorBidi" w:hAnsiTheme="majorBidi" w:cstheme="majorBidi"/>
                <w:sz w:val="28"/>
                <w:szCs w:val="28"/>
              </w:rPr>
              <w:t>(378,75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31E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519C6" w:rsidRPr="00CF3746" w14:paraId="01BF80AD" w14:textId="77777777">
        <w:trPr>
          <w:trHeight w:val="91"/>
        </w:trPr>
        <w:tc>
          <w:tcPr>
            <w:tcW w:w="1455" w:type="pct"/>
            <w:shd w:val="clear" w:color="auto" w:fill="auto"/>
          </w:tcPr>
          <w:p w14:paraId="6FAA9407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FDCC79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6918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4,265,48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45" w:type="pct"/>
          </w:tcPr>
          <w:p w14:paraId="0C9A2895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3A1E4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69187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798,18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9" w:type="pct"/>
          </w:tcPr>
          <w:p w14:paraId="39365F6D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7A9E4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194</w:t>
            </w: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03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45" w:type="pct"/>
          </w:tcPr>
          <w:p w14:paraId="393D931A" w14:textId="77777777" w:rsidR="00B519C6" w:rsidRPr="00CF3746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12F48" w14:textId="77777777" w:rsidR="00B519C6" w:rsidRPr="00CF3746" w:rsidRDefault="00B519C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A31EC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257</w:t>
            </w:r>
            <w:r w:rsidRPr="00A31EC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70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</w:tr>
    </w:tbl>
    <w:p w14:paraId="2AB82412" w14:textId="77777777" w:rsidR="00B519C6" w:rsidRPr="007B62FD" w:rsidRDefault="00B519C6" w:rsidP="00B51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754C9B5B" w14:textId="77777777" w:rsidR="00B519C6" w:rsidRPr="00CF3746" w:rsidRDefault="00B519C6" w:rsidP="00B51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F3746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7C5D55B1" w14:textId="3C30C2AB" w:rsidR="00C913EB" w:rsidRDefault="00C913EB" w:rsidP="00D77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>
        <w:rPr>
          <w:rFonts w:asciiTheme="majorBidi" w:hAnsiTheme="majorBidi" w:cstheme="majorBidi"/>
          <w:sz w:val="20"/>
          <w:szCs w:val="20"/>
          <w:vertAlign w:val="superscript"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CF2FA3" w:rsidRPr="00CF3746" w14:paraId="008D3DAB" w14:textId="7777777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78D7C542" w14:textId="77777777" w:rsidR="00CF2FA3" w:rsidRPr="00CF3746" w:rsidRDefault="00CF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08B77196" w14:textId="40ADF2C4" w:rsidR="00CF2FA3" w:rsidRPr="00CF3746" w:rsidRDefault="00CF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F2FA3" w:rsidRPr="00CF3746" w14:paraId="60247535" w14:textId="7777777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4583891C" w14:textId="77777777" w:rsidR="00CF2FA3" w:rsidRPr="00CF3746" w:rsidRDefault="00CF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622FD5A8" w14:textId="77777777" w:rsidR="00CF2FA3" w:rsidRPr="00CF3746" w:rsidRDefault="00CF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1430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430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F2FA3" w:rsidRPr="00CF3746" w:rsidDel="00D43E7A" w14:paraId="7C562264" w14:textId="77777777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71B150A9" w14:textId="77777777" w:rsidR="00CF2FA3" w:rsidRPr="00CF3746" w:rsidRDefault="00CF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A705E81" w14:textId="77777777" w:rsidR="00CF2FA3" w:rsidRPr="00CF3746" w:rsidRDefault="00CF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03E63F20" w14:textId="77777777" w:rsidR="00CF2FA3" w:rsidRPr="00CF3746" w:rsidRDefault="00CF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310744F" w14:textId="77777777" w:rsidR="00CF2FA3" w:rsidRPr="00CF3746" w:rsidRDefault="00CF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194AD1B2" w14:textId="77777777" w:rsidR="00CF2FA3" w:rsidRPr="00CF3746" w:rsidRDefault="00CF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665B48B8" w14:textId="77777777" w:rsidR="00CF2FA3" w:rsidRPr="00CF3746" w:rsidRDefault="00CF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019761" w14:textId="77777777" w:rsidR="00CF2FA3" w:rsidRPr="00CF3746" w:rsidRDefault="00CF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3194A96" w14:textId="77777777" w:rsidR="00CF2FA3" w:rsidRPr="00CF3746" w:rsidRDefault="00CF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2C4F6157" w14:textId="77777777" w:rsidR="00CF2FA3" w:rsidRPr="00CF3746" w:rsidDel="00D43E7A" w:rsidRDefault="00CF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F2FA3" w:rsidRPr="00CF3746" w14:paraId="78EB1318" w14:textId="77777777">
        <w:trPr>
          <w:tblHeader/>
        </w:trPr>
        <w:tc>
          <w:tcPr>
            <w:tcW w:w="1455" w:type="pct"/>
            <w:shd w:val="clear" w:color="auto" w:fill="auto"/>
          </w:tcPr>
          <w:p w14:paraId="0F7243BA" w14:textId="77777777" w:rsidR="00CF2FA3" w:rsidRPr="00CF3746" w:rsidRDefault="00CF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2D9CF18A" w14:textId="77777777" w:rsidR="00CF2FA3" w:rsidRPr="00CF3746" w:rsidRDefault="00CF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2FA3" w:rsidRPr="00CF3746" w14:paraId="257BDF74" w14:textId="77777777">
        <w:tc>
          <w:tcPr>
            <w:tcW w:w="1455" w:type="pct"/>
            <w:shd w:val="clear" w:color="auto" w:fill="auto"/>
          </w:tcPr>
          <w:p w14:paraId="6D48895C" w14:textId="77777777" w:rsidR="00CF2FA3" w:rsidRPr="00CF3746" w:rsidRDefault="00CF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12CA8230" w14:textId="77777777" w:rsidR="00CF2FA3" w:rsidRPr="00CF3746" w:rsidRDefault="00CF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DF13756" w14:textId="77777777" w:rsidR="00CF2FA3" w:rsidRPr="00CF3746" w:rsidRDefault="00CF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9E4DE85" w14:textId="77777777" w:rsidR="00CF2FA3" w:rsidRPr="00CF3746" w:rsidRDefault="00CF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4C396CF5" w14:textId="77777777" w:rsidR="00CF2FA3" w:rsidRPr="00CF3746" w:rsidRDefault="00CF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215C846" w14:textId="77777777" w:rsidR="00CF2FA3" w:rsidRPr="00CF3746" w:rsidRDefault="00CF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8B0F408" w14:textId="77777777" w:rsidR="00CF2FA3" w:rsidRPr="00CF3746" w:rsidRDefault="00CF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78E9F24" w14:textId="77777777" w:rsidR="00CF2FA3" w:rsidRPr="00CF3746" w:rsidRDefault="00CF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4D4C" w:rsidRPr="00CF3746" w14:paraId="0CCD0224" w14:textId="77777777">
        <w:tc>
          <w:tcPr>
            <w:tcW w:w="1455" w:type="pct"/>
            <w:shd w:val="clear" w:color="auto" w:fill="auto"/>
          </w:tcPr>
          <w:p w14:paraId="1C382189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306B47AF" w14:textId="014F8905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4D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259,156</w:t>
            </w:r>
          </w:p>
        </w:tc>
        <w:tc>
          <w:tcPr>
            <w:tcW w:w="145" w:type="pct"/>
          </w:tcPr>
          <w:p w14:paraId="1EA9BFEB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71346ED0" w14:textId="3BFA8ED0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38C169B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304BE14C" w14:textId="2C00CB9C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A0EE1CB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57F929FF" w14:textId="108F1F89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E54D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259,156</w:t>
            </w:r>
          </w:p>
        </w:tc>
      </w:tr>
      <w:tr w:rsidR="00E54D4C" w:rsidRPr="00CF3746" w14:paraId="1DCD7D8A" w14:textId="77777777">
        <w:tc>
          <w:tcPr>
            <w:tcW w:w="1455" w:type="pct"/>
            <w:shd w:val="clear" w:color="auto" w:fill="auto"/>
          </w:tcPr>
          <w:p w14:paraId="2FD7E523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087E4330" w14:textId="29D572CB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54D4C">
              <w:rPr>
                <w:rFonts w:asciiTheme="majorBidi" w:hAnsiTheme="majorBidi" w:cstheme="majorBidi"/>
                <w:sz w:val="28"/>
                <w:szCs w:val="28"/>
              </w:rPr>
              <w:t>93,149</w:t>
            </w:r>
          </w:p>
        </w:tc>
        <w:tc>
          <w:tcPr>
            <w:tcW w:w="145" w:type="pct"/>
          </w:tcPr>
          <w:p w14:paraId="6EE4493F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46DAFAA9" w14:textId="16459B54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9CEFA23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745EFB43" w14:textId="358FE7C1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ADA1E6A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1CCDCA10" w14:textId="5DB973AE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54D4C">
              <w:rPr>
                <w:rFonts w:asciiTheme="majorBidi" w:hAnsiTheme="majorBidi" w:cstheme="majorBidi"/>
                <w:sz w:val="28"/>
                <w:szCs w:val="28"/>
              </w:rPr>
              <w:t>93,149</w:t>
            </w:r>
          </w:p>
        </w:tc>
      </w:tr>
      <w:tr w:rsidR="00E54D4C" w:rsidRPr="00CF3746" w14:paraId="3670BCD6" w14:textId="77777777">
        <w:tc>
          <w:tcPr>
            <w:tcW w:w="1455" w:type="pct"/>
            <w:shd w:val="clear" w:color="auto" w:fill="auto"/>
          </w:tcPr>
          <w:p w14:paraId="6F55D3AC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4AA664B2" w14:textId="1F19A9AE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C71DA33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66CCD90D" w14:textId="3C6B1FDF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E54D4C">
              <w:rPr>
                <w:rFonts w:asciiTheme="majorBidi" w:hAnsiTheme="majorBidi" w:cs="Angsana New"/>
                <w:sz w:val="28"/>
                <w:szCs w:val="28"/>
              </w:rPr>
              <w:t>45,802</w:t>
            </w:r>
          </w:p>
        </w:tc>
        <w:tc>
          <w:tcPr>
            <w:tcW w:w="149" w:type="pct"/>
          </w:tcPr>
          <w:p w14:paraId="5BAFB1BF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7E42C70C" w14:textId="6CBAA6E9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2DB0F51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08E78F4A" w14:textId="3BF008B4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54D4C">
              <w:rPr>
                <w:rFonts w:asciiTheme="majorBidi" w:hAnsiTheme="majorBidi" w:cs="Angsana New"/>
                <w:sz w:val="28"/>
                <w:szCs w:val="28"/>
              </w:rPr>
              <w:t>45,802</w:t>
            </w:r>
          </w:p>
        </w:tc>
      </w:tr>
      <w:tr w:rsidR="00E54D4C" w:rsidRPr="00CF3746" w14:paraId="5C8AD345" w14:textId="77777777">
        <w:tc>
          <w:tcPr>
            <w:tcW w:w="1455" w:type="pct"/>
            <w:shd w:val="clear" w:color="auto" w:fill="auto"/>
          </w:tcPr>
          <w:p w14:paraId="1E092500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5FDD40DF" w14:textId="368F32F5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60E9CFA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39A9073A" w14:textId="4DAAAF5D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E54D4C">
              <w:rPr>
                <w:rFonts w:asciiTheme="majorBidi" w:hAnsiTheme="majorBidi" w:cs="Angsana New"/>
                <w:sz w:val="28"/>
                <w:szCs w:val="28"/>
              </w:rPr>
              <w:t>46,863</w:t>
            </w:r>
          </w:p>
        </w:tc>
        <w:tc>
          <w:tcPr>
            <w:tcW w:w="149" w:type="pct"/>
          </w:tcPr>
          <w:p w14:paraId="2486FED5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9EB0526" w14:textId="4FA223A4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8315F7D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192932B4" w14:textId="028AB6D0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54D4C">
              <w:rPr>
                <w:rFonts w:asciiTheme="majorBidi" w:hAnsiTheme="majorBidi" w:cs="Angsana New"/>
                <w:sz w:val="28"/>
                <w:szCs w:val="28"/>
              </w:rPr>
              <w:t>46,863</w:t>
            </w:r>
          </w:p>
        </w:tc>
      </w:tr>
      <w:tr w:rsidR="00E54D4C" w:rsidRPr="00CF3746" w14:paraId="16725388" w14:textId="77777777">
        <w:tc>
          <w:tcPr>
            <w:tcW w:w="1455" w:type="pct"/>
            <w:shd w:val="clear" w:color="auto" w:fill="auto"/>
          </w:tcPr>
          <w:p w14:paraId="1CBFDFEC" w14:textId="03742AED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</w:tcPr>
          <w:p w14:paraId="07FE1869" w14:textId="2EA2A411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9FB260C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72EF7326" w14:textId="787AC11F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7215C02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05D3A574" w14:textId="345352DF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E54D4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53</w:t>
            </w:r>
            <w:r w:rsidRPr="00E54D4C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E54D4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819</w:t>
            </w:r>
          </w:p>
        </w:tc>
        <w:tc>
          <w:tcPr>
            <w:tcW w:w="145" w:type="pct"/>
          </w:tcPr>
          <w:p w14:paraId="237EF5C2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8A6EA2B" w14:textId="7F16AA17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54D4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53</w:t>
            </w:r>
            <w:r w:rsidRPr="00E54D4C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E54D4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819</w:t>
            </w:r>
          </w:p>
        </w:tc>
      </w:tr>
      <w:tr w:rsidR="00E54D4C" w:rsidRPr="00CF3746" w14:paraId="5BCC9A86" w14:textId="77777777">
        <w:tc>
          <w:tcPr>
            <w:tcW w:w="1455" w:type="pct"/>
            <w:shd w:val="clear" w:color="auto" w:fill="auto"/>
          </w:tcPr>
          <w:p w14:paraId="3E662265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24CA3" w14:textId="3CC53B87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E54D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352,305</w:t>
            </w:r>
          </w:p>
        </w:tc>
        <w:tc>
          <w:tcPr>
            <w:tcW w:w="145" w:type="pct"/>
          </w:tcPr>
          <w:p w14:paraId="5D830226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64C3E" w14:textId="005D1072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E54D4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92,665</w:t>
            </w:r>
          </w:p>
        </w:tc>
        <w:tc>
          <w:tcPr>
            <w:tcW w:w="149" w:type="pct"/>
          </w:tcPr>
          <w:p w14:paraId="54D7913B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B72CD" w14:textId="62CA1BA8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E54D4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53</w:t>
            </w:r>
            <w:r w:rsidRPr="00E54D4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54D4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819</w:t>
            </w:r>
          </w:p>
        </w:tc>
        <w:tc>
          <w:tcPr>
            <w:tcW w:w="145" w:type="pct"/>
          </w:tcPr>
          <w:p w14:paraId="1FA011AB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295E0" w14:textId="74E11A3D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54D4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498</w:t>
            </w:r>
            <w:r w:rsidRPr="00E54D4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54D4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789</w:t>
            </w:r>
          </w:p>
        </w:tc>
      </w:tr>
      <w:tr w:rsidR="00E54D4C" w:rsidRPr="00816518" w14:paraId="7D9E2A4E" w14:textId="77777777">
        <w:tc>
          <w:tcPr>
            <w:tcW w:w="1455" w:type="pct"/>
            <w:shd w:val="clear" w:color="auto" w:fill="auto"/>
          </w:tcPr>
          <w:p w14:paraId="5350F2F3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6385402C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BC768" w14:textId="63452F7E" w:rsidR="00E54D4C" w:rsidRPr="00816518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E54D4C">
              <w:rPr>
                <w:rFonts w:asciiTheme="majorBidi" w:hAnsiTheme="majorBidi" w:cstheme="majorBidi"/>
                <w:sz w:val="28"/>
                <w:szCs w:val="28"/>
              </w:rPr>
              <w:t>(7,829)</w:t>
            </w:r>
          </w:p>
        </w:tc>
        <w:tc>
          <w:tcPr>
            <w:tcW w:w="145" w:type="pct"/>
            <w:vAlign w:val="bottom"/>
          </w:tcPr>
          <w:p w14:paraId="1B1D9815" w14:textId="77777777" w:rsidR="00E54D4C" w:rsidRPr="00816518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60130D" w14:textId="04103247" w:rsidR="00E54D4C" w:rsidRPr="00816518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E54D4C">
              <w:rPr>
                <w:rFonts w:asciiTheme="majorBidi" w:hAnsiTheme="majorBidi" w:cs="Angsana New"/>
                <w:sz w:val="28"/>
                <w:szCs w:val="28"/>
              </w:rPr>
              <w:t>(15,537)</w:t>
            </w:r>
          </w:p>
        </w:tc>
        <w:tc>
          <w:tcPr>
            <w:tcW w:w="149" w:type="pct"/>
            <w:vAlign w:val="bottom"/>
          </w:tcPr>
          <w:p w14:paraId="55C7C71E" w14:textId="77777777" w:rsidR="00E54D4C" w:rsidRPr="00816518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2EAB3A" w14:textId="5C2BFF2A" w:rsidR="00E54D4C" w:rsidRPr="00816518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E54D4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(36</w:t>
            </w:r>
            <w:r w:rsidRPr="00E54D4C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E54D4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164)</w:t>
            </w:r>
          </w:p>
        </w:tc>
        <w:tc>
          <w:tcPr>
            <w:tcW w:w="145" w:type="pct"/>
            <w:vAlign w:val="bottom"/>
          </w:tcPr>
          <w:p w14:paraId="556BCE66" w14:textId="77777777" w:rsidR="00E54D4C" w:rsidRPr="00816518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A027D" w14:textId="0C73E8F2" w:rsidR="00E54D4C" w:rsidRPr="00816518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54D4C">
              <w:rPr>
                <w:rFonts w:asciiTheme="majorBidi" w:hAnsiTheme="majorBidi" w:cstheme="majorBidi"/>
                <w:sz w:val="28"/>
                <w:szCs w:val="28"/>
              </w:rPr>
              <w:t>(59,530)</w:t>
            </w:r>
          </w:p>
        </w:tc>
      </w:tr>
      <w:tr w:rsidR="00E54D4C" w:rsidRPr="00CF3746" w14:paraId="5EA0C4D7" w14:textId="77777777">
        <w:tc>
          <w:tcPr>
            <w:tcW w:w="1455" w:type="pct"/>
            <w:shd w:val="clear" w:color="auto" w:fill="auto"/>
          </w:tcPr>
          <w:p w14:paraId="37C9FBAE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C91A1A" w14:textId="7E562263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4D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344,476</w:t>
            </w:r>
          </w:p>
        </w:tc>
        <w:tc>
          <w:tcPr>
            <w:tcW w:w="145" w:type="pct"/>
          </w:tcPr>
          <w:p w14:paraId="6FFB33C1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D6AED" w14:textId="2BD1FD57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E54D4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77,128</w:t>
            </w:r>
          </w:p>
        </w:tc>
        <w:tc>
          <w:tcPr>
            <w:tcW w:w="149" w:type="pct"/>
          </w:tcPr>
          <w:p w14:paraId="1EFBCAA9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9A7097" w14:textId="4C4D3685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E54D4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17</w:t>
            </w:r>
            <w:r w:rsidRPr="00E54D4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54D4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655</w:t>
            </w:r>
          </w:p>
        </w:tc>
        <w:tc>
          <w:tcPr>
            <w:tcW w:w="145" w:type="pct"/>
          </w:tcPr>
          <w:p w14:paraId="0BDE175E" w14:textId="77777777" w:rsidR="00E54D4C" w:rsidRPr="00CF3746" w:rsidRDefault="00E54D4C" w:rsidP="00E5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321B3" w14:textId="4E28A76B" w:rsidR="00E54D4C" w:rsidRPr="00CF3746" w:rsidRDefault="00E54D4C" w:rsidP="00E54D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54D4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439</w:t>
            </w:r>
            <w:r w:rsidRPr="00E54D4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54D4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259</w:t>
            </w:r>
          </w:p>
        </w:tc>
      </w:tr>
    </w:tbl>
    <w:p w14:paraId="3F59F34E" w14:textId="77777777" w:rsidR="00CF2FA3" w:rsidRPr="007B62FD" w:rsidRDefault="00CF2FA3" w:rsidP="00356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2CDFFA5B" w14:textId="77777777" w:rsidR="00356C57" w:rsidRPr="00CF3746" w:rsidRDefault="00356C57" w:rsidP="00356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F3746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2850B5F6" w14:textId="77777777" w:rsidR="00356C57" w:rsidRDefault="00356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vertAlign w:val="superscript"/>
        </w:rPr>
      </w:pPr>
      <w:r>
        <w:rPr>
          <w:rFonts w:asciiTheme="majorBidi" w:hAnsiTheme="majorBidi" w:cstheme="majorBidi"/>
          <w:sz w:val="20"/>
          <w:szCs w:val="20"/>
          <w:vertAlign w:val="superscript"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301DCA" w:rsidRPr="00CF3746" w14:paraId="47AC63FE" w14:textId="7777777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39FBD15C" w14:textId="77777777" w:rsidR="00301DCA" w:rsidRPr="00CF3746" w:rsidRDefault="0030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0C9B94E9" w14:textId="03FE8CCD" w:rsidR="00301DCA" w:rsidRPr="00CF3746" w:rsidRDefault="0030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01DCA" w:rsidRPr="00CF3746" w14:paraId="0F343347" w14:textId="7777777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3B84EDB3" w14:textId="77777777" w:rsidR="00301DCA" w:rsidRPr="00CF3746" w:rsidRDefault="0030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759FD17A" w14:textId="77777777" w:rsidR="00301DCA" w:rsidRPr="00CF3746" w:rsidRDefault="0030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01DCA" w:rsidRPr="00CF3746" w:rsidDel="00D43E7A" w14:paraId="40578F3E" w14:textId="77777777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609FEB4E" w14:textId="77777777" w:rsidR="00301DCA" w:rsidRPr="00CF3746" w:rsidRDefault="0030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7212F83C" w14:textId="77777777" w:rsidR="00301DCA" w:rsidRPr="00CF3746" w:rsidRDefault="0030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5CC9FB06" w14:textId="77777777" w:rsidR="00301DCA" w:rsidRPr="00CF3746" w:rsidRDefault="0030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4BAFFE4E" w14:textId="77777777" w:rsidR="00301DCA" w:rsidRPr="00CF3746" w:rsidRDefault="0030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39BBCA1B" w14:textId="77777777" w:rsidR="00301DCA" w:rsidRPr="00CF3746" w:rsidRDefault="0030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74454A7E" w14:textId="77777777" w:rsidR="00301DCA" w:rsidRPr="00CF3746" w:rsidRDefault="0030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47B810" w14:textId="77777777" w:rsidR="00301DCA" w:rsidRPr="00CF3746" w:rsidRDefault="0030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576D140E" w14:textId="77777777" w:rsidR="00301DCA" w:rsidRPr="00CF3746" w:rsidRDefault="0030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0EA7398D" w14:textId="77777777" w:rsidR="00301DCA" w:rsidRPr="00CF3746" w:rsidDel="00D43E7A" w:rsidRDefault="0030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01DCA" w:rsidRPr="00CF3746" w14:paraId="520EF32D" w14:textId="77777777">
        <w:trPr>
          <w:tblHeader/>
        </w:trPr>
        <w:tc>
          <w:tcPr>
            <w:tcW w:w="1455" w:type="pct"/>
            <w:shd w:val="clear" w:color="auto" w:fill="auto"/>
          </w:tcPr>
          <w:p w14:paraId="7A1F2020" w14:textId="77777777" w:rsidR="00301DCA" w:rsidRPr="00CF3746" w:rsidRDefault="0030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17206D54" w14:textId="77777777" w:rsidR="00301DCA" w:rsidRPr="00CF3746" w:rsidRDefault="0030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1DCA" w:rsidRPr="00CF3746" w14:paraId="65088163" w14:textId="77777777">
        <w:tc>
          <w:tcPr>
            <w:tcW w:w="1455" w:type="pct"/>
            <w:shd w:val="clear" w:color="auto" w:fill="auto"/>
          </w:tcPr>
          <w:p w14:paraId="2293E003" w14:textId="77777777" w:rsidR="00301DCA" w:rsidRPr="00CF3746" w:rsidRDefault="0030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1E05A4B0" w14:textId="77777777" w:rsidR="00301DCA" w:rsidRPr="00CF3746" w:rsidRDefault="0030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598BC65B" w14:textId="77777777" w:rsidR="00301DCA" w:rsidRPr="00CF3746" w:rsidRDefault="0030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624589C4" w14:textId="77777777" w:rsidR="00301DCA" w:rsidRPr="00CF3746" w:rsidRDefault="0030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0C315F2" w14:textId="77777777" w:rsidR="00301DCA" w:rsidRPr="00CF3746" w:rsidRDefault="0030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72DB469" w14:textId="77777777" w:rsidR="00301DCA" w:rsidRPr="00CF3746" w:rsidRDefault="0030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F6F15A2" w14:textId="77777777" w:rsidR="00301DCA" w:rsidRPr="00CF3746" w:rsidRDefault="0030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39DBA7F" w14:textId="77777777" w:rsidR="00301DCA" w:rsidRPr="00CF3746" w:rsidRDefault="0030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452E" w:rsidRPr="00CF3746" w14:paraId="046FA1C1" w14:textId="77777777">
        <w:tc>
          <w:tcPr>
            <w:tcW w:w="1455" w:type="pct"/>
            <w:shd w:val="clear" w:color="auto" w:fill="auto"/>
          </w:tcPr>
          <w:p w14:paraId="12589859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6BD93897" w14:textId="2C3907A8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866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319,708</w:t>
            </w:r>
          </w:p>
        </w:tc>
        <w:tc>
          <w:tcPr>
            <w:tcW w:w="145" w:type="pct"/>
          </w:tcPr>
          <w:p w14:paraId="075CE3C8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19B2AED" w14:textId="259AEECD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8CA9394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5E8C4132" w14:textId="6AE862C2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5AE105A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1B629D5" w14:textId="56CAC24E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866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319,708</w:t>
            </w:r>
          </w:p>
        </w:tc>
      </w:tr>
      <w:tr w:rsidR="005D452E" w:rsidRPr="00CF3746" w14:paraId="4418704C" w14:textId="77777777">
        <w:tc>
          <w:tcPr>
            <w:tcW w:w="1455" w:type="pct"/>
            <w:shd w:val="clear" w:color="auto" w:fill="auto"/>
          </w:tcPr>
          <w:p w14:paraId="499D26A1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CDFCD33" w14:textId="2CE2F8A4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109</w:t>
            </w:r>
            <w:r w:rsidRPr="001866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061</w:t>
            </w:r>
          </w:p>
        </w:tc>
        <w:tc>
          <w:tcPr>
            <w:tcW w:w="145" w:type="pct"/>
          </w:tcPr>
          <w:p w14:paraId="20CFE7C9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62FBBDB8" w14:textId="5A840A52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EAA226B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0FF75644" w14:textId="34B6DE6F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EB517B1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45AA27E" w14:textId="59AED954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109</w:t>
            </w:r>
            <w:r w:rsidRPr="001866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061</w:t>
            </w:r>
          </w:p>
        </w:tc>
      </w:tr>
      <w:tr w:rsidR="005D452E" w:rsidRPr="00CF3746" w14:paraId="5C40E603" w14:textId="77777777">
        <w:tc>
          <w:tcPr>
            <w:tcW w:w="1455" w:type="pct"/>
            <w:shd w:val="clear" w:color="auto" w:fill="auto"/>
          </w:tcPr>
          <w:p w14:paraId="7898FA1C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1FBFF098" w14:textId="24B1607D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17DCAC4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nil"/>
            </w:tcBorders>
            <w:shd w:val="clear" w:color="auto" w:fill="auto"/>
          </w:tcPr>
          <w:p w14:paraId="71D888FB" w14:textId="035CE8C7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56</w:t>
            </w:r>
            <w:r w:rsidRPr="0018663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25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49" w:type="pct"/>
          </w:tcPr>
          <w:p w14:paraId="1B0C05D7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3748B7F0" w14:textId="1DB4434F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BC539D1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nil"/>
            </w:tcBorders>
            <w:shd w:val="clear" w:color="auto" w:fill="auto"/>
          </w:tcPr>
          <w:p w14:paraId="5847F9A4" w14:textId="7DE37CB9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56</w:t>
            </w:r>
            <w:r w:rsidRPr="0018663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25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</w:tr>
      <w:tr w:rsidR="005D452E" w:rsidRPr="00CF3746" w14:paraId="574BC1BE" w14:textId="77777777">
        <w:tc>
          <w:tcPr>
            <w:tcW w:w="1455" w:type="pct"/>
            <w:shd w:val="clear" w:color="auto" w:fill="auto"/>
          </w:tcPr>
          <w:p w14:paraId="40C4EE56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DF82CA3" w14:textId="4F61431A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4D5496D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556E96C4" w14:textId="0CC8CFC5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45</w:t>
            </w:r>
            <w:r w:rsidRPr="0018663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362</w:t>
            </w:r>
          </w:p>
        </w:tc>
        <w:tc>
          <w:tcPr>
            <w:tcW w:w="149" w:type="pct"/>
          </w:tcPr>
          <w:p w14:paraId="0E9AB193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5F9B1C1B" w14:textId="7B557CC6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C92317E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6F818803" w14:textId="459F63DB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45</w:t>
            </w:r>
            <w:r w:rsidRPr="0018663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362</w:t>
            </w:r>
          </w:p>
        </w:tc>
      </w:tr>
      <w:tr w:rsidR="005D452E" w:rsidRPr="00CF3746" w14:paraId="5CC85DC7" w14:textId="77777777">
        <w:tc>
          <w:tcPr>
            <w:tcW w:w="1455" w:type="pct"/>
            <w:shd w:val="clear" w:color="auto" w:fill="auto"/>
          </w:tcPr>
          <w:p w14:paraId="10546A2C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1179CCCA" w14:textId="73DE2568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8B21AB5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33B74382" w14:textId="478BAD6F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18A59D15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2487F3B7" w14:textId="364F7E81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39</w:t>
            </w:r>
            <w:r w:rsidRPr="0018663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986</w:t>
            </w:r>
          </w:p>
        </w:tc>
        <w:tc>
          <w:tcPr>
            <w:tcW w:w="145" w:type="pct"/>
          </w:tcPr>
          <w:p w14:paraId="0E9D7918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3B3761" w14:textId="1272D6B2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39</w:t>
            </w:r>
            <w:r w:rsidRPr="0018663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986</w:t>
            </w:r>
          </w:p>
        </w:tc>
      </w:tr>
      <w:tr w:rsidR="005D452E" w:rsidRPr="00CF3746" w14:paraId="723CF289" w14:textId="77777777">
        <w:tc>
          <w:tcPr>
            <w:tcW w:w="1455" w:type="pct"/>
            <w:shd w:val="clear" w:color="auto" w:fill="auto"/>
          </w:tcPr>
          <w:p w14:paraId="0DC27775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786D8703" w14:textId="40A82727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428,769</w:t>
            </w:r>
          </w:p>
        </w:tc>
        <w:tc>
          <w:tcPr>
            <w:tcW w:w="145" w:type="pct"/>
          </w:tcPr>
          <w:p w14:paraId="1CE1712F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0FBFCB8E" w14:textId="395D442A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101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61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49" w:type="pct"/>
          </w:tcPr>
          <w:p w14:paraId="4BF0B1E5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6BE57794" w14:textId="6BAEF1B5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39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986</w:t>
            </w:r>
          </w:p>
        </w:tc>
        <w:tc>
          <w:tcPr>
            <w:tcW w:w="145" w:type="pct"/>
          </w:tcPr>
          <w:p w14:paraId="5D295D5A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EF37D0" w14:textId="6CD89084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570</w:t>
            </w:r>
            <w:r w:rsidRPr="001866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37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</w:tr>
      <w:tr w:rsidR="005D452E" w:rsidRPr="00CF3746" w14:paraId="3E355C92" w14:textId="77777777">
        <w:tc>
          <w:tcPr>
            <w:tcW w:w="1455" w:type="pct"/>
            <w:shd w:val="clear" w:color="auto" w:fill="auto"/>
          </w:tcPr>
          <w:p w14:paraId="27317904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2FFC630C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09FFA" w14:textId="1897CFCD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6631">
              <w:rPr>
                <w:rFonts w:asciiTheme="majorBidi" w:hAnsiTheme="majorBidi" w:cstheme="majorBidi"/>
                <w:sz w:val="28"/>
                <w:szCs w:val="28"/>
              </w:rPr>
              <w:t>(7,55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866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7BB5DA69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8EEE0" w14:textId="40873A52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(14</w:t>
            </w:r>
            <w:r w:rsidRPr="0018663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259)</w:t>
            </w:r>
          </w:p>
        </w:tc>
        <w:tc>
          <w:tcPr>
            <w:tcW w:w="149" w:type="pct"/>
            <w:vAlign w:val="bottom"/>
          </w:tcPr>
          <w:p w14:paraId="4240C8A3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DF712" w14:textId="7274AA4F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(26</w:t>
            </w:r>
            <w:r w:rsidRPr="0018663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692)</w:t>
            </w:r>
          </w:p>
        </w:tc>
        <w:tc>
          <w:tcPr>
            <w:tcW w:w="145" w:type="pct"/>
            <w:vAlign w:val="bottom"/>
          </w:tcPr>
          <w:p w14:paraId="11DC4FEC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2D72B" w14:textId="7393FB99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theme="majorBidi"/>
                <w:sz w:val="28"/>
                <w:szCs w:val="28"/>
              </w:rPr>
              <w:t>(48,50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866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D452E" w:rsidRPr="00CF3746" w14:paraId="398D474D" w14:textId="77777777">
        <w:trPr>
          <w:trHeight w:val="91"/>
        </w:trPr>
        <w:tc>
          <w:tcPr>
            <w:tcW w:w="1455" w:type="pct"/>
            <w:shd w:val="clear" w:color="auto" w:fill="auto"/>
          </w:tcPr>
          <w:p w14:paraId="202D1F9D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283F4" w14:textId="0D9AEE20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186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421,21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5" w:type="pct"/>
          </w:tcPr>
          <w:p w14:paraId="0D2D1125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F76254" w14:textId="2E21BB47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87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35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49" w:type="pct"/>
          </w:tcPr>
          <w:p w14:paraId="7183F898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E4D561" w14:textId="13F73254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13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294</w:t>
            </w:r>
          </w:p>
        </w:tc>
        <w:tc>
          <w:tcPr>
            <w:tcW w:w="145" w:type="pct"/>
          </w:tcPr>
          <w:p w14:paraId="5BDAD54F" w14:textId="77777777" w:rsidR="005D452E" w:rsidRPr="00CF3746" w:rsidRDefault="005D452E" w:rsidP="005D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62744" w14:textId="30273E36" w:rsidR="005D452E" w:rsidRPr="00CF3746" w:rsidRDefault="005D452E" w:rsidP="005D452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521</w:t>
            </w:r>
            <w:r w:rsidRPr="001866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86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</w:tr>
    </w:tbl>
    <w:p w14:paraId="305F3997" w14:textId="77777777" w:rsidR="00353B05" w:rsidRPr="007B62FD" w:rsidRDefault="00353B05" w:rsidP="00353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5031219B" w14:textId="77777777" w:rsidR="00353B05" w:rsidRPr="00CF3746" w:rsidRDefault="00353B05" w:rsidP="00353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F3746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25E824B2" w14:textId="77777777" w:rsidR="00301DCA" w:rsidRDefault="00301DCA" w:rsidP="00750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7FAB7636" w14:textId="7315C944" w:rsidR="001E72D9" w:rsidRPr="00CF3746" w:rsidRDefault="001E72D9" w:rsidP="00750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  <w:lang w:val="th-TH"/>
        </w:rPr>
        <w:t>ระยะเวลาการให้สินเชื่อแก่ลูก</w:t>
      </w:r>
      <w:r w:rsidR="00611B15">
        <w:rPr>
          <w:rFonts w:asciiTheme="majorBidi" w:hAnsiTheme="majorBidi" w:cstheme="majorBidi" w:hint="cs"/>
          <w:sz w:val="28"/>
          <w:szCs w:val="28"/>
          <w:cs/>
          <w:lang w:val="th-TH"/>
        </w:rPr>
        <w:t>หนี้</w:t>
      </w:r>
      <w:r w:rsidR="00D8681F" w:rsidRPr="00CF3746">
        <w:rPr>
          <w:rFonts w:asciiTheme="majorBidi" w:hAnsiTheme="majorBidi" w:cstheme="majorBidi" w:hint="cs"/>
          <w:sz w:val="28"/>
          <w:szCs w:val="28"/>
          <w:cs/>
          <w:lang w:val="th-TH"/>
        </w:rPr>
        <w:t>โดยปกติ</w:t>
      </w:r>
      <w:r w:rsidRPr="00CF3746">
        <w:rPr>
          <w:rFonts w:asciiTheme="majorBidi" w:hAnsiTheme="majorBidi" w:cstheme="majorBidi" w:hint="cs"/>
          <w:sz w:val="28"/>
          <w:szCs w:val="28"/>
          <w:cs/>
          <w:lang w:val="th-TH"/>
        </w:rPr>
        <w:t>ของกลุ่มบริษัท</w:t>
      </w:r>
      <w:r w:rsidR="007144FB">
        <w:rPr>
          <w:rFonts w:asciiTheme="majorBidi" w:hAnsiTheme="majorBidi" w:cstheme="majorBidi" w:hint="cs"/>
          <w:sz w:val="28"/>
          <w:szCs w:val="28"/>
          <w:cs/>
          <w:lang w:val="th-TH"/>
        </w:rPr>
        <w:t>และบริษัท</w:t>
      </w:r>
      <w:r w:rsidRPr="00CF3746">
        <w:rPr>
          <w:rFonts w:asciiTheme="majorBidi" w:hAnsiTheme="majorBidi" w:cstheme="majorBidi" w:hint="cs"/>
          <w:sz w:val="28"/>
          <w:szCs w:val="28"/>
          <w:cs/>
          <w:lang w:val="th-TH"/>
        </w:rPr>
        <w:t>มีระยะเว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ลาตั้งแต่ </w:t>
      </w:r>
      <w:r w:rsidR="00420606" w:rsidRPr="00376386">
        <w:rPr>
          <w:rFonts w:asciiTheme="majorBidi" w:hAnsiTheme="majorBidi" w:cstheme="majorBidi"/>
          <w:sz w:val="28"/>
          <w:szCs w:val="28"/>
        </w:rPr>
        <w:t>6</w:t>
      </w:r>
      <w:r w:rsidRPr="00376386">
        <w:rPr>
          <w:rFonts w:asciiTheme="majorBidi" w:hAnsiTheme="majorBidi" w:cstheme="majorBidi" w:hint="cs"/>
          <w:sz w:val="28"/>
          <w:szCs w:val="28"/>
          <w:cs/>
        </w:rPr>
        <w:t xml:space="preserve"> เดือน ถึง </w:t>
      </w:r>
      <w:r w:rsidR="00420606" w:rsidRPr="00376386">
        <w:rPr>
          <w:rFonts w:asciiTheme="majorBidi" w:hAnsiTheme="majorBidi" w:cstheme="majorBidi"/>
          <w:sz w:val="28"/>
          <w:szCs w:val="28"/>
        </w:rPr>
        <w:t>72</w:t>
      </w:r>
      <w:r w:rsidRPr="0037638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76386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7144FB" w:rsidRPr="0017399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458CDC7" w14:textId="77777777" w:rsidR="003D4D66" w:rsidRPr="003D4D66" w:rsidRDefault="003D4D66" w:rsidP="008C3781">
      <w:pPr>
        <w:rPr>
          <w:rFonts w:asciiTheme="majorBidi" w:hAnsiTheme="majorBidi" w:cstheme="majorBidi"/>
          <w:sz w:val="30"/>
          <w:szCs w:val="30"/>
        </w:rPr>
      </w:pPr>
    </w:p>
    <w:p w14:paraId="16249B53" w14:textId="4C7081A8" w:rsidR="003D4D66" w:rsidRPr="003D4D66" w:rsidRDefault="003D4D66" w:rsidP="003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D4D66">
        <w:rPr>
          <w:rFonts w:asciiTheme="majorBidi" w:hAnsiTheme="majorBidi" w:cstheme="majorBidi"/>
          <w:b/>
          <w:bCs/>
          <w:sz w:val="30"/>
          <w:szCs w:val="30"/>
        </w:rPr>
        <w:t>4.3</w:t>
      </w:r>
      <w:r w:rsidRPr="003D4D6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3D4D66">
        <w:rPr>
          <w:rFonts w:asciiTheme="majorBidi" w:hAnsiTheme="majorBidi" w:cstheme="majorBidi" w:hint="cs"/>
          <w:b/>
          <w:bCs/>
          <w:sz w:val="30"/>
          <w:szCs w:val="30"/>
          <w:cs/>
        </w:rPr>
        <w:t>ผลขาดทุนด้านเครดิตที่คาดว่าจะเกิดขึ้น</w:t>
      </w:r>
    </w:p>
    <w:p w14:paraId="3D6E931C" w14:textId="77777777" w:rsidR="003D4D66" w:rsidRDefault="003D4D66" w:rsidP="003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3D4D66" w:rsidRPr="00626DBC" w14:paraId="22DDBC17" w14:textId="77777777" w:rsidTr="00462070">
        <w:trPr>
          <w:tblHeader/>
        </w:trPr>
        <w:tc>
          <w:tcPr>
            <w:tcW w:w="2207" w:type="pct"/>
          </w:tcPr>
          <w:p w14:paraId="1CE9DE91" w14:textId="77777777" w:rsidR="003D4D66" w:rsidRPr="00DA54C1" w:rsidRDefault="003D4D66" w:rsidP="0046207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530C2D2D" w14:textId="77777777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152E02A6" w14:textId="77777777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212851FB" w14:textId="77777777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D4D66" w:rsidRPr="00626DBC" w14:paraId="71FB8236" w14:textId="77777777" w:rsidTr="00462070">
        <w:trPr>
          <w:tblHeader/>
        </w:trPr>
        <w:tc>
          <w:tcPr>
            <w:tcW w:w="2207" w:type="pct"/>
          </w:tcPr>
          <w:p w14:paraId="2F8570C9" w14:textId="555DE188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DA6F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DA6F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="00DA6F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76" w:type="pct"/>
          </w:tcPr>
          <w:p w14:paraId="2D448BDD" w14:textId="1BD9C23F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A6F4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" w:type="pct"/>
          </w:tcPr>
          <w:p w14:paraId="39B663A5" w14:textId="77777777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51979EC" w14:textId="204032F4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A6F4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" w:type="pct"/>
          </w:tcPr>
          <w:p w14:paraId="5D67296D" w14:textId="77777777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9AD1A81" w14:textId="53882DBD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A6F4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" w:type="pct"/>
          </w:tcPr>
          <w:p w14:paraId="60DEB3E2" w14:textId="77777777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AA7C9F4" w14:textId="49D7F91E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A6F4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D4D66" w:rsidRPr="00626DBC" w14:paraId="5E15D3B1" w14:textId="77777777" w:rsidTr="00462070">
        <w:trPr>
          <w:tblHeader/>
        </w:trPr>
        <w:tc>
          <w:tcPr>
            <w:tcW w:w="2207" w:type="pct"/>
          </w:tcPr>
          <w:p w14:paraId="58BF3306" w14:textId="77777777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3A154C1D" w14:textId="77777777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65E39" w:rsidRPr="003D4D66" w14:paraId="0965AF2E" w14:textId="77777777" w:rsidTr="00462070">
        <w:tc>
          <w:tcPr>
            <w:tcW w:w="2207" w:type="pct"/>
          </w:tcPr>
          <w:p w14:paraId="0667215E" w14:textId="0259F90F" w:rsidR="00865E39" w:rsidRPr="003D4D66" w:rsidRDefault="00865E39" w:rsidP="0086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4D6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576" w:type="pct"/>
          </w:tcPr>
          <w:p w14:paraId="3D77D47D" w14:textId="6E253ADF" w:rsidR="00865E39" w:rsidRPr="00881E2F" w:rsidRDefault="007439B4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3A151D">
              <w:rPr>
                <w:rFonts w:asciiTheme="majorBidi" w:hAnsiTheme="majorBidi" w:cs="Angsana New"/>
                <w:sz w:val="28"/>
                <w:szCs w:val="28"/>
              </w:rPr>
              <w:t>851,65</w:t>
            </w:r>
            <w:r w:rsidR="00C17D5B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881E2F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pct"/>
          </w:tcPr>
          <w:p w14:paraId="391F81DF" w14:textId="77777777" w:rsidR="00865E39" w:rsidRPr="00881E2F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8C62646" w14:textId="6FA457E7" w:rsidR="00865E39" w:rsidRPr="00881E2F" w:rsidRDefault="002911A4" w:rsidP="00135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(56</w:t>
            </w:r>
            <w:r w:rsidRPr="00881E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767)</w:t>
            </w:r>
          </w:p>
        </w:tc>
        <w:tc>
          <w:tcPr>
            <w:tcW w:w="147" w:type="pct"/>
          </w:tcPr>
          <w:p w14:paraId="34B7123D" w14:textId="77777777" w:rsidR="00865E39" w:rsidRPr="00881E2F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E437A96" w14:textId="76F5486F" w:rsidR="00865E39" w:rsidRPr="00881E2F" w:rsidRDefault="00EE4D76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A86C1F">
              <w:rPr>
                <w:rFonts w:asciiTheme="majorBidi" w:hAnsiTheme="majorBidi" w:cs="Angsana New"/>
                <w:sz w:val="28"/>
                <w:szCs w:val="28"/>
              </w:rPr>
              <w:t>822,229</w:t>
            </w:r>
            <w:r w:rsidRPr="00881E2F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pct"/>
          </w:tcPr>
          <w:p w14:paraId="2DC2B0D3" w14:textId="77777777" w:rsidR="00865E39" w:rsidRPr="003D4D66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1064A86" w14:textId="46FF8129" w:rsidR="00865E39" w:rsidRPr="001357C2" w:rsidRDefault="002911A4" w:rsidP="00135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8"/>
                <w:szCs w:val="28"/>
              </w:rPr>
            </w:pPr>
            <w:r w:rsidRPr="002911A4">
              <w:rPr>
                <w:rFonts w:asciiTheme="majorBidi" w:hAnsiTheme="majorBidi" w:cs="Angsana New"/>
                <w:sz w:val="28"/>
                <w:szCs w:val="28"/>
                <w:cs/>
              </w:rPr>
              <w:t>(56</w:t>
            </w:r>
            <w:r w:rsidRPr="001357C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911A4">
              <w:rPr>
                <w:rFonts w:asciiTheme="majorBidi" w:hAnsiTheme="majorBidi" w:cs="Angsana New"/>
                <w:sz w:val="28"/>
                <w:szCs w:val="28"/>
                <w:cs/>
              </w:rPr>
              <w:t>423)</w:t>
            </w:r>
          </w:p>
        </w:tc>
      </w:tr>
      <w:tr w:rsidR="00865E39" w:rsidRPr="00626DBC" w14:paraId="43D730BB" w14:textId="77777777" w:rsidTr="001F4C11">
        <w:tc>
          <w:tcPr>
            <w:tcW w:w="2207" w:type="pct"/>
          </w:tcPr>
          <w:p w14:paraId="1CFE298A" w14:textId="4A08A139" w:rsidR="00865E39" w:rsidRPr="00DA54C1" w:rsidRDefault="00865E39" w:rsidP="0086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D8C64F4" w14:textId="361821BA" w:rsidR="00865E39" w:rsidRPr="00DA54C1" w:rsidRDefault="007439B4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Pr="007439B4">
              <w:rPr>
                <w:rFonts w:asciiTheme="majorBidi" w:hAnsiTheme="majorBidi" w:cs="Angsana New"/>
                <w:sz w:val="28"/>
                <w:szCs w:val="28"/>
                <w:cs/>
              </w:rPr>
              <w:t>97</w:t>
            </w:r>
            <w:r w:rsidR="00A86C1F">
              <w:rPr>
                <w:rFonts w:asciiTheme="majorBidi" w:hAnsiTheme="majorBidi" w:cs="Angsana New"/>
                <w:sz w:val="28"/>
                <w:szCs w:val="28"/>
              </w:rPr>
              <w:t>,99</w:t>
            </w:r>
            <w:r w:rsidR="00C17D5B">
              <w:rPr>
                <w:rFonts w:asciiTheme="majorBidi" w:hAnsiTheme="majorBidi" w:cs="Angsana New"/>
                <w:sz w:val="28"/>
                <w:szCs w:val="28"/>
              </w:rPr>
              <w:t>9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pct"/>
          </w:tcPr>
          <w:p w14:paraId="6E09CBF7" w14:textId="77777777" w:rsidR="00865E39" w:rsidRPr="00DA54C1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8E2AF15" w14:textId="701A91E1" w:rsidR="00865E39" w:rsidRPr="00DA54C1" w:rsidRDefault="002911A4" w:rsidP="00135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11A4">
              <w:rPr>
                <w:rFonts w:asciiTheme="majorBidi" w:hAnsiTheme="majorBidi" w:cs="Angsana New"/>
                <w:sz w:val="28"/>
                <w:szCs w:val="28"/>
                <w:cs/>
              </w:rPr>
              <w:t>(98</w:t>
            </w:r>
            <w:r w:rsidRPr="002911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11A4">
              <w:rPr>
                <w:rFonts w:asciiTheme="majorBidi" w:hAnsiTheme="majorBidi" w:cs="Angsana New"/>
                <w:sz w:val="28"/>
                <w:szCs w:val="28"/>
                <w:cs/>
              </w:rPr>
              <w:t>549)</w:t>
            </w:r>
          </w:p>
        </w:tc>
        <w:tc>
          <w:tcPr>
            <w:tcW w:w="147" w:type="pct"/>
          </w:tcPr>
          <w:p w14:paraId="7B635EEA" w14:textId="77777777" w:rsidR="00865E39" w:rsidRPr="00DA54C1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E3D303E" w14:textId="331D0BA1" w:rsidR="00865E39" w:rsidRPr="00DA54C1" w:rsidRDefault="00EE4D76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A86C1F">
              <w:rPr>
                <w:rFonts w:asciiTheme="majorBidi" w:hAnsiTheme="majorBidi" w:cs="Angsana New"/>
                <w:sz w:val="28"/>
                <w:szCs w:val="28"/>
              </w:rPr>
              <w:t>12,315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pct"/>
          </w:tcPr>
          <w:p w14:paraId="7C709076" w14:textId="77777777" w:rsidR="00865E39" w:rsidRPr="00DA54C1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5630C30" w14:textId="55F169B2" w:rsidR="00865E39" w:rsidRPr="001357C2" w:rsidRDefault="002911A4" w:rsidP="00135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8"/>
                <w:szCs w:val="28"/>
              </w:rPr>
            </w:pPr>
            <w:r w:rsidRPr="002911A4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1357C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911A4">
              <w:rPr>
                <w:rFonts w:asciiTheme="majorBidi" w:hAnsiTheme="majorBidi" w:cs="Angsana New"/>
                <w:sz w:val="28"/>
                <w:szCs w:val="28"/>
                <w:cs/>
              </w:rPr>
              <w:t>832)</w:t>
            </w:r>
          </w:p>
        </w:tc>
      </w:tr>
      <w:tr w:rsidR="00865E39" w:rsidRPr="003D4D66" w14:paraId="6EDD7051" w14:textId="77777777" w:rsidTr="001F4C11">
        <w:tc>
          <w:tcPr>
            <w:tcW w:w="2207" w:type="pct"/>
          </w:tcPr>
          <w:p w14:paraId="31753E9E" w14:textId="565BFB8A" w:rsidR="00865E39" w:rsidRPr="003D4D66" w:rsidRDefault="00865E39" w:rsidP="0086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4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9EFEE37" w14:textId="0ED2F3A6" w:rsidR="00865E39" w:rsidRPr="003D4D66" w:rsidRDefault="000D2FFD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(</w:t>
            </w:r>
            <w:r w:rsidR="00BE31F0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9</w:t>
            </w:r>
            <w:r w:rsidR="00A86C1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49,650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3" w:type="pct"/>
          </w:tcPr>
          <w:p w14:paraId="0492A460" w14:textId="77777777" w:rsidR="00865E39" w:rsidRPr="003D4D66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8B8BC0A" w14:textId="1E337F00" w:rsidR="00865E39" w:rsidRPr="003D4D66" w:rsidRDefault="00E84A74" w:rsidP="00135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E84A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4A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7" w:type="pct"/>
          </w:tcPr>
          <w:p w14:paraId="321271D9" w14:textId="77777777" w:rsidR="00865E39" w:rsidRPr="003D4D66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8A65DBD" w14:textId="77E2CEA6" w:rsidR="00865E39" w:rsidRPr="003D4D66" w:rsidRDefault="00EE4D76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(</w:t>
            </w:r>
            <w:r w:rsidR="00BE31F0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834</w:t>
            </w:r>
            <w:r w:rsidRPr="00EE4D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E31F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544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4" w:type="pct"/>
          </w:tcPr>
          <w:p w14:paraId="7166CF35" w14:textId="77777777" w:rsidR="00865E39" w:rsidRPr="003D4D66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0282343" w14:textId="0CCD5012" w:rsidR="00865E39" w:rsidRPr="00E84A74" w:rsidRDefault="00E84A74" w:rsidP="00135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(</w:t>
            </w:r>
            <w:r w:rsidRPr="00E84A7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</w:t>
            </w:r>
            <w:r w:rsidR="0022289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</w:t>
            </w:r>
            <w:r w:rsidRPr="00E84A7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,255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414B9547" w14:textId="77777777" w:rsidR="001F4C11" w:rsidRDefault="001F4C11" w:rsidP="001F4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8"/>
          <w:szCs w:val="28"/>
          <w:vertAlign w:val="superscript"/>
        </w:rPr>
      </w:pPr>
    </w:p>
    <w:p w14:paraId="3CB39B82" w14:textId="2D859488" w:rsidR="003D4D66" w:rsidRDefault="001F4C11" w:rsidP="001F4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>
        <w:rPr>
          <w:rFonts w:asciiTheme="majorBidi" w:hAnsiTheme="majorBidi" w:cstheme="majorBidi" w:hint="cs"/>
          <w:sz w:val="20"/>
          <w:szCs w:val="20"/>
          <w:cs/>
        </w:rPr>
        <w:t>ไม่รวมผลขาดทุนด้านเครดิต</w:t>
      </w:r>
      <w:r w:rsidR="00747F1B">
        <w:rPr>
          <w:rFonts w:asciiTheme="majorBidi" w:hAnsiTheme="majorBidi" w:cstheme="majorBidi" w:hint="cs"/>
          <w:sz w:val="20"/>
          <w:szCs w:val="20"/>
          <w:cs/>
        </w:rPr>
        <w:t>ที่คาดว่าจะเกิดขึ้นสำหรับงวด</w:t>
      </w:r>
      <w:r w:rsidR="001357C2">
        <w:rPr>
          <w:rFonts w:asciiTheme="majorBidi" w:hAnsiTheme="majorBidi" w:cstheme="majorBidi" w:hint="cs"/>
          <w:sz w:val="20"/>
          <w:szCs w:val="20"/>
          <w:cs/>
        </w:rPr>
        <w:t>สาม</w:t>
      </w:r>
      <w:r w:rsidR="00747F1B">
        <w:rPr>
          <w:rFonts w:asciiTheme="majorBidi" w:hAnsiTheme="majorBidi" w:cstheme="majorBidi" w:hint="cs"/>
          <w:sz w:val="20"/>
          <w:szCs w:val="20"/>
          <w:cs/>
        </w:rPr>
        <w:t xml:space="preserve">เดือนสิ้นสุดวันที่ </w:t>
      </w:r>
      <w:r w:rsidR="00747F1B">
        <w:rPr>
          <w:rFonts w:asciiTheme="majorBidi" w:hAnsiTheme="majorBidi" w:cstheme="majorBidi"/>
          <w:sz w:val="20"/>
          <w:szCs w:val="20"/>
        </w:rPr>
        <w:t>3</w:t>
      </w:r>
      <w:r w:rsidR="001357C2">
        <w:rPr>
          <w:rFonts w:asciiTheme="majorBidi" w:hAnsiTheme="majorBidi" w:cstheme="majorBidi"/>
          <w:sz w:val="20"/>
          <w:szCs w:val="20"/>
        </w:rPr>
        <w:t xml:space="preserve">1 </w:t>
      </w:r>
      <w:r w:rsidR="001357C2">
        <w:rPr>
          <w:rFonts w:asciiTheme="majorBidi" w:hAnsiTheme="majorBidi" w:cstheme="majorBidi" w:hint="cs"/>
          <w:sz w:val="20"/>
          <w:szCs w:val="20"/>
          <w:cs/>
        </w:rPr>
        <w:t xml:space="preserve">มีนาคม </w:t>
      </w:r>
      <w:r w:rsidR="00747F1B">
        <w:rPr>
          <w:rFonts w:asciiTheme="majorBidi" w:hAnsiTheme="majorBidi" w:cstheme="majorBidi"/>
          <w:sz w:val="20"/>
          <w:szCs w:val="20"/>
        </w:rPr>
        <w:t>256</w:t>
      </w:r>
      <w:r w:rsidR="001357C2">
        <w:rPr>
          <w:rFonts w:asciiTheme="majorBidi" w:hAnsiTheme="majorBidi" w:cstheme="majorBidi"/>
          <w:sz w:val="20"/>
          <w:szCs w:val="20"/>
        </w:rPr>
        <w:t>6</w:t>
      </w:r>
      <w:r w:rsidR="00747F1B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จากลูกหนี้อื่นในงบการเงินรวมจำนวน </w:t>
      </w:r>
      <w:r w:rsidR="00AD0FD5">
        <w:rPr>
          <w:rFonts w:asciiTheme="majorBidi" w:hAnsiTheme="majorBidi" w:cstheme="majorBidi"/>
          <w:sz w:val="20"/>
          <w:szCs w:val="20"/>
        </w:rPr>
        <w:t>4.34</w:t>
      </w:r>
      <w:r w:rsidR="00DA060B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ล้านบาท </w:t>
      </w:r>
      <w:r w:rsidR="00535A47">
        <w:rPr>
          <w:rFonts w:asciiTheme="majorBidi" w:hAnsiTheme="majorBidi" w:cstheme="majorBidi"/>
          <w:sz w:val="20"/>
          <w:szCs w:val="20"/>
          <w:cs/>
        </w:rPr>
        <w:br/>
      </w:r>
      <w:r w:rsidRPr="001F4C11">
        <w:rPr>
          <w:rFonts w:asciiTheme="majorBidi" w:hAnsiTheme="majorBidi" w:cstheme="majorBidi" w:hint="cs"/>
          <w:i/>
          <w:iCs/>
          <w:sz w:val="20"/>
          <w:szCs w:val="20"/>
          <w:cs/>
        </w:rPr>
        <w:t>(</w:t>
      </w:r>
      <w:r w:rsidR="00E72AE3" w:rsidRPr="008346E7">
        <w:rPr>
          <w:rFonts w:asciiTheme="majorBidi" w:hAnsiTheme="majorBidi" w:cstheme="majorBidi"/>
          <w:i/>
          <w:iCs/>
          <w:sz w:val="20"/>
          <w:szCs w:val="20"/>
        </w:rPr>
        <w:t>256</w:t>
      </w:r>
      <w:r w:rsidR="00213C8B">
        <w:rPr>
          <w:rFonts w:asciiTheme="majorBidi" w:hAnsiTheme="majorBidi" w:cstheme="majorBidi"/>
          <w:i/>
          <w:iCs/>
          <w:sz w:val="20"/>
          <w:szCs w:val="20"/>
        </w:rPr>
        <w:t>5</w:t>
      </w:r>
      <w:r w:rsidRPr="008346E7">
        <w:rPr>
          <w:rFonts w:asciiTheme="majorBidi" w:hAnsiTheme="majorBidi" w:cstheme="majorBidi"/>
          <w:i/>
          <w:iCs/>
          <w:sz w:val="20"/>
          <w:szCs w:val="20"/>
        </w:rPr>
        <w:t xml:space="preserve">: </w:t>
      </w:r>
      <w:r w:rsidR="00E84A74">
        <w:rPr>
          <w:rFonts w:asciiTheme="majorBidi" w:hAnsiTheme="majorBidi" w:cstheme="majorBidi"/>
          <w:i/>
          <w:iCs/>
          <w:sz w:val="20"/>
          <w:szCs w:val="20"/>
        </w:rPr>
        <w:t>13.90</w:t>
      </w:r>
      <w:r w:rsidR="00E72AE3">
        <w:rPr>
          <w:rFonts w:asciiTheme="majorBidi" w:hAnsiTheme="majorBidi" w:cstheme="majorBidi"/>
          <w:sz w:val="20"/>
          <w:szCs w:val="20"/>
        </w:rPr>
        <w:t xml:space="preserve"> </w:t>
      </w:r>
      <w:r w:rsidRPr="001F4C11">
        <w:rPr>
          <w:rFonts w:asciiTheme="majorBidi" w:hAnsiTheme="majorBidi" w:cstheme="majorBidi" w:hint="cs"/>
          <w:i/>
          <w:iCs/>
          <w:sz w:val="20"/>
          <w:szCs w:val="20"/>
          <w:cs/>
        </w:rPr>
        <w:t>ล้านบาท)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และในงบการเงินเฉพาะกิจการจำนวน </w:t>
      </w:r>
      <w:r w:rsidR="00AD0FD5">
        <w:rPr>
          <w:rFonts w:asciiTheme="majorBidi" w:hAnsiTheme="majorBidi" w:cstheme="majorBidi"/>
          <w:sz w:val="20"/>
          <w:szCs w:val="20"/>
        </w:rPr>
        <w:t>4.34</w:t>
      </w:r>
      <w:r w:rsidR="00535A47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ล้านบาท  </w:t>
      </w:r>
      <w:r w:rsidRPr="001F4C11">
        <w:rPr>
          <w:rFonts w:asciiTheme="majorBidi" w:hAnsiTheme="majorBidi" w:cstheme="majorBidi" w:hint="cs"/>
          <w:i/>
          <w:iCs/>
          <w:sz w:val="20"/>
          <w:szCs w:val="20"/>
          <w:cs/>
        </w:rPr>
        <w:t>(</w:t>
      </w:r>
      <w:r w:rsidR="008346E7" w:rsidRPr="008346E7">
        <w:rPr>
          <w:rFonts w:asciiTheme="majorBidi" w:hAnsiTheme="majorBidi" w:cstheme="majorBidi"/>
          <w:i/>
          <w:iCs/>
          <w:sz w:val="20"/>
          <w:szCs w:val="20"/>
        </w:rPr>
        <w:t>256</w:t>
      </w:r>
      <w:r w:rsidR="00213C8B">
        <w:rPr>
          <w:rFonts w:asciiTheme="majorBidi" w:hAnsiTheme="majorBidi" w:cstheme="majorBidi"/>
          <w:i/>
          <w:iCs/>
          <w:sz w:val="20"/>
          <w:szCs w:val="20"/>
        </w:rPr>
        <w:t>5</w:t>
      </w:r>
      <w:r w:rsidR="008346E7" w:rsidRPr="008346E7">
        <w:rPr>
          <w:rFonts w:asciiTheme="majorBidi" w:hAnsiTheme="majorBidi" w:cstheme="majorBidi"/>
          <w:i/>
          <w:iCs/>
          <w:sz w:val="20"/>
          <w:szCs w:val="20"/>
        </w:rPr>
        <w:t xml:space="preserve">: </w:t>
      </w:r>
      <w:r w:rsidR="00E84A74">
        <w:rPr>
          <w:rFonts w:asciiTheme="majorBidi" w:hAnsiTheme="majorBidi" w:cstheme="majorBidi"/>
          <w:i/>
          <w:iCs/>
          <w:sz w:val="20"/>
          <w:szCs w:val="20"/>
        </w:rPr>
        <w:t>1</w:t>
      </w:r>
      <w:r w:rsidR="00222899">
        <w:rPr>
          <w:rFonts w:asciiTheme="majorBidi" w:hAnsiTheme="majorBidi" w:cstheme="majorBidi"/>
          <w:i/>
          <w:iCs/>
          <w:sz w:val="20"/>
          <w:szCs w:val="20"/>
        </w:rPr>
        <w:t>3</w:t>
      </w:r>
      <w:r w:rsidR="00E84A74">
        <w:rPr>
          <w:rFonts w:asciiTheme="majorBidi" w:hAnsiTheme="majorBidi" w:cstheme="majorBidi"/>
          <w:i/>
          <w:iCs/>
          <w:sz w:val="20"/>
          <w:szCs w:val="20"/>
        </w:rPr>
        <w:t>.90</w:t>
      </w:r>
      <w:r w:rsidR="008346E7">
        <w:rPr>
          <w:rFonts w:asciiTheme="majorBidi" w:hAnsiTheme="majorBidi" w:cstheme="majorBidi"/>
          <w:sz w:val="20"/>
          <w:szCs w:val="20"/>
        </w:rPr>
        <w:t xml:space="preserve"> </w:t>
      </w:r>
      <w:r w:rsidRPr="001F4C11">
        <w:rPr>
          <w:rFonts w:asciiTheme="majorBidi" w:hAnsiTheme="majorBidi" w:cstheme="majorBidi" w:hint="cs"/>
          <w:i/>
          <w:iCs/>
          <w:sz w:val="20"/>
          <w:szCs w:val="20"/>
          <w:cs/>
        </w:rPr>
        <w:t>ล้านบาท</w:t>
      </w:r>
      <w:r w:rsidRPr="001F4C11">
        <w:rPr>
          <w:rFonts w:asciiTheme="majorBidi" w:hAnsiTheme="majorBidi" w:cstheme="majorBidi"/>
          <w:i/>
          <w:iCs/>
          <w:sz w:val="20"/>
          <w:szCs w:val="20"/>
        </w:rPr>
        <w:t>)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</w:t>
      </w:r>
    </w:p>
    <w:p w14:paraId="143EEF56" w14:textId="1695BC8D" w:rsidR="00B57F16" w:rsidRPr="00CF3746" w:rsidRDefault="00F321C0" w:rsidP="0074264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เงินกู้ยืมระยะสั้นจากสถาบันการเงิน</w:t>
      </w:r>
    </w:p>
    <w:p w14:paraId="5E24012A" w14:textId="5F5CEBE8" w:rsidR="00F321C0" w:rsidRPr="00CD48B9" w:rsidRDefault="00F321C0" w:rsidP="00B9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rPr>
          <w:rFonts w:asciiTheme="majorBidi" w:hAnsiTheme="majorBidi" w:cstheme="majorBidi"/>
          <w:b/>
          <w:sz w:val="28"/>
          <w:szCs w:val="28"/>
        </w:rPr>
      </w:pPr>
    </w:p>
    <w:p w14:paraId="6E595D78" w14:textId="6C697230" w:rsidR="00C9255E" w:rsidRPr="00D55B46" w:rsidRDefault="00515DE2" w:rsidP="00C96D1B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  <w:cs/>
        </w:rPr>
      </w:pPr>
      <w:r w:rsidRPr="00D55B46">
        <w:rPr>
          <w:rFonts w:ascii="Angsana New" w:hAnsi="Angsana New" w:cs="Angsana New" w:hint="cs"/>
          <w:sz w:val="28"/>
          <w:szCs w:val="28"/>
          <w:cs/>
        </w:rPr>
        <w:t>เงินกู้ยืมระยะสั้นจากสถาบันการเงินสําหรับงว</w:t>
      </w:r>
      <w:r w:rsidR="00DA6F42">
        <w:rPr>
          <w:rFonts w:ascii="Angsana New" w:hAnsi="Angsana New" w:cs="Angsana New" w:hint="cs"/>
          <w:sz w:val="28"/>
          <w:szCs w:val="28"/>
          <w:cs/>
        </w:rPr>
        <w:t>ดสาม</w:t>
      </w:r>
      <w:r w:rsidRPr="00D55B46">
        <w:rPr>
          <w:rFonts w:ascii="Angsana New" w:hAnsi="Angsana New" w:cs="Angsana New" w:hint="cs"/>
          <w:sz w:val="28"/>
          <w:szCs w:val="28"/>
          <w:cs/>
        </w:rPr>
        <w:t>เดือนสิ้นสุดวันที่</w:t>
      </w:r>
      <w:r w:rsidRPr="00D55B46">
        <w:rPr>
          <w:rFonts w:ascii="Angsana New" w:hAnsi="Angsana New" w:cs="Angsana New"/>
          <w:sz w:val="28"/>
          <w:szCs w:val="28"/>
        </w:rPr>
        <w:t xml:space="preserve"> </w:t>
      </w:r>
      <w:r w:rsidR="00DA6F42">
        <w:rPr>
          <w:rFonts w:ascii="Angsana New" w:hAnsi="Angsana New" w:cs="Angsana New"/>
          <w:sz w:val="28"/>
          <w:szCs w:val="28"/>
        </w:rPr>
        <w:t xml:space="preserve">31 </w:t>
      </w:r>
      <w:r w:rsidR="00DA6F42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Pr="00D55B46">
        <w:rPr>
          <w:rFonts w:ascii="Angsana New" w:hAnsi="Angsana New" w:cs="Angsana New"/>
          <w:sz w:val="28"/>
          <w:szCs w:val="28"/>
        </w:rPr>
        <w:t>256</w:t>
      </w:r>
      <w:r w:rsidR="00DA6F42">
        <w:rPr>
          <w:rFonts w:ascii="Angsana New" w:hAnsi="Angsana New" w:cs="Angsana New"/>
          <w:sz w:val="28"/>
          <w:szCs w:val="28"/>
        </w:rPr>
        <w:t>6</w:t>
      </w:r>
      <w:r w:rsidRPr="00D55B46">
        <w:rPr>
          <w:rFonts w:ascii="Angsana New" w:hAnsi="Angsana New" w:cs="Angsana New"/>
          <w:sz w:val="28"/>
          <w:szCs w:val="28"/>
        </w:rPr>
        <w:t xml:space="preserve"> </w:t>
      </w:r>
      <w:r w:rsidRPr="00D55B46">
        <w:rPr>
          <w:rFonts w:ascii="Angsana New" w:hAnsi="Angsana New" w:cs="Angsana New" w:hint="cs"/>
          <w:sz w:val="28"/>
          <w:szCs w:val="28"/>
          <w:cs/>
        </w:rPr>
        <w:t>มีการเปลี่ยนแปลงดังนี้</w:t>
      </w:r>
    </w:p>
    <w:p w14:paraId="7A80BF28" w14:textId="77777777" w:rsidR="00515DE2" w:rsidRPr="00D55B46" w:rsidRDefault="00515DE2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260"/>
        <w:gridCol w:w="180"/>
        <w:gridCol w:w="1350"/>
      </w:tblGrid>
      <w:tr w:rsidR="00C9255E" w:rsidRPr="00D55B46" w14:paraId="2DAEFD2C" w14:textId="77777777" w:rsidTr="00E92103">
        <w:trPr>
          <w:cantSplit/>
          <w:tblHeader/>
        </w:trPr>
        <w:tc>
          <w:tcPr>
            <w:tcW w:w="4860" w:type="dxa"/>
            <w:vAlign w:val="bottom"/>
          </w:tcPr>
          <w:p w14:paraId="6CC5D81F" w14:textId="77777777" w:rsidR="00C9255E" w:rsidRPr="00D55B46" w:rsidRDefault="00C9255E" w:rsidP="00E9210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320" w:type="dxa"/>
            <w:gridSpan w:val="5"/>
          </w:tcPr>
          <w:p w14:paraId="7D0115D1" w14:textId="77777777" w:rsidR="00C9255E" w:rsidRPr="00D55B46" w:rsidRDefault="00C9255E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55B46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9255E" w:rsidRPr="00D55B46" w14:paraId="291AA570" w14:textId="77777777" w:rsidTr="00E92103">
        <w:trPr>
          <w:cantSplit/>
          <w:tblHeader/>
        </w:trPr>
        <w:tc>
          <w:tcPr>
            <w:tcW w:w="4860" w:type="dxa"/>
            <w:vAlign w:val="bottom"/>
          </w:tcPr>
          <w:p w14:paraId="3F73C348" w14:textId="77777777" w:rsidR="00C9255E" w:rsidRPr="00D55B46" w:rsidRDefault="00C9255E" w:rsidP="00E9210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7178050" w14:textId="0575C638" w:rsidR="00C9255E" w:rsidRPr="00D55B46" w:rsidRDefault="00C9255E" w:rsidP="00E9210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5B4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0" w:type="dxa"/>
          </w:tcPr>
          <w:p w14:paraId="3BA27121" w14:textId="77777777" w:rsidR="00C9255E" w:rsidRPr="00D55B46" w:rsidRDefault="00C9255E" w:rsidP="00E9210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DAC053" w14:textId="2ED6CADA" w:rsidR="00C9255E" w:rsidRPr="00D55B46" w:rsidRDefault="00C9255E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5B4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" w:type="dxa"/>
          </w:tcPr>
          <w:p w14:paraId="201118FB" w14:textId="77777777" w:rsidR="00C9255E" w:rsidRPr="00D55B46" w:rsidRDefault="00C9255E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4AF80D14" w14:textId="77777777" w:rsidR="00C9255E" w:rsidRPr="00D55B46" w:rsidRDefault="00C9255E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5B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9255E" w:rsidRPr="00D55B46" w14:paraId="69010284" w14:textId="77777777" w:rsidTr="00E92103">
        <w:trPr>
          <w:cantSplit/>
        </w:trPr>
        <w:tc>
          <w:tcPr>
            <w:tcW w:w="4860" w:type="dxa"/>
          </w:tcPr>
          <w:p w14:paraId="7E49861C" w14:textId="77777777" w:rsidR="00C9255E" w:rsidRPr="00D55B46" w:rsidRDefault="00C9255E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65AAEADD" w14:textId="77777777" w:rsidR="00C9255E" w:rsidRPr="00D55B46" w:rsidRDefault="00C9255E" w:rsidP="00E9210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55B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9255E" w:rsidRPr="00D55B46" w14:paraId="4B15F929" w14:textId="77777777" w:rsidTr="00E92103">
        <w:trPr>
          <w:cantSplit/>
        </w:trPr>
        <w:tc>
          <w:tcPr>
            <w:tcW w:w="4860" w:type="dxa"/>
          </w:tcPr>
          <w:p w14:paraId="66CA60CF" w14:textId="2C4F919D" w:rsidR="00C9255E" w:rsidRPr="00D55B46" w:rsidRDefault="00C9255E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5B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5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55B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55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34D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7CF0E3C0" w14:textId="47551E76" w:rsidR="00C9255E" w:rsidRPr="00E70AD8" w:rsidRDefault="00F46389" w:rsidP="00E70AD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463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463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820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463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0" w:type="dxa"/>
          </w:tcPr>
          <w:p w14:paraId="405E34EF" w14:textId="77777777" w:rsidR="00C9255E" w:rsidRPr="00D55B46" w:rsidRDefault="00C9255E" w:rsidP="00E9210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219C26" w14:textId="52F6D8EC" w:rsidR="00C9255E" w:rsidRPr="00F46389" w:rsidRDefault="00F46389" w:rsidP="00E70AD8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63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2,125,299</w:t>
            </w:r>
          </w:p>
        </w:tc>
        <w:tc>
          <w:tcPr>
            <w:tcW w:w="180" w:type="dxa"/>
          </w:tcPr>
          <w:p w14:paraId="19704A27" w14:textId="77777777" w:rsidR="00C9255E" w:rsidRPr="00D55B46" w:rsidRDefault="00C9255E" w:rsidP="00E70AD8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D986D3" w14:textId="77DC3F94" w:rsidR="00C9255E" w:rsidRPr="00D55B46" w:rsidRDefault="00F46389" w:rsidP="00AD136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0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7,945,299</w:t>
            </w:r>
          </w:p>
        </w:tc>
      </w:tr>
      <w:tr w:rsidR="00C9255E" w:rsidRPr="00D55B46" w14:paraId="3E23610C" w14:textId="77777777" w:rsidTr="00E92103">
        <w:trPr>
          <w:cantSplit/>
        </w:trPr>
        <w:tc>
          <w:tcPr>
            <w:tcW w:w="4860" w:type="dxa"/>
          </w:tcPr>
          <w:p w14:paraId="25046FB0" w14:textId="0DEDA22A" w:rsidR="00C9255E" w:rsidRPr="00D55B46" w:rsidRDefault="00C9255E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5B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63D8BF4" w14:textId="4B9C5D5A" w:rsidR="00C9255E" w:rsidRPr="00E70AD8" w:rsidRDefault="008164D0" w:rsidP="00E70AD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64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</w:t>
            </w:r>
            <w:r w:rsidRPr="008164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164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770</w:t>
            </w:r>
            <w:r w:rsidRPr="008164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164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180" w:type="dxa"/>
          </w:tcPr>
          <w:p w14:paraId="722EE162" w14:textId="77777777" w:rsidR="00C9255E" w:rsidRPr="00D55B46" w:rsidRDefault="00C9255E" w:rsidP="00E92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897353" w14:textId="1C0C0642" w:rsidR="00C9255E" w:rsidRPr="00E70AD8" w:rsidRDefault="008164D0" w:rsidP="00E70AD8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164D0">
              <w:rPr>
                <w:rFonts w:asciiTheme="majorBidi" w:hAnsiTheme="majorBidi" w:cstheme="majorBidi"/>
                <w:sz w:val="28"/>
                <w:szCs w:val="28"/>
              </w:rPr>
              <w:t>1,580,000</w:t>
            </w:r>
          </w:p>
        </w:tc>
        <w:tc>
          <w:tcPr>
            <w:tcW w:w="180" w:type="dxa"/>
          </w:tcPr>
          <w:p w14:paraId="331A0168" w14:textId="77777777" w:rsidR="00C9255E" w:rsidRPr="00D55B46" w:rsidRDefault="00C9255E" w:rsidP="00E70AD8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B4CCD9" w14:textId="6F86F3DE" w:rsidR="00C9255E" w:rsidRPr="00E70AD8" w:rsidRDefault="008164D0" w:rsidP="00AD136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64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</w:t>
            </w:r>
            <w:r w:rsidRPr="008164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164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350</w:t>
            </w:r>
            <w:r w:rsidRPr="008164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164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000</w:t>
            </w:r>
          </w:p>
        </w:tc>
      </w:tr>
      <w:tr w:rsidR="002072A2" w:rsidRPr="00D55B46" w14:paraId="07642530" w14:textId="77777777" w:rsidTr="00E92103">
        <w:trPr>
          <w:cantSplit/>
        </w:trPr>
        <w:tc>
          <w:tcPr>
            <w:tcW w:w="4860" w:type="dxa"/>
          </w:tcPr>
          <w:p w14:paraId="6E4ED662" w14:textId="502EF709" w:rsidR="002072A2" w:rsidRPr="00D55B46" w:rsidRDefault="002072A2" w:rsidP="002072A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5B4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350" w:type="dxa"/>
          </w:tcPr>
          <w:p w14:paraId="61836350" w14:textId="00DAFA40" w:rsidR="002072A2" w:rsidRPr="002072A2" w:rsidRDefault="008164D0" w:rsidP="002072A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64D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(6</w:t>
            </w:r>
            <w:r w:rsidRPr="008164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164D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790</w:t>
            </w:r>
            <w:r w:rsidRPr="008164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164D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000)</w:t>
            </w:r>
          </w:p>
        </w:tc>
        <w:tc>
          <w:tcPr>
            <w:tcW w:w="180" w:type="dxa"/>
          </w:tcPr>
          <w:p w14:paraId="0885DBB1" w14:textId="77777777" w:rsidR="002072A2" w:rsidRPr="00D55B46" w:rsidRDefault="002072A2" w:rsidP="002072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49D0CC" w14:textId="2E1E90F0" w:rsidR="002072A2" w:rsidRPr="00E70AD8" w:rsidRDefault="008164D0" w:rsidP="002072A2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164D0">
              <w:rPr>
                <w:rFonts w:asciiTheme="majorBidi" w:hAnsiTheme="majorBidi" w:cstheme="majorBidi"/>
                <w:sz w:val="28"/>
                <w:szCs w:val="28"/>
              </w:rPr>
              <w:t>(2,640,000)</w:t>
            </w:r>
          </w:p>
        </w:tc>
        <w:tc>
          <w:tcPr>
            <w:tcW w:w="180" w:type="dxa"/>
          </w:tcPr>
          <w:p w14:paraId="34DBDE21" w14:textId="77777777" w:rsidR="002072A2" w:rsidRPr="00D55B46" w:rsidRDefault="002072A2" w:rsidP="002072A2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E55E6B" w14:textId="3C99C8CD" w:rsidR="002072A2" w:rsidRPr="00E70AD8" w:rsidRDefault="008164D0" w:rsidP="002072A2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164D0">
              <w:rPr>
                <w:rFonts w:asciiTheme="majorBidi" w:hAnsiTheme="majorBidi" w:cstheme="majorBidi"/>
                <w:sz w:val="28"/>
                <w:szCs w:val="28"/>
              </w:rPr>
              <w:t>(9,430,000)</w:t>
            </w:r>
          </w:p>
        </w:tc>
      </w:tr>
      <w:tr w:rsidR="00EA011F" w:rsidRPr="00D55B46" w14:paraId="2F277C13" w14:textId="77777777" w:rsidTr="00E92103">
        <w:trPr>
          <w:cantSplit/>
        </w:trPr>
        <w:tc>
          <w:tcPr>
            <w:tcW w:w="4860" w:type="dxa"/>
          </w:tcPr>
          <w:p w14:paraId="1E89372B" w14:textId="6E72CF99" w:rsidR="00EA011F" w:rsidRPr="003501D1" w:rsidRDefault="00EA011F" w:rsidP="00EA011F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01D1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ค่าใช้จ่ายในการกู้ยืมรอตัดบัญชี</w:t>
            </w:r>
            <w:r w:rsidR="00C148D1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11628DE" w14:textId="5E57F40C" w:rsidR="00EA011F" w:rsidRPr="00E70AD8" w:rsidRDefault="008164D0" w:rsidP="00FE3FB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48D1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A2A81A0" w14:textId="77777777" w:rsidR="00EA011F" w:rsidRPr="00D55B46" w:rsidRDefault="00EA011F" w:rsidP="00EA011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BB9AB5" w14:textId="74C0CBF9" w:rsidR="00EA011F" w:rsidRPr="00E70AD8" w:rsidRDefault="001903C6" w:rsidP="00EA011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649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2B0BD1" w14:textId="77777777" w:rsidR="00EA011F" w:rsidRPr="00E70AD8" w:rsidRDefault="00EA011F" w:rsidP="00EA011F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971005A" w14:textId="5306A779" w:rsidR="00EA011F" w:rsidRPr="00E70AD8" w:rsidRDefault="001903C6" w:rsidP="00EA011F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649</w:t>
            </w:r>
          </w:p>
        </w:tc>
      </w:tr>
      <w:tr w:rsidR="00EA011F" w:rsidRPr="00D43A92" w14:paraId="7A584852" w14:textId="77777777" w:rsidTr="00E92103">
        <w:trPr>
          <w:cantSplit/>
        </w:trPr>
        <w:tc>
          <w:tcPr>
            <w:tcW w:w="4860" w:type="dxa"/>
          </w:tcPr>
          <w:p w14:paraId="18CFB6A7" w14:textId="6D19BE3E" w:rsidR="00EA011F" w:rsidRPr="00D55B46" w:rsidRDefault="00EA011F" w:rsidP="00EA01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5B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34D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="00534D3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D55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34D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EDEA9" w14:textId="02A7C728" w:rsidR="00EA011F" w:rsidRPr="00E70AD8" w:rsidRDefault="008164D0" w:rsidP="00EA011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64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3,800,000</w:t>
            </w:r>
          </w:p>
        </w:tc>
        <w:tc>
          <w:tcPr>
            <w:tcW w:w="180" w:type="dxa"/>
          </w:tcPr>
          <w:p w14:paraId="30D0E9DD" w14:textId="77777777" w:rsidR="00EA011F" w:rsidRPr="00D55B46" w:rsidRDefault="00EA011F" w:rsidP="00EA011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88F7C" w14:textId="33325CAF" w:rsidR="00EA011F" w:rsidRPr="00D55B46" w:rsidRDefault="008164D0" w:rsidP="00EA011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164D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8164D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164D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065</w:t>
            </w:r>
            <w:r w:rsidRPr="008164D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164D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948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2957DD6" w14:textId="77777777" w:rsidR="00EA011F" w:rsidRPr="00D55B46" w:rsidRDefault="00EA011F" w:rsidP="00EA011F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0942E6" w14:textId="07DFF70B" w:rsidR="00EA011F" w:rsidRPr="00E70AD8" w:rsidRDefault="008164D0" w:rsidP="00EA011F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64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4,865,948</w:t>
            </w:r>
          </w:p>
        </w:tc>
      </w:tr>
    </w:tbl>
    <w:p w14:paraId="0C683B8E" w14:textId="77777777" w:rsidR="00C9255E" w:rsidRPr="00D43A92" w:rsidRDefault="00C9255E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  <w:highlight w:val="green"/>
        </w:rPr>
      </w:pPr>
    </w:p>
    <w:p w14:paraId="278AF37D" w14:textId="4C346F06" w:rsidR="00B367C7" w:rsidRPr="00CC0E50" w:rsidRDefault="00B367C7" w:rsidP="00B367C7">
      <w:pPr>
        <w:tabs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CC0E50">
        <w:rPr>
          <w:rFonts w:ascii="Angsana New" w:hAnsi="Angsana New" w:cs="Angsana New" w:hint="cs"/>
          <w:sz w:val="28"/>
          <w:szCs w:val="28"/>
          <w:cs/>
        </w:rPr>
        <w:t>ตั๋วสัญญาใช้เงิน</w:t>
      </w:r>
      <w:r w:rsidR="007B335D" w:rsidRPr="00CC0E5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คิดดอกเบี้ย</w:t>
      </w:r>
      <w:r w:rsidR="007B335D" w:rsidRPr="00CC0E50">
        <w:rPr>
          <w:rFonts w:ascii="Angsana New" w:hAnsi="Angsana New" w:cs="Angsana New" w:hint="cs"/>
          <w:sz w:val="28"/>
          <w:szCs w:val="28"/>
          <w:cs/>
        </w:rPr>
        <w:t xml:space="preserve">ในอัตราร้อยละคงที่ต่อปี </w:t>
      </w:r>
      <w:r w:rsidRPr="00CC0E50">
        <w:rPr>
          <w:rFonts w:ascii="Angsana New" w:hAnsi="Angsana New" w:cs="Angsana New" w:hint="cs"/>
          <w:sz w:val="28"/>
          <w:szCs w:val="28"/>
          <w:cs/>
        </w:rPr>
        <w:t>มีกําหนดชําระคืนเงินต้นทั้งจำนวนตามวันที่ระบุในตั๋วแต่ละฉบับ</w:t>
      </w:r>
      <w:r w:rsidR="00F375AB">
        <w:rPr>
          <w:rFonts w:ascii="Angsana New" w:hAnsi="Angsana New" w:cs="Angsana New" w:hint="cs"/>
          <w:sz w:val="28"/>
          <w:szCs w:val="28"/>
          <w:cs/>
        </w:rPr>
        <w:t xml:space="preserve">และเมื่อทวงถาม </w:t>
      </w:r>
      <w:r w:rsidRPr="00CC0E5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และ</w:t>
      </w:r>
      <w:r w:rsidR="007B335D" w:rsidRPr="00CC0E5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กำหนดชำระดอกเบี้ย</w:t>
      </w:r>
      <w:r w:rsidR="007B335D" w:rsidRPr="001903C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ทุกเดือน</w:t>
      </w:r>
    </w:p>
    <w:p w14:paraId="6383F2FA" w14:textId="77777777" w:rsidR="00B367C7" w:rsidRPr="00CC0E50" w:rsidRDefault="00B367C7" w:rsidP="00B367C7">
      <w:pPr>
        <w:tabs>
          <w:tab w:val="clear" w:pos="907"/>
          <w:tab w:val="left" w:pos="540"/>
        </w:tabs>
        <w:ind w:left="540"/>
        <w:rPr>
          <w:rFonts w:ascii="Angsana New" w:hAnsi="Angsana New" w:cs="Angsana New"/>
          <w:sz w:val="28"/>
          <w:szCs w:val="28"/>
        </w:rPr>
      </w:pPr>
    </w:p>
    <w:p w14:paraId="5FACA0F1" w14:textId="3C7ED530" w:rsidR="00B367C7" w:rsidRDefault="00B619EF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  <w:r w:rsidRPr="00CC0E50">
        <w:rPr>
          <w:rFonts w:ascii="Angsana New" w:hAnsi="Angsana New" w:cs="Angsana New" w:hint="cs"/>
          <w:sz w:val="28"/>
          <w:szCs w:val="28"/>
          <w:cs/>
        </w:rPr>
        <w:t>ตั๋วแลกเงินมีกำหนดชำระคืนเงินต้นทั้งจำนวนตามวันที่ระบุในตั๋วแต่ละฉบับ</w:t>
      </w:r>
    </w:p>
    <w:p w14:paraId="0E07D051" w14:textId="77777777" w:rsidR="00B619EF" w:rsidRDefault="00B619EF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</w:p>
    <w:p w14:paraId="6C119CC8" w14:textId="62AB4616" w:rsidR="00655ECB" w:rsidRDefault="00655ECB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  <w:r w:rsidRPr="00891318">
        <w:rPr>
          <w:rFonts w:ascii="Angsana New" w:hAnsi="Angsana New" w:cs="Angsana New" w:hint="cs"/>
          <w:sz w:val="28"/>
          <w:szCs w:val="28"/>
          <w:cs/>
        </w:rPr>
        <w:t>เงินกู้ยืม</w:t>
      </w:r>
      <w:r w:rsidR="00483D97" w:rsidRPr="00891318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Pr="00891318">
        <w:rPr>
          <w:rFonts w:ascii="Angsana New" w:hAnsi="Angsana New" w:cs="Angsana New" w:hint="cs"/>
          <w:sz w:val="28"/>
          <w:szCs w:val="28"/>
          <w:cs/>
        </w:rPr>
        <w:t>เป็นเงินกู้ยืมที่ไม่มีหลักประกัน</w:t>
      </w:r>
    </w:p>
    <w:p w14:paraId="7E60BADB" w14:textId="77777777" w:rsidR="00A04EA2" w:rsidRPr="00CF3746" w:rsidRDefault="00A04EA2" w:rsidP="00A04EA2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b/>
          <w:sz w:val="28"/>
          <w:szCs w:val="28"/>
        </w:rPr>
      </w:pPr>
    </w:p>
    <w:p w14:paraId="7764AE2A" w14:textId="440634D1" w:rsidR="000C7FD4" w:rsidRPr="00CF3746" w:rsidRDefault="00655ECB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F3746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ต้องปฏิบัติตามเงื่อนไขทางการเงินตามที่ก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หนด</w:t>
      </w:r>
      <w:r w:rsidR="000C7FD4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เช่น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รงอัตราส่วนลูกหนี้ที่มียอดค้างช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</w:t>
      </w:r>
      <w:r w:rsidR="00F53FFA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     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ไม่เกิน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 w:rsidRPr="00CF3746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เดือนต่อหนี้เงินกู้ยืม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รงอัตราส่วนของลูกหนี้ด้อยคุณภาพ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(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ค้างช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ระเกิ</w:t>
      </w:r>
      <w:r w:rsidR="00BF5015"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น </w:t>
      </w:r>
      <w:r w:rsidR="00BF5015" w:rsidRPr="00CF3746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เดือน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)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ต่อ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ทั้งหมด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รงอัตราส่วนหนี้สินรวมต่อส่วนของผู้ถือหุ้น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รงอัตราส่วนความสามารถในการจ่ายช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ระดอกเบี้ย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 w:rsidRPr="00CF3746">
        <w:rPr>
          <w:rFonts w:asciiTheme="majorBidi" w:hAnsiTheme="majorBidi" w:cstheme="majorBidi"/>
          <w:b/>
          <w:sz w:val="28"/>
          <w:szCs w:val="28"/>
          <w:cs/>
        </w:rPr>
        <w:br/>
      </w:r>
      <w:r w:rsidR="00261002" w:rsidRPr="00CF3746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และ</w:t>
      </w:r>
      <w:r w:rsidR="000C7FD4" w:rsidRPr="00CF3746">
        <w:rPr>
          <w:rFonts w:asciiTheme="majorBidi" w:hAnsiTheme="majorBidi" w:cstheme="majorBidi" w:hint="eastAsia"/>
          <w:b/>
          <w:spacing w:val="-4"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pacing w:val="-4"/>
          <w:sz w:val="28"/>
          <w:szCs w:val="28"/>
          <w:cs/>
        </w:rPr>
        <w:t>รงอัตราส่วนการถือหุ้นของผู้ถือหุ้นรายใหญ่ในบริษัท</w:t>
      </w:r>
      <w:r w:rsidR="000C7FD4" w:rsidRPr="00CF3746">
        <w:rPr>
          <w:rFonts w:asciiTheme="majorBidi" w:hAnsiTheme="majorBidi" w:cs="Angsana New"/>
          <w:b/>
          <w:bCs/>
          <w:spacing w:val="-4"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6C7A84C1" w14:textId="77777777" w:rsidR="000C7FD4" w:rsidRPr="00CF3746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343D7ED" w14:textId="5B6F0A48" w:rsidR="000C7FD4" w:rsidRPr="00CF3746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CF3746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B37835">
        <w:rPr>
          <w:rFonts w:asciiTheme="majorBidi" w:hAnsiTheme="majorBidi" w:cstheme="majorBidi"/>
          <w:bCs/>
          <w:sz w:val="28"/>
          <w:szCs w:val="28"/>
        </w:rPr>
        <w:t>3</w:t>
      </w:r>
      <w:r w:rsidR="00534D3D">
        <w:rPr>
          <w:rFonts w:asciiTheme="majorBidi" w:hAnsiTheme="majorBidi" w:cstheme="majorBidi"/>
          <w:bCs/>
          <w:sz w:val="28"/>
          <w:szCs w:val="28"/>
        </w:rPr>
        <w:t xml:space="preserve">1 </w:t>
      </w:r>
      <w:r w:rsidR="00534D3D" w:rsidRPr="00534D3D">
        <w:rPr>
          <w:rFonts w:asciiTheme="majorBidi" w:hAnsiTheme="majorBidi" w:cstheme="majorBidi" w:hint="cs"/>
          <w:b/>
          <w:sz w:val="28"/>
          <w:szCs w:val="28"/>
          <w:cs/>
        </w:rPr>
        <w:t>มีนาคม</w:t>
      </w:r>
      <w:r w:rsidR="00534D3D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BF5015" w:rsidRPr="00CF3746">
        <w:rPr>
          <w:rFonts w:ascii="Angsana New" w:hAnsi="Angsana New" w:cs="Angsana New"/>
          <w:sz w:val="28"/>
          <w:szCs w:val="28"/>
        </w:rPr>
        <w:t>256</w:t>
      </w:r>
      <w:r w:rsidR="00534D3D">
        <w:rPr>
          <w:rFonts w:ascii="Angsana New" w:hAnsi="Angsana New" w:cs="Angsana New"/>
          <w:sz w:val="28"/>
          <w:szCs w:val="28"/>
        </w:rPr>
        <w:t>6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Pr="00CF3746">
        <w:rPr>
          <w:rFonts w:ascii="Angsana New" w:hAnsi="Angsana New" w:cs="Angsana New"/>
          <w:sz w:val="28"/>
          <w:szCs w:val="28"/>
          <w:cs/>
        </w:rPr>
        <w:t>มีวงเงินเบิกเกินบัญชี</w:t>
      </w:r>
      <w:r w:rsidRPr="00CF3746">
        <w:rPr>
          <w:rFonts w:ascii="Angsana New" w:hAnsi="Angsana New" w:cs="Angsana New" w:hint="cs"/>
          <w:sz w:val="28"/>
          <w:szCs w:val="28"/>
          <w:cs/>
        </w:rPr>
        <w:t>และ</w:t>
      </w:r>
      <w:r w:rsidRPr="00CF3746">
        <w:rPr>
          <w:rFonts w:ascii="Angsana New" w:hAnsi="Angsana New" w:cs="Angsana New"/>
          <w:sz w:val="28"/>
          <w:szCs w:val="28"/>
          <w:cs/>
        </w:rPr>
        <w:t>วงเงินกู้ยืมระยะสั้นจากสถาบันการเงินที่ยังมิได้เบิกใช้คงเหลือ</w:t>
      </w:r>
      <w:r w:rsidRPr="00FE3FBE">
        <w:rPr>
          <w:rFonts w:ascii="Angsana New" w:hAnsi="Angsana New" w:cs="Angsana New"/>
          <w:sz w:val="28"/>
          <w:szCs w:val="28"/>
          <w:cs/>
        </w:rPr>
        <w:t>จำนวน</w:t>
      </w:r>
      <w:r w:rsidR="006D712B" w:rsidRPr="00FE3FB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35051" w:rsidRPr="00335051">
        <w:rPr>
          <w:rFonts w:asciiTheme="majorBidi" w:hAnsiTheme="majorBidi" w:cstheme="majorBidi"/>
          <w:sz w:val="28"/>
          <w:szCs w:val="28"/>
        </w:rPr>
        <w:t>5</w:t>
      </w:r>
      <w:r w:rsidR="006D712B" w:rsidRPr="00FE3FBE">
        <w:rPr>
          <w:rFonts w:ascii="Angsana New" w:hAnsi="Angsana New" w:cs="Angsana New"/>
          <w:sz w:val="28"/>
          <w:szCs w:val="28"/>
        </w:rPr>
        <w:t>,</w:t>
      </w:r>
      <w:bookmarkStart w:id="4" w:name="_Hlk133589125"/>
      <w:r w:rsidR="006D712B" w:rsidRPr="00FE3FBE">
        <w:rPr>
          <w:rFonts w:ascii="Angsana New" w:hAnsi="Angsana New" w:cs="Angsana New"/>
          <w:sz w:val="28"/>
          <w:szCs w:val="28"/>
        </w:rPr>
        <w:t>580</w:t>
      </w:r>
      <w:bookmarkEnd w:id="4"/>
      <w:r w:rsidR="006D712B" w:rsidRPr="00FE3FBE">
        <w:rPr>
          <w:rFonts w:ascii="Angsana New" w:hAnsi="Angsana New" w:cs="Angsana New"/>
          <w:sz w:val="28"/>
          <w:szCs w:val="28"/>
        </w:rPr>
        <w:t xml:space="preserve"> 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CF3746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BF5015" w:rsidRPr="00CF3746">
        <w:rPr>
          <w:rFonts w:ascii="Angsana New" w:hAnsi="Angsana New" w:cs="Angsana New"/>
          <w:i/>
          <w:iCs/>
          <w:sz w:val="28"/>
          <w:szCs w:val="28"/>
        </w:rPr>
        <w:t>31</w:t>
      </w:r>
      <w:r w:rsidRPr="00CF3746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ธันวาคม </w:t>
      </w:r>
      <w:r w:rsidR="003905EF" w:rsidRPr="00CF3746">
        <w:rPr>
          <w:rFonts w:ascii="Angsana New" w:hAnsi="Angsana New" w:cs="Angsana New"/>
          <w:i/>
          <w:iCs/>
          <w:sz w:val="28"/>
          <w:szCs w:val="28"/>
        </w:rPr>
        <w:t>256</w:t>
      </w:r>
      <w:r w:rsidR="00E23CC7">
        <w:rPr>
          <w:rFonts w:ascii="Angsana New" w:hAnsi="Angsana New" w:cs="Angsana New"/>
          <w:i/>
          <w:iCs/>
          <w:sz w:val="28"/>
          <w:szCs w:val="28"/>
        </w:rPr>
        <w:t>5</w:t>
      </w:r>
      <w:r w:rsidR="003905EF" w:rsidRPr="00CF3746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2053EA">
        <w:rPr>
          <w:rFonts w:ascii="Angsana New" w:hAnsi="Angsana New" w:cs="Angsana New"/>
          <w:i/>
          <w:iCs/>
          <w:sz w:val="28"/>
          <w:szCs w:val="28"/>
        </w:rPr>
        <w:t>3,</w:t>
      </w:r>
      <w:r w:rsidR="0020052F">
        <w:rPr>
          <w:rFonts w:ascii="Angsana New" w:hAnsi="Angsana New" w:cs="Angsana New"/>
          <w:i/>
          <w:iCs/>
          <w:sz w:val="28"/>
          <w:szCs w:val="28"/>
        </w:rPr>
        <w:t>56</w:t>
      </w:r>
      <w:r w:rsidR="002053EA">
        <w:rPr>
          <w:rFonts w:ascii="Angsana New" w:hAnsi="Angsana New" w:cs="Angsana New"/>
          <w:i/>
          <w:iCs/>
          <w:sz w:val="28"/>
          <w:szCs w:val="28"/>
        </w:rPr>
        <w:t xml:space="preserve">0 </w:t>
      </w:r>
      <w:r w:rsidRPr="00CF3746">
        <w:rPr>
          <w:rFonts w:ascii="Angsana New" w:hAnsi="Angsana New" w:cs="Angsana New"/>
          <w:i/>
          <w:iCs/>
          <w:sz w:val="28"/>
          <w:szCs w:val="28"/>
          <w:cs/>
        </w:rPr>
        <w:t>ล้านบาท)</w:t>
      </w:r>
    </w:p>
    <w:p w14:paraId="2A9AF9D6" w14:textId="166F3D4B" w:rsidR="00F53FFA" w:rsidRPr="00857D9C" w:rsidRDefault="00E30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r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708FD6E4" w14:textId="76FC9B8E" w:rsidR="00F321C0" w:rsidRPr="00CF3746" w:rsidRDefault="00F321C0" w:rsidP="00D55CD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เงินกู้ยืมระยะยาวจากสถาบันการเงิน</w:t>
      </w:r>
    </w:p>
    <w:p w14:paraId="5B783F90" w14:textId="074BB414" w:rsidR="00B57F16" w:rsidRPr="00857D9C" w:rsidRDefault="00B57F16" w:rsidP="00B57F16">
      <w:pPr>
        <w:rPr>
          <w:rFonts w:asciiTheme="majorBidi" w:hAnsiTheme="majorBidi" w:cs="Angsana New"/>
          <w:sz w:val="24"/>
          <w:szCs w:val="24"/>
          <w:cs/>
          <w:lang w:val="th-TH"/>
        </w:rPr>
      </w:pPr>
    </w:p>
    <w:p w14:paraId="651954E9" w14:textId="49FEF15E" w:rsidR="00F56010" w:rsidRPr="0020755D" w:rsidRDefault="00655ECB" w:rsidP="00B12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 w:cs="Angsana New"/>
          <w:sz w:val="28"/>
          <w:szCs w:val="28"/>
          <w:cs/>
        </w:rPr>
      </w:pPr>
      <w:r w:rsidRPr="00CF3746">
        <w:rPr>
          <w:rFonts w:asciiTheme="majorBidi" w:hAnsiTheme="majorBidi" w:cstheme="majorBidi"/>
          <w:b/>
          <w:sz w:val="28"/>
          <w:szCs w:val="28"/>
          <w:cs/>
        </w:rPr>
        <w:tab/>
      </w:r>
      <w:r w:rsidR="00F56010" w:rsidRPr="0020755D">
        <w:rPr>
          <w:rFonts w:ascii="Angsana New" w:hAnsi="Angsana New" w:cs="Angsana New" w:hint="cs"/>
          <w:sz w:val="28"/>
          <w:szCs w:val="28"/>
          <w:cs/>
        </w:rPr>
        <w:t>เงินกู้ยืมระยะยาวจากสถาบันการเงินสําหรับงวด</w:t>
      </w:r>
      <w:r w:rsidR="00E23CC7">
        <w:rPr>
          <w:rFonts w:ascii="Angsana New" w:hAnsi="Angsana New" w:cs="Angsana New" w:hint="cs"/>
          <w:sz w:val="28"/>
          <w:szCs w:val="28"/>
          <w:cs/>
        </w:rPr>
        <w:t>สาม</w:t>
      </w:r>
      <w:r w:rsidR="00F56010" w:rsidRPr="0020755D">
        <w:rPr>
          <w:rFonts w:ascii="Angsana New" w:hAnsi="Angsana New" w:cs="Angsana New" w:hint="cs"/>
          <w:sz w:val="28"/>
          <w:szCs w:val="28"/>
          <w:cs/>
        </w:rPr>
        <w:t>เดือนสิ้นสุดวันที่</w:t>
      </w:r>
      <w:r w:rsidR="00F56010" w:rsidRPr="0020755D">
        <w:rPr>
          <w:rFonts w:ascii="Angsana New" w:hAnsi="Angsana New" w:cs="Angsana New"/>
          <w:sz w:val="28"/>
          <w:szCs w:val="28"/>
        </w:rPr>
        <w:t xml:space="preserve"> </w:t>
      </w:r>
      <w:r w:rsidR="00B37835">
        <w:rPr>
          <w:rFonts w:ascii="Angsana New" w:hAnsi="Angsana New" w:cs="Angsana New" w:hint="cs"/>
          <w:sz w:val="28"/>
          <w:szCs w:val="28"/>
          <w:cs/>
        </w:rPr>
        <w:t>3</w:t>
      </w:r>
      <w:r w:rsidR="00E23CC7">
        <w:rPr>
          <w:rFonts w:ascii="Angsana New" w:hAnsi="Angsana New" w:cs="Angsana New"/>
          <w:sz w:val="28"/>
          <w:szCs w:val="28"/>
        </w:rPr>
        <w:t xml:space="preserve">1 </w:t>
      </w:r>
      <w:r w:rsidR="00E23CC7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F56010" w:rsidRPr="0020755D">
        <w:rPr>
          <w:rFonts w:ascii="Angsana New" w:hAnsi="Angsana New" w:cs="Angsana New"/>
          <w:sz w:val="28"/>
          <w:szCs w:val="28"/>
        </w:rPr>
        <w:t>256</w:t>
      </w:r>
      <w:r w:rsidR="00E23CC7">
        <w:rPr>
          <w:rFonts w:ascii="Angsana New" w:hAnsi="Angsana New" w:cs="Angsana New"/>
          <w:sz w:val="28"/>
          <w:szCs w:val="28"/>
        </w:rPr>
        <w:t>6</w:t>
      </w:r>
      <w:r w:rsidR="00F56010" w:rsidRPr="0020755D">
        <w:rPr>
          <w:rFonts w:ascii="Angsana New" w:hAnsi="Angsana New" w:cs="Angsana New"/>
          <w:sz w:val="28"/>
          <w:szCs w:val="28"/>
        </w:rPr>
        <w:t xml:space="preserve"> </w:t>
      </w:r>
      <w:r w:rsidR="00F56010" w:rsidRPr="0020755D">
        <w:rPr>
          <w:rFonts w:ascii="Angsana New" w:hAnsi="Angsana New" w:cs="Angsana New" w:hint="cs"/>
          <w:sz w:val="28"/>
          <w:szCs w:val="28"/>
          <w:cs/>
        </w:rPr>
        <w:t>มีการเปลี่ยนแปลงดังนี้</w:t>
      </w:r>
    </w:p>
    <w:p w14:paraId="17DB639C" w14:textId="77777777" w:rsidR="00F56010" w:rsidRPr="0020755D" w:rsidRDefault="00F56010" w:rsidP="00F56010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90"/>
        <w:gridCol w:w="1980"/>
      </w:tblGrid>
      <w:tr w:rsidR="007B25C1" w:rsidRPr="0020755D" w14:paraId="5633EF6C" w14:textId="77777777" w:rsidTr="00B63E8E">
        <w:trPr>
          <w:cantSplit/>
          <w:tblHeader/>
        </w:trPr>
        <w:tc>
          <w:tcPr>
            <w:tcW w:w="7290" w:type="dxa"/>
            <w:vAlign w:val="bottom"/>
          </w:tcPr>
          <w:p w14:paraId="56891FE7" w14:textId="77777777" w:rsidR="007B25C1" w:rsidRPr="0020755D" w:rsidRDefault="007B25C1" w:rsidP="007B25C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</w:tcPr>
          <w:p w14:paraId="6599BEA7" w14:textId="0B791224" w:rsidR="007B25C1" w:rsidRPr="0020755D" w:rsidRDefault="007B25C1" w:rsidP="007B25C1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0755D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20755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</w:r>
            <w:r w:rsidRPr="0020755D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B25C1" w:rsidRPr="0020755D" w14:paraId="7FC89BE2" w14:textId="77777777" w:rsidTr="00B63E8E">
        <w:trPr>
          <w:cantSplit/>
        </w:trPr>
        <w:tc>
          <w:tcPr>
            <w:tcW w:w="7290" w:type="dxa"/>
          </w:tcPr>
          <w:p w14:paraId="238D3E20" w14:textId="77777777" w:rsidR="007B25C1" w:rsidRPr="0020755D" w:rsidRDefault="007B25C1" w:rsidP="007B25C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7C951EB9" w14:textId="1AF09E2E" w:rsidR="007B25C1" w:rsidRPr="0020755D" w:rsidRDefault="007B25C1" w:rsidP="007B25C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0755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B25C1" w:rsidRPr="0020755D" w14:paraId="449C2B8A" w14:textId="77777777" w:rsidTr="00B63E8E">
        <w:trPr>
          <w:cantSplit/>
        </w:trPr>
        <w:tc>
          <w:tcPr>
            <w:tcW w:w="7290" w:type="dxa"/>
          </w:tcPr>
          <w:p w14:paraId="4E1136E5" w14:textId="034C2ECB" w:rsidR="007B25C1" w:rsidRPr="0020755D" w:rsidRDefault="007B25C1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5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07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075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07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23C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80" w:type="dxa"/>
          </w:tcPr>
          <w:p w14:paraId="134E799D" w14:textId="69C296BA" w:rsidR="007B25C1" w:rsidRPr="00814042" w:rsidRDefault="00C4181F" w:rsidP="0081404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1404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24</w:t>
            </w:r>
            <w:r w:rsidRPr="0081404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1404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056</w:t>
            </w:r>
            <w:r w:rsidRPr="0081404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1404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12</w:t>
            </w:r>
            <w:r w:rsidRPr="0081404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</w:tr>
      <w:tr w:rsidR="007B25C1" w:rsidRPr="0020755D" w14:paraId="5FAAB33A" w14:textId="77777777" w:rsidTr="00B63E8E">
        <w:trPr>
          <w:cantSplit/>
        </w:trPr>
        <w:tc>
          <w:tcPr>
            <w:tcW w:w="7290" w:type="dxa"/>
          </w:tcPr>
          <w:p w14:paraId="363F2D1E" w14:textId="74B47C92" w:rsidR="007B25C1" w:rsidRPr="0020755D" w:rsidRDefault="007B25C1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5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5D7153DA" w14:textId="172C11D3" w:rsidR="007B25C1" w:rsidRPr="00E60F5D" w:rsidRDefault="00E60F5D" w:rsidP="0081404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63</w:t>
            </w:r>
            <w:r w:rsidR="00BB08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8,550</w:t>
            </w:r>
          </w:p>
        </w:tc>
      </w:tr>
      <w:tr w:rsidR="007B25C1" w:rsidRPr="0020755D" w14:paraId="67AE53A7" w14:textId="77777777" w:rsidTr="004A047B">
        <w:trPr>
          <w:cantSplit/>
        </w:trPr>
        <w:tc>
          <w:tcPr>
            <w:tcW w:w="7290" w:type="dxa"/>
          </w:tcPr>
          <w:p w14:paraId="32AA9A87" w14:textId="77777777" w:rsidR="007B25C1" w:rsidRPr="0020755D" w:rsidRDefault="007B25C1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5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980" w:type="dxa"/>
          </w:tcPr>
          <w:p w14:paraId="63BD13D2" w14:textId="561D557D" w:rsidR="007B25C1" w:rsidRPr="00C13B12" w:rsidRDefault="00136301" w:rsidP="0081404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36301">
              <w:rPr>
                <w:rFonts w:ascii="Angsana New" w:hAnsi="Angsana New" w:cs="Angsana New"/>
                <w:sz w:val="28"/>
                <w:szCs w:val="28"/>
                <w:lang w:val="en-US"/>
              </w:rPr>
              <w:t>(1,462,637)</w:t>
            </w:r>
          </w:p>
        </w:tc>
      </w:tr>
      <w:tr w:rsidR="00FF02E9" w:rsidRPr="0020755D" w14:paraId="44092AE4" w14:textId="553BE370" w:rsidTr="004A047B">
        <w:trPr>
          <w:cantSplit/>
        </w:trPr>
        <w:tc>
          <w:tcPr>
            <w:tcW w:w="7290" w:type="dxa"/>
          </w:tcPr>
          <w:p w14:paraId="25CC0AE1" w14:textId="69D2CF5E" w:rsidR="00FF02E9" w:rsidRPr="0020755D" w:rsidRDefault="00FF02E9" w:rsidP="0010428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55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ค่าใช้จ่ายในการกู้ยืมรอตัดบัญชี</w:t>
            </w:r>
            <w:r w:rsidR="00956646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07182326" w14:textId="1E698750" w:rsidR="00FF02E9" w:rsidRPr="00814042" w:rsidRDefault="00136301" w:rsidP="0081404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136301">
              <w:rPr>
                <w:rFonts w:ascii="Angsana New" w:hAnsi="Angsana New" w:cs="Angsana New"/>
                <w:sz w:val="28"/>
                <w:szCs w:val="28"/>
              </w:rPr>
              <w:t>8,236</w:t>
            </w:r>
          </w:p>
        </w:tc>
      </w:tr>
      <w:tr w:rsidR="00BB083B" w:rsidRPr="0020755D" w14:paraId="61770F31" w14:textId="77777777" w:rsidTr="004A047B">
        <w:trPr>
          <w:cantSplit/>
        </w:trPr>
        <w:tc>
          <w:tcPr>
            <w:tcW w:w="7290" w:type="dxa"/>
          </w:tcPr>
          <w:p w14:paraId="7A8FBBE6" w14:textId="08ADCE53" w:rsidR="00BB083B" w:rsidRPr="0020755D" w:rsidRDefault="004A047B" w:rsidP="0010428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การแปลงค่าอัตราแลกเปลี่ยน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14:paraId="772855F8" w14:textId="0D4B65A4" w:rsidR="00BB083B" w:rsidRPr="004A047B" w:rsidRDefault="004A047B" w:rsidP="0081404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(72,027)</w:t>
            </w:r>
          </w:p>
        </w:tc>
      </w:tr>
      <w:tr w:rsidR="00104287" w:rsidRPr="00ED34A3" w14:paraId="23B147CD" w14:textId="77777777" w:rsidTr="00B63E8E">
        <w:trPr>
          <w:cantSplit/>
          <w:trHeight w:val="127"/>
        </w:trPr>
        <w:tc>
          <w:tcPr>
            <w:tcW w:w="7290" w:type="dxa"/>
          </w:tcPr>
          <w:p w14:paraId="3AA9F9D8" w14:textId="2139710F" w:rsidR="00104287" w:rsidRPr="0020755D" w:rsidRDefault="00104287" w:rsidP="0010428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5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23C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="00E23C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07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23C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888DB6" w14:textId="6B524349" w:rsidR="00104287" w:rsidRPr="00814042" w:rsidRDefault="00136301" w:rsidP="0081404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630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23,168,243</w:t>
            </w:r>
          </w:p>
        </w:tc>
      </w:tr>
    </w:tbl>
    <w:p w14:paraId="182B3DEF" w14:textId="77777777" w:rsidR="00B63E8E" w:rsidRPr="00B63E8E" w:rsidRDefault="00B63E8E" w:rsidP="00B63E8E">
      <w:pPr>
        <w:rPr>
          <w:rFonts w:ascii="Angsana New" w:hAnsi="Angsana New" w:cs="Angsana New"/>
          <w:sz w:val="28"/>
          <w:szCs w:val="28"/>
          <w:cs/>
        </w:rPr>
      </w:pPr>
    </w:p>
    <w:p w14:paraId="7E0654E1" w14:textId="2CCC7EE1" w:rsidR="00B63E8E" w:rsidRDefault="00B63E8E" w:rsidP="00B63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 w:cs="Angsana New"/>
          <w:sz w:val="28"/>
          <w:szCs w:val="28"/>
        </w:rPr>
      </w:pPr>
      <w:r w:rsidRPr="00B63E8E"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>ยอดคงเหลือตามบัญชีของ</w:t>
      </w:r>
      <w:r w:rsidRPr="0020755D">
        <w:rPr>
          <w:rFonts w:ascii="Angsana New" w:hAnsi="Angsana New" w:cs="Angsana New" w:hint="cs"/>
          <w:sz w:val="28"/>
          <w:szCs w:val="28"/>
          <w:cs/>
        </w:rPr>
        <w:t>เงินกู้ยืมระยะยาวจากสถาบันการเงิน</w:t>
      </w:r>
      <w:r w:rsidR="00C758DC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จำแนกตามระยะเวลาการครบกำหนด มีดังต่อไปนี้</w:t>
      </w:r>
    </w:p>
    <w:p w14:paraId="40C89A5F" w14:textId="77777777" w:rsidR="00B63E8E" w:rsidRPr="00B63E8E" w:rsidRDefault="00B63E8E">
      <w:pPr>
        <w:rPr>
          <w:rFonts w:ascii="Angsana New" w:hAnsi="Angsana New" w:cs="Angsana New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B63E8E" w:rsidRPr="00ED34A3" w14:paraId="563860B7" w14:textId="77777777" w:rsidTr="00CA535A">
        <w:trPr>
          <w:cantSplit/>
        </w:trPr>
        <w:tc>
          <w:tcPr>
            <w:tcW w:w="2815" w:type="pct"/>
          </w:tcPr>
          <w:p w14:paraId="7C416F93" w14:textId="23ED3DBA" w:rsidR="00B63E8E" w:rsidRPr="00ED34A3" w:rsidRDefault="00B63E8E" w:rsidP="000E59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75624685" w14:textId="0C8BFCBA" w:rsidR="00B63E8E" w:rsidRPr="00B63E8E" w:rsidRDefault="00B63E8E" w:rsidP="00B63E8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CA535A" w:rsidRPr="00ED34A3" w14:paraId="1A3734E1" w14:textId="77777777" w:rsidTr="00CA535A">
        <w:trPr>
          <w:cantSplit/>
        </w:trPr>
        <w:tc>
          <w:tcPr>
            <w:tcW w:w="2815" w:type="pct"/>
          </w:tcPr>
          <w:p w14:paraId="68812391" w14:textId="77777777" w:rsidR="00CA535A" w:rsidRPr="00ED34A3" w:rsidRDefault="00CA535A" w:rsidP="000E59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19" w:type="pct"/>
          </w:tcPr>
          <w:p w14:paraId="01D9D731" w14:textId="0D4165ED" w:rsidR="00CA535A" w:rsidRPr="00CA535A" w:rsidRDefault="00CA535A" w:rsidP="00CA535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98" w:type="pct"/>
          </w:tcPr>
          <w:p w14:paraId="1D21206F" w14:textId="77777777" w:rsidR="00CA535A" w:rsidRDefault="00CA535A" w:rsidP="00B63E8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" w:type="pct"/>
          </w:tcPr>
          <w:p w14:paraId="3D3E4DB0" w14:textId="27250B13" w:rsidR="00CA535A" w:rsidRPr="00CA535A" w:rsidRDefault="00CA535A" w:rsidP="00CA535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B63E8E" w:rsidRPr="00ED34A3" w14:paraId="49B2CEC2" w14:textId="77777777" w:rsidTr="00CA535A">
        <w:trPr>
          <w:cantSplit/>
        </w:trPr>
        <w:tc>
          <w:tcPr>
            <w:tcW w:w="2815" w:type="pct"/>
          </w:tcPr>
          <w:p w14:paraId="41E6E96A" w14:textId="77777777" w:rsidR="00B63E8E" w:rsidRPr="00ED34A3" w:rsidRDefault="00B63E8E" w:rsidP="000E59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52956E3C" w14:textId="40966A27" w:rsidR="00B63E8E" w:rsidRPr="00B63E8E" w:rsidRDefault="00B63E8E" w:rsidP="00B63E8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B63E8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B15A97" w:rsidRPr="00ED34A3" w14:paraId="6866A983" w14:textId="77777777">
        <w:trPr>
          <w:cantSplit/>
        </w:trPr>
        <w:tc>
          <w:tcPr>
            <w:tcW w:w="2815" w:type="pct"/>
          </w:tcPr>
          <w:p w14:paraId="1832CD2A" w14:textId="561A2E76" w:rsidR="00B15A97" w:rsidRPr="007B4446" w:rsidRDefault="00B15A97" w:rsidP="00B15A9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4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019" w:type="pct"/>
          </w:tcPr>
          <w:p w14:paraId="1ABF5286" w14:textId="0BA80D04" w:rsidR="00B15A97" w:rsidRPr="00294BFF" w:rsidRDefault="00556CFF" w:rsidP="00B15A97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556CFF">
              <w:rPr>
                <w:rFonts w:ascii="Angsana New" w:hAnsi="Angsana New" w:cs="Angsana New"/>
                <w:sz w:val="28"/>
                <w:szCs w:val="28"/>
              </w:rPr>
              <w:t>6,208,624</w:t>
            </w:r>
          </w:p>
        </w:tc>
        <w:tc>
          <w:tcPr>
            <w:tcW w:w="98" w:type="pct"/>
          </w:tcPr>
          <w:p w14:paraId="6FF57A81" w14:textId="711A586D" w:rsidR="00B15A97" w:rsidRPr="008C22AD" w:rsidRDefault="00B15A97" w:rsidP="00B15A9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3769942F" w14:textId="50E2E582" w:rsidR="00B15A97" w:rsidRPr="00B63E8E" w:rsidRDefault="00B15A97" w:rsidP="00B15A97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797D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7F79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797D">
              <w:rPr>
                <w:rFonts w:ascii="Angsana New" w:hAnsi="Angsana New" w:cs="Angsana New" w:hint="cs"/>
                <w:sz w:val="28"/>
                <w:szCs w:val="28"/>
                <w:cs/>
              </w:rPr>
              <w:t>515</w:t>
            </w:r>
            <w:r w:rsidRPr="007F797D">
              <w:rPr>
                <w:rFonts w:ascii="Angsana New" w:hAnsi="Angsana New" w:cs="Angsana New"/>
                <w:sz w:val="28"/>
                <w:szCs w:val="28"/>
              </w:rPr>
              <w:t>,088</w:t>
            </w:r>
          </w:p>
        </w:tc>
      </w:tr>
      <w:tr w:rsidR="00B15A97" w:rsidRPr="00ED34A3" w14:paraId="2608C072" w14:textId="77777777">
        <w:trPr>
          <w:cantSplit/>
        </w:trPr>
        <w:tc>
          <w:tcPr>
            <w:tcW w:w="2815" w:type="pct"/>
          </w:tcPr>
          <w:p w14:paraId="1EB58BDD" w14:textId="4F4042CA" w:rsidR="00B15A97" w:rsidRPr="00C823BD" w:rsidRDefault="00B15A97" w:rsidP="00B15A9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42C5CAAF" w14:textId="2653D1DA" w:rsidR="00B15A97" w:rsidRPr="00294BFF" w:rsidRDefault="00556CFF" w:rsidP="00B15A97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556CFF">
              <w:rPr>
                <w:rFonts w:ascii="Angsana New" w:hAnsi="Angsana New" w:cs="Angsana New"/>
                <w:sz w:val="28"/>
                <w:szCs w:val="28"/>
              </w:rPr>
              <w:t>16,959,619</w:t>
            </w:r>
          </w:p>
        </w:tc>
        <w:tc>
          <w:tcPr>
            <w:tcW w:w="98" w:type="pct"/>
          </w:tcPr>
          <w:p w14:paraId="065BBE3C" w14:textId="38CD9B26" w:rsidR="00B15A97" w:rsidRPr="008C22AD" w:rsidRDefault="00B15A97" w:rsidP="00B15A9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C37268" w14:textId="262C831D" w:rsidR="00B15A97" w:rsidRPr="008C22AD" w:rsidRDefault="00B15A97" w:rsidP="00B15A97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17,541,033</w:t>
            </w:r>
          </w:p>
        </w:tc>
      </w:tr>
      <w:tr w:rsidR="00B15A97" w:rsidRPr="00ED34A3" w14:paraId="64E4A032" w14:textId="77777777">
        <w:trPr>
          <w:cantSplit/>
        </w:trPr>
        <w:tc>
          <w:tcPr>
            <w:tcW w:w="2815" w:type="pct"/>
          </w:tcPr>
          <w:p w14:paraId="2F73E206" w14:textId="1B4269A6" w:rsidR="00B15A97" w:rsidRPr="00ED34A3" w:rsidRDefault="00B15A97" w:rsidP="00B15A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  <w:r w:rsidRPr="007B44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6F1DEEB6" w14:textId="1AC4BEDF" w:rsidR="00B15A97" w:rsidRPr="00751C32" w:rsidRDefault="00556CFF" w:rsidP="00B15A97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51C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23,168,243</w:t>
            </w:r>
          </w:p>
        </w:tc>
        <w:tc>
          <w:tcPr>
            <w:tcW w:w="98" w:type="pct"/>
          </w:tcPr>
          <w:p w14:paraId="2495953A" w14:textId="38FD7929" w:rsidR="00B15A97" w:rsidRPr="008C22AD" w:rsidRDefault="00B15A97" w:rsidP="00B15A9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B2C963" w14:textId="0B8DD1CF" w:rsidR="00B15A97" w:rsidRPr="008C22AD" w:rsidRDefault="00B15A97" w:rsidP="00B15A97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A2E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24</w:t>
            </w:r>
            <w:r w:rsidRPr="005A2E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056</w:t>
            </w:r>
            <w:r w:rsidRPr="005A2E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121</w:t>
            </w:r>
          </w:p>
        </w:tc>
      </w:tr>
    </w:tbl>
    <w:p w14:paraId="4D65510B" w14:textId="77777777" w:rsidR="00294BFF" w:rsidRPr="00B63E8E" w:rsidRDefault="00294BFF" w:rsidP="00294BFF">
      <w:pPr>
        <w:rPr>
          <w:rFonts w:ascii="Angsana New" w:hAnsi="Angsana New" w:cs="Angsana New"/>
          <w:sz w:val="28"/>
          <w:szCs w:val="28"/>
          <w:cs/>
        </w:rPr>
      </w:pPr>
    </w:p>
    <w:p w14:paraId="126F063A" w14:textId="6E35386C" w:rsidR="00294BFF" w:rsidRDefault="00294BFF" w:rsidP="00294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 w:cs="Angsana New"/>
          <w:sz w:val="28"/>
          <w:szCs w:val="28"/>
        </w:rPr>
      </w:pPr>
      <w:r w:rsidRPr="00B63E8E"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>ยอดคงเหลือตามบัญชีของ</w:t>
      </w:r>
      <w:r w:rsidRPr="0020755D">
        <w:rPr>
          <w:rFonts w:ascii="Angsana New" w:hAnsi="Angsana New" w:cs="Angsana New" w:hint="cs"/>
          <w:sz w:val="28"/>
          <w:szCs w:val="28"/>
          <w:cs/>
        </w:rPr>
        <w:t>เงินกู้ยืมระยะยาวจากสถาบันการเงิน</w:t>
      </w:r>
      <w:r w:rsidR="00520B9E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จำแนกตาม</w:t>
      </w:r>
      <w:r w:rsidR="00BC2048">
        <w:rPr>
          <w:rFonts w:ascii="Angsana New" w:hAnsi="Angsana New" w:cs="Angsana New" w:hint="cs"/>
          <w:sz w:val="28"/>
          <w:szCs w:val="28"/>
          <w:cs/>
        </w:rPr>
        <w:t>สกุลเงิน</w:t>
      </w:r>
      <w:r>
        <w:rPr>
          <w:rFonts w:ascii="Angsana New" w:hAnsi="Angsana New" w:cs="Angsana New" w:hint="cs"/>
          <w:sz w:val="28"/>
          <w:szCs w:val="28"/>
          <w:cs/>
        </w:rPr>
        <w:t xml:space="preserve"> มีดังต่อไปนี้</w:t>
      </w:r>
    </w:p>
    <w:p w14:paraId="51B93611" w14:textId="484E9B8A" w:rsidR="00294BFF" w:rsidRPr="00294BFF" w:rsidRDefault="00294BFF">
      <w:pPr>
        <w:rPr>
          <w:rFonts w:ascii="Angsana New" w:hAnsi="Angsana New" w:cs="Angsana New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440C88" w:rsidRPr="00ED34A3" w14:paraId="1AF6F3BD" w14:textId="77777777" w:rsidTr="00440C88">
        <w:trPr>
          <w:cantSplit/>
        </w:trPr>
        <w:tc>
          <w:tcPr>
            <w:tcW w:w="2815" w:type="pct"/>
          </w:tcPr>
          <w:p w14:paraId="6E179458" w14:textId="77777777" w:rsidR="00440C88" w:rsidRPr="007B4446" w:rsidRDefault="00440C88" w:rsidP="00440C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19A2F0A7" w14:textId="6C9210CB" w:rsidR="00440C88" w:rsidRPr="008C22AD" w:rsidRDefault="00440C88" w:rsidP="00440C8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440C88" w:rsidRPr="00ED34A3" w14:paraId="76FE00F7" w14:textId="77777777" w:rsidTr="00C823BD">
        <w:trPr>
          <w:cantSplit/>
        </w:trPr>
        <w:tc>
          <w:tcPr>
            <w:tcW w:w="2815" w:type="pct"/>
          </w:tcPr>
          <w:p w14:paraId="026ACC9A" w14:textId="77777777" w:rsidR="00440C88" w:rsidRPr="007B4446" w:rsidRDefault="00440C88" w:rsidP="00440C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9" w:type="pct"/>
          </w:tcPr>
          <w:p w14:paraId="5637E7D7" w14:textId="0536EAC5" w:rsidR="00440C88" w:rsidRPr="008C22AD" w:rsidRDefault="00440C88" w:rsidP="00440C8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98" w:type="pct"/>
          </w:tcPr>
          <w:p w14:paraId="39C61047" w14:textId="77777777" w:rsidR="00440C88" w:rsidRPr="008C22AD" w:rsidRDefault="00440C88" w:rsidP="00440C8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7E6B5738" w14:textId="20BB518B" w:rsidR="00440C88" w:rsidRPr="008C22AD" w:rsidRDefault="00000EC6" w:rsidP="00440C8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440C88" w:rsidRPr="00ED34A3" w14:paraId="67DA0816" w14:textId="77777777" w:rsidTr="00440C88">
        <w:trPr>
          <w:cantSplit/>
        </w:trPr>
        <w:tc>
          <w:tcPr>
            <w:tcW w:w="2815" w:type="pct"/>
          </w:tcPr>
          <w:p w14:paraId="423BA138" w14:textId="77777777" w:rsidR="00440C88" w:rsidRPr="007B4446" w:rsidRDefault="00440C88" w:rsidP="00440C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617BDCFF" w14:textId="57C1BE71" w:rsidR="00440C88" w:rsidRPr="008C22AD" w:rsidRDefault="00440C88" w:rsidP="00440C8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E8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4F4A8C" w:rsidRPr="00E30FDD" w14:paraId="177095CE" w14:textId="77777777">
        <w:trPr>
          <w:cantSplit/>
        </w:trPr>
        <w:tc>
          <w:tcPr>
            <w:tcW w:w="2815" w:type="pct"/>
          </w:tcPr>
          <w:p w14:paraId="3BEFE885" w14:textId="651CEDB3" w:rsidR="004F4A8C" w:rsidRPr="007B4446" w:rsidRDefault="004F4A8C" w:rsidP="004F4A8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ส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กุลบาท</w:t>
            </w:r>
          </w:p>
        </w:tc>
        <w:tc>
          <w:tcPr>
            <w:tcW w:w="1019" w:type="pct"/>
          </w:tcPr>
          <w:p w14:paraId="0C86FB5B" w14:textId="71495664" w:rsidR="004F4A8C" w:rsidRPr="004F4A8C" w:rsidRDefault="0019730A" w:rsidP="004F4A8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19730A">
              <w:rPr>
                <w:rFonts w:ascii="Angsana New" w:hAnsi="Angsana New" w:cs="Angsana New"/>
                <w:sz w:val="28"/>
                <w:szCs w:val="28"/>
              </w:rPr>
              <w:t>17,436,876</w:t>
            </w:r>
          </w:p>
        </w:tc>
        <w:tc>
          <w:tcPr>
            <w:tcW w:w="98" w:type="pct"/>
          </w:tcPr>
          <w:p w14:paraId="2F2F8EEF" w14:textId="3F2BC08F" w:rsidR="004F4A8C" w:rsidRPr="008C22AD" w:rsidRDefault="004F4A8C" w:rsidP="004F4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7DB803A4" w14:textId="52F93BEA" w:rsidR="004F4A8C" w:rsidRPr="004F4A8C" w:rsidRDefault="004F4A8C" w:rsidP="004F4A8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18,898,731</w:t>
            </w:r>
          </w:p>
        </w:tc>
      </w:tr>
      <w:tr w:rsidR="004F4A8C" w:rsidRPr="00ED34A3" w14:paraId="5311F619" w14:textId="77777777">
        <w:trPr>
          <w:cantSplit/>
        </w:trPr>
        <w:tc>
          <w:tcPr>
            <w:tcW w:w="2815" w:type="pct"/>
          </w:tcPr>
          <w:p w14:paraId="767CEAE4" w14:textId="72D94D40" w:rsidR="004F4A8C" w:rsidRPr="007B4446" w:rsidRDefault="004F4A8C" w:rsidP="004F4A8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019" w:type="pct"/>
          </w:tcPr>
          <w:p w14:paraId="1CA722A1" w14:textId="25F2A34B" w:rsidR="004F4A8C" w:rsidRPr="004F4A8C" w:rsidRDefault="0019730A" w:rsidP="004F4A8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19730A">
              <w:rPr>
                <w:rFonts w:ascii="Angsana New" w:hAnsi="Angsana New" w:cs="Angsana New"/>
                <w:sz w:val="28"/>
                <w:szCs w:val="28"/>
              </w:rPr>
              <w:t>3,200,545</w:t>
            </w:r>
          </w:p>
        </w:tc>
        <w:tc>
          <w:tcPr>
            <w:tcW w:w="98" w:type="pct"/>
          </w:tcPr>
          <w:p w14:paraId="4A740286" w14:textId="31657786" w:rsidR="004F4A8C" w:rsidRPr="008C22AD" w:rsidRDefault="004F4A8C" w:rsidP="004F4A8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314C3174" w14:textId="3E7C6BFB" w:rsidR="004F4A8C" w:rsidRPr="004F4A8C" w:rsidRDefault="004F4A8C" w:rsidP="004F4A8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4E2774">
              <w:rPr>
                <w:rFonts w:ascii="Angsana New" w:hAnsi="Angsana New" w:cs="Angsana New"/>
                <w:sz w:val="28"/>
                <w:szCs w:val="28"/>
              </w:rPr>
              <w:t>3,</w:t>
            </w:r>
            <w:r>
              <w:rPr>
                <w:rFonts w:ascii="Angsana New" w:hAnsi="Angsana New" w:cs="Angsana New"/>
                <w:sz w:val="28"/>
                <w:szCs w:val="28"/>
              </w:rPr>
              <w:t>239,788</w:t>
            </w:r>
          </w:p>
        </w:tc>
      </w:tr>
      <w:tr w:rsidR="004F4A8C" w:rsidRPr="00ED34A3" w14:paraId="7CBF1D45" w14:textId="77777777" w:rsidTr="004F4A8C">
        <w:trPr>
          <w:cantSplit/>
        </w:trPr>
        <w:tc>
          <w:tcPr>
            <w:tcW w:w="2815" w:type="pct"/>
          </w:tcPr>
          <w:p w14:paraId="5E58B5B3" w14:textId="15758717" w:rsidR="004F4A8C" w:rsidRDefault="004F4A8C" w:rsidP="004F4A8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สกุลเยน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30A8495C" w14:textId="1BD1F742" w:rsidR="004F4A8C" w:rsidRPr="004F4A8C" w:rsidRDefault="0019730A" w:rsidP="004F4A8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19730A">
              <w:rPr>
                <w:rFonts w:ascii="Angsana New" w:hAnsi="Angsana New" w:cs="Angsana New"/>
                <w:sz w:val="28"/>
                <w:szCs w:val="28"/>
              </w:rPr>
              <w:t>2,530,822</w:t>
            </w:r>
          </w:p>
        </w:tc>
        <w:tc>
          <w:tcPr>
            <w:tcW w:w="98" w:type="pct"/>
          </w:tcPr>
          <w:p w14:paraId="708AD88A" w14:textId="52E830E3" w:rsidR="004F4A8C" w:rsidRPr="008C22AD" w:rsidRDefault="004F4A8C" w:rsidP="004F4A8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3F8ADE" w14:textId="46474C35" w:rsidR="004F4A8C" w:rsidRPr="004F4A8C" w:rsidRDefault="004F4A8C" w:rsidP="004F4A8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4E2774">
              <w:rPr>
                <w:rFonts w:ascii="Angsana New" w:hAnsi="Angsana New" w:cs="Angsana New"/>
                <w:sz w:val="28"/>
                <w:szCs w:val="28"/>
              </w:rPr>
              <w:t>1,9</w:t>
            </w:r>
            <w:r>
              <w:rPr>
                <w:rFonts w:ascii="Angsana New" w:hAnsi="Angsana New" w:cs="Angsana New"/>
                <w:sz w:val="28"/>
                <w:szCs w:val="28"/>
              </w:rPr>
              <w:t>17,602</w:t>
            </w:r>
          </w:p>
        </w:tc>
      </w:tr>
      <w:tr w:rsidR="004F4A8C" w:rsidRPr="00ED34A3" w14:paraId="2AFB15E5" w14:textId="77777777" w:rsidTr="004F4A8C">
        <w:trPr>
          <w:cantSplit/>
          <w:trHeight w:val="77"/>
        </w:trPr>
        <w:tc>
          <w:tcPr>
            <w:tcW w:w="2815" w:type="pct"/>
          </w:tcPr>
          <w:p w14:paraId="4E42E8AD" w14:textId="54C82EE7" w:rsidR="004F4A8C" w:rsidRPr="007B4446" w:rsidRDefault="004F4A8C" w:rsidP="004F4A8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4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4FD45155" w14:textId="52CCCF8D" w:rsidR="004F4A8C" w:rsidRPr="004F4A8C" w:rsidRDefault="0019730A" w:rsidP="004F4A8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730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23,168,243</w:t>
            </w:r>
          </w:p>
        </w:tc>
        <w:tc>
          <w:tcPr>
            <w:tcW w:w="98" w:type="pct"/>
          </w:tcPr>
          <w:p w14:paraId="7B245451" w14:textId="4313208B" w:rsidR="004F4A8C" w:rsidRPr="004F4A8C" w:rsidRDefault="004F4A8C" w:rsidP="004F4A8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518F3" w14:textId="384366CB" w:rsidR="004F4A8C" w:rsidRPr="004F4A8C" w:rsidRDefault="004F4A8C" w:rsidP="004F4A8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F4A8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24</w:t>
            </w:r>
            <w:r w:rsidRPr="004F4A8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,056,121</w:t>
            </w:r>
          </w:p>
        </w:tc>
      </w:tr>
    </w:tbl>
    <w:p w14:paraId="0D5A7FEF" w14:textId="77777777" w:rsidR="00F56010" w:rsidRPr="00ED34A3" w:rsidRDefault="00F56010" w:rsidP="00F56010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6"/>
          <w:szCs w:val="26"/>
          <w:highlight w:val="green"/>
        </w:rPr>
      </w:pPr>
    </w:p>
    <w:p w14:paraId="63EA9EAE" w14:textId="242B1CB6" w:rsidR="00F56010" w:rsidRDefault="00941570" w:rsidP="00F56010">
      <w:pPr>
        <w:tabs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B4446">
        <w:rPr>
          <w:rFonts w:ascii="Angsana New" w:hAnsi="Angsana New" w:cs="Angsana New" w:hint="cs"/>
          <w:sz w:val="28"/>
          <w:szCs w:val="28"/>
          <w:cs/>
        </w:rPr>
        <w:lastRenderedPageBreak/>
        <w:t>เงินกู้ยืมระยะยาวจากสถาบันการเงินมี</w:t>
      </w:r>
      <w:r w:rsidR="00F56010" w:rsidRPr="007B4446">
        <w:rPr>
          <w:rFonts w:ascii="Angsana New" w:hAnsi="Angsana New" w:cs="Angsana New" w:hint="cs"/>
          <w:sz w:val="28"/>
          <w:szCs w:val="28"/>
          <w:cs/>
        </w:rPr>
        <w:t>กําหนด</w:t>
      </w:r>
      <w:r w:rsidR="00F56010" w:rsidRPr="00E65697">
        <w:rPr>
          <w:rFonts w:ascii="Angsana New" w:hAnsi="Angsana New" w:cs="Angsana New" w:hint="cs"/>
          <w:sz w:val="28"/>
          <w:szCs w:val="28"/>
          <w:cs/>
        </w:rPr>
        <w:t>ชําระคืนเงินต้น</w:t>
      </w:r>
      <w:r w:rsidRPr="00E65697">
        <w:rPr>
          <w:rFonts w:ascii="Angsana New" w:hAnsi="Angsana New" w:cs="Angsana New" w:hint="cs"/>
          <w:spacing w:val="-4"/>
          <w:sz w:val="28"/>
          <w:szCs w:val="28"/>
          <w:cs/>
        </w:rPr>
        <w:t>ทุก</w:t>
      </w:r>
      <w:r w:rsidRPr="00E65697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bookmarkStart w:id="5" w:name="_Hlk118276843"/>
      <w:r w:rsidRPr="00E65697">
        <w:rPr>
          <w:rFonts w:ascii="Angsana New" w:hAnsi="Angsana New" w:cs="Angsana New"/>
          <w:spacing w:val="-4"/>
          <w:sz w:val="28"/>
          <w:szCs w:val="28"/>
        </w:rPr>
        <w:t>3</w:t>
      </w:r>
      <w:bookmarkEnd w:id="5"/>
      <w:r w:rsidRPr="00E65697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E65697">
        <w:rPr>
          <w:rFonts w:ascii="Angsana New" w:hAnsi="Angsana New" w:cs="Angsana New" w:hint="cs"/>
          <w:spacing w:val="-4"/>
          <w:sz w:val="28"/>
          <w:szCs w:val="28"/>
          <w:cs/>
        </w:rPr>
        <w:t>เดือน</w:t>
      </w:r>
      <w:r w:rsidRPr="00E65697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085CE1" w:rsidRPr="00E6569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หรือทุก </w:t>
      </w:r>
      <w:r w:rsidR="00085CE1" w:rsidRPr="00E65697">
        <w:rPr>
          <w:rFonts w:ascii="Angsana New" w:hAnsi="Angsana New" w:cs="Angsana New"/>
          <w:spacing w:val="-4"/>
          <w:sz w:val="28"/>
          <w:szCs w:val="28"/>
        </w:rPr>
        <w:t xml:space="preserve">6 </w:t>
      </w:r>
      <w:r w:rsidR="00085CE1" w:rsidRPr="00E6569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เดือน </w:t>
      </w:r>
      <w:r w:rsidR="00962658" w:rsidRPr="00E65697">
        <w:rPr>
          <w:rFonts w:ascii="Angsana New" w:hAnsi="Angsana New" w:cs="Angsana New" w:hint="cs"/>
          <w:spacing w:val="-4"/>
          <w:sz w:val="28"/>
          <w:szCs w:val="28"/>
          <w:cs/>
        </w:rPr>
        <w:t>หรือ</w:t>
      </w:r>
      <w:r w:rsidR="00E75891" w:rsidRPr="00E65697">
        <w:rPr>
          <w:rFonts w:ascii="Angsana New" w:hAnsi="Angsana New" w:cs="Angsana New" w:hint="cs"/>
          <w:spacing w:val="-4"/>
          <w:sz w:val="28"/>
          <w:szCs w:val="28"/>
          <w:cs/>
        </w:rPr>
        <w:t>ทุก</w:t>
      </w:r>
      <w:r w:rsidR="00B10A5C" w:rsidRPr="00E65697">
        <w:rPr>
          <w:rFonts w:ascii="Angsana New" w:hAnsi="Angsana New" w:cs="Angsana New"/>
          <w:spacing w:val="-4"/>
          <w:sz w:val="28"/>
          <w:szCs w:val="28"/>
        </w:rPr>
        <w:t xml:space="preserve"> 12 </w:t>
      </w:r>
      <w:r w:rsidR="00B10A5C" w:rsidRPr="00E6569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เดือน </w:t>
      </w:r>
      <w:r w:rsidR="00CF7C5E" w:rsidRPr="00E65697">
        <w:rPr>
          <w:rFonts w:ascii="Angsana New" w:hAnsi="Angsana New" w:cs="Angsana New" w:hint="cs"/>
          <w:spacing w:val="-4"/>
          <w:sz w:val="28"/>
          <w:szCs w:val="28"/>
          <w:cs/>
        </w:rPr>
        <w:t>หรือ</w:t>
      </w:r>
      <w:r w:rsidRPr="00E65697">
        <w:rPr>
          <w:rFonts w:ascii="Angsana New" w:hAnsi="Angsana New" w:cs="Angsana New" w:hint="cs"/>
          <w:spacing w:val="-4"/>
          <w:sz w:val="28"/>
          <w:szCs w:val="28"/>
          <w:cs/>
        </w:rPr>
        <w:t>เมื่อครบกำหนด และ</w:t>
      </w:r>
      <w:r w:rsidR="00082CA4" w:rsidRPr="00E65697">
        <w:rPr>
          <w:rFonts w:ascii="Angsana New" w:hAnsi="Angsana New" w:cs="Angsana New" w:hint="cs"/>
          <w:spacing w:val="-4"/>
          <w:sz w:val="28"/>
          <w:szCs w:val="28"/>
          <w:cs/>
        </w:rPr>
        <w:t>มีกำหนด</w:t>
      </w:r>
      <w:r w:rsidR="00A04438" w:rsidRPr="00E6569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ชำระดอกเบี้ยทุกสิ้นเดือน </w:t>
      </w:r>
      <w:r w:rsidR="00CF7C5E" w:rsidRPr="00E65697">
        <w:rPr>
          <w:rFonts w:ascii="Angsana New" w:hAnsi="Angsana New" w:cs="Angsana New" w:hint="cs"/>
          <w:spacing w:val="-4"/>
          <w:sz w:val="28"/>
          <w:szCs w:val="28"/>
          <w:cs/>
        </w:rPr>
        <w:t>หรือ</w:t>
      </w:r>
      <w:r w:rsidR="00A04438" w:rsidRPr="00E6569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ทุก </w:t>
      </w:r>
      <w:r w:rsidR="00962658" w:rsidRPr="00E65697">
        <w:rPr>
          <w:rFonts w:ascii="Angsana New" w:hAnsi="Angsana New" w:cs="Angsana New"/>
          <w:spacing w:val="-4"/>
          <w:sz w:val="28"/>
          <w:szCs w:val="28"/>
        </w:rPr>
        <w:t>3</w:t>
      </w:r>
      <w:r w:rsidR="00A04438" w:rsidRPr="00E6569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เดือน</w:t>
      </w:r>
      <w:r w:rsidR="00773F82" w:rsidRPr="00E6569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หรือทุก </w:t>
      </w:r>
      <w:r w:rsidR="00773F82" w:rsidRPr="00E65697">
        <w:rPr>
          <w:rFonts w:ascii="Angsana New" w:hAnsi="Angsana New" w:cs="Angsana New"/>
          <w:spacing w:val="-4"/>
          <w:sz w:val="28"/>
          <w:szCs w:val="28"/>
        </w:rPr>
        <w:t xml:space="preserve">6 </w:t>
      </w:r>
      <w:r w:rsidR="00773F82" w:rsidRPr="00E65697">
        <w:rPr>
          <w:rFonts w:ascii="Angsana New" w:hAnsi="Angsana New" w:cs="Angsana New" w:hint="cs"/>
          <w:spacing w:val="-4"/>
          <w:sz w:val="28"/>
          <w:szCs w:val="28"/>
          <w:cs/>
        </w:rPr>
        <w:t>เดือน</w:t>
      </w:r>
      <w:r w:rsidR="00A04438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โดยเงินกู้ยืมระยะยาว</w:t>
      </w:r>
      <w:r w:rsidR="00342D32">
        <w:rPr>
          <w:rFonts w:ascii="Angsana New" w:hAnsi="Angsana New" w:cs="Angsana New" w:hint="cs"/>
          <w:spacing w:val="-4"/>
          <w:sz w:val="28"/>
          <w:szCs w:val="28"/>
          <w:cs/>
        </w:rPr>
        <w:t>จากสถาบันการเงิน</w:t>
      </w:r>
      <w:r w:rsidR="00A04438">
        <w:rPr>
          <w:rFonts w:ascii="Angsana New" w:hAnsi="Angsana New" w:cs="Angsana New" w:hint="cs"/>
          <w:spacing w:val="-4"/>
          <w:sz w:val="28"/>
          <w:szCs w:val="28"/>
          <w:cs/>
        </w:rPr>
        <w:t>เหล่านี้</w:t>
      </w:r>
      <w:r w:rsidR="00F56010" w:rsidRPr="007B44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คิดดอกเบี้ย</w:t>
      </w:r>
      <w:r w:rsidR="00F56010" w:rsidRPr="007B4446">
        <w:rPr>
          <w:rFonts w:ascii="Angsana New" w:hAnsi="Angsana New" w:cs="Angsana New" w:hint="cs"/>
          <w:sz w:val="28"/>
          <w:szCs w:val="28"/>
          <w:cs/>
        </w:rPr>
        <w:t>ในอัตราร้อยละคงที่ต่อปี</w:t>
      </w:r>
      <w:r w:rsidR="00962658">
        <w:rPr>
          <w:rFonts w:ascii="Angsana New" w:hAnsi="Angsana New" w:cs="Angsana New" w:hint="cs"/>
          <w:sz w:val="28"/>
          <w:szCs w:val="28"/>
          <w:cs/>
        </w:rPr>
        <w:t>และอัตราลอยตัวบวกอัตราร้อยละคงที่ต่อปี</w:t>
      </w:r>
    </w:p>
    <w:p w14:paraId="572C99E9" w14:textId="77777777" w:rsidR="00F56010" w:rsidRDefault="00F56010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D3F5535" w14:textId="0D35C03A" w:rsidR="000C7FD4" w:rsidRPr="00CF3746" w:rsidRDefault="00655ECB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F3746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ต้องปฏิบัติตามเงื่อนไขทางการเงินตามที่ก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หนด</w:t>
      </w:r>
      <w:r w:rsidR="000C7FD4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เช่น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รงอัตราส่วนลูกหนี้ที่มียอดค้างช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</w:t>
      </w:r>
      <w:r w:rsidR="00F53FFA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     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ไม่เกิน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 w:rsidRPr="00CF3746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เดือนต่อหนี้เงินกู้ยืม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รงอัตราส่วนของลูกหนี้ด้อยคุณภาพ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(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ค้างช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ระเกิน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 w:rsidRPr="00CF3746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เดือน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)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ต่อ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ทั้งหมด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รงอัตราส่วนหนี้สินรวมต่อส่วนของผู้ถือหุ้น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รงอัตราส่วนความสามารถในการจ่ายช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ระดอกเบี้ย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5255DA">
        <w:rPr>
          <w:rFonts w:asciiTheme="majorBidi" w:hAnsiTheme="majorBidi" w:cstheme="majorBidi"/>
          <w:b/>
          <w:sz w:val="28"/>
          <w:szCs w:val="28"/>
          <w:cs/>
        </w:rPr>
        <w:br/>
      </w:r>
      <w:r w:rsidR="005255DA">
        <w:rPr>
          <w:rFonts w:asciiTheme="majorBidi" w:hAnsiTheme="majorBidi" w:cstheme="majorBidi" w:hint="cs"/>
          <w:b/>
          <w:sz w:val="28"/>
          <w:szCs w:val="28"/>
          <w:cs/>
        </w:rPr>
        <w:t xml:space="preserve">การดำรงอัตราส่วนเงินสำรองที่มีอยู่ต่อลูกหนี้ด้อยคุณภาพ </w:t>
      </w:r>
      <w:r w:rsidR="005255DA">
        <w:rPr>
          <w:rFonts w:asciiTheme="majorBidi" w:hAnsiTheme="majorBidi" w:cstheme="majorBidi"/>
          <w:bCs/>
          <w:sz w:val="28"/>
          <w:szCs w:val="28"/>
        </w:rPr>
        <w:t xml:space="preserve">(NPL Coverage ratio) </w:t>
      </w:r>
      <w:r w:rsidR="005255DA">
        <w:rPr>
          <w:rFonts w:asciiTheme="majorBidi" w:hAnsiTheme="majorBidi" w:cstheme="majorBidi" w:hint="cs"/>
          <w:b/>
          <w:sz w:val="28"/>
          <w:szCs w:val="28"/>
          <w:cs/>
        </w:rPr>
        <w:t xml:space="preserve">การดำรงกำไรสุทธิให้มากกว่าศูนย์ 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รงอัตราส่วนการถือหุ้นของผู้ถือหุ้นรายใหญ่ในบริษัท</w:t>
      </w:r>
      <w:r w:rsidR="000C7FD4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41B4B143" w14:textId="77777777" w:rsidR="000C7FD4" w:rsidRPr="00CF3746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335E306" w14:textId="16A5DB4A" w:rsidR="004721BA" w:rsidRDefault="000C7FD4" w:rsidP="00E07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ณ 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วันที่ </w:t>
      </w:r>
      <w:r w:rsidR="00B37835">
        <w:rPr>
          <w:rFonts w:asciiTheme="majorBidi" w:hAnsiTheme="majorBidi" w:cstheme="majorBidi"/>
          <w:bCs/>
          <w:sz w:val="28"/>
          <w:szCs w:val="28"/>
        </w:rPr>
        <w:t>3</w:t>
      </w:r>
      <w:r w:rsidR="00E23CC7">
        <w:rPr>
          <w:rFonts w:asciiTheme="majorBidi" w:hAnsiTheme="majorBidi" w:cstheme="majorBidi"/>
          <w:bCs/>
          <w:sz w:val="28"/>
          <w:szCs w:val="28"/>
        </w:rPr>
        <w:t xml:space="preserve">1 </w:t>
      </w:r>
      <w:r w:rsidR="00E23CC7" w:rsidRPr="00E23CC7">
        <w:rPr>
          <w:rFonts w:asciiTheme="majorBidi" w:hAnsiTheme="majorBidi" w:cstheme="majorBidi" w:hint="cs"/>
          <w:b/>
          <w:sz w:val="28"/>
          <w:szCs w:val="28"/>
          <w:cs/>
        </w:rPr>
        <w:t>มีนาคม</w:t>
      </w:r>
      <w:r w:rsidR="00E23CC7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CA7352">
        <w:rPr>
          <w:rFonts w:ascii="Angsana New" w:hAnsi="Angsana New"/>
          <w:sz w:val="28"/>
          <w:szCs w:val="28"/>
        </w:rPr>
        <w:t>256</w:t>
      </w:r>
      <w:r w:rsidR="00E23CC7">
        <w:rPr>
          <w:rFonts w:ascii="Angsana New" w:hAnsi="Angsana New"/>
          <w:sz w:val="28"/>
          <w:szCs w:val="28"/>
        </w:rPr>
        <w:t>6</w:t>
      </w:r>
      <w:r w:rsidR="004249E7" w:rsidRPr="00CF374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>มีวงเงิน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กู้ยืมระยะยาว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>จากสถาบันการเงินที่ยังมิได้เบิกใช้คงเหลือจำนวน</w:t>
      </w:r>
      <w:r w:rsidR="0096786F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32798C" w:rsidRPr="005019FA">
        <w:rPr>
          <w:rFonts w:asciiTheme="majorBidi" w:hAnsiTheme="majorBidi" w:cstheme="majorBidi" w:hint="cs"/>
          <w:b/>
          <w:sz w:val="28"/>
          <w:szCs w:val="28"/>
          <w:cs/>
        </w:rPr>
        <w:t>1</w:t>
      </w:r>
      <w:r w:rsidR="0032798C" w:rsidRPr="005019FA">
        <w:rPr>
          <w:rFonts w:asciiTheme="majorBidi" w:hAnsiTheme="majorBidi" w:cstheme="majorBidi"/>
          <w:bCs/>
          <w:sz w:val="28"/>
          <w:szCs w:val="28"/>
        </w:rPr>
        <w:t>,000</w:t>
      </w:r>
      <w:r w:rsidR="0096786F">
        <w:rPr>
          <w:rFonts w:asciiTheme="majorBidi" w:hAnsiTheme="majorBidi" w:cstheme="majorBidi" w:hint="cs"/>
          <w:b/>
          <w:sz w:val="28"/>
          <w:szCs w:val="28"/>
          <w:cs/>
        </w:rPr>
        <w:t xml:space="preserve"> ล้าน</w:t>
      </w:r>
      <w:r w:rsidR="0032798C">
        <w:rPr>
          <w:rFonts w:asciiTheme="majorBidi" w:hAnsiTheme="majorBidi" w:cstheme="majorBidi" w:hint="cs"/>
          <w:b/>
          <w:sz w:val="28"/>
          <w:szCs w:val="28"/>
          <w:cs/>
        </w:rPr>
        <w:t>บาท</w:t>
      </w:r>
      <w:r w:rsidR="00854B6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="004249E7" w:rsidRPr="00CF3746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Pr="00CF3746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 xml:space="preserve"> ธันวาคม </w:t>
      </w:r>
      <w:r w:rsidR="004249E7" w:rsidRPr="00CF3746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E23CC7">
        <w:rPr>
          <w:rFonts w:asciiTheme="majorBidi" w:hAnsiTheme="majorBidi" w:cstheme="majorBidi"/>
          <w:bCs/>
          <w:i/>
          <w:iCs/>
          <w:sz w:val="28"/>
          <w:szCs w:val="28"/>
        </w:rPr>
        <w:t>5</w:t>
      </w:r>
      <w:r w:rsidRPr="00CF3746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 w:rsidR="0096786F">
        <w:rPr>
          <w:rFonts w:asciiTheme="majorBidi" w:hAnsiTheme="majorBidi" w:cstheme="majorBidi"/>
          <w:bCs/>
          <w:i/>
          <w:iCs/>
          <w:sz w:val="28"/>
          <w:szCs w:val="28"/>
        </w:rPr>
        <w:t xml:space="preserve">2,475 </w:t>
      </w:r>
      <w:r w:rsidRPr="00CF3746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</w:t>
      </w:r>
      <w:r w:rsidR="0096786F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เยน</w:t>
      </w:r>
      <w:r w:rsidRPr="00CF3746">
        <w:rPr>
          <w:rFonts w:asciiTheme="majorBidi" w:hAnsiTheme="majorBidi" w:cstheme="majorBidi"/>
          <w:b/>
          <w:i/>
          <w:iCs/>
          <w:sz w:val="28"/>
          <w:szCs w:val="28"/>
          <w:cs/>
        </w:rPr>
        <w:t>)</w:t>
      </w:r>
    </w:p>
    <w:p w14:paraId="768468AC" w14:textId="77777777" w:rsidR="006F0A3B" w:rsidRDefault="006F0A3B" w:rsidP="00E07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69D57FC1" w14:textId="77CD618C" w:rsidR="008F2AE5" w:rsidRDefault="002C6E9A" w:rsidP="00E07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A1145">
        <w:rPr>
          <w:rFonts w:ascii="Angsana New" w:hAnsi="Angsana New" w:cs="Angsana New" w:hint="cs"/>
          <w:sz w:val="28"/>
          <w:szCs w:val="28"/>
          <w:cs/>
        </w:rPr>
        <w:t>เพื่อเป็นการป้องกันความเสี่ยงจากอัตราดอกเบี้ยและอัตราแลกเปลี่ยนเงินตราต่างประเทศ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 w:hint="cs"/>
          <w:sz w:val="28"/>
          <w:szCs w:val="28"/>
          <w:cs/>
        </w:rPr>
        <w:t>ณ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="007A1145" w:rsidRPr="007A1145">
        <w:rPr>
          <w:rFonts w:ascii="Angsana New" w:hAnsi="Angsana New" w:cs="Angsana New"/>
          <w:sz w:val="28"/>
          <w:szCs w:val="28"/>
        </w:rPr>
        <w:t xml:space="preserve"> </w:t>
      </w:r>
      <w:r w:rsidRPr="007A1145">
        <w:rPr>
          <w:rFonts w:ascii="Angsana New" w:hAnsi="Angsana New" w:cs="Angsana New"/>
          <w:sz w:val="28"/>
          <w:szCs w:val="28"/>
        </w:rPr>
        <w:t>3</w:t>
      </w:r>
      <w:r w:rsidR="00E23CC7">
        <w:rPr>
          <w:rFonts w:ascii="Angsana New" w:hAnsi="Angsana New" w:cs="Angsana New"/>
          <w:sz w:val="28"/>
          <w:szCs w:val="28"/>
        </w:rPr>
        <w:t xml:space="preserve">1 </w:t>
      </w:r>
      <w:r w:rsidR="00E23CC7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Pr="007A1145">
        <w:rPr>
          <w:rFonts w:ascii="Angsana New" w:hAnsi="Angsana New" w:cs="Angsana New"/>
          <w:sz w:val="28"/>
          <w:szCs w:val="28"/>
        </w:rPr>
        <w:t>256</w:t>
      </w:r>
      <w:r w:rsidR="00E23CC7">
        <w:rPr>
          <w:rFonts w:ascii="Angsana New" w:hAnsi="Angsana New" w:cs="Angsana New"/>
          <w:sz w:val="28"/>
          <w:szCs w:val="28"/>
        </w:rPr>
        <w:t>6</w:t>
      </w:r>
      <w:r w:rsidRPr="007A1145">
        <w:rPr>
          <w:rFonts w:ascii="Angsana New" w:hAnsi="Angsana New" w:cs="Angsana New"/>
          <w:sz w:val="28"/>
          <w:szCs w:val="28"/>
        </w:rPr>
        <w:t xml:space="preserve"> </w:t>
      </w:r>
      <w:r w:rsidR="007A1145">
        <w:rPr>
          <w:rFonts w:ascii="Angsana New" w:hAnsi="Angsana New" w:cs="Angsana New"/>
          <w:sz w:val="28"/>
          <w:szCs w:val="28"/>
          <w:cs/>
        </w:rPr>
        <w:br/>
      </w:r>
      <w:r w:rsidRPr="007A1145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มีภาระผูกพันตามสัญญาแลกเปลี่ยนอัตราดอกเบี้ยและอัตราแลกเปลี่ยนเงินตราต่างประเทศกับ</w:t>
      </w:r>
      <w:r w:rsidR="007A1145">
        <w:rPr>
          <w:rFonts w:ascii="Angsana New" w:hAnsi="Angsana New" w:cs="Angsana New"/>
          <w:sz w:val="28"/>
          <w:szCs w:val="28"/>
          <w:cs/>
        </w:rPr>
        <w:br/>
      </w:r>
      <w:r w:rsidRPr="007A1145">
        <w:rPr>
          <w:rFonts w:ascii="Angsana New" w:hAnsi="Angsana New" w:cs="Angsana New" w:hint="cs"/>
          <w:sz w:val="28"/>
          <w:szCs w:val="28"/>
          <w:cs/>
        </w:rPr>
        <w:t>ธนาคารพาณิชย์ในประเทศแห่งหนึ่ง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 w:hint="cs"/>
          <w:sz w:val="28"/>
          <w:szCs w:val="28"/>
          <w:cs/>
        </w:rPr>
        <w:t>ภายใต้สัญญาดังกล่าว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กลุ่มบริษัทและบริษัทจะจ่ายดอกเบี้ยในอัตราคงที่ให้กับธนาคารเป็นเงินบาท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 w:hint="cs"/>
          <w:sz w:val="28"/>
          <w:szCs w:val="28"/>
          <w:cs/>
        </w:rPr>
        <w:t>เพื่อแลกกับดอกเบี้ยที่เป็นสกุลเหรียญสหรัฐฯ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 w:hint="cs"/>
          <w:sz w:val="28"/>
          <w:szCs w:val="28"/>
          <w:cs/>
        </w:rPr>
        <w:t>ในอัตรา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/>
          <w:sz w:val="28"/>
          <w:szCs w:val="28"/>
        </w:rPr>
        <w:t xml:space="preserve">SOFR </w:t>
      </w:r>
      <w:r w:rsidRPr="007A1145">
        <w:rPr>
          <w:rFonts w:ascii="Angsana New" w:hAnsi="Angsana New" w:cs="Angsana New" w:hint="cs"/>
          <w:sz w:val="28"/>
          <w:szCs w:val="28"/>
          <w:cs/>
        </w:rPr>
        <w:t>บวกอัตราร้อยละคงที่ต่อปี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="00F451C1">
        <w:rPr>
          <w:rFonts w:ascii="Angsana New" w:hAnsi="Angsana New" w:cs="Angsana New" w:hint="cs"/>
          <w:sz w:val="28"/>
          <w:szCs w:val="28"/>
          <w:cs/>
        </w:rPr>
        <w:t xml:space="preserve">และดอกเบี้ยที่เป็นสกุลเงินเยนในอัตราร้อยละคงที่ต่อปี และจะจ่ายเงินต้นเป็นเงินบาท เพื่อแลกเปลี่ยนกับเงินต้นที่เป็นสกุลเหรียญสหรัฐฯ และสกุลเยน </w:t>
      </w:r>
      <w:r w:rsidRPr="007A1145">
        <w:rPr>
          <w:rFonts w:ascii="Angsana New" w:hAnsi="Angsana New" w:cs="Angsana New" w:hint="cs"/>
          <w:sz w:val="28"/>
          <w:szCs w:val="28"/>
          <w:cs/>
        </w:rPr>
        <w:t>สัญญาแลกเปลี่ยนอัตราดอกเบี้ยและอัตราแลกเปลี่ยนเงินตราต่างประเทศ</w:t>
      </w:r>
      <w:r w:rsidR="00D00C98">
        <w:rPr>
          <w:rFonts w:ascii="Angsana New" w:hAnsi="Angsana New" w:cs="Angsana New" w:hint="cs"/>
          <w:sz w:val="28"/>
          <w:szCs w:val="28"/>
          <w:cs/>
        </w:rPr>
        <w:t>มีระยะเวลา</w:t>
      </w:r>
      <w:r w:rsidRPr="007A1145">
        <w:rPr>
          <w:rFonts w:ascii="Angsana New" w:hAnsi="Angsana New" w:cs="Angsana New" w:hint="cs"/>
          <w:sz w:val="28"/>
          <w:szCs w:val="28"/>
          <w:cs/>
        </w:rPr>
        <w:t>เช่นเดียวกับเงื่อนไขการจ่ายชำระคืนเงินกู้ยืม</w:t>
      </w:r>
    </w:p>
    <w:p w14:paraId="1D24330B" w14:textId="77777777" w:rsidR="008C6975" w:rsidRDefault="008C6975" w:rsidP="00E07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b/>
          <w:sz w:val="28"/>
          <w:szCs w:val="28"/>
        </w:rPr>
      </w:pPr>
    </w:p>
    <w:p w14:paraId="4BA2B20C" w14:textId="08A75B6D" w:rsidR="00F321C0" w:rsidRPr="00C310CC" w:rsidRDefault="00F321C0" w:rsidP="00C310C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0" w:lineRule="atLeas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310CC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หุ้นกู้</w:t>
      </w:r>
    </w:p>
    <w:p w14:paraId="5B364284" w14:textId="77777777" w:rsidR="00F321C0" w:rsidRPr="00C310CC" w:rsidRDefault="00F321C0" w:rsidP="00C31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0" w:lineRule="atLeast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1D593DC0" w14:textId="5FE4913A" w:rsidR="00E61095" w:rsidRPr="00FD2AEA" w:rsidRDefault="00E61095" w:rsidP="00A82E51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D2AEA">
        <w:rPr>
          <w:rFonts w:ascii="Angsana New" w:hAnsi="Angsana New" w:cs="Angsana New" w:hint="cs"/>
          <w:sz w:val="28"/>
          <w:szCs w:val="28"/>
          <w:cs/>
        </w:rPr>
        <w:t>หุ้นกู้ชนิดระบุชื่อผู้ถือ ประเภทไม่ด้อยสิทธิและไม่มีหลักประกันสําหรับงวด</w:t>
      </w:r>
      <w:r w:rsidR="00E23CC7">
        <w:rPr>
          <w:rFonts w:ascii="Angsana New" w:hAnsi="Angsana New" w:cs="Angsana New" w:hint="cs"/>
          <w:sz w:val="28"/>
          <w:szCs w:val="28"/>
          <w:cs/>
        </w:rPr>
        <w:t>สาม</w:t>
      </w:r>
      <w:r w:rsidRPr="00FD2AEA">
        <w:rPr>
          <w:rFonts w:ascii="Angsana New" w:hAnsi="Angsana New" w:cs="Angsana New" w:hint="cs"/>
          <w:sz w:val="28"/>
          <w:szCs w:val="28"/>
          <w:cs/>
        </w:rPr>
        <w:t>เดือนสิ้นสุดวันที่</w:t>
      </w:r>
      <w:r w:rsidRPr="00FD2AEA">
        <w:rPr>
          <w:rFonts w:ascii="Angsana New" w:hAnsi="Angsana New" w:cs="Angsana New"/>
          <w:sz w:val="28"/>
          <w:szCs w:val="28"/>
        </w:rPr>
        <w:t xml:space="preserve"> </w:t>
      </w:r>
      <w:r w:rsidR="00E23CC7">
        <w:rPr>
          <w:rFonts w:ascii="Angsana New" w:hAnsi="Angsana New" w:cs="Angsana New"/>
          <w:sz w:val="28"/>
          <w:szCs w:val="28"/>
        </w:rPr>
        <w:t xml:space="preserve">31 </w:t>
      </w:r>
      <w:r w:rsidR="00E23CC7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Pr="00FD2AEA">
        <w:rPr>
          <w:rFonts w:ascii="Angsana New" w:hAnsi="Angsana New" w:cs="Angsana New"/>
          <w:sz w:val="28"/>
          <w:szCs w:val="28"/>
        </w:rPr>
        <w:t>256</w:t>
      </w:r>
      <w:r w:rsidR="00E23CC7">
        <w:rPr>
          <w:rFonts w:ascii="Angsana New" w:hAnsi="Angsana New" w:cs="Angsana New"/>
          <w:sz w:val="28"/>
          <w:szCs w:val="28"/>
        </w:rPr>
        <w:t>6</w:t>
      </w:r>
      <w:r w:rsidRPr="00FD2AEA">
        <w:rPr>
          <w:rFonts w:ascii="Angsana New" w:hAnsi="Angsana New" w:cs="Angsana New"/>
          <w:sz w:val="28"/>
          <w:szCs w:val="28"/>
        </w:rPr>
        <w:t xml:space="preserve"> </w:t>
      </w:r>
      <w:r w:rsidRPr="00FD2AEA">
        <w:rPr>
          <w:rFonts w:ascii="Angsana New" w:hAnsi="Angsana New" w:cs="Angsana New"/>
          <w:sz w:val="28"/>
          <w:szCs w:val="28"/>
          <w:cs/>
        </w:rPr>
        <w:br/>
      </w:r>
      <w:r w:rsidRPr="00FD2AEA">
        <w:rPr>
          <w:rFonts w:ascii="Angsana New" w:hAnsi="Angsana New" w:cs="Angsana New" w:hint="cs"/>
          <w:sz w:val="28"/>
          <w:szCs w:val="28"/>
          <w:cs/>
        </w:rPr>
        <w:t>มีการเปลี่ยนแปลงดังนี้</w:t>
      </w:r>
    </w:p>
    <w:p w14:paraId="03A2B377" w14:textId="77777777" w:rsidR="00E61095" w:rsidRPr="00F15DAB" w:rsidRDefault="00E61095" w:rsidP="00E61095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  <w:highlight w:val="green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2250"/>
      </w:tblGrid>
      <w:tr w:rsidR="00E61095" w:rsidRPr="00F15DAB" w14:paraId="5B75C55E" w14:textId="77777777" w:rsidTr="00BF5056">
        <w:trPr>
          <w:cantSplit/>
          <w:tblHeader/>
        </w:trPr>
        <w:tc>
          <w:tcPr>
            <w:tcW w:w="7020" w:type="dxa"/>
            <w:vAlign w:val="bottom"/>
          </w:tcPr>
          <w:p w14:paraId="13CB7F00" w14:textId="77777777" w:rsidR="00E61095" w:rsidRPr="00F15DAB" w:rsidRDefault="00E61095" w:rsidP="00E9210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  <w:lang w:bidi="th-TH"/>
              </w:rPr>
            </w:pPr>
          </w:p>
        </w:tc>
        <w:tc>
          <w:tcPr>
            <w:tcW w:w="2250" w:type="dxa"/>
          </w:tcPr>
          <w:p w14:paraId="00D3E145" w14:textId="77777777" w:rsidR="00E61095" w:rsidRPr="00670F67" w:rsidRDefault="00E61095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70F6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670F6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</w:r>
            <w:r w:rsidRPr="00670F6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61095" w:rsidRPr="00F15DAB" w14:paraId="41026FA6" w14:textId="77777777" w:rsidTr="00BF5056">
        <w:trPr>
          <w:cantSplit/>
        </w:trPr>
        <w:tc>
          <w:tcPr>
            <w:tcW w:w="7020" w:type="dxa"/>
          </w:tcPr>
          <w:p w14:paraId="502194EB" w14:textId="77777777" w:rsidR="00E61095" w:rsidRPr="00F15DAB" w:rsidRDefault="00E61095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250" w:type="dxa"/>
          </w:tcPr>
          <w:p w14:paraId="335AE4A5" w14:textId="77777777" w:rsidR="00E61095" w:rsidRPr="00670F67" w:rsidRDefault="00E61095" w:rsidP="00E9210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70F6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61095" w:rsidRPr="00F15DAB" w14:paraId="407267CC" w14:textId="77777777" w:rsidTr="00BF5056">
        <w:trPr>
          <w:cantSplit/>
        </w:trPr>
        <w:tc>
          <w:tcPr>
            <w:tcW w:w="7020" w:type="dxa"/>
          </w:tcPr>
          <w:p w14:paraId="158207C0" w14:textId="600414A8" w:rsidR="00E61095" w:rsidRPr="00CB2992" w:rsidRDefault="00E61095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29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B29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B29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B29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23C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50" w:type="dxa"/>
          </w:tcPr>
          <w:p w14:paraId="38701F6D" w14:textId="671034DC" w:rsidR="00E61095" w:rsidRPr="00CB2992" w:rsidRDefault="00A82E51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59,725,312</w:t>
            </w:r>
          </w:p>
        </w:tc>
      </w:tr>
      <w:tr w:rsidR="00E61095" w:rsidRPr="00F15DAB" w14:paraId="3FCC7AFF" w14:textId="77777777" w:rsidTr="00BF5056">
        <w:trPr>
          <w:cantSplit/>
        </w:trPr>
        <w:tc>
          <w:tcPr>
            <w:tcW w:w="7020" w:type="dxa"/>
          </w:tcPr>
          <w:p w14:paraId="0004D6BA" w14:textId="71A3A870" w:rsidR="00E61095" w:rsidRPr="00CB2992" w:rsidRDefault="00584D54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299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250" w:type="dxa"/>
          </w:tcPr>
          <w:p w14:paraId="54AE5A56" w14:textId="080CE5BA" w:rsidR="00E61095" w:rsidRPr="00E30FDD" w:rsidRDefault="002B2E48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2E48">
              <w:rPr>
                <w:rFonts w:asciiTheme="majorBidi" w:hAnsiTheme="majorBidi" w:cstheme="majorBidi"/>
                <w:sz w:val="28"/>
                <w:szCs w:val="28"/>
              </w:rPr>
              <w:t>10,741,900</w:t>
            </w:r>
          </w:p>
        </w:tc>
      </w:tr>
      <w:tr w:rsidR="00E61095" w:rsidRPr="00F15DAB" w14:paraId="138B2507" w14:textId="77777777" w:rsidTr="00BF5056">
        <w:trPr>
          <w:cantSplit/>
        </w:trPr>
        <w:tc>
          <w:tcPr>
            <w:tcW w:w="7020" w:type="dxa"/>
          </w:tcPr>
          <w:p w14:paraId="2297639A" w14:textId="1F8C3D77" w:rsidR="00E61095" w:rsidRPr="00CB2992" w:rsidRDefault="00E61095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299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จ่ายคืน</w:t>
            </w:r>
            <w:r w:rsidR="00584D54" w:rsidRPr="00CB299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250" w:type="dxa"/>
          </w:tcPr>
          <w:p w14:paraId="24D4D20E" w14:textId="36547490" w:rsidR="00E61095" w:rsidRPr="00E30FDD" w:rsidRDefault="002B2E48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2E48">
              <w:rPr>
                <w:rFonts w:asciiTheme="majorBidi" w:hAnsiTheme="majorBidi" w:cstheme="majorBidi"/>
                <w:sz w:val="28"/>
                <w:szCs w:val="28"/>
              </w:rPr>
              <w:t>(4,514,000)</w:t>
            </w:r>
          </w:p>
        </w:tc>
      </w:tr>
      <w:tr w:rsidR="00E61095" w:rsidRPr="00F15DAB" w14:paraId="36BDA38C" w14:textId="77777777" w:rsidTr="00824203">
        <w:trPr>
          <w:cantSplit/>
        </w:trPr>
        <w:tc>
          <w:tcPr>
            <w:tcW w:w="7020" w:type="dxa"/>
          </w:tcPr>
          <w:p w14:paraId="5C182B06" w14:textId="47E12387" w:rsidR="00E61095" w:rsidRPr="00CB2992" w:rsidRDefault="00824203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2992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ค่าใช้จ่ายในการกู้ยืมรอตัดบัญชี</w:t>
            </w:r>
            <w:r w:rsidR="00D5451F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เพิ่มขึ้นสุทธิ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nil"/>
            </w:tcBorders>
          </w:tcPr>
          <w:p w14:paraId="263768D6" w14:textId="6787A76D" w:rsidR="00E61095" w:rsidRPr="00E30FDD" w:rsidRDefault="002B2E48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2E48">
              <w:rPr>
                <w:rFonts w:asciiTheme="majorBidi" w:hAnsiTheme="majorBidi" w:cstheme="majorBidi"/>
                <w:sz w:val="28"/>
                <w:szCs w:val="28"/>
              </w:rPr>
              <w:t>(25,491)</w:t>
            </w:r>
          </w:p>
        </w:tc>
      </w:tr>
      <w:tr w:rsidR="00E61095" w:rsidRPr="00F15DAB" w14:paraId="5A321A1E" w14:textId="77777777" w:rsidTr="00824203">
        <w:trPr>
          <w:cantSplit/>
        </w:trPr>
        <w:tc>
          <w:tcPr>
            <w:tcW w:w="7020" w:type="dxa"/>
          </w:tcPr>
          <w:p w14:paraId="2438087A" w14:textId="7F2A70F6" w:rsidR="00E61095" w:rsidRPr="00CB2992" w:rsidRDefault="00E61095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29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378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23C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="00E23C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CB29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23C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A0943" w14:textId="785B490D" w:rsidR="00E61095" w:rsidRPr="007E1FAE" w:rsidRDefault="002B2E48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2E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65,927,721</w:t>
            </w:r>
          </w:p>
        </w:tc>
      </w:tr>
    </w:tbl>
    <w:p w14:paraId="07418664" w14:textId="046E4B93" w:rsidR="004C5D80" w:rsidRDefault="004C5D80">
      <w:pPr>
        <w:rPr>
          <w:cs/>
        </w:rPr>
      </w:pPr>
      <w:r>
        <w:rPr>
          <w:rFonts w:cs="Angsana New"/>
          <w:cs/>
        </w:rPr>
        <w:br w:type="page"/>
      </w:r>
    </w:p>
    <w:p w14:paraId="4A6451CD" w14:textId="06F12679" w:rsidR="004C5D80" w:rsidRDefault="004C5D80" w:rsidP="004C5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 w:cs="Angsana New"/>
          <w:sz w:val="28"/>
          <w:szCs w:val="28"/>
        </w:rPr>
      </w:pPr>
      <w:r w:rsidRPr="00B63E8E">
        <w:rPr>
          <w:rFonts w:ascii="Angsana New" w:hAnsi="Angsana New" w:cs="Angsana New"/>
          <w:sz w:val="28"/>
          <w:szCs w:val="28"/>
          <w:cs/>
        </w:rPr>
        <w:lastRenderedPageBreak/>
        <w:tab/>
      </w:r>
      <w:r>
        <w:rPr>
          <w:rFonts w:ascii="Angsana New" w:hAnsi="Angsana New" w:cs="Angsana New" w:hint="cs"/>
          <w:sz w:val="28"/>
          <w:szCs w:val="28"/>
          <w:cs/>
        </w:rPr>
        <w:t>ยอดคงเหลือตามบัญชีของ</w:t>
      </w:r>
      <w:r w:rsidR="00A74CDD">
        <w:rPr>
          <w:rFonts w:ascii="Angsana New" w:hAnsi="Angsana New" w:cs="Angsana New" w:hint="cs"/>
          <w:sz w:val="28"/>
          <w:szCs w:val="28"/>
          <w:cs/>
        </w:rPr>
        <w:t>หุ้น</w:t>
      </w:r>
      <w:r w:rsidRPr="0020755D">
        <w:rPr>
          <w:rFonts w:ascii="Angsana New" w:hAnsi="Angsana New" w:cs="Angsana New" w:hint="cs"/>
          <w:sz w:val="28"/>
          <w:szCs w:val="28"/>
          <w:cs/>
        </w:rPr>
        <w:t>กู้</w:t>
      </w:r>
      <w:r w:rsidR="00A74CDD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จำแนกตามระยะเวลาการครบกำหนด มีดังต่อไปนี้</w:t>
      </w:r>
    </w:p>
    <w:p w14:paraId="54B2A9CA" w14:textId="77777777" w:rsidR="00A76145" w:rsidRPr="00B63E8E" w:rsidRDefault="00A76145" w:rsidP="00A76145">
      <w:pPr>
        <w:rPr>
          <w:rFonts w:ascii="Angsana New" w:hAnsi="Angsana New" w:cs="Angsana New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A76145" w:rsidRPr="00ED34A3" w14:paraId="51DBDAC0" w14:textId="77777777">
        <w:trPr>
          <w:cantSplit/>
        </w:trPr>
        <w:tc>
          <w:tcPr>
            <w:tcW w:w="2815" w:type="pct"/>
          </w:tcPr>
          <w:p w14:paraId="652889C4" w14:textId="77777777" w:rsidR="00A76145" w:rsidRPr="00ED34A3" w:rsidRDefault="00A7614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5F3A1245" w14:textId="77777777" w:rsidR="00A76145" w:rsidRPr="00B63E8E" w:rsidRDefault="00A7614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A76145" w:rsidRPr="00ED34A3" w14:paraId="030C44CF" w14:textId="77777777">
        <w:trPr>
          <w:cantSplit/>
        </w:trPr>
        <w:tc>
          <w:tcPr>
            <w:tcW w:w="2815" w:type="pct"/>
          </w:tcPr>
          <w:p w14:paraId="7A63D0FD" w14:textId="77777777" w:rsidR="00A76145" w:rsidRPr="00ED34A3" w:rsidRDefault="00A7614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19" w:type="pct"/>
          </w:tcPr>
          <w:p w14:paraId="6255608F" w14:textId="77777777" w:rsidR="00A76145" w:rsidRPr="00CA535A" w:rsidRDefault="00A761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98" w:type="pct"/>
          </w:tcPr>
          <w:p w14:paraId="00664876" w14:textId="77777777" w:rsidR="00A76145" w:rsidRDefault="00A7614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" w:type="pct"/>
          </w:tcPr>
          <w:p w14:paraId="6EF689AB" w14:textId="77777777" w:rsidR="00A76145" w:rsidRPr="00CA535A" w:rsidRDefault="00A761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A76145" w:rsidRPr="00ED34A3" w14:paraId="07B3021E" w14:textId="77777777">
        <w:trPr>
          <w:cantSplit/>
        </w:trPr>
        <w:tc>
          <w:tcPr>
            <w:tcW w:w="2815" w:type="pct"/>
          </w:tcPr>
          <w:p w14:paraId="08B8796B" w14:textId="77777777" w:rsidR="00A76145" w:rsidRPr="00ED34A3" w:rsidRDefault="00A7614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2816A48A" w14:textId="77777777" w:rsidR="00A76145" w:rsidRPr="00B63E8E" w:rsidRDefault="00A761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B63E8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9965B7" w:rsidRPr="00ED34A3" w14:paraId="0E567D33" w14:textId="77777777">
        <w:trPr>
          <w:cantSplit/>
        </w:trPr>
        <w:tc>
          <w:tcPr>
            <w:tcW w:w="2815" w:type="pct"/>
          </w:tcPr>
          <w:p w14:paraId="7964E1C5" w14:textId="77777777" w:rsidR="009965B7" w:rsidRPr="007B4446" w:rsidRDefault="009965B7" w:rsidP="009965B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4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019" w:type="pct"/>
          </w:tcPr>
          <w:p w14:paraId="2E3632D9" w14:textId="0A1E1105" w:rsidR="009965B7" w:rsidRPr="00881E2F" w:rsidRDefault="00BD7B48" w:rsidP="009965B7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881E2F">
              <w:rPr>
                <w:rFonts w:ascii="Angsana New" w:hAnsi="Angsana New" w:cs="Angsana New"/>
                <w:sz w:val="28"/>
                <w:szCs w:val="28"/>
              </w:rPr>
              <w:t>19,196,436</w:t>
            </w:r>
          </w:p>
        </w:tc>
        <w:tc>
          <w:tcPr>
            <w:tcW w:w="98" w:type="pct"/>
          </w:tcPr>
          <w:p w14:paraId="70497CD4" w14:textId="77777777" w:rsidR="009965B7" w:rsidRPr="008C22AD" w:rsidRDefault="009965B7" w:rsidP="009965B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4E46D497" w14:textId="3EAD8A2F" w:rsidR="009965B7" w:rsidRPr="00B63E8E" w:rsidRDefault="009965B7" w:rsidP="009965B7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37D54">
              <w:rPr>
                <w:rFonts w:asciiTheme="majorBidi" w:hAnsiTheme="majorBidi" w:cstheme="majorBidi"/>
                <w:sz w:val="28"/>
                <w:szCs w:val="28"/>
              </w:rPr>
              <w:t>17,338,678</w:t>
            </w:r>
          </w:p>
        </w:tc>
      </w:tr>
      <w:tr w:rsidR="009965B7" w:rsidRPr="00ED34A3" w14:paraId="4F78BDAA" w14:textId="77777777">
        <w:trPr>
          <w:cantSplit/>
        </w:trPr>
        <w:tc>
          <w:tcPr>
            <w:tcW w:w="2815" w:type="pct"/>
          </w:tcPr>
          <w:p w14:paraId="270DC6ED" w14:textId="77777777" w:rsidR="009965B7" w:rsidRPr="00C823BD" w:rsidRDefault="009965B7" w:rsidP="009965B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56952AD1" w14:textId="7D4C0C42" w:rsidR="009965B7" w:rsidRPr="00881E2F" w:rsidRDefault="00BD7B48" w:rsidP="009965B7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881E2F">
              <w:rPr>
                <w:rFonts w:ascii="Angsana New" w:hAnsi="Angsana New" w:cs="Angsana New"/>
                <w:sz w:val="28"/>
                <w:szCs w:val="28"/>
              </w:rPr>
              <w:t>46,731,285</w:t>
            </w:r>
          </w:p>
        </w:tc>
        <w:tc>
          <w:tcPr>
            <w:tcW w:w="98" w:type="pct"/>
          </w:tcPr>
          <w:p w14:paraId="33988106" w14:textId="77777777" w:rsidR="009965B7" w:rsidRPr="008C22AD" w:rsidRDefault="009965B7" w:rsidP="009965B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9A88A3" w14:textId="329B5734" w:rsidR="009965B7" w:rsidRPr="008C22AD" w:rsidRDefault="009965B7" w:rsidP="009965B7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37D54">
              <w:rPr>
                <w:rFonts w:asciiTheme="majorBidi" w:hAnsiTheme="majorBidi" w:cstheme="majorBidi"/>
                <w:sz w:val="28"/>
                <w:szCs w:val="28"/>
              </w:rPr>
              <w:t>42,386,634</w:t>
            </w:r>
          </w:p>
        </w:tc>
      </w:tr>
      <w:tr w:rsidR="009965B7" w:rsidRPr="00ED34A3" w14:paraId="4D4EF276" w14:textId="77777777">
        <w:trPr>
          <w:cantSplit/>
        </w:trPr>
        <w:tc>
          <w:tcPr>
            <w:tcW w:w="2815" w:type="pct"/>
          </w:tcPr>
          <w:p w14:paraId="661104B0" w14:textId="77777777" w:rsidR="009965B7" w:rsidRPr="00ED34A3" w:rsidRDefault="009965B7" w:rsidP="009965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  <w:r w:rsidRPr="007B44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35EDBD4A" w14:textId="320120CC" w:rsidR="009965B7" w:rsidRPr="009038EB" w:rsidRDefault="002B2E48" w:rsidP="009965B7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38EB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65,927,721</w:t>
            </w:r>
          </w:p>
        </w:tc>
        <w:tc>
          <w:tcPr>
            <w:tcW w:w="98" w:type="pct"/>
          </w:tcPr>
          <w:p w14:paraId="7C838231" w14:textId="77777777" w:rsidR="009965B7" w:rsidRPr="008C22AD" w:rsidRDefault="009965B7" w:rsidP="009965B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26887C" w14:textId="5532E61D" w:rsidR="009965B7" w:rsidRPr="008C22AD" w:rsidRDefault="009965B7" w:rsidP="009965B7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59,725,312</w:t>
            </w:r>
          </w:p>
        </w:tc>
      </w:tr>
    </w:tbl>
    <w:p w14:paraId="68B8648B" w14:textId="77777777" w:rsidR="00A76145" w:rsidRPr="00B63E8E" w:rsidRDefault="00A76145" w:rsidP="00A76145">
      <w:pPr>
        <w:rPr>
          <w:rFonts w:ascii="Angsana New" w:hAnsi="Angsana New" w:cs="Angsana New"/>
          <w:sz w:val="28"/>
          <w:szCs w:val="28"/>
          <w:cs/>
        </w:rPr>
      </w:pPr>
    </w:p>
    <w:p w14:paraId="5A1501BE" w14:textId="070A0B76" w:rsidR="00E61095" w:rsidRDefault="000179E9" w:rsidP="00E61095">
      <w:pPr>
        <w:tabs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72652F">
        <w:rPr>
          <w:rFonts w:ascii="Angsana New" w:hAnsi="Angsana New" w:cs="Angsana New" w:hint="cs"/>
          <w:sz w:val="28"/>
          <w:szCs w:val="28"/>
          <w:cs/>
        </w:rPr>
        <w:t>หุ้น</w:t>
      </w:r>
      <w:r w:rsidR="00E61095" w:rsidRPr="0072652F">
        <w:rPr>
          <w:rFonts w:ascii="Angsana New" w:hAnsi="Angsana New" w:cs="Angsana New" w:hint="cs"/>
          <w:sz w:val="28"/>
          <w:szCs w:val="28"/>
          <w:cs/>
        </w:rPr>
        <w:t>กู้มีกําหนดชําระคืนเงินต้น</w:t>
      </w:r>
      <w:r w:rsidRPr="0072652F">
        <w:rPr>
          <w:rFonts w:ascii="Angsana New" w:hAnsi="Angsana New" w:cs="Angsana New" w:hint="cs"/>
          <w:sz w:val="28"/>
          <w:szCs w:val="28"/>
          <w:cs/>
        </w:rPr>
        <w:t>ทั้งจำนวนเมื่อครบกำหนดและ</w:t>
      </w:r>
      <w:r w:rsidR="00D5451F">
        <w:rPr>
          <w:rFonts w:ascii="Angsana New" w:hAnsi="Angsana New" w:cs="Angsana New" w:hint="cs"/>
          <w:sz w:val="28"/>
          <w:szCs w:val="28"/>
          <w:cs/>
        </w:rPr>
        <w:t>มีกำหนด</w:t>
      </w:r>
      <w:r w:rsidRPr="0072652F">
        <w:rPr>
          <w:rFonts w:ascii="Angsana New" w:hAnsi="Angsana New" w:cs="Angsana New" w:hint="cs"/>
          <w:sz w:val="28"/>
          <w:szCs w:val="28"/>
          <w:cs/>
        </w:rPr>
        <w:t>ชำระดอกเบี้ย</w:t>
      </w:r>
      <w:r w:rsidRPr="000523FD">
        <w:rPr>
          <w:rFonts w:ascii="Angsana New" w:hAnsi="Angsana New" w:cs="Angsana New" w:hint="cs"/>
          <w:sz w:val="28"/>
          <w:szCs w:val="28"/>
          <w:cs/>
        </w:rPr>
        <w:t xml:space="preserve">ทุก </w:t>
      </w:r>
      <w:r w:rsidRPr="000523FD">
        <w:rPr>
          <w:rFonts w:ascii="Angsana New" w:hAnsi="Angsana New" w:cs="Angsana New"/>
          <w:sz w:val="28"/>
          <w:szCs w:val="28"/>
        </w:rPr>
        <w:t>3</w:t>
      </w:r>
      <w:r w:rsidRPr="000523F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70A9" w:rsidRPr="000523FD">
        <w:rPr>
          <w:rFonts w:ascii="Angsana New" w:hAnsi="Angsana New" w:cs="Angsana New" w:hint="cs"/>
          <w:sz w:val="28"/>
          <w:szCs w:val="28"/>
          <w:cs/>
        </w:rPr>
        <w:t xml:space="preserve">เดือน </w:t>
      </w:r>
      <w:r w:rsidR="00F3421A" w:rsidRPr="000523FD">
        <w:rPr>
          <w:rFonts w:ascii="Angsana New" w:hAnsi="Angsana New" w:cs="Angsana New" w:hint="cs"/>
          <w:sz w:val="28"/>
          <w:szCs w:val="28"/>
          <w:cs/>
        </w:rPr>
        <w:t>หรือ</w:t>
      </w:r>
      <w:r w:rsidR="00005544" w:rsidRPr="000523FD">
        <w:rPr>
          <w:rFonts w:ascii="Angsana New" w:hAnsi="Angsana New" w:cs="Angsana New" w:hint="cs"/>
          <w:sz w:val="28"/>
          <w:szCs w:val="28"/>
          <w:cs/>
        </w:rPr>
        <w:t>ทุก</w:t>
      </w:r>
      <w:r w:rsidRPr="000523F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523FD">
        <w:rPr>
          <w:rFonts w:ascii="Angsana New" w:hAnsi="Angsana New" w:cs="Angsana New"/>
          <w:sz w:val="28"/>
          <w:szCs w:val="28"/>
        </w:rPr>
        <w:t xml:space="preserve">6 </w:t>
      </w:r>
      <w:r w:rsidRPr="000523FD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72652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97462">
        <w:rPr>
          <w:rFonts w:ascii="Angsana New" w:hAnsi="Angsana New" w:cs="Angsana New"/>
          <w:sz w:val="28"/>
          <w:szCs w:val="28"/>
          <w:cs/>
        </w:rPr>
        <w:br/>
      </w:r>
      <w:r w:rsidR="00D5451F">
        <w:rPr>
          <w:rFonts w:ascii="Angsana New" w:hAnsi="Angsana New" w:cs="Angsana New" w:hint="cs"/>
          <w:sz w:val="28"/>
          <w:szCs w:val="28"/>
          <w:cs/>
        </w:rPr>
        <w:t>โดยหุ้นกู้เหล่านี้</w:t>
      </w:r>
      <w:r w:rsidRPr="0072652F">
        <w:rPr>
          <w:rFonts w:ascii="Angsana New" w:hAnsi="Angsana New" w:cs="Angsana New" w:hint="cs"/>
          <w:sz w:val="28"/>
          <w:szCs w:val="28"/>
          <w:cs/>
        </w:rPr>
        <w:t>คิดดอกเบี้</w:t>
      </w:r>
      <w:r w:rsidR="00E84AE5" w:rsidRPr="0072652F">
        <w:rPr>
          <w:rFonts w:ascii="Angsana New" w:hAnsi="Angsana New" w:cs="Angsana New" w:hint="cs"/>
          <w:sz w:val="28"/>
          <w:szCs w:val="28"/>
          <w:cs/>
        </w:rPr>
        <w:t>ย</w:t>
      </w:r>
      <w:r w:rsidRPr="0072652F">
        <w:rPr>
          <w:rFonts w:ascii="Angsana New" w:hAnsi="Angsana New" w:cs="Angsana New" w:hint="cs"/>
          <w:sz w:val="28"/>
          <w:szCs w:val="28"/>
          <w:cs/>
        </w:rPr>
        <w:t>ในอั</w:t>
      </w:r>
      <w:r w:rsidR="00D21144" w:rsidRPr="0072652F">
        <w:rPr>
          <w:rFonts w:ascii="Angsana New" w:hAnsi="Angsana New" w:cs="Angsana New" w:hint="cs"/>
          <w:sz w:val="28"/>
          <w:szCs w:val="28"/>
          <w:cs/>
        </w:rPr>
        <w:t>ต</w:t>
      </w:r>
      <w:r w:rsidR="00E61095" w:rsidRPr="0072652F">
        <w:rPr>
          <w:rFonts w:ascii="Angsana New" w:hAnsi="Angsana New" w:cs="Angsana New" w:hint="cs"/>
          <w:sz w:val="28"/>
          <w:szCs w:val="28"/>
          <w:cs/>
        </w:rPr>
        <w:t>ราร้อยละคงที่ต่อปี</w:t>
      </w:r>
    </w:p>
    <w:p w14:paraId="3398B367" w14:textId="77777777" w:rsidR="006E3A4B" w:rsidRPr="00CF3746" w:rsidRDefault="006E3A4B" w:rsidP="00F321C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1F88071" w14:textId="3047EC19" w:rsidR="00DB47A9" w:rsidRPr="00CF3746" w:rsidRDefault="00F321C0" w:rsidP="006809F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  <w:cs/>
          <w:lang w:val="th-TH"/>
        </w:rPr>
      </w:pP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บริษัทในฐานะผู้ออกหุ้นกู้จะต้องปฏิบัติตามกำหนดเงื่อนไข</w:t>
      </w:r>
      <w:r w:rsidR="00EE609C">
        <w:rPr>
          <w:rFonts w:asciiTheme="majorBidi" w:hAnsiTheme="majorBidi" w:cstheme="majorBidi" w:hint="cs"/>
          <w:b/>
          <w:sz w:val="28"/>
          <w:szCs w:val="28"/>
          <w:cs/>
        </w:rPr>
        <w:t>ที่ได้ระบุไว้ ได้แก่</w:t>
      </w:r>
      <w:r w:rsidR="006F126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การดำรงอัตราส่วนหนี้สินต่อส่วนของ</w:t>
      </w:r>
      <w:r w:rsidR="00EE609C">
        <w:rPr>
          <w:rFonts w:asciiTheme="majorBidi" w:hAnsiTheme="majorBidi" w:cstheme="majorBidi"/>
          <w:b/>
          <w:sz w:val="28"/>
          <w:szCs w:val="28"/>
          <w:cs/>
        </w:rPr>
        <w:br/>
      </w:r>
      <w:r w:rsidR="006E7E62" w:rsidRPr="00CF3746">
        <w:rPr>
          <w:rFonts w:asciiTheme="majorBidi" w:hAnsiTheme="majorBidi" w:cstheme="majorBidi" w:hint="cs"/>
          <w:b/>
          <w:sz w:val="28"/>
          <w:szCs w:val="28"/>
          <w:cs/>
        </w:rPr>
        <w:t>ผู้ถือหุ้น</w:t>
      </w:r>
      <w:r w:rsidR="00EE609C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ณ วันสิ้นงวดบัญชีของแต่ละปี</w:t>
      </w:r>
    </w:p>
    <w:p w14:paraId="0A2C19E6" w14:textId="4F755F41" w:rsidR="00777412" w:rsidRPr="00CF3746" w:rsidRDefault="00777412" w:rsidP="00AD1FB7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  <w:sectPr w:rsidR="00777412" w:rsidRPr="00CF3746" w:rsidSect="004721BA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2E7DB76E" w14:textId="77777777" w:rsidR="00B80499" w:rsidRPr="00CF3746" w:rsidRDefault="00B80499" w:rsidP="00D72CE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450" w:right="-45" w:hanging="45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bookmarkStart w:id="6" w:name="_Hlk111041029"/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443657AF" w14:textId="66FEC655" w:rsidR="005A7A86" w:rsidRPr="00CF3746" w:rsidRDefault="005A7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4"/>
          <w:szCs w:val="24"/>
          <w:cs/>
        </w:rPr>
      </w:pPr>
    </w:p>
    <w:p w14:paraId="44535712" w14:textId="387BB229" w:rsidR="00B37835" w:rsidRPr="00CF3746" w:rsidRDefault="00B37835" w:rsidP="00D7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CF3746">
        <w:rPr>
          <w:rFonts w:asciiTheme="majorBidi" w:hAnsiTheme="majorBidi" w:cstheme="majorBidi"/>
          <w:b/>
          <w:sz w:val="28"/>
          <w:szCs w:val="28"/>
          <w:cs/>
        </w:rPr>
        <w:t>ข้อมูลทางการเงินจำแนกตามส่วนงานของ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กลุ่ม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>บริษัทสำหรับงวด</w:t>
      </w:r>
      <w:r w:rsidR="00E23CC7">
        <w:rPr>
          <w:rFonts w:asciiTheme="majorBidi" w:hAnsiTheme="majorBidi" w:cstheme="majorBidi" w:hint="cs"/>
          <w:b/>
          <w:sz w:val="28"/>
          <w:szCs w:val="28"/>
          <w:cs/>
        </w:rPr>
        <w:t>สาม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เดือน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>สิ้นสุดวันที่</w:t>
      </w:r>
      <w:r w:rsidRPr="00CF3746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</w:rPr>
        <w:t>3</w:t>
      </w:r>
      <w:r w:rsidR="00E23CC7">
        <w:rPr>
          <w:rFonts w:ascii="Angsana New" w:eastAsia="Cordia New" w:hAnsi="Angsana New" w:cs="Angsana New"/>
          <w:spacing w:val="-4"/>
          <w:sz w:val="28"/>
          <w:szCs w:val="28"/>
        </w:rPr>
        <w:t xml:space="preserve">1 </w:t>
      </w:r>
      <w:r w:rsidR="00E23CC7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มีนาคม </w:t>
      </w:r>
      <w:r w:rsidRPr="00CF3746">
        <w:rPr>
          <w:rFonts w:asciiTheme="majorBidi" w:hAnsiTheme="majorBidi" w:cstheme="majorBidi"/>
          <w:bCs/>
          <w:sz w:val="28"/>
          <w:szCs w:val="28"/>
        </w:rPr>
        <w:t>256</w:t>
      </w:r>
      <w:r w:rsidR="00E23CC7">
        <w:rPr>
          <w:rFonts w:asciiTheme="majorBidi" w:hAnsiTheme="majorBidi" w:cstheme="majorBidi"/>
          <w:bCs/>
          <w:sz w:val="28"/>
          <w:szCs w:val="28"/>
        </w:rPr>
        <w:t>6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CF3746">
        <w:rPr>
          <w:rFonts w:asciiTheme="majorBidi" w:hAnsiTheme="majorBidi" w:cstheme="majorBidi"/>
          <w:bCs/>
          <w:sz w:val="28"/>
          <w:szCs w:val="28"/>
        </w:rPr>
        <w:t>256</w:t>
      </w:r>
      <w:r w:rsidR="00E23CC7">
        <w:rPr>
          <w:rFonts w:asciiTheme="majorBidi" w:hAnsiTheme="majorBidi" w:cstheme="majorBidi"/>
          <w:bCs/>
          <w:sz w:val="28"/>
          <w:szCs w:val="28"/>
        </w:rPr>
        <w:t>5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bookmarkEnd w:id="6"/>
    <w:p w14:paraId="2FCBCBE6" w14:textId="21E8B9F5" w:rsidR="00B37835" w:rsidRDefault="00B37835" w:rsidP="00B37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TableGrid"/>
        <w:tblW w:w="140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7"/>
        <w:gridCol w:w="862"/>
        <w:gridCol w:w="257"/>
        <w:gridCol w:w="864"/>
        <w:gridCol w:w="270"/>
        <w:gridCol w:w="864"/>
        <w:gridCol w:w="236"/>
        <w:gridCol w:w="864"/>
        <w:gridCol w:w="236"/>
        <w:gridCol w:w="864"/>
        <w:gridCol w:w="236"/>
        <w:gridCol w:w="864"/>
        <w:gridCol w:w="270"/>
        <w:gridCol w:w="864"/>
        <w:gridCol w:w="270"/>
        <w:gridCol w:w="864"/>
        <w:gridCol w:w="270"/>
        <w:gridCol w:w="864"/>
        <w:gridCol w:w="264"/>
        <w:gridCol w:w="900"/>
      </w:tblGrid>
      <w:tr w:rsidR="00FF0E18" w:rsidRPr="001C1F9F" w14:paraId="471B0593" w14:textId="77777777" w:rsidTr="00D72CEF">
        <w:trPr>
          <w:trHeight w:val="144"/>
        </w:trPr>
        <w:tc>
          <w:tcPr>
            <w:tcW w:w="3057" w:type="dxa"/>
            <w:shd w:val="clear" w:color="auto" w:fill="auto"/>
          </w:tcPr>
          <w:p w14:paraId="4B254BF2" w14:textId="77777777" w:rsidR="00FF0E18" w:rsidRPr="001C1F9F" w:rsidRDefault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3" w:type="dxa"/>
            <w:gridSpan w:val="19"/>
            <w:shd w:val="clear" w:color="auto" w:fill="auto"/>
            <w:vAlign w:val="bottom"/>
          </w:tcPr>
          <w:p w14:paraId="70DF71BB" w14:textId="77777777" w:rsidR="00FF0E18" w:rsidRPr="001C1F9F" w:rsidRDefault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F0E18" w:rsidRPr="001C1F9F" w14:paraId="2E6CBF98" w14:textId="77777777" w:rsidTr="00D72CEF">
        <w:trPr>
          <w:trHeight w:val="144"/>
        </w:trPr>
        <w:tc>
          <w:tcPr>
            <w:tcW w:w="3057" w:type="dxa"/>
            <w:shd w:val="clear" w:color="auto" w:fill="auto"/>
          </w:tcPr>
          <w:p w14:paraId="72B1AEF1" w14:textId="77777777" w:rsidR="00FF0E18" w:rsidRPr="001C1F9F" w:rsidRDefault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shd w:val="clear" w:color="auto" w:fill="auto"/>
            <w:vAlign w:val="bottom"/>
          </w:tcPr>
          <w:p w14:paraId="25914BE3" w14:textId="77777777" w:rsidR="00FF0E18" w:rsidRPr="001C1F9F" w:rsidRDefault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191283" w14:textId="77777777" w:rsidR="00FF0E18" w:rsidRPr="001C1F9F" w:rsidRDefault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gridSpan w:val="3"/>
            <w:shd w:val="clear" w:color="auto" w:fill="auto"/>
            <w:vAlign w:val="bottom"/>
          </w:tcPr>
          <w:p w14:paraId="26E81DA2" w14:textId="77777777" w:rsidR="00FF0E18" w:rsidRPr="001C1F9F" w:rsidRDefault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C594DD" w14:textId="77777777" w:rsidR="00FF0E18" w:rsidRPr="00CE7532" w:rsidRDefault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gridSpan w:val="3"/>
            <w:shd w:val="clear" w:color="auto" w:fill="auto"/>
            <w:vAlign w:val="bottom"/>
          </w:tcPr>
          <w:p w14:paraId="03ECA0EE" w14:textId="77777777" w:rsidR="00FF0E18" w:rsidRPr="00CE7532" w:rsidRDefault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E6783E" w14:textId="77777777" w:rsidR="00FF0E18" w:rsidRPr="00CE7532" w:rsidRDefault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8" w:type="dxa"/>
            <w:gridSpan w:val="3"/>
            <w:shd w:val="clear" w:color="auto" w:fill="auto"/>
            <w:vAlign w:val="bottom"/>
          </w:tcPr>
          <w:p w14:paraId="4F9FBBB0" w14:textId="77777777" w:rsidR="00FF0E18" w:rsidRPr="002F3B46" w:rsidRDefault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F02E9F" w14:textId="77777777" w:rsidR="00FF0E18" w:rsidRPr="002F3B46" w:rsidRDefault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28" w:type="dxa"/>
            <w:gridSpan w:val="3"/>
            <w:shd w:val="clear" w:color="auto" w:fill="auto"/>
            <w:vAlign w:val="bottom"/>
          </w:tcPr>
          <w:p w14:paraId="423961E1" w14:textId="77777777" w:rsidR="00FF0E18" w:rsidRPr="001C1F9F" w:rsidRDefault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F0E18" w14:paraId="393F6BEB" w14:textId="77777777" w:rsidTr="00D72CEF">
        <w:trPr>
          <w:trHeight w:val="144"/>
        </w:trPr>
        <w:tc>
          <w:tcPr>
            <w:tcW w:w="3057" w:type="dxa"/>
            <w:shd w:val="clear" w:color="auto" w:fill="auto"/>
          </w:tcPr>
          <w:p w14:paraId="1CFEEF4E" w14:textId="77777777" w:rsidR="00FF0E18" w:rsidRPr="001C1F9F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7B2F48F1" w14:textId="69BF2957" w:rsidR="00FF0E18" w:rsidRPr="001C1F9F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00E3BF0" w14:textId="77777777" w:rsidR="00FF0E18" w:rsidRPr="001C1F9F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D1E3FBB" w14:textId="0F61D7BD" w:rsidR="00FF0E18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7F9EBC" w14:textId="77777777" w:rsidR="00FF0E18" w:rsidRPr="001C1F9F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F955CF" w14:textId="2B557423" w:rsidR="00FF0E18" w:rsidRPr="001C1F9F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DB2EE" w14:textId="77777777" w:rsidR="00FF0E18" w:rsidRPr="001C1F9F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3A607F0" w14:textId="46E47D92" w:rsidR="00FF0E18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8B53DC" w14:textId="77777777" w:rsidR="00FF0E18" w:rsidRPr="00CE7532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1CF851" w14:textId="51E69D65" w:rsidR="00FF0E18" w:rsidRPr="00CE7532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6EE34B" w14:textId="77777777" w:rsidR="00FF0E18" w:rsidRPr="00CE7532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E1259A2" w14:textId="52069D8A" w:rsidR="00FF0E18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05A530" w14:textId="77777777" w:rsidR="00FF0E18" w:rsidRPr="00CE7532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09EEB0A" w14:textId="0E9D3269" w:rsidR="00FF0E18" w:rsidRPr="00CE7532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ABDF36" w14:textId="77777777" w:rsidR="00FF0E18" w:rsidRPr="000D6776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B9EE8C5" w14:textId="016064EA" w:rsidR="00FF0E18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54925B" w14:textId="77777777" w:rsidR="00FF0E18" w:rsidRPr="002F3B46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97F56CB" w14:textId="51EB7E65" w:rsidR="00FF0E18" w:rsidRPr="001C1F9F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5318A41" w14:textId="77777777" w:rsidR="00FF0E18" w:rsidRPr="001C1F9F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91B7A7" w14:textId="4A5ADBB1" w:rsidR="00FF0E18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F0E18" w14:paraId="4A56318B" w14:textId="77777777" w:rsidTr="00D72CEF">
        <w:trPr>
          <w:trHeight w:val="144"/>
        </w:trPr>
        <w:tc>
          <w:tcPr>
            <w:tcW w:w="3057" w:type="dxa"/>
            <w:shd w:val="clear" w:color="auto" w:fill="auto"/>
          </w:tcPr>
          <w:p w14:paraId="511BDF93" w14:textId="77777777" w:rsidR="00FF0E18" w:rsidRPr="001C1F9F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3" w:type="dxa"/>
            <w:gridSpan w:val="19"/>
            <w:shd w:val="clear" w:color="auto" w:fill="auto"/>
            <w:vAlign w:val="bottom"/>
          </w:tcPr>
          <w:p w14:paraId="355CF600" w14:textId="77777777" w:rsidR="00FF0E18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D375F" w:rsidRPr="009B1E49" w14:paraId="3BAC83C3" w14:textId="77777777" w:rsidTr="00D72CEF">
        <w:trPr>
          <w:trHeight w:val="144"/>
        </w:trPr>
        <w:tc>
          <w:tcPr>
            <w:tcW w:w="3057" w:type="dxa"/>
            <w:shd w:val="clear" w:color="auto" w:fill="auto"/>
          </w:tcPr>
          <w:p w14:paraId="67B78FA3" w14:textId="77777777" w:rsidR="003D375F" w:rsidRPr="001C1F9F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รายได้ดอกเบี้ยในกา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ให้บริการสินเชื่อ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และสัญญาเช่าซื้อ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080E60DF" w14:textId="033C2E39" w:rsidR="003D375F" w:rsidRPr="009B1E49" w:rsidRDefault="0028142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142F">
              <w:rPr>
                <w:rFonts w:asciiTheme="majorBidi" w:hAnsiTheme="majorBidi" w:cs="Angsana New"/>
                <w:sz w:val="24"/>
                <w:szCs w:val="24"/>
                <w:cs/>
              </w:rPr>
              <w:t>5</w:t>
            </w:r>
            <w:r w:rsidRPr="0028142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28142F">
              <w:rPr>
                <w:rFonts w:asciiTheme="majorBidi" w:hAnsiTheme="majorBidi" w:cs="Angsana New"/>
                <w:sz w:val="24"/>
                <w:szCs w:val="24"/>
                <w:cs/>
              </w:rPr>
              <w:t>159</w:t>
            </w:r>
            <w:r w:rsidRPr="0028142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28142F">
              <w:rPr>
                <w:rFonts w:asciiTheme="majorBidi" w:hAnsiTheme="majorBidi" w:cs="Angsana New"/>
                <w:sz w:val="24"/>
                <w:szCs w:val="24"/>
                <w:cs/>
              </w:rPr>
              <w:t>746</w:t>
            </w:r>
          </w:p>
        </w:tc>
        <w:tc>
          <w:tcPr>
            <w:tcW w:w="257" w:type="dxa"/>
            <w:shd w:val="clear" w:color="auto" w:fill="auto"/>
          </w:tcPr>
          <w:p w14:paraId="2AA6F9C5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2C8BB3A" w14:textId="260DA3D0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F576D">
              <w:rPr>
                <w:rFonts w:asciiTheme="majorBidi" w:hAnsiTheme="majorBidi" w:cs="Angsana New"/>
                <w:sz w:val="24"/>
                <w:szCs w:val="24"/>
                <w:cs/>
              </w:rPr>
              <w:t>4</w:t>
            </w:r>
            <w:r w:rsidRPr="003F57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576D">
              <w:rPr>
                <w:rFonts w:asciiTheme="majorBidi" w:hAnsiTheme="majorBidi" w:cs="Angsana New"/>
                <w:sz w:val="24"/>
                <w:szCs w:val="24"/>
                <w:cs/>
              </w:rPr>
              <w:t>0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42</w:t>
            </w:r>
            <w:r w:rsidRPr="003F57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565</w:t>
            </w:r>
          </w:p>
        </w:tc>
        <w:tc>
          <w:tcPr>
            <w:tcW w:w="270" w:type="dxa"/>
            <w:shd w:val="clear" w:color="auto" w:fill="auto"/>
          </w:tcPr>
          <w:p w14:paraId="49C396E8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F811F44" w14:textId="231AD188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995D80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A4E39F" w14:textId="4082742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BD28BA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CD01281" w14:textId="37822EA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2202B">
              <w:rPr>
                <w:rFonts w:asciiTheme="majorBidi" w:hAnsiTheme="majorBidi" w:cs="Angsana New"/>
                <w:sz w:val="24"/>
                <w:szCs w:val="24"/>
                <w:cs/>
              </w:rPr>
              <w:t>237</w:t>
            </w:r>
            <w:r w:rsidRPr="00B220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202B">
              <w:rPr>
                <w:rFonts w:asciiTheme="majorBidi" w:hAnsiTheme="majorBidi" w:cs="Angsana New"/>
                <w:sz w:val="24"/>
                <w:szCs w:val="24"/>
                <w:cs/>
              </w:rPr>
              <w:t>052</w:t>
            </w:r>
          </w:p>
        </w:tc>
        <w:tc>
          <w:tcPr>
            <w:tcW w:w="236" w:type="dxa"/>
            <w:shd w:val="clear" w:color="auto" w:fill="auto"/>
          </w:tcPr>
          <w:p w14:paraId="4562BBC6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7CA7DC2" w14:textId="2D4B62C0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C65FF">
              <w:rPr>
                <w:rFonts w:asciiTheme="majorBidi" w:hAnsiTheme="majorBidi" w:cs="Angsana New"/>
                <w:sz w:val="24"/>
                <w:szCs w:val="24"/>
                <w:cs/>
              </w:rPr>
              <w:t>2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42</w:t>
            </w:r>
            <w:r w:rsidRPr="006C65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570</w:t>
            </w:r>
          </w:p>
        </w:tc>
        <w:tc>
          <w:tcPr>
            <w:tcW w:w="270" w:type="dxa"/>
            <w:shd w:val="clear" w:color="auto" w:fill="auto"/>
          </w:tcPr>
          <w:p w14:paraId="2E476BB8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4FC4F95" w14:textId="2029040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85C385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CAAAE97" w14:textId="51FDC4FB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F8B890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2CD40C2" w14:textId="0536B73B" w:rsidR="003D375F" w:rsidRPr="009B1E49" w:rsidRDefault="0028142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8142F">
              <w:rPr>
                <w:rFonts w:asciiTheme="majorBidi" w:hAnsiTheme="majorBidi" w:cs="Angsana New"/>
                <w:sz w:val="24"/>
                <w:szCs w:val="24"/>
                <w:cs/>
              </w:rPr>
              <w:t>5</w:t>
            </w:r>
            <w:r w:rsidRPr="0028142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28142F">
              <w:rPr>
                <w:rFonts w:asciiTheme="majorBidi" w:hAnsiTheme="majorBidi" w:cs="Angsana New"/>
                <w:sz w:val="24"/>
                <w:szCs w:val="24"/>
                <w:cs/>
              </w:rPr>
              <w:t>396</w:t>
            </w:r>
            <w:r w:rsidRPr="0028142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28142F">
              <w:rPr>
                <w:rFonts w:asciiTheme="majorBidi" w:hAnsiTheme="majorBidi" w:cs="Angsana New"/>
                <w:sz w:val="24"/>
                <w:szCs w:val="24"/>
                <w:cs/>
              </w:rPr>
              <w:t>798</w:t>
            </w:r>
          </w:p>
        </w:tc>
        <w:tc>
          <w:tcPr>
            <w:tcW w:w="264" w:type="dxa"/>
            <w:shd w:val="clear" w:color="auto" w:fill="auto"/>
          </w:tcPr>
          <w:p w14:paraId="573A2126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16A45D" w14:textId="0AABA991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4416A">
              <w:rPr>
                <w:rFonts w:asciiTheme="majorBidi" w:hAnsiTheme="majorBidi" w:cs="Angsana New"/>
                <w:sz w:val="24"/>
                <w:szCs w:val="24"/>
                <w:cs/>
              </w:rPr>
              <w:t>4</w:t>
            </w:r>
            <w:r w:rsidRPr="0074416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4416A">
              <w:rPr>
                <w:rFonts w:asciiTheme="majorBidi" w:hAnsiTheme="majorBidi" w:cs="Angsana New"/>
                <w:sz w:val="24"/>
                <w:szCs w:val="24"/>
                <w:cs/>
              </w:rPr>
              <w:t>285</w:t>
            </w:r>
            <w:r w:rsidRPr="0074416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4416A">
              <w:rPr>
                <w:rFonts w:asciiTheme="majorBidi" w:hAnsiTheme="majorBidi" w:cs="Angsana New"/>
                <w:sz w:val="24"/>
                <w:szCs w:val="24"/>
                <w:cs/>
              </w:rPr>
              <w:t>135</w:t>
            </w:r>
          </w:p>
        </w:tc>
      </w:tr>
      <w:tr w:rsidR="003D375F" w:rsidRPr="009B1E49" w14:paraId="2B011BC3" w14:textId="77777777" w:rsidTr="00D72CEF">
        <w:trPr>
          <w:trHeight w:val="144"/>
        </w:trPr>
        <w:tc>
          <w:tcPr>
            <w:tcW w:w="3057" w:type="dxa"/>
            <w:shd w:val="clear" w:color="auto" w:fill="auto"/>
          </w:tcPr>
          <w:p w14:paraId="6447B2F8" w14:textId="77777777" w:rsidR="003D375F" w:rsidRPr="001C1F9F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2DA9B9D9" w14:textId="761B7DF5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623F">
              <w:rPr>
                <w:rFonts w:asciiTheme="majorBidi" w:hAnsiTheme="majorBidi" w:cs="Angsana New"/>
                <w:sz w:val="24"/>
                <w:szCs w:val="24"/>
                <w:cs/>
              </w:rPr>
              <w:t>189</w:t>
            </w:r>
            <w:r w:rsidRPr="009B62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23F">
              <w:rPr>
                <w:rFonts w:asciiTheme="majorBidi" w:hAnsiTheme="majorBidi" w:cs="Angsana New"/>
                <w:sz w:val="24"/>
                <w:szCs w:val="24"/>
                <w:cs/>
              </w:rPr>
              <w:t>13</w:t>
            </w:r>
            <w:r w:rsidR="0028142F">
              <w:rPr>
                <w:rFonts w:asciiTheme="majorBidi" w:hAnsiTheme="majorBidi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57" w:type="dxa"/>
            <w:shd w:val="clear" w:color="auto" w:fill="auto"/>
          </w:tcPr>
          <w:p w14:paraId="634B86EE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845524" w14:textId="0DF5FA5B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F576D">
              <w:rPr>
                <w:rFonts w:asciiTheme="majorBidi" w:hAnsiTheme="majorBidi" w:cs="Angsana New"/>
                <w:sz w:val="24"/>
                <w:szCs w:val="24"/>
                <w:cs/>
              </w:rPr>
              <w:t>128</w:t>
            </w:r>
            <w:r w:rsidRPr="003F57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576D">
              <w:rPr>
                <w:rFonts w:asciiTheme="majorBidi" w:hAnsiTheme="majorBidi" w:cs="Angsana New"/>
                <w:sz w:val="24"/>
                <w:szCs w:val="24"/>
                <w:cs/>
              </w:rPr>
              <w:t>589</w:t>
            </w:r>
          </w:p>
        </w:tc>
        <w:tc>
          <w:tcPr>
            <w:tcW w:w="270" w:type="dxa"/>
            <w:shd w:val="clear" w:color="auto" w:fill="auto"/>
          </w:tcPr>
          <w:p w14:paraId="66C32982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1C3B7D" w14:textId="1B7C033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623F">
              <w:rPr>
                <w:rFonts w:asciiTheme="majorBidi" w:hAnsiTheme="majorBidi" w:cs="Angsana New"/>
                <w:sz w:val="24"/>
                <w:szCs w:val="24"/>
                <w:cs/>
              </w:rPr>
              <w:t>19</w:t>
            </w:r>
            <w:r w:rsidRPr="009B62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23F">
              <w:rPr>
                <w:rFonts w:asciiTheme="majorBidi" w:hAnsiTheme="majorBidi" w:cs="Angsana New"/>
                <w:sz w:val="24"/>
                <w:szCs w:val="24"/>
                <w:cs/>
              </w:rPr>
              <w:t>415</w:t>
            </w:r>
          </w:p>
        </w:tc>
        <w:tc>
          <w:tcPr>
            <w:tcW w:w="236" w:type="dxa"/>
            <w:shd w:val="clear" w:color="auto" w:fill="auto"/>
          </w:tcPr>
          <w:p w14:paraId="1E230D65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C58D25" w14:textId="3752538C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F576D">
              <w:rPr>
                <w:rFonts w:asciiTheme="majorBidi" w:hAnsiTheme="majorBidi" w:cs="Angsana New"/>
                <w:sz w:val="24"/>
                <w:szCs w:val="24"/>
                <w:cs/>
              </w:rPr>
              <w:t>17</w:t>
            </w:r>
            <w:r w:rsidRPr="003F57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576D">
              <w:rPr>
                <w:rFonts w:asciiTheme="majorBidi" w:hAnsiTheme="majorBidi" w:cs="Angsana New"/>
                <w:sz w:val="24"/>
                <w:szCs w:val="24"/>
                <w:cs/>
              </w:rPr>
              <w:t>922</w:t>
            </w:r>
          </w:p>
        </w:tc>
        <w:tc>
          <w:tcPr>
            <w:tcW w:w="236" w:type="dxa"/>
            <w:shd w:val="clear" w:color="auto" w:fill="auto"/>
          </w:tcPr>
          <w:p w14:paraId="52C499C9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B4C8996" w14:textId="2055AF0D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2202B">
              <w:rPr>
                <w:rFonts w:asciiTheme="majorBidi" w:hAnsiTheme="majorBidi" w:cs="Angsana New"/>
                <w:sz w:val="24"/>
                <w:szCs w:val="24"/>
                <w:cs/>
              </w:rPr>
              <w:t>9</w:t>
            </w:r>
            <w:r w:rsidRPr="00B220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202B">
              <w:rPr>
                <w:rFonts w:asciiTheme="majorBidi" w:hAnsiTheme="majorBidi" w:cs="Angsana New"/>
                <w:sz w:val="24"/>
                <w:szCs w:val="24"/>
                <w:cs/>
              </w:rPr>
              <w:t>223</w:t>
            </w:r>
          </w:p>
        </w:tc>
        <w:tc>
          <w:tcPr>
            <w:tcW w:w="236" w:type="dxa"/>
            <w:shd w:val="clear" w:color="auto" w:fill="auto"/>
          </w:tcPr>
          <w:p w14:paraId="224729F8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21C6D8" w14:textId="7AB41B0D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F337E">
              <w:rPr>
                <w:rFonts w:asciiTheme="majorBidi" w:hAnsiTheme="majorBidi" w:cs="Angsana New"/>
                <w:sz w:val="24"/>
                <w:szCs w:val="24"/>
                <w:cs/>
              </w:rPr>
              <w:t>2</w:t>
            </w:r>
            <w:r w:rsidRPr="00DF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F337E">
              <w:rPr>
                <w:rFonts w:asciiTheme="majorBidi" w:hAnsiTheme="majorBidi" w:cs="Angsana New"/>
                <w:sz w:val="24"/>
                <w:szCs w:val="24"/>
                <w:cs/>
              </w:rPr>
              <w:t>535</w:t>
            </w:r>
          </w:p>
        </w:tc>
        <w:tc>
          <w:tcPr>
            <w:tcW w:w="270" w:type="dxa"/>
            <w:shd w:val="clear" w:color="auto" w:fill="auto"/>
          </w:tcPr>
          <w:p w14:paraId="6DD60556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697AF46" w14:textId="608C40E8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2BF429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4299AA" w14:textId="72081F71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0E079E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4711B8" w14:textId="0C3029D6" w:rsidR="003D375F" w:rsidRPr="009B1E49" w:rsidRDefault="0028142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8142F">
              <w:rPr>
                <w:rFonts w:asciiTheme="majorBidi" w:hAnsiTheme="majorBidi" w:cs="Angsana New"/>
                <w:sz w:val="24"/>
                <w:szCs w:val="24"/>
                <w:cs/>
              </w:rPr>
              <w:t>217</w:t>
            </w:r>
            <w:r w:rsidRPr="0028142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28142F">
              <w:rPr>
                <w:rFonts w:asciiTheme="majorBidi" w:hAnsiTheme="majorBidi" w:cs="Angsana New"/>
                <w:sz w:val="24"/>
                <w:szCs w:val="24"/>
                <w:cs/>
              </w:rPr>
              <w:t>774</w:t>
            </w:r>
          </w:p>
        </w:tc>
        <w:tc>
          <w:tcPr>
            <w:tcW w:w="264" w:type="dxa"/>
            <w:shd w:val="clear" w:color="auto" w:fill="auto"/>
          </w:tcPr>
          <w:p w14:paraId="417F60BD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AF0289" w14:textId="44D76376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4416A">
              <w:rPr>
                <w:rFonts w:asciiTheme="majorBidi" w:hAnsiTheme="majorBidi" w:cs="Angsana New"/>
                <w:sz w:val="24"/>
                <w:szCs w:val="24"/>
                <w:cs/>
              </w:rPr>
              <w:t>149</w:t>
            </w:r>
            <w:r w:rsidRPr="0074416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4416A">
              <w:rPr>
                <w:rFonts w:asciiTheme="majorBidi" w:hAnsiTheme="majorBidi" w:cs="Angsana New"/>
                <w:sz w:val="24"/>
                <w:szCs w:val="24"/>
                <w:cs/>
              </w:rPr>
              <w:t>046</w:t>
            </w:r>
          </w:p>
        </w:tc>
      </w:tr>
      <w:tr w:rsidR="003D375F" w:rsidRPr="009B1E49" w14:paraId="4A8214A3" w14:textId="77777777" w:rsidTr="00D72CEF">
        <w:trPr>
          <w:trHeight w:val="144"/>
        </w:trPr>
        <w:tc>
          <w:tcPr>
            <w:tcW w:w="3057" w:type="dxa"/>
            <w:shd w:val="clear" w:color="auto" w:fill="auto"/>
          </w:tcPr>
          <w:p w14:paraId="6492C115" w14:textId="77777777" w:rsidR="003D375F" w:rsidRPr="001C1F9F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63A23" w14:textId="2BAD3DF7" w:rsidR="003D375F" w:rsidRPr="009B1E49" w:rsidRDefault="006547D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547DF">
              <w:rPr>
                <w:rFonts w:asciiTheme="majorBidi" w:hAnsiTheme="majorBidi" w:cs="Angsana New"/>
                <w:sz w:val="24"/>
                <w:szCs w:val="24"/>
                <w:cs/>
              </w:rPr>
              <w:t>116</w:t>
            </w:r>
            <w:r w:rsidRPr="006547D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6547DF">
              <w:rPr>
                <w:rFonts w:asciiTheme="majorBidi" w:hAnsiTheme="majorBidi" w:cs="Angsana New"/>
                <w:sz w:val="24"/>
                <w:szCs w:val="24"/>
                <w:cs/>
              </w:rPr>
              <w:t>46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257" w:type="dxa"/>
            <w:shd w:val="clear" w:color="auto" w:fill="auto"/>
          </w:tcPr>
          <w:p w14:paraId="22F1460E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94BF3" w14:textId="75883AA4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87</w:t>
            </w:r>
            <w:r w:rsidRPr="003F57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424</w:t>
            </w:r>
          </w:p>
        </w:tc>
        <w:tc>
          <w:tcPr>
            <w:tcW w:w="270" w:type="dxa"/>
            <w:shd w:val="clear" w:color="auto" w:fill="auto"/>
          </w:tcPr>
          <w:p w14:paraId="6E8359FA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FCE92" w14:textId="2D70DB08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623F">
              <w:rPr>
                <w:rFonts w:asciiTheme="majorBidi" w:hAnsiTheme="majorBidi" w:cs="Angsana New"/>
                <w:sz w:val="24"/>
                <w:szCs w:val="24"/>
                <w:cs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1F448F88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31BBD" w14:textId="2112E559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D8BF881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93458" w14:textId="3CDCA1CC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2202B">
              <w:rPr>
                <w:rFonts w:asciiTheme="majorBidi" w:hAnsiTheme="majorBidi" w:cs="Angsana New"/>
                <w:sz w:val="24"/>
                <w:szCs w:val="24"/>
                <w:cs/>
              </w:rPr>
              <w:t>150</w:t>
            </w:r>
          </w:p>
        </w:tc>
        <w:tc>
          <w:tcPr>
            <w:tcW w:w="236" w:type="dxa"/>
            <w:shd w:val="clear" w:color="auto" w:fill="auto"/>
          </w:tcPr>
          <w:p w14:paraId="6AE9F8BF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89CFE" w14:textId="1D160515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F337E">
              <w:rPr>
                <w:rFonts w:asciiTheme="majorBidi" w:hAnsiTheme="majorBidi" w:cs="Angsana New"/>
                <w:sz w:val="24"/>
                <w:szCs w:val="24"/>
                <w:cs/>
              </w:rPr>
              <w:t>23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8AB7B70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5AB563F" w14:textId="6BA26EC6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D375F">
              <w:rPr>
                <w:rFonts w:asciiTheme="majorBidi" w:hAnsiTheme="majorBidi" w:cs="Angsana New"/>
                <w:sz w:val="24"/>
                <w:szCs w:val="24"/>
                <w:cs/>
              </w:rPr>
              <w:t>(101</w:t>
            </w:r>
            <w:r w:rsidRPr="003D37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D375F">
              <w:rPr>
                <w:rFonts w:asciiTheme="majorBidi" w:hAnsiTheme="majorBidi" w:cs="Angsana New"/>
                <w:sz w:val="24"/>
                <w:szCs w:val="24"/>
                <w:cs/>
              </w:rPr>
              <w:t>021)</w:t>
            </w:r>
          </w:p>
        </w:tc>
        <w:tc>
          <w:tcPr>
            <w:tcW w:w="270" w:type="dxa"/>
            <w:shd w:val="clear" w:color="auto" w:fill="auto"/>
          </w:tcPr>
          <w:p w14:paraId="59189191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E9549FC" w14:textId="0C15F792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4416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74</w:t>
            </w:r>
            <w:r w:rsidRPr="0074416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028</w:t>
            </w:r>
            <w:r w:rsidRPr="0074416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0440802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42F29" w14:textId="028828FE" w:rsidR="003D375F" w:rsidRPr="009B1E49" w:rsidRDefault="00813947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3947">
              <w:rPr>
                <w:rFonts w:asciiTheme="majorBidi" w:hAnsiTheme="majorBidi" w:cs="Angsana New"/>
                <w:sz w:val="24"/>
                <w:szCs w:val="24"/>
                <w:cs/>
              </w:rPr>
              <w:t>15</w:t>
            </w:r>
            <w:r w:rsidRPr="008139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669E">
              <w:rPr>
                <w:rFonts w:asciiTheme="majorBidi" w:hAnsiTheme="majorBidi" w:cs="Angsana New" w:hint="cs"/>
                <w:sz w:val="24"/>
                <w:szCs w:val="24"/>
                <w:cs/>
              </w:rPr>
              <w:t>607</w:t>
            </w:r>
          </w:p>
        </w:tc>
        <w:tc>
          <w:tcPr>
            <w:tcW w:w="264" w:type="dxa"/>
            <w:shd w:val="clear" w:color="auto" w:fill="auto"/>
          </w:tcPr>
          <w:p w14:paraId="2EC20A18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9F828" w14:textId="6E4975E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4416A">
              <w:rPr>
                <w:rFonts w:asciiTheme="majorBidi" w:hAnsiTheme="majorBidi" w:cs="Angsana New"/>
                <w:sz w:val="24"/>
                <w:szCs w:val="24"/>
                <w:cs/>
              </w:rPr>
              <w:t>13</w:t>
            </w:r>
            <w:r w:rsidRPr="0074416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4416A">
              <w:rPr>
                <w:rFonts w:asciiTheme="majorBidi" w:hAnsiTheme="majorBidi" w:cs="Angsana New"/>
                <w:sz w:val="24"/>
                <w:szCs w:val="24"/>
                <w:cs/>
              </w:rPr>
              <w:t>639</w:t>
            </w:r>
          </w:p>
        </w:tc>
      </w:tr>
      <w:tr w:rsidR="003D375F" w:rsidRPr="009B1E49" w14:paraId="31523F2D" w14:textId="77777777" w:rsidTr="00D72CEF">
        <w:trPr>
          <w:trHeight w:val="144"/>
        </w:trPr>
        <w:tc>
          <w:tcPr>
            <w:tcW w:w="3057" w:type="dxa"/>
            <w:shd w:val="clear" w:color="auto" w:fill="auto"/>
          </w:tcPr>
          <w:p w14:paraId="7B5E7F96" w14:textId="77777777" w:rsidR="003D375F" w:rsidRPr="00FF26E7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2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19D8B" w14:textId="78FFEC54" w:rsidR="003D375F" w:rsidRPr="009B1E49" w:rsidRDefault="0028142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42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</w:t>
            </w:r>
            <w:r w:rsidRPr="0028142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8142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465</w:t>
            </w:r>
            <w:r w:rsidRPr="0028142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8142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350</w:t>
            </w:r>
          </w:p>
        </w:tc>
        <w:tc>
          <w:tcPr>
            <w:tcW w:w="257" w:type="dxa"/>
            <w:shd w:val="clear" w:color="auto" w:fill="auto"/>
          </w:tcPr>
          <w:p w14:paraId="1D15C7AC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9D3CB" w14:textId="2B0C0B2F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576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3F57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258</w:t>
            </w:r>
            <w:r w:rsidRPr="003F57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14:paraId="135F0970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9B660" w14:textId="3FC99AC2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623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19</w:t>
            </w:r>
            <w:r w:rsidRPr="009B62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B623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425</w:t>
            </w:r>
          </w:p>
        </w:tc>
        <w:tc>
          <w:tcPr>
            <w:tcW w:w="236" w:type="dxa"/>
            <w:shd w:val="clear" w:color="auto" w:fill="auto"/>
          </w:tcPr>
          <w:p w14:paraId="69D64C8D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3A898" w14:textId="173FA47A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576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17</w:t>
            </w:r>
            <w:r w:rsidRPr="003F57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F576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929</w:t>
            </w:r>
          </w:p>
        </w:tc>
        <w:tc>
          <w:tcPr>
            <w:tcW w:w="236" w:type="dxa"/>
            <w:shd w:val="clear" w:color="auto" w:fill="auto"/>
          </w:tcPr>
          <w:p w14:paraId="07A7B43A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9C2DA" w14:textId="758476CC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202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246</w:t>
            </w:r>
            <w:r w:rsidRPr="00B220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202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425</w:t>
            </w:r>
          </w:p>
        </w:tc>
        <w:tc>
          <w:tcPr>
            <w:tcW w:w="236" w:type="dxa"/>
            <w:shd w:val="clear" w:color="auto" w:fill="auto"/>
          </w:tcPr>
          <w:p w14:paraId="3C74FE5C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EEF1A" w14:textId="21F186B5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337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45</w:t>
            </w:r>
            <w:r w:rsidRPr="00DF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341</w:t>
            </w:r>
          </w:p>
        </w:tc>
        <w:tc>
          <w:tcPr>
            <w:tcW w:w="270" w:type="dxa"/>
            <w:shd w:val="clear" w:color="auto" w:fill="auto"/>
          </w:tcPr>
          <w:p w14:paraId="4237B6ED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16CF3" w14:textId="40C6A3E1" w:rsidR="003D375F" w:rsidRPr="00E30FDD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375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(101</w:t>
            </w:r>
            <w:r w:rsidRPr="003D37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D375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021)</w:t>
            </w:r>
          </w:p>
        </w:tc>
        <w:tc>
          <w:tcPr>
            <w:tcW w:w="270" w:type="dxa"/>
            <w:shd w:val="clear" w:color="auto" w:fill="auto"/>
          </w:tcPr>
          <w:p w14:paraId="106D91BA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C5254" w14:textId="1872D369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0FD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E30FDD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74</w:t>
            </w:r>
            <w:r w:rsidRPr="00E30F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30FDD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028</w:t>
            </w:r>
            <w:r w:rsidRPr="00E30FD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A6F3E79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C9F9F" w14:textId="1F0587AA" w:rsidR="003D375F" w:rsidRPr="009B1E49" w:rsidRDefault="0028142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42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</w:t>
            </w:r>
            <w:r w:rsidRPr="0028142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8142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630</w:t>
            </w:r>
            <w:r w:rsidRPr="0028142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8142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179</w:t>
            </w:r>
          </w:p>
        </w:tc>
        <w:tc>
          <w:tcPr>
            <w:tcW w:w="264" w:type="dxa"/>
            <w:shd w:val="clear" w:color="auto" w:fill="auto"/>
          </w:tcPr>
          <w:p w14:paraId="17444D63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99267" w14:textId="28C91211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16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74416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74416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447</w:t>
            </w:r>
            <w:r w:rsidRPr="0074416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74416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820</w:t>
            </w:r>
          </w:p>
        </w:tc>
      </w:tr>
      <w:tr w:rsidR="003D375F" w:rsidRPr="009B1E49" w14:paraId="20EEBCD3" w14:textId="77777777" w:rsidTr="00D72CEF">
        <w:trPr>
          <w:trHeight w:val="144"/>
        </w:trPr>
        <w:tc>
          <w:tcPr>
            <w:tcW w:w="3057" w:type="dxa"/>
            <w:shd w:val="clear" w:color="auto" w:fill="auto"/>
          </w:tcPr>
          <w:p w14:paraId="3B4E7F4F" w14:textId="77777777" w:rsidR="003D375F" w:rsidRPr="00756177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6CAFF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57" w:type="dxa"/>
            <w:shd w:val="clear" w:color="auto" w:fill="auto"/>
          </w:tcPr>
          <w:p w14:paraId="6156758C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85EB0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0985762F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3A04B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6BF9586D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23F1D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51FC1C91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FE0C922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7D90EAC0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B8AB9F1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540C257F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10755E5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772D73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41766FA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D64243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8DC15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4CDFE001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1600D" w14:textId="77777777" w:rsidR="003D375F" w:rsidRPr="009B1E49" w:rsidRDefault="003D375F" w:rsidP="003D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</w:tr>
      <w:tr w:rsidR="00813947" w:rsidRPr="009B1E49" w14:paraId="69E82E39" w14:textId="77777777" w:rsidTr="00D72CEF">
        <w:trPr>
          <w:trHeight w:val="144"/>
        </w:trPr>
        <w:tc>
          <w:tcPr>
            <w:tcW w:w="3057" w:type="dxa"/>
            <w:shd w:val="clear" w:color="auto" w:fill="auto"/>
          </w:tcPr>
          <w:p w14:paraId="01CEA5ED" w14:textId="77777777" w:rsidR="00813947" w:rsidRPr="001C1F9F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6FC01C35" w14:textId="1784DC41" w:rsidR="00813947" w:rsidRPr="009B1E49" w:rsidRDefault="00FC3923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C3923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Pr="00FC392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C3923">
              <w:rPr>
                <w:rFonts w:asciiTheme="majorBidi" w:hAnsiTheme="majorBidi" w:cs="Angsana New"/>
                <w:sz w:val="24"/>
                <w:szCs w:val="24"/>
                <w:cs/>
              </w:rPr>
              <w:t>2</w:t>
            </w:r>
            <w:r w:rsidR="00BF442E">
              <w:rPr>
                <w:rFonts w:asciiTheme="majorBidi" w:hAnsiTheme="majorBidi" w:cs="Angsana New"/>
                <w:sz w:val="24"/>
                <w:szCs w:val="24"/>
              </w:rPr>
              <w:t>83</w:t>
            </w:r>
            <w:r w:rsidRPr="00FC392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C3923">
              <w:rPr>
                <w:rFonts w:asciiTheme="majorBidi" w:hAnsiTheme="majorBidi" w:cs="Angsana New"/>
                <w:sz w:val="24"/>
                <w:szCs w:val="24"/>
                <w:cs/>
              </w:rPr>
              <w:t>193</w:t>
            </w:r>
          </w:p>
        </w:tc>
        <w:tc>
          <w:tcPr>
            <w:tcW w:w="257" w:type="dxa"/>
            <w:shd w:val="clear" w:color="auto" w:fill="auto"/>
          </w:tcPr>
          <w:p w14:paraId="3807166B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2F3C657" w14:textId="46AAE9A9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0009E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Pr="0060009E">
              <w:rPr>
                <w:rFonts w:asciiTheme="majorBidi" w:hAnsiTheme="majorBidi" w:cs="Angsana New"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6</w:t>
            </w:r>
            <w:r>
              <w:rPr>
                <w:rFonts w:asciiTheme="majorBidi" w:hAnsiTheme="majorBidi" w:cs="Angsana New"/>
                <w:sz w:val="24"/>
                <w:szCs w:val="24"/>
              </w:rPr>
              <w:t>42</w:t>
            </w:r>
            <w:r w:rsidRPr="0060009E">
              <w:rPr>
                <w:rFonts w:asciiTheme="majorBidi" w:hAnsiTheme="majorBidi" w:cs="Angsana New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74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D0CA54F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92EC043" w14:textId="2A1A3CFC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B623F">
              <w:rPr>
                <w:rFonts w:asciiTheme="majorBidi" w:hAnsiTheme="majorBidi" w:cs="Angsana New"/>
                <w:sz w:val="24"/>
                <w:szCs w:val="24"/>
                <w:cs/>
              </w:rPr>
              <w:t>3</w:t>
            </w:r>
            <w:r w:rsidRPr="009B62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23F">
              <w:rPr>
                <w:rFonts w:asciiTheme="majorBidi" w:hAnsiTheme="majorBidi" w:cs="Angsana New"/>
                <w:sz w:val="24"/>
                <w:szCs w:val="24"/>
                <w:cs/>
              </w:rPr>
              <w:t>654</w:t>
            </w:r>
          </w:p>
        </w:tc>
        <w:tc>
          <w:tcPr>
            <w:tcW w:w="236" w:type="dxa"/>
            <w:shd w:val="clear" w:color="auto" w:fill="auto"/>
          </w:tcPr>
          <w:p w14:paraId="21929EC9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0E253B3" w14:textId="29A8C08A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52AA2">
              <w:rPr>
                <w:rFonts w:asciiTheme="majorBidi" w:hAnsiTheme="majorBidi" w:cs="Angsana New"/>
                <w:sz w:val="24"/>
                <w:szCs w:val="24"/>
                <w:cs/>
              </w:rPr>
              <w:t>3</w:t>
            </w:r>
            <w:r w:rsidRPr="00252A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2AA2">
              <w:rPr>
                <w:rFonts w:asciiTheme="majorBidi" w:hAnsiTheme="majorBidi" w:cs="Angsana New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49</w:t>
            </w:r>
          </w:p>
        </w:tc>
        <w:tc>
          <w:tcPr>
            <w:tcW w:w="236" w:type="dxa"/>
            <w:shd w:val="clear" w:color="auto" w:fill="auto"/>
          </w:tcPr>
          <w:p w14:paraId="55B1A2DD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1AC1D1E7" w14:textId="3806E2EF" w:rsidR="00813947" w:rsidRPr="009B1E49" w:rsidRDefault="00A109B6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109B6">
              <w:rPr>
                <w:rFonts w:asciiTheme="majorBidi" w:hAnsiTheme="majorBidi" w:cs="Angsana New"/>
                <w:sz w:val="24"/>
                <w:szCs w:val="24"/>
                <w:cs/>
              </w:rPr>
              <w:t>78</w:t>
            </w:r>
            <w:r w:rsidRPr="00A109B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109B6">
              <w:rPr>
                <w:rFonts w:asciiTheme="majorBidi" w:hAnsiTheme="majorBidi" w:cs="Angsana New"/>
                <w:sz w:val="24"/>
                <w:szCs w:val="24"/>
                <w:cs/>
              </w:rPr>
              <w:t>152</w:t>
            </w:r>
          </w:p>
        </w:tc>
        <w:tc>
          <w:tcPr>
            <w:tcW w:w="236" w:type="dxa"/>
            <w:shd w:val="clear" w:color="auto" w:fill="auto"/>
          </w:tcPr>
          <w:p w14:paraId="189E47B0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0B30EA55" w14:textId="57380F03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86</w:t>
            </w:r>
            <w:r w:rsidRPr="00252A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270" w:type="dxa"/>
            <w:shd w:val="clear" w:color="auto" w:fill="auto"/>
          </w:tcPr>
          <w:p w14:paraId="6E9A659D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343934B8" w14:textId="217D6BC2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A833EA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7CDC4CE7" w14:textId="121E00B9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7F4343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F44393A" w14:textId="5ADDE413" w:rsidR="00813947" w:rsidRPr="009B1E49" w:rsidRDefault="00A109B6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109B6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Pr="00A109B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109B6">
              <w:rPr>
                <w:rFonts w:asciiTheme="majorBidi" w:hAnsiTheme="majorBidi" w:cs="Angsana New"/>
                <w:sz w:val="24"/>
                <w:szCs w:val="24"/>
                <w:cs/>
              </w:rPr>
              <w:t>3</w:t>
            </w:r>
            <w:r w:rsidR="00BF442E">
              <w:rPr>
                <w:rFonts w:asciiTheme="majorBidi" w:hAnsiTheme="majorBidi" w:cs="Angsana New"/>
                <w:sz w:val="24"/>
                <w:szCs w:val="24"/>
              </w:rPr>
              <w:t>64</w:t>
            </w:r>
            <w:r w:rsidRPr="00A109B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109B6">
              <w:rPr>
                <w:rFonts w:asciiTheme="majorBidi" w:hAnsiTheme="majorBidi" w:cs="Angsana New"/>
                <w:sz w:val="24"/>
                <w:szCs w:val="24"/>
                <w:cs/>
              </w:rPr>
              <w:t>999</w:t>
            </w:r>
          </w:p>
        </w:tc>
        <w:tc>
          <w:tcPr>
            <w:tcW w:w="264" w:type="dxa"/>
            <w:shd w:val="clear" w:color="auto" w:fill="auto"/>
          </w:tcPr>
          <w:p w14:paraId="275468BF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4338D5" w14:textId="1A103362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1</w:t>
            </w:r>
            <w:r w:rsidRPr="00625EF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732</w:t>
            </w:r>
            <w:r w:rsidRPr="00625EF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388</w:t>
            </w:r>
          </w:p>
        </w:tc>
      </w:tr>
      <w:tr w:rsidR="00813947" w:rsidRPr="009B1E49" w14:paraId="094EC83B" w14:textId="77777777" w:rsidTr="00D72CEF">
        <w:trPr>
          <w:trHeight w:val="144"/>
        </w:trPr>
        <w:tc>
          <w:tcPr>
            <w:tcW w:w="3057" w:type="dxa"/>
            <w:shd w:val="clear" w:color="auto" w:fill="auto"/>
          </w:tcPr>
          <w:p w14:paraId="0B4241D0" w14:textId="77777777" w:rsidR="00813947" w:rsidRPr="001C1F9F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37AC5" w14:textId="547FA00F" w:rsidR="00813947" w:rsidRPr="009B1E49" w:rsidRDefault="00FC3923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C3923">
              <w:rPr>
                <w:rFonts w:asciiTheme="majorBidi" w:hAnsiTheme="majorBidi" w:cs="Angsana New"/>
                <w:sz w:val="24"/>
                <w:szCs w:val="24"/>
                <w:cs/>
              </w:rPr>
              <w:t>(27</w:t>
            </w:r>
            <w:r w:rsidR="00FB3581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FC392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5118D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Pr="00FC3923">
              <w:rPr>
                <w:rFonts w:asciiTheme="majorBidi" w:hAnsiTheme="majorBidi" w:cs="Angsana New"/>
                <w:sz w:val="24"/>
                <w:szCs w:val="24"/>
                <w:cs/>
              </w:rPr>
              <w:t>15)</w:t>
            </w:r>
          </w:p>
        </w:tc>
        <w:tc>
          <w:tcPr>
            <w:tcW w:w="257" w:type="dxa"/>
            <w:shd w:val="clear" w:color="auto" w:fill="auto"/>
          </w:tcPr>
          <w:p w14:paraId="3CE97F81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D4A95" w14:textId="22EF43F2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52AA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341</w:t>
            </w:r>
            <w:r w:rsidRPr="00252A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114</w:t>
            </w:r>
            <w:r w:rsidRPr="00252AA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2B32459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64B97" w14:textId="397E422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B623F">
              <w:rPr>
                <w:rFonts w:asciiTheme="majorBidi" w:hAnsiTheme="majorBidi" w:cs="Angsana New"/>
                <w:sz w:val="24"/>
                <w:szCs w:val="24"/>
                <w:cs/>
              </w:rPr>
              <w:t>(731)</w:t>
            </w:r>
          </w:p>
        </w:tc>
        <w:tc>
          <w:tcPr>
            <w:tcW w:w="236" w:type="dxa"/>
            <w:shd w:val="clear" w:color="auto" w:fill="auto"/>
          </w:tcPr>
          <w:p w14:paraId="440EB0DA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3829A" w14:textId="78E00D33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52AA2">
              <w:rPr>
                <w:rFonts w:asciiTheme="majorBidi" w:hAnsiTheme="majorBidi" w:cs="Angsana New"/>
                <w:sz w:val="24"/>
                <w:szCs w:val="24"/>
                <w:cs/>
              </w:rPr>
              <w:t>(670)</w:t>
            </w:r>
          </w:p>
        </w:tc>
        <w:tc>
          <w:tcPr>
            <w:tcW w:w="236" w:type="dxa"/>
            <w:shd w:val="clear" w:color="auto" w:fill="auto"/>
          </w:tcPr>
          <w:p w14:paraId="55D5F488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2F428" w14:textId="65D4E75C" w:rsidR="00813947" w:rsidRPr="009B1E49" w:rsidRDefault="00A109B6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109B6">
              <w:rPr>
                <w:rFonts w:asciiTheme="majorBidi" w:hAnsiTheme="majorBidi" w:cs="Angsana New"/>
                <w:sz w:val="24"/>
                <w:szCs w:val="24"/>
                <w:cs/>
              </w:rPr>
              <w:t>(15</w:t>
            </w:r>
            <w:r w:rsidRPr="00A109B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109B6">
              <w:rPr>
                <w:rFonts w:asciiTheme="majorBidi" w:hAnsiTheme="majorBidi" w:cs="Angsana New"/>
                <w:sz w:val="24"/>
                <w:szCs w:val="24"/>
                <w:cs/>
              </w:rPr>
              <w:t>674)</w:t>
            </w:r>
          </w:p>
        </w:tc>
        <w:tc>
          <w:tcPr>
            <w:tcW w:w="236" w:type="dxa"/>
            <w:shd w:val="clear" w:color="auto" w:fill="auto"/>
          </w:tcPr>
          <w:p w14:paraId="4E2D587B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83822" w14:textId="78B15021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52AA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15</w:t>
            </w:r>
            <w:r w:rsidRPr="00252A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040</w:t>
            </w:r>
            <w:r w:rsidRPr="00252AA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7E34D7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0BDD055" w14:textId="639BB895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EE1781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508ACC5" w14:textId="56E278F6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D8D39D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13B03E7" w14:textId="4AED5F86" w:rsidR="00813947" w:rsidRPr="009B1E49" w:rsidRDefault="00A109B6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109B6">
              <w:rPr>
                <w:rFonts w:asciiTheme="majorBidi" w:hAnsiTheme="majorBidi" w:cs="Angsana New"/>
                <w:sz w:val="24"/>
                <w:szCs w:val="24"/>
                <w:cs/>
              </w:rPr>
              <w:t>(2</w:t>
            </w:r>
            <w:r w:rsidR="00FB3581">
              <w:rPr>
                <w:rFonts w:asciiTheme="majorBidi" w:hAnsiTheme="majorBidi" w:cs="Angsana New"/>
                <w:sz w:val="24"/>
                <w:szCs w:val="24"/>
              </w:rPr>
              <w:t>94</w:t>
            </w:r>
            <w:r w:rsidRPr="00A109B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FB3581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A109B6">
              <w:rPr>
                <w:rFonts w:asciiTheme="majorBidi" w:hAnsiTheme="majorBidi" w:cs="Angsana New"/>
                <w:sz w:val="24"/>
                <w:szCs w:val="24"/>
                <w:cs/>
              </w:rPr>
              <w:t>20)</w:t>
            </w:r>
          </w:p>
        </w:tc>
        <w:tc>
          <w:tcPr>
            <w:tcW w:w="264" w:type="dxa"/>
            <w:shd w:val="clear" w:color="auto" w:fill="auto"/>
          </w:tcPr>
          <w:p w14:paraId="101194E8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D8A2F8C" w14:textId="0232C37B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52AA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356</w:t>
            </w:r>
            <w:r w:rsidRPr="00252A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824</w:t>
            </w:r>
            <w:r w:rsidRPr="00252AA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813947" w:rsidRPr="009B1E49" w14:paraId="3019B587" w14:textId="77777777" w:rsidTr="00D72CEF">
        <w:trPr>
          <w:trHeight w:val="144"/>
        </w:trPr>
        <w:tc>
          <w:tcPr>
            <w:tcW w:w="3057" w:type="dxa"/>
            <w:shd w:val="clear" w:color="auto" w:fill="auto"/>
          </w:tcPr>
          <w:p w14:paraId="2E644604" w14:textId="77777777" w:rsidR="00813947" w:rsidRPr="00FF26E7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26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EE556" w14:textId="1F4D5CCF" w:rsidR="00813947" w:rsidRPr="009B1E49" w:rsidRDefault="00F849A3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1,004</w:t>
            </w:r>
            <w:r w:rsidR="00FC3923" w:rsidRPr="00FC392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</w:t>
            </w:r>
            <w:r w:rsidR="00FC3923" w:rsidRPr="00FC392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78</w:t>
            </w:r>
          </w:p>
        </w:tc>
        <w:tc>
          <w:tcPr>
            <w:tcW w:w="257" w:type="dxa"/>
            <w:shd w:val="clear" w:color="auto" w:fill="auto"/>
          </w:tcPr>
          <w:p w14:paraId="1D1104F0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725DC" w14:textId="53D8D659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2A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</w:t>
            </w:r>
            <w:r w:rsidRPr="00252AA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01,63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4742504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CD7DB" w14:textId="6761845D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9B623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9B623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B623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923</w:t>
            </w:r>
          </w:p>
        </w:tc>
        <w:tc>
          <w:tcPr>
            <w:tcW w:w="236" w:type="dxa"/>
            <w:shd w:val="clear" w:color="auto" w:fill="auto"/>
          </w:tcPr>
          <w:p w14:paraId="55B1B863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B80EA" w14:textId="04617942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252A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252AA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52A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79</w:t>
            </w:r>
          </w:p>
        </w:tc>
        <w:tc>
          <w:tcPr>
            <w:tcW w:w="236" w:type="dxa"/>
            <w:shd w:val="clear" w:color="auto" w:fill="auto"/>
          </w:tcPr>
          <w:p w14:paraId="548D4768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935AD" w14:textId="5E675FE7" w:rsidR="00813947" w:rsidRPr="009B1E49" w:rsidRDefault="00A109B6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A109B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62</w:t>
            </w:r>
            <w:r w:rsidRPr="00A109B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A109B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478</w:t>
            </w:r>
          </w:p>
        </w:tc>
        <w:tc>
          <w:tcPr>
            <w:tcW w:w="236" w:type="dxa"/>
            <w:shd w:val="clear" w:color="auto" w:fill="auto"/>
          </w:tcPr>
          <w:p w14:paraId="558CFFF8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4A9EF" w14:textId="731542D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71</w:t>
            </w:r>
            <w:r w:rsidRPr="00252AA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254</w:t>
            </w:r>
          </w:p>
        </w:tc>
        <w:tc>
          <w:tcPr>
            <w:tcW w:w="270" w:type="dxa"/>
            <w:shd w:val="clear" w:color="auto" w:fill="auto"/>
          </w:tcPr>
          <w:p w14:paraId="6E37EB52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B9D26" w14:textId="6805146D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D8BE74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F4786" w14:textId="53C4273D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37C249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545DC" w14:textId="6EC97F01" w:rsidR="00813947" w:rsidRPr="009B1E49" w:rsidRDefault="00A109B6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A109B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</w:t>
            </w:r>
            <w:r w:rsidRPr="00A109B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A109B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</w:t>
            </w:r>
            <w:r w:rsidR="00FB3581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70</w:t>
            </w:r>
            <w:r w:rsidRPr="00A109B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FB3581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</w:t>
            </w:r>
            <w:r w:rsidRPr="00A109B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79</w:t>
            </w:r>
          </w:p>
        </w:tc>
        <w:tc>
          <w:tcPr>
            <w:tcW w:w="264" w:type="dxa"/>
            <w:shd w:val="clear" w:color="auto" w:fill="auto"/>
          </w:tcPr>
          <w:p w14:paraId="72F5CC81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36AEC" w14:textId="42C2484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33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</w:t>
            </w:r>
            <w:r w:rsidRPr="0074433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375</w:t>
            </w:r>
            <w:r w:rsidRPr="0074433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564</w:t>
            </w:r>
          </w:p>
        </w:tc>
      </w:tr>
      <w:tr w:rsidR="00813947" w:rsidRPr="009B1E49" w14:paraId="76145082" w14:textId="77777777" w:rsidTr="00D72CEF">
        <w:trPr>
          <w:trHeight w:val="271"/>
        </w:trPr>
        <w:tc>
          <w:tcPr>
            <w:tcW w:w="3057" w:type="dxa"/>
            <w:shd w:val="clear" w:color="auto" w:fill="auto"/>
          </w:tcPr>
          <w:p w14:paraId="6555D50E" w14:textId="77777777" w:rsidR="00813947" w:rsidRPr="00756177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B7233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05B8C887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186C9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CC9925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C0F42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B8249B1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1E8AA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5781AC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67B01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A798ED5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9676F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AB1CFEF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2F006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3ED4BF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47090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0F219A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8C9E4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08B60B78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2B3B0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</w:tr>
      <w:tr w:rsidR="00813947" w:rsidRPr="009B1E49" w14:paraId="5CEB51E0" w14:textId="77777777" w:rsidTr="00D72CEF">
        <w:trPr>
          <w:trHeight w:val="144"/>
        </w:trPr>
        <w:tc>
          <w:tcPr>
            <w:tcW w:w="3057" w:type="dxa"/>
            <w:shd w:val="clear" w:color="auto" w:fill="auto"/>
          </w:tcPr>
          <w:p w14:paraId="046188CF" w14:textId="77777777" w:rsidR="00813947" w:rsidRPr="00FF26E7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right="-110" w:hanging="24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FF26E7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รายการที่ไม่เป็นตัวเงินอื่นที่ม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ี</w:t>
            </w:r>
            <w:r w:rsidRPr="00FF26E7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สาระสำคัญ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2CCA3129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63CCC211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3DEDA7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D2F396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D7AC1D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EF2C0A9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D5CAFD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D94392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70214F3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5EA911B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CDA90E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DB354F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298EC84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B67579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C55D8D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A2C5B5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287A8A3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395D6708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46745F" w14:textId="77777777" w:rsidR="00813947" w:rsidRPr="009B1E49" w:rsidRDefault="00813947" w:rsidP="0081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A2690" w:rsidRPr="009B1E49" w14:paraId="1EB09CE1" w14:textId="77777777" w:rsidTr="00D72CEF">
        <w:trPr>
          <w:trHeight w:val="144"/>
        </w:trPr>
        <w:tc>
          <w:tcPr>
            <w:tcW w:w="3057" w:type="dxa"/>
            <w:shd w:val="clear" w:color="auto" w:fill="auto"/>
          </w:tcPr>
          <w:p w14:paraId="4AB0F7C2" w14:textId="37DB800D" w:rsidR="00EA2690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ผล</w:t>
            </w:r>
            <w:r w:rsidR="00645334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="00645334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(ขาดทุน) 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กำไรจากการตัดรายการสินทรัพย์ทางการเงินที่วัดมูลค่าด้วย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ราคาทุนตัดจำหน่ายและลูกหนี้ตามสัญญาเช่าซื้อ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021DB136" w14:textId="150F2379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BE18D3">
              <w:rPr>
                <w:rFonts w:asciiTheme="majorBidi" w:hAnsiTheme="majorBidi" w:cs="Angsana New"/>
                <w:sz w:val="24"/>
                <w:szCs w:val="24"/>
                <w:cs/>
              </w:rPr>
              <w:t>(110</w:t>
            </w:r>
            <w:r w:rsidRPr="00BE18D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BE18D3">
              <w:rPr>
                <w:rFonts w:asciiTheme="majorBidi" w:hAnsiTheme="majorBidi" w:cs="Angsana New"/>
                <w:sz w:val="24"/>
                <w:szCs w:val="24"/>
                <w:cs/>
              </w:rPr>
              <w:t>601)</w:t>
            </w:r>
          </w:p>
        </w:tc>
        <w:tc>
          <w:tcPr>
            <w:tcW w:w="257" w:type="dxa"/>
            <w:shd w:val="clear" w:color="auto" w:fill="auto"/>
          </w:tcPr>
          <w:p w14:paraId="48240F07" w14:textId="77777777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61520B" w14:textId="6C597B21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</w:rPr>
            </w:pPr>
            <w:r w:rsidRPr="00583DB3">
              <w:rPr>
                <w:rFonts w:asciiTheme="majorBidi" w:hAnsiTheme="majorBidi" w:cs="Angsana New"/>
                <w:sz w:val="24"/>
                <w:szCs w:val="24"/>
                <w:cs/>
              </w:rPr>
              <w:t>20</w:t>
            </w:r>
            <w:r w:rsidRPr="00583DB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583DB3">
              <w:rPr>
                <w:rFonts w:asciiTheme="majorBidi" w:hAnsiTheme="majorBidi" w:cs="Angsana New"/>
                <w:sz w:val="24"/>
                <w:szCs w:val="24"/>
                <w:cs/>
              </w:rPr>
              <w:t>308</w:t>
            </w:r>
          </w:p>
        </w:tc>
        <w:tc>
          <w:tcPr>
            <w:tcW w:w="270" w:type="dxa"/>
            <w:shd w:val="clear" w:color="auto" w:fill="auto"/>
          </w:tcPr>
          <w:p w14:paraId="729539F3" w14:textId="77777777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DD03D4" w14:textId="796A23D2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E8D339" w14:textId="77777777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CFC3189" w14:textId="78300B9D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052A1D" w14:textId="77777777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B2D701B" w14:textId="30F93B54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BE18D3">
              <w:rPr>
                <w:rFonts w:asciiTheme="majorBidi" w:hAnsiTheme="majorBidi" w:cs="Angsana New"/>
                <w:sz w:val="24"/>
                <w:szCs w:val="24"/>
                <w:cs/>
              </w:rPr>
              <w:t>(920)</w:t>
            </w:r>
          </w:p>
        </w:tc>
        <w:tc>
          <w:tcPr>
            <w:tcW w:w="236" w:type="dxa"/>
            <w:shd w:val="clear" w:color="auto" w:fill="auto"/>
          </w:tcPr>
          <w:p w14:paraId="09327FEC" w14:textId="77777777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162387A" w14:textId="7D352760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1DA5EA" w14:textId="77777777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72FD1D" w14:textId="7FBB500C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652C16" w14:textId="77777777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5906DB" w14:textId="65BF48D5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68E89C" w14:textId="77777777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BB07578" w14:textId="008BA006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18D3">
              <w:rPr>
                <w:rFonts w:asciiTheme="majorBidi" w:hAnsiTheme="majorBidi" w:cs="Angsana New"/>
                <w:sz w:val="24"/>
                <w:szCs w:val="24"/>
                <w:cs/>
              </w:rPr>
              <w:t>(111</w:t>
            </w:r>
            <w:r w:rsidRPr="00BE18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E18D3">
              <w:rPr>
                <w:rFonts w:asciiTheme="majorBidi" w:hAnsiTheme="majorBidi" w:cs="Angsana New"/>
                <w:sz w:val="24"/>
                <w:szCs w:val="24"/>
                <w:cs/>
              </w:rPr>
              <w:t>521)</w:t>
            </w:r>
          </w:p>
        </w:tc>
        <w:tc>
          <w:tcPr>
            <w:tcW w:w="264" w:type="dxa"/>
            <w:shd w:val="clear" w:color="auto" w:fill="auto"/>
          </w:tcPr>
          <w:p w14:paraId="3B9783C4" w14:textId="77777777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A6C3C1" w14:textId="0371EC8F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3DB3">
              <w:rPr>
                <w:rFonts w:asciiTheme="majorBidi" w:hAnsiTheme="majorBidi" w:cs="Angsana New"/>
                <w:sz w:val="24"/>
                <w:szCs w:val="24"/>
                <w:cs/>
              </w:rPr>
              <w:t>20</w:t>
            </w:r>
            <w:r w:rsidRPr="00583D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3DB3">
              <w:rPr>
                <w:rFonts w:asciiTheme="majorBidi" w:hAnsiTheme="majorBidi" w:cs="Angsana New"/>
                <w:sz w:val="24"/>
                <w:szCs w:val="24"/>
                <w:cs/>
              </w:rPr>
              <w:t>308</w:t>
            </w:r>
          </w:p>
        </w:tc>
      </w:tr>
      <w:tr w:rsidR="00EA2690" w:rsidRPr="009B1E49" w14:paraId="3FB388F7" w14:textId="77777777" w:rsidTr="00D72CEF">
        <w:trPr>
          <w:trHeight w:val="144"/>
        </w:trPr>
        <w:tc>
          <w:tcPr>
            <w:tcW w:w="3057" w:type="dxa"/>
            <w:shd w:val="clear" w:color="auto" w:fill="auto"/>
          </w:tcPr>
          <w:p w14:paraId="787F2E70" w14:textId="77777777" w:rsidR="00EA2690" w:rsidRPr="00B14847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42258290" w14:textId="4D80378C" w:rsidR="00EA2690" w:rsidRPr="009B1E49" w:rsidRDefault="00CC3047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C3047">
              <w:rPr>
                <w:rFonts w:asciiTheme="majorBidi" w:hAnsiTheme="majorBidi" w:cs="Angsana New"/>
                <w:sz w:val="24"/>
                <w:szCs w:val="24"/>
                <w:cs/>
              </w:rPr>
              <w:t>(855</w:t>
            </w:r>
            <w:r w:rsidRPr="00CC304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C3047">
              <w:rPr>
                <w:rFonts w:asciiTheme="majorBidi" w:hAnsiTheme="majorBidi" w:cs="Angsana New"/>
                <w:sz w:val="24"/>
                <w:szCs w:val="24"/>
                <w:cs/>
              </w:rPr>
              <w:t>991)</w:t>
            </w:r>
          </w:p>
        </w:tc>
        <w:tc>
          <w:tcPr>
            <w:tcW w:w="257" w:type="dxa"/>
            <w:shd w:val="clear" w:color="auto" w:fill="auto"/>
          </w:tcPr>
          <w:p w14:paraId="340E9C2A" w14:textId="77777777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89C689" w14:textId="7D26398E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670)</w:t>
            </w:r>
          </w:p>
        </w:tc>
        <w:tc>
          <w:tcPr>
            <w:tcW w:w="270" w:type="dxa"/>
            <w:shd w:val="clear" w:color="auto" w:fill="auto"/>
          </w:tcPr>
          <w:p w14:paraId="53922FFD" w14:textId="77777777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47DBEC" w14:textId="77ED18EF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CCAC80" w14:textId="77777777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4027414" w14:textId="6EB83E6B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2C0B58" w14:textId="77777777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DBBEDE9" w14:textId="78855402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</w:rPr>
            </w:pPr>
            <w:r w:rsidRPr="00BE18D3">
              <w:rPr>
                <w:rFonts w:asciiTheme="majorBidi" w:hAnsiTheme="majorBidi" w:cs="Angsana New"/>
                <w:sz w:val="24"/>
                <w:szCs w:val="24"/>
                <w:cs/>
              </w:rPr>
              <w:t>(97</w:t>
            </w:r>
            <w:r w:rsidRPr="00BE18D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BE18D3">
              <w:rPr>
                <w:rFonts w:asciiTheme="majorBidi" w:hAnsiTheme="majorBidi" w:cs="Angsana New"/>
                <w:sz w:val="24"/>
                <w:szCs w:val="24"/>
                <w:cs/>
              </w:rPr>
              <w:t>999)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A2CD4C" w14:textId="77777777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9AACBA7" w14:textId="29699088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(98</w:t>
            </w:r>
            <w:r>
              <w:rPr>
                <w:rFonts w:asciiTheme="majorBidi" w:hAnsiTheme="majorBidi" w:cs="Angsana New"/>
                <w:sz w:val="24"/>
                <w:szCs w:val="24"/>
              </w:rPr>
              <w:t>,54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53A700" w14:textId="77777777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C3A82F8" w14:textId="4FFADCF0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BF2104" w14:textId="77777777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E623D6B" w14:textId="75C58E4B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DAF6BB" w14:textId="77777777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0383B00" w14:textId="35A61478" w:rsidR="00EA2690" w:rsidRPr="009B1E49" w:rsidRDefault="00CC3047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C3047">
              <w:rPr>
                <w:rFonts w:asciiTheme="majorBidi" w:hAnsiTheme="majorBidi" w:cs="Angsana New"/>
                <w:sz w:val="24"/>
                <w:szCs w:val="24"/>
                <w:cs/>
              </w:rPr>
              <w:t>(953</w:t>
            </w:r>
            <w:r w:rsidRPr="00CC304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C3047">
              <w:rPr>
                <w:rFonts w:asciiTheme="majorBidi" w:hAnsiTheme="majorBidi" w:cs="Angsana New"/>
                <w:sz w:val="24"/>
                <w:szCs w:val="24"/>
                <w:cs/>
              </w:rPr>
              <w:t>990)</w:t>
            </w:r>
          </w:p>
        </w:tc>
        <w:tc>
          <w:tcPr>
            <w:tcW w:w="264" w:type="dxa"/>
            <w:shd w:val="clear" w:color="auto" w:fill="auto"/>
          </w:tcPr>
          <w:p w14:paraId="483C4B63" w14:textId="77777777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24ED61" w14:textId="6AAA352E" w:rsidR="00EA2690" w:rsidRPr="009B1E49" w:rsidRDefault="00EA2690" w:rsidP="00EA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169,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9)</w:t>
            </w:r>
          </w:p>
        </w:tc>
      </w:tr>
    </w:tbl>
    <w:p w14:paraId="7832AD0A" w14:textId="77777777" w:rsidR="00FF0E18" w:rsidRDefault="00FF0E18" w:rsidP="00B37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ECCE873" w14:textId="75FE69E7" w:rsidR="00E23CC7" w:rsidRDefault="00E23CC7" w:rsidP="00B37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TableGrid"/>
        <w:tblW w:w="138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01"/>
        <w:gridCol w:w="257"/>
        <w:gridCol w:w="991"/>
        <w:gridCol w:w="270"/>
        <w:gridCol w:w="881"/>
        <w:gridCol w:w="237"/>
        <w:gridCol w:w="819"/>
        <w:gridCol w:w="236"/>
        <w:gridCol w:w="820"/>
        <w:gridCol w:w="236"/>
        <w:gridCol w:w="839"/>
        <w:gridCol w:w="236"/>
        <w:gridCol w:w="917"/>
        <w:gridCol w:w="240"/>
        <w:gridCol w:w="840"/>
        <w:gridCol w:w="236"/>
        <w:gridCol w:w="963"/>
        <w:gridCol w:w="236"/>
        <w:gridCol w:w="935"/>
      </w:tblGrid>
      <w:tr w:rsidR="00FF0E18" w:rsidRPr="004F5DF8" w14:paraId="2FB4CB1F" w14:textId="77777777" w:rsidTr="008E019C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5CEF83EC" w14:textId="77777777" w:rsidR="00FF0E18" w:rsidRPr="008E019C" w:rsidRDefault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11189" w:type="dxa"/>
            <w:gridSpan w:val="19"/>
            <w:vAlign w:val="bottom"/>
          </w:tcPr>
          <w:p w14:paraId="6BA4E367" w14:textId="77777777" w:rsidR="00FF0E18" w:rsidRPr="008E019C" w:rsidRDefault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F0E18" w:rsidRPr="004F5DF8" w14:paraId="614E5ED1" w14:textId="77777777" w:rsidTr="008E019C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45E142E5" w14:textId="77777777" w:rsidR="00FF0E18" w:rsidRPr="008E019C" w:rsidRDefault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3"/>
            <w:vAlign w:val="bottom"/>
          </w:tcPr>
          <w:p w14:paraId="6DD034D6" w14:textId="77777777" w:rsidR="00FF0E18" w:rsidRPr="008E019C" w:rsidRDefault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ธุรกิจการให้สินเชื่อ</w:t>
            </w:r>
          </w:p>
        </w:tc>
        <w:tc>
          <w:tcPr>
            <w:tcW w:w="270" w:type="dxa"/>
            <w:vAlign w:val="bottom"/>
          </w:tcPr>
          <w:p w14:paraId="6787FA4A" w14:textId="77777777" w:rsidR="00FF0E18" w:rsidRPr="008E019C" w:rsidRDefault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vAlign w:val="bottom"/>
          </w:tcPr>
          <w:p w14:paraId="6699CF28" w14:textId="77777777" w:rsidR="00FF0E18" w:rsidRPr="008E019C" w:rsidRDefault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vAlign w:val="bottom"/>
          </w:tcPr>
          <w:p w14:paraId="35AD2F69" w14:textId="77777777" w:rsidR="00FF0E18" w:rsidRPr="008E019C" w:rsidRDefault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vAlign w:val="bottom"/>
          </w:tcPr>
          <w:p w14:paraId="5000AEFA" w14:textId="77777777" w:rsidR="00FF0E18" w:rsidRPr="008E019C" w:rsidRDefault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ธุรกิจสินเชื่อเช่าซื้อ</w:t>
            </w:r>
          </w:p>
        </w:tc>
        <w:tc>
          <w:tcPr>
            <w:tcW w:w="236" w:type="dxa"/>
            <w:vAlign w:val="bottom"/>
          </w:tcPr>
          <w:p w14:paraId="454592DF" w14:textId="77777777" w:rsidR="00FF0E18" w:rsidRPr="008E019C" w:rsidRDefault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bottom"/>
          </w:tcPr>
          <w:p w14:paraId="19205DFD" w14:textId="77777777" w:rsidR="00FF0E18" w:rsidRPr="008E019C" w:rsidRDefault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236" w:type="dxa"/>
            <w:vAlign w:val="bottom"/>
          </w:tcPr>
          <w:p w14:paraId="09C278BF" w14:textId="77777777" w:rsidR="00FF0E18" w:rsidRPr="008E019C" w:rsidRDefault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4" w:type="dxa"/>
            <w:gridSpan w:val="3"/>
            <w:vAlign w:val="bottom"/>
          </w:tcPr>
          <w:p w14:paraId="049EF5F5" w14:textId="77777777" w:rsidR="00FF0E18" w:rsidRPr="008E019C" w:rsidRDefault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F0E18" w:rsidRPr="004F5DF8" w14:paraId="170C6C7A" w14:textId="77777777" w:rsidTr="008E019C">
        <w:trPr>
          <w:trHeight w:val="20"/>
          <w:tblHeader/>
        </w:trPr>
        <w:tc>
          <w:tcPr>
            <w:tcW w:w="2610" w:type="dxa"/>
            <w:vAlign w:val="bottom"/>
          </w:tcPr>
          <w:p w14:paraId="4BE42298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bottom"/>
          </w:tcPr>
          <w:p w14:paraId="0A100D1E" w14:textId="71E43EC3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57" w:type="dxa"/>
            <w:vAlign w:val="bottom"/>
          </w:tcPr>
          <w:p w14:paraId="24D400F5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4356E4C" w14:textId="25AC0AEC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0D55BC3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542E0EF2" w14:textId="5C3E696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37" w:type="dxa"/>
            <w:vAlign w:val="bottom"/>
          </w:tcPr>
          <w:p w14:paraId="06004238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52F90BD3" w14:textId="615E8542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747814F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D387D81" w14:textId="45F5C734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0B33947C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54D40B9F" w14:textId="00E7E3E5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5CEC3E7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483E5966" w14:textId="15BA1CD9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40" w:type="dxa"/>
            <w:vAlign w:val="bottom"/>
          </w:tcPr>
          <w:p w14:paraId="1AF867C9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46B259AB" w14:textId="1FF17BFD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326D22F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435A1F7A" w14:textId="0537A150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73767351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bottom"/>
          </w:tcPr>
          <w:p w14:paraId="2232EF20" w14:textId="42343EEC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FF0E18" w:rsidRPr="004F5DF8" w14:paraId="527863BC" w14:textId="77777777" w:rsidTr="008E019C">
        <w:trPr>
          <w:trHeight w:val="20"/>
          <w:tblHeader/>
        </w:trPr>
        <w:tc>
          <w:tcPr>
            <w:tcW w:w="2610" w:type="dxa"/>
            <w:vAlign w:val="bottom"/>
          </w:tcPr>
          <w:p w14:paraId="16985537" w14:textId="5D2D3FF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bottom"/>
          </w:tcPr>
          <w:p w14:paraId="6D09D7EC" w14:textId="43D3EDD0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8E019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57" w:type="dxa"/>
            <w:vAlign w:val="bottom"/>
          </w:tcPr>
          <w:p w14:paraId="2DAD7ABD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34A5DD4" w14:textId="6E73F3B4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8E019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06FE7E90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6C4A0731" w14:textId="4C0ED521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8E019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7" w:type="dxa"/>
            <w:vAlign w:val="bottom"/>
          </w:tcPr>
          <w:p w14:paraId="6F02DB6F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5BA91C3F" w14:textId="28EB3DDE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8E019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01AD7E86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77DB81CA" w14:textId="3BFC7AFA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8E019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3B0F1B8B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4DA08953" w14:textId="76762346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8E019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22C10939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628BA1E7" w14:textId="2246575A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8E019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0" w:type="dxa"/>
            <w:vAlign w:val="bottom"/>
          </w:tcPr>
          <w:p w14:paraId="21CEFEBA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D0ED6F3" w14:textId="1BACD4CD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8E019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5D58F6A7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38FB3E5C" w14:textId="723126DB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8E019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19941329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bottom"/>
          </w:tcPr>
          <w:p w14:paraId="60AFC729" w14:textId="13432FF9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8E019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F0E18" w:rsidRPr="004F5DF8" w14:paraId="7A8642A1" w14:textId="77777777" w:rsidTr="008E019C">
        <w:trPr>
          <w:trHeight w:val="20"/>
          <w:tblHeader/>
        </w:trPr>
        <w:tc>
          <w:tcPr>
            <w:tcW w:w="2610" w:type="dxa"/>
            <w:vAlign w:val="bottom"/>
          </w:tcPr>
          <w:p w14:paraId="6F96F617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89" w:type="dxa"/>
            <w:gridSpan w:val="19"/>
            <w:vAlign w:val="bottom"/>
          </w:tcPr>
          <w:p w14:paraId="0D6BC58C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F0E18" w:rsidRPr="004F5DF8" w14:paraId="4B4F2EFC" w14:textId="77777777" w:rsidTr="008E019C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5C731DE8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right="-111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4F33DC" w14:textId="666F137B" w:rsidR="00FF0E18" w:rsidRPr="008E019C" w:rsidRDefault="00E04415" w:rsidP="0030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134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440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189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4854BF3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BF78A0" w14:textId="66CEA02F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130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552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379AC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DFBCBC" w14:textId="7E58FEE4" w:rsidR="00FF0E18" w:rsidRPr="008E019C" w:rsidRDefault="00686DEB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88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742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C585EE1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3C847A" w14:textId="3921F6E1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80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B312A3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DEDAA6" w14:textId="0435611F" w:rsidR="00FF0E18" w:rsidRPr="008E019C" w:rsidRDefault="00B7682D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698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76C747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C7D8BD" w14:textId="5767DCC5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983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D2C4B8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D19CA4" w14:textId="62273646" w:rsidR="00FF0E18" w:rsidRPr="008E019C" w:rsidRDefault="00382F46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(8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425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237)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72F23C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C3932E" w14:textId="183F19D2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(8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550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003)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F22C12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918426" w14:textId="462B611A" w:rsidR="00FF0E18" w:rsidRPr="008E019C" w:rsidRDefault="00E04415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131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802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875A42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9E4F25" w14:textId="07180608" w:rsidR="00FF0E18" w:rsidRPr="008E019C" w:rsidRDefault="00FF0E18" w:rsidP="00FF0E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128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066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197</w:t>
            </w:r>
          </w:p>
        </w:tc>
      </w:tr>
      <w:tr w:rsidR="00FF0E18" w:rsidRPr="004F5DF8" w14:paraId="076C7E75" w14:textId="77777777" w:rsidTr="008E019C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37CA581B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right="-111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A2E67D" w14:textId="649AF2AA" w:rsidR="00FF0E18" w:rsidRPr="008E019C" w:rsidRDefault="00E04415" w:rsidP="0030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104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</w:t>
            </w:r>
            <w:r w:rsidR="00B511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511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05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C712BB7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A6F14F" w14:textId="09BCF543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101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799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8437C5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5C52C3" w14:textId="379F4EE2" w:rsidR="00FF0E18" w:rsidRPr="008E019C" w:rsidRDefault="00382F46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48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951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2DFE6A6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A01FAE" w14:textId="5AC52A7E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43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EC4AF4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043CF9" w14:textId="62941CDD" w:rsidR="00FF0E18" w:rsidRPr="008E019C" w:rsidRDefault="0079240D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872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A3D720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80C914" w14:textId="38C8C1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130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AEF809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6E16CF" w14:textId="146B6A07" w:rsidR="00FF0E18" w:rsidRPr="008E019C" w:rsidRDefault="00382F46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(6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873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237)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46DDD1C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C87A2C" w14:textId="50C7F7A8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(6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998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003)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03E59D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8CACFF" w14:textId="7B839C24" w:rsidR="00FF0E18" w:rsidRPr="008E019C" w:rsidRDefault="00E04415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101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66</w:t>
            </w:r>
            <w:r w:rsidR="00B511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511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D5A13A" w14:textId="77777777" w:rsidR="00FF0E18" w:rsidRPr="008E019C" w:rsidRDefault="00FF0E18" w:rsidP="00FF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97322C" w14:textId="47408927" w:rsidR="00FF0E18" w:rsidRPr="008E019C" w:rsidRDefault="00FF0E18" w:rsidP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98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975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59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</w:tbl>
    <w:p w14:paraId="3C31B2DD" w14:textId="631819A8" w:rsidR="00E23CC7" w:rsidRDefault="00E23CC7" w:rsidP="00B37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7202E0F" w14:textId="77777777" w:rsidR="001E5DDD" w:rsidRDefault="00F03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DengXian" w:cs="Angsana New"/>
          <w:sz w:val="28"/>
          <w:szCs w:val="28"/>
        </w:rPr>
        <w:sectPr w:rsidR="001E5DDD" w:rsidSect="004721BA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eastAsia="DengXian" w:cs="Angsana New"/>
          <w:sz w:val="28"/>
          <w:szCs w:val="28"/>
        </w:rPr>
        <w:br w:type="page"/>
      </w:r>
    </w:p>
    <w:p w14:paraId="3F56007B" w14:textId="4E3FD6F2" w:rsidR="00BC097E" w:rsidRPr="00CF3746" w:rsidRDefault="00BC097E" w:rsidP="002469E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eastAsia="DengXian" w:hAnsi="Angsana New" w:cs="Angsana New"/>
          <w:sz w:val="28"/>
          <w:szCs w:val="28"/>
          <w:u w:val="none"/>
          <w:cs/>
        </w:rPr>
      </w:pPr>
      <w:r w:rsidRPr="00CF3746">
        <w:rPr>
          <w:rFonts w:ascii="Angsana New" w:eastAsia="DengXian" w:hAnsi="Angsana New" w:cs="Angsana New"/>
          <w:sz w:val="28"/>
          <w:szCs w:val="28"/>
          <w:u w:val="none"/>
          <w:cs/>
        </w:rPr>
        <w:lastRenderedPageBreak/>
        <w:t xml:space="preserve">เครื่องมือทางการเงิน </w:t>
      </w:r>
    </w:p>
    <w:p w14:paraId="615D3CC2" w14:textId="77777777" w:rsidR="00BC097E" w:rsidRPr="007B116B" w:rsidRDefault="00BC097E" w:rsidP="00BC09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  <w:lang w:val="en-GB"/>
        </w:rPr>
      </w:pPr>
    </w:p>
    <w:p w14:paraId="68D4B86C" w14:textId="2D66000B" w:rsidR="00BE73CC" w:rsidRPr="00CF3746" w:rsidRDefault="005C0500" w:rsidP="002469E8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CF3746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3D1C70ED" w14:textId="07250027" w:rsidR="005C0500" w:rsidRPr="007B116B" w:rsidRDefault="005C0500" w:rsidP="002469E8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20"/>
          <w:lang w:bidi="th-TH"/>
        </w:rPr>
      </w:pPr>
    </w:p>
    <w:p w14:paraId="318399A8" w14:textId="50F6EB97" w:rsidR="005C0500" w:rsidRPr="00CF3746" w:rsidRDefault="005C0500" w:rsidP="002469E8">
      <w:pPr>
        <w:pStyle w:val="block"/>
        <w:shd w:val="clear" w:color="auto" w:fill="FFFFFF" w:themeFill="background1"/>
        <w:spacing w:after="0" w:line="240" w:lineRule="auto"/>
        <w:ind w:left="540" w:right="-3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</w:t>
      </w:r>
      <w:r w:rsidRPr="00CF3746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อย่างสมเหตุสมผล</w:t>
      </w:r>
    </w:p>
    <w:p w14:paraId="5A216796" w14:textId="219512C4" w:rsidR="00F81D92" w:rsidRDefault="00F81D92" w:rsidP="00F81D9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780573" w:rsidRPr="00CF3746" w14:paraId="44E9D5BA" w14:textId="77777777" w:rsidTr="002469E8">
        <w:trPr>
          <w:cantSplit/>
          <w:trHeight w:val="74"/>
          <w:tblHeader/>
        </w:trPr>
        <w:tc>
          <w:tcPr>
            <w:tcW w:w="3960" w:type="dxa"/>
            <w:shd w:val="clear" w:color="auto" w:fill="auto"/>
            <w:vAlign w:val="bottom"/>
          </w:tcPr>
          <w:p w14:paraId="77F975A7" w14:textId="77777777" w:rsidR="00780573" w:rsidRPr="00CF3746" w:rsidDel="00A71EB6" w:rsidRDefault="00780573" w:rsidP="00780573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38237FC7" w14:textId="77777777" w:rsidR="00780573" w:rsidRPr="00CF3746" w:rsidRDefault="00780573" w:rsidP="00780573">
            <w:pPr>
              <w:pStyle w:val="acctcolumnheading"/>
              <w:spacing w:after="0" w:line="34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80573" w:rsidRPr="00CF3746" w14:paraId="2C30AF40" w14:textId="77777777" w:rsidTr="002469E8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59B911A4" w14:textId="77777777" w:rsidR="00780573" w:rsidRPr="00CF3746" w:rsidRDefault="00780573" w:rsidP="00780573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2BE6AEF3" w14:textId="77777777" w:rsidR="00780573" w:rsidRPr="00CF3746" w:rsidRDefault="00780573" w:rsidP="00780573">
            <w:pPr>
              <w:pStyle w:val="acctcolumnheading"/>
              <w:spacing w:after="0"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4BD2691B" w14:textId="77777777" w:rsidR="00780573" w:rsidRPr="00CF3746" w:rsidRDefault="00780573" w:rsidP="00780573">
            <w:pPr>
              <w:pStyle w:val="acctcolumnheading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62171FED" w14:textId="77777777" w:rsidR="00780573" w:rsidRPr="00CF3746" w:rsidRDefault="00780573" w:rsidP="00780573">
            <w:pPr>
              <w:pStyle w:val="acctcolumnheading"/>
              <w:spacing w:after="0" w:line="340" w:lineRule="exact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80573" w:rsidRPr="00CF3746" w14:paraId="79E28FB8" w14:textId="77777777" w:rsidTr="0029329C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62BFF028" w14:textId="77777777" w:rsidR="00780573" w:rsidRPr="00CF3746" w:rsidRDefault="00780573" w:rsidP="00780573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86D1A6D" w14:textId="77777777" w:rsidR="00780573" w:rsidRPr="00CF3746" w:rsidRDefault="00780573" w:rsidP="00780573">
            <w:pPr>
              <w:pStyle w:val="acctcolumnheading"/>
              <w:spacing w:after="0"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C9BB705" w14:textId="77777777" w:rsidR="00780573" w:rsidRPr="00CF3746" w:rsidRDefault="00780573" w:rsidP="00780573">
            <w:pPr>
              <w:pStyle w:val="acctcolumnheading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4CC8F230" w14:textId="77777777" w:rsidR="00780573" w:rsidRPr="00CF3746" w:rsidRDefault="00780573" w:rsidP="00780573">
            <w:pPr>
              <w:pStyle w:val="acctcolumnheading"/>
              <w:spacing w:after="0" w:line="340" w:lineRule="exact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3FFFE31" w14:textId="77777777" w:rsidR="00780573" w:rsidRPr="00CF3746" w:rsidRDefault="00780573" w:rsidP="00780573">
            <w:pPr>
              <w:pStyle w:val="acctcolumnheading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EC78714" w14:textId="77777777" w:rsidR="00780573" w:rsidRPr="00CF3746" w:rsidRDefault="00780573" w:rsidP="00780573">
            <w:pPr>
              <w:pStyle w:val="acctcolumnheading"/>
              <w:spacing w:after="0"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6795C59B" w14:textId="77777777" w:rsidR="00780573" w:rsidRPr="00CF3746" w:rsidRDefault="00780573" w:rsidP="00780573">
            <w:pPr>
              <w:pStyle w:val="acctcolumnheading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7CAC61D" w14:textId="77777777" w:rsidR="00780573" w:rsidRPr="00CF3746" w:rsidRDefault="00780573" w:rsidP="00780573">
            <w:pPr>
              <w:pStyle w:val="acctcolumnheading"/>
              <w:spacing w:after="0"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91F3B93" w14:textId="77777777" w:rsidR="00780573" w:rsidRPr="00CF3746" w:rsidRDefault="00780573" w:rsidP="00780573">
            <w:pPr>
              <w:pStyle w:val="acctcolumnheading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3D45BF" w14:textId="77777777" w:rsidR="00780573" w:rsidRPr="00CF3746" w:rsidRDefault="00780573" w:rsidP="00780573">
            <w:pPr>
              <w:pStyle w:val="acctcolumnheading"/>
              <w:spacing w:after="0"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FA9BE4E" w14:textId="77777777" w:rsidR="00780573" w:rsidRPr="00CF3746" w:rsidRDefault="00780573" w:rsidP="00780573">
            <w:pPr>
              <w:pStyle w:val="acctcolumnheading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F66B02" w14:textId="77777777" w:rsidR="00780573" w:rsidRPr="00CF3746" w:rsidRDefault="00780573" w:rsidP="00780573">
            <w:pPr>
              <w:pStyle w:val="acctcolumnheading"/>
              <w:spacing w:after="0"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174202A" w14:textId="77777777" w:rsidR="00780573" w:rsidRPr="00CF3746" w:rsidRDefault="00780573" w:rsidP="00780573">
            <w:pPr>
              <w:pStyle w:val="acctcolumnheading"/>
              <w:spacing w:after="0"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02CF97" w14:textId="77777777" w:rsidR="00780573" w:rsidRPr="00CF3746" w:rsidRDefault="00780573" w:rsidP="00780573">
            <w:pPr>
              <w:pStyle w:val="acctcolumnheading"/>
              <w:spacing w:after="0" w:line="340" w:lineRule="exact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80573" w:rsidRPr="00CF3746" w14:paraId="29CC1EB7" w14:textId="77777777" w:rsidTr="002469E8">
        <w:trPr>
          <w:cantSplit/>
          <w:trHeight w:val="56"/>
          <w:tblHeader/>
        </w:trPr>
        <w:tc>
          <w:tcPr>
            <w:tcW w:w="3960" w:type="dxa"/>
            <w:shd w:val="clear" w:color="auto" w:fill="auto"/>
            <w:vAlign w:val="bottom"/>
          </w:tcPr>
          <w:p w14:paraId="03B08B12" w14:textId="77777777" w:rsidR="00780573" w:rsidRPr="00CF3746" w:rsidRDefault="00780573" w:rsidP="00780573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26D3E385" w14:textId="77777777" w:rsidR="00780573" w:rsidRPr="00CF3746" w:rsidRDefault="00780573" w:rsidP="007805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CF37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780573" w:rsidRPr="00CF3746" w14:paraId="12660F96" w14:textId="77777777" w:rsidTr="002469E8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16C30B34" w14:textId="53468647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260" w:type="dxa"/>
            <w:gridSpan w:val="13"/>
            <w:vAlign w:val="bottom"/>
          </w:tcPr>
          <w:p w14:paraId="5391909F" w14:textId="77777777" w:rsidR="00780573" w:rsidRPr="00CF3746" w:rsidRDefault="00780573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D42A79" w:rsidRPr="00CF3746" w14:paraId="5D8ADECE" w14:textId="77777777" w:rsidTr="0029329C">
        <w:trPr>
          <w:cantSplit/>
        </w:trPr>
        <w:tc>
          <w:tcPr>
            <w:tcW w:w="3960" w:type="dxa"/>
          </w:tcPr>
          <w:p w14:paraId="7070AF94" w14:textId="77777777" w:rsidR="00D42A79" w:rsidRPr="00CF3746" w:rsidRDefault="00D42A79" w:rsidP="00D42A7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2E0CA28C" w14:textId="7651B256" w:rsidR="00D42A79" w:rsidRPr="00CF3746" w:rsidRDefault="00D42A79" w:rsidP="00D4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5C4B059" w14:textId="77777777" w:rsidR="00D42A79" w:rsidRPr="00CF3746" w:rsidRDefault="00D42A79" w:rsidP="00D4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5AE17DA" w14:textId="4CDA85F4" w:rsidR="00D42A79" w:rsidRPr="00881E2F" w:rsidRDefault="00D42A79" w:rsidP="00D4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D5F804" w14:textId="77777777" w:rsidR="00D42A79" w:rsidRPr="00881E2F" w:rsidRDefault="00D42A79" w:rsidP="00D4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98618F" w14:textId="1AC6849F" w:rsidR="00D42A79" w:rsidRPr="00881E2F" w:rsidRDefault="00D42A79" w:rsidP="00D4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1E375F4" w14:textId="77777777" w:rsidR="00D42A79" w:rsidRPr="00881E2F" w:rsidRDefault="00D42A79" w:rsidP="00D4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E30E4A8" w14:textId="404E66B2" w:rsidR="00D42A79" w:rsidRPr="00881E2F" w:rsidRDefault="00D42A79" w:rsidP="00D4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4C10B20" w14:textId="77777777" w:rsidR="00D42A79" w:rsidRPr="00881E2F" w:rsidRDefault="00D42A79" w:rsidP="00D4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D49B78" w14:textId="65EFEC70" w:rsidR="00D42A79" w:rsidRPr="00881E2F" w:rsidRDefault="00D42A79" w:rsidP="00D4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5D4A6C" w14:textId="77777777" w:rsidR="00D42A79" w:rsidRPr="00881E2F" w:rsidRDefault="00D42A79" w:rsidP="00D4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FCE695" w14:textId="178F0CEF" w:rsidR="00D42A79" w:rsidRPr="00881E2F" w:rsidRDefault="00D42A79" w:rsidP="0029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269156" w14:textId="77777777" w:rsidR="00D42A79" w:rsidRPr="00881E2F" w:rsidRDefault="00D42A79" w:rsidP="00D4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A2545A" w14:textId="2452CCFF" w:rsidR="00D42A79" w:rsidRPr="00881E2F" w:rsidRDefault="00D42A79" w:rsidP="0029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588C" w:rsidRPr="00CF3746" w14:paraId="0E555DB1" w14:textId="77777777" w:rsidTr="004027B5">
        <w:trPr>
          <w:cantSplit/>
        </w:trPr>
        <w:tc>
          <w:tcPr>
            <w:tcW w:w="3960" w:type="dxa"/>
          </w:tcPr>
          <w:p w14:paraId="33926412" w14:textId="77777777" w:rsidR="0020588C" w:rsidRPr="00CF3746" w:rsidRDefault="0020588C" w:rsidP="0020588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  <w:vAlign w:val="bottom"/>
          </w:tcPr>
          <w:p w14:paraId="1215DB36" w14:textId="1492F74B" w:rsidR="0020588C" w:rsidRPr="00CF3746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6B8763D5" w14:textId="77777777" w:rsidR="0020588C" w:rsidRPr="00CF3746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40DCB94" w14:textId="6525B469" w:rsidR="0020588C" w:rsidRPr="00007802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116</w:t>
            </w:r>
            <w:r w:rsidRPr="00881E2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560</w:t>
            </w:r>
            <w:r w:rsidRPr="00881E2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165</w:t>
            </w:r>
          </w:p>
        </w:tc>
        <w:tc>
          <w:tcPr>
            <w:tcW w:w="180" w:type="dxa"/>
            <w:vAlign w:val="bottom"/>
          </w:tcPr>
          <w:p w14:paraId="6047C781" w14:textId="77777777" w:rsidR="0020588C" w:rsidRPr="00007802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BD786E" w14:textId="72871AE0" w:rsidR="0020588C" w:rsidRPr="00007802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116</w:t>
            </w:r>
            <w:r w:rsidRPr="00881E2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560</w:t>
            </w:r>
            <w:r w:rsidRPr="00881E2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165</w:t>
            </w:r>
          </w:p>
        </w:tc>
        <w:tc>
          <w:tcPr>
            <w:tcW w:w="182" w:type="dxa"/>
            <w:vAlign w:val="bottom"/>
          </w:tcPr>
          <w:p w14:paraId="4BC1E243" w14:textId="77777777" w:rsidR="0020588C" w:rsidRPr="00007802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811F70F" w14:textId="441EF172" w:rsidR="0020588C" w:rsidRPr="00007802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43FE8AC" w14:textId="77777777" w:rsidR="0020588C" w:rsidRPr="00007802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CDC960" w14:textId="722175CE" w:rsidR="0020588C" w:rsidRPr="00007802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BB35F3C" w14:textId="77777777" w:rsidR="0020588C" w:rsidRPr="00007802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596847" w14:textId="2BDB7245" w:rsidR="0020588C" w:rsidRPr="009776BB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76BB">
              <w:rPr>
                <w:rFonts w:asciiTheme="majorBidi" w:hAnsiTheme="majorBidi" w:cstheme="majorBidi" w:hint="cs"/>
                <w:sz w:val="28"/>
                <w:szCs w:val="28"/>
                <w:cs/>
              </w:rPr>
              <w:t>115</w:t>
            </w:r>
            <w:r w:rsidRPr="009776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776BB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="009776BB" w:rsidRPr="009776BB">
              <w:rPr>
                <w:rFonts w:asciiTheme="majorBidi" w:hAnsiTheme="majorBidi" w:cstheme="majorBidi" w:hint="cs"/>
                <w:sz w:val="28"/>
                <w:szCs w:val="28"/>
                <w:cs/>
              </w:rPr>
              <w:t>36</w:t>
            </w:r>
            <w:r w:rsidR="009776BB" w:rsidRPr="009776BB">
              <w:rPr>
                <w:rFonts w:asciiTheme="majorBidi" w:hAnsiTheme="majorBidi" w:cstheme="majorBidi"/>
                <w:sz w:val="28"/>
                <w:szCs w:val="28"/>
              </w:rPr>
              <w:t>,446</w:t>
            </w:r>
          </w:p>
        </w:tc>
        <w:tc>
          <w:tcPr>
            <w:tcW w:w="180" w:type="dxa"/>
          </w:tcPr>
          <w:p w14:paraId="0002195B" w14:textId="77777777" w:rsidR="0020588C" w:rsidRPr="009776BB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9355F4" w14:textId="6A5626D1" w:rsidR="0020588C" w:rsidRPr="009776BB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76BB">
              <w:rPr>
                <w:rFonts w:asciiTheme="majorBidi" w:hAnsiTheme="majorBidi" w:cstheme="majorBidi" w:hint="cs"/>
                <w:sz w:val="28"/>
                <w:szCs w:val="28"/>
                <w:cs/>
              </w:rPr>
              <w:t>115</w:t>
            </w:r>
            <w:r w:rsidRPr="009776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776BB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="009776BB" w:rsidRPr="009776BB">
              <w:rPr>
                <w:rFonts w:asciiTheme="majorBidi" w:hAnsiTheme="majorBidi" w:cstheme="majorBidi"/>
                <w:sz w:val="28"/>
                <w:szCs w:val="28"/>
              </w:rPr>
              <w:t>36,446</w:t>
            </w:r>
          </w:p>
        </w:tc>
      </w:tr>
      <w:tr w:rsidR="0020588C" w:rsidRPr="00CF3746" w14:paraId="65A434BA" w14:textId="77777777" w:rsidTr="0029329C">
        <w:trPr>
          <w:cantSplit/>
          <w:trHeight w:val="189"/>
        </w:trPr>
        <w:tc>
          <w:tcPr>
            <w:tcW w:w="3960" w:type="dxa"/>
          </w:tcPr>
          <w:p w14:paraId="7BF80DDD" w14:textId="77777777" w:rsidR="0020588C" w:rsidRPr="00CF3746" w:rsidRDefault="0020588C" w:rsidP="0020588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7638CAD2" w14:textId="77777777" w:rsidR="0020588C" w:rsidRPr="00CF3746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7BC9DE16" w14:textId="77777777" w:rsidR="0020588C" w:rsidRPr="00CF3746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7" w:type="dxa"/>
            <w:vAlign w:val="bottom"/>
          </w:tcPr>
          <w:p w14:paraId="0A59DF51" w14:textId="77777777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4D8DA81" w14:textId="77777777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7E43438D" w14:textId="77777777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2" w:type="dxa"/>
            <w:vAlign w:val="bottom"/>
          </w:tcPr>
          <w:p w14:paraId="75837D5E" w14:textId="77777777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8" w:type="dxa"/>
            <w:vAlign w:val="bottom"/>
          </w:tcPr>
          <w:p w14:paraId="506D76CF" w14:textId="77777777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273C030" w14:textId="77777777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7DA0B4DF" w14:textId="77777777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947BB23" w14:textId="77777777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6FE2E562" w14:textId="77777777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E86DF3A" w14:textId="77777777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72EB360" w14:textId="77777777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0588C" w:rsidRPr="00CF3746" w14:paraId="45C825D2" w14:textId="77777777" w:rsidTr="0029329C">
        <w:trPr>
          <w:cantSplit/>
        </w:trPr>
        <w:tc>
          <w:tcPr>
            <w:tcW w:w="3960" w:type="dxa"/>
          </w:tcPr>
          <w:p w14:paraId="6787AF04" w14:textId="77777777" w:rsidR="0020588C" w:rsidRPr="00CF3746" w:rsidRDefault="0020588C" w:rsidP="0020588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5B52186C" w14:textId="77777777" w:rsidR="0020588C" w:rsidRPr="00CF3746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77FDD9E" w14:textId="77777777" w:rsidR="0020588C" w:rsidRPr="00CF3746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F65F64C" w14:textId="77777777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A6C437" w14:textId="77777777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C2162B" w14:textId="77777777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5D9658F" w14:textId="77777777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019F50C" w14:textId="77777777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EDA7585" w14:textId="77777777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DB56F2" w14:textId="77777777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A33D68" w14:textId="77777777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77A129" w14:textId="77777777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6E8EB1" w14:textId="77777777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64EC41" w14:textId="77777777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588C" w:rsidRPr="00CF3746" w14:paraId="606A68F7" w14:textId="77777777" w:rsidTr="0029329C">
        <w:trPr>
          <w:cantSplit/>
        </w:trPr>
        <w:tc>
          <w:tcPr>
            <w:tcW w:w="3960" w:type="dxa"/>
          </w:tcPr>
          <w:p w14:paraId="2A5FC993" w14:textId="77777777" w:rsidR="0020588C" w:rsidRPr="00CF3746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37C4CF8A" w14:textId="5C1A4E9C" w:rsidR="0020588C" w:rsidRPr="00CF3746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01DE4">
              <w:rPr>
                <w:rFonts w:asciiTheme="majorBidi" w:hAnsiTheme="majorBidi" w:cs="Angsana New"/>
                <w:sz w:val="28"/>
                <w:szCs w:val="28"/>
                <w:cs/>
              </w:rPr>
              <w:t>519</w:t>
            </w:r>
            <w:r w:rsidRPr="00B01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1DE4">
              <w:rPr>
                <w:rFonts w:asciiTheme="majorBidi" w:hAnsiTheme="majorBidi" w:cs="Angsana New"/>
                <w:sz w:val="28"/>
                <w:szCs w:val="28"/>
                <w:cs/>
              </w:rPr>
              <w:t>237</w:t>
            </w:r>
          </w:p>
        </w:tc>
        <w:tc>
          <w:tcPr>
            <w:tcW w:w="183" w:type="dxa"/>
            <w:vAlign w:val="bottom"/>
          </w:tcPr>
          <w:p w14:paraId="145AB162" w14:textId="77777777" w:rsidR="0020588C" w:rsidRPr="00CF3746" w:rsidRDefault="0020588C" w:rsidP="0020588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653C4AE" w14:textId="49D14BE9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6AD3D60" w14:textId="77777777" w:rsidR="0020588C" w:rsidRPr="00583485" w:rsidRDefault="0020588C" w:rsidP="0020588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185096" w14:textId="748C6A27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01DE4">
              <w:rPr>
                <w:rFonts w:asciiTheme="majorBidi" w:hAnsiTheme="majorBidi" w:cs="Angsana New"/>
                <w:sz w:val="28"/>
                <w:szCs w:val="28"/>
                <w:cs/>
              </w:rPr>
              <w:t>519</w:t>
            </w:r>
            <w:r w:rsidRPr="00B01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1DE4">
              <w:rPr>
                <w:rFonts w:asciiTheme="majorBidi" w:hAnsiTheme="majorBidi" w:cs="Angsana New"/>
                <w:sz w:val="28"/>
                <w:szCs w:val="28"/>
                <w:cs/>
              </w:rPr>
              <w:t>237</w:t>
            </w:r>
          </w:p>
        </w:tc>
        <w:tc>
          <w:tcPr>
            <w:tcW w:w="182" w:type="dxa"/>
            <w:vAlign w:val="bottom"/>
          </w:tcPr>
          <w:p w14:paraId="22D853A0" w14:textId="77777777" w:rsidR="0020588C" w:rsidRPr="00583485" w:rsidRDefault="0020588C" w:rsidP="0020588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00CDF64" w14:textId="533C3AE3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8E2D6FE" w14:textId="77777777" w:rsidR="0020588C" w:rsidRPr="00583485" w:rsidRDefault="0020588C" w:rsidP="0020588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5EBC0B" w14:textId="7D2033F7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01DE4">
              <w:rPr>
                <w:rFonts w:asciiTheme="majorBidi" w:hAnsiTheme="majorBidi" w:cs="Angsana New"/>
                <w:sz w:val="28"/>
                <w:szCs w:val="28"/>
                <w:cs/>
              </w:rPr>
              <w:t>519</w:t>
            </w:r>
            <w:r w:rsidRPr="00B01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1DE4">
              <w:rPr>
                <w:rFonts w:asciiTheme="majorBidi" w:hAnsiTheme="majorBidi" w:cs="Angsana New"/>
                <w:sz w:val="28"/>
                <w:szCs w:val="28"/>
                <w:cs/>
              </w:rPr>
              <w:t>237</w:t>
            </w:r>
          </w:p>
        </w:tc>
        <w:tc>
          <w:tcPr>
            <w:tcW w:w="180" w:type="dxa"/>
            <w:vAlign w:val="bottom"/>
          </w:tcPr>
          <w:p w14:paraId="0A60CFCF" w14:textId="77777777" w:rsidR="0020588C" w:rsidRPr="00583485" w:rsidRDefault="0020588C" w:rsidP="0020588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10FB8F" w14:textId="48AC03A3" w:rsidR="0020588C" w:rsidRPr="00583485" w:rsidRDefault="0020588C" w:rsidP="0067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8F821B" w14:textId="77777777" w:rsidR="0020588C" w:rsidRPr="00583485" w:rsidRDefault="0020588C" w:rsidP="0020588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7F0186" w14:textId="6FB2AAF4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01DE4">
              <w:rPr>
                <w:rFonts w:asciiTheme="majorBidi" w:hAnsiTheme="majorBidi" w:cs="Angsana New"/>
                <w:sz w:val="28"/>
                <w:szCs w:val="28"/>
                <w:cs/>
              </w:rPr>
              <w:t>519</w:t>
            </w:r>
            <w:r w:rsidRPr="00B01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1DE4">
              <w:rPr>
                <w:rFonts w:asciiTheme="majorBidi" w:hAnsiTheme="majorBidi" w:cs="Angsana New"/>
                <w:sz w:val="28"/>
                <w:szCs w:val="28"/>
                <w:cs/>
              </w:rPr>
              <w:t>237</w:t>
            </w:r>
          </w:p>
        </w:tc>
      </w:tr>
      <w:tr w:rsidR="0020588C" w:rsidRPr="00CF3746" w14:paraId="08DFC0A9" w14:textId="77777777" w:rsidTr="0029329C">
        <w:trPr>
          <w:cantSplit/>
        </w:trPr>
        <w:tc>
          <w:tcPr>
            <w:tcW w:w="3960" w:type="dxa"/>
          </w:tcPr>
          <w:p w14:paraId="6D49AC29" w14:textId="77777777" w:rsidR="0020588C" w:rsidRPr="00CF3746" w:rsidRDefault="0020588C" w:rsidP="0020588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3E5E9855" w14:textId="32E0218F" w:rsidR="0020588C" w:rsidRPr="00CF3746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E06BD09" w14:textId="77777777" w:rsidR="0020588C" w:rsidRPr="00CF3746" w:rsidRDefault="0020588C" w:rsidP="0020588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38ED909" w14:textId="5817294D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D65B4">
              <w:rPr>
                <w:rFonts w:asciiTheme="majorBidi" w:hAnsiTheme="majorBidi" w:cstheme="majorBidi"/>
                <w:sz w:val="28"/>
                <w:szCs w:val="28"/>
              </w:rPr>
              <w:t>23,168,243</w:t>
            </w:r>
          </w:p>
        </w:tc>
        <w:tc>
          <w:tcPr>
            <w:tcW w:w="180" w:type="dxa"/>
            <w:vAlign w:val="bottom"/>
          </w:tcPr>
          <w:p w14:paraId="4A291525" w14:textId="77777777" w:rsidR="0020588C" w:rsidRPr="00583485" w:rsidRDefault="0020588C" w:rsidP="0020588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1D156B" w14:textId="7DBDD110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D65B4">
              <w:rPr>
                <w:rFonts w:asciiTheme="majorBidi" w:hAnsiTheme="majorBidi" w:cstheme="majorBidi"/>
                <w:sz w:val="28"/>
                <w:szCs w:val="28"/>
              </w:rPr>
              <w:t>23,168,243</w:t>
            </w:r>
          </w:p>
        </w:tc>
        <w:tc>
          <w:tcPr>
            <w:tcW w:w="182" w:type="dxa"/>
            <w:vAlign w:val="bottom"/>
          </w:tcPr>
          <w:p w14:paraId="67CB6FB4" w14:textId="77777777" w:rsidR="0020588C" w:rsidRPr="00583485" w:rsidRDefault="0020588C" w:rsidP="0020588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2893153" w14:textId="06E1613D" w:rsidR="0020588C" w:rsidRPr="00583485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435E3F7" w14:textId="77777777" w:rsidR="0020588C" w:rsidRPr="00583485" w:rsidRDefault="0020588C" w:rsidP="0020588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775806" w14:textId="0B23A39B" w:rsidR="0020588C" w:rsidRPr="00D30AD7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30AD7">
              <w:rPr>
                <w:rFonts w:asciiTheme="majorBidi" w:hAnsiTheme="majorBidi" w:cstheme="majorBidi"/>
                <w:sz w:val="28"/>
                <w:szCs w:val="28"/>
              </w:rPr>
              <w:t>23,</w:t>
            </w:r>
            <w:r w:rsidR="00791A85" w:rsidRPr="00D30AD7">
              <w:rPr>
                <w:rFonts w:asciiTheme="majorBidi" w:hAnsiTheme="majorBidi" w:cstheme="majorBidi"/>
                <w:sz w:val="28"/>
                <w:szCs w:val="28"/>
              </w:rPr>
              <w:t>189,</w:t>
            </w:r>
            <w:r w:rsidR="00AD37CA" w:rsidRPr="00D30AD7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180" w:type="dxa"/>
            <w:vAlign w:val="bottom"/>
          </w:tcPr>
          <w:p w14:paraId="377887C4" w14:textId="77777777" w:rsidR="0020588C" w:rsidRPr="00D30AD7" w:rsidRDefault="0020588C" w:rsidP="0020588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FD3CC7" w14:textId="0F5C0B33" w:rsidR="0020588C" w:rsidRPr="00D30AD7" w:rsidRDefault="0020588C" w:rsidP="0067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30A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F116F36" w14:textId="77777777" w:rsidR="0020588C" w:rsidRPr="00D30AD7" w:rsidRDefault="0020588C" w:rsidP="0020588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E47169" w14:textId="5C6A268A" w:rsidR="0020588C" w:rsidRPr="00D30AD7" w:rsidRDefault="009B4B7A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0AD7">
              <w:rPr>
                <w:rFonts w:asciiTheme="majorBidi" w:hAnsiTheme="majorBidi" w:cstheme="majorBidi"/>
                <w:sz w:val="28"/>
                <w:szCs w:val="28"/>
              </w:rPr>
              <w:t>23,189,369</w:t>
            </w:r>
          </w:p>
        </w:tc>
      </w:tr>
      <w:tr w:rsidR="0020588C" w:rsidRPr="00CF3746" w14:paraId="7839435E" w14:textId="77777777" w:rsidTr="0029329C">
        <w:trPr>
          <w:cantSplit/>
        </w:trPr>
        <w:tc>
          <w:tcPr>
            <w:tcW w:w="3960" w:type="dxa"/>
          </w:tcPr>
          <w:p w14:paraId="0AEEBC02" w14:textId="77777777" w:rsidR="0020588C" w:rsidRPr="00CF3746" w:rsidRDefault="0020588C" w:rsidP="0020588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03AF5D71" w14:textId="0985AF2F" w:rsidR="0020588C" w:rsidRPr="00CF3746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9A05AD0" w14:textId="77777777" w:rsidR="0020588C" w:rsidRPr="00CF3746" w:rsidRDefault="0020588C" w:rsidP="0020588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7C8E88F" w14:textId="37055AC0" w:rsidR="0020588C" w:rsidRPr="00CF3746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95D78">
              <w:rPr>
                <w:rFonts w:asciiTheme="majorBidi" w:hAnsiTheme="majorBidi" w:cstheme="majorBidi"/>
                <w:sz w:val="28"/>
                <w:szCs w:val="28"/>
              </w:rPr>
              <w:t>65,927,721</w:t>
            </w:r>
          </w:p>
        </w:tc>
        <w:tc>
          <w:tcPr>
            <w:tcW w:w="180" w:type="dxa"/>
            <w:vAlign w:val="bottom"/>
          </w:tcPr>
          <w:p w14:paraId="118E6755" w14:textId="77777777" w:rsidR="0020588C" w:rsidRPr="00CF3746" w:rsidRDefault="0020588C" w:rsidP="0020588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1ECFE5" w14:textId="11A1DC1B" w:rsidR="0020588C" w:rsidRPr="00CF3746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95D78">
              <w:rPr>
                <w:rFonts w:asciiTheme="majorBidi" w:hAnsiTheme="majorBidi" w:cstheme="majorBidi"/>
                <w:sz w:val="28"/>
                <w:szCs w:val="28"/>
              </w:rPr>
              <w:t>65,927,721</w:t>
            </w:r>
          </w:p>
        </w:tc>
        <w:tc>
          <w:tcPr>
            <w:tcW w:w="182" w:type="dxa"/>
            <w:vAlign w:val="bottom"/>
          </w:tcPr>
          <w:p w14:paraId="7C1A3784" w14:textId="77777777" w:rsidR="0020588C" w:rsidRPr="00CF3746" w:rsidRDefault="0020588C" w:rsidP="0020588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4D0AD0E" w14:textId="689E5A77" w:rsidR="0020588C" w:rsidRPr="00CF3746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48BAD5B" w14:textId="77777777" w:rsidR="0020588C" w:rsidRPr="00CF3746" w:rsidRDefault="0020588C" w:rsidP="0020588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864989" w14:textId="2672125F" w:rsidR="0020588C" w:rsidRPr="00CF3746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65,955,407</w:t>
            </w:r>
          </w:p>
        </w:tc>
        <w:tc>
          <w:tcPr>
            <w:tcW w:w="180" w:type="dxa"/>
            <w:vAlign w:val="bottom"/>
          </w:tcPr>
          <w:p w14:paraId="43BFDF91" w14:textId="77777777" w:rsidR="0020588C" w:rsidRPr="00CF3746" w:rsidRDefault="0020588C" w:rsidP="0020588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F08C80" w14:textId="1E017082" w:rsidR="0020588C" w:rsidRPr="00CF3746" w:rsidRDefault="0020588C" w:rsidP="0067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14AE7A3" w14:textId="77777777" w:rsidR="0020588C" w:rsidRPr="00CF3746" w:rsidRDefault="0020588C" w:rsidP="0020588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A52996" w14:textId="0859CF8E" w:rsidR="0020588C" w:rsidRPr="00CF3746" w:rsidRDefault="0020588C" w:rsidP="0020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65,955,407</w:t>
            </w:r>
          </w:p>
        </w:tc>
      </w:tr>
    </w:tbl>
    <w:p w14:paraId="6EFDAA2A" w14:textId="1475F99B" w:rsidR="00780573" w:rsidRDefault="00780573" w:rsidP="00F81D9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780573" w:rsidRPr="00CF3746" w14:paraId="7D925B00" w14:textId="77777777" w:rsidTr="002469E8">
        <w:trPr>
          <w:cantSplit/>
          <w:trHeight w:val="74"/>
          <w:tblHeader/>
        </w:trPr>
        <w:tc>
          <w:tcPr>
            <w:tcW w:w="3960" w:type="dxa"/>
            <w:shd w:val="clear" w:color="auto" w:fill="auto"/>
            <w:vAlign w:val="bottom"/>
          </w:tcPr>
          <w:p w14:paraId="6C42702E" w14:textId="77777777" w:rsidR="00780573" w:rsidRPr="00CF3746" w:rsidDel="00A71EB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4BD676A4" w14:textId="77777777" w:rsidR="00780573" w:rsidRPr="00CF3746" w:rsidRDefault="00780573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80573" w:rsidRPr="00CF3746" w14:paraId="42DDC20D" w14:textId="77777777" w:rsidTr="002469E8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72B9FEA4" w14:textId="77777777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646ACC4B" w14:textId="77777777" w:rsidR="00780573" w:rsidRPr="00CF3746" w:rsidRDefault="0078057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702C36AE" w14:textId="77777777" w:rsidR="00780573" w:rsidRPr="00CF3746" w:rsidRDefault="007805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6B3A9E74" w14:textId="77777777" w:rsidR="00780573" w:rsidRPr="00CF3746" w:rsidRDefault="00780573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80573" w:rsidRPr="00CF3746" w14:paraId="52D03218" w14:textId="77777777" w:rsidTr="002469E8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506A3494" w14:textId="77777777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56FF307" w14:textId="77777777" w:rsidR="00780573" w:rsidRPr="00CF3746" w:rsidRDefault="0078057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2CAFE2E" w14:textId="77777777" w:rsidR="00780573" w:rsidRPr="00CF3746" w:rsidRDefault="007805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4085EBC0" w14:textId="77777777" w:rsidR="00780573" w:rsidRPr="00CF3746" w:rsidRDefault="00780573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CB1F1B4" w14:textId="77777777" w:rsidR="00780573" w:rsidRPr="00CF3746" w:rsidRDefault="007805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9265C7" w14:textId="77777777" w:rsidR="00780573" w:rsidRPr="00CF3746" w:rsidRDefault="0078057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68573F9C" w14:textId="77777777" w:rsidR="00780573" w:rsidRPr="00CF3746" w:rsidRDefault="007805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63025FA" w14:textId="77777777" w:rsidR="00780573" w:rsidRPr="00CF3746" w:rsidRDefault="0078057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02DD91D" w14:textId="77777777" w:rsidR="00780573" w:rsidRPr="00CF3746" w:rsidRDefault="007805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EEF996" w14:textId="77777777" w:rsidR="00780573" w:rsidRPr="00CF3746" w:rsidRDefault="0078057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FE9D759" w14:textId="77777777" w:rsidR="00780573" w:rsidRPr="00CF3746" w:rsidRDefault="007805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F71B5F" w14:textId="77777777" w:rsidR="00780573" w:rsidRPr="00CF3746" w:rsidRDefault="0078057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AE1BB2A" w14:textId="77777777" w:rsidR="00780573" w:rsidRPr="00CF3746" w:rsidRDefault="0078057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D6282E" w14:textId="77777777" w:rsidR="00780573" w:rsidRPr="00CF3746" w:rsidRDefault="00780573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80573" w:rsidRPr="00CF3746" w14:paraId="69323CFF" w14:textId="77777777" w:rsidTr="002469E8">
        <w:trPr>
          <w:cantSplit/>
          <w:trHeight w:val="56"/>
          <w:tblHeader/>
        </w:trPr>
        <w:tc>
          <w:tcPr>
            <w:tcW w:w="3960" w:type="dxa"/>
            <w:shd w:val="clear" w:color="auto" w:fill="auto"/>
            <w:vAlign w:val="bottom"/>
          </w:tcPr>
          <w:p w14:paraId="181EA434" w14:textId="77777777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6A8E1E6D" w14:textId="77777777" w:rsidR="00780573" w:rsidRPr="00CF3746" w:rsidRDefault="007805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CF37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780573" w:rsidRPr="00CF3746" w14:paraId="3D9C91D9" w14:textId="77777777" w:rsidTr="002469E8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475AF713" w14:textId="19562D0F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260" w:type="dxa"/>
            <w:gridSpan w:val="13"/>
            <w:vAlign w:val="bottom"/>
          </w:tcPr>
          <w:p w14:paraId="07C57816" w14:textId="77777777" w:rsidR="00780573" w:rsidRPr="00CF3746" w:rsidRDefault="00780573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780573" w:rsidRPr="00CF3746" w14:paraId="02585BA4" w14:textId="77777777" w:rsidTr="002469E8">
        <w:trPr>
          <w:cantSplit/>
        </w:trPr>
        <w:tc>
          <w:tcPr>
            <w:tcW w:w="3960" w:type="dxa"/>
          </w:tcPr>
          <w:p w14:paraId="3A9411F7" w14:textId="77777777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5D820C4B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611E71BC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7FE26FD" w14:textId="77777777" w:rsidR="00780573" w:rsidRPr="00007802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2AB51E" w14:textId="77777777" w:rsidR="00780573" w:rsidRPr="00007802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730762" w14:textId="77777777" w:rsidR="00780573" w:rsidRPr="00007802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0EEF905" w14:textId="77777777" w:rsidR="00780573" w:rsidRPr="00007802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AD3F40E" w14:textId="77777777" w:rsidR="00780573" w:rsidRPr="00007802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46A29E" w14:textId="77777777" w:rsidR="00780573" w:rsidRPr="00007802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D93F99" w14:textId="77777777" w:rsidR="00780573" w:rsidRPr="00007802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698CE7" w14:textId="77777777" w:rsidR="00780573" w:rsidRPr="00007802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4F35DC" w14:textId="77777777" w:rsidR="00780573" w:rsidRPr="00007802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D22A40" w14:textId="77777777" w:rsidR="00780573" w:rsidRPr="00007802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ABBC02" w14:textId="77777777" w:rsidR="00780573" w:rsidRPr="00007802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0573" w:rsidRPr="00CF3746" w14:paraId="1DCA4FD0" w14:textId="77777777" w:rsidTr="002469E8">
        <w:trPr>
          <w:cantSplit/>
        </w:trPr>
        <w:tc>
          <w:tcPr>
            <w:tcW w:w="3960" w:type="dxa"/>
          </w:tcPr>
          <w:p w14:paraId="12C05DED" w14:textId="77777777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  <w:vAlign w:val="bottom"/>
          </w:tcPr>
          <w:p w14:paraId="78DFFB2E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43B3F964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6A733789" w14:textId="77777777" w:rsidR="00780573" w:rsidRPr="00007802" w:rsidRDefault="00780573" w:rsidP="0018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111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669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965</w:t>
            </w:r>
          </w:p>
        </w:tc>
        <w:tc>
          <w:tcPr>
            <w:tcW w:w="180" w:type="dxa"/>
          </w:tcPr>
          <w:p w14:paraId="6126642D" w14:textId="77777777" w:rsidR="00780573" w:rsidRPr="00007802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DDF149" w14:textId="77777777" w:rsidR="00780573" w:rsidRPr="00007802" w:rsidRDefault="00780573" w:rsidP="0018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111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669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965</w:t>
            </w:r>
          </w:p>
        </w:tc>
        <w:tc>
          <w:tcPr>
            <w:tcW w:w="182" w:type="dxa"/>
            <w:vAlign w:val="bottom"/>
          </w:tcPr>
          <w:p w14:paraId="157E3651" w14:textId="77777777" w:rsidR="00780573" w:rsidRPr="00007802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5F68F21" w14:textId="77777777" w:rsidR="00780573" w:rsidRPr="00007802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EDDA652" w14:textId="77777777" w:rsidR="00780573" w:rsidRPr="00007802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42A6FB" w14:textId="77777777" w:rsidR="00780573" w:rsidRPr="00007802" w:rsidRDefault="00780573" w:rsidP="0018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00CA328" w14:textId="77777777" w:rsidR="00780573" w:rsidRPr="00007802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DC034F" w14:textId="77777777" w:rsidR="00780573" w:rsidRPr="00007802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111</w:t>
            </w:r>
            <w:r w:rsidRPr="000078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183</w:t>
            </w:r>
            <w:r w:rsidRPr="000078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58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0677B602" w14:textId="77777777" w:rsidR="00780573" w:rsidRPr="00007802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8E2911" w14:textId="77777777" w:rsidR="00780573" w:rsidRPr="00007802" w:rsidRDefault="00780573" w:rsidP="0018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111</w:t>
            </w:r>
            <w:r w:rsidRPr="000078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183</w:t>
            </w:r>
            <w:r w:rsidRPr="000078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58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5</w:t>
            </w:r>
          </w:p>
        </w:tc>
      </w:tr>
      <w:tr w:rsidR="00780573" w:rsidRPr="00CF3746" w14:paraId="6E455321" w14:textId="77777777" w:rsidTr="002469E8">
        <w:trPr>
          <w:cantSplit/>
          <w:trHeight w:val="189"/>
        </w:trPr>
        <w:tc>
          <w:tcPr>
            <w:tcW w:w="3960" w:type="dxa"/>
          </w:tcPr>
          <w:p w14:paraId="7564A1D8" w14:textId="77777777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30A1E005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4D1BDFBB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7" w:type="dxa"/>
            <w:vAlign w:val="bottom"/>
          </w:tcPr>
          <w:p w14:paraId="4162E073" w14:textId="77777777" w:rsidR="00780573" w:rsidRPr="00583485" w:rsidRDefault="00780573" w:rsidP="0018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9497B9D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6317F5B9" w14:textId="77777777" w:rsidR="00780573" w:rsidRPr="00583485" w:rsidRDefault="00780573" w:rsidP="0018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2" w:type="dxa"/>
            <w:vAlign w:val="bottom"/>
          </w:tcPr>
          <w:p w14:paraId="293AA32F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8" w:type="dxa"/>
            <w:vAlign w:val="bottom"/>
          </w:tcPr>
          <w:p w14:paraId="499307E8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8A33436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816C8CC" w14:textId="77777777" w:rsidR="00780573" w:rsidRPr="00583485" w:rsidRDefault="00780573" w:rsidP="0018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D21F108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5A289F37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370DC9E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BCC78DB" w14:textId="77777777" w:rsidR="00780573" w:rsidRPr="00583485" w:rsidRDefault="00780573" w:rsidP="0018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0573" w:rsidRPr="00CF3746" w14:paraId="07F9E2E6" w14:textId="77777777" w:rsidTr="002469E8">
        <w:trPr>
          <w:cantSplit/>
        </w:trPr>
        <w:tc>
          <w:tcPr>
            <w:tcW w:w="3960" w:type="dxa"/>
          </w:tcPr>
          <w:p w14:paraId="749316A4" w14:textId="77777777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49D882F2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2245103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644A46D" w14:textId="77777777" w:rsidR="00780573" w:rsidRPr="00583485" w:rsidRDefault="00780573" w:rsidP="0018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264B63F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B0881F" w14:textId="77777777" w:rsidR="00780573" w:rsidRPr="00583485" w:rsidRDefault="00780573" w:rsidP="0018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B62E30E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BAD691B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A5DC32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FD2428" w14:textId="77777777" w:rsidR="00780573" w:rsidRPr="00583485" w:rsidRDefault="00780573" w:rsidP="0018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6102FF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BCE335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651151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561895" w14:textId="77777777" w:rsidR="00780573" w:rsidRPr="00583485" w:rsidRDefault="00780573" w:rsidP="0018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0573" w:rsidRPr="00CF3746" w14:paraId="3937E52E" w14:textId="77777777" w:rsidTr="002469E8">
        <w:trPr>
          <w:cantSplit/>
        </w:trPr>
        <w:tc>
          <w:tcPr>
            <w:tcW w:w="3960" w:type="dxa"/>
          </w:tcPr>
          <w:p w14:paraId="18825212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5A933F13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3" w:type="dxa"/>
            <w:vAlign w:val="bottom"/>
          </w:tcPr>
          <w:p w14:paraId="5DE7A121" w14:textId="77777777" w:rsidR="00780573" w:rsidRPr="00CF3746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A1D580A" w14:textId="77777777" w:rsidR="00780573" w:rsidRPr="00583485" w:rsidRDefault="00780573" w:rsidP="0018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2C7446E" w14:textId="77777777" w:rsidR="00780573" w:rsidRPr="00583485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993721" w14:textId="77777777" w:rsidR="00780573" w:rsidRPr="00583485" w:rsidRDefault="00780573" w:rsidP="0018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2" w:type="dxa"/>
            <w:vAlign w:val="bottom"/>
          </w:tcPr>
          <w:p w14:paraId="4DE4E0E7" w14:textId="77777777" w:rsidR="00780573" w:rsidRPr="00583485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094D7AE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9231F47" w14:textId="77777777" w:rsidR="00780573" w:rsidRPr="00583485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73C44D" w14:textId="77777777" w:rsidR="00780573" w:rsidRPr="00583485" w:rsidRDefault="00780573" w:rsidP="0018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0" w:type="dxa"/>
            <w:vAlign w:val="bottom"/>
          </w:tcPr>
          <w:p w14:paraId="6B3EB22F" w14:textId="77777777" w:rsidR="00780573" w:rsidRPr="00583485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46AAB6" w14:textId="77777777" w:rsidR="00780573" w:rsidRPr="00583485" w:rsidRDefault="00780573" w:rsidP="0067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50FE8DA" w14:textId="77777777" w:rsidR="00780573" w:rsidRPr="00583485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64B9C7" w14:textId="77777777" w:rsidR="00780573" w:rsidRPr="00583485" w:rsidRDefault="00780573" w:rsidP="0018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</w:tr>
      <w:tr w:rsidR="00780573" w:rsidRPr="00CF3746" w14:paraId="2E04350B" w14:textId="77777777" w:rsidTr="002469E8">
        <w:trPr>
          <w:cantSplit/>
        </w:trPr>
        <w:tc>
          <w:tcPr>
            <w:tcW w:w="3960" w:type="dxa"/>
          </w:tcPr>
          <w:p w14:paraId="305FE00B" w14:textId="77777777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6922C0AA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75461C36" w14:textId="77777777" w:rsidR="00780573" w:rsidRPr="00CF3746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DB53762" w14:textId="77777777" w:rsidR="00780573" w:rsidRPr="00583485" w:rsidRDefault="00780573" w:rsidP="0018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056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4C1A7681" w14:textId="77777777" w:rsidR="00780573" w:rsidRPr="00583485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410CC7" w14:textId="77777777" w:rsidR="00780573" w:rsidRPr="00583485" w:rsidRDefault="00780573" w:rsidP="0018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056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82" w:type="dxa"/>
            <w:vAlign w:val="bottom"/>
          </w:tcPr>
          <w:p w14:paraId="109406F0" w14:textId="77777777" w:rsidR="00780573" w:rsidRPr="00583485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9DAD418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B076B51" w14:textId="77777777" w:rsidR="00780573" w:rsidRPr="00583485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ACF105" w14:textId="77777777" w:rsidR="00780573" w:rsidRPr="00583485" w:rsidRDefault="00780573" w:rsidP="0018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5B2D">
              <w:rPr>
                <w:rFonts w:asciiTheme="majorBidi" w:hAnsiTheme="majorBidi" w:cstheme="majorBidi"/>
                <w:sz w:val="28"/>
                <w:szCs w:val="28"/>
              </w:rPr>
              <w:t>22,190,42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13A72A8E" w14:textId="77777777" w:rsidR="00780573" w:rsidRPr="00583485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1845FB" w14:textId="77777777" w:rsidR="00780573" w:rsidRPr="00583485" w:rsidRDefault="00780573" w:rsidP="0067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1417119" w14:textId="77777777" w:rsidR="00780573" w:rsidRPr="00583485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9C876D" w14:textId="77777777" w:rsidR="00780573" w:rsidRPr="00583485" w:rsidRDefault="00780573" w:rsidP="0018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B2D">
              <w:rPr>
                <w:rFonts w:asciiTheme="majorBidi" w:hAnsiTheme="majorBidi" w:cstheme="majorBidi"/>
                <w:sz w:val="28"/>
                <w:szCs w:val="28"/>
              </w:rPr>
              <w:t>22,190,42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80573" w:rsidRPr="00CF3746" w14:paraId="6D1FAD6C" w14:textId="77777777" w:rsidTr="002469E8">
        <w:trPr>
          <w:cantSplit/>
        </w:trPr>
        <w:tc>
          <w:tcPr>
            <w:tcW w:w="3960" w:type="dxa"/>
          </w:tcPr>
          <w:p w14:paraId="7273B5AB" w14:textId="77777777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5C0D56AF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06C35144" w14:textId="77777777" w:rsidR="00780573" w:rsidRPr="00CF3746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0E116171" w14:textId="77777777" w:rsidR="00780573" w:rsidRPr="00CF3746" w:rsidRDefault="00780573" w:rsidP="0018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59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725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312</w:t>
            </w:r>
          </w:p>
        </w:tc>
        <w:tc>
          <w:tcPr>
            <w:tcW w:w="180" w:type="dxa"/>
            <w:vAlign w:val="bottom"/>
          </w:tcPr>
          <w:p w14:paraId="4BD3E752" w14:textId="77777777" w:rsidR="00780573" w:rsidRPr="00CF3746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5E0244" w14:textId="77777777" w:rsidR="00780573" w:rsidRPr="00CF3746" w:rsidRDefault="00780573" w:rsidP="0018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59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725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312</w:t>
            </w:r>
          </w:p>
        </w:tc>
        <w:tc>
          <w:tcPr>
            <w:tcW w:w="182" w:type="dxa"/>
            <w:vAlign w:val="bottom"/>
          </w:tcPr>
          <w:p w14:paraId="0089BD81" w14:textId="77777777" w:rsidR="00780573" w:rsidRPr="00CF3746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F37A653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4F49B4A" w14:textId="77777777" w:rsidR="00780573" w:rsidRPr="00CF3746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F642B8" w14:textId="77777777" w:rsidR="00780573" w:rsidRPr="00CF3746" w:rsidRDefault="00780573" w:rsidP="0018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C3B0A">
              <w:rPr>
                <w:rFonts w:asciiTheme="majorBidi" w:hAnsiTheme="majorBidi" w:cstheme="majorBidi"/>
                <w:sz w:val="28"/>
                <w:szCs w:val="28"/>
              </w:rPr>
              <w:t>59,863,123</w:t>
            </w:r>
          </w:p>
        </w:tc>
        <w:tc>
          <w:tcPr>
            <w:tcW w:w="180" w:type="dxa"/>
            <w:vAlign w:val="bottom"/>
          </w:tcPr>
          <w:p w14:paraId="706A68B4" w14:textId="77777777" w:rsidR="00780573" w:rsidRPr="00CF3746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3FB5C1" w14:textId="77777777" w:rsidR="00780573" w:rsidRPr="00CF3746" w:rsidRDefault="00780573" w:rsidP="0067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02C8A66" w14:textId="77777777" w:rsidR="00780573" w:rsidRPr="00CF3746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C64A5D" w14:textId="77777777" w:rsidR="00780573" w:rsidRPr="00CF3746" w:rsidRDefault="00780573" w:rsidP="0018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C3B0A">
              <w:rPr>
                <w:rFonts w:asciiTheme="majorBidi" w:hAnsiTheme="majorBidi" w:cstheme="majorBidi"/>
                <w:sz w:val="28"/>
                <w:szCs w:val="28"/>
              </w:rPr>
              <w:t>59,863,123</w:t>
            </w:r>
          </w:p>
        </w:tc>
      </w:tr>
    </w:tbl>
    <w:p w14:paraId="0CF57BF7" w14:textId="72212DF0" w:rsidR="00780573" w:rsidRDefault="00780573" w:rsidP="00F81D9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7DEC45E5" w14:textId="77777777" w:rsidR="00780573" w:rsidRDefault="00780573" w:rsidP="00F81D9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09CF7CF5" w14:textId="77777777" w:rsidR="00780573" w:rsidRPr="007B116B" w:rsidRDefault="00780573" w:rsidP="00F81D9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09B11FF8" w14:textId="45DB37D0" w:rsidR="007B116B" w:rsidRDefault="007B116B" w:rsidP="007B116B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2431A61E" w14:textId="77777777" w:rsidR="00F81D92" w:rsidRPr="00F81D92" w:rsidRDefault="00F81D92" w:rsidP="00F81D9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 w:hanging="540"/>
        <w:jc w:val="thaiDistribute"/>
        <w:rPr>
          <w:rFonts w:asciiTheme="majorBidi" w:eastAsia="Calibri" w:hAnsiTheme="majorBidi" w:cstheme="majorBidi"/>
          <w:b/>
          <w:bCs/>
          <w:sz w:val="28"/>
          <w:szCs w:val="28"/>
          <w:lang w:val="en-GB"/>
        </w:rPr>
      </w:pPr>
    </w:p>
    <w:p w14:paraId="1FBE81E0" w14:textId="14A48F77" w:rsidR="00F81D92" w:rsidRDefault="00F81D92" w:rsidP="00F81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F81D9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780573" w:rsidRPr="00CF3746" w14:paraId="76889ABD" w14:textId="77777777" w:rsidTr="002469E8">
        <w:trPr>
          <w:cantSplit/>
          <w:trHeight w:val="74"/>
          <w:tblHeader/>
        </w:trPr>
        <w:tc>
          <w:tcPr>
            <w:tcW w:w="3960" w:type="dxa"/>
            <w:shd w:val="clear" w:color="auto" w:fill="auto"/>
            <w:vAlign w:val="bottom"/>
          </w:tcPr>
          <w:p w14:paraId="469A597E" w14:textId="77777777" w:rsidR="00780573" w:rsidRPr="00CF3746" w:rsidDel="00A71EB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2A6818B5" w14:textId="77777777" w:rsidR="00780573" w:rsidRPr="00CF3746" w:rsidRDefault="00780573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780573" w:rsidRPr="00CF3746" w14:paraId="79610259" w14:textId="77777777" w:rsidTr="002469E8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71A52D55" w14:textId="77777777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68C90CA3" w14:textId="77777777" w:rsidR="00780573" w:rsidRPr="00CF3746" w:rsidRDefault="0078057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03F6C5AD" w14:textId="77777777" w:rsidR="00780573" w:rsidRPr="00CF3746" w:rsidRDefault="007805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2D0A2603" w14:textId="77777777" w:rsidR="00780573" w:rsidRPr="00CF3746" w:rsidRDefault="00780573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80573" w:rsidRPr="00CF3746" w14:paraId="4594BD3A" w14:textId="77777777" w:rsidTr="002469E8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19A4188E" w14:textId="77777777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74EBBC1" w14:textId="77777777" w:rsidR="00780573" w:rsidRPr="00CF3746" w:rsidRDefault="0078057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3285AF7C" w14:textId="77777777" w:rsidR="00780573" w:rsidRPr="00CF3746" w:rsidRDefault="007805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4DA9EFC1" w14:textId="77777777" w:rsidR="00780573" w:rsidRPr="00CF3746" w:rsidRDefault="00780573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B5F9270" w14:textId="77777777" w:rsidR="00780573" w:rsidRPr="00CF3746" w:rsidRDefault="007805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C818590" w14:textId="77777777" w:rsidR="00780573" w:rsidRPr="00CF3746" w:rsidRDefault="0078057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3FEDCBF7" w14:textId="77777777" w:rsidR="00780573" w:rsidRPr="00CF3746" w:rsidRDefault="007805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0B696E1" w14:textId="77777777" w:rsidR="00780573" w:rsidRPr="00CF3746" w:rsidRDefault="0078057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7C6E88B" w14:textId="77777777" w:rsidR="00780573" w:rsidRPr="00CF3746" w:rsidRDefault="007805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D3D5D1" w14:textId="77777777" w:rsidR="00780573" w:rsidRPr="00CF3746" w:rsidRDefault="0078057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DBE8B0B" w14:textId="77777777" w:rsidR="00780573" w:rsidRPr="00CF3746" w:rsidRDefault="007805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E8EFD9" w14:textId="77777777" w:rsidR="00780573" w:rsidRPr="00CF3746" w:rsidRDefault="0078057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0464348" w14:textId="77777777" w:rsidR="00780573" w:rsidRPr="00CF3746" w:rsidRDefault="0078057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8FE6C3" w14:textId="77777777" w:rsidR="00780573" w:rsidRPr="00CF3746" w:rsidRDefault="00780573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80573" w:rsidRPr="00CF3746" w14:paraId="4F99AC67" w14:textId="77777777" w:rsidTr="002469E8">
        <w:trPr>
          <w:cantSplit/>
          <w:trHeight w:val="56"/>
          <w:tblHeader/>
        </w:trPr>
        <w:tc>
          <w:tcPr>
            <w:tcW w:w="3960" w:type="dxa"/>
            <w:shd w:val="clear" w:color="auto" w:fill="auto"/>
            <w:vAlign w:val="bottom"/>
          </w:tcPr>
          <w:p w14:paraId="762C339B" w14:textId="77777777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18C4C3D6" w14:textId="77777777" w:rsidR="00780573" w:rsidRPr="00CF3746" w:rsidRDefault="007805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CF37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780573" w:rsidRPr="00CF3746" w14:paraId="10C4B47F" w14:textId="77777777" w:rsidTr="002469E8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5577C615" w14:textId="5BF8798B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260" w:type="dxa"/>
            <w:gridSpan w:val="13"/>
            <w:vAlign w:val="bottom"/>
          </w:tcPr>
          <w:p w14:paraId="6EF6E539" w14:textId="77777777" w:rsidR="00780573" w:rsidRPr="00CF3746" w:rsidRDefault="00780573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780573" w:rsidRPr="00CF3746" w14:paraId="0C766417" w14:textId="77777777" w:rsidTr="002469E8">
        <w:trPr>
          <w:cantSplit/>
        </w:trPr>
        <w:tc>
          <w:tcPr>
            <w:tcW w:w="3960" w:type="dxa"/>
          </w:tcPr>
          <w:p w14:paraId="654D181E" w14:textId="77777777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59A328A3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635AEB13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1F92D64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4F27F9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BD62B5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E809F22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765ABFA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2835A61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2F1CCB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E70849E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9C7864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C369C0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BCA0ED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6547" w:rsidRPr="00583485" w14:paraId="620917C9" w14:textId="77777777" w:rsidTr="002469E8">
        <w:trPr>
          <w:cantSplit/>
        </w:trPr>
        <w:tc>
          <w:tcPr>
            <w:tcW w:w="3960" w:type="dxa"/>
          </w:tcPr>
          <w:p w14:paraId="34EA7E7A" w14:textId="77777777" w:rsidR="00E66547" w:rsidRPr="00CF3746" w:rsidRDefault="00E66547" w:rsidP="00E6654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  <w:vAlign w:val="bottom"/>
          </w:tcPr>
          <w:p w14:paraId="2302EA09" w14:textId="14F23EFF" w:rsidR="00E66547" w:rsidRPr="00CF3746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41D91B55" w14:textId="77777777" w:rsidR="00E66547" w:rsidRPr="00CF3746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40FA7155" w14:textId="1CCD4DC9" w:rsidR="00E66547" w:rsidRPr="00881E2F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114</w:t>
            </w:r>
            <w:r w:rsidRPr="00881E2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092</w:t>
            </w:r>
            <w:r w:rsidRPr="00881E2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698</w:t>
            </w:r>
          </w:p>
        </w:tc>
        <w:tc>
          <w:tcPr>
            <w:tcW w:w="180" w:type="dxa"/>
          </w:tcPr>
          <w:p w14:paraId="62DAA178" w14:textId="77777777" w:rsidR="00E66547" w:rsidRPr="00881E2F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715F64" w14:textId="1AD64F72" w:rsidR="00E66547" w:rsidRPr="00EA71A6" w:rsidRDefault="00E66547" w:rsidP="00027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114</w:t>
            </w:r>
            <w:r w:rsidRPr="00881E2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092</w:t>
            </w:r>
            <w:r w:rsidRPr="00881E2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698</w:t>
            </w:r>
          </w:p>
        </w:tc>
        <w:tc>
          <w:tcPr>
            <w:tcW w:w="182" w:type="dxa"/>
            <w:vAlign w:val="bottom"/>
          </w:tcPr>
          <w:p w14:paraId="306587A0" w14:textId="77777777" w:rsidR="00E66547" w:rsidRPr="00881E2F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210C830" w14:textId="28F8DDE1" w:rsidR="00E66547" w:rsidRPr="00881E2F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8DCA2B8" w14:textId="080F0E12" w:rsidR="00E66547" w:rsidRPr="00881E2F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5B390B" w14:textId="112F81F6" w:rsidR="00E66547" w:rsidRPr="00881E2F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DA850C9" w14:textId="77777777" w:rsidR="00E66547" w:rsidRPr="00881E2F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2FF72C" w14:textId="022C7B7A" w:rsidR="00E66547" w:rsidRPr="009776BB" w:rsidRDefault="009776BB" w:rsidP="00C7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9776BB">
              <w:rPr>
                <w:rFonts w:asciiTheme="majorBidi" w:hAnsiTheme="majorBidi" w:cs="Angsana New"/>
                <w:sz w:val="28"/>
                <w:szCs w:val="28"/>
              </w:rPr>
              <w:t>113,068,978</w:t>
            </w:r>
          </w:p>
        </w:tc>
        <w:tc>
          <w:tcPr>
            <w:tcW w:w="180" w:type="dxa"/>
            <w:vAlign w:val="bottom"/>
          </w:tcPr>
          <w:p w14:paraId="342A501E" w14:textId="77777777" w:rsidR="00E66547" w:rsidRPr="009776BB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504F8F" w14:textId="50DBF4BB" w:rsidR="00E66547" w:rsidRPr="009776BB" w:rsidRDefault="00E22890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76B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9776BB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9776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776BB" w:rsidRPr="009776BB">
              <w:rPr>
                <w:rFonts w:asciiTheme="majorBidi" w:hAnsiTheme="majorBidi" w:cstheme="majorBidi"/>
                <w:sz w:val="28"/>
                <w:szCs w:val="28"/>
              </w:rPr>
              <w:t>068,978</w:t>
            </w:r>
          </w:p>
        </w:tc>
      </w:tr>
      <w:tr w:rsidR="00E66547" w:rsidRPr="00583485" w14:paraId="5A5227F6" w14:textId="77777777" w:rsidTr="002469E8">
        <w:trPr>
          <w:cantSplit/>
        </w:trPr>
        <w:tc>
          <w:tcPr>
            <w:tcW w:w="3960" w:type="dxa"/>
          </w:tcPr>
          <w:p w14:paraId="11E25702" w14:textId="77777777" w:rsidR="00E66547" w:rsidRPr="00CF3746" w:rsidRDefault="00E66547" w:rsidP="00E6654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เงินให้กู้ยืมระยะยาว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3330AB2A" w14:textId="3E849DA9" w:rsidR="00E66547" w:rsidRPr="00CF3746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6D233003" w14:textId="77777777" w:rsidR="00E66547" w:rsidRPr="00CF3746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79F5E769" w14:textId="50B16EB4" w:rsidR="00E66547" w:rsidRPr="00583485" w:rsidRDefault="00E66547" w:rsidP="001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80" w:type="dxa"/>
          </w:tcPr>
          <w:p w14:paraId="69BB9EF4" w14:textId="77777777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CDE190" w14:textId="7262CAB1" w:rsidR="00E66547" w:rsidRPr="00EA71A6" w:rsidRDefault="00E66547" w:rsidP="00EA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EA71A6">
              <w:rPr>
                <w:rFonts w:asciiTheme="majorBidi" w:hAnsiTheme="majorBidi" w:cs="Angsana New" w:hint="cs"/>
                <w:sz w:val="28"/>
                <w:szCs w:val="28"/>
                <w:cs/>
              </w:rPr>
              <w:t>675</w:t>
            </w:r>
            <w:r w:rsidRPr="00EA71A6">
              <w:rPr>
                <w:rFonts w:asciiTheme="majorBidi" w:hAnsiTheme="majorBidi" w:cs="Angsana New"/>
                <w:sz w:val="28"/>
                <w:szCs w:val="28"/>
              </w:rPr>
              <w:t>,000</w:t>
            </w:r>
          </w:p>
        </w:tc>
        <w:tc>
          <w:tcPr>
            <w:tcW w:w="182" w:type="dxa"/>
            <w:vAlign w:val="bottom"/>
          </w:tcPr>
          <w:p w14:paraId="3E5332DF" w14:textId="77777777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8D35B86" w14:textId="32A6F523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F6AD43B" w14:textId="77777777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5CD03F" w14:textId="308A3711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677,025</w:t>
            </w:r>
          </w:p>
        </w:tc>
        <w:tc>
          <w:tcPr>
            <w:tcW w:w="180" w:type="dxa"/>
            <w:vAlign w:val="bottom"/>
          </w:tcPr>
          <w:p w14:paraId="43ADE19F" w14:textId="77777777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B55759" w14:textId="1944DDD8" w:rsidR="00E66547" w:rsidRPr="00C7491C" w:rsidRDefault="00E66547" w:rsidP="00C7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C7491C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7E4A8DB" w14:textId="77777777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2EA3E4" w14:textId="5F09E28B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677,025</w:t>
            </w:r>
          </w:p>
        </w:tc>
      </w:tr>
      <w:tr w:rsidR="00E66547" w:rsidRPr="00583485" w14:paraId="6219396B" w14:textId="77777777" w:rsidTr="002469E8">
        <w:trPr>
          <w:cantSplit/>
          <w:trHeight w:val="189"/>
        </w:trPr>
        <w:tc>
          <w:tcPr>
            <w:tcW w:w="3960" w:type="dxa"/>
          </w:tcPr>
          <w:p w14:paraId="1CD3E2CF" w14:textId="77777777" w:rsidR="00E66547" w:rsidRPr="00317C3C" w:rsidRDefault="00E66547" w:rsidP="00E6654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07B0DBE5" w14:textId="77777777" w:rsidR="00E66547" w:rsidRPr="00317C3C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3" w:type="dxa"/>
            <w:vAlign w:val="bottom"/>
          </w:tcPr>
          <w:p w14:paraId="26F0989D" w14:textId="77777777" w:rsidR="00E66547" w:rsidRPr="00317C3C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771B9041" w14:textId="77777777" w:rsidR="00E66547" w:rsidRPr="00317C3C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77A09EB" w14:textId="77777777" w:rsidR="00E66547" w:rsidRPr="00317C3C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1FDB6366" w14:textId="77777777" w:rsidR="00E66547" w:rsidRPr="00EA71A6" w:rsidRDefault="00E66547" w:rsidP="00EA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E81109A" w14:textId="77777777" w:rsidR="00E66547" w:rsidRPr="00317C3C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7866C7E6" w14:textId="77777777" w:rsidR="00E66547" w:rsidRPr="00317C3C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A0FA83C" w14:textId="77777777" w:rsidR="00E66547" w:rsidRPr="00317C3C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65B5CC01" w14:textId="77777777" w:rsidR="00E66547" w:rsidRPr="00317C3C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A6023C6" w14:textId="77777777" w:rsidR="00E66547" w:rsidRPr="00317C3C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25491B81" w14:textId="77777777" w:rsidR="00E66547" w:rsidRPr="00C7491C" w:rsidRDefault="00E66547" w:rsidP="00C7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B0DCAA" w14:textId="77777777" w:rsidR="00E66547" w:rsidRPr="00317C3C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</w:tcPr>
          <w:p w14:paraId="1C0E0D19" w14:textId="77777777" w:rsidR="00E66547" w:rsidRPr="00317C3C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66547" w:rsidRPr="00583485" w14:paraId="12AEB0E2" w14:textId="77777777" w:rsidTr="002469E8">
        <w:trPr>
          <w:cantSplit/>
        </w:trPr>
        <w:tc>
          <w:tcPr>
            <w:tcW w:w="3960" w:type="dxa"/>
          </w:tcPr>
          <w:p w14:paraId="7CBCB232" w14:textId="77777777" w:rsidR="00E66547" w:rsidRPr="00CF3746" w:rsidRDefault="00E66547" w:rsidP="00E6654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6E0D151B" w14:textId="77777777" w:rsidR="00E66547" w:rsidRPr="00CF3746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6EFB136" w14:textId="77777777" w:rsidR="00E66547" w:rsidRPr="00CF3746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46E1698" w14:textId="77777777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65A4F9" w14:textId="77777777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76E9E8" w14:textId="77777777" w:rsidR="00E66547" w:rsidRPr="00EA71A6" w:rsidRDefault="00E66547" w:rsidP="00EA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8F83017" w14:textId="77777777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459AEC9" w14:textId="77777777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F9312FB" w14:textId="77777777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4C2FB4" w14:textId="77777777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CEE46F" w14:textId="77777777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1E3A35" w14:textId="77777777" w:rsidR="00E66547" w:rsidRPr="00C7491C" w:rsidRDefault="00E66547" w:rsidP="00C7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ABF2D3" w14:textId="77777777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8F4DF7" w14:textId="77777777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6547" w:rsidRPr="00583485" w14:paraId="16C4A818" w14:textId="77777777" w:rsidTr="002469E8">
        <w:trPr>
          <w:cantSplit/>
        </w:trPr>
        <w:tc>
          <w:tcPr>
            <w:tcW w:w="3960" w:type="dxa"/>
          </w:tcPr>
          <w:p w14:paraId="52C491C3" w14:textId="77777777" w:rsidR="00E66547" w:rsidRPr="00BB153B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5A18C080" w14:textId="0590F591" w:rsidR="00E66547" w:rsidRPr="00CF3746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   </w:t>
            </w:r>
            <w:r w:rsidRPr="00B01DE4">
              <w:rPr>
                <w:rFonts w:asciiTheme="majorBidi" w:hAnsiTheme="majorBidi" w:cs="Angsana New"/>
                <w:sz w:val="28"/>
                <w:szCs w:val="28"/>
                <w:cs/>
              </w:rPr>
              <w:t>519</w:t>
            </w:r>
            <w:r w:rsidRPr="00B01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1DE4">
              <w:rPr>
                <w:rFonts w:asciiTheme="majorBidi" w:hAnsiTheme="majorBidi" w:cs="Angsana New"/>
                <w:sz w:val="28"/>
                <w:szCs w:val="28"/>
                <w:cs/>
              </w:rPr>
              <w:t>237</w:t>
            </w:r>
          </w:p>
        </w:tc>
        <w:tc>
          <w:tcPr>
            <w:tcW w:w="183" w:type="dxa"/>
            <w:vAlign w:val="bottom"/>
          </w:tcPr>
          <w:p w14:paraId="029DE677" w14:textId="77777777" w:rsidR="00E66547" w:rsidRPr="00CF3746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E9F0F49" w14:textId="0A6FCE12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-</w:t>
            </w:r>
          </w:p>
        </w:tc>
        <w:tc>
          <w:tcPr>
            <w:tcW w:w="180" w:type="dxa"/>
            <w:vAlign w:val="bottom"/>
          </w:tcPr>
          <w:p w14:paraId="371A5C3B" w14:textId="77777777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5125D1" w14:textId="2F63DC53" w:rsidR="00E66547" w:rsidRPr="00EA71A6" w:rsidRDefault="00E66547" w:rsidP="00EA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B01DE4">
              <w:rPr>
                <w:rFonts w:asciiTheme="majorBidi" w:hAnsiTheme="majorBidi" w:cs="Angsana New"/>
                <w:sz w:val="28"/>
                <w:szCs w:val="28"/>
                <w:cs/>
              </w:rPr>
              <w:t>519</w:t>
            </w:r>
            <w:r w:rsidRPr="00EA71A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B01DE4">
              <w:rPr>
                <w:rFonts w:asciiTheme="majorBidi" w:hAnsiTheme="majorBidi" w:cs="Angsana New"/>
                <w:sz w:val="28"/>
                <w:szCs w:val="28"/>
                <w:cs/>
              </w:rPr>
              <w:t>237</w:t>
            </w:r>
          </w:p>
        </w:tc>
        <w:tc>
          <w:tcPr>
            <w:tcW w:w="182" w:type="dxa"/>
            <w:vAlign w:val="bottom"/>
          </w:tcPr>
          <w:p w14:paraId="0924895D" w14:textId="77777777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9B65E5E" w14:textId="6E88952E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44F3515" w14:textId="77777777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B446EA" w14:textId="456595F5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01DE4">
              <w:rPr>
                <w:rFonts w:asciiTheme="majorBidi" w:hAnsiTheme="majorBidi" w:cs="Angsana New"/>
                <w:sz w:val="28"/>
                <w:szCs w:val="28"/>
                <w:cs/>
              </w:rPr>
              <w:t>519</w:t>
            </w:r>
            <w:r w:rsidRPr="00B01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1DE4">
              <w:rPr>
                <w:rFonts w:asciiTheme="majorBidi" w:hAnsiTheme="majorBidi" w:cs="Angsana New"/>
                <w:sz w:val="28"/>
                <w:szCs w:val="28"/>
                <w:cs/>
              </w:rPr>
              <w:t>237</w:t>
            </w:r>
          </w:p>
        </w:tc>
        <w:tc>
          <w:tcPr>
            <w:tcW w:w="180" w:type="dxa"/>
            <w:vAlign w:val="bottom"/>
          </w:tcPr>
          <w:p w14:paraId="78114224" w14:textId="77777777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2355B0" w14:textId="54260B96" w:rsidR="00E66547" w:rsidRPr="00C7491C" w:rsidRDefault="00E66547" w:rsidP="00C7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C7491C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             </w:t>
            </w:r>
            <w:r w:rsidRPr="00C7491C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B9B2F74" w14:textId="77777777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787246" w14:textId="7D0CABC0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01DE4">
              <w:rPr>
                <w:rFonts w:asciiTheme="majorBidi" w:hAnsiTheme="majorBidi" w:cs="Angsana New"/>
                <w:sz w:val="28"/>
                <w:szCs w:val="28"/>
                <w:cs/>
              </w:rPr>
              <w:t>519</w:t>
            </w:r>
            <w:r w:rsidRPr="00B01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1DE4">
              <w:rPr>
                <w:rFonts w:asciiTheme="majorBidi" w:hAnsiTheme="majorBidi" w:cs="Angsana New"/>
                <w:sz w:val="28"/>
                <w:szCs w:val="28"/>
                <w:cs/>
              </w:rPr>
              <w:t>237</w:t>
            </w:r>
          </w:p>
        </w:tc>
      </w:tr>
      <w:tr w:rsidR="00E66547" w:rsidRPr="00583485" w14:paraId="6879620A" w14:textId="77777777" w:rsidTr="002469E8">
        <w:trPr>
          <w:cantSplit/>
        </w:trPr>
        <w:tc>
          <w:tcPr>
            <w:tcW w:w="3960" w:type="dxa"/>
          </w:tcPr>
          <w:p w14:paraId="11717132" w14:textId="77777777" w:rsidR="00E66547" w:rsidRPr="00CF3746" w:rsidRDefault="00E66547" w:rsidP="00E6654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81041C9" w14:textId="08B2EC08" w:rsidR="00E66547" w:rsidRPr="00CF3746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32B8A5D2" w14:textId="77777777" w:rsidR="00E66547" w:rsidRPr="00CF3746" w:rsidRDefault="00E66547" w:rsidP="00E6654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0BE2F0B" w14:textId="5315B6C3" w:rsidR="00E66547" w:rsidRPr="00583485" w:rsidRDefault="00E66547" w:rsidP="001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D65B4">
              <w:rPr>
                <w:rFonts w:asciiTheme="majorBidi" w:hAnsiTheme="majorBidi" w:cstheme="majorBidi"/>
                <w:sz w:val="28"/>
                <w:szCs w:val="28"/>
              </w:rPr>
              <w:t>23,168,243</w:t>
            </w:r>
          </w:p>
        </w:tc>
        <w:tc>
          <w:tcPr>
            <w:tcW w:w="180" w:type="dxa"/>
            <w:vAlign w:val="bottom"/>
          </w:tcPr>
          <w:p w14:paraId="4B1FBD52" w14:textId="77777777" w:rsidR="00E66547" w:rsidRPr="00583485" w:rsidRDefault="00E66547" w:rsidP="00E6654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AEC43D" w14:textId="0311381A" w:rsidR="00E66547" w:rsidRPr="00EA71A6" w:rsidRDefault="00E66547" w:rsidP="00EA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EA71A6">
              <w:rPr>
                <w:rFonts w:asciiTheme="majorBidi" w:hAnsiTheme="majorBidi" w:cs="Angsana New"/>
                <w:sz w:val="28"/>
                <w:szCs w:val="28"/>
              </w:rPr>
              <w:t>23,168,243</w:t>
            </w:r>
          </w:p>
        </w:tc>
        <w:tc>
          <w:tcPr>
            <w:tcW w:w="182" w:type="dxa"/>
            <w:vAlign w:val="bottom"/>
          </w:tcPr>
          <w:p w14:paraId="1AAB1CA6" w14:textId="77777777" w:rsidR="00E66547" w:rsidRPr="00583485" w:rsidRDefault="00E66547" w:rsidP="00E6654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176C088" w14:textId="46A1E814" w:rsidR="00E66547" w:rsidRPr="00583485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3C4EC09" w14:textId="77777777" w:rsidR="00E66547" w:rsidRPr="00583485" w:rsidRDefault="00E66547" w:rsidP="00E6654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9FEBD0" w14:textId="5EA74B2B" w:rsidR="00E66547" w:rsidRPr="00D30AD7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30AD7">
              <w:rPr>
                <w:rFonts w:asciiTheme="majorBidi" w:hAnsiTheme="majorBidi" w:cstheme="majorBidi"/>
                <w:sz w:val="28"/>
                <w:szCs w:val="28"/>
              </w:rPr>
              <w:t>23,</w:t>
            </w:r>
            <w:r w:rsidR="00612DFC" w:rsidRPr="00D30A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09EF" w:rsidRPr="00D30AD7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4649BC" w:rsidRPr="00D30A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809EF" w:rsidRPr="00D30AD7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180" w:type="dxa"/>
            <w:vAlign w:val="bottom"/>
          </w:tcPr>
          <w:p w14:paraId="26265C89" w14:textId="77777777" w:rsidR="00E66547" w:rsidRPr="00D30AD7" w:rsidRDefault="00E66547" w:rsidP="00E6654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B8C2AC" w14:textId="61783A13" w:rsidR="00E66547" w:rsidRPr="00D30AD7" w:rsidRDefault="00E66547" w:rsidP="00C7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D30AD7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310FE39" w14:textId="77777777" w:rsidR="00E66547" w:rsidRPr="00D30AD7" w:rsidRDefault="00E66547" w:rsidP="00E6654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F5C452" w14:textId="69F60E15" w:rsidR="00E66547" w:rsidRPr="00D30AD7" w:rsidRDefault="003C02DB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30AD7">
              <w:rPr>
                <w:rFonts w:asciiTheme="majorBidi" w:hAnsiTheme="majorBidi" w:cstheme="majorBidi"/>
                <w:sz w:val="28"/>
                <w:szCs w:val="28"/>
              </w:rPr>
              <w:t>23,189,369</w:t>
            </w:r>
          </w:p>
        </w:tc>
      </w:tr>
      <w:tr w:rsidR="00E66547" w:rsidRPr="00CF3746" w14:paraId="30FF68DC" w14:textId="77777777" w:rsidTr="002469E8">
        <w:trPr>
          <w:cantSplit/>
        </w:trPr>
        <w:tc>
          <w:tcPr>
            <w:tcW w:w="3960" w:type="dxa"/>
          </w:tcPr>
          <w:p w14:paraId="13B31B30" w14:textId="77777777" w:rsidR="00E66547" w:rsidRPr="00CF3746" w:rsidRDefault="00E66547" w:rsidP="00E6654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5926B616" w14:textId="6093747F" w:rsidR="00E66547" w:rsidRPr="00CF3746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3D2445EE" w14:textId="77777777" w:rsidR="00E66547" w:rsidRPr="00CF3746" w:rsidRDefault="00E66547" w:rsidP="00E6654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39B906E" w14:textId="13E90681" w:rsidR="00E66547" w:rsidRPr="00CF3746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95D78">
              <w:rPr>
                <w:rFonts w:asciiTheme="majorBidi" w:hAnsiTheme="majorBidi" w:cstheme="majorBidi"/>
                <w:sz w:val="28"/>
                <w:szCs w:val="28"/>
              </w:rPr>
              <w:t>65,927,721</w:t>
            </w:r>
          </w:p>
        </w:tc>
        <w:tc>
          <w:tcPr>
            <w:tcW w:w="180" w:type="dxa"/>
            <w:vAlign w:val="bottom"/>
          </w:tcPr>
          <w:p w14:paraId="7200A50C" w14:textId="77777777" w:rsidR="00E66547" w:rsidRPr="00CF3746" w:rsidRDefault="00E66547" w:rsidP="00E6654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C8BC71" w14:textId="7A9ACA61" w:rsidR="00E66547" w:rsidRPr="00EA71A6" w:rsidRDefault="00E66547" w:rsidP="00EA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EA71A6">
              <w:rPr>
                <w:rFonts w:asciiTheme="majorBidi" w:hAnsiTheme="majorBidi" w:cs="Angsana New"/>
                <w:sz w:val="28"/>
                <w:szCs w:val="28"/>
              </w:rPr>
              <w:t>65,927,72</w:t>
            </w:r>
            <w:r w:rsidR="001850B3" w:rsidRPr="00EA71A6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82" w:type="dxa"/>
            <w:vAlign w:val="bottom"/>
          </w:tcPr>
          <w:p w14:paraId="38F1F0ED" w14:textId="77777777" w:rsidR="00E66547" w:rsidRPr="00CF3746" w:rsidRDefault="00E66547" w:rsidP="00E6654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4B47E94" w14:textId="5CA6B565" w:rsidR="00E66547" w:rsidRPr="00CF3746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B68BC60" w14:textId="77777777" w:rsidR="00E66547" w:rsidRPr="00CF3746" w:rsidRDefault="00E66547" w:rsidP="00E6654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0F62BA" w14:textId="0289DAE8" w:rsidR="00E66547" w:rsidRPr="00CF3746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65,955,407</w:t>
            </w:r>
          </w:p>
        </w:tc>
        <w:tc>
          <w:tcPr>
            <w:tcW w:w="180" w:type="dxa"/>
            <w:vAlign w:val="bottom"/>
          </w:tcPr>
          <w:p w14:paraId="054B47B9" w14:textId="77777777" w:rsidR="00E66547" w:rsidRPr="00CF3746" w:rsidRDefault="00E66547" w:rsidP="00E6654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0B48FE" w14:textId="7D9FA961" w:rsidR="00E66547" w:rsidRPr="00C7491C" w:rsidRDefault="00E66547" w:rsidP="00C7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C7491C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FFC0860" w14:textId="77777777" w:rsidR="00E66547" w:rsidRPr="00CF3746" w:rsidRDefault="00E66547" w:rsidP="00E6654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DA0504" w14:textId="7131E9CB" w:rsidR="00E66547" w:rsidRPr="00CF3746" w:rsidRDefault="00E66547" w:rsidP="00E6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65,955,407</w:t>
            </w:r>
          </w:p>
        </w:tc>
      </w:tr>
    </w:tbl>
    <w:p w14:paraId="593E95EB" w14:textId="22FA1E8E" w:rsidR="00367F98" w:rsidRDefault="00367F98" w:rsidP="00367F98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780573" w:rsidRPr="00CF3746" w14:paraId="6BAE2D72" w14:textId="77777777" w:rsidTr="002469E8">
        <w:trPr>
          <w:cantSplit/>
          <w:trHeight w:val="74"/>
          <w:tblHeader/>
        </w:trPr>
        <w:tc>
          <w:tcPr>
            <w:tcW w:w="3960" w:type="dxa"/>
            <w:shd w:val="clear" w:color="auto" w:fill="auto"/>
            <w:vAlign w:val="bottom"/>
          </w:tcPr>
          <w:p w14:paraId="07529963" w14:textId="77777777" w:rsidR="00780573" w:rsidRPr="00CF3746" w:rsidDel="00A71EB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06D31A8C" w14:textId="77777777" w:rsidR="00780573" w:rsidRPr="00CF3746" w:rsidRDefault="00780573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780573" w:rsidRPr="00CF3746" w14:paraId="3EF71974" w14:textId="77777777" w:rsidTr="002469E8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14125E49" w14:textId="77777777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1FB7D157" w14:textId="77777777" w:rsidR="00780573" w:rsidRPr="00CF3746" w:rsidRDefault="0078057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69E6C0A2" w14:textId="77777777" w:rsidR="00780573" w:rsidRPr="00CF3746" w:rsidRDefault="007805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5478F25F" w14:textId="77777777" w:rsidR="00780573" w:rsidRPr="00CF3746" w:rsidRDefault="00780573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80573" w:rsidRPr="00CF3746" w14:paraId="3EF0089D" w14:textId="77777777" w:rsidTr="002469E8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2898430B" w14:textId="77777777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450D6E8" w14:textId="77777777" w:rsidR="00780573" w:rsidRPr="00CF3746" w:rsidRDefault="0078057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5C518149" w14:textId="77777777" w:rsidR="00780573" w:rsidRPr="00CF3746" w:rsidRDefault="007805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3DD9A2DD" w14:textId="77777777" w:rsidR="00780573" w:rsidRPr="00CF3746" w:rsidRDefault="00780573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149CDDA" w14:textId="77777777" w:rsidR="00780573" w:rsidRPr="00CF3746" w:rsidRDefault="007805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76B0EAB" w14:textId="77777777" w:rsidR="00780573" w:rsidRPr="00CF3746" w:rsidRDefault="0078057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111E943C" w14:textId="77777777" w:rsidR="00780573" w:rsidRPr="00CF3746" w:rsidRDefault="007805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D297AAA" w14:textId="77777777" w:rsidR="00780573" w:rsidRPr="00CF3746" w:rsidRDefault="0078057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B53C6CB" w14:textId="77777777" w:rsidR="00780573" w:rsidRPr="00CF3746" w:rsidRDefault="007805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FE16F6" w14:textId="77777777" w:rsidR="00780573" w:rsidRPr="00CF3746" w:rsidRDefault="0078057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9C3C490" w14:textId="77777777" w:rsidR="00780573" w:rsidRPr="00CF3746" w:rsidRDefault="007805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58C96B" w14:textId="77777777" w:rsidR="00780573" w:rsidRPr="00CF3746" w:rsidRDefault="0078057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733C012" w14:textId="77777777" w:rsidR="00780573" w:rsidRPr="00CF3746" w:rsidRDefault="0078057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5C6734" w14:textId="77777777" w:rsidR="00780573" w:rsidRPr="00CF3746" w:rsidRDefault="00780573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80573" w:rsidRPr="00CF3746" w14:paraId="1EF6DEFE" w14:textId="77777777" w:rsidTr="002469E8">
        <w:trPr>
          <w:cantSplit/>
          <w:trHeight w:val="56"/>
          <w:tblHeader/>
        </w:trPr>
        <w:tc>
          <w:tcPr>
            <w:tcW w:w="3960" w:type="dxa"/>
            <w:shd w:val="clear" w:color="auto" w:fill="auto"/>
            <w:vAlign w:val="bottom"/>
          </w:tcPr>
          <w:p w14:paraId="198736E5" w14:textId="77777777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7351AA15" w14:textId="77777777" w:rsidR="00780573" w:rsidRPr="00CF3746" w:rsidRDefault="007805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CF37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780573" w:rsidRPr="00CF3746" w14:paraId="4FC69CB9" w14:textId="77777777" w:rsidTr="002469E8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7FD57762" w14:textId="1031CCF2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260" w:type="dxa"/>
            <w:gridSpan w:val="13"/>
            <w:vAlign w:val="bottom"/>
          </w:tcPr>
          <w:p w14:paraId="3B51E4E3" w14:textId="77777777" w:rsidR="00780573" w:rsidRPr="00CF3746" w:rsidRDefault="00780573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780573" w:rsidRPr="00CF3746" w14:paraId="7447CB28" w14:textId="77777777" w:rsidTr="002469E8">
        <w:trPr>
          <w:cantSplit/>
        </w:trPr>
        <w:tc>
          <w:tcPr>
            <w:tcW w:w="3960" w:type="dxa"/>
          </w:tcPr>
          <w:p w14:paraId="11775142" w14:textId="77777777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2975019B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8CB6CBB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F16F81A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F390A29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47A588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9A615B1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39B057D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2E4C41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3003CC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0E8D11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46847E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559BE7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4AF939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0573" w:rsidRPr="00583485" w14:paraId="61200425" w14:textId="77777777" w:rsidTr="002469E8">
        <w:trPr>
          <w:cantSplit/>
        </w:trPr>
        <w:tc>
          <w:tcPr>
            <w:tcW w:w="3960" w:type="dxa"/>
          </w:tcPr>
          <w:p w14:paraId="0149BA5E" w14:textId="77777777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  <w:vAlign w:val="bottom"/>
          </w:tcPr>
          <w:p w14:paraId="047F4CF1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22B77426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72EF966C" w14:textId="77777777" w:rsidR="00780573" w:rsidRPr="00007802" w:rsidRDefault="00780573" w:rsidP="00285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109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307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998</w:t>
            </w:r>
          </w:p>
        </w:tc>
        <w:tc>
          <w:tcPr>
            <w:tcW w:w="180" w:type="dxa"/>
          </w:tcPr>
          <w:p w14:paraId="6C6AAC20" w14:textId="77777777" w:rsidR="00780573" w:rsidRPr="00007802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5A25A9" w14:textId="77777777" w:rsidR="00780573" w:rsidRPr="00007802" w:rsidRDefault="00780573" w:rsidP="00027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109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307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998</w:t>
            </w:r>
          </w:p>
        </w:tc>
        <w:tc>
          <w:tcPr>
            <w:tcW w:w="182" w:type="dxa"/>
            <w:vAlign w:val="bottom"/>
          </w:tcPr>
          <w:p w14:paraId="44639CBC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C80B80E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121D02C" w14:textId="011E4BA9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3BEEB7" w14:textId="77777777" w:rsidR="00780573" w:rsidRPr="00583485" w:rsidRDefault="00780573" w:rsidP="00B4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B41CE4E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94487F" w14:textId="77777777" w:rsidR="00780573" w:rsidRPr="001759E2" w:rsidRDefault="00780573" w:rsidP="001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1759E2">
              <w:rPr>
                <w:rFonts w:asciiTheme="majorBidi" w:hAnsiTheme="majorBidi" w:cs="Angsana New"/>
                <w:sz w:val="28"/>
                <w:szCs w:val="28"/>
              </w:rPr>
              <w:t>108,821,617</w:t>
            </w:r>
          </w:p>
        </w:tc>
        <w:tc>
          <w:tcPr>
            <w:tcW w:w="180" w:type="dxa"/>
            <w:vAlign w:val="bottom"/>
          </w:tcPr>
          <w:p w14:paraId="31AE18E3" w14:textId="77777777" w:rsidR="00780573" w:rsidRPr="00007802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FD93E7" w14:textId="77777777" w:rsidR="00780573" w:rsidRPr="00007802" w:rsidRDefault="00780573" w:rsidP="0088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</w:rPr>
              <w:t>108,821,617</w:t>
            </w:r>
          </w:p>
        </w:tc>
      </w:tr>
      <w:tr w:rsidR="00780573" w:rsidRPr="00583485" w14:paraId="1C0634D4" w14:textId="77777777" w:rsidTr="002469E8">
        <w:trPr>
          <w:cantSplit/>
        </w:trPr>
        <w:tc>
          <w:tcPr>
            <w:tcW w:w="3960" w:type="dxa"/>
          </w:tcPr>
          <w:p w14:paraId="244BE9C4" w14:textId="77777777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เงินให้กู้ยืมระยะยาว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0F53D461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E074E5A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1955A69E" w14:textId="77777777" w:rsidR="00780573" w:rsidRPr="00583485" w:rsidRDefault="00780573" w:rsidP="00285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6110C">
              <w:rPr>
                <w:rFonts w:asciiTheme="majorBidi" w:hAnsiTheme="majorBidi" w:cstheme="majorBidi"/>
                <w:sz w:val="28"/>
                <w:szCs w:val="28"/>
              </w:rPr>
              <w:t>737,500</w:t>
            </w:r>
          </w:p>
        </w:tc>
        <w:tc>
          <w:tcPr>
            <w:tcW w:w="180" w:type="dxa"/>
          </w:tcPr>
          <w:p w14:paraId="05E5BFA9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F67C14" w14:textId="77777777" w:rsidR="00780573" w:rsidRPr="00583485" w:rsidRDefault="00780573" w:rsidP="00027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6110C">
              <w:rPr>
                <w:rFonts w:asciiTheme="majorBidi" w:hAnsiTheme="majorBidi" w:cstheme="majorBidi"/>
                <w:sz w:val="28"/>
                <w:szCs w:val="28"/>
              </w:rPr>
              <w:t>737,500</w:t>
            </w:r>
          </w:p>
        </w:tc>
        <w:tc>
          <w:tcPr>
            <w:tcW w:w="182" w:type="dxa"/>
            <w:vAlign w:val="bottom"/>
          </w:tcPr>
          <w:p w14:paraId="6002E241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9AED365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2F0A63A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25E56D" w14:textId="77777777" w:rsidR="00780573" w:rsidRPr="00583485" w:rsidRDefault="00780573" w:rsidP="00B4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741,041</w:t>
            </w:r>
          </w:p>
        </w:tc>
        <w:tc>
          <w:tcPr>
            <w:tcW w:w="180" w:type="dxa"/>
            <w:vAlign w:val="bottom"/>
          </w:tcPr>
          <w:p w14:paraId="69DF3EDE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7BB44C" w14:textId="77777777" w:rsidR="00780573" w:rsidRPr="001759E2" w:rsidRDefault="00780573" w:rsidP="001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1759E2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8C0A5CC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A542F2" w14:textId="77777777" w:rsidR="00780573" w:rsidRPr="00583485" w:rsidRDefault="00780573" w:rsidP="0088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741,041</w:t>
            </w:r>
          </w:p>
        </w:tc>
      </w:tr>
      <w:tr w:rsidR="00780573" w:rsidRPr="00583485" w14:paraId="75DFEBC4" w14:textId="77777777" w:rsidTr="002469E8">
        <w:trPr>
          <w:cantSplit/>
          <w:trHeight w:val="189"/>
        </w:trPr>
        <w:tc>
          <w:tcPr>
            <w:tcW w:w="3960" w:type="dxa"/>
          </w:tcPr>
          <w:p w14:paraId="3525669C" w14:textId="77777777" w:rsidR="00780573" w:rsidRPr="00317C3C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76DE2DFC" w14:textId="77777777" w:rsidR="00780573" w:rsidRPr="00317C3C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3" w:type="dxa"/>
            <w:vAlign w:val="bottom"/>
          </w:tcPr>
          <w:p w14:paraId="4497090B" w14:textId="77777777" w:rsidR="00780573" w:rsidRPr="00317C3C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7142C56F" w14:textId="77777777" w:rsidR="00780573" w:rsidRPr="00317C3C" w:rsidRDefault="00780573" w:rsidP="00285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299D1662" w14:textId="77777777" w:rsidR="00780573" w:rsidRPr="00317C3C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0A70662D" w14:textId="77777777" w:rsidR="00780573" w:rsidRPr="00317C3C" w:rsidRDefault="00780573" w:rsidP="00285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2" w:type="dxa"/>
            <w:vAlign w:val="bottom"/>
          </w:tcPr>
          <w:p w14:paraId="150C8525" w14:textId="77777777" w:rsidR="00780573" w:rsidRPr="00317C3C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1C5CAA25" w14:textId="77777777" w:rsidR="00780573" w:rsidRPr="00317C3C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29F80EC8" w14:textId="77777777" w:rsidR="00780573" w:rsidRPr="00317C3C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2C5BD11F" w14:textId="77777777" w:rsidR="00780573" w:rsidRPr="00317C3C" w:rsidRDefault="00780573" w:rsidP="00B4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59724A28" w14:textId="77777777" w:rsidR="00780573" w:rsidRPr="00317C3C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1093CDB4" w14:textId="77777777" w:rsidR="00780573" w:rsidRPr="001759E2" w:rsidRDefault="00780573" w:rsidP="001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473ED2" w14:textId="77777777" w:rsidR="00780573" w:rsidRPr="00317C3C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</w:tcPr>
          <w:p w14:paraId="7541BC40" w14:textId="77777777" w:rsidR="00780573" w:rsidRPr="00317C3C" w:rsidRDefault="00780573" w:rsidP="0088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80573" w:rsidRPr="00583485" w14:paraId="6049C3F8" w14:textId="77777777" w:rsidTr="002469E8">
        <w:trPr>
          <w:cantSplit/>
        </w:trPr>
        <w:tc>
          <w:tcPr>
            <w:tcW w:w="3960" w:type="dxa"/>
          </w:tcPr>
          <w:p w14:paraId="2A64BC9C" w14:textId="77777777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5A470A1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081C706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DBD18CE" w14:textId="77777777" w:rsidR="00780573" w:rsidRPr="00583485" w:rsidRDefault="00780573" w:rsidP="00285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6D78B1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BC00B0" w14:textId="77777777" w:rsidR="00780573" w:rsidRPr="00583485" w:rsidRDefault="00780573" w:rsidP="00285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B730002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5D41CAD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5CEB6A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C04828" w14:textId="77777777" w:rsidR="00780573" w:rsidRPr="00583485" w:rsidRDefault="00780573" w:rsidP="00B4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9CE9BE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BFF53D" w14:textId="77777777" w:rsidR="00780573" w:rsidRPr="001759E2" w:rsidRDefault="00780573" w:rsidP="001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300F7B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CED837" w14:textId="77777777" w:rsidR="00780573" w:rsidRPr="00583485" w:rsidRDefault="00780573" w:rsidP="0088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0573" w:rsidRPr="00583485" w14:paraId="266C5EDB" w14:textId="77777777" w:rsidTr="002469E8">
        <w:trPr>
          <w:cantSplit/>
        </w:trPr>
        <w:tc>
          <w:tcPr>
            <w:tcW w:w="3960" w:type="dxa"/>
          </w:tcPr>
          <w:p w14:paraId="08EFE307" w14:textId="77777777" w:rsidR="00780573" w:rsidRPr="00BB153B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75E54687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         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3" w:type="dxa"/>
            <w:vAlign w:val="bottom"/>
          </w:tcPr>
          <w:p w14:paraId="77CF91B7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116103D" w14:textId="77777777" w:rsidR="00780573" w:rsidRPr="00583485" w:rsidRDefault="00780573" w:rsidP="008B7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-</w:t>
            </w:r>
          </w:p>
        </w:tc>
        <w:tc>
          <w:tcPr>
            <w:tcW w:w="180" w:type="dxa"/>
            <w:vAlign w:val="bottom"/>
          </w:tcPr>
          <w:p w14:paraId="7679F09D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10AC00" w14:textId="77777777" w:rsidR="00780573" w:rsidRPr="00583485" w:rsidRDefault="00780573" w:rsidP="003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   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355B0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2" w:type="dxa"/>
            <w:vAlign w:val="bottom"/>
          </w:tcPr>
          <w:p w14:paraId="7DA3444D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B804909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37EE345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E1916E" w14:textId="77777777" w:rsidR="00780573" w:rsidRPr="00583485" w:rsidRDefault="00780573" w:rsidP="00B4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0" w:type="dxa"/>
            <w:vAlign w:val="bottom"/>
          </w:tcPr>
          <w:p w14:paraId="2994E7C1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8B92D5" w14:textId="77777777" w:rsidR="00780573" w:rsidRPr="001759E2" w:rsidRDefault="00780573" w:rsidP="001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1759E2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            </w:t>
            </w:r>
            <w:r w:rsidRPr="001759E2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58CC64E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A05868" w14:textId="77777777" w:rsidR="00780573" w:rsidRPr="00583485" w:rsidRDefault="00780573" w:rsidP="0088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</w:tr>
      <w:tr w:rsidR="00780573" w:rsidRPr="00583485" w14:paraId="34EDD4CF" w14:textId="77777777" w:rsidTr="002469E8">
        <w:trPr>
          <w:cantSplit/>
        </w:trPr>
        <w:tc>
          <w:tcPr>
            <w:tcW w:w="3960" w:type="dxa"/>
          </w:tcPr>
          <w:p w14:paraId="267FBF91" w14:textId="77777777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0DE4E682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216BD1FC" w14:textId="77777777" w:rsidR="00780573" w:rsidRPr="00CF3746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0637256" w14:textId="77777777" w:rsidR="00780573" w:rsidRPr="00583485" w:rsidRDefault="00780573" w:rsidP="00285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056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42261327" w14:textId="77777777" w:rsidR="00780573" w:rsidRPr="00583485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B984B3" w14:textId="77777777" w:rsidR="00780573" w:rsidRPr="00583485" w:rsidRDefault="00780573" w:rsidP="00285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056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82" w:type="dxa"/>
            <w:vAlign w:val="bottom"/>
          </w:tcPr>
          <w:p w14:paraId="6D24B671" w14:textId="77777777" w:rsidR="00780573" w:rsidRPr="00583485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4781113" w14:textId="77777777" w:rsidR="00780573" w:rsidRPr="00583485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D33E1D6" w14:textId="77777777" w:rsidR="00780573" w:rsidRPr="00583485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A6BCA13" w14:textId="77777777" w:rsidR="00780573" w:rsidRPr="00583485" w:rsidRDefault="00780573" w:rsidP="00B4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5B2D">
              <w:rPr>
                <w:rFonts w:asciiTheme="majorBidi" w:hAnsiTheme="majorBidi" w:cstheme="majorBidi"/>
                <w:sz w:val="28"/>
                <w:szCs w:val="28"/>
              </w:rPr>
              <w:t>22,190,42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24341425" w14:textId="77777777" w:rsidR="00780573" w:rsidRPr="00583485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F58FBA" w14:textId="77777777" w:rsidR="00780573" w:rsidRPr="001759E2" w:rsidRDefault="00780573" w:rsidP="001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1759E2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397CCED" w14:textId="77777777" w:rsidR="00780573" w:rsidRPr="00583485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9D91C4" w14:textId="77777777" w:rsidR="00780573" w:rsidRPr="00583485" w:rsidRDefault="00780573" w:rsidP="0088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5B2D">
              <w:rPr>
                <w:rFonts w:asciiTheme="majorBidi" w:hAnsiTheme="majorBidi" w:cstheme="majorBidi"/>
                <w:sz w:val="28"/>
                <w:szCs w:val="28"/>
              </w:rPr>
              <w:t>22,190,42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80573" w:rsidRPr="00CF3746" w14:paraId="03FB8CA5" w14:textId="77777777" w:rsidTr="002469E8">
        <w:trPr>
          <w:cantSplit/>
        </w:trPr>
        <w:tc>
          <w:tcPr>
            <w:tcW w:w="3960" w:type="dxa"/>
          </w:tcPr>
          <w:p w14:paraId="2309E36A" w14:textId="77777777" w:rsidR="00780573" w:rsidRPr="00CF3746" w:rsidRDefault="0078057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4D6627A8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630C432D" w14:textId="77777777" w:rsidR="00780573" w:rsidRPr="00CF3746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87A0BCF" w14:textId="77777777" w:rsidR="00780573" w:rsidRPr="00CF3746" w:rsidRDefault="00780573" w:rsidP="00285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59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725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312</w:t>
            </w:r>
          </w:p>
        </w:tc>
        <w:tc>
          <w:tcPr>
            <w:tcW w:w="180" w:type="dxa"/>
            <w:vAlign w:val="bottom"/>
          </w:tcPr>
          <w:p w14:paraId="2D23E4B5" w14:textId="77777777" w:rsidR="00780573" w:rsidRPr="00CF3746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09CBCB" w14:textId="77777777" w:rsidR="00780573" w:rsidRPr="00CF3746" w:rsidRDefault="00780573" w:rsidP="00285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59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725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312</w:t>
            </w:r>
          </w:p>
        </w:tc>
        <w:tc>
          <w:tcPr>
            <w:tcW w:w="182" w:type="dxa"/>
            <w:vAlign w:val="bottom"/>
          </w:tcPr>
          <w:p w14:paraId="73DC14FE" w14:textId="77777777" w:rsidR="00780573" w:rsidRPr="00CF3746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D1E43D7" w14:textId="77777777" w:rsidR="00780573" w:rsidRPr="00CF3746" w:rsidRDefault="007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D1D7AC6" w14:textId="77777777" w:rsidR="00780573" w:rsidRPr="00CF3746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FBFECF" w14:textId="77777777" w:rsidR="00780573" w:rsidRPr="00CF3746" w:rsidRDefault="00780573" w:rsidP="00B4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C3B0A">
              <w:rPr>
                <w:rFonts w:asciiTheme="majorBidi" w:hAnsiTheme="majorBidi" w:cstheme="majorBidi"/>
                <w:sz w:val="28"/>
                <w:szCs w:val="28"/>
              </w:rPr>
              <w:t>59,863,123</w:t>
            </w:r>
          </w:p>
        </w:tc>
        <w:tc>
          <w:tcPr>
            <w:tcW w:w="180" w:type="dxa"/>
            <w:vAlign w:val="bottom"/>
          </w:tcPr>
          <w:p w14:paraId="446B0EDC" w14:textId="77777777" w:rsidR="00780573" w:rsidRPr="00CF3746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25E895" w14:textId="77777777" w:rsidR="00780573" w:rsidRPr="001759E2" w:rsidRDefault="00780573" w:rsidP="001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1759E2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B589416" w14:textId="77777777" w:rsidR="00780573" w:rsidRPr="00CF3746" w:rsidRDefault="007805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3608C8" w14:textId="77777777" w:rsidR="00780573" w:rsidRPr="00CF3746" w:rsidRDefault="00780573" w:rsidP="0088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C3B0A">
              <w:rPr>
                <w:rFonts w:asciiTheme="majorBidi" w:hAnsiTheme="majorBidi" w:cstheme="majorBidi"/>
                <w:sz w:val="28"/>
                <w:szCs w:val="28"/>
              </w:rPr>
              <w:t>59,863,123</w:t>
            </w:r>
          </w:p>
        </w:tc>
      </w:tr>
    </w:tbl>
    <w:p w14:paraId="061C2DFF" w14:textId="77777777" w:rsidR="005162B2" w:rsidRPr="00780573" w:rsidRDefault="005162B2" w:rsidP="00F81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  <w:lang w:val="en-GB"/>
        </w:rPr>
      </w:pPr>
    </w:p>
    <w:p w14:paraId="03829EE1" w14:textId="547CED41" w:rsidR="00BF4AC0" w:rsidRPr="008A716F" w:rsidRDefault="008A716F" w:rsidP="008A716F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  <w:cs/>
          <w:lang w:val="en-US" w:bidi="th-TH"/>
        </w:rPr>
        <w:sectPr w:rsidR="00BF4AC0" w:rsidRPr="008A716F" w:rsidSect="004721BA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ในระหว่างงวดสามเดือนสิ้นสุดวันที่ </w:t>
      </w:r>
      <w:r>
        <w:rPr>
          <w:rFonts w:asciiTheme="majorBidi" w:hAnsiTheme="majorBidi" w:cs="Angsana New"/>
          <w:sz w:val="28"/>
          <w:szCs w:val="28"/>
          <w:lang w:val="en-US" w:bidi="th-TH"/>
        </w:rPr>
        <w:t xml:space="preserve">31 </w:t>
      </w:r>
      <w:r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มีนาคม </w:t>
      </w:r>
      <w:r>
        <w:rPr>
          <w:rFonts w:asciiTheme="majorBidi" w:hAnsiTheme="majorBidi" w:cs="Angsana New"/>
          <w:sz w:val="28"/>
          <w:szCs w:val="28"/>
          <w:lang w:val="en-US" w:bidi="th-TH"/>
        </w:rPr>
        <w:t xml:space="preserve">2566 </w:t>
      </w:r>
      <w:r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กลุ่มบริษัทและบริษัทไม่มีการเปลี่ยนแปลงเทคนิคการประเมินมูลค่ายุติธรรมของเครื่องมือทางการเงิน</w:t>
      </w:r>
    </w:p>
    <w:p w14:paraId="1E3486B8" w14:textId="3B025E34" w:rsidR="00E7567D" w:rsidRPr="00CF3746" w:rsidRDefault="00E7567D" w:rsidP="00D42FA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ภาระผูกพันกับบุคคลหรือกิจการที่ไม่เกี่ยวข้องกัน </w:t>
      </w:r>
    </w:p>
    <w:p w14:paraId="61C9BDDE" w14:textId="77777777" w:rsidR="00E7567D" w:rsidRPr="004241A0" w:rsidRDefault="00E7567D" w:rsidP="00143016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6480"/>
        <w:gridCol w:w="265"/>
        <w:gridCol w:w="1082"/>
        <w:gridCol w:w="268"/>
        <w:gridCol w:w="1079"/>
      </w:tblGrid>
      <w:tr w:rsidR="004A2EFB" w:rsidRPr="00CF3746" w14:paraId="647E53AC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1BB8E256" w14:textId="77777777" w:rsidR="004A2EFB" w:rsidRPr="00CF3746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58F84D2A" w14:textId="7777777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6B061C73" w14:textId="3174E19C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2EFB" w:rsidRPr="00CF3746" w14:paraId="581A03E9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7BCE4063" w14:textId="77777777" w:rsidR="004A2EFB" w:rsidRPr="00CF3746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47B3334F" w14:textId="7777777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D7ECB70" w14:textId="54C463EB" w:rsidR="004A2EFB" w:rsidRPr="00CF3746" w:rsidRDefault="0098029A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8029A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9C55A4">
              <w:rPr>
                <w:rFonts w:asciiTheme="majorBidi" w:hAnsiTheme="majorBidi" w:cs="Angsana New"/>
                <w:sz w:val="28"/>
                <w:szCs w:val="28"/>
              </w:rPr>
              <w:t xml:space="preserve">1 </w:t>
            </w:r>
            <w:r w:rsidR="009C55A4">
              <w:rPr>
                <w:rFonts w:asciiTheme="majorBidi" w:hAnsiTheme="majorBidi" w:cs="Angsana New" w:hint="cs"/>
                <w:sz w:val="28"/>
                <w:szCs w:val="28"/>
                <w:cs/>
              </w:rPr>
              <w:t>มีนาคม</w:t>
            </w:r>
            <w:r w:rsidR="009273A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A2EFB"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9C55A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68" w:type="dxa"/>
            <w:vAlign w:val="bottom"/>
          </w:tcPr>
          <w:p w14:paraId="244F59F6" w14:textId="7777777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133AF6C8" w14:textId="533944B1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9C55A4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4A2EFB" w:rsidRPr="00CF3746" w14:paraId="097F37BE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0092675D" w14:textId="77777777" w:rsidR="004A2EFB" w:rsidRPr="00CF3746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662A3B76" w14:textId="7777777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35DA0F06" w14:textId="398B7CEC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A2EFB" w:rsidRPr="00CF3746" w14:paraId="150B38B6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66CA2E91" w14:textId="2CD478D6" w:rsidR="004A2EFB" w:rsidRPr="00CF3746" w:rsidRDefault="004A2EFB" w:rsidP="00446B4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65" w:type="dxa"/>
          </w:tcPr>
          <w:p w14:paraId="1D77D867" w14:textId="77777777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19B5AC21" w14:textId="77777777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6999371E" w14:textId="77777777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35E45E87" w14:textId="77777777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46965" w:rsidRPr="00CF3746" w14:paraId="223749CD" w14:textId="77777777" w:rsidTr="00E60E18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228B1C66" w14:textId="3B2F3657" w:rsidR="00C46965" w:rsidRPr="00CF3746" w:rsidRDefault="00F57C44" w:rsidP="00446B4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</w:t>
            </w:r>
            <w:r w:rsidR="00C46965"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65" w:type="dxa"/>
          </w:tcPr>
          <w:p w14:paraId="0FADB7BC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66E63C4" w14:textId="67495177" w:rsidR="00C46965" w:rsidRPr="00CF3746" w:rsidRDefault="007666F1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4,006</w:t>
            </w:r>
          </w:p>
        </w:tc>
        <w:tc>
          <w:tcPr>
            <w:tcW w:w="268" w:type="dxa"/>
            <w:vAlign w:val="bottom"/>
          </w:tcPr>
          <w:p w14:paraId="23F62016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3439A337" w14:textId="3AE59778" w:rsidR="00C46965" w:rsidRPr="00CF3746" w:rsidRDefault="002C2239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4,006</w:t>
            </w:r>
          </w:p>
        </w:tc>
      </w:tr>
    </w:tbl>
    <w:p w14:paraId="6A4AD47F" w14:textId="137B3E8C" w:rsidR="00BE508A" w:rsidRPr="00C05DDE" w:rsidRDefault="00BE5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CB4B418" w14:textId="14515E5F" w:rsidR="00171590" w:rsidRDefault="00171590" w:rsidP="001715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bookmarkStart w:id="7" w:name="_Hlk112149949"/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  <w:bookmarkEnd w:id="7"/>
    </w:p>
    <w:p w14:paraId="109E1B29" w14:textId="17482F8B" w:rsidR="00171590" w:rsidRPr="00E20FA7" w:rsidRDefault="00171590" w:rsidP="00171590">
      <w:pPr>
        <w:rPr>
          <w:rFonts w:ascii="Angsana New" w:hAnsi="Angsana New" w:cs="Angsana New"/>
          <w:sz w:val="28"/>
          <w:szCs w:val="28"/>
        </w:rPr>
      </w:pPr>
    </w:p>
    <w:p w14:paraId="11362676" w14:textId="7846DE11" w:rsidR="00D6491F" w:rsidRPr="00373426" w:rsidRDefault="00D6491F" w:rsidP="00D6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373426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373426">
        <w:rPr>
          <w:rFonts w:ascii="Angsana New" w:hAnsi="Angsana New" w:cs="Angsana New"/>
          <w:sz w:val="28"/>
          <w:szCs w:val="28"/>
          <w:cs/>
        </w:rPr>
        <w:t xml:space="preserve"> </w:t>
      </w:r>
      <w:r w:rsidRPr="00373426">
        <w:rPr>
          <w:rFonts w:ascii="Angsana New" w:hAnsi="Angsana New" w:cs="Angsana New"/>
          <w:sz w:val="28"/>
          <w:szCs w:val="28"/>
        </w:rPr>
        <w:t>1</w:t>
      </w:r>
      <w:r w:rsidR="0098130D" w:rsidRPr="00373426">
        <w:rPr>
          <w:rFonts w:ascii="Angsana New" w:hAnsi="Angsana New" w:cs="Angsana New"/>
          <w:sz w:val="28"/>
          <w:szCs w:val="28"/>
        </w:rPr>
        <w:t>8</w:t>
      </w:r>
      <w:r w:rsidRPr="00373426">
        <w:rPr>
          <w:rFonts w:ascii="Angsana New" w:hAnsi="Angsana New" w:cs="Angsana New"/>
          <w:sz w:val="28"/>
          <w:szCs w:val="28"/>
          <w:cs/>
        </w:rPr>
        <w:t xml:space="preserve"> </w:t>
      </w:r>
      <w:r w:rsidRPr="00373426">
        <w:rPr>
          <w:rFonts w:ascii="Angsana New" w:hAnsi="Angsana New" w:cs="Angsana New" w:hint="cs"/>
          <w:sz w:val="28"/>
          <w:szCs w:val="28"/>
          <w:cs/>
        </w:rPr>
        <w:t>เมษายน</w:t>
      </w:r>
      <w:r w:rsidRPr="00373426">
        <w:rPr>
          <w:rFonts w:ascii="Angsana New" w:hAnsi="Angsana New" w:cs="Angsana New"/>
          <w:sz w:val="28"/>
          <w:szCs w:val="28"/>
          <w:cs/>
        </w:rPr>
        <w:t xml:space="preserve"> </w:t>
      </w:r>
      <w:r w:rsidRPr="00373426">
        <w:rPr>
          <w:rFonts w:ascii="Angsana New" w:hAnsi="Angsana New" w:cs="Angsana New"/>
          <w:sz w:val="28"/>
          <w:szCs w:val="28"/>
        </w:rPr>
        <w:t>2566</w:t>
      </w:r>
      <w:r w:rsidRPr="00373426">
        <w:rPr>
          <w:rFonts w:ascii="Angsana New" w:hAnsi="Angsana New" w:cs="Angsana New"/>
          <w:sz w:val="28"/>
          <w:szCs w:val="28"/>
          <w:cs/>
        </w:rPr>
        <w:t xml:space="preserve"> </w:t>
      </w:r>
      <w:r w:rsidRPr="00373426">
        <w:rPr>
          <w:rFonts w:ascii="Angsana New" w:hAnsi="Angsana New" w:cs="Angsana New" w:hint="cs"/>
          <w:sz w:val="28"/>
          <w:szCs w:val="28"/>
          <w:cs/>
        </w:rPr>
        <w:t>ที่ประชุมสามัญผู้ถือหุ้นประจำปี</w:t>
      </w:r>
      <w:r w:rsidRPr="00373426">
        <w:rPr>
          <w:rFonts w:ascii="Angsana New" w:hAnsi="Angsana New" w:cs="Angsana New"/>
          <w:sz w:val="28"/>
          <w:szCs w:val="28"/>
          <w:cs/>
        </w:rPr>
        <w:t xml:space="preserve"> </w:t>
      </w:r>
      <w:r w:rsidRPr="00373426">
        <w:rPr>
          <w:rFonts w:ascii="Angsana New" w:hAnsi="Angsana New" w:cs="Angsana New"/>
          <w:sz w:val="28"/>
          <w:szCs w:val="28"/>
        </w:rPr>
        <w:t>256</w:t>
      </w:r>
      <w:r w:rsidR="0098130D" w:rsidRPr="00373426">
        <w:rPr>
          <w:rFonts w:ascii="Angsana New" w:hAnsi="Angsana New" w:cs="Angsana New"/>
          <w:sz w:val="28"/>
          <w:szCs w:val="28"/>
        </w:rPr>
        <w:t>6</w:t>
      </w:r>
      <w:r w:rsidRPr="00373426">
        <w:rPr>
          <w:rFonts w:ascii="Angsana New" w:hAnsi="Angsana New" w:cs="Angsana New"/>
          <w:sz w:val="28"/>
          <w:szCs w:val="28"/>
          <w:cs/>
        </w:rPr>
        <w:t xml:space="preserve"> </w:t>
      </w:r>
      <w:r w:rsidRPr="00373426">
        <w:rPr>
          <w:rFonts w:ascii="Angsana New" w:hAnsi="Angsana New" w:cs="Angsana New" w:hint="cs"/>
          <w:sz w:val="28"/>
          <w:szCs w:val="28"/>
          <w:cs/>
        </w:rPr>
        <w:t>มีมติ</w:t>
      </w:r>
      <w:r w:rsidRPr="00373426">
        <w:rPr>
          <w:rFonts w:ascii="Angsana New" w:hAnsi="Angsana New" w:cs="Angsana New"/>
          <w:sz w:val="28"/>
          <w:szCs w:val="28"/>
        </w:rPr>
        <w:t xml:space="preserve"> </w:t>
      </w:r>
      <w:r w:rsidRPr="00373426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656E2926" w14:textId="77777777" w:rsidR="00D6491F" w:rsidRPr="00373426" w:rsidRDefault="00D6491F" w:rsidP="00D6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4E2D7E0E" w14:textId="1AC5B5C6" w:rsidR="00D6491F" w:rsidRPr="00373426" w:rsidRDefault="00D6491F" w:rsidP="00D6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87" w:hanging="447"/>
        <w:jc w:val="thaiDistribute"/>
        <w:rPr>
          <w:rFonts w:ascii="Angsana New" w:hAnsi="Angsana New" w:cs="Angsana New"/>
          <w:sz w:val="28"/>
          <w:szCs w:val="28"/>
        </w:rPr>
      </w:pPr>
      <w:r w:rsidRPr="00373426">
        <w:rPr>
          <w:rFonts w:ascii="Angsana New" w:hAnsi="Angsana New" w:cs="Angsana New"/>
          <w:sz w:val="28"/>
          <w:szCs w:val="28"/>
        </w:rPr>
        <w:t>1</w:t>
      </w:r>
      <w:r w:rsidRPr="00373426">
        <w:rPr>
          <w:rFonts w:ascii="Angsana New" w:hAnsi="Angsana New" w:cs="Angsana New" w:hint="cs"/>
          <w:sz w:val="28"/>
          <w:szCs w:val="28"/>
          <w:cs/>
        </w:rPr>
        <w:t xml:space="preserve">. </w:t>
      </w:r>
      <w:r w:rsidRPr="00373426">
        <w:rPr>
          <w:rFonts w:ascii="Angsana New" w:hAnsi="Angsana New" w:cs="Angsana New"/>
          <w:sz w:val="28"/>
          <w:szCs w:val="28"/>
        </w:rPr>
        <w:tab/>
      </w:r>
      <w:r w:rsidRPr="00373426">
        <w:rPr>
          <w:rFonts w:ascii="Angsana New" w:hAnsi="Angsana New" w:cs="Angsana New"/>
          <w:sz w:val="28"/>
          <w:szCs w:val="28"/>
        </w:rPr>
        <w:tab/>
      </w:r>
      <w:r w:rsidRPr="00373426">
        <w:rPr>
          <w:rFonts w:ascii="Angsana New" w:hAnsi="Angsana New" w:cs="Angsana New" w:hint="cs"/>
          <w:sz w:val="28"/>
          <w:szCs w:val="28"/>
          <w:cs/>
        </w:rPr>
        <w:t xml:space="preserve">อนุมัติจ่ายเงินปันผลให้แก่ผู้ถือหุ้นสามัญจากกำไรสำหรับปี </w:t>
      </w:r>
      <w:r w:rsidRPr="00373426">
        <w:rPr>
          <w:rFonts w:ascii="Angsana New" w:hAnsi="Angsana New" w:cs="Angsana New"/>
          <w:sz w:val="28"/>
          <w:szCs w:val="28"/>
        </w:rPr>
        <w:t>256</w:t>
      </w:r>
      <w:r w:rsidR="000951D2" w:rsidRPr="00373426">
        <w:rPr>
          <w:rFonts w:ascii="Angsana New" w:hAnsi="Angsana New" w:cs="Angsana New"/>
          <w:sz w:val="28"/>
          <w:szCs w:val="28"/>
        </w:rPr>
        <w:t>5</w:t>
      </w:r>
      <w:r w:rsidRPr="00373426">
        <w:rPr>
          <w:rFonts w:ascii="Angsana New" w:hAnsi="Angsana New" w:cs="Angsana New"/>
          <w:sz w:val="28"/>
          <w:szCs w:val="28"/>
          <w:cs/>
        </w:rPr>
        <w:t xml:space="preserve"> </w:t>
      </w:r>
      <w:r w:rsidRPr="00373426">
        <w:rPr>
          <w:rFonts w:ascii="Angsana New" w:hAnsi="Angsana New" w:cs="Angsana New" w:hint="cs"/>
          <w:sz w:val="28"/>
          <w:szCs w:val="28"/>
          <w:cs/>
        </w:rPr>
        <w:t>ในอัตราหุ้นละ</w:t>
      </w:r>
      <w:r w:rsidRPr="00373426">
        <w:rPr>
          <w:rFonts w:ascii="Angsana New" w:hAnsi="Angsana New" w:cs="Angsana New"/>
          <w:sz w:val="28"/>
          <w:szCs w:val="28"/>
          <w:cs/>
        </w:rPr>
        <w:t xml:space="preserve"> </w:t>
      </w:r>
      <w:r w:rsidRPr="00373426">
        <w:rPr>
          <w:rFonts w:ascii="Angsana New" w:hAnsi="Angsana New" w:cs="Angsana New"/>
          <w:sz w:val="28"/>
          <w:szCs w:val="28"/>
        </w:rPr>
        <w:t>0.</w:t>
      </w:r>
      <w:r w:rsidR="000951D2" w:rsidRPr="00373426">
        <w:rPr>
          <w:rFonts w:ascii="Angsana New" w:hAnsi="Angsana New" w:cs="Angsana New"/>
          <w:sz w:val="28"/>
          <w:szCs w:val="28"/>
        </w:rPr>
        <w:t>95</w:t>
      </w:r>
      <w:r w:rsidRPr="00373426">
        <w:rPr>
          <w:rFonts w:ascii="Angsana New" w:hAnsi="Angsana New" w:cs="Angsana New"/>
          <w:sz w:val="28"/>
          <w:szCs w:val="28"/>
          <w:cs/>
        </w:rPr>
        <w:t xml:space="preserve"> </w:t>
      </w:r>
      <w:r w:rsidRPr="00373426">
        <w:rPr>
          <w:rFonts w:ascii="Angsana New" w:hAnsi="Angsana New" w:cs="Angsana New" w:hint="cs"/>
          <w:sz w:val="28"/>
          <w:szCs w:val="28"/>
          <w:cs/>
        </w:rPr>
        <w:t>บาท</w:t>
      </w:r>
      <w:r w:rsidRPr="00373426">
        <w:rPr>
          <w:rFonts w:ascii="Angsana New" w:hAnsi="Angsana New" w:cs="Angsana New"/>
          <w:sz w:val="28"/>
          <w:szCs w:val="28"/>
          <w:cs/>
        </w:rPr>
        <w:t xml:space="preserve"> </w:t>
      </w:r>
      <w:r w:rsidRPr="00373426">
        <w:rPr>
          <w:rFonts w:ascii="Angsana New" w:hAnsi="Angsana New" w:cs="Angsana New" w:hint="cs"/>
          <w:sz w:val="28"/>
          <w:szCs w:val="28"/>
          <w:cs/>
        </w:rPr>
        <w:t>รวมเป็นเงินทั้งสิ้น</w:t>
      </w:r>
      <w:r w:rsidRPr="00373426">
        <w:rPr>
          <w:rFonts w:ascii="Angsana New" w:hAnsi="Angsana New" w:cs="Angsana New"/>
          <w:sz w:val="28"/>
          <w:szCs w:val="28"/>
          <w:cs/>
        </w:rPr>
        <w:t xml:space="preserve"> </w:t>
      </w:r>
      <w:r w:rsidRPr="00373426">
        <w:rPr>
          <w:rFonts w:ascii="Angsana New" w:hAnsi="Angsana New" w:cs="Angsana New"/>
          <w:sz w:val="28"/>
          <w:szCs w:val="28"/>
        </w:rPr>
        <w:br/>
      </w:r>
      <w:r w:rsidR="000951D2" w:rsidRPr="00373426">
        <w:rPr>
          <w:rFonts w:ascii="Angsana New" w:hAnsi="Angsana New" w:cs="Angsana New"/>
          <w:sz w:val="28"/>
          <w:szCs w:val="28"/>
        </w:rPr>
        <w:t>2,014</w:t>
      </w:r>
      <w:r w:rsidRPr="00373426">
        <w:rPr>
          <w:rFonts w:ascii="Angsana New" w:hAnsi="Angsana New" w:cs="Angsana New"/>
          <w:sz w:val="28"/>
          <w:szCs w:val="28"/>
          <w:cs/>
        </w:rPr>
        <w:t xml:space="preserve"> </w:t>
      </w:r>
      <w:r w:rsidRPr="00373426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373426">
        <w:rPr>
          <w:rFonts w:ascii="Angsana New" w:hAnsi="Angsana New" w:cs="Angsana New"/>
          <w:sz w:val="28"/>
          <w:szCs w:val="28"/>
          <w:cs/>
        </w:rPr>
        <w:t xml:space="preserve"> </w:t>
      </w:r>
      <w:r w:rsidRPr="00373426">
        <w:rPr>
          <w:rFonts w:ascii="Angsana New" w:hAnsi="Angsana New" w:cs="Angsana New" w:hint="cs"/>
          <w:sz w:val="28"/>
          <w:szCs w:val="28"/>
          <w:cs/>
        </w:rPr>
        <w:t>โดยจะจ่ายเงินปันผลในวันที่</w:t>
      </w:r>
      <w:r w:rsidRPr="00373426">
        <w:rPr>
          <w:rFonts w:ascii="Angsana New" w:hAnsi="Angsana New" w:cs="Angsana New"/>
          <w:sz w:val="28"/>
          <w:szCs w:val="28"/>
          <w:cs/>
        </w:rPr>
        <w:t xml:space="preserve"> </w:t>
      </w:r>
      <w:r w:rsidR="00373426">
        <w:rPr>
          <w:rFonts w:ascii="Angsana New" w:hAnsi="Angsana New" w:cs="Angsana New"/>
          <w:sz w:val="28"/>
          <w:szCs w:val="28"/>
        </w:rPr>
        <w:t>17</w:t>
      </w:r>
      <w:r w:rsidRPr="00373426">
        <w:rPr>
          <w:rFonts w:ascii="Angsana New" w:hAnsi="Angsana New" w:cs="Angsana New"/>
          <w:sz w:val="28"/>
          <w:szCs w:val="28"/>
          <w:cs/>
        </w:rPr>
        <w:t xml:space="preserve"> </w:t>
      </w:r>
      <w:r w:rsidRPr="00373426">
        <w:rPr>
          <w:rFonts w:ascii="Angsana New" w:hAnsi="Angsana New" w:cs="Angsana New" w:hint="cs"/>
          <w:sz w:val="28"/>
          <w:szCs w:val="28"/>
          <w:cs/>
        </w:rPr>
        <w:t>พฤษภาคม</w:t>
      </w:r>
      <w:r w:rsidRPr="00373426">
        <w:rPr>
          <w:rFonts w:ascii="Angsana New" w:hAnsi="Angsana New" w:cs="Angsana New"/>
          <w:sz w:val="28"/>
          <w:szCs w:val="28"/>
          <w:cs/>
        </w:rPr>
        <w:t xml:space="preserve"> </w:t>
      </w:r>
      <w:r w:rsidRPr="00373426">
        <w:rPr>
          <w:rFonts w:ascii="Angsana New" w:hAnsi="Angsana New" w:cs="Angsana New"/>
          <w:sz w:val="28"/>
          <w:szCs w:val="28"/>
        </w:rPr>
        <w:t>256</w:t>
      </w:r>
      <w:r w:rsidR="000951D2" w:rsidRPr="00373426">
        <w:rPr>
          <w:rFonts w:ascii="Angsana New" w:hAnsi="Angsana New" w:cs="Angsana New"/>
          <w:sz w:val="28"/>
          <w:szCs w:val="28"/>
        </w:rPr>
        <w:t>6</w:t>
      </w:r>
    </w:p>
    <w:p w14:paraId="7B334A4F" w14:textId="561B2950" w:rsidR="00ED0957" w:rsidRPr="00D6491F" w:rsidRDefault="00D6491F" w:rsidP="00D6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87" w:hanging="447"/>
        <w:jc w:val="thaiDistribute"/>
        <w:rPr>
          <w:rFonts w:ascii="Angsana New" w:hAnsi="Angsana New" w:cs="Angsana New"/>
          <w:sz w:val="28"/>
          <w:szCs w:val="28"/>
          <w:cs/>
        </w:rPr>
      </w:pPr>
      <w:r w:rsidRPr="00373426">
        <w:rPr>
          <w:rFonts w:ascii="Angsana New" w:hAnsi="Angsana New" w:cs="Angsana New"/>
          <w:sz w:val="28"/>
          <w:szCs w:val="28"/>
        </w:rPr>
        <w:t>2</w:t>
      </w:r>
      <w:r w:rsidRPr="00373426">
        <w:rPr>
          <w:rFonts w:ascii="Angsana New" w:hAnsi="Angsana New" w:cs="Angsana New" w:hint="cs"/>
          <w:sz w:val="28"/>
          <w:szCs w:val="28"/>
          <w:cs/>
        </w:rPr>
        <w:t xml:space="preserve">. </w:t>
      </w:r>
      <w:r w:rsidRPr="00373426">
        <w:rPr>
          <w:rFonts w:ascii="Angsana New" w:hAnsi="Angsana New" w:cs="Angsana New"/>
          <w:sz w:val="28"/>
          <w:szCs w:val="28"/>
        </w:rPr>
        <w:tab/>
      </w:r>
      <w:r w:rsidRPr="00373426">
        <w:rPr>
          <w:rFonts w:ascii="Angsana New" w:hAnsi="Angsana New" w:cs="Angsana New"/>
          <w:sz w:val="28"/>
          <w:szCs w:val="28"/>
        </w:rPr>
        <w:tab/>
      </w:r>
      <w:r w:rsidRPr="00373426">
        <w:rPr>
          <w:rFonts w:ascii="Angsana New" w:hAnsi="Angsana New" w:cs="Angsana New" w:hint="cs"/>
          <w:sz w:val="28"/>
          <w:szCs w:val="28"/>
          <w:cs/>
        </w:rPr>
        <w:t>อนุมัติวงเงินเพิ่มเติมสำหรับการออกและเสนอขายหุ้นกู้</w:t>
      </w:r>
      <w:r w:rsidRPr="00DE7D4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02EB1">
        <w:rPr>
          <w:rFonts w:ascii="Angsana New" w:hAnsi="Angsana New" w:cs="Angsana New"/>
          <w:sz w:val="28"/>
          <w:szCs w:val="28"/>
        </w:rPr>
        <w:t xml:space="preserve"> </w:t>
      </w:r>
    </w:p>
    <w:sectPr w:rsidR="00ED0957" w:rsidRPr="00D6491F" w:rsidSect="004721BA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2A63F" w14:textId="77777777" w:rsidR="006350C1" w:rsidRDefault="006350C1">
      <w:r>
        <w:separator/>
      </w:r>
    </w:p>
  </w:endnote>
  <w:endnote w:type="continuationSeparator" w:id="0">
    <w:p w14:paraId="1C84BAA1" w14:textId="77777777" w:rsidR="006350C1" w:rsidRDefault="006350C1">
      <w:r>
        <w:continuationSeparator/>
      </w:r>
    </w:p>
  </w:endnote>
  <w:endnote w:type="continuationNotice" w:id="1">
    <w:p w14:paraId="1B4EEE26" w14:textId="77777777" w:rsidR="006350C1" w:rsidRDefault="006350C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2E478" w14:textId="77777777" w:rsidR="0024054F" w:rsidRPr="00564C7C" w:rsidRDefault="002A567D" w:rsidP="001E6CC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rPr>
        <w:sz w:val="28"/>
        <w:szCs w:val="28"/>
      </w:rPr>
    </w:pPr>
    <w:sdt>
      <w:sdtPr>
        <w:id w:val="1898312641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24054F">
          <w:rPr>
            <w:rFonts w:cstheme="minorBidi"/>
          </w:rPr>
          <w:tab/>
        </w:r>
        <w:r w:rsidR="0024054F">
          <w:rPr>
            <w:rFonts w:cstheme="minorBidi"/>
          </w:rPr>
          <w:tab/>
        </w:r>
        <w:r w:rsidR="0024054F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24054F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24054F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24054F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24054F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24054F">
          <w:rPr>
            <w:rFonts w:asciiTheme="majorBidi" w:hAnsiTheme="majorBidi" w:cstheme="majorBidi"/>
            <w:noProof/>
            <w:sz w:val="28"/>
            <w:szCs w:val="28"/>
          </w:rPr>
          <w:t>33</w:t>
        </w:r>
        <w:r w:rsidR="0024054F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4A42" w14:textId="178A224E" w:rsidR="006B7A70" w:rsidRPr="00564C7C" w:rsidRDefault="002A567D" w:rsidP="001C278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sz w:val="28"/>
        <w:szCs w:val="28"/>
      </w:rPr>
    </w:pPr>
    <w:sdt>
      <w:sdtPr>
        <w:id w:val="1219327776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6B7A70">
          <w:rPr>
            <w:rFonts w:cstheme="minorBidi"/>
            <w:cs/>
          </w:rPr>
          <w:tab/>
        </w:r>
        <w:r w:rsidR="006B7A70">
          <w:rPr>
            <w:rFonts w:cstheme="minorBidi"/>
            <w:cs/>
          </w:rPr>
          <w:tab/>
        </w:r>
        <w:r w:rsidR="006B7A70">
          <w:rPr>
            <w:rFonts w:cstheme="minorBidi"/>
            <w:cs/>
          </w:rPr>
          <w:tab/>
        </w:r>
        <w:r w:rsidR="006B7A70">
          <w:rPr>
            <w:rFonts w:cstheme="minorBidi"/>
            <w:cs/>
          </w:rPr>
          <w:tab/>
        </w:r>
        <w:r w:rsidR="006B7A70">
          <w:tab/>
        </w:r>
        <w:r w:rsidR="006B7A70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6B7A70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6B7A70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6B7A70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6B7A70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6B7A70">
          <w:rPr>
            <w:rFonts w:asciiTheme="majorBidi" w:hAnsiTheme="majorBidi" w:cstheme="majorBidi"/>
            <w:noProof/>
            <w:sz w:val="28"/>
            <w:szCs w:val="28"/>
          </w:rPr>
          <w:t>39</w:t>
        </w:r>
        <w:r w:rsidR="006B7A70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65071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E97EFA" w14:textId="3B79D32D" w:rsidR="002469E8" w:rsidRPr="002469E8" w:rsidRDefault="002469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69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69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69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469E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469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22483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C653B51" w14:textId="1941364F" w:rsidR="002469E8" w:rsidRPr="002469E8" w:rsidRDefault="002469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69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69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69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469E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469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0705E" w14:textId="77777777" w:rsidR="006350C1" w:rsidRDefault="006350C1">
      <w:r>
        <w:separator/>
      </w:r>
    </w:p>
  </w:footnote>
  <w:footnote w:type="continuationSeparator" w:id="0">
    <w:p w14:paraId="5AACFC0D" w14:textId="77777777" w:rsidR="006350C1" w:rsidRDefault="006350C1">
      <w:r>
        <w:continuationSeparator/>
      </w:r>
    </w:p>
  </w:footnote>
  <w:footnote w:type="continuationNotice" w:id="1">
    <w:p w14:paraId="0F6BA9AF" w14:textId="77777777" w:rsidR="006350C1" w:rsidRDefault="006350C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4A77A" w14:textId="77777777" w:rsidR="0024054F" w:rsidRPr="00606B89" w:rsidRDefault="0024054F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27F9E5D0" w14:textId="77777777" w:rsidR="0024054F" w:rsidRPr="00606B89" w:rsidRDefault="0024054F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38F22505" w14:textId="66DCCB18" w:rsidR="0024054F" w:rsidRPr="00B82E50" w:rsidRDefault="0024054F" w:rsidP="00007CD6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>3</w:t>
    </w:r>
    <w:r w:rsidR="004A204E"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1 </w:t>
    </w:r>
    <w:r w:rsidR="004A204E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มีนาคม </w:t>
    </w:r>
    <w:r>
      <w:rPr>
        <w:rFonts w:ascii="Angsana New" w:hAnsi="Angsana New" w:cs="Angsana New"/>
        <w:bCs/>
        <w:sz w:val="30"/>
        <w:szCs w:val="30"/>
        <w:lang w:val="en-US" w:bidi="th-TH"/>
      </w:rPr>
      <w:t>256</w:t>
    </w:r>
    <w:r w:rsidR="004A204E">
      <w:rPr>
        <w:rFonts w:ascii="Angsana New" w:hAnsi="Angsana New" w:cs="Angsana New"/>
        <w:bCs/>
        <w:sz w:val="30"/>
        <w:szCs w:val="30"/>
        <w:lang w:val="en-US" w:bidi="th-TH"/>
      </w:rPr>
      <w:t>6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3C82FD18" w14:textId="77777777" w:rsidR="0024054F" w:rsidRPr="00FD4633" w:rsidRDefault="0024054F" w:rsidP="00B0227D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34C8B" w14:textId="77777777" w:rsidR="006B7A70" w:rsidRPr="00606B89" w:rsidRDefault="006B7A70" w:rsidP="00D72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3AC5593" w14:textId="77777777" w:rsidR="006B7A70" w:rsidRPr="00606B89" w:rsidRDefault="006B7A70" w:rsidP="00D72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D220879" w14:textId="3E1BB781" w:rsidR="00B37835" w:rsidRPr="00B37835" w:rsidRDefault="004A204E" w:rsidP="00D72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AC7560">
      <w:rPr>
        <w:rFonts w:ascii="Angsana New" w:eastAsia="Cordia New" w:hAnsi="Angsana New" w:cs="Angsana New"/>
        <w:bCs/>
        <w:sz w:val="30"/>
        <w:szCs w:val="30"/>
        <w:cs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</w:rPr>
      <w:t>สามเดือน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</w:rPr>
      <w:t xml:space="preserve"> </w:t>
    </w:r>
    <w:r w:rsidRPr="004A204E">
      <w:rPr>
        <w:rFonts w:ascii="Angsana New" w:eastAsia="Cordia New" w:hAnsi="Angsana New" w:cs="Angsana New"/>
        <w:b/>
        <w:sz w:val="30"/>
        <w:szCs w:val="30"/>
      </w:rPr>
      <w:t>31</w:t>
    </w:r>
    <w:r>
      <w:rPr>
        <w:rFonts w:ascii="Angsana New" w:eastAsia="Cordia New" w:hAnsi="Angsana New" w:cs="Angsana New"/>
        <w:bCs/>
        <w:sz w:val="30"/>
        <w:szCs w:val="30"/>
      </w:rPr>
      <w:t xml:space="preserve"> </w:t>
    </w:r>
    <w:r>
      <w:rPr>
        <w:rFonts w:ascii="Angsana New" w:eastAsia="Cordia New" w:hAnsi="Angsana New" w:cs="Angsana New" w:hint="cs"/>
        <w:bCs/>
        <w:sz w:val="30"/>
        <w:szCs w:val="30"/>
        <w:cs/>
      </w:rPr>
      <w:t xml:space="preserve">มีนาคม </w:t>
    </w:r>
    <w:r w:rsidRPr="004A204E">
      <w:rPr>
        <w:rFonts w:ascii="Angsana New" w:hAnsi="Angsana New" w:cs="Angsana New"/>
        <w:b/>
        <w:sz w:val="30"/>
        <w:szCs w:val="30"/>
      </w:rPr>
      <w:t>2566</w:t>
    </w:r>
    <w:r w:rsidRPr="00B82E50">
      <w:rPr>
        <w:rFonts w:ascii="Angsana New" w:hAnsi="Angsana New" w:cs="Angsana New"/>
        <w:bCs/>
        <w:sz w:val="30"/>
        <w:szCs w:val="30"/>
        <w:cs/>
      </w:rPr>
      <w:t xml:space="preserve"> (ไม่ได้ตรวจสอบ)</w:t>
    </w:r>
  </w:p>
  <w:p w14:paraId="5C6873FF" w14:textId="77777777" w:rsidR="006B7A70" w:rsidRPr="00BC5B69" w:rsidRDefault="006B7A70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7BF66" w14:textId="77777777" w:rsidR="00E23D3A" w:rsidRPr="00606B89" w:rsidRDefault="00E23D3A" w:rsidP="002469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D0687B1" w14:textId="77777777" w:rsidR="00E23D3A" w:rsidRPr="00606B89" w:rsidRDefault="00E23D3A" w:rsidP="002469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3E9070C3" w14:textId="19F64A59" w:rsidR="00E23D3A" w:rsidRPr="00B37835" w:rsidRDefault="004A204E" w:rsidP="002469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AC7560">
      <w:rPr>
        <w:rFonts w:ascii="Angsana New" w:eastAsia="Cordia New" w:hAnsi="Angsana New" w:cs="Angsana New"/>
        <w:bCs/>
        <w:sz w:val="30"/>
        <w:szCs w:val="30"/>
        <w:cs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</w:rPr>
      <w:t>สามเดือน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</w:rPr>
      <w:t xml:space="preserve"> </w:t>
    </w:r>
    <w:r w:rsidRPr="004A204E">
      <w:rPr>
        <w:rFonts w:ascii="Angsana New" w:eastAsia="Cordia New" w:hAnsi="Angsana New" w:cs="Angsana New"/>
        <w:b/>
        <w:sz w:val="30"/>
        <w:szCs w:val="30"/>
      </w:rPr>
      <w:t xml:space="preserve">31 </w:t>
    </w:r>
    <w:r>
      <w:rPr>
        <w:rFonts w:ascii="Angsana New" w:eastAsia="Cordia New" w:hAnsi="Angsana New" w:cs="Angsana New" w:hint="cs"/>
        <w:bCs/>
        <w:sz w:val="30"/>
        <w:szCs w:val="30"/>
        <w:cs/>
      </w:rPr>
      <w:t xml:space="preserve">มีนาคม </w:t>
    </w:r>
    <w:r w:rsidRPr="004A204E">
      <w:rPr>
        <w:rFonts w:ascii="Angsana New" w:hAnsi="Angsana New" w:cs="Angsana New"/>
        <w:b/>
        <w:sz w:val="30"/>
        <w:szCs w:val="30"/>
      </w:rPr>
      <w:t>2566</w:t>
    </w:r>
    <w:r w:rsidRPr="00B82E50">
      <w:rPr>
        <w:rFonts w:ascii="Angsana New" w:hAnsi="Angsana New" w:cs="Angsana New"/>
        <w:bCs/>
        <w:sz w:val="30"/>
        <w:szCs w:val="30"/>
        <w:cs/>
      </w:rPr>
      <w:t xml:space="preserve"> (ไม่ได้ตรวจสอบ)</w:t>
    </w:r>
  </w:p>
  <w:p w14:paraId="4642AC0D" w14:textId="77777777" w:rsidR="00E23D3A" w:rsidRPr="00BC5B69" w:rsidRDefault="00E23D3A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4C614" w14:textId="77777777" w:rsidR="006B7A70" w:rsidRPr="00606B89" w:rsidRDefault="006B7A70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4FAFB366" w14:textId="77777777" w:rsidR="006B7A70" w:rsidRPr="00606B89" w:rsidRDefault="006B7A70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3DABD5A3" w14:textId="42A50012" w:rsidR="00B37835" w:rsidRPr="00B37835" w:rsidRDefault="004A204E" w:rsidP="00B378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AC7560">
      <w:rPr>
        <w:rFonts w:ascii="Angsana New" w:eastAsia="Cordia New" w:hAnsi="Angsana New" w:cs="Angsana New"/>
        <w:bCs/>
        <w:sz w:val="30"/>
        <w:szCs w:val="30"/>
        <w:cs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</w:rPr>
      <w:t>สามเดือน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</w:rPr>
      <w:t xml:space="preserve"> </w:t>
    </w:r>
    <w:r w:rsidRPr="004A204E">
      <w:rPr>
        <w:rFonts w:ascii="Angsana New" w:eastAsia="Cordia New" w:hAnsi="Angsana New" w:cs="Angsana New"/>
        <w:b/>
        <w:sz w:val="30"/>
        <w:szCs w:val="30"/>
      </w:rPr>
      <w:t>31</w:t>
    </w:r>
    <w:r>
      <w:rPr>
        <w:rFonts w:ascii="Angsana New" w:eastAsia="Cordia New" w:hAnsi="Angsana New" w:cs="Angsana New"/>
        <w:bCs/>
        <w:sz w:val="30"/>
        <w:szCs w:val="30"/>
      </w:rPr>
      <w:t xml:space="preserve"> </w:t>
    </w:r>
    <w:r>
      <w:rPr>
        <w:rFonts w:ascii="Angsana New" w:eastAsia="Cordia New" w:hAnsi="Angsana New" w:cs="Angsana New" w:hint="cs"/>
        <w:bCs/>
        <w:sz w:val="30"/>
        <w:szCs w:val="30"/>
        <w:cs/>
      </w:rPr>
      <w:t xml:space="preserve">มีนาคม </w:t>
    </w:r>
    <w:r w:rsidRPr="004A204E">
      <w:rPr>
        <w:rFonts w:ascii="Angsana New" w:hAnsi="Angsana New" w:cs="Angsana New"/>
        <w:b/>
        <w:sz w:val="30"/>
        <w:szCs w:val="30"/>
      </w:rPr>
      <w:t>2566</w:t>
    </w:r>
    <w:r w:rsidRPr="00B82E50">
      <w:rPr>
        <w:rFonts w:ascii="Angsana New" w:hAnsi="Angsana New" w:cs="Angsana New"/>
        <w:bCs/>
        <w:sz w:val="30"/>
        <w:szCs w:val="30"/>
        <w:cs/>
      </w:rPr>
      <w:t xml:space="preserve"> (ไม่ได้ตรวจสอบ)</w:t>
    </w:r>
  </w:p>
  <w:p w14:paraId="76A506D3" w14:textId="77777777" w:rsidR="006B7A70" w:rsidRPr="00FD4633" w:rsidRDefault="006B7A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86732627">
    <w:abstractNumId w:val="0"/>
  </w:num>
  <w:num w:numId="2" w16cid:durableId="874200564">
    <w:abstractNumId w:val="2"/>
  </w:num>
  <w:num w:numId="3" w16cid:durableId="1655063239">
    <w:abstractNumId w:val="4"/>
  </w:num>
  <w:num w:numId="4" w16cid:durableId="1146237054">
    <w:abstractNumId w:val="0"/>
  </w:num>
  <w:num w:numId="5" w16cid:durableId="483932654">
    <w:abstractNumId w:val="0"/>
  </w:num>
  <w:num w:numId="6" w16cid:durableId="646085982">
    <w:abstractNumId w:val="6"/>
  </w:num>
  <w:num w:numId="7" w16cid:durableId="273220505">
    <w:abstractNumId w:val="1"/>
  </w:num>
  <w:num w:numId="8" w16cid:durableId="938173882">
    <w:abstractNumId w:val="3"/>
  </w:num>
  <w:num w:numId="9" w16cid:durableId="969090127">
    <w:abstractNumId w:val="5"/>
  </w:num>
  <w:num w:numId="10" w16cid:durableId="62214928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0EC6"/>
    <w:rsid w:val="0000106E"/>
    <w:rsid w:val="0000144A"/>
    <w:rsid w:val="000015A1"/>
    <w:rsid w:val="000019CD"/>
    <w:rsid w:val="00001BEF"/>
    <w:rsid w:val="00001EC7"/>
    <w:rsid w:val="00001F8A"/>
    <w:rsid w:val="0000200C"/>
    <w:rsid w:val="000025CB"/>
    <w:rsid w:val="0000264D"/>
    <w:rsid w:val="00002891"/>
    <w:rsid w:val="0000293E"/>
    <w:rsid w:val="00002C59"/>
    <w:rsid w:val="00002D6B"/>
    <w:rsid w:val="00002F50"/>
    <w:rsid w:val="0000312E"/>
    <w:rsid w:val="00003133"/>
    <w:rsid w:val="000034F2"/>
    <w:rsid w:val="000035CF"/>
    <w:rsid w:val="00003891"/>
    <w:rsid w:val="000039AE"/>
    <w:rsid w:val="000039BE"/>
    <w:rsid w:val="00003B00"/>
    <w:rsid w:val="0000435C"/>
    <w:rsid w:val="0000464A"/>
    <w:rsid w:val="0000477A"/>
    <w:rsid w:val="00004819"/>
    <w:rsid w:val="00004A86"/>
    <w:rsid w:val="00004E78"/>
    <w:rsid w:val="00005185"/>
    <w:rsid w:val="000053E2"/>
    <w:rsid w:val="00005434"/>
    <w:rsid w:val="0000554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CD6"/>
    <w:rsid w:val="00007EE9"/>
    <w:rsid w:val="00007F8E"/>
    <w:rsid w:val="00010374"/>
    <w:rsid w:val="0001052C"/>
    <w:rsid w:val="00010738"/>
    <w:rsid w:val="00010985"/>
    <w:rsid w:val="00010B77"/>
    <w:rsid w:val="00010B8B"/>
    <w:rsid w:val="00010DF6"/>
    <w:rsid w:val="000112EE"/>
    <w:rsid w:val="000115FA"/>
    <w:rsid w:val="000115FB"/>
    <w:rsid w:val="0001192B"/>
    <w:rsid w:val="0001193B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BB"/>
    <w:rsid w:val="00014A12"/>
    <w:rsid w:val="00014A49"/>
    <w:rsid w:val="00014A4A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3F0"/>
    <w:rsid w:val="00017563"/>
    <w:rsid w:val="000175E9"/>
    <w:rsid w:val="000179E9"/>
    <w:rsid w:val="000179F5"/>
    <w:rsid w:val="00017A15"/>
    <w:rsid w:val="0002001D"/>
    <w:rsid w:val="00020021"/>
    <w:rsid w:val="00020144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E42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25"/>
    <w:rsid w:val="00023748"/>
    <w:rsid w:val="00023B62"/>
    <w:rsid w:val="00023CE6"/>
    <w:rsid w:val="00023D7D"/>
    <w:rsid w:val="00023DFC"/>
    <w:rsid w:val="00023EC6"/>
    <w:rsid w:val="00024270"/>
    <w:rsid w:val="00024304"/>
    <w:rsid w:val="0002438F"/>
    <w:rsid w:val="00024398"/>
    <w:rsid w:val="000243CE"/>
    <w:rsid w:val="000246B3"/>
    <w:rsid w:val="0002486D"/>
    <w:rsid w:val="00024922"/>
    <w:rsid w:val="00024953"/>
    <w:rsid w:val="00024B71"/>
    <w:rsid w:val="00024DA9"/>
    <w:rsid w:val="00024F30"/>
    <w:rsid w:val="00025287"/>
    <w:rsid w:val="0002587D"/>
    <w:rsid w:val="00025953"/>
    <w:rsid w:val="00025B1F"/>
    <w:rsid w:val="00025B80"/>
    <w:rsid w:val="00026132"/>
    <w:rsid w:val="0002616B"/>
    <w:rsid w:val="000261DD"/>
    <w:rsid w:val="0002666D"/>
    <w:rsid w:val="000267AF"/>
    <w:rsid w:val="00026A46"/>
    <w:rsid w:val="00026B06"/>
    <w:rsid w:val="0002723D"/>
    <w:rsid w:val="000273CF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50C"/>
    <w:rsid w:val="00032974"/>
    <w:rsid w:val="00032ABF"/>
    <w:rsid w:val="0003340E"/>
    <w:rsid w:val="00033483"/>
    <w:rsid w:val="000339D5"/>
    <w:rsid w:val="00033BB9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331"/>
    <w:rsid w:val="000404E2"/>
    <w:rsid w:val="00040591"/>
    <w:rsid w:val="00040791"/>
    <w:rsid w:val="000407EC"/>
    <w:rsid w:val="00040944"/>
    <w:rsid w:val="00040952"/>
    <w:rsid w:val="00040C14"/>
    <w:rsid w:val="00040E14"/>
    <w:rsid w:val="00040E69"/>
    <w:rsid w:val="0004147B"/>
    <w:rsid w:val="00041597"/>
    <w:rsid w:val="0004168D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5EC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BD7"/>
    <w:rsid w:val="00044DAA"/>
    <w:rsid w:val="00044E56"/>
    <w:rsid w:val="00045016"/>
    <w:rsid w:val="00045116"/>
    <w:rsid w:val="00045154"/>
    <w:rsid w:val="00045320"/>
    <w:rsid w:val="00045740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AB"/>
    <w:rsid w:val="000475F4"/>
    <w:rsid w:val="00047844"/>
    <w:rsid w:val="000479E8"/>
    <w:rsid w:val="00047A74"/>
    <w:rsid w:val="00047E44"/>
    <w:rsid w:val="0005031A"/>
    <w:rsid w:val="00050493"/>
    <w:rsid w:val="000505AE"/>
    <w:rsid w:val="0005062C"/>
    <w:rsid w:val="0005087C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CE"/>
    <w:rsid w:val="0005174D"/>
    <w:rsid w:val="000518C8"/>
    <w:rsid w:val="00051A15"/>
    <w:rsid w:val="00051BD2"/>
    <w:rsid w:val="00051C63"/>
    <w:rsid w:val="00051E25"/>
    <w:rsid w:val="00051F69"/>
    <w:rsid w:val="00051F7A"/>
    <w:rsid w:val="0005209B"/>
    <w:rsid w:val="00052183"/>
    <w:rsid w:val="00052251"/>
    <w:rsid w:val="000523FD"/>
    <w:rsid w:val="0005288D"/>
    <w:rsid w:val="000528EF"/>
    <w:rsid w:val="000529F4"/>
    <w:rsid w:val="00052EB3"/>
    <w:rsid w:val="00052FF6"/>
    <w:rsid w:val="000533E5"/>
    <w:rsid w:val="00053483"/>
    <w:rsid w:val="00053BD5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E0B"/>
    <w:rsid w:val="00055EC6"/>
    <w:rsid w:val="00055F34"/>
    <w:rsid w:val="00056222"/>
    <w:rsid w:val="000563A3"/>
    <w:rsid w:val="00056664"/>
    <w:rsid w:val="000569A6"/>
    <w:rsid w:val="00056A6B"/>
    <w:rsid w:val="00056D36"/>
    <w:rsid w:val="00056DFE"/>
    <w:rsid w:val="00056F2D"/>
    <w:rsid w:val="000570A0"/>
    <w:rsid w:val="0005764F"/>
    <w:rsid w:val="00057A0E"/>
    <w:rsid w:val="00057A43"/>
    <w:rsid w:val="00057AD1"/>
    <w:rsid w:val="00057AEE"/>
    <w:rsid w:val="00057B29"/>
    <w:rsid w:val="00057B7C"/>
    <w:rsid w:val="00057DAB"/>
    <w:rsid w:val="00060173"/>
    <w:rsid w:val="000601C0"/>
    <w:rsid w:val="00060398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DD"/>
    <w:rsid w:val="00061E0B"/>
    <w:rsid w:val="00062201"/>
    <w:rsid w:val="0006245C"/>
    <w:rsid w:val="0006258F"/>
    <w:rsid w:val="00062766"/>
    <w:rsid w:val="0006276B"/>
    <w:rsid w:val="000629BD"/>
    <w:rsid w:val="00062B25"/>
    <w:rsid w:val="00062C18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837"/>
    <w:rsid w:val="0006491A"/>
    <w:rsid w:val="00064966"/>
    <w:rsid w:val="000649D9"/>
    <w:rsid w:val="00064DF1"/>
    <w:rsid w:val="00065008"/>
    <w:rsid w:val="00065061"/>
    <w:rsid w:val="00065064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E20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07A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C23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593"/>
    <w:rsid w:val="0007669E"/>
    <w:rsid w:val="0007689D"/>
    <w:rsid w:val="00076922"/>
    <w:rsid w:val="00076B87"/>
    <w:rsid w:val="00076BDC"/>
    <w:rsid w:val="00076E25"/>
    <w:rsid w:val="00077245"/>
    <w:rsid w:val="00077471"/>
    <w:rsid w:val="000776A6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55E"/>
    <w:rsid w:val="00082582"/>
    <w:rsid w:val="000826F9"/>
    <w:rsid w:val="000827F7"/>
    <w:rsid w:val="00082881"/>
    <w:rsid w:val="00082944"/>
    <w:rsid w:val="00082CA4"/>
    <w:rsid w:val="00083324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8D5"/>
    <w:rsid w:val="00084E43"/>
    <w:rsid w:val="00084E93"/>
    <w:rsid w:val="00085178"/>
    <w:rsid w:val="00085378"/>
    <w:rsid w:val="000853FC"/>
    <w:rsid w:val="00085406"/>
    <w:rsid w:val="0008577C"/>
    <w:rsid w:val="0008582F"/>
    <w:rsid w:val="00085AC4"/>
    <w:rsid w:val="00085BFC"/>
    <w:rsid w:val="00085C50"/>
    <w:rsid w:val="00085C82"/>
    <w:rsid w:val="00085CE1"/>
    <w:rsid w:val="00085D18"/>
    <w:rsid w:val="00085E26"/>
    <w:rsid w:val="00085EAB"/>
    <w:rsid w:val="00085F5F"/>
    <w:rsid w:val="00086220"/>
    <w:rsid w:val="0008628B"/>
    <w:rsid w:val="000863DC"/>
    <w:rsid w:val="00086689"/>
    <w:rsid w:val="00086754"/>
    <w:rsid w:val="0008684D"/>
    <w:rsid w:val="0008691E"/>
    <w:rsid w:val="00086A0D"/>
    <w:rsid w:val="00086B7B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E2"/>
    <w:rsid w:val="000902EE"/>
    <w:rsid w:val="00090388"/>
    <w:rsid w:val="000904B7"/>
    <w:rsid w:val="00090737"/>
    <w:rsid w:val="000909FF"/>
    <w:rsid w:val="00090A18"/>
    <w:rsid w:val="00090A2C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2F77"/>
    <w:rsid w:val="0009316C"/>
    <w:rsid w:val="0009353D"/>
    <w:rsid w:val="00093B30"/>
    <w:rsid w:val="00093B78"/>
    <w:rsid w:val="00093FE0"/>
    <w:rsid w:val="000941C0"/>
    <w:rsid w:val="0009470A"/>
    <w:rsid w:val="0009490F"/>
    <w:rsid w:val="00094999"/>
    <w:rsid w:val="00094BAF"/>
    <w:rsid w:val="00094D1B"/>
    <w:rsid w:val="00094FB4"/>
    <w:rsid w:val="000951D2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778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34B"/>
    <w:rsid w:val="000A5395"/>
    <w:rsid w:val="000A5401"/>
    <w:rsid w:val="000A54F8"/>
    <w:rsid w:val="000A5777"/>
    <w:rsid w:val="000A5E70"/>
    <w:rsid w:val="000A5ED5"/>
    <w:rsid w:val="000A6287"/>
    <w:rsid w:val="000A66CA"/>
    <w:rsid w:val="000A6842"/>
    <w:rsid w:val="000A6B33"/>
    <w:rsid w:val="000A6BB1"/>
    <w:rsid w:val="000A6D5A"/>
    <w:rsid w:val="000A6E57"/>
    <w:rsid w:val="000A6F12"/>
    <w:rsid w:val="000A72E3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D94"/>
    <w:rsid w:val="000B1FED"/>
    <w:rsid w:val="000B21CA"/>
    <w:rsid w:val="000B2675"/>
    <w:rsid w:val="000B268E"/>
    <w:rsid w:val="000B287F"/>
    <w:rsid w:val="000B28B7"/>
    <w:rsid w:val="000B2F43"/>
    <w:rsid w:val="000B33C5"/>
    <w:rsid w:val="000B33FE"/>
    <w:rsid w:val="000B376B"/>
    <w:rsid w:val="000B3DCD"/>
    <w:rsid w:val="000B42B6"/>
    <w:rsid w:val="000B4309"/>
    <w:rsid w:val="000B44E3"/>
    <w:rsid w:val="000B47CB"/>
    <w:rsid w:val="000B48C6"/>
    <w:rsid w:val="000B48F4"/>
    <w:rsid w:val="000B4C40"/>
    <w:rsid w:val="000B4CB1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A9A"/>
    <w:rsid w:val="000B5BC5"/>
    <w:rsid w:val="000B5C97"/>
    <w:rsid w:val="000B5F3F"/>
    <w:rsid w:val="000B62B8"/>
    <w:rsid w:val="000B6759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F"/>
    <w:rsid w:val="000C2880"/>
    <w:rsid w:val="000C29C0"/>
    <w:rsid w:val="000C2B77"/>
    <w:rsid w:val="000C2DF8"/>
    <w:rsid w:val="000C2F4F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D01FE"/>
    <w:rsid w:val="000D041B"/>
    <w:rsid w:val="000D0562"/>
    <w:rsid w:val="000D059F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F9"/>
    <w:rsid w:val="000D2FFD"/>
    <w:rsid w:val="000D30D7"/>
    <w:rsid w:val="000D31A0"/>
    <w:rsid w:val="000D31E5"/>
    <w:rsid w:val="000D3327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FB3"/>
    <w:rsid w:val="000D7072"/>
    <w:rsid w:val="000D71CC"/>
    <w:rsid w:val="000D72B5"/>
    <w:rsid w:val="000D73DA"/>
    <w:rsid w:val="000D7433"/>
    <w:rsid w:val="000D7607"/>
    <w:rsid w:val="000D7721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9A"/>
    <w:rsid w:val="000E10DB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361"/>
    <w:rsid w:val="000E5408"/>
    <w:rsid w:val="000E54C4"/>
    <w:rsid w:val="000E56AF"/>
    <w:rsid w:val="000E56DD"/>
    <w:rsid w:val="000E59F5"/>
    <w:rsid w:val="000E5B32"/>
    <w:rsid w:val="000E5B65"/>
    <w:rsid w:val="000E5B90"/>
    <w:rsid w:val="000E5F52"/>
    <w:rsid w:val="000E5FA0"/>
    <w:rsid w:val="000E60C6"/>
    <w:rsid w:val="000E63FD"/>
    <w:rsid w:val="000E64AD"/>
    <w:rsid w:val="000E667B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514"/>
    <w:rsid w:val="000F0637"/>
    <w:rsid w:val="000F0832"/>
    <w:rsid w:val="000F08E2"/>
    <w:rsid w:val="000F0BC6"/>
    <w:rsid w:val="000F0CB4"/>
    <w:rsid w:val="000F1003"/>
    <w:rsid w:val="000F144E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0"/>
    <w:rsid w:val="000F2EE7"/>
    <w:rsid w:val="000F30C4"/>
    <w:rsid w:val="000F3123"/>
    <w:rsid w:val="000F31AB"/>
    <w:rsid w:val="000F3869"/>
    <w:rsid w:val="000F3B1D"/>
    <w:rsid w:val="000F3BAD"/>
    <w:rsid w:val="000F3C79"/>
    <w:rsid w:val="000F3C89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503A"/>
    <w:rsid w:val="000F509B"/>
    <w:rsid w:val="000F5193"/>
    <w:rsid w:val="000F5305"/>
    <w:rsid w:val="000F540A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A27"/>
    <w:rsid w:val="00101A89"/>
    <w:rsid w:val="00101A8B"/>
    <w:rsid w:val="00101CE5"/>
    <w:rsid w:val="00101CFC"/>
    <w:rsid w:val="00101E1D"/>
    <w:rsid w:val="001028C1"/>
    <w:rsid w:val="00102CA6"/>
    <w:rsid w:val="00102EB1"/>
    <w:rsid w:val="001031F9"/>
    <w:rsid w:val="00103224"/>
    <w:rsid w:val="00103304"/>
    <w:rsid w:val="001034B6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287"/>
    <w:rsid w:val="001044D7"/>
    <w:rsid w:val="001046F0"/>
    <w:rsid w:val="001046FC"/>
    <w:rsid w:val="0010477D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6012"/>
    <w:rsid w:val="001060B0"/>
    <w:rsid w:val="00106136"/>
    <w:rsid w:val="00106190"/>
    <w:rsid w:val="001063D4"/>
    <w:rsid w:val="001064BD"/>
    <w:rsid w:val="001065EB"/>
    <w:rsid w:val="001066D4"/>
    <w:rsid w:val="00106B88"/>
    <w:rsid w:val="00106E28"/>
    <w:rsid w:val="00107004"/>
    <w:rsid w:val="001074AA"/>
    <w:rsid w:val="00107A82"/>
    <w:rsid w:val="00107B75"/>
    <w:rsid w:val="00107B8A"/>
    <w:rsid w:val="00107BC4"/>
    <w:rsid w:val="00107DC1"/>
    <w:rsid w:val="00107E0A"/>
    <w:rsid w:val="00107EA8"/>
    <w:rsid w:val="0011021A"/>
    <w:rsid w:val="0011047A"/>
    <w:rsid w:val="00110B7B"/>
    <w:rsid w:val="00110B7F"/>
    <w:rsid w:val="00110C30"/>
    <w:rsid w:val="00110C3D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677"/>
    <w:rsid w:val="00112D60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5B5F"/>
    <w:rsid w:val="00115B7F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1CE"/>
    <w:rsid w:val="00123587"/>
    <w:rsid w:val="001235BA"/>
    <w:rsid w:val="0012367C"/>
    <w:rsid w:val="0012381A"/>
    <w:rsid w:val="001238A0"/>
    <w:rsid w:val="001238FC"/>
    <w:rsid w:val="001239BC"/>
    <w:rsid w:val="00123DBE"/>
    <w:rsid w:val="00124335"/>
    <w:rsid w:val="001246CB"/>
    <w:rsid w:val="00124898"/>
    <w:rsid w:val="00124970"/>
    <w:rsid w:val="00124B44"/>
    <w:rsid w:val="00124D32"/>
    <w:rsid w:val="00124FCF"/>
    <w:rsid w:val="0012508D"/>
    <w:rsid w:val="001254A7"/>
    <w:rsid w:val="00125754"/>
    <w:rsid w:val="001257C6"/>
    <w:rsid w:val="00125877"/>
    <w:rsid w:val="00125E16"/>
    <w:rsid w:val="001263D6"/>
    <w:rsid w:val="001265B4"/>
    <w:rsid w:val="001267B2"/>
    <w:rsid w:val="0012682C"/>
    <w:rsid w:val="00126937"/>
    <w:rsid w:val="00126C48"/>
    <w:rsid w:val="00126E8B"/>
    <w:rsid w:val="0012709C"/>
    <w:rsid w:val="001271B4"/>
    <w:rsid w:val="001271B5"/>
    <w:rsid w:val="00127422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3F1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2"/>
    <w:rsid w:val="001357C9"/>
    <w:rsid w:val="001357F2"/>
    <w:rsid w:val="001357FF"/>
    <w:rsid w:val="00135AB7"/>
    <w:rsid w:val="00135D88"/>
    <w:rsid w:val="00135F5A"/>
    <w:rsid w:val="0013606F"/>
    <w:rsid w:val="001362AB"/>
    <w:rsid w:val="00136301"/>
    <w:rsid w:val="001363AF"/>
    <w:rsid w:val="0013648A"/>
    <w:rsid w:val="0013657B"/>
    <w:rsid w:val="00136C30"/>
    <w:rsid w:val="00136C9E"/>
    <w:rsid w:val="00136D8A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BB9"/>
    <w:rsid w:val="001410A4"/>
    <w:rsid w:val="001411CF"/>
    <w:rsid w:val="001414A3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F02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A34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151"/>
    <w:rsid w:val="001535AF"/>
    <w:rsid w:val="00153793"/>
    <w:rsid w:val="001537CD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CA"/>
    <w:rsid w:val="001544E3"/>
    <w:rsid w:val="0015451C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5DCD"/>
    <w:rsid w:val="001561CE"/>
    <w:rsid w:val="00156307"/>
    <w:rsid w:val="00156719"/>
    <w:rsid w:val="001569A1"/>
    <w:rsid w:val="00156AD2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769"/>
    <w:rsid w:val="001608CB"/>
    <w:rsid w:val="00160A32"/>
    <w:rsid w:val="00160B06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8F7"/>
    <w:rsid w:val="00162E95"/>
    <w:rsid w:val="00162FFC"/>
    <w:rsid w:val="00163049"/>
    <w:rsid w:val="001634A2"/>
    <w:rsid w:val="001639BA"/>
    <w:rsid w:val="00163B17"/>
    <w:rsid w:val="00163CFD"/>
    <w:rsid w:val="00163FB1"/>
    <w:rsid w:val="001642CD"/>
    <w:rsid w:val="00164BF3"/>
    <w:rsid w:val="00164FA7"/>
    <w:rsid w:val="0016501A"/>
    <w:rsid w:val="00165424"/>
    <w:rsid w:val="0016556C"/>
    <w:rsid w:val="001657B2"/>
    <w:rsid w:val="001659FF"/>
    <w:rsid w:val="00165A2C"/>
    <w:rsid w:val="00165AFD"/>
    <w:rsid w:val="00165C4A"/>
    <w:rsid w:val="00165CD4"/>
    <w:rsid w:val="00165E5F"/>
    <w:rsid w:val="00166027"/>
    <w:rsid w:val="001662EE"/>
    <w:rsid w:val="00166D63"/>
    <w:rsid w:val="00166FD8"/>
    <w:rsid w:val="00167120"/>
    <w:rsid w:val="0016754C"/>
    <w:rsid w:val="0016760F"/>
    <w:rsid w:val="00167728"/>
    <w:rsid w:val="00167EB5"/>
    <w:rsid w:val="00170371"/>
    <w:rsid w:val="00170380"/>
    <w:rsid w:val="0017038D"/>
    <w:rsid w:val="00170451"/>
    <w:rsid w:val="0017045E"/>
    <w:rsid w:val="001704F4"/>
    <w:rsid w:val="00170693"/>
    <w:rsid w:val="001708FA"/>
    <w:rsid w:val="00170B19"/>
    <w:rsid w:val="00170B9B"/>
    <w:rsid w:val="00170D50"/>
    <w:rsid w:val="00170EB5"/>
    <w:rsid w:val="00170FCC"/>
    <w:rsid w:val="00171076"/>
    <w:rsid w:val="001710A5"/>
    <w:rsid w:val="0017111E"/>
    <w:rsid w:val="00171344"/>
    <w:rsid w:val="00171351"/>
    <w:rsid w:val="00171361"/>
    <w:rsid w:val="001713B2"/>
    <w:rsid w:val="00171590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8C6"/>
    <w:rsid w:val="00174931"/>
    <w:rsid w:val="00174AAC"/>
    <w:rsid w:val="00174BF5"/>
    <w:rsid w:val="00174E57"/>
    <w:rsid w:val="001751A8"/>
    <w:rsid w:val="00175590"/>
    <w:rsid w:val="001757CF"/>
    <w:rsid w:val="001758A5"/>
    <w:rsid w:val="001759E2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C4E"/>
    <w:rsid w:val="00177EE2"/>
    <w:rsid w:val="0018005C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20"/>
    <w:rsid w:val="00182BC4"/>
    <w:rsid w:val="00182CF0"/>
    <w:rsid w:val="00182D71"/>
    <w:rsid w:val="00182E7A"/>
    <w:rsid w:val="001831C5"/>
    <w:rsid w:val="00183341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5C2"/>
    <w:rsid w:val="00184715"/>
    <w:rsid w:val="00184997"/>
    <w:rsid w:val="00184B0F"/>
    <w:rsid w:val="00184CA8"/>
    <w:rsid w:val="00184FDB"/>
    <w:rsid w:val="001850B3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423"/>
    <w:rsid w:val="00187431"/>
    <w:rsid w:val="0018767D"/>
    <w:rsid w:val="001878CC"/>
    <w:rsid w:val="001879C1"/>
    <w:rsid w:val="00187B1A"/>
    <w:rsid w:val="00187B3D"/>
    <w:rsid w:val="00187C92"/>
    <w:rsid w:val="00187D20"/>
    <w:rsid w:val="00190035"/>
    <w:rsid w:val="001902EA"/>
    <w:rsid w:val="00190354"/>
    <w:rsid w:val="001903C6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399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CA6"/>
    <w:rsid w:val="00194D35"/>
    <w:rsid w:val="00194D40"/>
    <w:rsid w:val="00194D7B"/>
    <w:rsid w:val="00194DD2"/>
    <w:rsid w:val="0019505C"/>
    <w:rsid w:val="00195149"/>
    <w:rsid w:val="00195304"/>
    <w:rsid w:val="00195516"/>
    <w:rsid w:val="00195790"/>
    <w:rsid w:val="00195A92"/>
    <w:rsid w:val="00195AA1"/>
    <w:rsid w:val="00195AD7"/>
    <w:rsid w:val="00195B1F"/>
    <w:rsid w:val="00195DC1"/>
    <w:rsid w:val="00196169"/>
    <w:rsid w:val="00196228"/>
    <w:rsid w:val="00196344"/>
    <w:rsid w:val="001964A9"/>
    <w:rsid w:val="00196B08"/>
    <w:rsid w:val="00196C0A"/>
    <w:rsid w:val="00196CB8"/>
    <w:rsid w:val="00196CBF"/>
    <w:rsid w:val="001971BB"/>
    <w:rsid w:val="0019730A"/>
    <w:rsid w:val="0019739F"/>
    <w:rsid w:val="001973AB"/>
    <w:rsid w:val="001973B5"/>
    <w:rsid w:val="00197462"/>
    <w:rsid w:val="00197515"/>
    <w:rsid w:val="00197591"/>
    <w:rsid w:val="0019762E"/>
    <w:rsid w:val="00197A99"/>
    <w:rsid w:val="00197E2D"/>
    <w:rsid w:val="00197EE5"/>
    <w:rsid w:val="001A0448"/>
    <w:rsid w:val="001A0493"/>
    <w:rsid w:val="001A0564"/>
    <w:rsid w:val="001A06E4"/>
    <w:rsid w:val="001A0A40"/>
    <w:rsid w:val="001A0B1A"/>
    <w:rsid w:val="001A0B75"/>
    <w:rsid w:val="001A0B79"/>
    <w:rsid w:val="001A0DC4"/>
    <w:rsid w:val="001A0E1E"/>
    <w:rsid w:val="001A1168"/>
    <w:rsid w:val="001A14DA"/>
    <w:rsid w:val="001A152B"/>
    <w:rsid w:val="001A1A6C"/>
    <w:rsid w:val="001A1C68"/>
    <w:rsid w:val="001A1EF8"/>
    <w:rsid w:val="001A1FC0"/>
    <w:rsid w:val="001A2547"/>
    <w:rsid w:val="001A269D"/>
    <w:rsid w:val="001A2830"/>
    <w:rsid w:val="001A2944"/>
    <w:rsid w:val="001A2A16"/>
    <w:rsid w:val="001A2ACE"/>
    <w:rsid w:val="001A2DEE"/>
    <w:rsid w:val="001A2EDF"/>
    <w:rsid w:val="001A2F0F"/>
    <w:rsid w:val="001A327D"/>
    <w:rsid w:val="001A3281"/>
    <w:rsid w:val="001A3570"/>
    <w:rsid w:val="001A35BC"/>
    <w:rsid w:val="001A3BC7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471"/>
    <w:rsid w:val="001B0809"/>
    <w:rsid w:val="001B087C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B5"/>
    <w:rsid w:val="001B1EFC"/>
    <w:rsid w:val="001B22BF"/>
    <w:rsid w:val="001B24DE"/>
    <w:rsid w:val="001B27CE"/>
    <w:rsid w:val="001B2870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C9C"/>
    <w:rsid w:val="001B4F5D"/>
    <w:rsid w:val="001B4F5E"/>
    <w:rsid w:val="001B50CF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3B7"/>
    <w:rsid w:val="001B642D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3B"/>
    <w:rsid w:val="001C0D92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01C"/>
    <w:rsid w:val="001C2102"/>
    <w:rsid w:val="001C222C"/>
    <w:rsid w:val="001C2307"/>
    <w:rsid w:val="001C246C"/>
    <w:rsid w:val="001C24A2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86D"/>
    <w:rsid w:val="001C48EE"/>
    <w:rsid w:val="001C4995"/>
    <w:rsid w:val="001C4A99"/>
    <w:rsid w:val="001C50F2"/>
    <w:rsid w:val="001C52D1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B4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638"/>
    <w:rsid w:val="001D1740"/>
    <w:rsid w:val="001D174E"/>
    <w:rsid w:val="001D17BF"/>
    <w:rsid w:val="001D1889"/>
    <w:rsid w:val="001D189B"/>
    <w:rsid w:val="001D1AB6"/>
    <w:rsid w:val="001D1B68"/>
    <w:rsid w:val="001D21FC"/>
    <w:rsid w:val="001D2824"/>
    <w:rsid w:val="001D2ABC"/>
    <w:rsid w:val="001D2C80"/>
    <w:rsid w:val="001D2D4A"/>
    <w:rsid w:val="001D2FEC"/>
    <w:rsid w:val="001D302B"/>
    <w:rsid w:val="001D38AB"/>
    <w:rsid w:val="001D396A"/>
    <w:rsid w:val="001D3DA4"/>
    <w:rsid w:val="001D3DFA"/>
    <w:rsid w:val="001D3E6A"/>
    <w:rsid w:val="001D4174"/>
    <w:rsid w:val="001D4343"/>
    <w:rsid w:val="001D4711"/>
    <w:rsid w:val="001D522E"/>
    <w:rsid w:val="001D549D"/>
    <w:rsid w:val="001D5645"/>
    <w:rsid w:val="001D584E"/>
    <w:rsid w:val="001D5D3F"/>
    <w:rsid w:val="001D5D99"/>
    <w:rsid w:val="001D5DAD"/>
    <w:rsid w:val="001D5EA6"/>
    <w:rsid w:val="001D6072"/>
    <w:rsid w:val="001D624C"/>
    <w:rsid w:val="001D65E4"/>
    <w:rsid w:val="001D6F41"/>
    <w:rsid w:val="001D72CA"/>
    <w:rsid w:val="001D73E2"/>
    <w:rsid w:val="001D757C"/>
    <w:rsid w:val="001D792D"/>
    <w:rsid w:val="001D7A44"/>
    <w:rsid w:val="001D7B54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925"/>
    <w:rsid w:val="001E3A83"/>
    <w:rsid w:val="001E3A8F"/>
    <w:rsid w:val="001E3F31"/>
    <w:rsid w:val="001E4302"/>
    <w:rsid w:val="001E45B6"/>
    <w:rsid w:val="001E45BD"/>
    <w:rsid w:val="001E4733"/>
    <w:rsid w:val="001E47D6"/>
    <w:rsid w:val="001E4992"/>
    <w:rsid w:val="001E49DF"/>
    <w:rsid w:val="001E4A5C"/>
    <w:rsid w:val="001E4CD0"/>
    <w:rsid w:val="001E4D49"/>
    <w:rsid w:val="001E4FB5"/>
    <w:rsid w:val="001E51A1"/>
    <w:rsid w:val="001E5203"/>
    <w:rsid w:val="001E528E"/>
    <w:rsid w:val="001E544F"/>
    <w:rsid w:val="001E56F2"/>
    <w:rsid w:val="001E5895"/>
    <w:rsid w:val="001E5A5D"/>
    <w:rsid w:val="001E5A93"/>
    <w:rsid w:val="001E5DDD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0A9"/>
    <w:rsid w:val="001E7168"/>
    <w:rsid w:val="001E72D9"/>
    <w:rsid w:val="001E7747"/>
    <w:rsid w:val="001E7805"/>
    <w:rsid w:val="001E79F3"/>
    <w:rsid w:val="001E7A88"/>
    <w:rsid w:val="001E7EF8"/>
    <w:rsid w:val="001F0508"/>
    <w:rsid w:val="001F07D0"/>
    <w:rsid w:val="001F0909"/>
    <w:rsid w:val="001F0A56"/>
    <w:rsid w:val="001F0AFE"/>
    <w:rsid w:val="001F0B07"/>
    <w:rsid w:val="001F0D1F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2FF"/>
    <w:rsid w:val="001F3A53"/>
    <w:rsid w:val="001F3AFF"/>
    <w:rsid w:val="001F3CD1"/>
    <w:rsid w:val="001F3D49"/>
    <w:rsid w:val="001F40DC"/>
    <w:rsid w:val="001F48BE"/>
    <w:rsid w:val="001F49FE"/>
    <w:rsid w:val="001F4A9D"/>
    <w:rsid w:val="001F4C11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A92"/>
    <w:rsid w:val="001F6C9E"/>
    <w:rsid w:val="001F6CF4"/>
    <w:rsid w:val="001F6DAD"/>
    <w:rsid w:val="001F7627"/>
    <w:rsid w:val="001F7BC6"/>
    <w:rsid w:val="001F7C05"/>
    <w:rsid w:val="001F7CA1"/>
    <w:rsid w:val="001F7FFA"/>
    <w:rsid w:val="0020052F"/>
    <w:rsid w:val="002005CE"/>
    <w:rsid w:val="00200685"/>
    <w:rsid w:val="00200861"/>
    <w:rsid w:val="002008E9"/>
    <w:rsid w:val="00200ACA"/>
    <w:rsid w:val="00200B51"/>
    <w:rsid w:val="00200B7F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7CA"/>
    <w:rsid w:val="00202B12"/>
    <w:rsid w:val="00202CA0"/>
    <w:rsid w:val="00202E26"/>
    <w:rsid w:val="00202E9D"/>
    <w:rsid w:val="00203012"/>
    <w:rsid w:val="00203A1C"/>
    <w:rsid w:val="00203ADD"/>
    <w:rsid w:val="00203B09"/>
    <w:rsid w:val="00203B9F"/>
    <w:rsid w:val="00203D30"/>
    <w:rsid w:val="00203E44"/>
    <w:rsid w:val="0020428C"/>
    <w:rsid w:val="002045BE"/>
    <w:rsid w:val="002045F9"/>
    <w:rsid w:val="00204E6B"/>
    <w:rsid w:val="00204E7A"/>
    <w:rsid w:val="00204EA3"/>
    <w:rsid w:val="0020518E"/>
    <w:rsid w:val="002052BC"/>
    <w:rsid w:val="002053EA"/>
    <w:rsid w:val="00205642"/>
    <w:rsid w:val="00205802"/>
    <w:rsid w:val="0020588C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2A2"/>
    <w:rsid w:val="00207395"/>
    <w:rsid w:val="00207454"/>
    <w:rsid w:val="0020745F"/>
    <w:rsid w:val="0020755D"/>
    <w:rsid w:val="0020766F"/>
    <w:rsid w:val="002076C9"/>
    <w:rsid w:val="0020792E"/>
    <w:rsid w:val="00207C56"/>
    <w:rsid w:val="002104DC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94"/>
    <w:rsid w:val="00212021"/>
    <w:rsid w:val="00212146"/>
    <w:rsid w:val="00212214"/>
    <w:rsid w:val="00212687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C8B"/>
    <w:rsid w:val="00213D9D"/>
    <w:rsid w:val="00213E31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BD"/>
    <w:rsid w:val="002158F7"/>
    <w:rsid w:val="00215947"/>
    <w:rsid w:val="00215A71"/>
    <w:rsid w:val="00215EF1"/>
    <w:rsid w:val="00216075"/>
    <w:rsid w:val="00216313"/>
    <w:rsid w:val="00216610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0C9"/>
    <w:rsid w:val="00221186"/>
    <w:rsid w:val="0022127F"/>
    <w:rsid w:val="0022159F"/>
    <w:rsid w:val="002217E7"/>
    <w:rsid w:val="00221C10"/>
    <w:rsid w:val="00221C3F"/>
    <w:rsid w:val="00221C45"/>
    <w:rsid w:val="00221E0F"/>
    <w:rsid w:val="00221EB8"/>
    <w:rsid w:val="00221ECC"/>
    <w:rsid w:val="00221F0A"/>
    <w:rsid w:val="00222050"/>
    <w:rsid w:val="0022213F"/>
    <w:rsid w:val="00222360"/>
    <w:rsid w:val="002223E2"/>
    <w:rsid w:val="00222558"/>
    <w:rsid w:val="00222634"/>
    <w:rsid w:val="00222793"/>
    <w:rsid w:val="002227B3"/>
    <w:rsid w:val="00222899"/>
    <w:rsid w:val="0022295F"/>
    <w:rsid w:val="002229DD"/>
    <w:rsid w:val="00222AB6"/>
    <w:rsid w:val="00222D36"/>
    <w:rsid w:val="00222FC2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A79"/>
    <w:rsid w:val="00224BB2"/>
    <w:rsid w:val="00224D67"/>
    <w:rsid w:val="00225249"/>
    <w:rsid w:val="0022549C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86C"/>
    <w:rsid w:val="002308D7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EE0"/>
    <w:rsid w:val="00231F8B"/>
    <w:rsid w:val="0023200A"/>
    <w:rsid w:val="002321A2"/>
    <w:rsid w:val="002321AA"/>
    <w:rsid w:val="002323BB"/>
    <w:rsid w:val="002327EF"/>
    <w:rsid w:val="00232809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3A0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54F"/>
    <w:rsid w:val="0024062E"/>
    <w:rsid w:val="00240880"/>
    <w:rsid w:val="00240B99"/>
    <w:rsid w:val="00240C53"/>
    <w:rsid w:val="00240E83"/>
    <w:rsid w:val="00240FB9"/>
    <w:rsid w:val="002412E7"/>
    <w:rsid w:val="0024148E"/>
    <w:rsid w:val="0024154A"/>
    <w:rsid w:val="002416E4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79B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9E8"/>
    <w:rsid w:val="00246B60"/>
    <w:rsid w:val="00246C27"/>
    <w:rsid w:val="00246C64"/>
    <w:rsid w:val="00246C9D"/>
    <w:rsid w:val="00246DB0"/>
    <w:rsid w:val="0024704D"/>
    <w:rsid w:val="002470E1"/>
    <w:rsid w:val="002470E8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50A"/>
    <w:rsid w:val="00252647"/>
    <w:rsid w:val="002529E2"/>
    <w:rsid w:val="00252A5D"/>
    <w:rsid w:val="00252AA2"/>
    <w:rsid w:val="00252F7F"/>
    <w:rsid w:val="00253264"/>
    <w:rsid w:val="0025326E"/>
    <w:rsid w:val="00253287"/>
    <w:rsid w:val="00253401"/>
    <w:rsid w:val="002534D5"/>
    <w:rsid w:val="002535E0"/>
    <w:rsid w:val="0025386D"/>
    <w:rsid w:val="002538E4"/>
    <w:rsid w:val="002539C6"/>
    <w:rsid w:val="00253BB8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F6"/>
    <w:rsid w:val="00255332"/>
    <w:rsid w:val="00255529"/>
    <w:rsid w:val="00255666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62C"/>
    <w:rsid w:val="00256729"/>
    <w:rsid w:val="0025694E"/>
    <w:rsid w:val="00256CA6"/>
    <w:rsid w:val="00256FC7"/>
    <w:rsid w:val="00256FF0"/>
    <w:rsid w:val="002571B5"/>
    <w:rsid w:val="002571E3"/>
    <w:rsid w:val="002573B5"/>
    <w:rsid w:val="00257655"/>
    <w:rsid w:val="002576D5"/>
    <w:rsid w:val="002578CE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B55"/>
    <w:rsid w:val="00260CA0"/>
    <w:rsid w:val="00260D02"/>
    <w:rsid w:val="00260D9C"/>
    <w:rsid w:val="00260F18"/>
    <w:rsid w:val="00261002"/>
    <w:rsid w:val="00261074"/>
    <w:rsid w:val="002618D0"/>
    <w:rsid w:val="00261986"/>
    <w:rsid w:val="00261E9B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DF3"/>
    <w:rsid w:val="00263E98"/>
    <w:rsid w:val="0026407C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0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18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E0C"/>
    <w:rsid w:val="00277E12"/>
    <w:rsid w:val="00277F76"/>
    <w:rsid w:val="0028029D"/>
    <w:rsid w:val="002803F6"/>
    <w:rsid w:val="0028060B"/>
    <w:rsid w:val="00280705"/>
    <w:rsid w:val="002807E8"/>
    <w:rsid w:val="002807F8"/>
    <w:rsid w:val="00280A3E"/>
    <w:rsid w:val="00280A9B"/>
    <w:rsid w:val="00280B2C"/>
    <w:rsid w:val="00280FFC"/>
    <w:rsid w:val="002811B8"/>
    <w:rsid w:val="0028142F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9A7"/>
    <w:rsid w:val="002839F4"/>
    <w:rsid w:val="00283A7A"/>
    <w:rsid w:val="00283BA6"/>
    <w:rsid w:val="00284010"/>
    <w:rsid w:val="0028487C"/>
    <w:rsid w:val="00284E05"/>
    <w:rsid w:val="00284E6F"/>
    <w:rsid w:val="00284FE0"/>
    <w:rsid w:val="0028506F"/>
    <w:rsid w:val="00285353"/>
    <w:rsid w:val="002853AE"/>
    <w:rsid w:val="00285442"/>
    <w:rsid w:val="002854BA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6C5B"/>
    <w:rsid w:val="00286EAF"/>
    <w:rsid w:val="002870A6"/>
    <w:rsid w:val="00287416"/>
    <w:rsid w:val="0028799B"/>
    <w:rsid w:val="00287AD6"/>
    <w:rsid w:val="00287BD2"/>
    <w:rsid w:val="00287FD5"/>
    <w:rsid w:val="002900A6"/>
    <w:rsid w:val="002900E7"/>
    <w:rsid w:val="0029022B"/>
    <w:rsid w:val="0029047A"/>
    <w:rsid w:val="002904B9"/>
    <w:rsid w:val="002907CC"/>
    <w:rsid w:val="002907F8"/>
    <w:rsid w:val="00290A90"/>
    <w:rsid w:val="00290D1B"/>
    <w:rsid w:val="00290D60"/>
    <w:rsid w:val="002911A4"/>
    <w:rsid w:val="0029173F"/>
    <w:rsid w:val="002917D4"/>
    <w:rsid w:val="002917DD"/>
    <w:rsid w:val="0029199E"/>
    <w:rsid w:val="00291A03"/>
    <w:rsid w:val="00291B09"/>
    <w:rsid w:val="00291D68"/>
    <w:rsid w:val="00291DBA"/>
    <w:rsid w:val="00291E97"/>
    <w:rsid w:val="00291F00"/>
    <w:rsid w:val="00291FC2"/>
    <w:rsid w:val="0029204D"/>
    <w:rsid w:val="002925F7"/>
    <w:rsid w:val="00292B40"/>
    <w:rsid w:val="00292D91"/>
    <w:rsid w:val="00292E76"/>
    <w:rsid w:val="00293041"/>
    <w:rsid w:val="0029329C"/>
    <w:rsid w:val="002932B6"/>
    <w:rsid w:val="002933CF"/>
    <w:rsid w:val="00293400"/>
    <w:rsid w:val="00293609"/>
    <w:rsid w:val="00293648"/>
    <w:rsid w:val="002936B1"/>
    <w:rsid w:val="00293A24"/>
    <w:rsid w:val="00293B9B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BFF"/>
    <w:rsid w:val="00294C8E"/>
    <w:rsid w:val="00294D99"/>
    <w:rsid w:val="00294F97"/>
    <w:rsid w:val="00294FE6"/>
    <w:rsid w:val="002951D4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168"/>
    <w:rsid w:val="002A030E"/>
    <w:rsid w:val="002A03F0"/>
    <w:rsid w:val="002A09C2"/>
    <w:rsid w:val="002A11D5"/>
    <w:rsid w:val="002A1252"/>
    <w:rsid w:val="002A13A6"/>
    <w:rsid w:val="002A13CA"/>
    <w:rsid w:val="002A1922"/>
    <w:rsid w:val="002A1CFE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1A4"/>
    <w:rsid w:val="002A32F9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567D"/>
    <w:rsid w:val="002A571F"/>
    <w:rsid w:val="002A5752"/>
    <w:rsid w:val="002A5779"/>
    <w:rsid w:val="002A6302"/>
    <w:rsid w:val="002A644B"/>
    <w:rsid w:val="002A689B"/>
    <w:rsid w:val="002A6908"/>
    <w:rsid w:val="002A6930"/>
    <w:rsid w:val="002A6B9A"/>
    <w:rsid w:val="002A6C0B"/>
    <w:rsid w:val="002A6C9C"/>
    <w:rsid w:val="002A705F"/>
    <w:rsid w:val="002A75F6"/>
    <w:rsid w:val="002A7603"/>
    <w:rsid w:val="002A78B6"/>
    <w:rsid w:val="002A7BA5"/>
    <w:rsid w:val="002A7D0F"/>
    <w:rsid w:val="002A7D8F"/>
    <w:rsid w:val="002A7E5D"/>
    <w:rsid w:val="002A7FAB"/>
    <w:rsid w:val="002A7FE4"/>
    <w:rsid w:val="002A7FFE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C3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2E48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C033E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39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93"/>
    <w:rsid w:val="002C2BC6"/>
    <w:rsid w:val="002C3083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8E3"/>
    <w:rsid w:val="002C5901"/>
    <w:rsid w:val="002C5923"/>
    <w:rsid w:val="002C5A42"/>
    <w:rsid w:val="002C5CA3"/>
    <w:rsid w:val="002C60A7"/>
    <w:rsid w:val="002C6A9F"/>
    <w:rsid w:val="002C6DE8"/>
    <w:rsid w:val="002C6E9A"/>
    <w:rsid w:val="002C7217"/>
    <w:rsid w:val="002C7275"/>
    <w:rsid w:val="002C7387"/>
    <w:rsid w:val="002C748E"/>
    <w:rsid w:val="002C74DA"/>
    <w:rsid w:val="002C756E"/>
    <w:rsid w:val="002C7739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C3F"/>
    <w:rsid w:val="002D1EEC"/>
    <w:rsid w:val="002D223A"/>
    <w:rsid w:val="002D27BD"/>
    <w:rsid w:val="002D2979"/>
    <w:rsid w:val="002D2DCF"/>
    <w:rsid w:val="002D2EB8"/>
    <w:rsid w:val="002D2F28"/>
    <w:rsid w:val="002D2F49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A7A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B83"/>
    <w:rsid w:val="002D6CB2"/>
    <w:rsid w:val="002D6D42"/>
    <w:rsid w:val="002D6E5C"/>
    <w:rsid w:val="002D7273"/>
    <w:rsid w:val="002D7384"/>
    <w:rsid w:val="002D74C4"/>
    <w:rsid w:val="002D7FA1"/>
    <w:rsid w:val="002E00A6"/>
    <w:rsid w:val="002E0128"/>
    <w:rsid w:val="002E01E2"/>
    <w:rsid w:val="002E02A1"/>
    <w:rsid w:val="002E0311"/>
    <w:rsid w:val="002E0567"/>
    <w:rsid w:val="002E07B3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B7E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9C8"/>
    <w:rsid w:val="002E3B80"/>
    <w:rsid w:val="002E3C5F"/>
    <w:rsid w:val="002E3FC1"/>
    <w:rsid w:val="002E40B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FE1"/>
    <w:rsid w:val="002F0385"/>
    <w:rsid w:val="002F03D8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CBD"/>
    <w:rsid w:val="002F1CCE"/>
    <w:rsid w:val="002F1D40"/>
    <w:rsid w:val="002F1F54"/>
    <w:rsid w:val="002F210B"/>
    <w:rsid w:val="002F22BB"/>
    <w:rsid w:val="002F2337"/>
    <w:rsid w:val="002F2409"/>
    <w:rsid w:val="002F24B9"/>
    <w:rsid w:val="002F2A14"/>
    <w:rsid w:val="002F2DF9"/>
    <w:rsid w:val="002F30B4"/>
    <w:rsid w:val="002F33BD"/>
    <w:rsid w:val="002F373D"/>
    <w:rsid w:val="002F394D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BD0"/>
    <w:rsid w:val="002F6ED3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1DCA"/>
    <w:rsid w:val="0030205F"/>
    <w:rsid w:val="0030209C"/>
    <w:rsid w:val="00302130"/>
    <w:rsid w:val="003021AC"/>
    <w:rsid w:val="0030230B"/>
    <w:rsid w:val="00302BAD"/>
    <w:rsid w:val="00302CD7"/>
    <w:rsid w:val="00302E76"/>
    <w:rsid w:val="00302E85"/>
    <w:rsid w:val="00302EE6"/>
    <w:rsid w:val="00303409"/>
    <w:rsid w:val="003034E8"/>
    <w:rsid w:val="003035D9"/>
    <w:rsid w:val="003038B0"/>
    <w:rsid w:val="00303D44"/>
    <w:rsid w:val="00303DFD"/>
    <w:rsid w:val="003040CD"/>
    <w:rsid w:val="0030426E"/>
    <w:rsid w:val="0030490B"/>
    <w:rsid w:val="00304997"/>
    <w:rsid w:val="00304C48"/>
    <w:rsid w:val="00304D2A"/>
    <w:rsid w:val="00304D39"/>
    <w:rsid w:val="00304F9C"/>
    <w:rsid w:val="00305255"/>
    <w:rsid w:val="003055F1"/>
    <w:rsid w:val="003058A6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232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1E0"/>
    <w:rsid w:val="00310858"/>
    <w:rsid w:val="0031089B"/>
    <w:rsid w:val="00310B22"/>
    <w:rsid w:val="00310B46"/>
    <w:rsid w:val="00310BAA"/>
    <w:rsid w:val="00310C8F"/>
    <w:rsid w:val="00310CC6"/>
    <w:rsid w:val="00310E5B"/>
    <w:rsid w:val="0031116E"/>
    <w:rsid w:val="00311393"/>
    <w:rsid w:val="0031155B"/>
    <w:rsid w:val="00311DC2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A2F"/>
    <w:rsid w:val="00315D58"/>
    <w:rsid w:val="00315F44"/>
    <w:rsid w:val="003161E3"/>
    <w:rsid w:val="003165CD"/>
    <w:rsid w:val="003166A7"/>
    <w:rsid w:val="003166CD"/>
    <w:rsid w:val="003166F5"/>
    <w:rsid w:val="00316A40"/>
    <w:rsid w:val="00316BA1"/>
    <w:rsid w:val="00316DC3"/>
    <w:rsid w:val="00316EE3"/>
    <w:rsid w:val="003172BC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792"/>
    <w:rsid w:val="0032083B"/>
    <w:rsid w:val="0032098D"/>
    <w:rsid w:val="003209F0"/>
    <w:rsid w:val="00320C8D"/>
    <w:rsid w:val="00320E64"/>
    <w:rsid w:val="00321415"/>
    <w:rsid w:val="00321924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30CE"/>
    <w:rsid w:val="0032327F"/>
    <w:rsid w:val="0032347A"/>
    <w:rsid w:val="0032347F"/>
    <w:rsid w:val="00323554"/>
    <w:rsid w:val="0032361C"/>
    <w:rsid w:val="0032361E"/>
    <w:rsid w:val="0032382D"/>
    <w:rsid w:val="00324055"/>
    <w:rsid w:val="00324478"/>
    <w:rsid w:val="003245D6"/>
    <w:rsid w:val="0032464E"/>
    <w:rsid w:val="003247E4"/>
    <w:rsid w:val="00324AC9"/>
    <w:rsid w:val="00324B0E"/>
    <w:rsid w:val="00324C48"/>
    <w:rsid w:val="00324C98"/>
    <w:rsid w:val="0032520C"/>
    <w:rsid w:val="0032529C"/>
    <w:rsid w:val="0032534B"/>
    <w:rsid w:val="00325894"/>
    <w:rsid w:val="00325914"/>
    <w:rsid w:val="00325BA2"/>
    <w:rsid w:val="00325BC8"/>
    <w:rsid w:val="00325C89"/>
    <w:rsid w:val="00325D4E"/>
    <w:rsid w:val="00325D55"/>
    <w:rsid w:val="00325ED6"/>
    <w:rsid w:val="00325FA9"/>
    <w:rsid w:val="00326130"/>
    <w:rsid w:val="003261B7"/>
    <w:rsid w:val="003261CD"/>
    <w:rsid w:val="003262C7"/>
    <w:rsid w:val="00326361"/>
    <w:rsid w:val="003267BF"/>
    <w:rsid w:val="00326801"/>
    <w:rsid w:val="0032715F"/>
    <w:rsid w:val="00327557"/>
    <w:rsid w:val="00327892"/>
    <w:rsid w:val="0032798C"/>
    <w:rsid w:val="003279D6"/>
    <w:rsid w:val="00327C4D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3F5"/>
    <w:rsid w:val="003316F8"/>
    <w:rsid w:val="00331BDC"/>
    <w:rsid w:val="00331D10"/>
    <w:rsid w:val="00331FED"/>
    <w:rsid w:val="0033203B"/>
    <w:rsid w:val="0033276F"/>
    <w:rsid w:val="003327F3"/>
    <w:rsid w:val="00332962"/>
    <w:rsid w:val="00332D2E"/>
    <w:rsid w:val="00332D4C"/>
    <w:rsid w:val="00333399"/>
    <w:rsid w:val="00333482"/>
    <w:rsid w:val="0033375E"/>
    <w:rsid w:val="003339A2"/>
    <w:rsid w:val="00333AC4"/>
    <w:rsid w:val="00333BFF"/>
    <w:rsid w:val="00333CEF"/>
    <w:rsid w:val="00333E34"/>
    <w:rsid w:val="00334526"/>
    <w:rsid w:val="00334709"/>
    <w:rsid w:val="0033481B"/>
    <w:rsid w:val="00334BCE"/>
    <w:rsid w:val="00334C02"/>
    <w:rsid w:val="00334C42"/>
    <w:rsid w:val="00334DBA"/>
    <w:rsid w:val="00334EA2"/>
    <w:rsid w:val="00334EA6"/>
    <w:rsid w:val="00334F67"/>
    <w:rsid w:val="00335051"/>
    <w:rsid w:val="003353E4"/>
    <w:rsid w:val="0033597A"/>
    <w:rsid w:val="00335B7A"/>
    <w:rsid w:val="00335D0D"/>
    <w:rsid w:val="0033613F"/>
    <w:rsid w:val="003363E9"/>
    <w:rsid w:val="0033640D"/>
    <w:rsid w:val="003365E6"/>
    <w:rsid w:val="003367A9"/>
    <w:rsid w:val="003368D3"/>
    <w:rsid w:val="00336A5E"/>
    <w:rsid w:val="00336BE7"/>
    <w:rsid w:val="00336D07"/>
    <w:rsid w:val="00336D2D"/>
    <w:rsid w:val="003373F4"/>
    <w:rsid w:val="0033781D"/>
    <w:rsid w:val="003378CB"/>
    <w:rsid w:val="00337A7E"/>
    <w:rsid w:val="00337D25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974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77"/>
    <w:rsid w:val="00342D32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782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D2B"/>
    <w:rsid w:val="00345DA7"/>
    <w:rsid w:val="00345E0B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A5E"/>
    <w:rsid w:val="00347AFA"/>
    <w:rsid w:val="00347C1D"/>
    <w:rsid w:val="0035006B"/>
    <w:rsid w:val="00350089"/>
    <w:rsid w:val="003501A3"/>
    <w:rsid w:val="003501D1"/>
    <w:rsid w:val="003503BC"/>
    <w:rsid w:val="003504A9"/>
    <w:rsid w:val="00350817"/>
    <w:rsid w:val="003508BB"/>
    <w:rsid w:val="00350981"/>
    <w:rsid w:val="00351089"/>
    <w:rsid w:val="0035123D"/>
    <w:rsid w:val="00351248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05"/>
    <w:rsid w:val="00353B15"/>
    <w:rsid w:val="00353BDC"/>
    <w:rsid w:val="00353D52"/>
    <w:rsid w:val="00353E4D"/>
    <w:rsid w:val="00353EE4"/>
    <w:rsid w:val="003540F9"/>
    <w:rsid w:val="00354205"/>
    <w:rsid w:val="0035424A"/>
    <w:rsid w:val="00354423"/>
    <w:rsid w:val="00354615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B0E"/>
    <w:rsid w:val="00355CA1"/>
    <w:rsid w:val="00355CA7"/>
    <w:rsid w:val="00355D84"/>
    <w:rsid w:val="00355F44"/>
    <w:rsid w:val="00356539"/>
    <w:rsid w:val="00356A35"/>
    <w:rsid w:val="00356C57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B9C"/>
    <w:rsid w:val="00363C35"/>
    <w:rsid w:val="00363D4E"/>
    <w:rsid w:val="00363F93"/>
    <w:rsid w:val="00363FE7"/>
    <w:rsid w:val="003642E0"/>
    <w:rsid w:val="00364357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EF6"/>
    <w:rsid w:val="00365F41"/>
    <w:rsid w:val="00365FA6"/>
    <w:rsid w:val="00366510"/>
    <w:rsid w:val="003667F3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67F98"/>
    <w:rsid w:val="00370232"/>
    <w:rsid w:val="0037028F"/>
    <w:rsid w:val="003702BE"/>
    <w:rsid w:val="0037054D"/>
    <w:rsid w:val="00370CC8"/>
    <w:rsid w:val="00370CD5"/>
    <w:rsid w:val="00371225"/>
    <w:rsid w:val="00371360"/>
    <w:rsid w:val="00371AC8"/>
    <w:rsid w:val="00371B09"/>
    <w:rsid w:val="00371B5E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1BB"/>
    <w:rsid w:val="00373258"/>
    <w:rsid w:val="00373424"/>
    <w:rsid w:val="00373426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E09"/>
    <w:rsid w:val="003752ED"/>
    <w:rsid w:val="0037559B"/>
    <w:rsid w:val="00375BA0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8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30"/>
    <w:rsid w:val="00381143"/>
    <w:rsid w:val="003811CF"/>
    <w:rsid w:val="0038139A"/>
    <w:rsid w:val="003814FA"/>
    <w:rsid w:val="00382179"/>
    <w:rsid w:val="003821E0"/>
    <w:rsid w:val="003822EB"/>
    <w:rsid w:val="00382906"/>
    <w:rsid w:val="00382C43"/>
    <w:rsid w:val="00382F46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B8F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4BD"/>
    <w:rsid w:val="00387529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FD4"/>
    <w:rsid w:val="0039106B"/>
    <w:rsid w:val="0039108B"/>
    <w:rsid w:val="003913A6"/>
    <w:rsid w:val="00391515"/>
    <w:rsid w:val="00391A73"/>
    <w:rsid w:val="00391AC0"/>
    <w:rsid w:val="00391B1D"/>
    <w:rsid w:val="00391B41"/>
    <w:rsid w:val="00391CD1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FF3"/>
    <w:rsid w:val="003931AE"/>
    <w:rsid w:val="0039355A"/>
    <w:rsid w:val="0039387A"/>
    <w:rsid w:val="00393911"/>
    <w:rsid w:val="00394291"/>
    <w:rsid w:val="0039456C"/>
    <w:rsid w:val="0039471B"/>
    <w:rsid w:val="003949EE"/>
    <w:rsid w:val="00394AF9"/>
    <w:rsid w:val="00394C1B"/>
    <w:rsid w:val="00394C4C"/>
    <w:rsid w:val="00394DCF"/>
    <w:rsid w:val="003954F0"/>
    <w:rsid w:val="0039558C"/>
    <w:rsid w:val="003955B1"/>
    <w:rsid w:val="00395D09"/>
    <w:rsid w:val="00395F0F"/>
    <w:rsid w:val="00396074"/>
    <w:rsid w:val="003964E8"/>
    <w:rsid w:val="003966A6"/>
    <w:rsid w:val="00396930"/>
    <w:rsid w:val="003969E7"/>
    <w:rsid w:val="00396B4C"/>
    <w:rsid w:val="00396DDB"/>
    <w:rsid w:val="0039715D"/>
    <w:rsid w:val="003975C2"/>
    <w:rsid w:val="003976EF"/>
    <w:rsid w:val="003977E2"/>
    <w:rsid w:val="00397A71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1D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AF6"/>
    <w:rsid w:val="003A3B2C"/>
    <w:rsid w:val="003A3C1F"/>
    <w:rsid w:val="003A3EA3"/>
    <w:rsid w:val="003A40E3"/>
    <w:rsid w:val="003A412D"/>
    <w:rsid w:val="003A42F1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C6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BE2"/>
    <w:rsid w:val="003B0BE6"/>
    <w:rsid w:val="003B0C7B"/>
    <w:rsid w:val="003B0CA7"/>
    <w:rsid w:val="003B1009"/>
    <w:rsid w:val="003B1040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0AC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FDB"/>
    <w:rsid w:val="003B4248"/>
    <w:rsid w:val="003B46E3"/>
    <w:rsid w:val="003B4AD8"/>
    <w:rsid w:val="003B5005"/>
    <w:rsid w:val="003B507A"/>
    <w:rsid w:val="003B50D2"/>
    <w:rsid w:val="003B5403"/>
    <w:rsid w:val="003B54B7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A51"/>
    <w:rsid w:val="003B7C45"/>
    <w:rsid w:val="003B7CFD"/>
    <w:rsid w:val="003B7DB4"/>
    <w:rsid w:val="003B7DE0"/>
    <w:rsid w:val="003C003B"/>
    <w:rsid w:val="003C02DB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86D"/>
    <w:rsid w:val="003D08E1"/>
    <w:rsid w:val="003D0B5B"/>
    <w:rsid w:val="003D0DA6"/>
    <w:rsid w:val="003D121E"/>
    <w:rsid w:val="003D145D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65B"/>
    <w:rsid w:val="003D36A5"/>
    <w:rsid w:val="003D36E9"/>
    <w:rsid w:val="003D375F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4D5D"/>
    <w:rsid w:val="003D4D66"/>
    <w:rsid w:val="003D5127"/>
    <w:rsid w:val="003D525F"/>
    <w:rsid w:val="003D52D8"/>
    <w:rsid w:val="003D5362"/>
    <w:rsid w:val="003D5472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2A9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873"/>
    <w:rsid w:val="003E38EC"/>
    <w:rsid w:val="003E3904"/>
    <w:rsid w:val="003E39A5"/>
    <w:rsid w:val="003E3C2D"/>
    <w:rsid w:val="003E3C47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369"/>
    <w:rsid w:val="003F148A"/>
    <w:rsid w:val="003F162E"/>
    <w:rsid w:val="003F1A40"/>
    <w:rsid w:val="003F1F53"/>
    <w:rsid w:val="003F226E"/>
    <w:rsid w:val="003F230D"/>
    <w:rsid w:val="003F2371"/>
    <w:rsid w:val="003F23FC"/>
    <w:rsid w:val="003F2751"/>
    <w:rsid w:val="003F2C94"/>
    <w:rsid w:val="003F2DC4"/>
    <w:rsid w:val="003F2FB2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EA5"/>
    <w:rsid w:val="003F61FA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9CF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3B"/>
    <w:rsid w:val="0040306B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378"/>
    <w:rsid w:val="00404609"/>
    <w:rsid w:val="0040496E"/>
    <w:rsid w:val="00404BD7"/>
    <w:rsid w:val="00404DF3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F8"/>
    <w:rsid w:val="0040772C"/>
    <w:rsid w:val="0040796A"/>
    <w:rsid w:val="00407AA8"/>
    <w:rsid w:val="00407B9E"/>
    <w:rsid w:val="00407DDC"/>
    <w:rsid w:val="004102AE"/>
    <w:rsid w:val="004106C5"/>
    <w:rsid w:val="00410770"/>
    <w:rsid w:val="0041089C"/>
    <w:rsid w:val="00410966"/>
    <w:rsid w:val="00410C04"/>
    <w:rsid w:val="00410E02"/>
    <w:rsid w:val="0041106F"/>
    <w:rsid w:val="004119BC"/>
    <w:rsid w:val="00411B94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A4"/>
    <w:rsid w:val="004141BA"/>
    <w:rsid w:val="00414347"/>
    <w:rsid w:val="004146E0"/>
    <w:rsid w:val="00414843"/>
    <w:rsid w:val="00414AD5"/>
    <w:rsid w:val="00414EE0"/>
    <w:rsid w:val="004150A0"/>
    <w:rsid w:val="004152FF"/>
    <w:rsid w:val="0041541C"/>
    <w:rsid w:val="0041550C"/>
    <w:rsid w:val="004156EF"/>
    <w:rsid w:val="0041578C"/>
    <w:rsid w:val="00415BA7"/>
    <w:rsid w:val="00415DFA"/>
    <w:rsid w:val="00415E3E"/>
    <w:rsid w:val="00415EEA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95D"/>
    <w:rsid w:val="0042099A"/>
    <w:rsid w:val="00420EDC"/>
    <w:rsid w:val="00420F61"/>
    <w:rsid w:val="004210F2"/>
    <w:rsid w:val="00421230"/>
    <w:rsid w:val="00421243"/>
    <w:rsid w:val="00421340"/>
    <w:rsid w:val="00421359"/>
    <w:rsid w:val="0042148C"/>
    <w:rsid w:val="004214E6"/>
    <w:rsid w:val="00421508"/>
    <w:rsid w:val="00421814"/>
    <w:rsid w:val="0042189A"/>
    <w:rsid w:val="00421D7F"/>
    <w:rsid w:val="00421E82"/>
    <w:rsid w:val="00421FFD"/>
    <w:rsid w:val="004221FD"/>
    <w:rsid w:val="00422253"/>
    <w:rsid w:val="0042290E"/>
    <w:rsid w:val="00422AAB"/>
    <w:rsid w:val="00422E9E"/>
    <w:rsid w:val="004230AE"/>
    <w:rsid w:val="00424154"/>
    <w:rsid w:val="004241A0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049"/>
    <w:rsid w:val="00426300"/>
    <w:rsid w:val="0042637F"/>
    <w:rsid w:val="0042657F"/>
    <w:rsid w:val="0042693F"/>
    <w:rsid w:val="004269C5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56A"/>
    <w:rsid w:val="00430704"/>
    <w:rsid w:val="0043076F"/>
    <w:rsid w:val="00430927"/>
    <w:rsid w:val="00430D53"/>
    <w:rsid w:val="00430D70"/>
    <w:rsid w:val="00430F26"/>
    <w:rsid w:val="004311E8"/>
    <w:rsid w:val="00431407"/>
    <w:rsid w:val="004318D8"/>
    <w:rsid w:val="00431917"/>
    <w:rsid w:val="004319EC"/>
    <w:rsid w:val="00431A39"/>
    <w:rsid w:val="00431BBD"/>
    <w:rsid w:val="00431EC7"/>
    <w:rsid w:val="00431ED2"/>
    <w:rsid w:val="004320CC"/>
    <w:rsid w:val="004327E3"/>
    <w:rsid w:val="00432B27"/>
    <w:rsid w:val="00432C58"/>
    <w:rsid w:val="00432D07"/>
    <w:rsid w:val="00432D2B"/>
    <w:rsid w:val="00432F9B"/>
    <w:rsid w:val="0043302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65F"/>
    <w:rsid w:val="00435736"/>
    <w:rsid w:val="00435A45"/>
    <w:rsid w:val="00435ABA"/>
    <w:rsid w:val="00435C4D"/>
    <w:rsid w:val="00435DC0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C88"/>
    <w:rsid w:val="00440E84"/>
    <w:rsid w:val="00441215"/>
    <w:rsid w:val="004412A1"/>
    <w:rsid w:val="00441365"/>
    <w:rsid w:val="00441418"/>
    <w:rsid w:val="004414A1"/>
    <w:rsid w:val="00441676"/>
    <w:rsid w:val="00441BDF"/>
    <w:rsid w:val="00441C4C"/>
    <w:rsid w:val="00441D7D"/>
    <w:rsid w:val="00441E2D"/>
    <w:rsid w:val="00441E8F"/>
    <w:rsid w:val="00441F42"/>
    <w:rsid w:val="00441F57"/>
    <w:rsid w:val="004424A2"/>
    <w:rsid w:val="004425AB"/>
    <w:rsid w:val="0044274C"/>
    <w:rsid w:val="0044275B"/>
    <w:rsid w:val="00442B19"/>
    <w:rsid w:val="0044312A"/>
    <w:rsid w:val="00443287"/>
    <w:rsid w:val="004433A3"/>
    <w:rsid w:val="00443469"/>
    <w:rsid w:val="004434E0"/>
    <w:rsid w:val="004434FD"/>
    <w:rsid w:val="0044350A"/>
    <w:rsid w:val="00443516"/>
    <w:rsid w:val="004437C3"/>
    <w:rsid w:val="0044392C"/>
    <w:rsid w:val="00443C49"/>
    <w:rsid w:val="00443CAF"/>
    <w:rsid w:val="00443D5A"/>
    <w:rsid w:val="00443E17"/>
    <w:rsid w:val="0044411B"/>
    <w:rsid w:val="00444262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6B4E"/>
    <w:rsid w:val="00447212"/>
    <w:rsid w:val="0044723A"/>
    <w:rsid w:val="004474F9"/>
    <w:rsid w:val="00447BB8"/>
    <w:rsid w:val="00447BE7"/>
    <w:rsid w:val="00450012"/>
    <w:rsid w:val="00450237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8B"/>
    <w:rsid w:val="004538D3"/>
    <w:rsid w:val="004538F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7C7"/>
    <w:rsid w:val="00457AC4"/>
    <w:rsid w:val="00457BCF"/>
    <w:rsid w:val="00457F19"/>
    <w:rsid w:val="00460679"/>
    <w:rsid w:val="00460722"/>
    <w:rsid w:val="004607A1"/>
    <w:rsid w:val="00460A2D"/>
    <w:rsid w:val="00460CE3"/>
    <w:rsid w:val="00460D25"/>
    <w:rsid w:val="00460E14"/>
    <w:rsid w:val="00461041"/>
    <w:rsid w:val="00461522"/>
    <w:rsid w:val="00461586"/>
    <w:rsid w:val="00461869"/>
    <w:rsid w:val="00461899"/>
    <w:rsid w:val="004619A7"/>
    <w:rsid w:val="004619D1"/>
    <w:rsid w:val="00461CD0"/>
    <w:rsid w:val="00461D4C"/>
    <w:rsid w:val="00461ED5"/>
    <w:rsid w:val="00462070"/>
    <w:rsid w:val="00462322"/>
    <w:rsid w:val="0046260A"/>
    <w:rsid w:val="0046289B"/>
    <w:rsid w:val="00462970"/>
    <w:rsid w:val="00462B2A"/>
    <w:rsid w:val="00462B39"/>
    <w:rsid w:val="00462B95"/>
    <w:rsid w:val="00462BD7"/>
    <w:rsid w:val="00462FA9"/>
    <w:rsid w:val="004631ED"/>
    <w:rsid w:val="0046326D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9BC"/>
    <w:rsid w:val="00464B07"/>
    <w:rsid w:val="00464CBA"/>
    <w:rsid w:val="00464EC3"/>
    <w:rsid w:val="00464FDC"/>
    <w:rsid w:val="00465258"/>
    <w:rsid w:val="004655B7"/>
    <w:rsid w:val="004655C7"/>
    <w:rsid w:val="00465678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B47"/>
    <w:rsid w:val="00466E04"/>
    <w:rsid w:val="0046758B"/>
    <w:rsid w:val="0046773F"/>
    <w:rsid w:val="004678EE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CE1"/>
    <w:rsid w:val="00471DC9"/>
    <w:rsid w:val="0047202B"/>
    <w:rsid w:val="004720C7"/>
    <w:rsid w:val="004721BA"/>
    <w:rsid w:val="00472260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01"/>
    <w:rsid w:val="00475E25"/>
    <w:rsid w:val="00476049"/>
    <w:rsid w:val="00476118"/>
    <w:rsid w:val="00476322"/>
    <w:rsid w:val="004764DE"/>
    <w:rsid w:val="00476655"/>
    <w:rsid w:val="00476662"/>
    <w:rsid w:val="0047669A"/>
    <w:rsid w:val="00476D6C"/>
    <w:rsid w:val="00476DFC"/>
    <w:rsid w:val="00477232"/>
    <w:rsid w:val="004772EE"/>
    <w:rsid w:val="00477439"/>
    <w:rsid w:val="0047746A"/>
    <w:rsid w:val="0047777E"/>
    <w:rsid w:val="004779E6"/>
    <w:rsid w:val="00477CF6"/>
    <w:rsid w:val="00477E72"/>
    <w:rsid w:val="00480171"/>
    <w:rsid w:val="004803B1"/>
    <w:rsid w:val="0048057C"/>
    <w:rsid w:val="00480699"/>
    <w:rsid w:val="004808FB"/>
    <w:rsid w:val="00480947"/>
    <w:rsid w:val="00480B5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C92"/>
    <w:rsid w:val="00483CAD"/>
    <w:rsid w:val="00483D97"/>
    <w:rsid w:val="004841B1"/>
    <w:rsid w:val="004847B0"/>
    <w:rsid w:val="00484883"/>
    <w:rsid w:val="00484C94"/>
    <w:rsid w:val="00484DA3"/>
    <w:rsid w:val="004850EE"/>
    <w:rsid w:val="00485314"/>
    <w:rsid w:val="00485432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B1A"/>
    <w:rsid w:val="00486B81"/>
    <w:rsid w:val="00486BAC"/>
    <w:rsid w:val="004871E9"/>
    <w:rsid w:val="004873C5"/>
    <w:rsid w:val="00487699"/>
    <w:rsid w:val="004878AA"/>
    <w:rsid w:val="00487A07"/>
    <w:rsid w:val="00487A6B"/>
    <w:rsid w:val="00487A97"/>
    <w:rsid w:val="00487B1B"/>
    <w:rsid w:val="00487F3F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3D"/>
    <w:rsid w:val="0049106A"/>
    <w:rsid w:val="004910CA"/>
    <w:rsid w:val="004910D9"/>
    <w:rsid w:val="0049122E"/>
    <w:rsid w:val="00491395"/>
    <w:rsid w:val="004914AB"/>
    <w:rsid w:val="004918BD"/>
    <w:rsid w:val="004919BC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34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663"/>
    <w:rsid w:val="00495765"/>
    <w:rsid w:val="00495B9F"/>
    <w:rsid w:val="0049602D"/>
    <w:rsid w:val="004962FE"/>
    <w:rsid w:val="0049688E"/>
    <w:rsid w:val="0049694E"/>
    <w:rsid w:val="00496B61"/>
    <w:rsid w:val="00497162"/>
    <w:rsid w:val="0049732C"/>
    <w:rsid w:val="004973AE"/>
    <w:rsid w:val="004975CC"/>
    <w:rsid w:val="004977D2"/>
    <w:rsid w:val="004978BE"/>
    <w:rsid w:val="00497E1B"/>
    <w:rsid w:val="00497E7B"/>
    <w:rsid w:val="004A0161"/>
    <w:rsid w:val="004A02F5"/>
    <w:rsid w:val="004A03B5"/>
    <w:rsid w:val="004A047B"/>
    <w:rsid w:val="004A049D"/>
    <w:rsid w:val="004A062F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04E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819"/>
    <w:rsid w:val="004A3C9A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ACB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CFB"/>
    <w:rsid w:val="004B1A85"/>
    <w:rsid w:val="004B1A95"/>
    <w:rsid w:val="004B20A6"/>
    <w:rsid w:val="004B20C9"/>
    <w:rsid w:val="004B226C"/>
    <w:rsid w:val="004B2270"/>
    <w:rsid w:val="004B234C"/>
    <w:rsid w:val="004B278F"/>
    <w:rsid w:val="004B2C1F"/>
    <w:rsid w:val="004B2D3B"/>
    <w:rsid w:val="004B3159"/>
    <w:rsid w:val="004B3248"/>
    <w:rsid w:val="004B32EE"/>
    <w:rsid w:val="004B34A7"/>
    <w:rsid w:val="004B352F"/>
    <w:rsid w:val="004B359E"/>
    <w:rsid w:val="004B35B1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CC"/>
    <w:rsid w:val="004C0C97"/>
    <w:rsid w:val="004C0CA6"/>
    <w:rsid w:val="004C0E25"/>
    <w:rsid w:val="004C126C"/>
    <w:rsid w:val="004C12AE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596"/>
    <w:rsid w:val="004C3B22"/>
    <w:rsid w:val="004C3BAE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A2"/>
    <w:rsid w:val="004C4AD8"/>
    <w:rsid w:val="004C4B6E"/>
    <w:rsid w:val="004C5026"/>
    <w:rsid w:val="004C50B5"/>
    <w:rsid w:val="004C521B"/>
    <w:rsid w:val="004C523C"/>
    <w:rsid w:val="004C5355"/>
    <w:rsid w:val="004C53B2"/>
    <w:rsid w:val="004C5B38"/>
    <w:rsid w:val="004C5B54"/>
    <w:rsid w:val="004C5C7E"/>
    <w:rsid w:val="004C5D7B"/>
    <w:rsid w:val="004C5D80"/>
    <w:rsid w:val="004C6184"/>
    <w:rsid w:val="004C6268"/>
    <w:rsid w:val="004C6389"/>
    <w:rsid w:val="004C64D8"/>
    <w:rsid w:val="004C6642"/>
    <w:rsid w:val="004C684E"/>
    <w:rsid w:val="004C6A4E"/>
    <w:rsid w:val="004C6A57"/>
    <w:rsid w:val="004C6A74"/>
    <w:rsid w:val="004C6B47"/>
    <w:rsid w:val="004C6ECF"/>
    <w:rsid w:val="004C7020"/>
    <w:rsid w:val="004C756F"/>
    <w:rsid w:val="004C7B6A"/>
    <w:rsid w:val="004C7BEC"/>
    <w:rsid w:val="004C7E6E"/>
    <w:rsid w:val="004C7F9F"/>
    <w:rsid w:val="004C7FF7"/>
    <w:rsid w:val="004D01C2"/>
    <w:rsid w:val="004D0255"/>
    <w:rsid w:val="004D051D"/>
    <w:rsid w:val="004D07F5"/>
    <w:rsid w:val="004D08E0"/>
    <w:rsid w:val="004D0D96"/>
    <w:rsid w:val="004D0E88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B62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5BB"/>
    <w:rsid w:val="004D5B0F"/>
    <w:rsid w:val="004D5BEE"/>
    <w:rsid w:val="004D5C30"/>
    <w:rsid w:val="004D608E"/>
    <w:rsid w:val="004D6090"/>
    <w:rsid w:val="004D60E4"/>
    <w:rsid w:val="004D65B4"/>
    <w:rsid w:val="004D69E8"/>
    <w:rsid w:val="004D6AC5"/>
    <w:rsid w:val="004D736C"/>
    <w:rsid w:val="004D7430"/>
    <w:rsid w:val="004D74E8"/>
    <w:rsid w:val="004D78F0"/>
    <w:rsid w:val="004D7A1D"/>
    <w:rsid w:val="004D7A58"/>
    <w:rsid w:val="004D7CC1"/>
    <w:rsid w:val="004D7F6C"/>
    <w:rsid w:val="004E04DA"/>
    <w:rsid w:val="004E059B"/>
    <w:rsid w:val="004E085B"/>
    <w:rsid w:val="004E095C"/>
    <w:rsid w:val="004E0BCD"/>
    <w:rsid w:val="004E0C72"/>
    <w:rsid w:val="004E0CBC"/>
    <w:rsid w:val="004E0F26"/>
    <w:rsid w:val="004E115D"/>
    <w:rsid w:val="004E11E3"/>
    <w:rsid w:val="004E12E4"/>
    <w:rsid w:val="004E1521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4F3"/>
    <w:rsid w:val="004E451B"/>
    <w:rsid w:val="004E4565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1B7"/>
    <w:rsid w:val="004E78C6"/>
    <w:rsid w:val="004E78FB"/>
    <w:rsid w:val="004E7930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1F7"/>
    <w:rsid w:val="004F12E2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207"/>
    <w:rsid w:val="004F3441"/>
    <w:rsid w:val="004F3823"/>
    <w:rsid w:val="004F39BB"/>
    <w:rsid w:val="004F3FA9"/>
    <w:rsid w:val="004F43E9"/>
    <w:rsid w:val="004F4A8C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15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2A6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9FA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920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662"/>
    <w:rsid w:val="00510665"/>
    <w:rsid w:val="005109AB"/>
    <w:rsid w:val="00510B15"/>
    <w:rsid w:val="00510CCA"/>
    <w:rsid w:val="00510E28"/>
    <w:rsid w:val="00510E72"/>
    <w:rsid w:val="00510EA9"/>
    <w:rsid w:val="00510EC6"/>
    <w:rsid w:val="0051154E"/>
    <w:rsid w:val="0051161C"/>
    <w:rsid w:val="0051170C"/>
    <w:rsid w:val="00511A7E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1E9"/>
    <w:rsid w:val="0051351A"/>
    <w:rsid w:val="00513618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950"/>
    <w:rsid w:val="00514AF2"/>
    <w:rsid w:val="00514EE0"/>
    <w:rsid w:val="005152EB"/>
    <w:rsid w:val="005154D5"/>
    <w:rsid w:val="0051555D"/>
    <w:rsid w:val="00515595"/>
    <w:rsid w:val="005157AC"/>
    <w:rsid w:val="0051598C"/>
    <w:rsid w:val="00515A60"/>
    <w:rsid w:val="00515A9C"/>
    <w:rsid w:val="00515AF7"/>
    <w:rsid w:val="00515DE2"/>
    <w:rsid w:val="005162B2"/>
    <w:rsid w:val="00516B59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17B6F"/>
    <w:rsid w:val="005200AE"/>
    <w:rsid w:val="00520213"/>
    <w:rsid w:val="005207D0"/>
    <w:rsid w:val="00520831"/>
    <w:rsid w:val="00520B9E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4DF8"/>
    <w:rsid w:val="005250BE"/>
    <w:rsid w:val="0052527F"/>
    <w:rsid w:val="0052532B"/>
    <w:rsid w:val="00525406"/>
    <w:rsid w:val="005255DA"/>
    <w:rsid w:val="0052576C"/>
    <w:rsid w:val="00525BB3"/>
    <w:rsid w:val="00525C25"/>
    <w:rsid w:val="00526116"/>
    <w:rsid w:val="0052613A"/>
    <w:rsid w:val="005266AD"/>
    <w:rsid w:val="00526B34"/>
    <w:rsid w:val="00526E2F"/>
    <w:rsid w:val="00527ED9"/>
    <w:rsid w:val="00527FD6"/>
    <w:rsid w:val="00530411"/>
    <w:rsid w:val="00530BAE"/>
    <w:rsid w:val="00530DC1"/>
    <w:rsid w:val="00530FAC"/>
    <w:rsid w:val="00530FE7"/>
    <w:rsid w:val="0053154E"/>
    <w:rsid w:val="00531665"/>
    <w:rsid w:val="0053191E"/>
    <w:rsid w:val="005319A3"/>
    <w:rsid w:val="005319C4"/>
    <w:rsid w:val="005319FF"/>
    <w:rsid w:val="00531A02"/>
    <w:rsid w:val="00531D37"/>
    <w:rsid w:val="00532023"/>
    <w:rsid w:val="005321B6"/>
    <w:rsid w:val="005324B2"/>
    <w:rsid w:val="00532874"/>
    <w:rsid w:val="00532A7B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D3D"/>
    <w:rsid w:val="00534E3E"/>
    <w:rsid w:val="005355F8"/>
    <w:rsid w:val="005355FE"/>
    <w:rsid w:val="00535A47"/>
    <w:rsid w:val="00535B35"/>
    <w:rsid w:val="00535CFF"/>
    <w:rsid w:val="00535DB6"/>
    <w:rsid w:val="00536099"/>
    <w:rsid w:val="0053619C"/>
    <w:rsid w:val="005364D1"/>
    <w:rsid w:val="00536721"/>
    <w:rsid w:val="00536A0B"/>
    <w:rsid w:val="00536A54"/>
    <w:rsid w:val="00536B8E"/>
    <w:rsid w:val="00536EC6"/>
    <w:rsid w:val="00536F84"/>
    <w:rsid w:val="00537091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4C2"/>
    <w:rsid w:val="0054080D"/>
    <w:rsid w:val="00540A38"/>
    <w:rsid w:val="00540AF3"/>
    <w:rsid w:val="00540F4E"/>
    <w:rsid w:val="00540FCA"/>
    <w:rsid w:val="00541294"/>
    <w:rsid w:val="00541375"/>
    <w:rsid w:val="0054148D"/>
    <w:rsid w:val="00541709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2A9"/>
    <w:rsid w:val="005424A2"/>
    <w:rsid w:val="00542549"/>
    <w:rsid w:val="005425D6"/>
    <w:rsid w:val="00542627"/>
    <w:rsid w:val="00542903"/>
    <w:rsid w:val="00542AA5"/>
    <w:rsid w:val="00542F49"/>
    <w:rsid w:val="00543265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AB5"/>
    <w:rsid w:val="00546C4A"/>
    <w:rsid w:val="00546CC3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A48"/>
    <w:rsid w:val="00553D3B"/>
    <w:rsid w:val="00553E9A"/>
    <w:rsid w:val="00553F0B"/>
    <w:rsid w:val="005540AC"/>
    <w:rsid w:val="00554523"/>
    <w:rsid w:val="0055459B"/>
    <w:rsid w:val="0055491B"/>
    <w:rsid w:val="00554BF5"/>
    <w:rsid w:val="00554D11"/>
    <w:rsid w:val="00554E22"/>
    <w:rsid w:val="00555292"/>
    <w:rsid w:val="005553DA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165"/>
    <w:rsid w:val="005563F9"/>
    <w:rsid w:val="00556837"/>
    <w:rsid w:val="00556A63"/>
    <w:rsid w:val="00556C74"/>
    <w:rsid w:val="00556CFF"/>
    <w:rsid w:val="00557086"/>
    <w:rsid w:val="00557168"/>
    <w:rsid w:val="00557203"/>
    <w:rsid w:val="0055747F"/>
    <w:rsid w:val="005575F8"/>
    <w:rsid w:val="005578E4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89E"/>
    <w:rsid w:val="0056195B"/>
    <w:rsid w:val="00561C66"/>
    <w:rsid w:val="00561CAB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A5E"/>
    <w:rsid w:val="00566AD1"/>
    <w:rsid w:val="00566DA0"/>
    <w:rsid w:val="00566FE6"/>
    <w:rsid w:val="00567179"/>
    <w:rsid w:val="005673BA"/>
    <w:rsid w:val="00567442"/>
    <w:rsid w:val="00567462"/>
    <w:rsid w:val="005675EB"/>
    <w:rsid w:val="00567AEC"/>
    <w:rsid w:val="00567C81"/>
    <w:rsid w:val="00570159"/>
    <w:rsid w:val="00570B3D"/>
    <w:rsid w:val="00570DF9"/>
    <w:rsid w:val="00570E22"/>
    <w:rsid w:val="00570E59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823"/>
    <w:rsid w:val="005728F5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B90"/>
    <w:rsid w:val="00574CEA"/>
    <w:rsid w:val="00575241"/>
    <w:rsid w:val="0057547F"/>
    <w:rsid w:val="005754FE"/>
    <w:rsid w:val="00575591"/>
    <w:rsid w:val="00575839"/>
    <w:rsid w:val="0057590C"/>
    <w:rsid w:val="00575EAE"/>
    <w:rsid w:val="00575EE3"/>
    <w:rsid w:val="005761C9"/>
    <w:rsid w:val="0057625F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2707"/>
    <w:rsid w:val="00583485"/>
    <w:rsid w:val="005834A3"/>
    <w:rsid w:val="00583C2E"/>
    <w:rsid w:val="00583CB1"/>
    <w:rsid w:val="00583CF9"/>
    <w:rsid w:val="00583D32"/>
    <w:rsid w:val="00583DB3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3FA"/>
    <w:rsid w:val="005856F8"/>
    <w:rsid w:val="00585841"/>
    <w:rsid w:val="00585A2B"/>
    <w:rsid w:val="00585B84"/>
    <w:rsid w:val="00585F9E"/>
    <w:rsid w:val="00586109"/>
    <w:rsid w:val="005861B9"/>
    <w:rsid w:val="00586473"/>
    <w:rsid w:val="00586560"/>
    <w:rsid w:val="005867B8"/>
    <w:rsid w:val="0058691F"/>
    <w:rsid w:val="00586ABA"/>
    <w:rsid w:val="00586D37"/>
    <w:rsid w:val="00586ED9"/>
    <w:rsid w:val="005874CD"/>
    <w:rsid w:val="0058753F"/>
    <w:rsid w:val="00587780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0FF"/>
    <w:rsid w:val="005961E8"/>
    <w:rsid w:val="00596794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35"/>
    <w:rsid w:val="005A49FE"/>
    <w:rsid w:val="005A4AFE"/>
    <w:rsid w:val="005A4B4D"/>
    <w:rsid w:val="005A4B6E"/>
    <w:rsid w:val="005A4B77"/>
    <w:rsid w:val="005A4DA7"/>
    <w:rsid w:val="005A5412"/>
    <w:rsid w:val="005A58B4"/>
    <w:rsid w:val="005A5F76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969"/>
    <w:rsid w:val="005A7A86"/>
    <w:rsid w:val="005A7BB3"/>
    <w:rsid w:val="005A7C57"/>
    <w:rsid w:val="005B00FF"/>
    <w:rsid w:val="005B02CE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BCF"/>
    <w:rsid w:val="005B1D3E"/>
    <w:rsid w:val="005B1DAB"/>
    <w:rsid w:val="005B1DE6"/>
    <w:rsid w:val="005B1E01"/>
    <w:rsid w:val="005B1F77"/>
    <w:rsid w:val="005B2225"/>
    <w:rsid w:val="005B245A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B64"/>
    <w:rsid w:val="005B3CE9"/>
    <w:rsid w:val="005B3D9A"/>
    <w:rsid w:val="005B3E24"/>
    <w:rsid w:val="005B40EA"/>
    <w:rsid w:val="005B4170"/>
    <w:rsid w:val="005B4286"/>
    <w:rsid w:val="005B4420"/>
    <w:rsid w:val="005B448D"/>
    <w:rsid w:val="005B459C"/>
    <w:rsid w:val="005B45C5"/>
    <w:rsid w:val="005B4701"/>
    <w:rsid w:val="005B49CC"/>
    <w:rsid w:val="005B4A00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F8D"/>
    <w:rsid w:val="005B6010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34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15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91"/>
    <w:rsid w:val="005C4BD7"/>
    <w:rsid w:val="005C4FF7"/>
    <w:rsid w:val="005C5030"/>
    <w:rsid w:val="005C50D8"/>
    <w:rsid w:val="005C533A"/>
    <w:rsid w:val="005C5482"/>
    <w:rsid w:val="005C55C6"/>
    <w:rsid w:val="005C55F6"/>
    <w:rsid w:val="005C56DF"/>
    <w:rsid w:val="005C5834"/>
    <w:rsid w:val="005C591A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8DD"/>
    <w:rsid w:val="005D0B5C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CC3"/>
    <w:rsid w:val="005D2D8E"/>
    <w:rsid w:val="005D2E2B"/>
    <w:rsid w:val="005D3458"/>
    <w:rsid w:val="005D36EC"/>
    <w:rsid w:val="005D3E2C"/>
    <w:rsid w:val="005D438D"/>
    <w:rsid w:val="005D452E"/>
    <w:rsid w:val="005D465E"/>
    <w:rsid w:val="005D4893"/>
    <w:rsid w:val="005D4981"/>
    <w:rsid w:val="005D4DA9"/>
    <w:rsid w:val="005D4ED9"/>
    <w:rsid w:val="005D4F41"/>
    <w:rsid w:val="005D5503"/>
    <w:rsid w:val="005D5631"/>
    <w:rsid w:val="005D564F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D7B1B"/>
    <w:rsid w:val="005D7D4D"/>
    <w:rsid w:val="005D7FE6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B1C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C32"/>
    <w:rsid w:val="005E2DAE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04D"/>
    <w:rsid w:val="005E4112"/>
    <w:rsid w:val="005E4157"/>
    <w:rsid w:val="005E42A1"/>
    <w:rsid w:val="005E46DD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2B"/>
    <w:rsid w:val="005E618D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A83"/>
    <w:rsid w:val="005E7B4F"/>
    <w:rsid w:val="005E7B6E"/>
    <w:rsid w:val="005E7C8F"/>
    <w:rsid w:val="005E7D4F"/>
    <w:rsid w:val="005F00A9"/>
    <w:rsid w:val="005F03F6"/>
    <w:rsid w:val="005F0689"/>
    <w:rsid w:val="005F075B"/>
    <w:rsid w:val="005F0C42"/>
    <w:rsid w:val="005F1123"/>
    <w:rsid w:val="005F1278"/>
    <w:rsid w:val="005F14E1"/>
    <w:rsid w:val="005F1691"/>
    <w:rsid w:val="005F17FF"/>
    <w:rsid w:val="005F18C3"/>
    <w:rsid w:val="005F1A71"/>
    <w:rsid w:val="005F1B80"/>
    <w:rsid w:val="005F1B87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429"/>
    <w:rsid w:val="005F3440"/>
    <w:rsid w:val="005F347B"/>
    <w:rsid w:val="005F3DE5"/>
    <w:rsid w:val="005F3E86"/>
    <w:rsid w:val="005F3F9E"/>
    <w:rsid w:val="005F4061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439"/>
    <w:rsid w:val="005F6587"/>
    <w:rsid w:val="005F68DF"/>
    <w:rsid w:val="005F6B83"/>
    <w:rsid w:val="005F6BE7"/>
    <w:rsid w:val="005F7038"/>
    <w:rsid w:val="005F70A6"/>
    <w:rsid w:val="005F7141"/>
    <w:rsid w:val="005F734C"/>
    <w:rsid w:val="005F74ED"/>
    <w:rsid w:val="005F77F9"/>
    <w:rsid w:val="005F786D"/>
    <w:rsid w:val="005F79B9"/>
    <w:rsid w:val="005F7A85"/>
    <w:rsid w:val="005F7B16"/>
    <w:rsid w:val="005F7BF8"/>
    <w:rsid w:val="005F7CF8"/>
    <w:rsid w:val="0060009E"/>
    <w:rsid w:val="00600114"/>
    <w:rsid w:val="006001B8"/>
    <w:rsid w:val="00600233"/>
    <w:rsid w:val="00600248"/>
    <w:rsid w:val="00600698"/>
    <w:rsid w:val="00600AE5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1DAE"/>
    <w:rsid w:val="00602179"/>
    <w:rsid w:val="006021B7"/>
    <w:rsid w:val="006026A3"/>
    <w:rsid w:val="0060284A"/>
    <w:rsid w:val="00602D0A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CB5"/>
    <w:rsid w:val="00605E2D"/>
    <w:rsid w:val="0060623C"/>
    <w:rsid w:val="006062D9"/>
    <w:rsid w:val="0060648F"/>
    <w:rsid w:val="006065B7"/>
    <w:rsid w:val="00606970"/>
    <w:rsid w:val="00606AE1"/>
    <w:rsid w:val="00606B89"/>
    <w:rsid w:val="00606E60"/>
    <w:rsid w:val="00607120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3B6"/>
    <w:rsid w:val="00611519"/>
    <w:rsid w:val="00611608"/>
    <w:rsid w:val="006119D9"/>
    <w:rsid w:val="00611B15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DFC"/>
    <w:rsid w:val="00612E20"/>
    <w:rsid w:val="00613014"/>
    <w:rsid w:val="006133C3"/>
    <w:rsid w:val="006135A4"/>
    <w:rsid w:val="0061382C"/>
    <w:rsid w:val="00613C70"/>
    <w:rsid w:val="00613E48"/>
    <w:rsid w:val="006140AC"/>
    <w:rsid w:val="006141B5"/>
    <w:rsid w:val="006144C0"/>
    <w:rsid w:val="00614570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5EA"/>
    <w:rsid w:val="006179C5"/>
    <w:rsid w:val="00617B41"/>
    <w:rsid w:val="00617DF4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2C0"/>
    <w:rsid w:val="00621781"/>
    <w:rsid w:val="00621A5D"/>
    <w:rsid w:val="00621BFA"/>
    <w:rsid w:val="0062209B"/>
    <w:rsid w:val="0062234A"/>
    <w:rsid w:val="00622540"/>
    <w:rsid w:val="006226D6"/>
    <w:rsid w:val="0062292C"/>
    <w:rsid w:val="00622933"/>
    <w:rsid w:val="00622A8D"/>
    <w:rsid w:val="00622AD3"/>
    <w:rsid w:val="00622FCE"/>
    <w:rsid w:val="006230F8"/>
    <w:rsid w:val="00623A46"/>
    <w:rsid w:val="00623C1C"/>
    <w:rsid w:val="00623F20"/>
    <w:rsid w:val="00624345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574"/>
    <w:rsid w:val="00626618"/>
    <w:rsid w:val="0062693E"/>
    <w:rsid w:val="00626A98"/>
    <w:rsid w:val="00626B5A"/>
    <w:rsid w:val="00626B76"/>
    <w:rsid w:val="00626DBC"/>
    <w:rsid w:val="00627184"/>
    <w:rsid w:val="006272CE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0F"/>
    <w:rsid w:val="00630575"/>
    <w:rsid w:val="006305D4"/>
    <w:rsid w:val="00630CCC"/>
    <w:rsid w:val="00630F32"/>
    <w:rsid w:val="00631000"/>
    <w:rsid w:val="006311F1"/>
    <w:rsid w:val="006312BD"/>
    <w:rsid w:val="0063134C"/>
    <w:rsid w:val="0063165E"/>
    <w:rsid w:val="00631852"/>
    <w:rsid w:val="00631981"/>
    <w:rsid w:val="00631A55"/>
    <w:rsid w:val="00631B03"/>
    <w:rsid w:val="00631CE1"/>
    <w:rsid w:val="00631DEC"/>
    <w:rsid w:val="006321B4"/>
    <w:rsid w:val="006323E4"/>
    <w:rsid w:val="00632467"/>
    <w:rsid w:val="006327B5"/>
    <w:rsid w:val="006329DE"/>
    <w:rsid w:val="00632CAA"/>
    <w:rsid w:val="00632FF1"/>
    <w:rsid w:val="00633590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0C1"/>
    <w:rsid w:val="006354AA"/>
    <w:rsid w:val="006354CD"/>
    <w:rsid w:val="00635521"/>
    <w:rsid w:val="0063556D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B70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3FC"/>
    <w:rsid w:val="00642431"/>
    <w:rsid w:val="006426F2"/>
    <w:rsid w:val="006427AD"/>
    <w:rsid w:val="006429D5"/>
    <w:rsid w:val="00642E57"/>
    <w:rsid w:val="00642E90"/>
    <w:rsid w:val="006431DA"/>
    <w:rsid w:val="00643766"/>
    <w:rsid w:val="00643D35"/>
    <w:rsid w:val="00643E5C"/>
    <w:rsid w:val="00643F0D"/>
    <w:rsid w:val="006440B2"/>
    <w:rsid w:val="00644354"/>
    <w:rsid w:val="00644CA6"/>
    <w:rsid w:val="00644E8D"/>
    <w:rsid w:val="00644FD5"/>
    <w:rsid w:val="00645069"/>
    <w:rsid w:val="00645243"/>
    <w:rsid w:val="00645334"/>
    <w:rsid w:val="006453EB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9D5"/>
    <w:rsid w:val="00646B74"/>
    <w:rsid w:val="00646EB1"/>
    <w:rsid w:val="00646FCA"/>
    <w:rsid w:val="006475E5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C79"/>
    <w:rsid w:val="00652CB3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7DB"/>
    <w:rsid w:val="006547DF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708"/>
    <w:rsid w:val="006579FB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7E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868"/>
    <w:rsid w:val="00664972"/>
    <w:rsid w:val="00664C33"/>
    <w:rsid w:val="00664D3B"/>
    <w:rsid w:val="006650DA"/>
    <w:rsid w:val="00665120"/>
    <w:rsid w:val="00665232"/>
    <w:rsid w:val="006654B7"/>
    <w:rsid w:val="006656A0"/>
    <w:rsid w:val="006658F8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8C"/>
    <w:rsid w:val="00666F79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0F67"/>
    <w:rsid w:val="006715B2"/>
    <w:rsid w:val="006715BF"/>
    <w:rsid w:val="00671B05"/>
    <w:rsid w:val="00671D61"/>
    <w:rsid w:val="006720D4"/>
    <w:rsid w:val="00672471"/>
    <w:rsid w:val="006729D9"/>
    <w:rsid w:val="00672AF1"/>
    <w:rsid w:val="00672BC4"/>
    <w:rsid w:val="00672BF1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27"/>
    <w:rsid w:val="00673EB6"/>
    <w:rsid w:val="00673ED1"/>
    <w:rsid w:val="00673FCF"/>
    <w:rsid w:val="00674023"/>
    <w:rsid w:val="0067402B"/>
    <w:rsid w:val="006741B8"/>
    <w:rsid w:val="006742B3"/>
    <w:rsid w:val="00674334"/>
    <w:rsid w:val="00674633"/>
    <w:rsid w:val="006748C1"/>
    <w:rsid w:val="0067492B"/>
    <w:rsid w:val="00674C12"/>
    <w:rsid w:val="00674E06"/>
    <w:rsid w:val="00674E6D"/>
    <w:rsid w:val="00674F5D"/>
    <w:rsid w:val="006751DD"/>
    <w:rsid w:val="00675215"/>
    <w:rsid w:val="006752B8"/>
    <w:rsid w:val="0067536C"/>
    <w:rsid w:val="0067542F"/>
    <w:rsid w:val="0067569B"/>
    <w:rsid w:val="00675C8F"/>
    <w:rsid w:val="00675D39"/>
    <w:rsid w:val="00675EC4"/>
    <w:rsid w:val="00675FD9"/>
    <w:rsid w:val="0067606B"/>
    <w:rsid w:val="006760B0"/>
    <w:rsid w:val="006760C0"/>
    <w:rsid w:val="00676197"/>
    <w:rsid w:val="00676212"/>
    <w:rsid w:val="006764FA"/>
    <w:rsid w:val="006766F8"/>
    <w:rsid w:val="00676835"/>
    <w:rsid w:val="00676BCE"/>
    <w:rsid w:val="00676DE9"/>
    <w:rsid w:val="00677171"/>
    <w:rsid w:val="0067747E"/>
    <w:rsid w:val="006776B0"/>
    <w:rsid w:val="0067782D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7C8"/>
    <w:rsid w:val="0068090B"/>
    <w:rsid w:val="006809FE"/>
    <w:rsid w:val="00680D6B"/>
    <w:rsid w:val="00680E31"/>
    <w:rsid w:val="00680E9A"/>
    <w:rsid w:val="00680ECB"/>
    <w:rsid w:val="00680F6D"/>
    <w:rsid w:val="00681003"/>
    <w:rsid w:val="0068128C"/>
    <w:rsid w:val="00681321"/>
    <w:rsid w:val="00681696"/>
    <w:rsid w:val="00681837"/>
    <w:rsid w:val="00681F51"/>
    <w:rsid w:val="00681FC8"/>
    <w:rsid w:val="0068218C"/>
    <w:rsid w:val="0068229C"/>
    <w:rsid w:val="0068266A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C37"/>
    <w:rsid w:val="00683DE1"/>
    <w:rsid w:val="00683F00"/>
    <w:rsid w:val="00683F60"/>
    <w:rsid w:val="00683FEA"/>
    <w:rsid w:val="00684093"/>
    <w:rsid w:val="006841EC"/>
    <w:rsid w:val="0068426B"/>
    <w:rsid w:val="00684291"/>
    <w:rsid w:val="0068435D"/>
    <w:rsid w:val="00684642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935"/>
    <w:rsid w:val="00686BE7"/>
    <w:rsid w:val="00686DEB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449"/>
    <w:rsid w:val="0069256D"/>
    <w:rsid w:val="00692650"/>
    <w:rsid w:val="00692882"/>
    <w:rsid w:val="006928DC"/>
    <w:rsid w:val="00692A19"/>
    <w:rsid w:val="00692E15"/>
    <w:rsid w:val="00692E75"/>
    <w:rsid w:val="00692EC8"/>
    <w:rsid w:val="00693147"/>
    <w:rsid w:val="006933F9"/>
    <w:rsid w:val="00693580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1A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678"/>
    <w:rsid w:val="00695900"/>
    <w:rsid w:val="00695AD3"/>
    <w:rsid w:val="00695DCF"/>
    <w:rsid w:val="0069632C"/>
    <w:rsid w:val="00696A00"/>
    <w:rsid w:val="00696CDF"/>
    <w:rsid w:val="00696D7E"/>
    <w:rsid w:val="00696EFB"/>
    <w:rsid w:val="0069714C"/>
    <w:rsid w:val="0069764A"/>
    <w:rsid w:val="0069765B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AA"/>
    <w:rsid w:val="006A0D2D"/>
    <w:rsid w:val="006A0E0F"/>
    <w:rsid w:val="006A10A5"/>
    <w:rsid w:val="006A145B"/>
    <w:rsid w:val="006A14CC"/>
    <w:rsid w:val="006A1584"/>
    <w:rsid w:val="006A16DD"/>
    <w:rsid w:val="006A1ACC"/>
    <w:rsid w:val="006A1B0E"/>
    <w:rsid w:val="006A1B37"/>
    <w:rsid w:val="006A1B49"/>
    <w:rsid w:val="006A1DD2"/>
    <w:rsid w:val="006A2440"/>
    <w:rsid w:val="006A2695"/>
    <w:rsid w:val="006A270E"/>
    <w:rsid w:val="006A27E1"/>
    <w:rsid w:val="006A2CAE"/>
    <w:rsid w:val="006A2E48"/>
    <w:rsid w:val="006A2F15"/>
    <w:rsid w:val="006A2F19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C1A"/>
    <w:rsid w:val="006A6FA3"/>
    <w:rsid w:val="006A708F"/>
    <w:rsid w:val="006A70A9"/>
    <w:rsid w:val="006A756E"/>
    <w:rsid w:val="006A7903"/>
    <w:rsid w:val="006A7BD2"/>
    <w:rsid w:val="006A7C1A"/>
    <w:rsid w:val="006A7DAF"/>
    <w:rsid w:val="006B038E"/>
    <w:rsid w:val="006B050E"/>
    <w:rsid w:val="006B0636"/>
    <w:rsid w:val="006B0BC4"/>
    <w:rsid w:val="006B0C71"/>
    <w:rsid w:val="006B0DD5"/>
    <w:rsid w:val="006B0F51"/>
    <w:rsid w:val="006B105C"/>
    <w:rsid w:val="006B1147"/>
    <w:rsid w:val="006B121A"/>
    <w:rsid w:val="006B1442"/>
    <w:rsid w:val="006B148E"/>
    <w:rsid w:val="006B180A"/>
    <w:rsid w:val="006B1916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C1F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4F4C"/>
    <w:rsid w:val="006B5217"/>
    <w:rsid w:val="006B5428"/>
    <w:rsid w:val="006B5A79"/>
    <w:rsid w:val="006B5B69"/>
    <w:rsid w:val="006B5E69"/>
    <w:rsid w:val="006B605A"/>
    <w:rsid w:val="006B6189"/>
    <w:rsid w:val="006B6299"/>
    <w:rsid w:val="006B62D9"/>
    <w:rsid w:val="006B635E"/>
    <w:rsid w:val="006B640E"/>
    <w:rsid w:val="006B65F6"/>
    <w:rsid w:val="006B6835"/>
    <w:rsid w:val="006B68F4"/>
    <w:rsid w:val="006B6A07"/>
    <w:rsid w:val="006B6ACF"/>
    <w:rsid w:val="006B6CD2"/>
    <w:rsid w:val="006B6E09"/>
    <w:rsid w:val="006B6E26"/>
    <w:rsid w:val="006B6E94"/>
    <w:rsid w:val="006B6F91"/>
    <w:rsid w:val="006B7072"/>
    <w:rsid w:val="006B7209"/>
    <w:rsid w:val="006B735F"/>
    <w:rsid w:val="006B746B"/>
    <w:rsid w:val="006B76DE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BB5"/>
    <w:rsid w:val="006C0D90"/>
    <w:rsid w:val="006C0EDD"/>
    <w:rsid w:val="006C0F0B"/>
    <w:rsid w:val="006C100A"/>
    <w:rsid w:val="006C1241"/>
    <w:rsid w:val="006C12A0"/>
    <w:rsid w:val="006C155D"/>
    <w:rsid w:val="006C1987"/>
    <w:rsid w:val="006C19BE"/>
    <w:rsid w:val="006C1A40"/>
    <w:rsid w:val="006C1C84"/>
    <w:rsid w:val="006C1D4A"/>
    <w:rsid w:val="006C1D76"/>
    <w:rsid w:val="006C2077"/>
    <w:rsid w:val="006C231B"/>
    <w:rsid w:val="006C2465"/>
    <w:rsid w:val="006C265E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19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13A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16F"/>
    <w:rsid w:val="006D1249"/>
    <w:rsid w:val="006D1512"/>
    <w:rsid w:val="006D15F0"/>
    <w:rsid w:val="006D17AE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23"/>
    <w:rsid w:val="006D4748"/>
    <w:rsid w:val="006D493F"/>
    <w:rsid w:val="006D4A57"/>
    <w:rsid w:val="006D4E56"/>
    <w:rsid w:val="006D4E9E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3"/>
    <w:rsid w:val="006D6F1A"/>
    <w:rsid w:val="006D70F3"/>
    <w:rsid w:val="006D712B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86D"/>
    <w:rsid w:val="006E0A5A"/>
    <w:rsid w:val="006E1138"/>
    <w:rsid w:val="006E1380"/>
    <w:rsid w:val="006E141D"/>
    <w:rsid w:val="006E1428"/>
    <w:rsid w:val="006E16DF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8F2"/>
    <w:rsid w:val="006E3921"/>
    <w:rsid w:val="006E3A4B"/>
    <w:rsid w:val="006E3AC6"/>
    <w:rsid w:val="006E3AE1"/>
    <w:rsid w:val="006E3B47"/>
    <w:rsid w:val="006E3C77"/>
    <w:rsid w:val="006E4017"/>
    <w:rsid w:val="006E42E5"/>
    <w:rsid w:val="006E43AF"/>
    <w:rsid w:val="006E43C7"/>
    <w:rsid w:val="006E43FF"/>
    <w:rsid w:val="006E44E8"/>
    <w:rsid w:val="006E47ED"/>
    <w:rsid w:val="006E494F"/>
    <w:rsid w:val="006E4A2C"/>
    <w:rsid w:val="006E4D9E"/>
    <w:rsid w:val="006E4E4B"/>
    <w:rsid w:val="006E4FBD"/>
    <w:rsid w:val="006E5102"/>
    <w:rsid w:val="006E5C1C"/>
    <w:rsid w:val="006E5CD9"/>
    <w:rsid w:val="006E5E7B"/>
    <w:rsid w:val="006E62AF"/>
    <w:rsid w:val="006E6409"/>
    <w:rsid w:val="006E640D"/>
    <w:rsid w:val="006E6698"/>
    <w:rsid w:val="006E66A2"/>
    <w:rsid w:val="006E6896"/>
    <w:rsid w:val="006E699A"/>
    <w:rsid w:val="006E6A4A"/>
    <w:rsid w:val="006E6E11"/>
    <w:rsid w:val="006E71DA"/>
    <w:rsid w:val="006E74D4"/>
    <w:rsid w:val="006E754E"/>
    <w:rsid w:val="006E75E3"/>
    <w:rsid w:val="006E75EC"/>
    <w:rsid w:val="006E7736"/>
    <w:rsid w:val="006E78FF"/>
    <w:rsid w:val="006E7928"/>
    <w:rsid w:val="006E7AA7"/>
    <w:rsid w:val="006E7CA1"/>
    <w:rsid w:val="006E7E62"/>
    <w:rsid w:val="006E7FA2"/>
    <w:rsid w:val="006F0050"/>
    <w:rsid w:val="006F022D"/>
    <w:rsid w:val="006F02FA"/>
    <w:rsid w:val="006F03DA"/>
    <w:rsid w:val="006F03F0"/>
    <w:rsid w:val="006F064C"/>
    <w:rsid w:val="006F078C"/>
    <w:rsid w:val="006F0A3B"/>
    <w:rsid w:val="006F0D41"/>
    <w:rsid w:val="006F1264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1C"/>
    <w:rsid w:val="006F514E"/>
    <w:rsid w:val="006F5506"/>
    <w:rsid w:val="006F55D6"/>
    <w:rsid w:val="006F5C45"/>
    <w:rsid w:val="006F5D30"/>
    <w:rsid w:val="006F5D36"/>
    <w:rsid w:val="006F5D80"/>
    <w:rsid w:val="006F5F6A"/>
    <w:rsid w:val="006F60D4"/>
    <w:rsid w:val="006F66B2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1A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1E8A"/>
    <w:rsid w:val="007024AC"/>
    <w:rsid w:val="00702A9F"/>
    <w:rsid w:val="00702B78"/>
    <w:rsid w:val="00703290"/>
    <w:rsid w:val="007035CF"/>
    <w:rsid w:val="0070370B"/>
    <w:rsid w:val="0070380A"/>
    <w:rsid w:val="00703CF8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D69"/>
    <w:rsid w:val="00707E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CF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ACB"/>
    <w:rsid w:val="00713C50"/>
    <w:rsid w:val="00713D42"/>
    <w:rsid w:val="00713D63"/>
    <w:rsid w:val="00714177"/>
    <w:rsid w:val="0071422C"/>
    <w:rsid w:val="00714304"/>
    <w:rsid w:val="007144FB"/>
    <w:rsid w:val="00714CB7"/>
    <w:rsid w:val="00714DE2"/>
    <w:rsid w:val="00714F05"/>
    <w:rsid w:val="00714FCE"/>
    <w:rsid w:val="0071500E"/>
    <w:rsid w:val="0071506F"/>
    <w:rsid w:val="0071520C"/>
    <w:rsid w:val="00715251"/>
    <w:rsid w:val="00715362"/>
    <w:rsid w:val="0071541B"/>
    <w:rsid w:val="00715475"/>
    <w:rsid w:val="007154C6"/>
    <w:rsid w:val="00715652"/>
    <w:rsid w:val="00715A96"/>
    <w:rsid w:val="00715B96"/>
    <w:rsid w:val="00715C66"/>
    <w:rsid w:val="00715D75"/>
    <w:rsid w:val="00715E44"/>
    <w:rsid w:val="00715ED0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B70"/>
    <w:rsid w:val="00717B8A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077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641"/>
    <w:rsid w:val="0072275E"/>
    <w:rsid w:val="007227F2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A34"/>
    <w:rsid w:val="00724D02"/>
    <w:rsid w:val="00725188"/>
    <w:rsid w:val="00725535"/>
    <w:rsid w:val="0072560E"/>
    <w:rsid w:val="00725720"/>
    <w:rsid w:val="00726220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B4D"/>
    <w:rsid w:val="00730B66"/>
    <w:rsid w:val="00730BF2"/>
    <w:rsid w:val="00730C91"/>
    <w:rsid w:val="00730C99"/>
    <w:rsid w:val="00730D20"/>
    <w:rsid w:val="00730E8B"/>
    <w:rsid w:val="00730FAF"/>
    <w:rsid w:val="00731227"/>
    <w:rsid w:val="00731441"/>
    <w:rsid w:val="00731630"/>
    <w:rsid w:val="007316AD"/>
    <w:rsid w:val="007318B1"/>
    <w:rsid w:val="007318F5"/>
    <w:rsid w:val="00731D43"/>
    <w:rsid w:val="00731DBF"/>
    <w:rsid w:val="00731EAC"/>
    <w:rsid w:val="00732268"/>
    <w:rsid w:val="007326CC"/>
    <w:rsid w:val="0073272A"/>
    <w:rsid w:val="00733240"/>
    <w:rsid w:val="0073350B"/>
    <w:rsid w:val="007338C6"/>
    <w:rsid w:val="00733C2E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A"/>
    <w:rsid w:val="007426DA"/>
    <w:rsid w:val="00742C89"/>
    <w:rsid w:val="00742D0D"/>
    <w:rsid w:val="0074334F"/>
    <w:rsid w:val="00743517"/>
    <w:rsid w:val="007436C9"/>
    <w:rsid w:val="007436EF"/>
    <w:rsid w:val="007439B4"/>
    <w:rsid w:val="00743ABB"/>
    <w:rsid w:val="00743C8F"/>
    <w:rsid w:val="00744097"/>
    <w:rsid w:val="0074414F"/>
    <w:rsid w:val="0074416A"/>
    <w:rsid w:val="00744330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F04"/>
    <w:rsid w:val="007471AB"/>
    <w:rsid w:val="007472F7"/>
    <w:rsid w:val="00747354"/>
    <w:rsid w:val="0074786B"/>
    <w:rsid w:val="007478C8"/>
    <w:rsid w:val="0074797D"/>
    <w:rsid w:val="00747A6C"/>
    <w:rsid w:val="00747EB2"/>
    <w:rsid w:val="00747F02"/>
    <w:rsid w:val="00747F1B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C32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2FA"/>
    <w:rsid w:val="00753B02"/>
    <w:rsid w:val="00753B4E"/>
    <w:rsid w:val="00753D49"/>
    <w:rsid w:val="00754047"/>
    <w:rsid w:val="0075430D"/>
    <w:rsid w:val="007543C0"/>
    <w:rsid w:val="00754709"/>
    <w:rsid w:val="0075483B"/>
    <w:rsid w:val="00754AD9"/>
    <w:rsid w:val="00754E32"/>
    <w:rsid w:val="00754FD8"/>
    <w:rsid w:val="00755123"/>
    <w:rsid w:val="00755249"/>
    <w:rsid w:val="0075526E"/>
    <w:rsid w:val="007552C5"/>
    <w:rsid w:val="00755477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834"/>
    <w:rsid w:val="007569EB"/>
    <w:rsid w:val="00756A3B"/>
    <w:rsid w:val="00756B94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0FF6"/>
    <w:rsid w:val="00761074"/>
    <w:rsid w:val="0076126F"/>
    <w:rsid w:val="00761310"/>
    <w:rsid w:val="00761378"/>
    <w:rsid w:val="007614C0"/>
    <w:rsid w:val="0076160F"/>
    <w:rsid w:val="00761982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607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6F1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E8"/>
    <w:rsid w:val="007705AA"/>
    <w:rsid w:val="007708B1"/>
    <w:rsid w:val="007709FB"/>
    <w:rsid w:val="00770E7F"/>
    <w:rsid w:val="007711FC"/>
    <w:rsid w:val="007712B5"/>
    <w:rsid w:val="0077184B"/>
    <w:rsid w:val="00771B5D"/>
    <w:rsid w:val="00772168"/>
    <w:rsid w:val="007721DE"/>
    <w:rsid w:val="00772227"/>
    <w:rsid w:val="007722BE"/>
    <w:rsid w:val="00772693"/>
    <w:rsid w:val="00772863"/>
    <w:rsid w:val="0077290C"/>
    <w:rsid w:val="00772B63"/>
    <w:rsid w:val="00772D33"/>
    <w:rsid w:val="00772F4F"/>
    <w:rsid w:val="0077323C"/>
    <w:rsid w:val="007732E0"/>
    <w:rsid w:val="00773441"/>
    <w:rsid w:val="0077349C"/>
    <w:rsid w:val="007734E4"/>
    <w:rsid w:val="00773615"/>
    <w:rsid w:val="007737DF"/>
    <w:rsid w:val="007739B6"/>
    <w:rsid w:val="00773B22"/>
    <w:rsid w:val="00773F82"/>
    <w:rsid w:val="0077413F"/>
    <w:rsid w:val="0077432E"/>
    <w:rsid w:val="00774412"/>
    <w:rsid w:val="00774511"/>
    <w:rsid w:val="00774686"/>
    <w:rsid w:val="00774723"/>
    <w:rsid w:val="00774752"/>
    <w:rsid w:val="007748C5"/>
    <w:rsid w:val="00774D10"/>
    <w:rsid w:val="00774EB8"/>
    <w:rsid w:val="00774EBE"/>
    <w:rsid w:val="00774F4C"/>
    <w:rsid w:val="00775281"/>
    <w:rsid w:val="00775438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573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B6"/>
    <w:rsid w:val="00782C08"/>
    <w:rsid w:val="00782EDE"/>
    <w:rsid w:val="00782F39"/>
    <w:rsid w:val="00782FA8"/>
    <w:rsid w:val="00782FAC"/>
    <w:rsid w:val="00783257"/>
    <w:rsid w:val="00783278"/>
    <w:rsid w:val="0078344B"/>
    <w:rsid w:val="007836E9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E3A"/>
    <w:rsid w:val="00784E75"/>
    <w:rsid w:val="0078513B"/>
    <w:rsid w:val="007855B8"/>
    <w:rsid w:val="00785703"/>
    <w:rsid w:val="007857CA"/>
    <w:rsid w:val="00785C0F"/>
    <w:rsid w:val="00785C80"/>
    <w:rsid w:val="00785F85"/>
    <w:rsid w:val="0078614E"/>
    <w:rsid w:val="007863D2"/>
    <w:rsid w:val="007864D5"/>
    <w:rsid w:val="00786729"/>
    <w:rsid w:val="007868C3"/>
    <w:rsid w:val="0078692E"/>
    <w:rsid w:val="00786F2B"/>
    <w:rsid w:val="00787079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A85"/>
    <w:rsid w:val="00791BF5"/>
    <w:rsid w:val="00791D8F"/>
    <w:rsid w:val="00791DC6"/>
    <w:rsid w:val="00791E86"/>
    <w:rsid w:val="00791F8C"/>
    <w:rsid w:val="00791F9D"/>
    <w:rsid w:val="0079240D"/>
    <w:rsid w:val="0079249B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A36"/>
    <w:rsid w:val="00794A7A"/>
    <w:rsid w:val="00794BF3"/>
    <w:rsid w:val="00794C93"/>
    <w:rsid w:val="00794EAA"/>
    <w:rsid w:val="00794FFB"/>
    <w:rsid w:val="0079568F"/>
    <w:rsid w:val="00795692"/>
    <w:rsid w:val="007956E5"/>
    <w:rsid w:val="0079574F"/>
    <w:rsid w:val="00795880"/>
    <w:rsid w:val="00795899"/>
    <w:rsid w:val="00795926"/>
    <w:rsid w:val="00795A84"/>
    <w:rsid w:val="00795BE6"/>
    <w:rsid w:val="00795D5C"/>
    <w:rsid w:val="00795F9A"/>
    <w:rsid w:val="0079600D"/>
    <w:rsid w:val="007961B7"/>
    <w:rsid w:val="00796653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A62"/>
    <w:rsid w:val="007A0AF1"/>
    <w:rsid w:val="007A0CA8"/>
    <w:rsid w:val="007A0CB3"/>
    <w:rsid w:val="007A0CF9"/>
    <w:rsid w:val="007A0D07"/>
    <w:rsid w:val="007A1058"/>
    <w:rsid w:val="007A111D"/>
    <w:rsid w:val="007A1145"/>
    <w:rsid w:val="007A13D3"/>
    <w:rsid w:val="007A1D4B"/>
    <w:rsid w:val="007A1DA3"/>
    <w:rsid w:val="007A1DDE"/>
    <w:rsid w:val="007A2365"/>
    <w:rsid w:val="007A2521"/>
    <w:rsid w:val="007A283F"/>
    <w:rsid w:val="007A2BED"/>
    <w:rsid w:val="007A31E6"/>
    <w:rsid w:val="007A36A4"/>
    <w:rsid w:val="007A3770"/>
    <w:rsid w:val="007A379D"/>
    <w:rsid w:val="007A3996"/>
    <w:rsid w:val="007A3BA2"/>
    <w:rsid w:val="007A3CD6"/>
    <w:rsid w:val="007A3DD1"/>
    <w:rsid w:val="007A3EDC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A96"/>
    <w:rsid w:val="007A6AC6"/>
    <w:rsid w:val="007A6B36"/>
    <w:rsid w:val="007A6C2A"/>
    <w:rsid w:val="007A6E08"/>
    <w:rsid w:val="007A73AA"/>
    <w:rsid w:val="007A758E"/>
    <w:rsid w:val="007A75CF"/>
    <w:rsid w:val="007A7602"/>
    <w:rsid w:val="007A767A"/>
    <w:rsid w:val="007A76BF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0B1"/>
    <w:rsid w:val="007B116B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BF0"/>
    <w:rsid w:val="007B2D39"/>
    <w:rsid w:val="007B2FA9"/>
    <w:rsid w:val="007B301B"/>
    <w:rsid w:val="007B31E6"/>
    <w:rsid w:val="007B335D"/>
    <w:rsid w:val="007B3483"/>
    <w:rsid w:val="007B361A"/>
    <w:rsid w:val="007B3736"/>
    <w:rsid w:val="007B381C"/>
    <w:rsid w:val="007B399C"/>
    <w:rsid w:val="007B3AAB"/>
    <w:rsid w:val="007B3E67"/>
    <w:rsid w:val="007B3ED8"/>
    <w:rsid w:val="007B3EE0"/>
    <w:rsid w:val="007B3FAD"/>
    <w:rsid w:val="007B411F"/>
    <w:rsid w:val="007B428B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BE2"/>
    <w:rsid w:val="007B4C4B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71B"/>
    <w:rsid w:val="007B78E0"/>
    <w:rsid w:val="007B79B9"/>
    <w:rsid w:val="007B7AD3"/>
    <w:rsid w:val="007B7DA0"/>
    <w:rsid w:val="007C030A"/>
    <w:rsid w:val="007C031C"/>
    <w:rsid w:val="007C03D1"/>
    <w:rsid w:val="007C062B"/>
    <w:rsid w:val="007C0AAC"/>
    <w:rsid w:val="007C1364"/>
    <w:rsid w:val="007C14D5"/>
    <w:rsid w:val="007C14FF"/>
    <w:rsid w:val="007C2014"/>
    <w:rsid w:val="007C2532"/>
    <w:rsid w:val="007C28B2"/>
    <w:rsid w:val="007C28D3"/>
    <w:rsid w:val="007C2A45"/>
    <w:rsid w:val="007C2CD6"/>
    <w:rsid w:val="007C3061"/>
    <w:rsid w:val="007C34D0"/>
    <w:rsid w:val="007C3870"/>
    <w:rsid w:val="007C38A7"/>
    <w:rsid w:val="007C3B0C"/>
    <w:rsid w:val="007C3B4A"/>
    <w:rsid w:val="007C3C4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5FE"/>
    <w:rsid w:val="007C4E2E"/>
    <w:rsid w:val="007C5207"/>
    <w:rsid w:val="007C53F2"/>
    <w:rsid w:val="007C5698"/>
    <w:rsid w:val="007C5ACF"/>
    <w:rsid w:val="007C5CAE"/>
    <w:rsid w:val="007C5ED5"/>
    <w:rsid w:val="007C620E"/>
    <w:rsid w:val="007C62F3"/>
    <w:rsid w:val="007C65DC"/>
    <w:rsid w:val="007C6F6A"/>
    <w:rsid w:val="007C70B5"/>
    <w:rsid w:val="007C739E"/>
    <w:rsid w:val="007C7785"/>
    <w:rsid w:val="007C7E1A"/>
    <w:rsid w:val="007C7F0C"/>
    <w:rsid w:val="007C7FAD"/>
    <w:rsid w:val="007D0109"/>
    <w:rsid w:val="007D01AE"/>
    <w:rsid w:val="007D042F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57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867"/>
    <w:rsid w:val="007D5B08"/>
    <w:rsid w:val="007D5FEC"/>
    <w:rsid w:val="007D60A5"/>
    <w:rsid w:val="007D60DD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59D"/>
    <w:rsid w:val="007D76F8"/>
    <w:rsid w:val="007D77A7"/>
    <w:rsid w:val="007D781E"/>
    <w:rsid w:val="007D7AC2"/>
    <w:rsid w:val="007D7C5C"/>
    <w:rsid w:val="007D7D04"/>
    <w:rsid w:val="007D7E40"/>
    <w:rsid w:val="007E03D1"/>
    <w:rsid w:val="007E0578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314C"/>
    <w:rsid w:val="007E32E8"/>
    <w:rsid w:val="007E35F5"/>
    <w:rsid w:val="007E36E3"/>
    <w:rsid w:val="007E36E8"/>
    <w:rsid w:val="007E386C"/>
    <w:rsid w:val="007E38F8"/>
    <w:rsid w:val="007E3923"/>
    <w:rsid w:val="007E3B53"/>
    <w:rsid w:val="007E3B6D"/>
    <w:rsid w:val="007E3FF2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8C"/>
    <w:rsid w:val="007E4FC0"/>
    <w:rsid w:val="007E5029"/>
    <w:rsid w:val="007E5777"/>
    <w:rsid w:val="007E5962"/>
    <w:rsid w:val="007E5B6B"/>
    <w:rsid w:val="007E6271"/>
    <w:rsid w:val="007E62AC"/>
    <w:rsid w:val="007E63AD"/>
    <w:rsid w:val="007E6534"/>
    <w:rsid w:val="007E6781"/>
    <w:rsid w:val="007E6787"/>
    <w:rsid w:val="007E6B8E"/>
    <w:rsid w:val="007E6C4F"/>
    <w:rsid w:val="007E6F26"/>
    <w:rsid w:val="007E6FA2"/>
    <w:rsid w:val="007E73A8"/>
    <w:rsid w:val="007E7484"/>
    <w:rsid w:val="007E7559"/>
    <w:rsid w:val="007E79C6"/>
    <w:rsid w:val="007E7BEA"/>
    <w:rsid w:val="007E7E60"/>
    <w:rsid w:val="007E7FCA"/>
    <w:rsid w:val="007F010C"/>
    <w:rsid w:val="007F01EF"/>
    <w:rsid w:val="007F0451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915"/>
    <w:rsid w:val="007F1A7B"/>
    <w:rsid w:val="007F1A89"/>
    <w:rsid w:val="007F1C53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3C0E"/>
    <w:rsid w:val="007F3EB1"/>
    <w:rsid w:val="007F40AF"/>
    <w:rsid w:val="007F4562"/>
    <w:rsid w:val="007F46E0"/>
    <w:rsid w:val="007F49B1"/>
    <w:rsid w:val="007F4A8F"/>
    <w:rsid w:val="007F4ACF"/>
    <w:rsid w:val="007F528A"/>
    <w:rsid w:val="007F55C0"/>
    <w:rsid w:val="007F5702"/>
    <w:rsid w:val="007F5768"/>
    <w:rsid w:val="007F594A"/>
    <w:rsid w:val="007F5AB8"/>
    <w:rsid w:val="007F5CD2"/>
    <w:rsid w:val="007F5D15"/>
    <w:rsid w:val="007F5D86"/>
    <w:rsid w:val="007F5E0B"/>
    <w:rsid w:val="007F5E30"/>
    <w:rsid w:val="007F5EF7"/>
    <w:rsid w:val="007F6268"/>
    <w:rsid w:val="007F62FC"/>
    <w:rsid w:val="007F6401"/>
    <w:rsid w:val="007F6654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54E"/>
    <w:rsid w:val="0080090D"/>
    <w:rsid w:val="00800931"/>
    <w:rsid w:val="00800C9D"/>
    <w:rsid w:val="0080160B"/>
    <w:rsid w:val="0080162E"/>
    <w:rsid w:val="0080186B"/>
    <w:rsid w:val="00801ECB"/>
    <w:rsid w:val="0080205E"/>
    <w:rsid w:val="0080231E"/>
    <w:rsid w:val="00802417"/>
    <w:rsid w:val="00802769"/>
    <w:rsid w:val="00802A7B"/>
    <w:rsid w:val="00802ACA"/>
    <w:rsid w:val="0080305E"/>
    <w:rsid w:val="00803220"/>
    <w:rsid w:val="00803321"/>
    <w:rsid w:val="00803977"/>
    <w:rsid w:val="0080399A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1A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D26"/>
    <w:rsid w:val="00812F12"/>
    <w:rsid w:val="00813066"/>
    <w:rsid w:val="008131BF"/>
    <w:rsid w:val="00813947"/>
    <w:rsid w:val="0081397B"/>
    <w:rsid w:val="00813A8B"/>
    <w:rsid w:val="00813B74"/>
    <w:rsid w:val="00813D25"/>
    <w:rsid w:val="00813D95"/>
    <w:rsid w:val="00813EB2"/>
    <w:rsid w:val="0081404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6227"/>
    <w:rsid w:val="0081631F"/>
    <w:rsid w:val="008164D0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D73"/>
    <w:rsid w:val="00820052"/>
    <w:rsid w:val="008201FB"/>
    <w:rsid w:val="00820553"/>
    <w:rsid w:val="008205A9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7BF"/>
    <w:rsid w:val="008228A7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BC9"/>
    <w:rsid w:val="00827C2D"/>
    <w:rsid w:val="00827D83"/>
    <w:rsid w:val="00827E45"/>
    <w:rsid w:val="00827F14"/>
    <w:rsid w:val="00827F45"/>
    <w:rsid w:val="00827F7C"/>
    <w:rsid w:val="00827F81"/>
    <w:rsid w:val="00830149"/>
    <w:rsid w:val="00830BBC"/>
    <w:rsid w:val="00830BF1"/>
    <w:rsid w:val="00830C14"/>
    <w:rsid w:val="00830CCA"/>
    <w:rsid w:val="00831056"/>
    <w:rsid w:val="008311CC"/>
    <w:rsid w:val="008313E4"/>
    <w:rsid w:val="008315B4"/>
    <w:rsid w:val="00831B32"/>
    <w:rsid w:val="00831BFE"/>
    <w:rsid w:val="00831FD0"/>
    <w:rsid w:val="00832090"/>
    <w:rsid w:val="008324F4"/>
    <w:rsid w:val="008325E1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6E7"/>
    <w:rsid w:val="008347FC"/>
    <w:rsid w:val="00834830"/>
    <w:rsid w:val="008349E8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C85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0E78"/>
    <w:rsid w:val="008410C6"/>
    <w:rsid w:val="00841324"/>
    <w:rsid w:val="008414DD"/>
    <w:rsid w:val="008414EF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DC8"/>
    <w:rsid w:val="00843EA4"/>
    <w:rsid w:val="0084412D"/>
    <w:rsid w:val="00844579"/>
    <w:rsid w:val="00844611"/>
    <w:rsid w:val="008446FF"/>
    <w:rsid w:val="0084473D"/>
    <w:rsid w:val="00844784"/>
    <w:rsid w:val="00844E61"/>
    <w:rsid w:val="0084512C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E30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61"/>
    <w:rsid w:val="008505E4"/>
    <w:rsid w:val="008508B6"/>
    <w:rsid w:val="00850982"/>
    <w:rsid w:val="008509EA"/>
    <w:rsid w:val="00850D3B"/>
    <w:rsid w:val="0085102F"/>
    <w:rsid w:val="00851069"/>
    <w:rsid w:val="0085106D"/>
    <w:rsid w:val="008511BA"/>
    <w:rsid w:val="00851267"/>
    <w:rsid w:val="0085144F"/>
    <w:rsid w:val="00851481"/>
    <w:rsid w:val="008516D5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544"/>
    <w:rsid w:val="008547C2"/>
    <w:rsid w:val="008548C4"/>
    <w:rsid w:val="00854AD5"/>
    <w:rsid w:val="00854B6E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65"/>
    <w:rsid w:val="0085668C"/>
    <w:rsid w:val="0085675A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1B45"/>
    <w:rsid w:val="008620A9"/>
    <w:rsid w:val="008621D0"/>
    <w:rsid w:val="008623C2"/>
    <w:rsid w:val="00862753"/>
    <w:rsid w:val="0086292C"/>
    <w:rsid w:val="00862A8A"/>
    <w:rsid w:val="00862B3A"/>
    <w:rsid w:val="00862C59"/>
    <w:rsid w:val="00862C5F"/>
    <w:rsid w:val="00863089"/>
    <w:rsid w:val="008631C4"/>
    <w:rsid w:val="0086328F"/>
    <w:rsid w:val="00863618"/>
    <w:rsid w:val="00863AB6"/>
    <w:rsid w:val="00863C19"/>
    <w:rsid w:val="00864122"/>
    <w:rsid w:val="0086412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BAB"/>
    <w:rsid w:val="00864C02"/>
    <w:rsid w:val="00864E4E"/>
    <w:rsid w:val="00865469"/>
    <w:rsid w:val="0086554F"/>
    <w:rsid w:val="0086574D"/>
    <w:rsid w:val="008659BC"/>
    <w:rsid w:val="00865A90"/>
    <w:rsid w:val="00865B66"/>
    <w:rsid w:val="00865E39"/>
    <w:rsid w:val="00866595"/>
    <w:rsid w:val="00866BA5"/>
    <w:rsid w:val="00866C69"/>
    <w:rsid w:val="00866CF2"/>
    <w:rsid w:val="00866D4E"/>
    <w:rsid w:val="00866EED"/>
    <w:rsid w:val="00866F52"/>
    <w:rsid w:val="0086714E"/>
    <w:rsid w:val="0086718A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F2"/>
    <w:rsid w:val="00871C01"/>
    <w:rsid w:val="00871D59"/>
    <w:rsid w:val="00871ECA"/>
    <w:rsid w:val="00871F4D"/>
    <w:rsid w:val="00871F95"/>
    <w:rsid w:val="00872194"/>
    <w:rsid w:val="008723AC"/>
    <w:rsid w:val="0087241D"/>
    <w:rsid w:val="00872944"/>
    <w:rsid w:val="00872BE2"/>
    <w:rsid w:val="00872D3A"/>
    <w:rsid w:val="00872DA7"/>
    <w:rsid w:val="0087313C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D13"/>
    <w:rsid w:val="00876F09"/>
    <w:rsid w:val="00877002"/>
    <w:rsid w:val="00877572"/>
    <w:rsid w:val="0087765E"/>
    <w:rsid w:val="008776A5"/>
    <w:rsid w:val="00877792"/>
    <w:rsid w:val="00877833"/>
    <w:rsid w:val="00877AE7"/>
    <w:rsid w:val="00877BE6"/>
    <w:rsid w:val="00877E78"/>
    <w:rsid w:val="008800B4"/>
    <w:rsid w:val="0088049A"/>
    <w:rsid w:val="00880584"/>
    <w:rsid w:val="008807BB"/>
    <w:rsid w:val="008807C4"/>
    <w:rsid w:val="008808C5"/>
    <w:rsid w:val="008809BC"/>
    <w:rsid w:val="00880CAF"/>
    <w:rsid w:val="00880F3D"/>
    <w:rsid w:val="00881001"/>
    <w:rsid w:val="00881364"/>
    <w:rsid w:val="008813D1"/>
    <w:rsid w:val="0088150D"/>
    <w:rsid w:val="008815B5"/>
    <w:rsid w:val="008818B6"/>
    <w:rsid w:val="00881A10"/>
    <w:rsid w:val="00881AAB"/>
    <w:rsid w:val="00881C08"/>
    <w:rsid w:val="00881DE5"/>
    <w:rsid w:val="00881E2F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2C44"/>
    <w:rsid w:val="00882DF5"/>
    <w:rsid w:val="0088323A"/>
    <w:rsid w:val="008832E2"/>
    <w:rsid w:val="008832ED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4310"/>
    <w:rsid w:val="00884721"/>
    <w:rsid w:val="00884A6B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77D"/>
    <w:rsid w:val="00890A92"/>
    <w:rsid w:val="00890BAB"/>
    <w:rsid w:val="008911DD"/>
    <w:rsid w:val="00891318"/>
    <w:rsid w:val="008913DC"/>
    <w:rsid w:val="008914CE"/>
    <w:rsid w:val="00891547"/>
    <w:rsid w:val="008916F9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614"/>
    <w:rsid w:val="00893783"/>
    <w:rsid w:val="008938FD"/>
    <w:rsid w:val="00893914"/>
    <w:rsid w:val="00893BFB"/>
    <w:rsid w:val="00893D9D"/>
    <w:rsid w:val="008940E7"/>
    <w:rsid w:val="008941B7"/>
    <w:rsid w:val="008942F2"/>
    <w:rsid w:val="00894437"/>
    <w:rsid w:val="0089449A"/>
    <w:rsid w:val="008948C4"/>
    <w:rsid w:val="008948F1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8D6"/>
    <w:rsid w:val="0089597D"/>
    <w:rsid w:val="008959A0"/>
    <w:rsid w:val="00895BB7"/>
    <w:rsid w:val="0089621A"/>
    <w:rsid w:val="0089639E"/>
    <w:rsid w:val="00896465"/>
    <w:rsid w:val="008964FF"/>
    <w:rsid w:val="008968DC"/>
    <w:rsid w:val="00896A0C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CB7"/>
    <w:rsid w:val="00897D23"/>
    <w:rsid w:val="00897F43"/>
    <w:rsid w:val="008A027F"/>
    <w:rsid w:val="008A0648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A45"/>
    <w:rsid w:val="008A2BC7"/>
    <w:rsid w:val="008A2CAA"/>
    <w:rsid w:val="008A2CB2"/>
    <w:rsid w:val="008A2D53"/>
    <w:rsid w:val="008A31F6"/>
    <w:rsid w:val="008A352D"/>
    <w:rsid w:val="008A3910"/>
    <w:rsid w:val="008A3922"/>
    <w:rsid w:val="008A3BFB"/>
    <w:rsid w:val="008A3F84"/>
    <w:rsid w:val="008A438E"/>
    <w:rsid w:val="008A4604"/>
    <w:rsid w:val="008A4E04"/>
    <w:rsid w:val="008A4E2C"/>
    <w:rsid w:val="008A4F01"/>
    <w:rsid w:val="008A519C"/>
    <w:rsid w:val="008A51FF"/>
    <w:rsid w:val="008A5846"/>
    <w:rsid w:val="008A58F9"/>
    <w:rsid w:val="008A59B9"/>
    <w:rsid w:val="008A6214"/>
    <w:rsid w:val="008A65B9"/>
    <w:rsid w:val="008A6608"/>
    <w:rsid w:val="008A660F"/>
    <w:rsid w:val="008A663B"/>
    <w:rsid w:val="008A6AA7"/>
    <w:rsid w:val="008A6AAE"/>
    <w:rsid w:val="008A6BB3"/>
    <w:rsid w:val="008A716F"/>
    <w:rsid w:val="008A750B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7F"/>
    <w:rsid w:val="008B36E1"/>
    <w:rsid w:val="008B37F1"/>
    <w:rsid w:val="008B3969"/>
    <w:rsid w:val="008B3A33"/>
    <w:rsid w:val="008B3C3B"/>
    <w:rsid w:val="008B3D31"/>
    <w:rsid w:val="008B403D"/>
    <w:rsid w:val="008B42D3"/>
    <w:rsid w:val="008B45C9"/>
    <w:rsid w:val="008B46BC"/>
    <w:rsid w:val="008B4804"/>
    <w:rsid w:val="008B4BC8"/>
    <w:rsid w:val="008B5055"/>
    <w:rsid w:val="008B52F8"/>
    <w:rsid w:val="008B5468"/>
    <w:rsid w:val="008B5885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70C9"/>
    <w:rsid w:val="008B7101"/>
    <w:rsid w:val="008B7177"/>
    <w:rsid w:val="008B71DD"/>
    <w:rsid w:val="008B7344"/>
    <w:rsid w:val="008C062C"/>
    <w:rsid w:val="008C0652"/>
    <w:rsid w:val="008C07B7"/>
    <w:rsid w:val="008C0857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CE7"/>
    <w:rsid w:val="008C5E39"/>
    <w:rsid w:val="008C6228"/>
    <w:rsid w:val="008C63B6"/>
    <w:rsid w:val="008C6491"/>
    <w:rsid w:val="008C651F"/>
    <w:rsid w:val="008C6874"/>
    <w:rsid w:val="008C6975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81B"/>
    <w:rsid w:val="008C7860"/>
    <w:rsid w:val="008C7D2E"/>
    <w:rsid w:val="008C7D3E"/>
    <w:rsid w:val="008C7EDA"/>
    <w:rsid w:val="008C7F47"/>
    <w:rsid w:val="008D004C"/>
    <w:rsid w:val="008D019E"/>
    <w:rsid w:val="008D047C"/>
    <w:rsid w:val="008D055F"/>
    <w:rsid w:val="008D0565"/>
    <w:rsid w:val="008D06F6"/>
    <w:rsid w:val="008D0770"/>
    <w:rsid w:val="008D0820"/>
    <w:rsid w:val="008D0ABD"/>
    <w:rsid w:val="008D0CCA"/>
    <w:rsid w:val="008D0D5B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96"/>
    <w:rsid w:val="008D39A8"/>
    <w:rsid w:val="008D3A92"/>
    <w:rsid w:val="008D3D3B"/>
    <w:rsid w:val="008D3D3C"/>
    <w:rsid w:val="008D416C"/>
    <w:rsid w:val="008D41DA"/>
    <w:rsid w:val="008D42DF"/>
    <w:rsid w:val="008D4409"/>
    <w:rsid w:val="008D44F6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64C"/>
    <w:rsid w:val="008D679C"/>
    <w:rsid w:val="008D69C8"/>
    <w:rsid w:val="008D6A2C"/>
    <w:rsid w:val="008D6C60"/>
    <w:rsid w:val="008D7981"/>
    <w:rsid w:val="008D7989"/>
    <w:rsid w:val="008D7D37"/>
    <w:rsid w:val="008D7E9D"/>
    <w:rsid w:val="008D7FD8"/>
    <w:rsid w:val="008E0076"/>
    <w:rsid w:val="008E007B"/>
    <w:rsid w:val="008E019C"/>
    <w:rsid w:val="008E0200"/>
    <w:rsid w:val="008E027F"/>
    <w:rsid w:val="008E0440"/>
    <w:rsid w:val="008E0453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E54"/>
    <w:rsid w:val="008E1F7A"/>
    <w:rsid w:val="008E2151"/>
    <w:rsid w:val="008E2349"/>
    <w:rsid w:val="008E2974"/>
    <w:rsid w:val="008E2A44"/>
    <w:rsid w:val="008E2FC8"/>
    <w:rsid w:val="008E31F6"/>
    <w:rsid w:val="008E320D"/>
    <w:rsid w:val="008E383F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54A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7C2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8BA"/>
    <w:rsid w:val="008F6969"/>
    <w:rsid w:val="008F6A30"/>
    <w:rsid w:val="008F6DD9"/>
    <w:rsid w:val="008F6E09"/>
    <w:rsid w:val="008F6F36"/>
    <w:rsid w:val="008F7144"/>
    <w:rsid w:val="008F717B"/>
    <w:rsid w:val="008F7B12"/>
    <w:rsid w:val="008F7E98"/>
    <w:rsid w:val="0090022D"/>
    <w:rsid w:val="009003EB"/>
    <w:rsid w:val="009005A3"/>
    <w:rsid w:val="009005EB"/>
    <w:rsid w:val="009006B9"/>
    <w:rsid w:val="009009EF"/>
    <w:rsid w:val="00900EAB"/>
    <w:rsid w:val="00900EBB"/>
    <w:rsid w:val="009010EC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53A"/>
    <w:rsid w:val="009038EB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901"/>
    <w:rsid w:val="00910D96"/>
    <w:rsid w:val="0091144B"/>
    <w:rsid w:val="00911699"/>
    <w:rsid w:val="009119E1"/>
    <w:rsid w:val="009119E7"/>
    <w:rsid w:val="00911C23"/>
    <w:rsid w:val="00911DB1"/>
    <w:rsid w:val="00911EC9"/>
    <w:rsid w:val="009121DF"/>
    <w:rsid w:val="009122D0"/>
    <w:rsid w:val="009123B9"/>
    <w:rsid w:val="00912636"/>
    <w:rsid w:val="009126CD"/>
    <w:rsid w:val="00912CB7"/>
    <w:rsid w:val="00912CD5"/>
    <w:rsid w:val="00912EEE"/>
    <w:rsid w:val="00913433"/>
    <w:rsid w:val="00913498"/>
    <w:rsid w:val="009135A7"/>
    <w:rsid w:val="00913DD7"/>
    <w:rsid w:val="00914369"/>
    <w:rsid w:val="00914A03"/>
    <w:rsid w:val="00914AC7"/>
    <w:rsid w:val="00914BF2"/>
    <w:rsid w:val="00914CE0"/>
    <w:rsid w:val="00914D11"/>
    <w:rsid w:val="00914E53"/>
    <w:rsid w:val="00914F63"/>
    <w:rsid w:val="00915052"/>
    <w:rsid w:val="00915350"/>
    <w:rsid w:val="00915595"/>
    <w:rsid w:val="00915626"/>
    <w:rsid w:val="00915686"/>
    <w:rsid w:val="00915A0F"/>
    <w:rsid w:val="00915E98"/>
    <w:rsid w:val="00915F6D"/>
    <w:rsid w:val="009161C3"/>
    <w:rsid w:val="00916274"/>
    <w:rsid w:val="00916457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C5F"/>
    <w:rsid w:val="00920455"/>
    <w:rsid w:val="0092065F"/>
    <w:rsid w:val="0092077E"/>
    <w:rsid w:val="009207D0"/>
    <w:rsid w:val="00920A07"/>
    <w:rsid w:val="00920BC0"/>
    <w:rsid w:val="0092106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38D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E24"/>
    <w:rsid w:val="00926E5E"/>
    <w:rsid w:val="00926FFB"/>
    <w:rsid w:val="0092719E"/>
    <w:rsid w:val="009271C4"/>
    <w:rsid w:val="009273A2"/>
    <w:rsid w:val="00927635"/>
    <w:rsid w:val="009277A2"/>
    <w:rsid w:val="009278C3"/>
    <w:rsid w:val="0092795A"/>
    <w:rsid w:val="00927A47"/>
    <w:rsid w:val="00927A9D"/>
    <w:rsid w:val="00927CB9"/>
    <w:rsid w:val="00927E19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438"/>
    <w:rsid w:val="00932614"/>
    <w:rsid w:val="009327CE"/>
    <w:rsid w:val="0093297A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F93"/>
    <w:rsid w:val="00935FF1"/>
    <w:rsid w:val="00936042"/>
    <w:rsid w:val="00936684"/>
    <w:rsid w:val="00936846"/>
    <w:rsid w:val="00936992"/>
    <w:rsid w:val="00936ADF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59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FE"/>
    <w:rsid w:val="0095280E"/>
    <w:rsid w:val="00952912"/>
    <w:rsid w:val="009529E5"/>
    <w:rsid w:val="00952B1D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646"/>
    <w:rsid w:val="0095685C"/>
    <w:rsid w:val="00956BC7"/>
    <w:rsid w:val="00956F15"/>
    <w:rsid w:val="00957082"/>
    <w:rsid w:val="009572CC"/>
    <w:rsid w:val="009573C6"/>
    <w:rsid w:val="009574CB"/>
    <w:rsid w:val="00957766"/>
    <w:rsid w:val="00957775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1DFC"/>
    <w:rsid w:val="00961FCC"/>
    <w:rsid w:val="00962658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30F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9E9"/>
    <w:rsid w:val="00966BE1"/>
    <w:rsid w:val="00966E04"/>
    <w:rsid w:val="0096744A"/>
    <w:rsid w:val="00967476"/>
    <w:rsid w:val="00967700"/>
    <w:rsid w:val="00967836"/>
    <w:rsid w:val="0096786F"/>
    <w:rsid w:val="00967A92"/>
    <w:rsid w:val="00967B27"/>
    <w:rsid w:val="009702F1"/>
    <w:rsid w:val="009704F5"/>
    <w:rsid w:val="009709AD"/>
    <w:rsid w:val="00970B68"/>
    <w:rsid w:val="00970B6B"/>
    <w:rsid w:val="00970BB9"/>
    <w:rsid w:val="00970D20"/>
    <w:rsid w:val="009714A0"/>
    <w:rsid w:val="00971A94"/>
    <w:rsid w:val="00971ECB"/>
    <w:rsid w:val="00971F14"/>
    <w:rsid w:val="00971F7E"/>
    <w:rsid w:val="009720B7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B61"/>
    <w:rsid w:val="00973C1A"/>
    <w:rsid w:val="00973F80"/>
    <w:rsid w:val="009743CD"/>
    <w:rsid w:val="00974514"/>
    <w:rsid w:val="009745CD"/>
    <w:rsid w:val="0097489D"/>
    <w:rsid w:val="009748C1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9B0"/>
    <w:rsid w:val="00975DE5"/>
    <w:rsid w:val="00976006"/>
    <w:rsid w:val="00976126"/>
    <w:rsid w:val="009766ED"/>
    <w:rsid w:val="00976DDE"/>
    <w:rsid w:val="00976DF4"/>
    <w:rsid w:val="00976E02"/>
    <w:rsid w:val="00976ED2"/>
    <w:rsid w:val="00977017"/>
    <w:rsid w:val="009771E3"/>
    <w:rsid w:val="009773BD"/>
    <w:rsid w:val="009773DB"/>
    <w:rsid w:val="009776B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29A"/>
    <w:rsid w:val="009809C9"/>
    <w:rsid w:val="00980B2B"/>
    <w:rsid w:val="00980C4A"/>
    <w:rsid w:val="0098130D"/>
    <w:rsid w:val="00981383"/>
    <w:rsid w:val="00981440"/>
    <w:rsid w:val="00981477"/>
    <w:rsid w:val="009814B6"/>
    <w:rsid w:val="009814D2"/>
    <w:rsid w:val="009815B8"/>
    <w:rsid w:val="0098192E"/>
    <w:rsid w:val="00981B9E"/>
    <w:rsid w:val="00981D05"/>
    <w:rsid w:val="009822C5"/>
    <w:rsid w:val="00982385"/>
    <w:rsid w:val="00982837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579B"/>
    <w:rsid w:val="009859AA"/>
    <w:rsid w:val="00985A28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F20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CA8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0F1"/>
    <w:rsid w:val="00995815"/>
    <w:rsid w:val="00995865"/>
    <w:rsid w:val="00995C97"/>
    <w:rsid w:val="00995CF5"/>
    <w:rsid w:val="00995FDA"/>
    <w:rsid w:val="009962E4"/>
    <w:rsid w:val="00996307"/>
    <w:rsid w:val="009965B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A9E"/>
    <w:rsid w:val="009A1C69"/>
    <w:rsid w:val="009A1D19"/>
    <w:rsid w:val="009A1D4D"/>
    <w:rsid w:val="009A22AB"/>
    <w:rsid w:val="009A233F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328"/>
    <w:rsid w:val="009A472A"/>
    <w:rsid w:val="009A49D7"/>
    <w:rsid w:val="009A4BBC"/>
    <w:rsid w:val="009A4CA7"/>
    <w:rsid w:val="009A4CD3"/>
    <w:rsid w:val="009A5386"/>
    <w:rsid w:val="009A569D"/>
    <w:rsid w:val="009A57B8"/>
    <w:rsid w:val="009A5B16"/>
    <w:rsid w:val="009A5C1E"/>
    <w:rsid w:val="009A60C4"/>
    <w:rsid w:val="009A6131"/>
    <w:rsid w:val="009A6189"/>
    <w:rsid w:val="009A61F3"/>
    <w:rsid w:val="009A6268"/>
    <w:rsid w:val="009A64B2"/>
    <w:rsid w:val="009A661F"/>
    <w:rsid w:val="009A67AB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3FD"/>
    <w:rsid w:val="009A74C2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B7A"/>
    <w:rsid w:val="009B4E0B"/>
    <w:rsid w:val="009B50AA"/>
    <w:rsid w:val="009B5133"/>
    <w:rsid w:val="009B517D"/>
    <w:rsid w:val="009B56FF"/>
    <w:rsid w:val="009B5750"/>
    <w:rsid w:val="009B5846"/>
    <w:rsid w:val="009B5A84"/>
    <w:rsid w:val="009B5C2A"/>
    <w:rsid w:val="009B5D72"/>
    <w:rsid w:val="009B60B7"/>
    <w:rsid w:val="009B61AB"/>
    <w:rsid w:val="009B623F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B2"/>
    <w:rsid w:val="009B71F4"/>
    <w:rsid w:val="009B7622"/>
    <w:rsid w:val="009B7681"/>
    <w:rsid w:val="009B77F9"/>
    <w:rsid w:val="009B79F8"/>
    <w:rsid w:val="009B7A56"/>
    <w:rsid w:val="009B7D75"/>
    <w:rsid w:val="009C036C"/>
    <w:rsid w:val="009C03C5"/>
    <w:rsid w:val="009C0621"/>
    <w:rsid w:val="009C076D"/>
    <w:rsid w:val="009C081C"/>
    <w:rsid w:val="009C0A7D"/>
    <w:rsid w:val="009C0B20"/>
    <w:rsid w:val="009C0CFD"/>
    <w:rsid w:val="009C0E8F"/>
    <w:rsid w:val="009C0FC6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7EC"/>
    <w:rsid w:val="009C29F1"/>
    <w:rsid w:val="009C2ADA"/>
    <w:rsid w:val="009C2D99"/>
    <w:rsid w:val="009C2ED5"/>
    <w:rsid w:val="009C30EC"/>
    <w:rsid w:val="009C3287"/>
    <w:rsid w:val="009C347D"/>
    <w:rsid w:val="009C3489"/>
    <w:rsid w:val="009C35D7"/>
    <w:rsid w:val="009C382E"/>
    <w:rsid w:val="009C384C"/>
    <w:rsid w:val="009C3859"/>
    <w:rsid w:val="009C3D52"/>
    <w:rsid w:val="009C3EE7"/>
    <w:rsid w:val="009C447F"/>
    <w:rsid w:val="009C44F2"/>
    <w:rsid w:val="009C451A"/>
    <w:rsid w:val="009C46FE"/>
    <w:rsid w:val="009C49AB"/>
    <w:rsid w:val="009C4EE8"/>
    <w:rsid w:val="009C51A0"/>
    <w:rsid w:val="009C51A9"/>
    <w:rsid w:val="009C51BE"/>
    <w:rsid w:val="009C526E"/>
    <w:rsid w:val="009C5486"/>
    <w:rsid w:val="009C5568"/>
    <w:rsid w:val="009C55A4"/>
    <w:rsid w:val="009C5996"/>
    <w:rsid w:val="009C59AA"/>
    <w:rsid w:val="009C5AC2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F7"/>
    <w:rsid w:val="009C6F32"/>
    <w:rsid w:val="009C7184"/>
    <w:rsid w:val="009C72B1"/>
    <w:rsid w:val="009C7504"/>
    <w:rsid w:val="009C7642"/>
    <w:rsid w:val="009C7956"/>
    <w:rsid w:val="009C79BC"/>
    <w:rsid w:val="009C7A60"/>
    <w:rsid w:val="009D003D"/>
    <w:rsid w:val="009D01B6"/>
    <w:rsid w:val="009D04F1"/>
    <w:rsid w:val="009D0598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CED"/>
    <w:rsid w:val="009D2E49"/>
    <w:rsid w:val="009D3602"/>
    <w:rsid w:val="009D3654"/>
    <w:rsid w:val="009D39FC"/>
    <w:rsid w:val="009D3B01"/>
    <w:rsid w:val="009D4135"/>
    <w:rsid w:val="009D481C"/>
    <w:rsid w:val="009D4AA0"/>
    <w:rsid w:val="009D4D46"/>
    <w:rsid w:val="009D4E38"/>
    <w:rsid w:val="009D51BE"/>
    <w:rsid w:val="009D5328"/>
    <w:rsid w:val="009D537E"/>
    <w:rsid w:val="009D5607"/>
    <w:rsid w:val="009D5A4E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273"/>
    <w:rsid w:val="009E043E"/>
    <w:rsid w:val="009E0BB7"/>
    <w:rsid w:val="009E0CB6"/>
    <w:rsid w:val="009E0E04"/>
    <w:rsid w:val="009E1173"/>
    <w:rsid w:val="009E1249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3C7"/>
    <w:rsid w:val="009F0516"/>
    <w:rsid w:val="009F0869"/>
    <w:rsid w:val="009F08CE"/>
    <w:rsid w:val="009F0986"/>
    <w:rsid w:val="009F0A63"/>
    <w:rsid w:val="009F12BE"/>
    <w:rsid w:val="009F12C8"/>
    <w:rsid w:val="009F184D"/>
    <w:rsid w:val="009F1971"/>
    <w:rsid w:val="009F1DB5"/>
    <w:rsid w:val="009F20F6"/>
    <w:rsid w:val="009F225D"/>
    <w:rsid w:val="009F22DD"/>
    <w:rsid w:val="009F23BF"/>
    <w:rsid w:val="009F2421"/>
    <w:rsid w:val="009F2503"/>
    <w:rsid w:val="009F2BE4"/>
    <w:rsid w:val="009F2C92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62"/>
    <w:rsid w:val="009F7772"/>
    <w:rsid w:val="009F7801"/>
    <w:rsid w:val="009F782C"/>
    <w:rsid w:val="009F79DB"/>
    <w:rsid w:val="009F7A5C"/>
    <w:rsid w:val="009F7B63"/>
    <w:rsid w:val="009F7D3C"/>
    <w:rsid w:val="00A00272"/>
    <w:rsid w:val="00A003AD"/>
    <w:rsid w:val="00A00AB6"/>
    <w:rsid w:val="00A00B7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438"/>
    <w:rsid w:val="00A044EC"/>
    <w:rsid w:val="00A04611"/>
    <w:rsid w:val="00A04674"/>
    <w:rsid w:val="00A04954"/>
    <w:rsid w:val="00A04BAD"/>
    <w:rsid w:val="00A04D5B"/>
    <w:rsid w:val="00A04E3D"/>
    <w:rsid w:val="00A04EA2"/>
    <w:rsid w:val="00A05056"/>
    <w:rsid w:val="00A05543"/>
    <w:rsid w:val="00A05905"/>
    <w:rsid w:val="00A059B7"/>
    <w:rsid w:val="00A05A08"/>
    <w:rsid w:val="00A05AD0"/>
    <w:rsid w:val="00A05B19"/>
    <w:rsid w:val="00A05C4E"/>
    <w:rsid w:val="00A05ECC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B6"/>
    <w:rsid w:val="00A109DD"/>
    <w:rsid w:val="00A10CA4"/>
    <w:rsid w:val="00A10F3A"/>
    <w:rsid w:val="00A11246"/>
    <w:rsid w:val="00A1137E"/>
    <w:rsid w:val="00A1139E"/>
    <w:rsid w:val="00A11406"/>
    <w:rsid w:val="00A115E6"/>
    <w:rsid w:val="00A118CD"/>
    <w:rsid w:val="00A119D7"/>
    <w:rsid w:val="00A119E2"/>
    <w:rsid w:val="00A11A6D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058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4F19"/>
    <w:rsid w:val="00A15277"/>
    <w:rsid w:val="00A152FB"/>
    <w:rsid w:val="00A1544E"/>
    <w:rsid w:val="00A15592"/>
    <w:rsid w:val="00A15691"/>
    <w:rsid w:val="00A156D7"/>
    <w:rsid w:val="00A1587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AE4"/>
    <w:rsid w:val="00A16B49"/>
    <w:rsid w:val="00A16B5B"/>
    <w:rsid w:val="00A16F2F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64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6C0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5A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2B4"/>
    <w:rsid w:val="00A362D6"/>
    <w:rsid w:val="00A36381"/>
    <w:rsid w:val="00A36386"/>
    <w:rsid w:val="00A364C6"/>
    <w:rsid w:val="00A367F2"/>
    <w:rsid w:val="00A3683B"/>
    <w:rsid w:val="00A368F7"/>
    <w:rsid w:val="00A36B6D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5FB"/>
    <w:rsid w:val="00A41732"/>
    <w:rsid w:val="00A419BC"/>
    <w:rsid w:val="00A41CE0"/>
    <w:rsid w:val="00A41E61"/>
    <w:rsid w:val="00A4230F"/>
    <w:rsid w:val="00A4250C"/>
    <w:rsid w:val="00A42FF1"/>
    <w:rsid w:val="00A432F3"/>
    <w:rsid w:val="00A43434"/>
    <w:rsid w:val="00A43905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580"/>
    <w:rsid w:val="00A50766"/>
    <w:rsid w:val="00A50F8D"/>
    <w:rsid w:val="00A51268"/>
    <w:rsid w:val="00A51634"/>
    <w:rsid w:val="00A517F2"/>
    <w:rsid w:val="00A51B78"/>
    <w:rsid w:val="00A51D89"/>
    <w:rsid w:val="00A520E3"/>
    <w:rsid w:val="00A52184"/>
    <w:rsid w:val="00A52435"/>
    <w:rsid w:val="00A528C8"/>
    <w:rsid w:val="00A52AB3"/>
    <w:rsid w:val="00A52B64"/>
    <w:rsid w:val="00A52BE1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9EB"/>
    <w:rsid w:val="00A56AA3"/>
    <w:rsid w:val="00A56ACF"/>
    <w:rsid w:val="00A56D86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0D81"/>
    <w:rsid w:val="00A61030"/>
    <w:rsid w:val="00A610D0"/>
    <w:rsid w:val="00A610F0"/>
    <w:rsid w:val="00A61497"/>
    <w:rsid w:val="00A6152D"/>
    <w:rsid w:val="00A616C6"/>
    <w:rsid w:val="00A61A25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D6B"/>
    <w:rsid w:val="00A65E27"/>
    <w:rsid w:val="00A65E64"/>
    <w:rsid w:val="00A65F9A"/>
    <w:rsid w:val="00A66268"/>
    <w:rsid w:val="00A6638C"/>
    <w:rsid w:val="00A6653E"/>
    <w:rsid w:val="00A666C5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DA4"/>
    <w:rsid w:val="00A73EBC"/>
    <w:rsid w:val="00A73FB5"/>
    <w:rsid w:val="00A73FF6"/>
    <w:rsid w:val="00A74355"/>
    <w:rsid w:val="00A7445B"/>
    <w:rsid w:val="00A74461"/>
    <w:rsid w:val="00A74901"/>
    <w:rsid w:val="00A74A62"/>
    <w:rsid w:val="00A74BA4"/>
    <w:rsid w:val="00A74CDD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145"/>
    <w:rsid w:val="00A764D0"/>
    <w:rsid w:val="00A76663"/>
    <w:rsid w:val="00A766CE"/>
    <w:rsid w:val="00A768B1"/>
    <w:rsid w:val="00A768CD"/>
    <w:rsid w:val="00A7696C"/>
    <w:rsid w:val="00A76979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7D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896"/>
    <w:rsid w:val="00A82A8E"/>
    <w:rsid w:val="00A82D8A"/>
    <w:rsid w:val="00A82E51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429A"/>
    <w:rsid w:val="00A8433A"/>
    <w:rsid w:val="00A846CD"/>
    <w:rsid w:val="00A8472B"/>
    <w:rsid w:val="00A84747"/>
    <w:rsid w:val="00A8494E"/>
    <w:rsid w:val="00A84AD4"/>
    <w:rsid w:val="00A84B2C"/>
    <w:rsid w:val="00A84BC5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1F"/>
    <w:rsid w:val="00A86C75"/>
    <w:rsid w:val="00A86D29"/>
    <w:rsid w:val="00A86D37"/>
    <w:rsid w:val="00A86E27"/>
    <w:rsid w:val="00A86E3A"/>
    <w:rsid w:val="00A86E51"/>
    <w:rsid w:val="00A8747F"/>
    <w:rsid w:val="00A877C1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BDD"/>
    <w:rsid w:val="00A96FBB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58"/>
    <w:rsid w:val="00A97AD6"/>
    <w:rsid w:val="00A97AD8"/>
    <w:rsid w:val="00A97CAC"/>
    <w:rsid w:val="00A97D87"/>
    <w:rsid w:val="00A97FD3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86B"/>
    <w:rsid w:val="00AA1944"/>
    <w:rsid w:val="00AA1A60"/>
    <w:rsid w:val="00AA1C99"/>
    <w:rsid w:val="00AA1D8A"/>
    <w:rsid w:val="00AA1DFE"/>
    <w:rsid w:val="00AA1E3B"/>
    <w:rsid w:val="00AA1F83"/>
    <w:rsid w:val="00AA284E"/>
    <w:rsid w:val="00AA28E1"/>
    <w:rsid w:val="00AA2997"/>
    <w:rsid w:val="00AA2ABA"/>
    <w:rsid w:val="00AA342C"/>
    <w:rsid w:val="00AA3477"/>
    <w:rsid w:val="00AA361A"/>
    <w:rsid w:val="00AA366F"/>
    <w:rsid w:val="00AA3C9F"/>
    <w:rsid w:val="00AA3E42"/>
    <w:rsid w:val="00AA3F9D"/>
    <w:rsid w:val="00AA402D"/>
    <w:rsid w:val="00AA4169"/>
    <w:rsid w:val="00AA41C7"/>
    <w:rsid w:val="00AA43EE"/>
    <w:rsid w:val="00AA4420"/>
    <w:rsid w:val="00AA4A8A"/>
    <w:rsid w:val="00AA4FE4"/>
    <w:rsid w:val="00AA5263"/>
    <w:rsid w:val="00AA540E"/>
    <w:rsid w:val="00AA55E1"/>
    <w:rsid w:val="00AA570A"/>
    <w:rsid w:val="00AA57B7"/>
    <w:rsid w:val="00AA584E"/>
    <w:rsid w:val="00AA59A9"/>
    <w:rsid w:val="00AA61A9"/>
    <w:rsid w:val="00AA61C6"/>
    <w:rsid w:val="00AA624A"/>
    <w:rsid w:val="00AA64DA"/>
    <w:rsid w:val="00AA6B35"/>
    <w:rsid w:val="00AA6B6C"/>
    <w:rsid w:val="00AA6B7A"/>
    <w:rsid w:val="00AA6D1A"/>
    <w:rsid w:val="00AA6E41"/>
    <w:rsid w:val="00AA6EDF"/>
    <w:rsid w:val="00AA706A"/>
    <w:rsid w:val="00AA7325"/>
    <w:rsid w:val="00AA7590"/>
    <w:rsid w:val="00AA76D5"/>
    <w:rsid w:val="00AA7754"/>
    <w:rsid w:val="00AA7782"/>
    <w:rsid w:val="00AA7C03"/>
    <w:rsid w:val="00AA7E4E"/>
    <w:rsid w:val="00AA7FB0"/>
    <w:rsid w:val="00AB0127"/>
    <w:rsid w:val="00AB0139"/>
    <w:rsid w:val="00AB0319"/>
    <w:rsid w:val="00AB05CA"/>
    <w:rsid w:val="00AB070D"/>
    <w:rsid w:val="00AB08D7"/>
    <w:rsid w:val="00AB0925"/>
    <w:rsid w:val="00AB0F32"/>
    <w:rsid w:val="00AB0F6C"/>
    <w:rsid w:val="00AB0F92"/>
    <w:rsid w:val="00AB1596"/>
    <w:rsid w:val="00AB16FB"/>
    <w:rsid w:val="00AB1713"/>
    <w:rsid w:val="00AB212D"/>
    <w:rsid w:val="00AB2412"/>
    <w:rsid w:val="00AB24AC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3B"/>
    <w:rsid w:val="00AB6488"/>
    <w:rsid w:val="00AB6552"/>
    <w:rsid w:val="00AB672F"/>
    <w:rsid w:val="00AB6747"/>
    <w:rsid w:val="00AB6824"/>
    <w:rsid w:val="00AB6B2E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C3"/>
    <w:rsid w:val="00AC09E6"/>
    <w:rsid w:val="00AC0F1A"/>
    <w:rsid w:val="00AC1077"/>
    <w:rsid w:val="00AC11B4"/>
    <w:rsid w:val="00AC1361"/>
    <w:rsid w:val="00AC1419"/>
    <w:rsid w:val="00AC16D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8DC"/>
    <w:rsid w:val="00AC492D"/>
    <w:rsid w:val="00AC4E21"/>
    <w:rsid w:val="00AC5038"/>
    <w:rsid w:val="00AC54F3"/>
    <w:rsid w:val="00AC5673"/>
    <w:rsid w:val="00AC5A77"/>
    <w:rsid w:val="00AC5AB3"/>
    <w:rsid w:val="00AC5AEE"/>
    <w:rsid w:val="00AC5C7A"/>
    <w:rsid w:val="00AC5D04"/>
    <w:rsid w:val="00AC5F44"/>
    <w:rsid w:val="00AC6218"/>
    <w:rsid w:val="00AC62F2"/>
    <w:rsid w:val="00AC63AF"/>
    <w:rsid w:val="00AC64B4"/>
    <w:rsid w:val="00AC64B5"/>
    <w:rsid w:val="00AC69FA"/>
    <w:rsid w:val="00AC6D94"/>
    <w:rsid w:val="00AC7451"/>
    <w:rsid w:val="00AC7560"/>
    <w:rsid w:val="00AC77AE"/>
    <w:rsid w:val="00AC789F"/>
    <w:rsid w:val="00AC7AAF"/>
    <w:rsid w:val="00AD01D3"/>
    <w:rsid w:val="00AD0367"/>
    <w:rsid w:val="00AD0387"/>
    <w:rsid w:val="00AD0844"/>
    <w:rsid w:val="00AD0C61"/>
    <w:rsid w:val="00AD0D93"/>
    <w:rsid w:val="00AD0FD5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1FB7"/>
    <w:rsid w:val="00AD20B2"/>
    <w:rsid w:val="00AD220D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7CA"/>
    <w:rsid w:val="00AD37FE"/>
    <w:rsid w:val="00AD3895"/>
    <w:rsid w:val="00AD38CB"/>
    <w:rsid w:val="00AD39F5"/>
    <w:rsid w:val="00AD4178"/>
    <w:rsid w:val="00AD41C2"/>
    <w:rsid w:val="00AD47A7"/>
    <w:rsid w:val="00AD4854"/>
    <w:rsid w:val="00AD4855"/>
    <w:rsid w:val="00AD4968"/>
    <w:rsid w:val="00AD4A52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121"/>
    <w:rsid w:val="00AE172D"/>
    <w:rsid w:val="00AE17D6"/>
    <w:rsid w:val="00AE180A"/>
    <w:rsid w:val="00AE22AE"/>
    <w:rsid w:val="00AE23E2"/>
    <w:rsid w:val="00AE260B"/>
    <w:rsid w:val="00AE27F1"/>
    <w:rsid w:val="00AE2842"/>
    <w:rsid w:val="00AE2AAD"/>
    <w:rsid w:val="00AE2B3E"/>
    <w:rsid w:val="00AE2BA8"/>
    <w:rsid w:val="00AE3254"/>
    <w:rsid w:val="00AE37EF"/>
    <w:rsid w:val="00AE3945"/>
    <w:rsid w:val="00AE39AD"/>
    <w:rsid w:val="00AE3A62"/>
    <w:rsid w:val="00AE3A74"/>
    <w:rsid w:val="00AE3BA3"/>
    <w:rsid w:val="00AE3D30"/>
    <w:rsid w:val="00AE3FD0"/>
    <w:rsid w:val="00AE410E"/>
    <w:rsid w:val="00AE427C"/>
    <w:rsid w:val="00AE42C2"/>
    <w:rsid w:val="00AE4311"/>
    <w:rsid w:val="00AE43D2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CCB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31E"/>
    <w:rsid w:val="00B01345"/>
    <w:rsid w:val="00B013FB"/>
    <w:rsid w:val="00B016FF"/>
    <w:rsid w:val="00B0177D"/>
    <w:rsid w:val="00B01DE4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E8F"/>
    <w:rsid w:val="00B03FC9"/>
    <w:rsid w:val="00B0434F"/>
    <w:rsid w:val="00B04495"/>
    <w:rsid w:val="00B044E0"/>
    <w:rsid w:val="00B04523"/>
    <w:rsid w:val="00B046E6"/>
    <w:rsid w:val="00B048DB"/>
    <w:rsid w:val="00B04D1C"/>
    <w:rsid w:val="00B04DB7"/>
    <w:rsid w:val="00B04DC2"/>
    <w:rsid w:val="00B04DD9"/>
    <w:rsid w:val="00B04E2B"/>
    <w:rsid w:val="00B0511F"/>
    <w:rsid w:val="00B05306"/>
    <w:rsid w:val="00B05316"/>
    <w:rsid w:val="00B05467"/>
    <w:rsid w:val="00B054D2"/>
    <w:rsid w:val="00B057FA"/>
    <w:rsid w:val="00B05C57"/>
    <w:rsid w:val="00B05FCD"/>
    <w:rsid w:val="00B061EE"/>
    <w:rsid w:val="00B06733"/>
    <w:rsid w:val="00B068B1"/>
    <w:rsid w:val="00B071DB"/>
    <w:rsid w:val="00B07386"/>
    <w:rsid w:val="00B079D5"/>
    <w:rsid w:val="00B07AA6"/>
    <w:rsid w:val="00B07EDD"/>
    <w:rsid w:val="00B07FCE"/>
    <w:rsid w:val="00B10004"/>
    <w:rsid w:val="00B10104"/>
    <w:rsid w:val="00B102FA"/>
    <w:rsid w:val="00B10327"/>
    <w:rsid w:val="00B10542"/>
    <w:rsid w:val="00B1071D"/>
    <w:rsid w:val="00B108ED"/>
    <w:rsid w:val="00B109E8"/>
    <w:rsid w:val="00B10A5C"/>
    <w:rsid w:val="00B10BE5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24D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99C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FAE"/>
    <w:rsid w:val="00B14FD9"/>
    <w:rsid w:val="00B15053"/>
    <w:rsid w:val="00B1543D"/>
    <w:rsid w:val="00B1576D"/>
    <w:rsid w:val="00B1591A"/>
    <w:rsid w:val="00B15A97"/>
    <w:rsid w:val="00B15B0B"/>
    <w:rsid w:val="00B15F66"/>
    <w:rsid w:val="00B1631B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D43"/>
    <w:rsid w:val="00B20D54"/>
    <w:rsid w:val="00B212F4"/>
    <w:rsid w:val="00B213E6"/>
    <w:rsid w:val="00B2140A"/>
    <w:rsid w:val="00B214CA"/>
    <w:rsid w:val="00B21559"/>
    <w:rsid w:val="00B219D8"/>
    <w:rsid w:val="00B21D3F"/>
    <w:rsid w:val="00B21DC2"/>
    <w:rsid w:val="00B2202B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5F35"/>
    <w:rsid w:val="00B264F7"/>
    <w:rsid w:val="00B26709"/>
    <w:rsid w:val="00B26B3F"/>
    <w:rsid w:val="00B270A4"/>
    <w:rsid w:val="00B27934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E70"/>
    <w:rsid w:val="00B32F3E"/>
    <w:rsid w:val="00B33008"/>
    <w:rsid w:val="00B33106"/>
    <w:rsid w:val="00B33835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835"/>
    <w:rsid w:val="00B37AC3"/>
    <w:rsid w:val="00B37BC0"/>
    <w:rsid w:val="00B37EF4"/>
    <w:rsid w:val="00B4004D"/>
    <w:rsid w:val="00B400D5"/>
    <w:rsid w:val="00B40697"/>
    <w:rsid w:val="00B40D65"/>
    <w:rsid w:val="00B40EDA"/>
    <w:rsid w:val="00B40F86"/>
    <w:rsid w:val="00B412CF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7D"/>
    <w:rsid w:val="00B47B9A"/>
    <w:rsid w:val="00B47BF0"/>
    <w:rsid w:val="00B47E97"/>
    <w:rsid w:val="00B47EE2"/>
    <w:rsid w:val="00B50225"/>
    <w:rsid w:val="00B505C1"/>
    <w:rsid w:val="00B506B2"/>
    <w:rsid w:val="00B50D2D"/>
    <w:rsid w:val="00B5118D"/>
    <w:rsid w:val="00B5151B"/>
    <w:rsid w:val="00B515CB"/>
    <w:rsid w:val="00B51727"/>
    <w:rsid w:val="00B518E4"/>
    <w:rsid w:val="00B519C6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240"/>
    <w:rsid w:val="00B53311"/>
    <w:rsid w:val="00B53482"/>
    <w:rsid w:val="00B536CF"/>
    <w:rsid w:val="00B5373F"/>
    <w:rsid w:val="00B5382C"/>
    <w:rsid w:val="00B53882"/>
    <w:rsid w:val="00B538AC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6B"/>
    <w:rsid w:val="00B5565C"/>
    <w:rsid w:val="00B557AE"/>
    <w:rsid w:val="00B55936"/>
    <w:rsid w:val="00B55B6E"/>
    <w:rsid w:val="00B56041"/>
    <w:rsid w:val="00B5638F"/>
    <w:rsid w:val="00B566CF"/>
    <w:rsid w:val="00B56760"/>
    <w:rsid w:val="00B56784"/>
    <w:rsid w:val="00B56A98"/>
    <w:rsid w:val="00B56C2A"/>
    <w:rsid w:val="00B56C55"/>
    <w:rsid w:val="00B56D68"/>
    <w:rsid w:val="00B56DE1"/>
    <w:rsid w:val="00B57199"/>
    <w:rsid w:val="00B574CE"/>
    <w:rsid w:val="00B57566"/>
    <w:rsid w:val="00B579FC"/>
    <w:rsid w:val="00B57AB7"/>
    <w:rsid w:val="00B57B92"/>
    <w:rsid w:val="00B57C10"/>
    <w:rsid w:val="00B57DCF"/>
    <w:rsid w:val="00B57F16"/>
    <w:rsid w:val="00B57F2D"/>
    <w:rsid w:val="00B6022A"/>
    <w:rsid w:val="00B60557"/>
    <w:rsid w:val="00B60D4C"/>
    <w:rsid w:val="00B6103E"/>
    <w:rsid w:val="00B6126D"/>
    <w:rsid w:val="00B6187C"/>
    <w:rsid w:val="00B619EF"/>
    <w:rsid w:val="00B61ABC"/>
    <w:rsid w:val="00B61C93"/>
    <w:rsid w:val="00B61CAD"/>
    <w:rsid w:val="00B61FA1"/>
    <w:rsid w:val="00B62023"/>
    <w:rsid w:val="00B62027"/>
    <w:rsid w:val="00B62074"/>
    <w:rsid w:val="00B6207A"/>
    <w:rsid w:val="00B620BA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3E4D"/>
    <w:rsid w:val="00B63E8E"/>
    <w:rsid w:val="00B63FB1"/>
    <w:rsid w:val="00B644AA"/>
    <w:rsid w:val="00B645A7"/>
    <w:rsid w:val="00B64634"/>
    <w:rsid w:val="00B64ABC"/>
    <w:rsid w:val="00B64BF1"/>
    <w:rsid w:val="00B64C6B"/>
    <w:rsid w:val="00B64F7F"/>
    <w:rsid w:val="00B65194"/>
    <w:rsid w:val="00B6541A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B61"/>
    <w:rsid w:val="00B66B9A"/>
    <w:rsid w:val="00B66DDB"/>
    <w:rsid w:val="00B673BA"/>
    <w:rsid w:val="00B675A3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61B"/>
    <w:rsid w:val="00B76658"/>
    <w:rsid w:val="00B766F4"/>
    <w:rsid w:val="00B76737"/>
    <w:rsid w:val="00B767DF"/>
    <w:rsid w:val="00B7682D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1005"/>
    <w:rsid w:val="00B8140D"/>
    <w:rsid w:val="00B815E5"/>
    <w:rsid w:val="00B81625"/>
    <w:rsid w:val="00B81C51"/>
    <w:rsid w:val="00B81C5A"/>
    <w:rsid w:val="00B82206"/>
    <w:rsid w:val="00B8226D"/>
    <w:rsid w:val="00B8241E"/>
    <w:rsid w:val="00B824AE"/>
    <w:rsid w:val="00B82580"/>
    <w:rsid w:val="00B829D9"/>
    <w:rsid w:val="00B82A2C"/>
    <w:rsid w:val="00B82E50"/>
    <w:rsid w:val="00B82EEF"/>
    <w:rsid w:val="00B82F45"/>
    <w:rsid w:val="00B835E3"/>
    <w:rsid w:val="00B83667"/>
    <w:rsid w:val="00B837CA"/>
    <w:rsid w:val="00B83B09"/>
    <w:rsid w:val="00B83DFB"/>
    <w:rsid w:val="00B840CC"/>
    <w:rsid w:val="00B845E6"/>
    <w:rsid w:val="00B8460D"/>
    <w:rsid w:val="00B84715"/>
    <w:rsid w:val="00B8482A"/>
    <w:rsid w:val="00B84898"/>
    <w:rsid w:val="00B84C53"/>
    <w:rsid w:val="00B84D43"/>
    <w:rsid w:val="00B84FA8"/>
    <w:rsid w:val="00B851C3"/>
    <w:rsid w:val="00B856C1"/>
    <w:rsid w:val="00B85757"/>
    <w:rsid w:val="00B85792"/>
    <w:rsid w:val="00B85A41"/>
    <w:rsid w:val="00B85E4C"/>
    <w:rsid w:val="00B85F14"/>
    <w:rsid w:val="00B860AB"/>
    <w:rsid w:val="00B86173"/>
    <w:rsid w:val="00B861A7"/>
    <w:rsid w:val="00B861DF"/>
    <w:rsid w:val="00B861E8"/>
    <w:rsid w:val="00B8655C"/>
    <w:rsid w:val="00B86860"/>
    <w:rsid w:val="00B8686E"/>
    <w:rsid w:val="00B8692A"/>
    <w:rsid w:val="00B86E04"/>
    <w:rsid w:val="00B86E2B"/>
    <w:rsid w:val="00B872C3"/>
    <w:rsid w:val="00B87409"/>
    <w:rsid w:val="00B87645"/>
    <w:rsid w:val="00B87711"/>
    <w:rsid w:val="00B877A1"/>
    <w:rsid w:val="00B878D9"/>
    <w:rsid w:val="00B87E2B"/>
    <w:rsid w:val="00B903CF"/>
    <w:rsid w:val="00B90848"/>
    <w:rsid w:val="00B90A97"/>
    <w:rsid w:val="00B90D92"/>
    <w:rsid w:val="00B918FF"/>
    <w:rsid w:val="00B91A5B"/>
    <w:rsid w:val="00B91A7E"/>
    <w:rsid w:val="00B91B25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07"/>
    <w:rsid w:val="00B942FC"/>
    <w:rsid w:val="00B94346"/>
    <w:rsid w:val="00B943F5"/>
    <w:rsid w:val="00B94B8C"/>
    <w:rsid w:val="00B94D84"/>
    <w:rsid w:val="00B94D9C"/>
    <w:rsid w:val="00B95295"/>
    <w:rsid w:val="00B9536C"/>
    <w:rsid w:val="00B954ED"/>
    <w:rsid w:val="00B95537"/>
    <w:rsid w:val="00B95704"/>
    <w:rsid w:val="00B95854"/>
    <w:rsid w:val="00B95AC5"/>
    <w:rsid w:val="00B95ACE"/>
    <w:rsid w:val="00B95D4B"/>
    <w:rsid w:val="00B95F51"/>
    <w:rsid w:val="00B960D1"/>
    <w:rsid w:val="00B964BD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6F98"/>
    <w:rsid w:val="00B96FBD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A16"/>
    <w:rsid w:val="00BA0C49"/>
    <w:rsid w:val="00BA0DFB"/>
    <w:rsid w:val="00BA0E21"/>
    <w:rsid w:val="00BA1341"/>
    <w:rsid w:val="00BA1428"/>
    <w:rsid w:val="00BA1E52"/>
    <w:rsid w:val="00BA212B"/>
    <w:rsid w:val="00BA21EF"/>
    <w:rsid w:val="00BA2298"/>
    <w:rsid w:val="00BA2364"/>
    <w:rsid w:val="00BA23B3"/>
    <w:rsid w:val="00BA2471"/>
    <w:rsid w:val="00BA2639"/>
    <w:rsid w:val="00BA268E"/>
    <w:rsid w:val="00BA26CF"/>
    <w:rsid w:val="00BA28C8"/>
    <w:rsid w:val="00BA292D"/>
    <w:rsid w:val="00BA2EA4"/>
    <w:rsid w:val="00BA3089"/>
    <w:rsid w:val="00BA3157"/>
    <w:rsid w:val="00BA31D8"/>
    <w:rsid w:val="00BA33B6"/>
    <w:rsid w:val="00BA36C7"/>
    <w:rsid w:val="00BA3BBE"/>
    <w:rsid w:val="00BA3DE2"/>
    <w:rsid w:val="00BA404C"/>
    <w:rsid w:val="00BA40BD"/>
    <w:rsid w:val="00BA4272"/>
    <w:rsid w:val="00BA45C7"/>
    <w:rsid w:val="00BA4871"/>
    <w:rsid w:val="00BA4A81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B0362"/>
    <w:rsid w:val="00BB03D7"/>
    <w:rsid w:val="00BB049E"/>
    <w:rsid w:val="00BB0564"/>
    <w:rsid w:val="00BB07F2"/>
    <w:rsid w:val="00BB083B"/>
    <w:rsid w:val="00BB0AA1"/>
    <w:rsid w:val="00BB0AEE"/>
    <w:rsid w:val="00BB0D2B"/>
    <w:rsid w:val="00BB0EC0"/>
    <w:rsid w:val="00BB160B"/>
    <w:rsid w:val="00BB1B88"/>
    <w:rsid w:val="00BB1DC4"/>
    <w:rsid w:val="00BB1DC5"/>
    <w:rsid w:val="00BB2120"/>
    <w:rsid w:val="00BB293C"/>
    <w:rsid w:val="00BB2B35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8F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07C"/>
    <w:rsid w:val="00BC1278"/>
    <w:rsid w:val="00BC1453"/>
    <w:rsid w:val="00BC149D"/>
    <w:rsid w:val="00BC154F"/>
    <w:rsid w:val="00BC199A"/>
    <w:rsid w:val="00BC19C2"/>
    <w:rsid w:val="00BC1C19"/>
    <w:rsid w:val="00BC1CB0"/>
    <w:rsid w:val="00BC1CEE"/>
    <w:rsid w:val="00BC2048"/>
    <w:rsid w:val="00BC2665"/>
    <w:rsid w:val="00BC2A11"/>
    <w:rsid w:val="00BC2C7C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21"/>
    <w:rsid w:val="00BC419B"/>
    <w:rsid w:val="00BC41F4"/>
    <w:rsid w:val="00BC456D"/>
    <w:rsid w:val="00BC48AB"/>
    <w:rsid w:val="00BC5197"/>
    <w:rsid w:val="00BC53D5"/>
    <w:rsid w:val="00BC5402"/>
    <w:rsid w:val="00BC548D"/>
    <w:rsid w:val="00BC5592"/>
    <w:rsid w:val="00BC55B1"/>
    <w:rsid w:val="00BC5964"/>
    <w:rsid w:val="00BC5A35"/>
    <w:rsid w:val="00BC5B69"/>
    <w:rsid w:val="00BC5C98"/>
    <w:rsid w:val="00BC5CC9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D3"/>
    <w:rsid w:val="00BC78C1"/>
    <w:rsid w:val="00BC7A3F"/>
    <w:rsid w:val="00BC7A78"/>
    <w:rsid w:val="00BC7CC9"/>
    <w:rsid w:val="00BC7EDF"/>
    <w:rsid w:val="00BD00FD"/>
    <w:rsid w:val="00BD0ACA"/>
    <w:rsid w:val="00BD146B"/>
    <w:rsid w:val="00BD15E9"/>
    <w:rsid w:val="00BD163B"/>
    <w:rsid w:val="00BD16C9"/>
    <w:rsid w:val="00BD1D23"/>
    <w:rsid w:val="00BD1E03"/>
    <w:rsid w:val="00BD2011"/>
    <w:rsid w:val="00BD2929"/>
    <w:rsid w:val="00BD3166"/>
    <w:rsid w:val="00BD3183"/>
    <w:rsid w:val="00BD3376"/>
    <w:rsid w:val="00BD361B"/>
    <w:rsid w:val="00BD3741"/>
    <w:rsid w:val="00BD38C4"/>
    <w:rsid w:val="00BD39DE"/>
    <w:rsid w:val="00BD3D7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700C"/>
    <w:rsid w:val="00BD73C1"/>
    <w:rsid w:val="00BD7422"/>
    <w:rsid w:val="00BD75A4"/>
    <w:rsid w:val="00BD763B"/>
    <w:rsid w:val="00BD76EC"/>
    <w:rsid w:val="00BD76F0"/>
    <w:rsid w:val="00BD76F8"/>
    <w:rsid w:val="00BD77BE"/>
    <w:rsid w:val="00BD77D5"/>
    <w:rsid w:val="00BD7B48"/>
    <w:rsid w:val="00BD7F0B"/>
    <w:rsid w:val="00BE0506"/>
    <w:rsid w:val="00BE07C4"/>
    <w:rsid w:val="00BE08DD"/>
    <w:rsid w:val="00BE1110"/>
    <w:rsid w:val="00BE17DC"/>
    <w:rsid w:val="00BE18D3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48"/>
    <w:rsid w:val="00BE304F"/>
    <w:rsid w:val="00BE31F0"/>
    <w:rsid w:val="00BE3758"/>
    <w:rsid w:val="00BE3863"/>
    <w:rsid w:val="00BE396E"/>
    <w:rsid w:val="00BE3A43"/>
    <w:rsid w:val="00BE3A5A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08A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2AE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6E"/>
    <w:rsid w:val="00BE6E9C"/>
    <w:rsid w:val="00BE7081"/>
    <w:rsid w:val="00BE7101"/>
    <w:rsid w:val="00BE71A5"/>
    <w:rsid w:val="00BE73CC"/>
    <w:rsid w:val="00BE7A2F"/>
    <w:rsid w:val="00BE7AA7"/>
    <w:rsid w:val="00BE7D6D"/>
    <w:rsid w:val="00BE7E08"/>
    <w:rsid w:val="00BF001E"/>
    <w:rsid w:val="00BF014C"/>
    <w:rsid w:val="00BF0404"/>
    <w:rsid w:val="00BF06EE"/>
    <w:rsid w:val="00BF0927"/>
    <w:rsid w:val="00BF0B34"/>
    <w:rsid w:val="00BF0BF9"/>
    <w:rsid w:val="00BF0E06"/>
    <w:rsid w:val="00BF0E10"/>
    <w:rsid w:val="00BF1383"/>
    <w:rsid w:val="00BF15D3"/>
    <w:rsid w:val="00BF15E8"/>
    <w:rsid w:val="00BF1753"/>
    <w:rsid w:val="00BF183D"/>
    <w:rsid w:val="00BF191C"/>
    <w:rsid w:val="00BF1A39"/>
    <w:rsid w:val="00BF2148"/>
    <w:rsid w:val="00BF218A"/>
    <w:rsid w:val="00BF23EA"/>
    <w:rsid w:val="00BF2517"/>
    <w:rsid w:val="00BF25A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40E"/>
    <w:rsid w:val="00BF442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30C"/>
    <w:rsid w:val="00BF6680"/>
    <w:rsid w:val="00BF691E"/>
    <w:rsid w:val="00BF69EF"/>
    <w:rsid w:val="00BF6B90"/>
    <w:rsid w:val="00BF6D39"/>
    <w:rsid w:val="00BF6FEE"/>
    <w:rsid w:val="00BF71D2"/>
    <w:rsid w:val="00BF733B"/>
    <w:rsid w:val="00BF73F7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7A4"/>
    <w:rsid w:val="00C02881"/>
    <w:rsid w:val="00C02A61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B2"/>
    <w:rsid w:val="00C05DDE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519"/>
    <w:rsid w:val="00C10793"/>
    <w:rsid w:val="00C108C8"/>
    <w:rsid w:val="00C10D7B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B12"/>
    <w:rsid w:val="00C13DA2"/>
    <w:rsid w:val="00C13DC7"/>
    <w:rsid w:val="00C13F48"/>
    <w:rsid w:val="00C141A9"/>
    <w:rsid w:val="00C142AE"/>
    <w:rsid w:val="00C142C0"/>
    <w:rsid w:val="00C1453F"/>
    <w:rsid w:val="00C14695"/>
    <w:rsid w:val="00C148D1"/>
    <w:rsid w:val="00C14BA7"/>
    <w:rsid w:val="00C14BD0"/>
    <w:rsid w:val="00C14C2B"/>
    <w:rsid w:val="00C14C75"/>
    <w:rsid w:val="00C14D12"/>
    <w:rsid w:val="00C14FE4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3BF"/>
    <w:rsid w:val="00C1748A"/>
    <w:rsid w:val="00C1751B"/>
    <w:rsid w:val="00C177EE"/>
    <w:rsid w:val="00C1787B"/>
    <w:rsid w:val="00C17A8C"/>
    <w:rsid w:val="00C17A9D"/>
    <w:rsid w:val="00C17C65"/>
    <w:rsid w:val="00C17D5B"/>
    <w:rsid w:val="00C17EF3"/>
    <w:rsid w:val="00C17FDF"/>
    <w:rsid w:val="00C2021B"/>
    <w:rsid w:val="00C2030C"/>
    <w:rsid w:val="00C204C2"/>
    <w:rsid w:val="00C207F4"/>
    <w:rsid w:val="00C20AF0"/>
    <w:rsid w:val="00C20F77"/>
    <w:rsid w:val="00C20FF6"/>
    <w:rsid w:val="00C210E1"/>
    <w:rsid w:val="00C21286"/>
    <w:rsid w:val="00C21314"/>
    <w:rsid w:val="00C21416"/>
    <w:rsid w:val="00C21554"/>
    <w:rsid w:val="00C21752"/>
    <w:rsid w:val="00C21954"/>
    <w:rsid w:val="00C21BD0"/>
    <w:rsid w:val="00C21DE6"/>
    <w:rsid w:val="00C22207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3036"/>
    <w:rsid w:val="00C23145"/>
    <w:rsid w:val="00C23235"/>
    <w:rsid w:val="00C23765"/>
    <w:rsid w:val="00C237B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5A7"/>
    <w:rsid w:val="00C24781"/>
    <w:rsid w:val="00C2482F"/>
    <w:rsid w:val="00C24BAA"/>
    <w:rsid w:val="00C24ED8"/>
    <w:rsid w:val="00C2594C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6D9"/>
    <w:rsid w:val="00C3092E"/>
    <w:rsid w:val="00C30CA1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FFA"/>
    <w:rsid w:val="00C35397"/>
    <w:rsid w:val="00C35688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EC1"/>
    <w:rsid w:val="00C40F9B"/>
    <w:rsid w:val="00C41427"/>
    <w:rsid w:val="00C41456"/>
    <w:rsid w:val="00C415E1"/>
    <w:rsid w:val="00C4181F"/>
    <w:rsid w:val="00C41825"/>
    <w:rsid w:val="00C41844"/>
    <w:rsid w:val="00C41B52"/>
    <w:rsid w:val="00C41DED"/>
    <w:rsid w:val="00C41E58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C19"/>
    <w:rsid w:val="00C43E5D"/>
    <w:rsid w:val="00C44140"/>
    <w:rsid w:val="00C44306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565"/>
    <w:rsid w:val="00C45D3A"/>
    <w:rsid w:val="00C460A7"/>
    <w:rsid w:val="00C462EF"/>
    <w:rsid w:val="00C46518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3994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84C"/>
    <w:rsid w:val="00C5592E"/>
    <w:rsid w:val="00C55B39"/>
    <w:rsid w:val="00C55DC8"/>
    <w:rsid w:val="00C55DE5"/>
    <w:rsid w:val="00C55F6E"/>
    <w:rsid w:val="00C56096"/>
    <w:rsid w:val="00C562B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9E5"/>
    <w:rsid w:val="00C60DF5"/>
    <w:rsid w:val="00C60E65"/>
    <w:rsid w:val="00C60F36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868"/>
    <w:rsid w:val="00C6296B"/>
    <w:rsid w:val="00C62974"/>
    <w:rsid w:val="00C62AF6"/>
    <w:rsid w:val="00C62C05"/>
    <w:rsid w:val="00C62F1A"/>
    <w:rsid w:val="00C62F95"/>
    <w:rsid w:val="00C63303"/>
    <w:rsid w:val="00C638DD"/>
    <w:rsid w:val="00C63B8C"/>
    <w:rsid w:val="00C63E54"/>
    <w:rsid w:val="00C64041"/>
    <w:rsid w:val="00C642B6"/>
    <w:rsid w:val="00C64487"/>
    <w:rsid w:val="00C645CD"/>
    <w:rsid w:val="00C646A3"/>
    <w:rsid w:val="00C64CDB"/>
    <w:rsid w:val="00C64D93"/>
    <w:rsid w:val="00C64DC6"/>
    <w:rsid w:val="00C64DF5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2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6F0"/>
    <w:rsid w:val="00C707EB"/>
    <w:rsid w:val="00C70903"/>
    <w:rsid w:val="00C709E6"/>
    <w:rsid w:val="00C70AA7"/>
    <w:rsid w:val="00C70C17"/>
    <w:rsid w:val="00C70DC7"/>
    <w:rsid w:val="00C70E88"/>
    <w:rsid w:val="00C7106F"/>
    <w:rsid w:val="00C71107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3D4"/>
    <w:rsid w:val="00C74776"/>
    <w:rsid w:val="00C747C5"/>
    <w:rsid w:val="00C74817"/>
    <w:rsid w:val="00C7491C"/>
    <w:rsid w:val="00C74AEA"/>
    <w:rsid w:val="00C74C96"/>
    <w:rsid w:val="00C74CEE"/>
    <w:rsid w:val="00C74D8B"/>
    <w:rsid w:val="00C74FD3"/>
    <w:rsid w:val="00C752DA"/>
    <w:rsid w:val="00C758B4"/>
    <w:rsid w:val="00C758DC"/>
    <w:rsid w:val="00C759A1"/>
    <w:rsid w:val="00C75A8B"/>
    <w:rsid w:val="00C75B95"/>
    <w:rsid w:val="00C75D7A"/>
    <w:rsid w:val="00C75E74"/>
    <w:rsid w:val="00C75E84"/>
    <w:rsid w:val="00C75F68"/>
    <w:rsid w:val="00C7631B"/>
    <w:rsid w:val="00C764E7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5AB"/>
    <w:rsid w:val="00C81A17"/>
    <w:rsid w:val="00C81B72"/>
    <w:rsid w:val="00C81E76"/>
    <w:rsid w:val="00C81EE6"/>
    <w:rsid w:val="00C81F16"/>
    <w:rsid w:val="00C823BD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AC5"/>
    <w:rsid w:val="00C83F3E"/>
    <w:rsid w:val="00C83FB9"/>
    <w:rsid w:val="00C8498B"/>
    <w:rsid w:val="00C84F65"/>
    <w:rsid w:val="00C85029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D76"/>
    <w:rsid w:val="00C86D9E"/>
    <w:rsid w:val="00C8707E"/>
    <w:rsid w:val="00C870DB"/>
    <w:rsid w:val="00C8710B"/>
    <w:rsid w:val="00C8716A"/>
    <w:rsid w:val="00C87217"/>
    <w:rsid w:val="00C872C9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965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3E9"/>
    <w:rsid w:val="00C943F7"/>
    <w:rsid w:val="00C94623"/>
    <w:rsid w:val="00C9479C"/>
    <w:rsid w:val="00C94889"/>
    <w:rsid w:val="00C94C56"/>
    <w:rsid w:val="00C94C5C"/>
    <w:rsid w:val="00C94C90"/>
    <w:rsid w:val="00C94CCA"/>
    <w:rsid w:val="00C94E07"/>
    <w:rsid w:val="00C94F2D"/>
    <w:rsid w:val="00C9510C"/>
    <w:rsid w:val="00C95173"/>
    <w:rsid w:val="00C953E8"/>
    <w:rsid w:val="00C954C7"/>
    <w:rsid w:val="00C95735"/>
    <w:rsid w:val="00C9578C"/>
    <w:rsid w:val="00C958F7"/>
    <w:rsid w:val="00C95D78"/>
    <w:rsid w:val="00C96058"/>
    <w:rsid w:val="00C96320"/>
    <w:rsid w:val="00C966D9"/>
    <w:rsid w:val="00C96759"/>
    <w:rsid w:val="00C96773"/>
    <w:rsid w:val="00C9680C"/>
    <w:rsid w:val="00C96A46"/>
    <w:rsid w:val="00C96BB4"/>
    <w:rsid w:val="00C96D1B"/>
    <w:rsid w:val="00C96D56"/>
    <w:rsid w:val="00C96EC4"/>
    <w:rsid w:val="00C97343"/>
    <w:rsid w:val="00C97811"/>
    <w:rsid w:val="00C978BC"/>
    <w:rsid w:val="00C97A64"/>
    <w:rsid w:val="00C97D10"/>
    <w:rsid w:val="00C97D53"/>
    <w:rsid w:val="00CA02AB"/>
    <w:rsid w:val="00CA0364"/>
    <w:rsid w:val="00CA04DE"/>
    <w:rsid w:val="00CA0595"/>
    <w:rsid w:val="00CA084E"/>
    <w:rsid w:val="00CA09A9"/>
    <w:rsid w:val="00CA0B9E"/>
    <w:rsid w:val="00CA0C52"/>
    <w:rsid w:val="00CA10F9"/>
    <w:rsid w:val="00CA11CB"/>
    <w:rsid w:val="00CA11D5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2EB"/>
    <w:rsid w:val="00CA535A"/>
    <w:rsid w:val="00CA5458"/>
    <w:rsid w:val="00CA57FA"/>
    <w:rsid w:val="00CA59E8"/>
    <w:rsid w:val="00CA5A4F"/>
    <w:rsid w:val="00CA63A4"/>
    <w:rsid w:val="00CA6421"/>
    <w:rsid w:val="00CA671A"/>
    <w:rsid w:val="00CA68A1"/>
    <w:rsid w:val="00CA69D3"/>
    <w:rsid w:val="00CA6B0E"/>
    <w:rsid w:val="00CA6FF9"/>
    <w:rsid w:val="00CA71F0"/>
    <w:rsid w:val="00CA7352"/>
    <w:rsid w:val="00CA7422"/>
    <w:rsid w:val="00CA75E5"/>
    <w:rsid w:val="00CA75E7"/>
    <w:rsid w:val="00CA781F"/>
    <w:rsid w:val="00CA795A"/>
    <w:rsid w:val="00CA79BB"/>
    <w:rsid w:val="00CA7A5A"/>
    <w:rsid w:val="00CA7DD7"/>
    <w:rsid w:val="00CA7F2A"/>
    <w:rsid w:val="00CA7F4B"/>
    <w:rsid w:val="00CB006A"/>
    <w:rsid w:val="00CB018C"/>
    <w:rsid w:val="00CB024D"/>
    <w:rsid w:val="00CB0F20"/>
    <w:rsid w:val="00CB0F41"/>
    <w:rsid w:val="00CB10DA"/>
    <w:rsid w:val="00CB1149"/>
    <w:rsid w:val="00CB11AD"/>
    <w:rsid w:val="00CB1219"/>
    <w:rsid w:val="00CB15C7"/>
    <w:rsid w:val="00CB167E"/>
    <w:rsid w:val="00CB17C6"/>
    <w:rsid w:val="00CB19C0"/>
    <w:rsid w:val="00CB1A66"/>
    <w:rsid w:val="00CB1D63"/>
    <w:rsid w:val="00CB1E1F"/>
    <w:rsid w:val="00CB1E5C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0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2F3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26D"/>
    <w:rsid w:val="00CB6394"/>
    <w:rsid w:val="00CB63E7"/>
    <w:rsid w:val="00CB6472"/>
    <w:rsid w:val="00CB680B"/>
    <w:rsid w:val="00CB6B1A"/>
    <w:rsid w:val="00CB6B48"/>
    <w:rsid w:val="00CB6B98"/>
    <w:rsid w:val="00CB6CB2"/>
    <w:rsid w:val="00CB6F36"/>
    <w:rsid w:val="00CB70CC"/>
    <w:rsid w:val="00CB71C8"/>
    <w:rsid w:val="00CB72BD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54"/>
    <w:rsid w:val="00CC09FF"/>
    <w:rsid w:val="00CC0A0B"/>
    <w:rsid w:val="00CC0ABB"/>
    <w:rsid w:val="00CC0BD9"/>
    <w:rsid w:val="00CC0DD7"/>
    <w:rsid w:val="00CC0E50"/>
    <w:rsid w:val="00CC1372"/>
    <w:rsid w:val="00CC13DB"/>
    <w:rsid w:val="00CC1407"/>
    <w:rsid w:val="00CC1481"/>
    <w:rsid w:val="00CC15FC"/>
    <w:rsid w:val="00CC176D"/>
    <w:rsid w:val="00CC1841"/>
    <w:rsid w:val="00CC1895"/>
    <w:rsid w:val="00CC197A"/>
    <w:rsid w:val="00CC19D5"/>
    <w:rsid w:val="00CC1A13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1"/>
    <w:rsid w:val="00CC2B16"/>
    <w:rsid w:val="00CC2D44"/>
    <w:rsid w:val="00CC2E16"/>
    <w:rsid w:val="00CC2ED9"/>
    <w:rsid w:val="00CC3047"/>
    <w:rsid w:val="00CC32DB"/>
    <w:rsid w:val="00CC3441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1F9"/>
    <w:rsid w:val="00CC64F5"/>
    <w:rsid w:val="00CC666C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87"/>
    <w:rsid w:val="00CD0FDE"/>
    <w:rsid w:val="00CD129C"/>
    <w:rsid w:val="00CD12DC"/>
    <w:rsid w:val="00CD156B"/>
    <w:rsid w:val="00CD15AF"/>
    <w:rsid w:val="00CD1935"/>
    <w:rsid w:val="00CD1BD6"/>
    <w:rsid w:val="00CD1E43"/>
    <w:rsid w:val="00CD1FAB"/>
    <w:rsid w:val="00CD2132"/>
    <w:rsid w:val="00CD2782"/>
    <w:rsid w:val="00CD278B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8BD"/>
    <w:rsid w:val="00CD7EF1"/>
    <w:rsid w:val="00CE0250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FC5"/>
    <w:rsid w:val="00CE30F3"/>
    <w:rsid w:val="00CE3386"/>
    <w:rsid w:val="00CE36BF"/>
    <w:rsid w:val="00CE37AF"/>
    <w:rsid w:val="00CE3B93"/>
    <w:rsid w:val="00CE3C4E"/>
    <w:rsid w:val="00CE3CCB"/>
    <w:rsid w:val="00CE3DDB"/>
    <w:rsid w:val="00CE4108"/>
    <w:rsid w:val="00CE4414"/>
    <w:rsid w:val="00CE4666"/>
    <w:rsid w:val="00CE46A0"/>
    <w:rsid w:val="00CE48A9"/>
    <w:rsid w:val="00CE4CD3"/>
    <w:rsid w:val="00CE4D5A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579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FA2"/>
    <w:rsid w:val="00CF12A7"/>
    <w:rsid w:val="00CF1369"/>
    <w:rsid w:val="00CF1494"/>
    <w:rsid w:val="00CF14A1"/>
    <w:rsid w:val="00CF15D4"/>
    <w:rsid w:val="00CF1AB3"/>
    <w:rsid w:val="00CF1D02"/>
    <w:rsid w:val="00CF20B8"/>
    <w:rsid w:val="00CF22F1"/>
    <w:rsid w:val="00CF23F3"/>
    <w:rsid w:val="00CF25EC"/>
    <w:rsid w:val="00CF28E8"/>
    <w:rsid w:val="00CF2912"/>
    <w:rsid w:val="00CF2D24"/>
    <w:rsid w:val="00CF2FA3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EE"/>
    <w:rsid w:val="00CF6370"/>
    <w:rsid w:val="00CF6819"/>
    <w:rsid w:val="00CF6960"/>
    <w:rsid w:val="00CF698A"/>
    <w:rsid w:val="00CF6A53"/>
    <w:rsid w:val="00CF6D66"/>
    <w:rsid w:val="00CF6DEC"/>
    <w:rsid w:val="00CF7037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8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50A4"/>
    <w:rsid w:val="00D05163"/>
    <w:rsid w:val="00D0518D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18F"/>
    <w:rsid w:val="00D074E4"/>
    <w:rsid w:val="00D07705"/>
    <w:rsid w:val="00D0770B"/>
    <w:rsid w:val="00D07975"/>
    <w:rsid w:val="00D07D50"/>
    <w:rsid w:val="00D07D5D"/>
    <w:rsid w:val="00D07D66"/>
    <w:rsid w:val="00D07E34"/>
    <w:rsid w:val="00D07F0C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293D"/>
    <w:rsid w:val="00D132B5"/>
    <w:rsid w:val="00D13689"/>
    <w:rsid w:val="00D136E9"/>
    <w:rsid w:val="00D13BA2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4EAB"/>
    <w:rsid w:val="00D15094"/>
    <w:rsid w:val="00D150AB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DC"/>
    <w:rsid w:val="00D15CE8"/>
    <w:rsid w:val="00D15DAD"/>
    <w:rsid w:val="00D16613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AB"/>
    <w:rsid w:val="00D177C5"/>
    <w:rsid w:val="00D1788F"/>
    <w:rsid w:val="00D179F0"/>
    <w:rsid w:val="00D17B35"/>
    <w:rsid w:val="00D17C5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97A"/>
    <w:rsid w:val="00D20B12"/>
    <w:rsid w:val="00D20C3F"/>
    <w:rsid w:val="00D20EE7"/>
    <w:rsid w:val="00D21032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5DC"/>
    <w:rsid w:val="00D22BC2"/>
    <w:rsid w:val="00D22C44"/>
    <w:rsid w:val="00D22E09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2C1"/>
    <w:rsid w:val="00D24388"/>
    <w:rsid w:val="00D244EC"/>
    <w:rsid w:val="00D2454A"/>
    <w:rsid w:val="00D24E7E"/>
    <w:rsid w:val="00D24F10"/>
    <w:rsid w:val="00D25073"/>
    <w:rsid w:val="00D25149"/>
    <w:rsid w:val="00D254E9"/>
    <w:rsid w:val="00D25572"/>
    <w:rsid w:val="00D258D8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A09"/>
    <w:rsid w:val="00D30AD7"/>
    <w:rsid w:val="00D30B5F"/>
    <w:rsid w:val="00D30FA2"/>
    <w:rsid w:val="00D31152"/>
    <w:rsid w:val="00D31286"/>
    <w:rsid w:val="00D315F9"/>
    <w:rsid w:val="00D31785"/>
    <w:rsid w:val="00D317E9"/>
    <w:rsid w:val="00D31877"/>
    <w:rsid w:val="00D31C69"/>
    <w:rsid w:val="00D31DDA"/>
    <w:rsid w:val="00D32171"/>
    <w:rsid w:val="00D323C3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5AA"/>
    <w:rsid w:val="00D33632"/>
    <w:rsid w:val="00D33741"/>
    <w:rsid w:val="00D3388B"/>
    <w:rsid w:val="00D33959"/>
    <w:rsid w:val="00D33ACB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2CF"/>
    <w:rsid w:val="00D3648B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96"/>
    <w:rsid w:val="00D41AC7"/>
    <w:rsid w:val="00D41C21"/>
    <w:rsid w:val="00D41E75"/>
    <w:rsid w:val="00D41FEA"/>
    <w:rsid w:val="00D42458"/>
    <w:rsid w:val="00D427D4"/>
    <w:rsid w:val="00D42A79"/>
    <w:rsid w:val="00D42AAF"/>
    <w:rsid w:val="00D42FAB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91D"/>
    <w:rsid w:val="00D44CD4"/>
    <w:rsid w:val="00D44DCA"/>
    <w:rsid w:val="00D44F12"/>
    <w:rsid w:val="00D451A0"/>
    <w:rsid w:val="00D451EE"/>
    <w:rsid w:val="00D4540A"/>
    <w:rsid w:val="00D454E7"/>
    <w:rsid w:val="00D45577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77C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51F"/>
    <w:rsid w:val="00D54756"/>
    <w:rsid w:val="00D54933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7070"/>
    <w:rsid w:val="00D57262"/>
    <w:rsid w:val="00D57427"/>
    <w:rsid w:val="00D57562"/>
    <w:rsid w:val="00D576B2"/>
    <w:rsid w:val="00D576FD"/>
    <w:rsid w:val="00D578BB"/>
    <w:rsid w:val="00D57C85"/>
    <w:rsid w:val="00D57EF1"/>
    <w:rsid w:val="00D57FCC"/>
    <w:rsid w:val="00D57FE1"/>
    <w:rsid w:val="00D60153"/>
    <w:rsid w:val="00D6016C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48"/>
    <w:rsid w:val="00D62485"/>
    <w:rsid w:val="00D624D4"/>
    <w:rsid w:val="00D628FE"/>
    <w:rsid w:val="00D62AE5"/>
    <w:rsid w:val="00D62F6C"/>
    <w:rsid w:val="00D62FF4"/>
    <w:rsid w:val="00D63060"/>
    <w:rsid w:val="00D63524"/>
    <w:rsid w:val="00D63929"/>
    <w:rsid w:val="00D63A0E"/>
    <w:rsid w:val="00D63A62"/>
    <w:rsid w:val="00D63CBB"/>
    <w:rsid w:val="00D640B9"/>
    <w:rsid w:val="00D6432F"/>
    <w:rsid w:val="00D643DC"/>
    <w:rsid w:val="00D6491F"/>
    <w:rsid w:val="00D64BE5"/>
    <w:rsid w:val="00D64DDF"/>
    <w:rsid w:val="00D64E65"/>
    <w:rsid w:val="00D65184"/>
    <w:rsid w:val="00D657D0"/>
    <w:rsid w:val="00D658E2"/>
    <w:rsid w:val="00D65A85"/>
    <w:rsid w:val="00D65B8A"/>
    <w:rsid w:val="00D65F3A"/>
    <w:rsid w:val="00D6616F"/>
    <w:rsid w:val="00D66206"/>
    <w:rsid w:val="00D66355"/>
    <w:rsid w:val="00D66CC7"/>
    <w:rsid w:val="00D66D84"/>
    <w:rsid w:val="00D67186"/>
    <w:rsid w:val="00D67307"/>
    <w:rsid w:val="00D6774F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1A2"/>
    <w:rsid w:val="00D7220E"/>
    <w:rsid w:val="00D72367"/>
    <w:rsid w:val="00D72585"/>
    <w:rsid w:val="00D725E9"/>
    <w:rsid w:val="00D72A72"/>
    <w:rsid w:val="00D72B33"/>
    <w:rsid w:val="00D72CEF"/>
    <w:rsid w:val="00D72D6F"/>
    <w:rsid w:val="00D72FDB"/>
    <w:rsid w:val="00D73158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525"/>
    <w:rsid w:val="00D76863"/>
    <w:rsid w:val="00D7694B"/>
    <w:rsid w:val="00D76BB5"/>
    <w:rsid w:val="00D76D50"/>
    <w:rsid w:val="00D772C8"/>
    <w:rsid w:val="00D77327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619"/>
    <w:rsid w:val="00D80861"/>
    <w:rsid w:val="00D8099E"/>
    <w:rsid w:val="00D809A7"/>
    <w:rsid w:val="00D809EF"/>
    <w:rsid w:val="00D80AD4"/>
    <w:rsid w:val="00D80B38"/>
    <w:rsid w:val="00D80C31"/>
    <w:rsid w:val="00D80E0E"/>
    <w:rsid w:val="00D80F49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287"/>
    <w:rsid w:val="00D8449B"/>
    <w:rsid w:val="00D84E1F"/>
    <w:rsid w:val="00D84F4C"/>
    <w:rsid w:val="00D85060"/>
    <w:rsid w:val="00D85228"/>
    <w:rsid w:val="00D85726"/>
    <w:rsid w:val="00D85C12"/>
    <w:rsid w:val="00D85C82"/>
    <w:rsid w:val="00D85D6F"/>
    <w:rsid w:val="00D85D97"/>
    <w:rsid w:val="00D85DD5"/>
    <w:rsid w:val="00D864F0"/>
    <w:rsid w:val="00D8655E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A55"/>
    <w:rsid w:val="00D91CA9"/>
    <w:rsid w:val="00D91E32"/>
    <w:rsid w:val="00D9211A"/>
    <w:rsid w:val="00D9243B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679"/>
    <w:rsid w:val="00D937EB"/>
    <w:rsid w:val="00D9388C"/>
    <w:rsid w:val="00D939F0"/>
    <w:rsid w:val="00D93C8C"/>
    <w:rsid w:val="00D93D3A"/>
    <w:rsid w:val="00D941C2"/>
    <w:rsid w:val="00D9424A"/>
    <w:rsid w:val="00D946AF"/>
    <w:rsid w:val="00D9498B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EC4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C16"/>
    <w:rsid w:val="00D97D5F"/>
    <w:rsid w:val="00D97ED2"/>
    <w:rsid w:val="00DA01BE"/>
    <w:rsid w:val="00DA0367"/>
    <w:rsid w:val="00DA056F"/>
    <w:rsid w:val="00DA060B"/>
    <w:rsid w:val="00DA0685"/>
    <w:rsid w:val="00DA0841"/>
    <w:rsid w:val="00DA08F0"/>
    <w:rsid w:val="00DA0CC5"/>
    <w:rsid w:val="00DA0F95"/>
    <w:rsid w:val="00DA1355"/>
    <w:rsid w:val="00DA1410"/>
    <w:rsid w:val="00DA155E"/>
    <w:rsid w:val="00DA1567"/>
    <w:rsid w:val="00DA1C22"/>
    <w:rsid w:val="00DA20D0"/>
    <w:rsid w:val="00DA20D7"/>
    <w:rsid w:val="00DA2112"/>
    <w:rsid w:val="00DA2167"/>
    <w:rsid w:val="00DA243B"/>
    <w:rsid w:val="00DA28EB"/>
    <w:rsid w:val="00DA2A8C"/>
    <w:rsid w:val="00DA3107"/>
    <w:rsid w:val="00DA32EE"/>
    <w:rsid w:val="00DA369F"/>
    <w:rsid w:val="00DA37F2"/>
    <w:rsid w:val="00DA395C"/>
    <w:rsid w:val="00DA39B4"/>
    <w:rsid w:val="00DA39F1"/>
    <w:rsid w:val="00DA3AB7"/>
    <w:rsid w:val="00DA3BB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4C1"/>
    <w:rsid w:val="00DA5769"/>
    <w:rsid w:val="00DA578B"/>
    <w:rsid w:val="00DA57BA"/>
    <w:rsid w:val="00DA5840"/>
    <w:rsid w:val="00DA5BB5"/>
    <w:rsid w:val="00DA5D6E"/>
    <w:rsid w:val="00DA6193"/>
    <w:rsid w:val="00DA6DAE"/>
    <w:rsid w:val="00DA6EE7"/>
    <w:rsid w:val="00DA6F42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852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FB"/>
    <w:rsid w:val="00DB2E6B"/>
    <w:rsid w:val="00DB2E88"/>
    <w:rsid w:val="00DB2EA9"/>
    <w:rsid w:val="00DB2F79"/>
    <w:rsid w:val="00DB3028"/>
    <w:rsid w:val="00DB3241"/>
    <w:rsid w:val="00DB37C1"/>
    <w:rsid w:val="00DB3832"/>
    <w:rsid w:val="00DB3ACC"/>
    <w:rsid w:val="00DB3ED1"/>
    <w:rsid w:val="00DB3FD7"/>
    <w:rsid w:val="00DB40A0"/>
    <w:rsid w:val="00DB47A9"/>
    <w:rsid w:val="00DB49B6"/>
    <w:rsid w:val="00DB4E07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9F9"/>
    <w:rsid w:val="00DB6A29"/>
    <w:rsid w:val="00DB6B97"/>
    <w:rsid w:val="00DB6D25"/>
    <w:rsid w:val="00DB7170"/>
    <w:rsid w:val="00DB727B"/>
    <w:rsid w:val="00DB74F6"/>
    <w:rsid w:val="00DB783D"/>
    <w:rsid w:val="00DB789C"/>
    <w:rsid w:val="00DB7AD6"/>
    <w:rsid w:val="00DB7AE7"/>
    <w:rsid w:val="00DB7D30"/>
    <w:rsid w:val="00DB7FCF"/>
    <w:rsid w:val="00DC020F"/>
    <w:rsid w:val="00DC0383"/>
    <w:rsid w:val="00DC05B9"/>
    <w:rsid w:val="00DC06FB"/>
    <w:rsid w:val="00DC09FD"/>
    <w:rsid w:val="00DC0A6B"/>
    <w:rsid w:val="00DC0AB4"/>
    <w:rsid w:val="00DC0B98"/>
    <w:rsid w:val="00DC0CE6"/>
    <w:rsid w:val="00DC0E85"/>
    <w:rsid w:val="00DC0FBE"/>
    <w:rsid w:val="00DC11A7"/>
    <w:rsid w:val="00DC12C9"/>
    <w:rsid w:val="00DC14BC"/>
    <w:rsid w:val="00DC1512"/>
    <w:rsid w:val="00DC1607"/>
    <w:rsid w:val="00DC1767"/>
    <w:rsid w:val="00DC1820"/>
    <w:rsid w:val="00DC21C8"/>
    <w:rsid w:val="00DC227B"/>
    <w:rsid w:val="00DC234F"/>
    <w:rsid w:val="00DC2351"/>
    <w:rsid w:val="00DC270B"/>
    <w:rsid w:val="00DC2893"/>
    <w:rsid w:val="00DC2C5E"/>
    <w:rsid w:val="00DC2D90"/>
    <w:rsid w:val="00DC303D"/>
    <w:rsid w:val="00DC3455"/>
    <w:rsid w:val="00DC34E4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866"/>
    <w:rsid w:val="00DC4F99"/>
    <w:rsid w:val="00DC522D"/>
    <w:rsid w:val="00DC5323"/>
    <w:rsid w:val="00DC539D"/>
    <w:rsid w:val="00DC5508"/>
    <w:rsid w:val="00DC5651"/>
    <w:rsid w:val="00DC5A75"/>
    <w:rsid w:val="00DC5E68"/>
    <w:rsid w:val="00DC65E9"/>
    <w:rsid w:val="00DC6645"/>
    <w:rsid w:val="00DC682B"/>
    <w:rsid w:val="00DC685D"/>
    <w:rsid w:val="00DC694B"/>
    <w:rsid w:val="00DC6952"/>
    <w:rsid w:val="00DC6BFC"/>
    <w:rsid w:val="00DC6C8C"/>
    <w:rsid w:val="00DC70B8"/>
    <w:rsid w:val="00DC70F1"/>
    <w:rsid w:val="00DC7282"/>
    <w:rsid w:val="00DC7756"/>
    <w:rsid w:val="00DC77BC"/>
    <w:rsid w:val="00DC7DCC"/>
    <w:rsid w:val="00DD0113"/>
    <w:rsid w:val="00DD0572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3B9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1F7"/>
    <w:rsid w:val="00DD4603"/>
    <w:rsid w:val="00DD47DE"/>
    <w:rsid w:val="00DD4AA7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415"/>
    <w:rsid w:val="00DD650A"/>
    <w:rsid w:val="00DD6656"/>
    <w:rsid w:val="00DD6B99"/>
    <w:rsid w:val="00DD73C0"/>
    <w:rsid w:val="00DD7670"/>
    <w:rsid w:val="00DD76B3"/>
    <w:rsid w:val="00DD776C"/>
    <w:rsid w:val="00DD78CB"/>
    <w:rsid w:val="00DD79E5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2178"/>
    <w:rsid w:val="00DE2402"/>
    <w:rsid w:val="00DE2476"/>
    <w:rsid w:val="00DE2A14"/>
    <w:rsid w:val="00DE2A82"/>
    <w:rsid w:val="00DE2B9E"/>
    <w:rsid w:val="00DE2C5A"/>
    <w:rsid w:val="00DE2E4E"/>
    <w:rsid w:val="00DE2F47"/>
    <w:rsid w:val="00DE309B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F27"/>
    <w:rsid w:val="00DF00EF"/>
    <w:rsid w:val="00DF014A"/>
    <w:rsid w:val="00DF0307"/>
    <w:rsid w:val="00DF034C"/>
    <w:rsid w:val="00DF068B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EB0"/>
    <w:rsid w:val="00DF1FAC"/>
    <w:rsid w:val="00DF203D"/>
    <w:rsid w:val="00DF21BC"/>
    <w:rsid w:val="00DF222E"/>
    <w:rsid w:val="00DF2677"/>
    <w:rsid w:val="00DF2775"/>
    <w:rsid w:val="00DF2938"/>
    <w:rsid w:val="00DF2D22"/>
    <w:rsid w:val="00DF2ECB"/>
    <w:rsid w:val="00DF337E"/>
    <w:rsid w:val="00DF3658"/>
    <w:rsid w:val="00DF36B3"/>
    <w:rsid w:val="00DF38EA"/>
    <w:rsid w:val="00DF3980"/>
    <w:rsid w:val="00DF3E13"/>
    <w:rsid w:val="00DF3EEA"/>
    <w:rsid w:val="00DF4038"/>
    <w:rsid w:val="00DF4362"/>
    <w:rsid w:val="00DF4382"/>
    <w:rsid w:val="00DF49FC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E38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415"/>
    <w:rsid w:val="00E04896"/>
    <w:rsid w:val="00E04AC8"/>
    <w:rsid w:val="00E04F12"/>
    <w:rsid w:val="00E05068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370"/>
    <w:rsid w:val="00E10863"/>
    <w:rsid w:val="00E10902"/>
    <w:rsid w:val="00E10B64"/>
    <w:rsid w:val="00E10CE1"/>
    <w:rsid w:val="00E10DA3"/>
    <w:rsid w:val="00E1106E"/>
    <w:rsid w:val="00E1117F"/>
    <w:rsid w:val="00E111D6"/>
    <w:rsid w:val="00E112DB"/>
    <w:rsid w:val="00E11527"/>
    <w:rsid w:val="00E11850"/>
    <w:rsid w:val="00E11AED"/>
    <w:rsid w:val="00E12178"/>
    <w:rsid w:val="00E12266"/>
    <w:rsid w:val="00E12455"/>
    <w:rsid w:val="00E12586"/>
    <w:rsid w:val="00E127CE"/>
    <w:rsid w:val="00E12882"/>
    <w:rsid w:val="00E128D7"/>
    <w:rsid w:val="00E12FD8"/>
    <w:rsid w:val="00E13122"/>
    <w:rsid w:val="00E1344D"/>
    <w:rsid w:val="00E13714"/>
    <w:rsid w:val="00E137D6"/>
    <w:rsid w:val="00E138FD"/>
    <w:rsid w:val="00E13914"/>
    <w:rsid w:val="00E13980"/>
    <w:rsid w:val="00E13B63"/>
    <w:rsid w:val="00E13CCC"/>
    <w:rsid w:val="00E13FBE"/>
    <w:rsid w:val="00E147BB"/>
    <w:rsid w:val="00E14C63"/>
    <w:rsid w:val="00E14DE4"/>
    <w:rsid w:val="00E150B6"/>
    <w:rsid w:val="00E1518C"/>
    <w:rsid w:val="00E1548B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C16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0DA9"/>
    <w:rsid w:val="00E20DE9"/>
    <w:rsid w:val="00E20FA7"/>
    <w:rsid w:val="00E214D9"/>
    <w:rsid w:val="00E216B0"/>
    <w:rsid w:val="00E217ED"/>
    <w:rsid w:val="00E21A08"/>
    <w:rsid w:val="00E21AB0"/>
    <w:rsid w:val="00E21C4F"/>
    <w:rsid w:val="00E21F21"/>
    <w:rsid w:val="00E2235D"/>
    <w:rsid w:val="00E2261B"/>
    <w:rsid w:val="00E22890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CC7"/>
    <w:rsid w:val="00E23D3A"/>
    <w:rsid w:val="00E23DE1"/>
    <w:rsid w:val="00E2448D"/>
    <w:rsid w:val="00E245EE"/>
    <w:rsid w:val="00E24A43"/>
    <w:rsid w:val="00E24DBB"/>
    <w:rsid w:val="00E24E76"/>
    <w:rsid w:val="00E24F9C"/>
    <w:rsid w:val="00E25039"/>
    <w:rsid w:val="00E2508D"/>
    <w:rsid w:val="00E25344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76E"/>
    <w:rsid w:val="00E33B1B"/>
    <w:rsid w:val="00E33FA2"/>
    <w:rsid w:val="00E343C3"/>
    <w:rsid w:val="00E345A7"/>
    <w:rsid w:val="00E34800"/>
    <w:rsid w:val="00E34870"/>
    <w:rsid w:val="00E349FD"/>
    <w:rsid w:val="00E34BA2"/>
    <w:rsid w:val="00E34DA2"/>
    <w:rsid w:val="00E34EFA"/>
    <w:rsid w:val="00E34FB1"/>
    <w:rsid w:val="00E35029"/>
    <w:rsid w:val="00E35070"/>
    <w:rsid w:val="00E352AF"/>
    <w:rsid w:val="00E354E6"/>
    <w:rsid w:val="00E35619"/>
    <w:rsid w:val="00E35648"/>
    <w:rsid w:val="00E356CF"/>
    <w:rsid w:val="00E35885"/>
    <w:rsid w:val="00E35EC2"/>
    <w:rsid w:val="00E363B8"/>
    <w:rsid w:val="00E36454"/>
    <w:rsid w:val="00E36716"/>
    <w:rsid w:val="00E36ABE"/>
    <w:rsid w:val="00E36BA7"/>
    <w:rsid w:val="00E36D93"/>
    <w:rsid w:val="00E37457"/>
    <w:rsid w:val="00E37A9F"/>
    <w:rsid w:val="00E37BC0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A83"/>
    <w:rsid w:val="00E40CFF"/>
    <w:rsid w:val="00E40DE5"/>
    <w:rsid w:val="00E40E7E"/>
    <w:rsid w:val="00E40F2B"/>
    <w:rsid w:val="00E412AB"/>
    <w:rsid w:val="00E413A9"/>
    <w:rsid w:val="00E41696"/>
    <w:rsid w:val="00E41876"/>
    <w:rsid w:val="00E418AE"/>
    <w:rsid w:val="00E418B4"/>
    <w:rsid w:val="00E41BE3"/>
    <w:rsid w:val="00E41E92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C88"/>
    <w:rsid w:val="00E42E6F"/>
    <w:rsid w:val="00E430EE"/>
    <w:rsid w:val="00E430FB"/>
    <w:rsid w:val="00E438CB"/>
    <w:rsid w:val="00E4390A"/>
    <w:rsid w:val="00E43A28"/>
    <w:rsid w:val="00E43B9E"/>
    <w:rsid w:val="00E43E90"/>
    <w:rsid w:val="00E442D4"/>
    <w:rsid w:val="00E4437A"/>
    <w:rsid w:val="00E4459F"/>
    <w:rsid w:val="00E446D0"/>
    <w:rsid w:val="00E447EF"/>
    <w:rsid w:val="00E448CB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D5"/>
    <w:rsid w:val="00E45C2E"/>
    <w:rsid w:val="00E45FAE"/>
    <w:rsid w:val="00E45FB2"/>
    <w:rsid w:val="00E467A6"/>
    <w:rsid w:val="00E46A17"/>
    <w:rsid w:val="00E46DB2"/>
    <w:rsid w:val="00E46FAF"/>
    <w:rsid w:val="00E471EC"/>
    <w:rsid w:val="00E47310"/>
    <w:rsid w:val="00E4750C"/>
    <w:rsid w:val="00E47C2F"/>
    <w:rsid w:val="00E47DCB"/>
    <w:rsid w:val="00E504C9"/>
    <w:rsid w:val="00E504CA"/>
    <w:rsid w:val="00E505A1"/>
    <w:rsid w:val="00E507AA"/>
    <w:rsid w:val="00E507F2"/>
    <w:rsid w:val="00E50BB9"/>
    <w:rsid w:val="00E50C86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D4C"/>
    <w:rsid w:val="00E54E52"/>
    <w:rsid w:val="00E54E98"/>
    <w:rsid w:val="00E54EE3"/>
    <w:rsid w:val="00E55196"/>
    <w:rsid w:val="00E55327"/>
    <w:rsid w:val="00E554E8"/>
    <w:rsid w:val="00E55867"/>
    <w:rsid w:val="00E559BD"/>
    <w:rsid w:val="00E55AD8"/>
    <w:rsid w:val="00E56173"/>
    <w:rsid w:val="00E564EC"/>
    <w:rsid w:val="00E565C6"/>
    <w:rsid w:val="00E568C8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44"/>
    <w:rsid w:val="00E604DE"/>
    <w:rsid w:val="00E6063C"/>
    <w:rsid w:val="00E60852"/>
    <w:rsid w:val="00E60AC1"/>
    <w:rsid w:val="00E60CC6"/>
    <w:rsid w:val="00E60CD1"/>
    <w:rsid w:val="00E60D30"/>
    <w:rsid w:val="00E60E18"/>
    <w:rsid w:val="00E60E78"/>
    <w:rsid w:val="00E60F5D"/>
    <w:rsid w:val="00E61095"/>
    <w:rsid w:val="00E610B5"/>
    <w:rsid w:val="00E61202"/>
    <w:rsid w:val="00E61211"/>
    <w:rsid w:val="00E61274"/>
    <w:rsid w:val="00E61737"/>
    <w:rsid w:val="00E61D1A"/>
    <w:rsid w:val="00E61DD8"/>
    <w:rsid w:val="00E61E46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2C8D"/>
    <w:rsid w:val="00E630C2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4E01"/>
    <w:rsid w:val="00E653B2"/>
    <w:rsid w:val="00E654C1"/>
    <w:rsid w:val="00E655F3"/>
    <w:rsid w:val="00E65654"/>
    <w:rsid w:val="00E65697"/>
    <w:rsid w:val="00E65974"/>
    <w:rsid w:val="00E65BFC"/>
    <w:rsid w:val="00E65C96"/>
    <w:rsid w:val="00E65CC2"/>
    <w:rsid w:val="00E664C8"/>
    <w:rsid w:val="00E6651F"/>
    <w:rsid w:val="00E66547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CF4"/>
    <w:rsid w:val="00E67DED"/>
    <w:rsid w:val="00E67E37"/>
    <w:rsid w:val="00E67F13"/>
    <w:rsid w:val="00E67F5D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AE3"/>
    <w:rsid w:val="00E72DC7"/>
    <w:rsid w:val="00E72FB6"/>
    <w:rsid w:val="00E736D8"/>
    <w:rsid w:val="00E73712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3F8"/>
    <w:rsid w:val="00E755DE"/>
    <w:rsid w:val="00E75637"/>
    <w:rsid w:val="00E7567D"/>
    <w:rsid w:val="00E7569F"/>
    <w:rsid w:val="00E75735"/>
    <w:rsid w:val="00E75804"/>
    <w:rsid w:val="00E75891"/>
    <w:rsid w:val="00E75E92"/>
    <w:rsid w:val="00E760F0"/>
    <w:rsid w:val="00E762D0"/>
    <w:rsid w:val="00E76420"/>
    <w:rsid w:val="00E764A8"/>
    <w:rsid w:val="00E768A6"/>
    <w:rsid w:val="00E76AA1"/>
    <w:rsid w:val="00E76B06"/>
    <w:rsid w:val="00E76EC8"/>
    <w:rsid w:val="00E77182"/>
    <w:rsid w:val="00E77323"/>
    <w:rsid w:val="00E77372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C3B"/>
    <w:rsid w:val="00E80DE9"/>
    <w:rsid w:val="00E80EDA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3B"/>
    <w:rsid w:val="00E84461"/>
    <w:rsid w:val="00E8474B"/>
    <w:rsid w:val="00E847B7"/>
    <w:rsid w:val="00E84910"/>
    <w:rsid w:val="00E8496A"/>
    <w:rsid w:val="00E84A74"/>
    <w:rsid w:val="00E84AE5"/>
    <w:rsid w:val="00E84B5C"/>
    <w:rsid w:val="00E84E6F"/>
    <w:rsid w:val="00E84F33"/>
    <w:rsid w:val="00E853D3"/>
    <w:rsid w:val="00E854BA"/>
    <w:rsid w:val="00E8555C"/>
    <w:rsid w:val="00E859CE"/>
    <w:rsid w:val="00E85D79"/>
    <w:rsid w:val="00E85F3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F33"/>
    <w:rsid w:val="00E87FC8"/>
    <w:rsid w:val="00E90019"/>
    <w:rsid w:val="00E9042F"/>
    <w:rsid w:val="00E90434"/>
    <w:rsid w:val="00E9051F"/>
    <w:rsid w:val="00E9057A"/>
    <w:rsid w:val="00E905A4"/>
    <w:rsid w:val="00E907B0"/>
    <w:rsid w:val="00E90806"/>
    <w:rsid w:val="00E90B31"/>
    <w:rsid w:val="00E90C44"/>
    <w:rsid w:val="00E90D91"/>
    <w:rsid w:val="00E90DC1"/>
    <w:rsid w:val="00E90DF8"/>
    <w:rsid w:val="00E90E79"/>
    <w:rsid w:val="00E911DD"/>
    <w:rsid w:val="00E9120F"/>
    <w:rsid w:val="00E91631"/>
    <w:rsid w:val="00E916AC"/>
    <w:rsid w:val="00E917B3"/>
    <w:rsid w:val="00E9199D"/>
    <w:rsid w:val="00E919AB"/>
    <w:rsid w:val="00E92103"/>
    <w:rsid w:val="00E92135"/>
    <w:rsid w:val="00E92368"/>
    <w:rsid w:val="00E92448"/>
    <w:rsid w:val="00E924DB"/>
    <w:rsid w:val="00E9275B"/>
    <w:rsid w:val="00E9293B"/>
    <w:rsid w:val="00E929E0"/>
    <w:rsid w:val="00E92A27"/>
    <w:rsid w:val="00E92F28"/>
    <w:rsid w:val="00E930DC"/>
    <w:rsid w:val="00E936CE"/>
    <w:rsid w:val="00E937DD"/>
    <w:rsid w:val="00E937F9"/>
    <w:rsid w:val="00E93B00"/>
    <w:rsid w:val="00E93CF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18A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051"/>
    <w:rsid w:val="00EA011F"/>
    <w:rsid w:val="00EA04D1"/>
    <w:rsid w:val="00EA04FF"/>
    <w:rsid w:val="00EA0822"/>
    <w:rsid w:val="00EA0C4C"/>
    <w:rsid w:val="00EA0DB0"/>
    <w:rsid w:val="00EA1112"/>
    <w:rsid w:val="00EA1404"/>
    <w:rsid w:val="00EA142C"/>
    <w:rsid w:val="00EA1436"/>
    <w:rsid w:val="00EA1848"/>
    <w:rsid w:val="00EA1E18"/>
    <w:rsid w:val="00EA2427"/>
    <w:rsid w:val="00EA2690"/>
    <w:rsid w:val="00EA26D1"/>
    <w:rsid w:val="00EA28E7"/>
    <w:rsid w:val="00EA297B"/>
    <w:rsid w:val="00EA29D3"/>
    <w:rsid w:val="00EA2B15"/>
    <w:rsid w:val="00EA2C26"/>
    <w:rsid w:val="00EA2F79"/>
    <w:rsid w:val="00EA32BD"/>
    <w:rsid w:val="00EA34F8"/>
    <w:rsid w:val="00EA3501"/>
    <w:rsid w:val="00EA3510"/>
    <w:rsid w:val="00EA37EE"/>
    <w:rsid w:val="00EA3B49"/>
    <w:rsid w:val="00EA3DE3"/>
    <w:rsid w:val="00EA40F9"/>
    <w:rsid w:val="00EA426C"/>
    <w:rsid w:val="00EA42F2"/>
    <w:rsid w:val="00EA4868"/>
    <w:rsid w:val="00EA49AD"/>
    <w:rsid w:val="00EA4A90"/>
    <w:rsid w:val="00EA4BB7"/>
    <w:rsid w:val="00EA5072"/>
    <w:rsid w:val="00EA557B"/>
    <w:rsid w:val="00EA55F1"/>
    <w:rsid w:val="00EA5745"/>
    <w:rsid w:val="00EA5A06"/>
    <w:rsid w:val="00EA5B46"/>
    <w:rsid w:val="00EA5DC2"/>
    <w:rsid w:val="00EA5F63"/>
    <w:rsid w:val="00EA6783"/>
    <w:rsid w:val="00EA6992"/>
    <w:rsid w:val="00EA6E4C"/>
    <w:rsid w:val="00EA6FFB"/>
    <w:rsid w:val="00EA71A6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54"/>
    <w:rsid w:val="00EB0CAD"/>
    <w:rsid w:val="00EB0FC7"/>
    <w:rsid w:val="00EB1518"/>
    <w:rsid w:val="00EB160B"/>
    <w:rsid w:val="00EB171C"/>
    <w:rsid w:val="00EB1B50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D75"/>
    <w:rsid w:val="00EB2ED3"/>
    <w:rsid w:val="00EB2FB7"/>
    <w:rsid w:val="00EB30F6"/>
    <w:rsid w:val="00EB3159"/>
    <w:rsid w:val="00EB349E"/>
    <w:rsid w:val="00EB36B6"/>
    <w:rsid w:val="00EB36C7"/>
    <w:rsid w:val="00EB3A60"/>
    <w:rsid w:val="00EB3CB2"/>
    <w:rsid w:val="00EB4141"/>
    <w:rsid w:val="00EB480A"/>
    <w:rsid w:val="00EB48AD"/>
    <w:rsid w:val="00EB48DF"/>
    <w:rsid w:val="00EB49E6"/>
    <w:rsid w:val="00EB4B34"/>
    <w:rsid w:val="00EB4B93"/>
    <w:rsid w:val="00EB4C68"/>
    <w:rsid w:val="00EB4F01"/>
    <w:rsid w:val="00EB5404"/>
    <w:rsid w:val="00EB549E"/>
    <w:rsid w:val="00EB55DF"/>
    <w:rsid w:val="00EB5885"/>
    <w:rsid w:val="00EB59EC"/>
    <w:rsid w:val="00EB5A88"/>
    <w:rsid w:val="00EB5A9D"/>
    <w:rsid w:val="00EB5CF9"/>
    <w:rsid w:val="00EB5E6A"/>
    <w:rsid w:val="00EB5F9D"/>
    <w:rsid w:val="00EB62AC"/>
    <w:rsid w:val="00EB6304"/>
    <w:rsid w:val="00EB63D2"/>
    <w:rsid w:val="00EB6A8E"/>
    <w:rsid w:val="00EB6C04"/>
    <w:rsid w:val="00EB6D00"/>
    <w:rsid w:val="00EB6DCE"/>
    <w:rsid w:val="00EB6DFB"/>
    <w:rsid w:val="00EB70E5"/>
    <w:rsid w:val="00EB7213"/>
    <w:rsid w:val="00EB7575"/>
    <w:rsid w:val="00EB7703"/>
    <w:rsid w:val="00EB7B41"/>
    <w:rsid w:val="00EB7CE4"/>
    <w:rsid w:val="00EB7DC4"/>
    <w:rsid w:val="00EC0086"/>
    <w:rsid w:val="00EC0303"/>
    <w:rsid w:val="00EC05B1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4E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6FA"/>
    <w:rsid w:val="00EC6B35"/>
    <w:rsid w:val="00EC6C02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0957"/>
    <w:rsid w:val="00ED1182"/>
    <w:rsid w:val="00ED11A8"/>
    <w:rsid w:val="00ED138F"/>
    <w:rsid w:val="00ED1447"/>
    <w:rsid w:val="00ED1C7C"/>
    <w:rsid w:val="00ED1CC3"/>
    <w:rsid w:val="00ED1F01"/>
    <w:rsid w:val="00ED1F41"/>
    <w:rsid w:val="00ED2275"/>
    <w:rsid w:val="00ED29EE"/>
    <w:rsid w:val="00ED2AEE"/>
    <w:rsid w:val="00ED2C28"/>
    <w:rsid w:val="00ED2D64"/>
    <w:rsid w:val="00ED327D"/>
    <w:rsid w:val="00ED32C7"/>
    <w:rsid w:val="00ED34A3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202"/>
    <w:rsid w:val="00EE03BC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3076"/>
    <w:rsid w:val="00EE3537"/>
    <w:rsid w:val="00EE36D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D76"/>
    <w:rsid w:val="00EE4E41"/>
    <w:rsid w:val="00EE5081"/>
    <w:rsid w:val="00EE54C6"/>
    <w:rsid w:val="00EE553D"/>
    <w:rsid w:val="00EE5780"/>
    <w:rsid w:val="00EE586E"/>
    <w:rsid w:val="00EE5D57"/>
    <w:rsid w:val="00EE602B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101C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5D"/>
    <w:rsid w:val="00EF4A69"/>
    <w:rsid w:val="00EF4ADD"/>
    <w:rsid w:val="00EF4E88"/>
    <w:rsid w:val="00EF50A3"/>
    <w:rsid w:val="00EF5266"/>
    <w:rsid w:val="00EF5358"/>
    <w:rsid w:val="00EF53F2"/>
    <w:rsid w:val="00EF5552"/>
    <w:rsid w:val="00EF5745"/>
    <w:rsid w:val="00EF5885"/>
    <w:rsid w:val="00EF58AA"/>
    <w:rsid w:val="00EF59FF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4F"/>
    <w:rsid w:val="00EF7052"/>
    <w:rsid w:val="00EF735C"/>
    <w:rsid w:val="00EF7435"/>
    <w:rsid w:val="00EF7504"/>
    <w:rsid w:val="00EF77CE"/>
    <w:rsid w:val="00EF78A3"/>
    <w:rsid w:val="00EF78D9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A98"/>
    <w:rsid w:val="00F00BC0"/>
    <w:rsid w:val="00F00F96"/>
    <w:rsid w:val="00F011CD"/>
    <w:rsid w:val="00F01C97"/>
    <w:rsid w:val="00F01F6B"/>
    <w:rsid w:val="00F022B6"/>
    <w:rsid w:val="00F0233B"/>
    <w:rsid w:val="00F0245D"/>
    <w:rsid w:val="00F02571"/>
    <w:rsid w:val="00F02BD3"/>
    <w:rsid w:val="00F02C3E"/>
    <w:rsid w:val="00F02C5A"/>
    <w:rsid w:val="00F02CAC"/>
    <w:rsid w:val="00F02D36"/>
    <w:rsid w:val="00F02E3A"/>
    <w:rsid w:val="00F03063"/>
    <w:rsid w:val="00F03162"/>
    <w:rsid w:val="00F0321D"/>
    <w:rsid w:val="00F03B01"/>
    <w:rsid w:val="00F03B94"/>
    <w:rsid w:val="00F03F24"/>
    <w:rsid w:val="00F03F26"/>
    <w:rsid w:val="00F04100"/>
    <w:rsid w:val="00F0422E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6E49"/>
    <w:rsid w:val="00F07256"/>
    <w:rsid w:val="00F07271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7EE"/>
    <w:rsid w:val="00F139A5"/>
    <w:rsid w:val="00F13B57"/>
    <w:rsid w:val="00F13D1D"/>
    <w:rsid w:val="00F13E03"/>
    <w:rsid w:val="00F13E85"/>
    <w:rsid w:val="00F13F4A"/>
    <w:rsid w:val="00F13FEA"/>
    <w:rsid w:val="00F14293"/>
    <w:rsid w:val="00F14546"/>
    <w:rsid w:val="00F14563"/>
    <w:rsid w:val="00F14572"/>
    <w:rsid w:val="00F1487F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A16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17980"/>
    <w:rsid w:val="00F2000C"/>
    <w:rsid w:val="00F20486"/>
    <w:rsid w:val="00F20547"/>
    <w:rsid w:val="00F206EB"/>
    <w:rsid w:val="00F206F9"/>
    <w:rsid w:val="00F207D4"/>
    <w:rsid w:val="00F208BF"/>
    <w:rsid w:val="00F20B0B"/>
    <w:rsid w:val="00F20E3C"/>
    <w:rsid w:val="00F20FDF"/>
    <w:rsid w:val="00F21054"/>
    <w:rsid w:val="00F21290"/>
    <w:rsid w:val="00F212C0"/>
    <w:rsid w:val="00F213C4"/>
    <w:rsid w:val="00F215AF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E39"/>
    <w:rsid w:val="00F3028F"/>
    <w:rsid w:val="00F30525"/>
    <w:rsid w:val="00F30676"/>
    <w:rsid w:val="00F30B02"/>
    <w:rsid w:val="00F30C08"/>
    <w:rsid w:val="00F30D8C"/>
    <w:rsid w:val="00F312CE"/>
    <w:rsid w:val="00F3162F"/>
    <w:rsid w:val="00F31B4F"/>
    <w:rsid w:val="00F31B96"/>
    <w:rsid w:val="00F31E3D"/>
    <w:rsid w:val="00F32038"/>
    <w:rsid w:val="00F3209B"/>
    <w:rsid w:val="00F32120"/>
    <w:rsid w:val="00F32170"/>
    <w:rsid w:val="00F321C0"/>
    <w:rsid w:val="00F32267"/>
    <w:rsid w:val="00F3229E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13"/>
    <w:rsid w:val="00F33421"/>
    <w:rsid w:val="00F337CB"/>
    <w:rsid w:val="00F338E5"/>
    <w:rsid w:val="00F33915"/>
    <w:rsid w:val="00F3399E"/>
    <w:rsid w:val="00F339EF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50D3"/>
    <w:rsid w:val="00F350ED"/>
    <w:rsid w:val="00F35209"/>
    <w:rsid w:val="00F352A6"/>
    <w:rsid w:val="00F353DB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5AB"/>
    <w:rsid w:val="00F376C3"/>
    <w:rsid w:val="00F376D9"/>
    <w:rsid w:val="00F378CA"/>
    <w:rsid w:val="00F378F7"/>
    <w:rsid w:val="00F37904"/>
    <w:rsid w:val="00F379BF"/>
    <w:rsid w:val="00F379FD"/>
    <w:rsid w:val="00F37B6F"/>
    <w:rsid w:val="00F37C8E"/>
    <w:rsid w:val="00F37D61"/>
    <w:rsid w:val="00F40211"/>
    <w:rsid w:val="00F404A1"/>
    <w:rsid w:val="00F406D0"/>
    <w:rsid w:val="00F409E1"/>
    <w:rsid w:val="00F40F77"/>
    <w:rsid w:val="00F41052"/>
    <w:rsid w:val="00F41074"/>
    <w:rsid w:val="00F41A47"/>
    <w:rsid w:val="00F41C76"/>
    <w:rsid w:val="00F41CA4"/>
    <w:rsid w:val="00F420DB"/>
    <w:rsid w:val="00F426D8"/>
    <w:rsid w:val="00F428F9"/>
    <w:rsid w:val="00F42B4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4E33"/>
    <w:rsid w:val="00F45013"/>
    <w:rsid w:val="00F450D2"/>
    <w:rsid w:val="00F4515D"/>
    <w:rsid w:val="00F451C1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27B"/>
    <w:rsid w:val="00F46389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6B"/>
    <w:rsid w:val="00F46ED8"/>
    <w:rsid w:val="00F46FFE"/>
    <w:rsid w:val="00F472E7"/>
    <w:rsid w:val="00F4760C"/>
    <w:rsid w:val="00F47641"/>
    <w:rsid w:val="00F478B9"/>
    <w:rsid w:val="00F47A01"/>
    <w:rsid w:val="00F47BD3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2EE4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E31"/>
    <w:rsid w:val="00F55F1F"/>
    <w:rsid w:val="00F56010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B23"/>
    <w:rsid w:val="00F57C44"/>
    <w:rsid w:val="00F57FED"/>
    <w:rsid w:val="00F600C6"/>
    <w:rsid w:val="00F603B2"/>
    <w:rsid w:val="00F604DD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A3D"/>
    <w:rsid w:val="00F61BE5"/>
    <w:rsid w:val="00F61E5D"/>
    <w:rsid w:val="00F61F0C"/>
    <w:rsid w:val="00F6202E"/>
    <w:rsid w:val="00F621DF"/>
    <w:rsid w:val="00F623BE"/>
    <w:rsid w:val="00F6242C"/>
    <w:rsid w:val="00F625FD"/>
    <w:rsid w:val="00F62A17"/>
    <w:rsid w:val="00F62A4E"/>
    <w:rsid w:val="00F62E63"/>
    <w:rsid w:val="00F6304A"/>
    <w:rsid w:val="00F63350"/>
    <w:rsid w:val="00F637E9"/>
    <w:rsid w:val="00F6386E"/>
    <w:rsid w:val="00F63D88"/>
    <w:rsid w:val="00F63E2A"/>
    <w:rsid w:val="00F641BC"/>
    <w:rsid w:val="00F6475A"/>
    <w:rsid w:val="00F64B89"/>
    <w:rsid w:val="00F64C94"/>
    <w:rsid w:val="00F64CD9"/>
    <w:rsid w:val="00F651BC"/>
    <w:rsid w:val="00F651F3"/>
    <w:rsid w:val="00F656A2"/>
    <w:rsid w:val="00F657C9"/>
    <w:rsid w:val="00F6582D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538"/>
    <w:rsid w:val="00F678E7"/>
    <w:rsid w:val="00F6799D"/>
    <w:rsid w:val="00F679D8"/>
    <w:rsid w:val="00F67B73"/>
    <w:rsid w:val="00F67CA7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79"/>
    <w:rsid w:val="00F70C98"/>
    <w:rsid w:val="00F713A1"/>
    <w:rsid w:val="00F71596"/>
    <w:rsid w:val="00F7167A"/>
    <w:rsid w:val="00F718E8"/>
    <w:rsid w:val="00F71CFC"/>
    <w:rsid w:val="00F71F5A"/>
    <w:rsid w:val="00F7232F"/>
    <w:rsid w:val="00F72868"/>
    <w:rsid w:val="00F72A08"/>
    <w:rsid w:val="00F72C71"/>
    <w:rsid w:val="00F72C96"/>
    <w:rsid w:val="00F72D34"/>
    <w:rsid w:val="00F72D42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CA"/>
    <w:rsid w:val="00F742EF"/>
    <w:rsid w:val="00F74454"/>
    <w:rsid w:val="00F746B4"/>
    <w:rsid w:val="00F747EC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5FBF"/>
    <w:rsid w:val="00F760E3"/>
    <w:rsid w:val="00F7635C"/>
    <w:rsid w:val="00F763EE"/>
    <w:rsid w:val="00F766A9"/>
    <w:rsid w:val="00F769B6"/>
    <w:rsid w:val="00F76DB2"/>
    <w:rsid w:val="00F774FE"/>
    <w:rsid w:val="00F77744"/>
    <w:rsid w:val="00F77D5D"/>
    <w:rsid w:val="00F77DD5"/>
    <w:rsid w:val="00F77DE5"/>
    <w:rsid w:val="00F80170"/>
    <w:rsid w:val="00F802E2"/>
    <w:rsid w:val="00F8045D"/>
    <w:rsid w:val="00F804F1"/>
    <w:rsid w:val="00F8064A"/>
    <w:rsid w:val="00F807EF"/>
    <w:rsid w:val="00F808FC"/>
    <w:rsid w:val="00F80AE2"/>
    <w:rsid w:val="00F80F13"/>
    <w:rsid w:val="00F80F7A"/>
    <w:rsid w:val="00F8111F"/>
    <w:rsid w:val="00F81225"/>
    <w:rsid w:val="00F8123C"/>
    <w:rsid w:val="00F81390"/>
    <w:rsid w:val="00F8145B"/>
    <w:rsid w:val="00F814B7"/>
    <w:rsid w:val="00F814E0"/>
    <w:rsid w:val="00F818E7"/>
    <w:rsid w:val="00F819C8"/>
    <w:rsid w:val="00F81A1F"/>
    <w:rsid w:val="00F81A60"/>
    <w:rsid w:val="00F81C69"/>
    <w:rsid w:val="00F81D92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A3"/>
    <w:rsid w:val="00F849B9"/>
    <w:rsid w:val="00F849EC"/>
    <w:rsid w:val="00F84A36"/>
    <w:rsid w:val="00F84C80"/>
    <w:rsid w:val="00F84EA2"/>
    <w:rsid w:val="00F851F2"/>
    <w:rsid w:val="00F853AE"/>
    <w:rsid w:val="00F85A0C"/>
    <w:rsid w:val="00F85AA2"/>
    <w:rsid w:val="00F85B70"/>
    <w:rsid w:val="00F85B8D"/>
    <w:rsid w:val="00F85C2F"/>
    <w:rsid w:val="00F85D0F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4A8"/>
    <w:rsid w:val="00F87593"/>
    <w:rsid w:val="00F876C2"/>
    <w:rsid w:val="00F878AE"/>
    <w:rsid w:val="00F8792E"/>
    <w:rsid w:val="00F87BD2"/>
    <w:rsid w:val="00F87C68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717"/>
    <w:rsid w:val="00F9178E"/>
    <w:rsid w:val="00F9187C"/>
    <w:rsid w:val="00F918D4"/>
    <w:rsid w:val="00F9191E"/>
    <w:rsid w:val="00F91C27"/>
    <w:rsid w:val="00F91D41"/>
    <w:rsid w:val="00F92092"/>
    <w:rsid w:val="00F92228"/>
    <w:rsid w:val="00F9272A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A0"/>
    <w:rsid w:val="00F94109"/>
    <w:rsid w:val="00F94197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3CC"/>
    <w:rsid w:val="00F9760C"/>
    <w:rsid w:val="00F97696"/>
    <w:rsid w:val="00F97797"/>
    <w:rsid w:val="00F97801"/>
    <w:rsid w:val="00F97857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BE0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BA6"/>
    <w:rsid w:val="00FA5D57"/>
    <w:rsid w:val="00FA5D75"/>
    <w:rsid w:val="00FA5DC1"/>
    <w:rsid w:val="00FA5F63"/>
    <w:rsid w:val="00FA6063"/>
    <w:rsid w:val="00FA6084"/>
    <w:rsid w:val="00FA61CE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A7D46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19E"/>
    <w:rsid w:val="00FB21FC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581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416A"/>
    <w:rsid w:val="00FB42B7"/>
    <w:rsid w:val="00FB493A"/>
    <w:rsid w:val="00FB496A"/>
    <w:rsid w:val="00FB4987"/>
    <w:rsid w:val="00FB4BBD"/>
    <w:rsid w:val="00FB4E68"/>
    <w:rsid w:val="00FB5020"/>
    <w:rsid w:val="00FB5252"/>
    <w:rsid w:val="00FB58DA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BBF"/>
    <w:rsid w:val="00FB7D1A"/>
    <w:rsid w:val="00FB7D97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1DCF"/>
    <w:rsid w:val="00FC2201"/>
    <w:rsid w:val="00FC256D"/>
    <w:rsid w:val="00FC25B8"/>
    <w:rsid w:val="00FC2982"/>
    <w:rsid w:val="00FC29D9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923"/>
    <w:rsid w:val="00FC3BBB"/>
    <w:rsid w:val="00FC3BC8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6E"/>
    <w:rsid w:val="00FC598E"/>
    <w:rsid w:val="00FC5A83"/>
    <w:rsid w:val="00FC5C9E"/>
    <w:rsid w:val="00FC5D13"/>
    <w:rsid w:val="00FC6025"/>
    <w:rsid w:val="00FC626E"/>
    <w:rsid w:val="00FC63EB"/>
    <w:rsid w:val="00FC6573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AEA"/>
    <w:rsid w:val="00FD2CD0"/>
    <w:rsid w:val="00FD2D13"/>
    <w:rsid w:val="00FD2E7D"/>
    <w:rsid w:val="00FD2FBD"/>
    <w:rsid w:val="00FD312B"/>
    <w:rsid w:val="00FD358B"/>
    <w:rsid w:val="00FD3AAE"/>
    <w:rsid w:val="00FD3BD5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8A8"/>
    <w:rsid w:val="00FD5CC8"/>
    <w:rsid w:val="00FD5DD2"/>
    <w:rsid w:val="00FD5EF9"/>
    <w:rsid w:val="00FD5F10"/>
    <w:rsid w:val="00FD6102"/>
    <w:rsid w:val="00FD62EE"/>
    <w:rsid w:val="00FD62F3"/>
    <w:rsid w:val="00FD6EAB"/>
    <w:rsid w:val="00FD6EDF"/>
    <w:rsid w:val="00FD6FD3"/>
    <w:rsid w:val="00FD7229"/>
    <w:rsid w:val="00FD7248"/>
    <w:rsid w:val="00FD74EB"/>
    <w:rsid w:val="00FD7615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9A2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2C"/>
    <w:rsid w:val="00FE1E36"/>
    <w:rsid w:val="00FE21FA"/>
    <w:rsid w:val="00FE2786"/>
    <w:rsid w:val="00FE282D"/>
    <w:rsid w:val="00FE28EF"/>
    <w:rsid w:val="00FE30A9"/>
    <w:rsid w:val="00FE311D"/>
    <w:rsid w:val="00FE3123"/>
    <w:rsid w:val="00FE34C3"/>
    <w:rsid w:val="00FE3504"/>
    <w:rsid w:val="00FE3512"/>
    <w:rsid w:val="00FE361E"/>
    <w:rsid w:val="00FE3620"/>
    <w:rsid w:val="00FE3958"/>
    <w:rsid w:val="00FE3AAC"/>
    <w:rsid w:val="00FE3BCF"/>
    <w:rsid w:val="00FE3FBE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B8D"/>
    <w:rsid w:val="00FE7C71"/>
    <w:rsid w:val="00FE7CAF"/>
    <w:rsid w:val="00FE7D57"/>
    <w:rsid w:val="00FF01E6"/>
    <w:rsid w:val="00FF0257"/>
    <w:rsid w:val="00FF0279"/>
    <w:rsid w:val="00FF02E9"/>
    <w:rsid w:val="00FF05EE"/>
    <w:rsid w:val="00FF05FF"/>
    <w:rsid w:val="00FF07AF"/>
    <w:rsid w:val="00FF09E9"/>
    <w:rsid w:val="00FF0BAC"/>
    <w:rsid w:val="00FF0E18"/>
    <w:rsid w:val="00FF0EEC"/>
    <w:rsid w:val="00FF0F55"/>
    <w:rsid w:val="00FF127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05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9F8AA9F4-C70E-4A40-979F-036E7AB9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8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f0ff7a2-1283-4f33-ade5-cd4c48a68be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4" ma:contentTypeDescription="Create a new document." ma:contentTypeScope="" ma:versionID="0f81b5190413ff6a30c7d3c7cd8042b9">
  <xsd:schema xmlns:xsd="http://www.w3.org/2001/XMLSchema" xmlns:xs="http://www.w3.org/2001/XMLSchema" xmlns:p="http://schemas.microsoft.com/office/2006/metadata/properties" xmlns:ns3="5f0ff7a2-1283-4f33-ade5-cd4c48a68bed" xmlns:ns4="11cc0dfc-d067-462d-b52e-4da9d11e8445" targetNamespace="http://schemas.microsoft.com/office/2006/metadata/properties" ma:root="true" ma:fieldsID="605336d7a91dd6a0a02dea00628ddb98" ns3:_="" ns4:_="">
    <xsd:import namespace="5f0ff7a2-1283-4f33-ade5-cd4c48a68bed"/>
    <xsd:import namespace="11cc0dfc-d067-462d-b52e-4da9d11e84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6EE307-51B6-4277-8D1E-8F8C308EC8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7A4C52-2A12-4986-ABD4-DB7F389447D9}">
  <ds:schemaRefs>
    <ds:schemaRef ds:uri="http://schemas.microsoft.com/office/2006/metadata/properties"/>
    <ds:schemaRef ds:uri="http://schemas.microsoft.com/office/infopath/2007/PartnerControls"/>
    <ds:schemaRef ds:uri="5f0ff7a2-1283-4f33-ade5-cd4c48a68bed"/>
  </ds:schemaRefs>
</ds:datastoreItem>
</file>

<file path=customXml/itemProps3.xml><?xml version="1.0" encoding="utf-8"?>
<ds:datastoreItem xmlns:ds="http://schemas.openxmlformats.org/officeDocument/2006/customXml" ds:itemID="{C47D59B9-C638-4161-8242-EC5FC6C19A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7602FA-785A-4372-BD37-33DF99887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ff7a2-1283-4f33-ade5-cd4c48a68bed"/>
    <ds:schemaRef ds:uri="11cc0dfc-d067-462d-b52e-4da9d11e8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26</Pages>
  <Words>5185</Words>
  <Characters>23559</Characters>
  <Application>Microsoft Office Word</Application>
  <DocSecurity>0</DocSecurity>
  <Lines>196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Orathai, Nuchprasert</cp:lastModifiedBy>
  <cp:revision>5</cp:revision>
  <cp:lastPrinted>2023-05-03T12:02:00Z</cp:lastPrinted>
  <dcterms:created xsi:type="dcterms:W3CDTF">2023-05-03T12:41:00Z</dcterms:created>
  <dcterms:modified xsi:type="dcterms:W3CDTF">2023-05-09T10:08:00Z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</Properties>
</file>