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เอ็นซีแอล อินเตอร์เนชั่นแนล โลจิสติกส์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30DABE59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777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1210548D" w:rsidR="003072A2" w:rsidRPr="00A0768F" w:rsidRDefault="00A0768F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31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="00C2622A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4C1DF1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0DE1C785" w14:textId="77777777" w:rsidR="00B626F4" w:rsidRDefault="00B626F4">
      <w:pPr>
        <w:sectPr w:rsidR="00B626F4" w:rsidSect="003E699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78B62293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81BCC">
        <w:rPr>
          <w:rFonts w:ascii="Angsana New" w:hAnsi="Angsana New"/>
          <w:sz w:val="32"/>
          <w:szCs w:val="32"/>
        </w:rPr>
        <w:t>31</w:t>
      </w:r>
      <w:r w:rsidRPr="00781BCC">
        <w:rPr>
          <w:rFonts w:ascii="Angsana New" w:hAnsi="Angsana New"/>
          <w:sz w:val="32"/>
          <w:szCs w:val="32"/>
          <w:cs/>
        </w:rPr>
        <w:t xml:space="preserve"> มีนาคม </w:t>
      </w:r>
      <w:r w:rsidR="004C1DF1">
        <w:rPr>
          <w:rFonts w:ascii="Angsana New" w:hAnsi="Angsana New"/>
          <w:sz w:val="32"/>
          <w:szCs w:val="32"/>
        </w:rPr>
        <w:t>2566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 </w:t>
      </w:r>
      <w:r>
        <w:rPr>
          <w:rFonts w:ascii="Angsana New" w:hAnsi="Angsana New"/>
          <w:sz w:val="32"/>
          <w:szCs w:val="32"/>
          <w:cs/>
        </w:rPr>
        <w:br/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="00682672">
        <w:rPr>
          <w:rFonts w:ascii="Angsana New" w:hAnsi="Angsana New"/>
          <w:sz w:val="32"/>
          <w:szCs w:val="32"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สำหรับงวดสามเดือนสิ้นสุด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</w:t>
      </w:r>
      <w:r w:rsidR="00D70D9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81BCC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>บริษัท</w:t>
      </w:r>
      <w:r w:rsidR="00682672">
        <w:rPr>
          <w:rFonts w:ascii="Angsana New" w:hAnsi="Angsana New" w:hint="cs"/>
          <w:sz w:val="32"/>
          <w:szCs w:val="32"/>
          <w:cs/>
        </w:rPr>
        <w:t xml:space="preserve">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5BC2B137" w:rsidR="00A0768F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4C3F7EE" w14:textId="77777777" w:rsidR="00E662F1" w:rsidRPr="00E335FF" w:rsidRDefault="00E662F1" w:rsidP="00E662F1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D0B4B84" w14:textId="77777777" w:rsidR="00E662F1" w:rsidRDefault="00E662F1" w:rsidP="00E662F1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9BE9A76" w14:textId="77777777" w:rsidR="00A0768F" w:rsidRPr="00155FCA" w:rsidRDefault="00043ADE" w:rsidP="003B5108">
      <w:pPr>
        <w:spacing w:before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8F7386">
      <w:pPr>
        <w:tabs>
          <w:tab w:val="left" w:pos="720"/>
        </w:tabs>
        <w:spacing w:after="12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E662F1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1D7C4204" w:rsidR="00A0768F" w:rsidRPr="005C09CC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6F47BC">
        <w:rPr>
          <w:rFonts w:ascii="Angsana New" w:hAnsi="Angsana New"/>
          <w:sz w:val="32"/>
          <w:szCs w:val="32"/>
        </w:rPr>
        <w:t>10</w:t>
      </w:r>
      <w:r w:rsidR="00043ADE"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C2622A">
        <w:rPr>
          <w:rFonts w:ascii="Angsana New" w:hAnsi="Angsana New"/>
          <w:sz w:val="32"/>
          <w:szCs w:val="32"/>
        </w:rPr>
        <w:t>256</w:t>
      </w:r>
      <w:r w:rsidR="005C09CC">
        <w:rPr>
          <w:rFonts w:ascii="Angsana New" w:hAnsi="Angsana New"/>
          <w:sz w:val="32"/>
          <w:szCs w:val="32"/>
        </w:rPr>
        <w:t>6</w:t>
      </w:r>
    </w:p>
    <w:sectPr w:rsidR="00A0768F" w:rsidRPr="005C09CC" w:rsidSect="005D0A03"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8BD1D" w14:textId="77777777" w:rsidR="00AB6116" w:rsidRDefault="00AB6116" w:rsidP="0077481E">
      <w:r>
        <w:separator/>
      </w:r>
    </w:p>
  </w:endnote>
  <w:endnote w:type="continuationSeparator" w:id="0">
    <w:p w14:paraId="1CF5EF01" w14:textId="77777777" w:rsidR="00AB6116" w:rsidRDefault="00AB611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17DF" w14:textId="77777777" w:rsidR="007F5E05" w:rsidRDefault="007F5E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1A83" w14:textId="77777777" w:rsidR="007F5E05" w:rsidRDefault="007F5E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B2118" w14:textId="77777777" w:rsidR="007F5E05" w:rsidRDefault="007F5E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B6ED" w14:textId="7801B3AF" w:rsidR="00504DA1" w:rsidRPr="005D0A03" w:rsidRDefault="00504DA1" w:rsidP="005D0A0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31D7" w14:textId="77777777" w:rsidR="00AB6116" w:rsidRDefault="00AB6116" w:rsidP="0077481E">
      <w:r>
        <w:separator/>
      </w:r>
    </w:p>
  </w:footnote>
  <w:footnote w:type="continuationSeparator" w:id="0">
    <w:p w14:paraId="6282043C" w14:textId="77777777" w:rsidR="00AB6116" w:rsidRDefault="00AB611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3D22" w14:textId="77777777" w:rsidR="007F5E05" w:rsidRDefault="007F5E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97F9" w14:textId="4E733183" w:rsidR="007F5E05" w:rsidRDefault="007F5E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3EBCD" w14:textId="343F3CE4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646A"/>
    <w:rsid w:val="000C7249"/>
    <w:rsid w:val="000D0536"/>
    <w:rsid w:val="000D0AD0"/>
    <w:rsid w:val="000D357B"/>
    <w:rsid w:val="000D36AC"/>
    <w:rsid w:val="000D43A4"/>
    <w:rsid w:val="000D4C7A"/>
    <w:rsid w:val="000D6E48"/>
    <w:rsid w:val="000D75B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2FE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3724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699F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777F0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1DF1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7C5"/>
    <w:rsid w:val="00500894"/>
    <w:rsid w:val="00501AB6"/>
    <w:rsid w:val="00502011"/>
    <w:rsid w:val="005025E9"/>
    <w:rsid w:val="00504DA1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9CC"/>
    <w:rsid w:val="005C0A1C"/>
    <w:rsid w:val="005C2EBC"/>
    <w:rsid w:val="005C3165"/>
    <w:rsid w:val="005C5A9A"/>
    <w:rsid w:val="005C5C7C"/>
    <w:rsid w:val="005C60E7"/>
    <w:rsid w:val="005C6A2E"/>
    <w:rsid w:val="005D090A"/>
    <w:rsid w:val="005D0A03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2672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918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47BC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5E05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205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116"/>
    <w:rsid w:val="00AB6A74"/>
    <w:rsid w:val="00AB6C29"/>
    <w:rsid w:val="00AB6D98"/>
    <w:rsid w:val="00AB780F"/>
    <w:rsid w:val="00AB7A8C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2A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3BF"/>
    <w:rsid w:val="00C907D6"/>
    <w:rsid w:val="00C9391F"/>
    <w:rsid w:val="00C94C50"/>
    <w:rsid w:val="00C95122"/>
    <w:rsid w:val="00C95A55"/>
    <w:rsid w:val="00C95E2E"/>
    <w:rsid w:val="00C96CD7"/>
    <w:rsid w:val="00C97A13"/>
    <w:rsid w:val="00CA1654"/>
    <w:rsid w:val="00CA2AB9"/>
    <w:rsid w:val="00CA39D2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0D9D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2F1"/>
    <w:rsid w:val="00E71B36"/>
    <w:rsid w:val="00E723D1"/>
    <w:rsid w:val="00E72CB5"/>
    <w:rsid w:val="00E755C3"/>
    <w:rsid w:val="00E76501"/>
    <w:rsid w:val="00E76A51"/>
    <w:rsid w:val="00E77C30"/>
    <w:rsid w:val="00E82A61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2DE4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3" ma:contentTypeDescription="สร้างเอกสารใหม่" ma:contentTypeScope="" ma:versionID="ba5432f76d5c3d03bbe4f6764a1e29d4">
  <xsd:schema xmlns:xsd="http://www.w3.org/2001/XMLSchema" xmlns:xs="http://www.w3.org/2001/XMLSchema" xmlns:p="http://schemas.microsoft.com/office/2006/metadata/properties" xmlns:ns2="768eff02-ba97-4e70-8dfc-1be260cb63cf" xmlns:ns3="50c908b1-f277-4340-90a9-4611d0b0f078" targetNamespace="http://schemas.microsoft.com/office/2006/metadata/properties" ma:root="true" ma:fieldsID="cb7482fe3f14cb769e2775824637aec6" ns2:_="" ns3:_="">
    <xsd:import namespace="768eff02-ba97-4e70-8dfc-1be260cb63c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43AD5-C744-42EF-9935-D695B06FE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80B46-041F-45C5-A6B9-581DD6594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41467</vt:lpwstr>
  </property>
  <property fmtid="{D5CDD505-2E9C-101B-9397-08002B2CF9AE}" pid="4" name="OptimizationTime">
    <vt:lpwstr>20230510_1707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49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32</cp:revision>
  <cp:lastPrinted>2023-05-10T08:57:00Z</cp:lastPrinted>
  <dcterms:created xsi:type="dcterms:W3CDTF">2020-04-23T02:23:00Z</dcterms:created>
  <dcterms:modified xsi:type="dcterms:W3CDTF">2023-05-10T08:57:00Z</dcterms:modified>
</cp:coreProperties>
</file>