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66262E6B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BB2E13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BB2E1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D1DE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B2E1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6</w:t>
            </w:r>
          </w:p>
        </w:tc>
      </w:tr>
    </w:tbl>
    <w:p w14:paraId="0E59CB81" w14:textId="77777777" w:rsidR="00B626F4" w:rsidRDefault="00B626F4">
      <w:pPr>
        <w:sectPr w:rsidR="00B626F4" w:rsidSect="00F05CAA">
          <w:head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54E19246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E4350">
        <w:rPr>
          <w:rFonts w:ascii="Angsana New" w:hAnsi="Angsana New"/>
          <w:sz w:val="32"/>
          <w:szCs w:val="32"/>
        </w:rPr>
        <w:t>3</w:t>
      </w:r>
      <w:r w:rsidR="00D624EC">
        <w:rPr>
          <w:rFonts w:ascii="Angsana New" w:hAnsi="Angsana New" w:hint="cs"/>
          <w:sz w:val="32"/>
          <w:szCs w:val="32"/>
          <w:cs/>
        </w:rPr>
        <w:t>1</w:t>
      </w:r>
      <w:r w:rsidR="00AE4350">
        <w:rPr>
          <w:rFonts w:ascii="Angsana New" w:hAnsi="Angsana New"/>
          <w:sz w:val="32"/>
          <w:szCs w:val="32"/>
        </w:rPr>
        <w:t xml:space="preserve"> </w:t>
      </w:r>
      <w:r w:rsidR="00D624EC">
        <w:rPr>
          <w:rFonts w:ascii="Angsana New" w:hAnsi="Angsana New" w:hint="cs"/>
          <w:sz w:val="32"/>
          <w:szCs w:val="32"/>
          <w:cs/>
        </w:rPr>
        <w:t>มีนาคม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AD1DE1">
        <w:rPr>
          <w:rFonts w:ascii="Angsana New" w:hAnsi="Angsana New"/>
          <w:sz w:val="32"/>
          <w:szCs w:val="32"/>
        </w:rPr>
        <w:t>256</w:t>
      </w:r>
      <w:r w:rsidR="00D624EC">
        <w:rPr>
          <w:rFonts w:ascii="Angsana New" w:hAnsi="Angsana New"/>
          <w:sz w:val="32"/>
          <w:szCs w:val="32"/>
        </w:rPr>
        <w:t xml:space="preserve">6 </w:t>
      </w:r>
      <w:r w:rsidRPr="004738CC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7A4FC5">
        <w:rPr>
          <w:rFonts w:ascii="Angsana New" w:hAnsi="Angsana New" w:hint="cs"/>
          <w:sz w:val="32"/>
          <w:szCs w:val="32"/>
          <w:cs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E95BE1">
        <w:rPr>
          <w:rFonts w:ascii="Angsana New" w:hAnsi="Angsana New" w:hint="cs"/>
          <w:sz w:val="32"/>
          <w:szCs w:val="32"/>
          <w:cs/>
        </w:rPr>
        <w:t>สาม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="007A4FC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="007A4FC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</w:t>
      </w:r>
      <w:r w:rsidR="007A4FC5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941592">
        <w:rPr>
          <w:rFonts w:ascii="Angsana New" w:hAnsi="Angsana New"/>
          <w:sz w:val="32"/>
          <w:szCs w:val="32"/>
          <w:cs/>
        </w:rPr>
        <w:t>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60140D5C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D1D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D33C1C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1B999146" w:rsidR="00900CA2" w:rsidRDefault="005E6AD9">
      <w:pPr>
        <w:rPr>
          <w:rFonts w:hint="cs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7A4FC5">
        <w:rPr>
          <w:rFonts w:ascii="Angsana New" w:hAnsi="Angsana New"/>
          <w:sz w:val="32"/>
          <w:szCs w:val="32"/>
        </w:rPr>
        <w:t>11</w:t>
      </w:r>
      <w:r w:rsidR="007A4FC5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7A4FC5">
        <w:rPr>
          <w:rFonts w:ascii="Angsana New" w:hAnsi="Angsana New"/>
          <w:sz w:val="32"/>
          <w:szCs w:val="32"/>
        </w:rPr>
        <w:t xml:space="preserve"> 2566</w:t>
      </w:r>
    </w:p>
    <w:sectPr w:rsidR="00900CA2" w:rsidSect="0045244D">
      <w:footerReference w:type="first" r:id="rId10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17845" w14:textId="77777777" w:rsidR="002238F2" w:rsidRDefault="002238F2" w:rsidP="0077481E">
      <w:r>
        <w:separator/>
      </w:r>
    </w:p>
  </w:endnote>
  <w:endnote w:type="continuationSeparator" w:id="0">
    <w:p w14:paraId="09B1BA8B" w14:textId="77777777" w:rsidR="002238F2" w:rsidRDefault="002238F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B21E4" w14:textId="77777777" w:rsidR="002238F2" w:rsidRDefault="002238F2" w:rsidP="0077481E">
      <w:r>
        <w:separator/>
      </w:r>
    </w:p>
  </w:footnote>
  <w:footnote w:type="continuationSeparator" w:id="0">
    <w:p w14:paraId="24D5FB57" w14:textId="77777777" w:rsidR="002238F2" w:rsidRDefault="002238F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8F2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070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860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244D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D1D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FC5"/>
    <w:rsid w:val="007A6665"/>
    <w:rsid w:val="007A6B2B"/>
    <w:rsid w:val="007A73A4"/>
    <w:rsid w:val="007A77B5"/>
    <w:rsid w:val="007B03B2"/>
    <w:rsid w:val="007B443D"/>
    <w:rsid w:val="007B45F8"/>
    <w:rsid w:val="007B5455"/>
    <w:rsid w:val="007B58B0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3EB9"/>
    <w:rsid w:val="00AC4F2B"/>
    <w:rsid w:val="00AC5DC7"/>
    <w:rsid w:val="00AC68BE"/>
    <w:rsid w:val="00AD0659"/>
    <w:rsid w:val="00AD1D7C"/>
    <w:rsid w:val="00AD1DE1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5B8B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2E13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4EC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5BE1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5CAA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4" ma:contentTypeDescription="สร้างเอกสารใหม่" ma:contentTypeScope="" ma:versionID="f612b5f84ae106e59001a2469f23c09e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6ca8daed0574f9662c9e068c8da791b8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98A51F-6090-47E1-B404-06A93A63A73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78FC8522-A501-4C58-8732-C98AD21BF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010584-D1D6-4B09-BD50-B73473B1F8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</TotalTime>
  <Pages>2</Pages>
  <Words>369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4</cp:revision>
  <cp:lastPrinted>2023-05-05T09:18:00Z</cp:lastPrinted>
  <dcterms:created xsi:type="dcterms:W3CDTF">2023-03-27T02:09:00Z</dcterms:created>
  <dcterms:modified xsi:type="dcterms:W3CDTF">2023-05-05T09:18:00Z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