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E221" w14:textId="77777777" w:rsidR="000C411E" w:rsidRPr="000C411E" w:rsidRDefault="000C411E" w:rsidP="000C411E">
      <w:pPr>
        <w:spacing w:line="240" w:lineRule="auto"/>
        <w:rPr>
          <w:sz w:val="2"/>
          <w:szCs w:val="2"/>
          <w:cs/>
        </w:rPr>
      </w:pPr>
    </w:p>
    <w:p w14:paraId="636248F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left="720"/>
        <w:rPr>
          <w:rFonts w:ascii="Angsana New" w:hAnsi="Angsana New" w:cs="Angsana New"/>
          <w:sz w:val="30"/>
          <w:szCs w:val="30"/>
          <w:cs/>
        </w:rPr>
      </w:pPr>
    </w:p>
    <w:p w14:paraId="4C959613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1AB4426" w14:textId="7777777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23933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4D3939BC" w14:textId="77777777" w:rsidR="00333F73" w:rsidRPr="00387B1B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EE5D29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 w:rsidRPr="00EE5D29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Pr="00503B4C">
        <w:rPr>
          <w:rFonts w:ascii="Angsana New" w:hAnsi="Angsana New" w:cs="Angsana New"/>
          <w:sz w:val="52"/>
          <w:szCs w:val="52"/>
          <w:cs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br/>
      </w:r>
      <w:r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768C3D4" w14:textId="77777777" w:rsidR="00333F73" w:rsidRPr="00BA3B87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1F357196" w14:textId="77777777" w:rsidR="006D282C" w:rsidRDefault="006D282C" w:rsidP="006D28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60535724" w14:textId="23B02346" w:rsidR="006D282C" w:rsidRPr="004E1990" w:rsidRDefault="006D282C" w:rsidP="006D28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Pr="00FD06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1252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252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842DD23" w14:textId="77777777" w:rsidR="006D282C" w:rsidRPr="00AD6A6E" w:rsidRDefault="006D282C" w:rsidP="006D28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382A787C" w14:textId="77777777" w:rsidR="006D282C" w:rsidRDefault="006D282C" w:rsidP="006D28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425A373" w14:textId="13ED99A7" w:rsidR="00333F73" w:rsidRDefault="00333F73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99D5E5A" w14:textId="5539A106" w:rsidR="006D282C" w:rsidRDefault="006D282C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E34676" w14:textId="1012EA32" w:rsidR="006D282C" w:rsidRDefault="006D282C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0AF4506" w14:textId="77777777" w:rsidR="006D282C" w:rsidRPr="00BA3B87" w:rsidRDefault="006D282C" w:rsidP="00333F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2FC20CA" w14:textId="77777777" w:rsidR="00333F73" w:rsidRPr="001030D5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333F73" w:rsidRPr="001030D5" w:rsidSect="00A5139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D8286BA" w14:textId="77777777" w:rsidR="00333F73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7760E5" w14:textId="77777777" w:rsidR="00333F73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CCFB13" w14:textId="77777777" w:rsidR="00333F73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C8BF20" w14:textId="77777777" w:rsidR="00333F73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590371" w14:textId="77777777" w:rsidR="00333F73" w:rsidRPr="001E3731" w:rsidRDefault="00333F73" w:rsidP="00333F7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E5F791" w14:textId="77777777" w:rsidR="00333F73" w:rsidRPr="00A410D7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A410D7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5756A1" w14:textId="77777777" w:rsidR="00333F73" w:rsidRPr="00DA7B0B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A36057" w14:textId="77777777" w:rsidR="00333F73" w:rsidRPr="00DA7B0B" w:rsidRDefault="00333F73" w:rsidP="00333F7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DA7B0B">
        <w:rPr>
          <w:rFonts w:ascii="Angsana New" w:hAnsi="Angsana New" w:hint="cs"/>
          <w:b/>
          <w:bCs/>
          <w:sz w:val="30"/>
          <w:szCs w:val="30"/>
          <w:cs/>
        </w:rPr>
        <w:t>สแกน อินเตอร์</w:t>
      </w:r>
      <w:r w:rsidRPr="00DA7B0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8B3BB35" w14:textId="77777777" w:rsidR="00333F73" w:rsidRPr="00DA7B0B" w:rsidRDefault="00333F73" w:rsidP="00333F7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65E67718" w14:textId="4DF4786B" w:rsidR="006D282C" w:rsidRPr="00DA7B0B" w:rsidRDefault="006D282C" w:rsidP="006D282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DA7B0B">
        <w:rPr>
          <w:rFonts w:ascii="Angsana New" w:hAnsi="Angsana New"/>
          <w:spacing w:val="8"/>
          <w:sz w:val="30"/>
          <w:szCs w:val="30"/>
          <w:cs/>
        </w:rPr>
        <w:t>ข้าพ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เจ้าได้สอบทานงบแสดงฐานะการเงินรวมและงบแสดงฐานะการเงินเฉพาะกิจการ ณ วันที่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31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</w:rPr>
        <w:t>256</w:t>
      </w:r>
      <w:r>
        <w:rPr>
          <w:rFonts w:ascii="Angsana New" w:hAnsi="Angsana New"/>
          <w:spacing w:val="6"/>
          <w:sz w:val="30"/>
          <w:szCs w:val="30"/>
        </w:rPr>
        <w:t xml:space="preserve">6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 งบกำไรขาดทุนรวมและงบกำไรขาดทุนเฉพาะกิจการ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6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รวมและงบกำไรขาดทุน</w:t>
      </w:r>
      <w:r>
        <w:rPr>
          <w:rFonts w:ascii="Angsana New" w:hAnsi="Angsana New" w:hint="cs"/>
          <w:spacing w:val="6"/>
          <w:sz w:val="30"/>
          <w:szCs w:val="30"/>
          <w:cs/>
        </w:rPr>
        <w:t>เบ็ดเสร็จ</w:t>
      </w:r>
      <w:r w:rsidRPr="00DA7B0B">
        <w:rPr>
          <w:rFonts w:ascii="Angsana New" w:hAnsi="Angsana New"/>
          <w:spacing w:val="6"/>
          <w:sz w:val="30"/>
          <w:szCs w:val="30"/>
          <w:cs/>
        </w:rPr>
        <w:t>เฉพาะกิจกา</w:t>
      </w:r>
      <w:r>
        <w:rPr>
          <w:rFonts w:ascii="Angsana New" w:hAnsi="Angsana New" w:hint="cs"/>
          <w:spacing w:val="6"/>
          <w:sz w:val="30"/>
          <w:szCs w:val="30"/>
          <w:cs/>
        </w:rPr>
        <w:t>ร</w:t>
      </w:r>
      <w:r w:rsidRPr="00503B4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2"/>
          <w:sz w:val="30"/>
          <w:szCs w:val="30"/>
          <w:cs/>
        </w:rPr>
        <w:t>งบแสดงการเปลี่ยนแปลงส่วนของ</w:t>
      </w:r>
      <w:r w:rsidRPr="00DA7B0B"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DA7B0B">
        <w:rPr>
          <w:rFonts w:ascii="Angsana New" w:hAnsi="Angsana New"/>
          <w:spacing w:val="4"/>
          <w:sz w:val="30"/>
          <w:szCs w:val="30"/>
          <w:cs/>
          <w:lang w:val="th-TH"/>
        </w:rPr>
        <w:t>และ</w:t>
      </w:r>
      <w:r w:rsidRPr="00DA7B0B">
        <w:rPr>
          <w:rFonts w:ascii="Angsana New" w:hAnsi="Angsana New"/>
          <w:spacing w:val="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DA7B0B">
        <w:rPr>
          <w:rFonts w:ascii="Angsana New" w:hAnsi="Angsana New"/>
          <w:spacing w:val="4"/>
          <w:sz w:val="30"/>
          <w:szCs w:val="30"/>
        </w:rPr>
        <w:t>31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6</w:t>
      </w:r>
      <w:r w:rsidRPr="00DA7B0B">
        <w:rPr>
          <w:rFonts w:ascii="Angsana New" w:hAnsi="Angsana New"/>
          <w:spacing w:val="4"/>
          <w:sz w:val="30"/>
          <w:szCs w:val="30"/>
          <w:cs/>
        </w:rPr>
        <w:t xml:space="preserve"> และหมายเหตุประกอบงบการเงินแบบย่อ (</w:t>
      </w:r>
      <w:r w:rsidRPr="00DA7B0B">
        <w:rPr>
          <w:rFonts w:ascii="Angsana New" w:hAnsi="Angsana New"/>
          <w:spacing w:val="4"/>
          <w:sz w:val="30"/>
          <w:szCs w:val="30"/>
        </w:rPr>
        <w:t>“</w:t>
      </w:r>
      <w:r w:rsidRPr="00DA7B0B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</w:t>
      </w:r>
      <w:r w:rsidRPr="00DA7B0B">
        <w:rPr>
          <w:rFonts w:ascii="Angsana New" w:hAnsi="Angsana New"/>
          <w:spacing w:val="4"/>
          <w:sz w:val="30"/>
          <w:szCs w:val="30"/>
        </w:rPr>
        <w:t>”</w:t>
      </w:r>
      <w:r w:rsidRPr="00DA7B0B">
        <w:rPr>
          <w:rFonts w:ascii="Angsana New" w:hAnsi="Angsana New"/>
          <w:spacing w:val="4"/>
          <w:sz w:val="30"/>
          <w:szCs w:val="30"/>
          <w:cs/>
        </w:rPr>
        <w:t>) ของบริษัท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pacing w:val="4"/>
          <w:sz w:val="30"/>
          <w:szCs w:val="30"/>
          <w:cs/>
        </w:rPr>
        <w:t>สแกน อินเตอร์ จำกัด</w:t>
      </w:r>
      <w:r w:rsidRPr="00DA7B0B">
        <w:rPr>
          <w:rFonts w:ascii="Angsana New" w:hAnsi="Angsana New"/>
          <w:sz w:val="30"/>
          <w:szCs w:val="30"/>
          <w:cs/>
        </w:rPr>
        <w:t xml:space="preserve"> (มหาชน) และบริษัทย่อย และของเฉพาะบริษัท</w:t>
      </w:r>
      <w:r w:rsidRPr="00DA7B0B">
        <w:rPr>
          <w:rFonts w:ascii="Angsana New" w:hAnsi="Angsana New" w:hint="cs"/>
          <w:sz w:val="30"/>
          <w:szCs w:val="30"/>
          <w:cs/>
        </w:rPr>
        <w:t xml:space="preserve"> </w:t>
      </w:r>
      <w:r w:rsidRPr="00DA7B0B">
        <w:rPr>
          <w:rFonts w:ascii="Angsana New" w:hAnsi="Angsana New"/>
          <w:sz w:val="30"/>
          <w:szCs w:val="30"/>
          <w:cs/>
        </w:rPr>
        <w:t xml:space="preserve">สแกน อินเตอร์ จำกัด </w:t>
      </w:r>
      <w:r w:rsidRPr="00DA7B0B">
        <w:rPr>
          <w:rFonts w:ascii="Angsana New" w:hAnsi="Angsana New"/>
          <w:sz w:val="30"/>
          <w:szCs w:val="30"/>
        </w:rPr>
        <w:t>(</w:t>
      </w:r>
      <w:r w:rsidRPr="00DA7B0B">
        <w:rPr>
          <w:rFonts w:ascii="Angsana New" w:hAnsi="Angsana New"/>
          <w:sz w:val="30"/>
          <w:szCs w:val="30"/>
          <w:cs/>
        </w:rPr>
        <w:t>มหาชน</w:t>
      </w:r>
      <w:r w:rsidRPr="00DA7B0B">
        <w:rPr>
          <w:rFonts w:ascii="Angsana New" w:hAnsi="Angsana New"/>
          <w:sz w:val="30"/>
          <w:szCs w:val="30"/>
        </w:rPr>
        <w:t>)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DA7B0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A7B0B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A7B0B">
        <w:rPr>
          <w:rFonts w:ascii="Angsana New" w:hAnsi="Angsana New"/>
          <w:spacing w:val="4"/>
          <w:sz w:val="30"/>
          <w:szCs w:val="30"/>
          <w:cs/>
        </w:rPr>
        <w:t>ผู้รับผิดชอบในการจัดทำและ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Pr="00DA7B0B">
        <w:rPr>
          <w:rFonts w:ascii="Angsana New" w:hAnsi="Angsana New"/>
          <w:spacing w:val="-2"/>
          <w:sz w:val="30"/>
          <w:szCs w:val="30"/>
        </w:rPr>
        <w:t>34</w:t>
      </w:r>
      <w:r w:rsidRPr="00DA7B0B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B604DF">
        <w:rPr>
          <w:rFonts w:ascii="Angsana New" w:hAnsi="Angsana New"/>
          <w:spacing w:val="-2"/>
          <w:sz w:val="30"/>
          <w:szCs w:val="30"/>
        </w:rPr>
        <w:t xml:space="preserve">          </w:t>
      </w:r>
      <w:r w:rsidRPr="00DA7B0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DA7B0B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DA7B0B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10AB6A" w14:textId="77777777" w:rsidR="00333F73" w:rsidRPr="00DA7B0B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68CA698" w14:textId="77777777" w:rsidR="00333F73" w:rsidRPr="00DA7B0B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A7B0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CE0120E" w14:textId="77777777" w:rsidR="00333F73" w:rsidRPr="00B21932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B2147E1" w14:textId="77777777" w:rsidR="00333F73" w:rsidRPr="00BA3B87" w:rsidRDefault="00333F73" w:rsidP="00333F7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รหัส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8620B8">
        <w:rPr>
          <w:rFonts w:ascii="Angsana New" w:hAnsi="Angsana New"/>
          <w:sz w:val="30"/>
          <w:szCs w:val="30"/>
        </w:rPr>
        <w:t>2410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</w:rPr>
        <w:t>“</w:t>
      </w:r>
      <w:r w:rsidRPr="00BA3B8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3B87">
        <w:rPr>
          <w:rFonts w:ascii="Angsana New" w:hAnsi="Angsana New"/>
          <w:sz w:val="30"/>
          <w:szCs w:val="30"/>
        </w:rPr>
        <w:t>”</w:t>
      </w:r>
      <w:r w:rsidRPr="00BA3B8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6CF3D56" w14:textId="77777777" w:rsidR="00333F73" w:rsidRPr="006B00FC" w:rsidRDefault="00333F73" w:rsidP="00333F7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4BB0935" w14:textId="77777777" w:rsidR="00333F73" w:rsidRDefault="00333F73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A8462CC" w14:textId="77777777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770C15E" w14:textId="265D0B39" w:rsidR="00F575DC" w:rsidRDefault="00F575DC" w:rsidP="0033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F575DC" w:rsidSect="00B604DF">
          <w:headerReference w:type="default" r:id="rId16"/>
          <w:footerReference w:type="defaul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2"/>
          <w:cols w:space="708"/>
          <w:titlePg/>
          <w:docGrid w:linePitch="360"/>
        </w:sectPr>
      </w:pPr>
    </w:p>
    <w:p w14:paraId="1E5F9EA8" w14:textId="77777777" w:rsidR="00333F73" w:rsidRPr="00A410D7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410D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5565E09" w14:textId="77777777" w:rsidR="00333F73" w:rsidRPr="00B21932" w:rsidRDefault="00333F73" w:rsidP="00333F7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D62524A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8D76FB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8D76FB">
        <w:rPr>
          <w:rFonts w:ascii="Angsana New" w:hAnsi="Angsana New"/>
          <w:spacing w:val="-2"/>
          <w:sz w:val="30"/>
          <w:szCs w:val="30"/>
        </w:rPr>
        <w:t>34</w:t>
      </w:r>
      <w:r w:rsidRPr="00B2193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Pr="00B2193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FFBC49C" w14:textId="77777777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8BE2" w14:textId="0BE2F49D" w:rsidR="00333F73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CED0CD" w14:textId="452D10EE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EF46BC" w14:textId="77777777" w:rsidR="00F575DC" w:rsidRDefault="00F575DC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AD36A4" w14:textId="77777777" w:rsidR="00333F73" w:rsidRPr="00B21932" w:rsidRDefault="00333F73" w:rsidP="00333F7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160DBD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</w:rPr>
        <w:t>(</w:t>
      </w:r>
      <w:r w:rsidRPr="00E61F84">
        <w:rPr>
          <w:rFonts w:ascii="Angsana New" w:hAnsi="Angsana New"/>
          <w:sz w:val="30"/>
          <w:szCs w:val="30"/>
          <w:cs/>
          <w:lang w:val="th-TH"/>
        </w:rPr>
        <w:t>ณัฐพงศ์ ตันติจัตตานนท์</w:t>
      </w:r>
      <w:r w:rsidRPr="00B21932">
        <w:rPr>
          <w:rFonts w:ascii="Angsana New" w:hAnsi="Angsana New"/>
          <w:sz w:val="30"/>
          <w:szCs w:val="30"/>
        </w:rPr>
        <w:t>)</w:t>
      </w:r>
    </w:p>
    <w:p w14:paraId="3D19F589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ED557F" w14:textId="77777777" w:rsidR="00333F73" w:rsidRPr="00B21932" w:rsidRDefault="00333F73" w:rsidP="00333F7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B2193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56F5C2FA" w14:textId="77777777" w:rsidR="00333F73" w:rsidRPr="00B21932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45C27E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410D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8433529" w14:textId="77777777" w:rsidR="00333F73" w:rsidRPr="00A410D7" w:rsidRDefault="00333F73" w:rsidP="00333F7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A410D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E41C408" w14:textId="77777777" w:rsidR="006F2A28" w:rsidRDefault="00B139ED" w:rsidP="00671448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FD051F">
        <w:rPr>
          <w:rFonts w:ascii="Angsana New" w:hAnsi="Angsana New"/>
          <w:b w:val="0"/>
          <w:sz w:val="30"/>
          <w:szCs w:val="30"/>
          <w:lang w:val="en-US" w:bidi="th-TH"/>
        </w:rPr>
        <w:t>12</w:t>
      </w:r>
      <w:r w:rsidR="00333F73" w:rsidRPr="00FD051F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333F73" w:rsidRPr="00FD051F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</w:t>
      </w:r>
      <w:r w:rsidRPr="00FD051F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ษภาคม</w:t>
      </w:r>
      <w:r w:rsidR="00333F73" w:rsidRPr="00FD051F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333F73" w:rsidRPr="00FD051F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="00FF7703">
        <w:rPr>
          <w:rFonts w:ascii="Angsana New" w:hAnsi="Angsana New"/>
          <w:b w:val="0"/>
          <w:sz w:val="30"/>
          <w:szCs w:val="30"/>
          <w:lang w:val="en-US" w:bidi="th-TH"/>
        </w:rPr>
        <w:t>66</w:t>
      </w:r>
    </w:p>
    <w:p w14:paraId="78C008FF" w14:textId="77777777" w:rsidR="000C75C1" w:rsidRDefault="000C75C1" w:rsidP="00671448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sectPr w:rsidR="000C75C1" w:rsidSect="000C411E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B943" w14:textId="77777777" w:rsidR="00731481" w:rsidRDefault="00731481">
      <w:r>
        <w:separator/>
      </w:r>
    </w:p>
  </w:endnote>
  <w:endnote w:type="continuationSeparator" w:id="0">
    <w:p w14:paraId="6153F4C4" w14:textId="77777777" w:rsidR="00731481" w:rsidRDefault="0073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DE85" w14:textId="77777777" w:rsidR="00333F73" w:rsidRDefault="00333F73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45</w:t>
    </w:r>
    <w:r>
      <w:rPr>
        <w:rStyle w:val="PageNumber"/>
        <w:cs/>
      </w:rPr>
      <w:fldChar w:fldCharType="end"/>
    </w:r>
  </w:p>
  <w:p w14:paraId="48C46889" w14:textId="77777777" w:rsidR="00333F73" w:rsidRDefault="00333F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98C7B" w14:textId="77777777" w:rsidR="00333F73" w:rsidRPr="00CB24EB" w:rsidRDefault="00333F7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</w:rPr>
    </w:pPr>
    <w:r w:rsidRPr="00CB24EB">
      <w:rPr>
        <w:rStyle w:val="PageNumber"/>
        <w:rFonts w:ascii="Angsana New" w:hAnsi="Angsana New"/>
      </w:rPr>
      <w:fldChar w:fldCharType="begin"/>
    </w:r>
    <w:r w:rsidRPr="00CB24EB">
      <w:rPr>
        <w:rStyle w:val="PageNumber"/>
        <w:rFonts w:ascii="Angsana New" w:hAnsi="Angsana New"/>
      </w:rPr>
      <w:instrText xml:space="preserve">PAGE  </w:instrText>
    </w:r>
    <w:r w:rsidRPr="00CB24EB">
      <w:rPr>
        <w:rStyle w:val="PageNumber"/>
        <w:rFonts w:ascii="Angsana New" w:hAnsi="Angsana New"/>
      </w:rPr>
      <w:fldChar w:fldCharType="separate"/>
    </w:r>
    <w:r w:rsidRPr="008620B8">
      <w:rPr>
        <w:rStyle w:val="PageNumber"/>
        <w:rFonts w:ascii="Angsana New" w:hAnsi="Angsana New"/>
        <w:noProof/>
        <w:lang w:val="en-US"/>
      </w:rPr>
      <w:t>45</w:t>
    </w:r>
    <w:r w:rsidRPr="00CB24EB">
      <w:rPr>
        <w:rStyle w:val="PageNumber"/>
        <w:rFonts w:ascii="Angsana New" w:hAnsi="Angsana New"/>
      </w:rPr>
      <w:fldChar w:fldCharType="end"/>
    </w:r>
  </w:p>
  <w:p w14:paraId="6BAF232C" w14:textId="77777777" w:rsidR="00333F73" w:rsidRPr="006C798A" w:rsidRDefault="00333F7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B8756" w14:textId="12040172" w:rsidR="000C75C1" w:rsidRPr="00A51784" w:rsidRDefault="000C75C1" w:rsidP="000C75C1">
    <w:pPr>
      <w:pStyle w:val="Footer"/>
      <w:tabs>
        <w:tab w:val="clear" w:pos="3515"/>
        <w:tab w:val="left" w:pos="3502"/>
        <w:tab w:val="left" w:pos="3840"/>
      </w:tabs>
      <w:spacing w:line="20" w:lineRule="atLeast"/>
      <w:jc w:val="center"/>
      <w:rPr>
        <w:rFonts w:ascii="Univers 45 Light" w:hAnsi="Univers 45 Light" w:cs="Arial"/>
        <w:color w:val="7F7F7F"/>
        <w:sz w:val="12"/>
        <w:szCs w:val="12"/>
        <w:lang w:eastAsia="ja-JP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BC70" w14:textId="5C8C11C8" w:rsidR="00333F73" w:rsidRPr="00164F3B" w:rsidRDefault="000C75C1" w:rsidP="006F2A28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164F3B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19A2A" w14:textId="20BAF8C5" w:rsidR="000C75C1" w:rsidRPr="006A3DFC" w:rsidRDefault="000C75C1" w:rsidP="006A3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95A7" w14:textId="77777777" w:rsidR="00731481" w:rsidRDefault="00731481">
      <w:r>
        <w:separator/>
      </w:r>
    </w:p>
  </w:footnote>
  <w:footnote w:type="continuationSeparator" w:id="0">
    <w:p w14:paraId="15E91197" w14:textId="77777777" w:rsidR="00731481" w:rsidRDefault="00731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01D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259D449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B31AFA4" w14:textId="77777777" w:rsidR="00333F73" w:rsidRPr="00F9367B" w:rsidRDefault="00333F7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C2BE61E" w14:textId="77777777" w:rsidR="00333F73" w:rsidRPr="00F9367B" w:rsidRDefault="00333F73">
    <w:pPr>
      <w:pStyle w:val="Header"/>
      <w:rPr>
        <w:sz w:val="16"/>
        <w:szCs w:val="16"/>
      </w:rPr>
    </w:pPr>
  </w:p>
  <w:p w14:paraId="1B27E7F0" w14:textId="77777777" w:rsidR="00333F73" w:rsidRPr="00F9367B" w:rsidRDefault="00333F7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B60D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35FE9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E73E574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3678D1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C5D680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C2A79F" w14:textId="77777777" w:rsidR="00333F73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5A53E4E" w14:textId="77777777" w:rsidR="00333F73" w:rsidRPr="002C7FD1" w:rsidRDefault="00333F73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607F" w14:textId="5BFD90BF" w:rsidR="006F2A28" w:rsidRPr="00B2797B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4F39ADE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88E901" w14:textId="77777777" w:rsidR="006F2A28" w:rsidRDefault="006F2A28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38B720B1" w14:textId="7D2DAAC7" w:rsidR="00333F73" w:rsidRPr="00710AB0" w:rsidRDefault="00333F73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944D" w14:textId="77777777" w:rsidR="00AA6007" w:rsidRPr="004D0F8A" w:rsidRDefault="00AA6007" w:rsidP="004D0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7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18"/>
  </w:num>
  <w:num w:numId="17" w16cid:durableId="795441836">
    <w:abstractNumId w:val="19"/>
  </w:num>
  <w:num w:numId="18" w16cid:durableId="880673726">
    <w:abstractNumId w:val="15"/>
  </w:num>
  <w:num w:numId="19" w16cid:durableId="2110004164">
    <w:abstractNumId w:val="20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1"/>
  </w:num>
  <w:num w:numId="26" w16cid:durableId="2037805653">
    <w:abstractNumId w:val="16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C5A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A0B"/>
    <w:rsid w:val="00032E07"/>
    <w:rsid w:val="0003363B"/>
    <w:rsid w:val="000337A2"/>
    <w:rsid w:val="00034DDD"/>
    <w:rsid w:val="0003539B"/>
    <w:rsid w:val="00035427"/>
    <w:rsid w:val="00035930"/>
    <w:rsid w:val="00035D4B"/>
    <w:rsid w:val="000366A2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7891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39A"/>
    <w:rsid w:val="000A358E"/>
    <w:rsid w:val="000A386C"/>
    <w:rsid w:val="000A391A"/>
    <w:rsid w:val="000A3A4C"/>
    <w:rsid w:val="000A435D"/>
    <w:rsid w:val="000A43C2"/>
    <w:rsid w:val="000A45E8"/>
    <w:rsid w:val="000A4922"/>
    <w:rsid w:val="000A4C33"/>
    <w:rsid w:val="000A4D0B"/>
    <w:rsid w:val="000A5192"/>
    <w:rsid w:val="000A5261"/>
    <w:rsid w:val="000A5FA5"/>
    <w:rsid w:val="000A64D4"/>
    <w:rsid w:val="000A6974"/>
    <w:rsid w:val="000A70CB"/>
    <w:rsid w:val="000A7164"/>
    <w:rsid w:val="000A75C3"/>
    <w:rsid w:val="000A78FE"/>
    <w:rsid w:val="000A7946"/>
    <w:rsid w:val="000B017A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5C1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7CE"/>
    <w:rsid w:val="000D7807"/>
    <w:rsid w:val="000D7924"/>
    <w:rsid w:val="000D79B6"/>
    <w:rsid w:val="000D7C6A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136"/>
    <w:rsid w:val="000F31BE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B28"/>
    <w:rsid w:val="00105C87"/>
    <w:rsid w:val="00105EA8"/>
    <w:rsid w:val="00105F1A"/>
    <w:rsid w:val="0010664E"/>
    <w:rsid w:val="001067C2"/>
    <w:rsid w:val="00106883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4D5"/>
    <w:rsid w:val="001326A6"/>
    <w:rsid w:val="00132F72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B5C"/>
    <w:rsid w:val="00154C47"/>
    <w:rsid w:val="00154E63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4F3B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9051A"/>
    <w:rsid w:val="00190598"/>
    <w:rsid w:val="00190676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B04"/>
    <w:rsid w:val="001D1C62"/>
    <w:rsid w:val="001D2017"/>
    <w:rsid w:val="001D213E"/>
    <w:rsid w:val="001D2186"/>
    <w:rsid w:val="001D21CA"/>
    <w:rsid w:val="001D25E4"/>
    <w:rsid w:val="001D29BC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68C"/>
    <w:rsid w:val="001E18B3"/>
    <w:rsid w:val="001E19C6"/>
    <w:rsid w:val="001E1B56"/>
    <w:rsid w:val="001E1C20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65D"/>
    <w:rsid w:val="00200763"/>
    <w:rsid w:val="00200B54"/>
    <w:rsid w:val="00200C31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3D8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FB4"/>
    <w:rsid w:val="00263117"/>
    <w:rsid w:val="00263274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E00A5"/>
    <w:rsid w:val="002E05D8"/>
    <w:rsid w:val="002E0630"/>
    <w:rsid w:val="002E0AE7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9DB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243"/>
    <w:rsid w:val="0030341D"/>
    <w:rsid w:val="0030393F"/>
    <w:rsid w:val="00303B8E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82"/>
    <w:rsid w:val="00312654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934"/>
    <w:rsid w:val="00321995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AF"/>
    <w:rsid w:val="00331AA0"/>
    <w:rsid w:val="00331AE5"/>
    <w:rsid w:val="00331B92"/>
    <w:rsid w:val="00331D3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D2"/>
    <w:rsid w:val="003769E7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7D"/>
    <w:rsid w:val="003B6775"/>
    <w:rsid w:val="003B68C6"/>
    <w:rsid w:val="003B6D6D"/>
    <w:rsid w:val="003B6EC2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77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2F54"/>
    <w:rsid w:val="003E3020"/>
    <w:rsid w:val="003E33F2"/>
    <w:rsid w:val="003E35FD"/>
    <w:rsid w:val="003E3919"/>
    <w:rsid w:val="003E3C26"/>
    <w:rsid w:val="003E3D77"/>
    <w:rsid w:val="003E3DDE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A9D"/>
    <w:rsid w:val="003F5D31"/>
    <w:rsid w:val="003F6305"/>
    <w:rsid w:val="003F6486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435"/>
    <w:rsid w:val="00404A52"/>
    <w:rsid w:val="00404B6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700E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2D1C"/>
    <w:rsid w:val="0047352F"/>
    <w:rsid w:val="004736AD"/>
    <w:rsid w:val="00473734"/>
    <w:rsid w:val="0047407A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2A7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D98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DAB"/>
    <w:rsid w:val="004D0F8A"/>
    <w:rsid w:val="004D108A"/>
    <w:rsid w:val="004D110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E9A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890"/>
    <w:rsid w:val="0058191D"/>
    <w:rsid w:val="00581C9B"/>
    <w:rsid w:val="00581D3E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D83"/>
    <w:rsid w:val="00590E37"/>
    <w:rsid w:val="00591221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609"/>
    <w:rsid w:val="005A6670"/>
    <w:rsid w:val="005A6BF9"/>
    <w:rsid w:val="005A736E"/>
    <w:rsid w:val="005A74D3"/>
    <w:rsid w:val="005A75BA"/>
    <w:rsid w:val="005A76D6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36D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7B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C3C"/>
    <w:rsid w:val="005E5E78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BB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934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7C5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5E8E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289"/>
    <w:rsid w:val="0065631D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925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4B"/>
    <w:rsid w:val="006922E6"/>
    <w:rsid w:val="00692582"/>
    <w:rsid w:val="00692781"/>
    <w:rsid w:val="00692A4D"/>
    <w:rsid w:val="00692D6E"/>
    <w:rsid w:val="00693537"/>
    <w:rsid w:val="00693E53"/>
    <w:rsid w:val="00694245"/>
    <w:rsid w:val="00694346"/>
    <w:rsid w:val="006949F1"/>
    <w:rsid w:val="00694E62"/>
    <w:rsid w:val="0069504E"/>
    <w:rsid w:val="00695F90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C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7CE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B07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4DF5"/>
    <w:rsid w:val="006F4FF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186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627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52B"/>
    <w:rsid w:val="00725AA7"/>
    <w:rsid w:val="00725B25"/>
    <w:rsid w:val="00725CCC"/>
    <w:rsid w:val="0072608A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5C"/>
    <w:rsid w:val="00730C70"/>
    <w:rsid w:val="00730CC7"/>
    <w:rsid w:val="00730F1C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B75"/>
    <w:rsid w:val="00740B97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74"/>
    <w:rsid w:val="007706C9"/>
    <w:rsid w:val="00770881"/>
    <w:rsid w:val="00770B72"/>
    <w:rsid w:val="00770BF2"/>
    <w:rsid w:val="00770C8D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859"/>
    <w:rsid w:val="007849DC"/>
    <w:rsid w:val="00784E6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61A9"/>
    <w:rsid w:val="00796506"/>
    <w:rsid w:val="007977F8"/>
    <w:rsid w:val="00797D16"/>
    <w:rsid w:val="007A003A"/>
    <w:rsid w:val="007A02E3"/>
    <w:rsid w:val="007A0939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5C3"/>
    <w:rsid w:val="007A65D8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247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C36"/>
    <w:rsid w:val="007F323C"/>
    <w:rsid w:val="007F329F"/>
    <w:rsid w:val="007F337B"/>
    <w:rsid w:val="007F41AF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AD3"/>
    <w:rsid w:val="007F5E5A"/>
    <w:rsid w:val="007F5EE8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C98"/>
    <w:rsid w:val="00844D55"/>
    <w:rsid w:val="00844FB5"/>
    <w:rsid w:val="00845049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288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3EB"/>
    <w:rsid w:val="0087747C"/>
    <w:rsid w:val="008774CA"/>
    <w:rsid w:val="008774F0"/>
    <w:rsid w:val="00877670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396"/>
    <w:rsid w:val="008B6413"/>
    <w:rsid w:val="008B6C3E"/>
    <w:rsid w:val="008B6DEE"/>
    <w:rsid w:val="008B6F01"/>
    <w:rsid w:val="008B70A1"/>
    <w:rsid w:val="008B73D8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54B"/>
    <w:rsid w:val="008D25CB"/>
    <w:rsid w:val="008D29C4"/>
    <w:rsid w:val="008D2AA2"/>
    <w:rsid w:val="008D2E96"/>
    <w:rsid w:val="008D3436"/>
    <w:rsid w:val="008D3905"/>
    <w:rsid w:val="008D3E55"/>
    <w:rsid w:val="008D3F40"/>
    <w:rsid w:val="008D4863"/>
    <w:rsid w:val="008D48B6"/>
    <w:rsid w:val="008D49AA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55"/>
    <w:rsid w:val="008D7A81"/>
    <w:rsid w:val="008D7CB2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8C5"/>
    <w:rsid w:val="008E3BAD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7A0A"/>
    <w:rsid w:val="008E7CB0"/>
    <w:rsid w:val="008E7D71"/>
    <w:rsid w:val="008E7F30"/>
    <w:rsid w:val="008F04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4183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B92"/>
    <w:rsid w:val="00914C9E"/>
    <w:rsid w:val="009150CB"/>
    <w:rsid w:val="00915192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3F"/>
    <w:rsid w:val="00932D51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4C2"/>
    <w:rsid w:val="00936701"/>
    <w:rsid w:val="00936791"/>
    <w:rsid w:val="00936BE6"/>
    <w:rsid w:val="00936C30"/>
    <w:rsid w:val="00936EB7"/>
    <w:rsid w:val="00936FA4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B00"/>
    <w:rsid w:val="00951DEF"/>
    <w:rsid w:val="00951EA4"/>
    <w:rsid w:val="00951F1F"/>
    <w:rsid w:val="009521EE"/>
    <w:rsid w:val="0095262D"/>
    <w:rsid w:val="00952E1E"/>
    <w:rsid w:val="00952EC3"/>
    <w:rsid w:val="00952EEB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46CC"/>
    <w:rsid w:val="00964754"/>
    <w:rsid w:val="009647EE"/>
    <w:rsid w:val="00964809"/>
    <w:rsid w:val="009648A4"/>
    <w:rsid w:val="009648D0"/>
    <w:rsid w:val="009649E6"/>
    <w:rsid w:val="00964C7C"/>
    <w:rsid w:val="009651A9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91A"/>
    <w:rsid w:val="00971A53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C06"/>
    <w:rsid w:val="0098200A"/>
    <w:rsid w:val="0098217B"/>
    <w:rsid w:val="0098249B"/>
    <w:rsid w:val="0098297D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B6E"/>
    <w:rsid w:val="009D5EFD"/>
    <w:rsid w:val="009D5FF8"/>
    <w:rsid w:val="009D606C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BEC"/>
    <w:rsid w:val="009E4FE1"/>
    <w:rsid w:val="009E513A"/>
    <w:rsid w:val="009E533C"/>
    <w:rsid w:val="009E5405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EA1"/>
    <w:rsid w:val="009F0A90"/>
    <w:rsid w:val="009F0C48"/>
    <w:rsid w:val="009F0C54"/>
    <w:rsid w:val="009F14C1"/>
    <w:rsid w:val="009F1714"/>
    <w:rsid w:val="009F1C7C"/>
    <w:rsid w:val="009F2108"/>
    <w:rsid w:val="009F2713"/>
    <w:rsid w:val="009F27EE"/>
    <w:rsid w:val="009F2A09"/>
    <w:rsid w:val="009F2DDD"/>
    <w:rsid w:val="009F2E9F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DBE"/>
    <w:rsid w:val="00A05F0A"/>
    <w:rsid w:val="00A0630A"/>
    <w:rsid w:val="00A0668A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09"/>
    <w:rsid w:val="00A11F85"/>
    <w:rsid w:val="00A1217A"/>
    <w:rsid w:val="00A127A8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99B"/>
    <w:rsid w:val="00A232EB"/>
    <w:rsid w:val="00A235A2"/>
    <w:rsid w:val="00A236D9"/>
    <w:rsid w:val="00A237A2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64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441"/>
    <w:rsid w:val="00A476ED"/>
    <w:rsid w:val="00A47781"/>
    <w:rsid w:val="00A47876"/>
    <w:rsid w:val="00A47B60"/>
    <w:rsid w:val="00A47C36"/>
    <w:rsid w:val="00A501D3"/>
    <w:rsid w:val="00A504ED"/>
    <w:rsid w:val="00A50A52"/>
    <w:rsid w:val="00A50B83"/>
    <w:rsid w:val="00A50BBE"/>
    <w:rsid w:val="00A50CEB"/>
    <w:rsid w:val="00A5139C"/>
    <w:rsid w:val="00A513A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BF8"/>
    <w:rsid w:val="00A77C6C"/>
    <w:rsid w:val="00A77D34"/>
    <w:rsid w:val="00A77D7D"/>
    <w:rsid w:val="00A8001E"/>
    <w:rsid w:val="00A8003A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00"/>
    <w:rsid w:val="00A94540"/>
    <w:rsid w:val="00A94610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8A2"/>
    <w:rsid w:val="00AF68E9"/>
    <w:rsid w:val="00AF69C1"/>
    <w:rsid w:val="00AF6B32"/>
    <w:rsid w:val="00AF6D39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F50"/>
    <w:rsid w:val="00B32FCC"/>
    <w:rsid w:val="00B332F2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AAC"/>
    <w:rsid w:val="00B70417"/>
    <w:rsid w:val="00B708E4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7707"/>
    <w:rsid w:val="00B77764"/>
    <w:rsid w:val="00B77838"/>
    <w:rsid w:val="00B77BFA"/>
    <w:rsid w:val="00B77E25"/>
    <w:rsid w:val="00B77E2F"/>
    <w:rsid w:val="00B80342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30E3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773"/>
    <w:rsid w:val="00BA7BBA"/>
    <w:rsid w:val="00BA7CCF"/>
    <w:rsid w:val="00BA7D89"/>
    <w:rsid w:val="00BB0049"/>
    <w:rsid w:val="00BB0C4F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248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0C9"/>
    <w:rsid w:val="00C34BF2"/>
    <w:rsid w:val="00C34C3B"/>
    <w:rsid w:val="00C34D8E"/>
    <w:rsid w:val="00C353E5"/>
    <w:rsid w:val="00C354A3"/>
    <w:rsid w:val="00C354CD"/>
    <w:rsid w:val="00C3552C"/>
    <w:rsid w:val="00C359AC"/>
    <w:rsid w:val="00C35A9D"/>
    <w:rsid w:val="00C35F57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26BD"/>
    <w:rsid w:val="00C52859"/>
    <w:rsid w:val="00C52EB4"/>
    <w:rsid w:val="00C530AC"/>
    <w:rsid w:val="00C53E57"/>
    <w:rsid w:val="00C54191"/>
    <w:rsid w:val="00C54D51"/>
    <w:rsid w:val="00C550F5"/>
    <w:rsid w:val="00C55579"/>
    <w:rsid w:val="00C55617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4D6"/>
    <w:rsid w:val="00C746D8"/>
    <w:rsid w:val="00C74AEF"/>
    <w:rsid w:val="00C74F0D"/>
    <w:rsid w:val="00C75ACF"/>
    <w:rsid w:val="00C760A2"/>
    <w:rsid w:val="00C760B8"/>
    <w:rsid w:val="00C76709"/>
    <w:rsid w:val="00C76841"/>
    <w:rsid w:val="00C76C77"/>
    <w:rsid w:val="00C76DF8"/>
    <w:rsid w:val="00C7761C"/>
    <w:rsid w:val="00C779CF"/>
    <w:rsid w:val="00C779E3"/>
    <w:rsid w:val="00C77D82"/>
    <w:rsid w:val="00C802CF"/>
    <w:rsid w:val="00C803AE"/>
    <w:rsid w:val="00C80B25"/>
    <w:rsid w:val="00C80E94"/>
    <w:rsid w:val="00C81124"/>
    <w:rsid w:val="00C815C4"/>
    <w:rsid w:val="00C815D9"/>
    <w:rsid w:val="00C81B02"/>
    <w:rsid w:val="00C81BEC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C7B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BBE"/>
    <w:rsid w:val="00D07F80"/>
    <w:rsid w:val="00D106CD"/>
    <w:rsid w:val="00D10713"/>
    <w:rsid w:val="00D10C5B"/>
    <w:rsid w:val="00D10CC5"/>
    <w:rsid w:val="00D113A5"/>
    <w:rsid w:val="00D11B97"/>
    <w:rsid w:val="00D12675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BAA"/>
    <w:rsid w:val="00D24E70"/>
    <w:rsid w:val="00D251C1"/>
    <w:rsid w:val="00D25789"/>
    <w:rsid w:val="00D25812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514"/>
    <w:rsid w:val="00D527F6"/>
    <w:rsid w:val="00D52D96"/>
    <w:rsid w:val="00D52D9E"/>
    <w:rsid w:val="00D52DB4"/>
    <w:rsid w:val="00D52DDA"/>
    <w:rsid w:val="00D52FC2"/>
    <w:rsid w:val="00D53077"/>
    <w:rsid w:val="00D53129"/>
    <w:rsid w:val="00D531B1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801"/>
    <w:rsid w:val="00DD6E54"/>
    <w:rsid w:val="00DD74C8"/>
    <w:rsid w:val="00DD7722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1138"/>
    <w:rsid w:val="00E011AF"/>
    <w:rsid w:val="00E01378"/>
    <w:rsid w:val="00E015E7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917"/>
    <w:rsid w:val="00E16960"/>
    <w:rsid w:val="00E16E86"/>
    <w:rsid w:val="00E1703B"/>
    <w:rsid w:val="00E17249"/>
    <w:rsid w:val="00E1764E"/>
    <w:rsid w:val="00E178A5"/>
    <w:rsid w:val="00E178C4"/>
    <w:rsid w:val="00E17956"/>
    <w:rsid w:val="00E17DE4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AFA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CAB"/>
    <w:rsid w:val="00E40DD9"/>
    <w:rsid w:val="00E410CF"/>
    <w:rsid w:val="00E413CB"/>
    <w:rsid w:val="00E415EC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547"/>
    <w:rsid w:val="00E527CA"/>
    <w:rsid w:val="00E52C3A"/>
    <w:rsid w:val="00E52E83"/>
    <w:rsid w:val="00E53025"/>
    <w:rsid w:val="00E53211"/>
    <w:rsid w:val="00E53EF8"/>
    <w:rsid w:val="00E542FC"/>
    <w:rsid w:val="00E54915"/>
    <w:rsid w:val="00E54945"/>
    <w:rsid w:val="00E54C98"/>
    <w:rsid w:val="00E5501D"/>
    <w:rsid w:val="00E55078"/>
    <w:rsid w:val="00E558AD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DD5"/>
    <w:rsid w:val="00E93235"/>
    <w:rsid w:val="00E9353B"/>
    <w:rsid w:val="00E93597"/>
    <w:rsid w:val="00E9364F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7AC"/>
    <w:rsid w:val="00EC4941"/>
    <w:rsid w:val="00EC4994"/>
    <w:rsid w:val="00EC4B11"/>
    <w:rsid w:val="00EC4CBB"/>
    <w:rsid w:val="00EC4E25"/>
    <w:rsid w:val="00EC4E44"/>
    <w:rsid w:val="00EC4E79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12C2"/>
    <w:rsid w:val="00EE1464"/>
    <w:rsid w:val="00EE15CC"/>
    <w:rsid w:val="00EE1922"/>
    <w:rsid w:val="00EE1C96"/>
    <w:rsid w:val="00EE1D08"/>
    <w:rsid w:val="00EE1D3E"/>
    <w:rsid w:val="00EE1EA1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A84"/>
    <w:rsid w:val="00F24CC7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635"/>
    <w:rsid w:val="00F56663"/>
    <w:rsid w:val="00F56A67"/>
    <w:rsid w:val="00F56B55"/>
    <w:rsid w:val="00F570B6"/>
    <w:rsid w:val="00F57206"/>
    <w:rsid w:val="00F57241"/>
    <w:rsid w:val="00F575DC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19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403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Janjira, Supapakdee</cp:lastModifiedBy>
  <cp:revision>5</cp:revision>
  <cp:lastPrinted>2022-11-04T11:34:00Z</cp:lastPrinted>
  <dcterms:created xsi:type="dcterms:W3CDTF">2023-05-12T09:29:00Z</dcterms:created>
  <dcterms:modified xsi:type="dcterms:W3CDTF">2023-05-12T10:05:00Z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