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77777777" w:rsidR="000C411E" w:rsidRPr="000C411E" w:rsidRDefault="000C411E" w:rsidP="000C411E">
      <w:pPr>
        <w:spacing w:line="240" w:lineRule="auto"/>
        <w:rPr>
          <w:sz w:val="2"/>
          <w:szCs w:val="2"/>
          <w:cs/>
        </w:rPr>
      </w:pP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BA3B87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b w:val="0"/>
                <w:bCs w:val="0"/>
              </w:rPr>
              <w:br w:type="page"/>
            </w: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BA3B87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C45EE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C78E67B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52EEB" w:rsidRPr="00BA3B87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77777777" w:rsidR="00952EEB" w:rsidRPr="00BC65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81115" w:rsidRPr="00BA3B87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572DC416" w:rsidR="00B81115" w:rsidRDefault="00B81115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B81115" w:rsidRPr="00BA3B87" w:rsidRDefault="00B81115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0041DC7D" w:rsidR="00B81115" w:rsidRPr="00BA3B87" w:rsidRDefault="008050F2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50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</w:tr>
      <w:tr w:rsidR="00B81115" w:rsidRPr="00BA3B87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7FCAE0F0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B81115" w:rsidRPr="00BA3B87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7CE35863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B81115" w:rsidRPr="00BA3B87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231BC893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41A8C970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E32AD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B81115" w:rsidRPr="00BA3B87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6F2A067F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81115" w:rsidRPr="00BA3B87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7BDE6171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77777777" w:rsidR="00B81115" w:rsidRPr="00C241F2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81115" w:rsidRPr="00BA3B87" w14:paraId="5F980A4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16F69" w14:textId="319C8E55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9BEAB4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87FA3F" w14:textId="77777777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B81115" w:rsidRPr="00BA3B87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03E9D960" w:rsidR="00B81115" w:rsidRDefault="00E32AD6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0ED8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7F60521C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81115" w:rsidRPr="00BA3B87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1844EA86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2A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7A7055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7CB098AB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ขาดทุน) ต่อหุ้น</w:t>
            </w:r>
          </w:p>
        </w:tc>
      </w:tr>
      <w:tr w:rsidR="00B81115" w:rsidRPr="00BA3B87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5C2108D1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2A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576EA0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766C32A7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81115" w:rsidRPr="00BA3B87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1B99393E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2A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CEF9C1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2FE01872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B81115" w:rsidRPr="00BA3B87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385095B8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2A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FC1513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431696EB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B81115" w:rsidRPr="00BA3B87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A68B892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2A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DB8B1F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D750B5E" w14:textId="54A8967A" w:rsidR="00B81115" w:rsidRPr="00AE12E6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2B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00727" w:rsidRPr="00BA3B87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F00727" w:rsidRPr="00BC65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F5FF" w14:textId="77777777" w:rsidR="00F00727" w:rsidRPr="00BA3B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89203D" w14:textId="2D4C6BA7" w:rsidR="00F00727" w:rsidRPr="00BA3B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00727" w:rsidRPr="00BA3B87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F00727" w:rsidRPr="00BC65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99B13" w14:textId="77777777" w:rsidR="00F00727" w:rsidRPr="00BA3B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4F24D0" w14:textId="77777777" w:rsidR="00F00727" w:rsidRPr="001A0D1E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00727" w:rsidRPr="00BA3B87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F00727" w:rsidRPr="00BA3B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7CB7B" w14:textId="77777777" w:rsidR="00F00727" w:rsidRPr="00BA3B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1CE1" w14:textId="77777777" w:rsidR="00F00727" w:rsidRPr="006A3DFE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00727" w:rsidRPr="00BA3B87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F0072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35B02" w14:textId="77777777" w:rsidR="00F00727" w:rsidRPr="00BA3B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72157" w14:textId="77777777" w:rsidR="00F0072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F00727" w:rsidRPr="00BA3B87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F0072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0F8B0" w14:textId="77777777" w:rsidR="00F00727" w:rsidRPr="00BA3B87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913B73" w14:textId="77777777" w:rsidR="00F00727" w:rsidRPr="0045264A" w:rsidRDefault="00F00727" w:rsidP="00F007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2259EB61" w14:textId="77777777" w:rsidR="00952EEB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C087AC" w14:textId="77777777" w:rsidR="00276700" w:rsidRPr="009433A9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98297D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196965CC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B139ED" w:rsidRPr="00AC09DC">
        <w:rPr>
          <w:rFonts w:ascii="Angsana New" w:hAnsi="Angsana New"/>
          <w:bCs/>
          <w:sz w:val="30"/>
          <w:szCs w:val="30"/>
        </w:rPr>
        <w:t>12</w:t>
      </w:r>
      <w:r w:rsidR="0071411B" w:rsidRPr="00AC09DC">
        <w:rPr>
          <w:rFonts w:ascii="Angsana New" w:hAnsi="Angsana New"/>
          <w:sz w:val="30"/>
          <w:szCs w:val="30"/>
          <w:cs/>
        </w:rPr>
        <w:t xml:space="preserve"> </w:t>
      </w:r>
      <w:r w:rsidR="007E3247" w:rsidRPr="00AC09DC">
        <w:rPr>
          <w:rFonts w:ascii="Angsana New" w:hAnsi="Angsana New" w:hint="cs"/>
          <w:sz w:val="30"/>
          <w:szCs w:val="30"/>
          <w:cs/>
        </w:rPr>
        <w:t>พฤ</w:t>
      </w:r>
      <w:r w:rsidR="00B139ED" w:rsidRPr="00AC09DC">
        <w:rPr>
          <w:rFonts w:ascii="Angsana New" w:hAnsi="Angsana New" w:hint="cs"/>
          <w:sz w:val="30"/>
          <w:szCs w:val="30"/>
          <w:cs/>
        </w:rPr>
        <w:t>ษภาคม</w:t>
      </w:r>
      <w:r w:rsidR="000C411E" w:rsidRPr="00AC09DC">
        <w:rPr>
          <w:rFonts w:ascii="Angsana New" w:hAnsi="Angsana New" w:hint="cs"/>
          <w:sz w:val="30"/>
          <w:szCs w:val="30"/>
          <w:cs/>
        </w:rPr>
        <w:t xml:space="preserve"> </w:t>
      </w:r>
      <w:r w:rsidR="000C411E" w:rsidRPr="00AC09DC">
        <w:rPr>
          <w:rFonts w:ascii="Angsana New" w:hAnsi="Angsana New" w:hint="cs"/>
          <w:sz w:val="30"/>
          <w:szCs w:val="30"/>
        </w:rPr>
        <w:t>256</w:t>
      </w:r>
      <w:r w:rsidR="009F3990" w:rsidRPr="00AC09DC">
        <w:rPr>
          <w:rFonts w:ascii="Angsana New" w:hAnsi="Angsana New"/>
          <w:sz w:val="30"/>
          <w:szCs w:val="30"/>
        </w:rPr>
        <w:t>6</w:t>
      </w:r>
    </w:p>
    <w:p w14:paraId="19C18B58" w14:textId="77777777" w:rsidR="00661CC0" w:rsidRPr="0098297D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9433A9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3A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98297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6B62281D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E9488D">
        <w:rPr>
          <w:rFonts w:ascii="Angsana New" w:hAnsi="Angsana New"/>
          <w:sz w:val="30"/>
          <w:szCs w:val="30"/>
        </w:rPr>
        <w:t>5</w:t>
      </w:r>
    </w:p>
    <w:p w14:paraId="2983236C" w14:textId="26F2B0F1" w:rsidR="001512FC" w:rsidRPr="0098297D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4E2FFFB4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E9488D">
        <w:rPr>
          <w:rFonts w:ascii="Angsana New" w:hAnsi="Angsana New"/>
          <w:sz w:val="30"/>
          <w:szCs w:val="30"/>
        </w:rPr>
        <w:t>5</w:t>
      </w:r>
    </w:p>
    <w:p w14:paraId="6728B332" w14:textId="77777777" w:rsidR="001E2D8D" w:rsidRPr="0098297D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59130541" w:rsidR="00C45EB9" w:rsidRPr="00B81115" w:rsidRDefault="00B81115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81115">
        <w:rPr>
          <w:rFonts w:ascii="Angsana New" w:hAnsi="Angsana New"/>
          <w:bCs/>
          <w:sz w:val="30"/>
          <w:szCs w:val="30"/>
          <w:cs/>
        </w:rPr>
        <w:t>การได้มาซึ่งอำนาจควบคุมในบริษัทย่อย</w:t>
      </w:r>
    </w:p>
    <w:p w14:paraId="613AED21" w14:textId="2B482EF7" w:rsidR="00B81115" w:rsidRPr="0098297D" w:rsidRDefault="00B81115" w:rsidP="00B811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02984EE4" w14:textId="13ADFC7D" w:rsidR="00B81115" w:rsidRDefault="00B81115" w:rsidP="00B45C3D">
      <w:pPr>
        <w:pStyle w:val="ListParagraph"/>
        <w:spacing w:after="160" w:line="259" w:lineRule="auto"/>
        <w:ind w:left="540"/>
        <w:jc w:val="thaiDistribute"/>
        <w:rPr>
          <w:b/>
          <w:color w:val="000000"/>
          <w:szCs w:val="30"/>
        </w:rPr>
      </w:pPr>
      <w:r w:rsidRPr="002A10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0470">
        <w:rPr>
          <w:rFonts w:ascii="Angsana New" w:hAnsi="Angsana New"/>
          <w:sz w:val="30"/>
          <w:szCs w:val="30"/>
        </w:rPr>
        <w:t>17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 </w:t>
      </w:r>
      <w:r w:rsidRPr="00250470">
        <w:rPr>
          <w:rFonts w:ascii="Angsana New" w:hAnsi="Angsana New"/>
          <w:sz w:val="30"/>
          <w:szCs w:val="30"/>
        </w:rPr>
        <w:t>2566</w:t>
      </w:r>
      <w:r w:rsidRPr="002A10C9">
        <w:rPr>
          <w:rFonts w:ascii="Angsana New" w:hAnsi="Angsana New"/>
          <w:sz w:val="30"/>
          <w:szCs w:val="30"/>
          <w:cs/>
        </w:rPr>
        <w:t xml:space="preserve"> บริษัท คอนโทร์โน จำกัด (“</w:t>
      </w:r>
      <w:r w:rsidRPr="002A10C9">
        <w:rPr>
          <w:rFonts w:ascii="Angsana New" w:hAnsi="Angsana New"/>
          <w:sz w:val="30"/>
          <w:szCs w:val="30"/>
        </w:rPr>
        <w:t xml:space="preserve">CCL”) </w:t>
      </w:r>
      <w:r w:rsidRPr="002A10C9">
        <w:rPr>
          <w:rFonts w:ascii="Angsana New" w:hAnsi="Angsana New"/>
          <w:sz w:val="30"/>
          <w:szCs w:val="30"/>
          <w:cs/>
        </w:rPr>
        <w:t>บริษัทย่อยในกลุ่มบริษัทได้เข้าซื้อหุ้นบริษัท สแกน แอดวานซ์ เพาเวอร์ จำกัด (“</w:t>
      </w:r>
      <w:r w:rsidRPr="002A10C9">
        <w:rPr>
          <w:rFonts w:ascii="Angsana New" w:hAnsi="Angsana New"/>
          <w:sz w:val="30"/>
          <w:szCs w:val="30"/>
        </w:rPr>
        <w:t xml:space="preserve">SAP”) </w:t>
      </w:r>
      <w:r w:rsidRPr="002A10C9">
        <w:rPr>
          <w:rFonts w:ascii="Angsana New" w:hAnsi="Angsana New"/>
          <w:sz w:val="30"/>
          <w:szCs w:val="30"/>
          <w:cs/>
        </w:rPr>
        <w:t xml:space="preserve">การร่วมค้าของกลุ่มบริษัท จากบริษัท ไทย แอดวานซ์ โซลาร์ จำกัด จำนวน </w:t>
      </w:r>
      <w:r>
        <w:rPr>
          <w:rFonts w:ascii="Angsana New" w:hAnsi="Angsana New"/>
          <w:sz w:val="30"/>
          <w:szCs w:val="30"/>
        </w:rPr>
        <w:t>273,612</w:t>
      </w:r>
      <w:r w:rsidRPr="002A10C9">
        <w:rPr>
          <w:rFonts w:ascii="Angsana New" w:hAnsi="Angsana New"/>
          <w:sz w:val="30"/>
          <w:szCs w:val="30"/>
          <w:cs/>
        </w:rPr>
        <w:t xml:space="preserve"> หุ้น รวมเป็นจำนวนเงินทั้งสิ้น</w:t>
      </w:r>
      <w:r>
        <w:rPr>
          <w:rFonts w:ascii="Angsana New" w:hAnsi="Angsana New"/>
          <w:sz w:val="30"/>
          <w:szCs w:val="30"/>
        </w:rPr>
        <w:t xml:space="preserve"> 18.52</w:t>
      </w:r>
      <w:r w:rsidRPr="002A10C9">
        <w:rPr>
          <w:rFonts w:ascii="Angsana New" w:hAnsi="Angsana New"/>
          <w:sz w:val="30"/>
          <w:szCs w:val="30"/>
          <w:cs/>
        </w:rPr>
        <w:t xml:space="preserve"> ล้านบาท การเข้าซื้อหุ้นดังกล่าวส่งผลให้สัดส่วนการถือหุ้นใน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 xml:space="preserve">ของ </w:t>
      </w:r>
      <w:r w:rsidRPr="002A10C9">
        <w:rPr>
          <w:rFonts w:ascii="Angsana New" w:hAnsi="Angsana New"/>
          <w:sz w:val="30"/>
          <w:szCs w:val="30"/>
        </w:rPr>
        <w:t xml:space="preserve">CCL </w:t>
      </w:r>
      <w:r w:rsidRPr="002A10C9">
        <w:rPr>
          <w:rFonts w:ascii="Angsana New" w:hAnsi="Angsana New"/>
          <w:sz w:val="30"/>
          <w:szCs w:val="30"/>
          <w:cs/>
        </w:rPr>
        <w:t>เพิ่มขึ้นจากร้อยละ</w:t>
      </w:r>
      <w:r>
        <w:rPr>
          <w:rFonts w:ascii="Angsana New" w:hAnsi="Angsana New"/>
          <w:sz w:val="30"/>
          <w:szCs w:val="30"/>
        </w:rPr>
        <w:t xml:space="preserve"> 58.69</w:t>
      </w:r>
      <w:r w:rsidRPr="002A10C9">
        <w:rPr>
          <w:rFonts w:ascii="Angsana New" w:hAnsi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/>
          <w:sz w:val="30"/>
          <w:szCs w:val="30"/>
        </w:rPr>
        <w:t xml:space="preserve"> 68.92</w:t>
      </w:r>
      <w:r w:rsidRPr="002A10C9">
        <w:rPr>
          <w:rFonts w:ascii="Angsana New" w:hAnsi="Angsana New"/>
          <w:sz w:val="30"/>
          <w:szCs w:val="30"/>
          <w:cs/>
        </w:rPr>
        <w:t xml:space="preserve"> ของจำนวนหุ้นสามัญทั้งหมด</w:t>
      </w:r>
      <w:r>
        <w:rPr>
          <w:rFonts w:ascii="Angsana New" w:hAnsi="Angsana New"/>
          <w:sz w:val="30"/>
          <w:szCs w:val="30"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 นอกจากนี้ในวันดังกล่าวผู้ถือหุ้นของ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ได้มีการยกเลิกสัญญาข้อตกลงระหว่างผู้ถือหุ้นที่กำหนดให้</w:t>
      </w:r>
      <w:r>
        <w:rPr>
          <w:rFonts w:ascii="Angsana New" w:hAnsi="Angsana New" w:hint="cs"/>
          <w:sz w:val="30"/>
          <w:szCs w:val="30"/>
          <w:cs/>
        </w:rPr>
        <w:t>ผู้ร่วมค้า</w:t>
      </w:r>
      <w:r w:rsidRPr="002A10C9">
        <w:rPr>
          <w:rFonts w:ascii="Angsana New" w:hAnsi="Angsana New"/>
          <w:sz w:val="30"/>
          <w:szCs w:val="30"/>
          <w:cs/>
        </w:rPr>
        <w:t>ทุกฝ่ายต้องตกลงร่วมกันในการดำเนินธุรกิจ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ทำให้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เปลี่ยนสถานะจากการร่วมค้าเป็นบริษัทย่อยของกลุ่มบริษัท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32AD6" w:rsidRPr="00B45C3D">
        <w:rPr>
          <w:rFonts w:ascii="Angsana New" w:hAnsi="Angsana New" w:hint="cs"/>
          <w:sz w:val="30"/>
          <w:szCs w:val="30"/>
          <w:cs/>
        </w:rPr>
        <w:t xml:space="preserve">กลุ่มบริษัทมีต้นทุนที่เกี่ยวกับการซื้อจำนวน </w:t>
      </w:r>
      <w:r w:rsidR="00E32AD6" w:rsidRPr="00B45C3D">
        <w:rPr>
          <w:rFonts w:ascii="Angsana New" w:hAnsi="Angsana New"/>
          <w:sz w:val="30"/>
          <w:szCs w:val="30"/>
        </w:rPr>
        <w:t xml:space="preserve">0.2 </w:t>
      </w:r>
      <w:r w:rsidR="00E32AD6" w:rsidRPr="00B45C3D">
        <w:rPr>
          <w:rFonts w:ascii="Angsana New" w:hAnsi="Angsana New" w:hint="cs"/>
          <w:sz w:val="30"/>
          <w:szCs w:val="30"/>
          <w:cs/>
        </w:rPr>
        <w:t>ล้านบาท ซึ่งรวม</w:t>
      </w:r>
      <w:r w:rsidR="00E32AD6" w:rsidRPr="00B45C3D">
        <w:rPr>
          <w:rFonts w:hint="cs"/>
          <w:b/>
          <w:color w:val="000000"/>
          <w:szCs w:val="30"/>
          <w:cs/>
        </w:rPr>
        <w:t>อยู่ในค่าใช้จ่ายในการบริหาร</w:t>
      </w:r>
    </w:p>
    <w:p w14:paraId="14BC1497" w14:textId="4B10C7DF" w:rsidR="005F0FBB" w:rsidRDefault="005F0FBB" w:rsidP="00B45C3D">
      <w:pPr>
        <w:pStyle w:val="ListParagraph"/>
        <w:spacing w:after="160" w:line="259" w:lineRule="auto"/>
        <w:ind w:left="540"/>
        <w:jc w:val="thaiDistribute"/>
        <w:rPr>
          <w:b/>
          <w:color w:val="000000"/>
          <w:szCs w:val="30"/>
        </w:rPr>
      </w:pPr>
    </w:p>
    <w:p w14:paraId="5DD0A341" w14:textId="2803ED42" w:rsidR="005F0FBB" w:rsidRPr="00B45C3D" w:rsidRDefault="005F0FBB" w:rsidP="00B45C3D">
      <w:pPr>
        <w:pStyle w:val="ListParagraph"/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ณ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วันที่</w:t>
      </w:r>
      <w:r w:rsidRPr="005F0FBB">
        <w:rPr>
          <w:sz w:val="30"/>
          <w:szCs w:val="30"/>
          <w:cs/>
        </w:rPr>
        <w:t>ได้มาซึ่งอำนาจควบคุมในบริษัทย่อย</w:t>
      </w:r>
      <w:r w:rsidR="0021042A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ซึ่ง ณ วันที่รายงาน</w:t>
      </w:r>
      <w:r w:rsidR="000C2D64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การประเมิน</w:t>
      </w:r>
      <w:r w:rsidR="000C2D64">
        <w:rPr>
          <w:rFonts w:hint="cs"/>
          <w:sz w:val="30"/>
          <w:szCs w:val="30"/>
          <w:cs/>
        </w:rPr>
        <w:t>มูลค่ายุติธรรม</w:t>
      </w:r>
      <w:r w:rsidR="000D55CE">
        <w:rPr>
          <w:rFonts w:hint="cs"/>
          <w:sz w:val="30"/>
          <w:szCs w:val="30"/>
          <w:cs/>
        </w:rPr>
        <w:t>ดังก</w:t>
      </w:r>
      <w:r w:rsidR="0021042A">
        <w:rPr>
          <w:rFonts w:hint="cs"/>
          <w:sz w:val="30"/>
          <w:szCs w:val="30"/>
          <w:cs/>
        </w:rPr>
        <w:t>ล่าวได้เสร็จสมบูรณ์แล้ว</w:t>
      </w:r>
    </w:p>
    <w:p w14:paraId="28172EC3" w14:textId="7F861912" w:rsidR="0098297D" w:rsidRDefault="00982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color w:val="000000"/>
          <w:sz w:val="30"/>
          <w:szCs w:val="30"/>
        </w:rPr>
        <w:br w:type="page"/>
      </w:r>
    </w:p>
    <w:p w14:paraId="132B7A6B" w14:textId="1A40A3BF" w:rsidR="00B81115" w:rsidRDefault="00B81115" w:rsidP="00B81115">
      <w:pPr>
        <w:pStyle w:val="ListParagraph"/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lastRenderedPageBreak/>
        <w:t>ข้อมูลของสิ่งตอบแทนทั้งหมดที่โอนให้และมูลค่าที่รับรู้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วันที่ซื้อสำหรับ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แต่ละประเภทที่สำคัญ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D6A13E" w14:textId="77777777" w:rsidR="00B81115" w:rsidRPr="00E97F2E" w:rsidRDefault="00B81115" w:rsidP="00E561CB">
      <w:pPr>
        <w:pStyle w:val="ListParagraph"/>
        <w:spacing w:line="259" w:lineRule="auto"/>
        <w:ind w:left="540"/>
        <w:jc w:val="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B81115" w:rsidRPr="00755A56" w14:paraId="04CA5911" w14:textId="77777777" w:rsidTr="00690CED">
        <w:trPr>
          <w:tblHeader/>
        </w:trPr>
        <w:tc>
          <w:tcPr>
            <w:tcW w:w="5670" w:type="dxa"/>
          </w:tcPr>
          <w:p w14:paraId="61DFEE1F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6BEF998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A305C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E01B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9B52147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81115" w:rsidRPr="00755A56" w14:paraId="11165CDF" w14:textId="77777777" w:rsidTr="00690CED">
        <w:trPr>
          <w:tblHeader/>
        </w:trPr>
        <w:tc>
          <w:tcPr>
            <w:tcW w:w="5670" w:type="dxa"/>
          </w:tcPr>
          <w:p w14:paraId="61C7A476" w14:textId="77777777" w:rsidR="00B81115" w:rsidRPr="00755A56" w:rsidRDefault="00B81115" w:rsidP="00690CE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2FD210D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9D5EE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C0B5A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48055EE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115" w:rsidRPr="00755A56" w14:paraId="68CE0A6E" w14:textId="77777777" w:rsidTr="00690CED">
        <w:tc>
          <w:tcPr>
            <w:tcW w:w="5670" w:type="dxa"/>
          </w:tcPr>
          <w:p w14:paraId="21F59D26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540" w:type="dxa"/>
          </w:tcPr>
          <w:p w14:paraId="669A6EE1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C90C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B9A89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D1424A1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B81115" w:rsidRPr="00755A56" w14:paraId="47568F51" w14:textId="77777777" w:rsidTr="00690CED">
        <w:tc>
          <w:tcPr>
            <w:tcW w:w="5670" w:type="dxa"/>
          </w:tcPr>
          <w:p w14:paraId="565A902F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40" w:type="dxa"/>
          </w:tcPr>
          <w:p w14:paraId="6B5A49F7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48258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915F3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BEBFD06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80,599</w:t>
            </w:r>
          </w:p>
        </w:tc>
      </w:tr>
      <w:tr w:rsidR="00B81115" w:rsidRPr="00755A56" w14:paraId="1BF8EE80" w14:textId="77777777" w:rsidTr="00690CED">
        <w:tc>
          <w:tcPr>
            <w:tcW w:w="5670" w:type="dxa"/>
          </w:tcPr>
          <w:p w14:paraId="1B425AFB" w14:textId="77777777" w:rsidR="00B81115" w:rsidRPr="00135AC5" w:rsidRDefault="00B81115" w:rsidP="00690CE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ลูกหนี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540" w:type="dxa"/>
          </w:tcPr>
          <w:p w14:paraId="5BA912FE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A82E1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B94B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6D59D1C" w14:textId="502C413B" w:rsidR="00B81115" w:rsidRDefault="00F36E18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ED3D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11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3DE3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B81115" w:rsidRPr="00755A56" w14:paraId="771DB625" w14:textId="77777777" w:rsidTr="00690CED">
        <w:tc>
          <w:tcPr>
            <w:tcW w:w="5670" w:type="dxa"/>
          </w:tcPr>
          <w:p w14:paraId="37E2683C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03C5A76F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4F470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23F7C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C1A46DF" w14:textId="1D85EE7F" w:rsidR="00B81115" w:rsidRPr="00755A56" w:rsidRDefault="00880497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0497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B27DE" w:rsidRPr="008804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0497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B81115" w:rsidRPr="00755A56" w14:paraId="5F3E2AB7" w14:textId="77777777" w:rsidTr="00690CED">
        <w:tc>
          <w:tcPr>
            <w:tcW w:w="5670" w:type="dxa"/>
          </w:tcPr>
          <w:p w14:paraId="795F3F62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40" w:type="dxa"/>
          </w:tcPr>
          <w:p w14:paraId="560F9A72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4ED6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3F75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5A46833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0E4A9832" w14:textId="77777777" w:rsidTr="00690CED">
        <w:tc>
          <w:tcPr>
            <w:tcW w:w="5670" w:type="dxa"/>
          </w:tcPr>
          <w:p w14:paraId="6EF9A58A" w14:textId="77777777" w:rsidR="00B81115" w:rsidRPr="00755A56" w:rsidRDefault="00B81115" w:rsidP="00690CED">
            <w:pPr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7A50910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8709D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245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C309180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(228,750)</w:t>
            </w:r>
          </w:p>
        </w:tc>
      </w:tr>
      <w:tr w:rsidR="00B81115" w:rsidRPr="00755A56" w14:paraId="4943CBD4" w14:textId="77777777" w:rsidTr="00690CED">
        <w:tc>
          <w:tcPr>
            <w:tcW w:w="5670" w:type="dxa"/>
          </w:tcPr>
          <w:p w14:paraId="702AA88A" w14:textId="77777777" w:rsidR="00B81115" w:rsidRPr="007E0A0B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A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2F90B3A4" w14:textId="77777777" w:rsidR="00B81115" w:rsidRPr="007E0A0B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857A5" w14:textId="77777777" w:rsidR="00B81115" w:rsidRPr="007E0A0B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73034" w14:textId="77777777" w:rsidR="00B81115" w:rsidRPr="007E0A0B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AE11DE0" w14:textId="02ECE264" w:rsidR="00B81115" w:rsidRPr="007E0A0B" w:rsidRDefault="008B27DE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049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0A0B" w:rsidRPr="0088049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3DE3" w:rsidRPr="008804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0A0B" w:rsidRPr="008804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0497" w:rsidRPr="00880497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 w:rsidRPr="008804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1884E5F8" w14:textId="77777777" w:rsidTr="00574270">
        <w:tc>
          <w:tcPr>
            <w:tcW w:w="5670" w:type="dxa"/>
            <w:shd w:val="clear" w:color="auto" w:fill="auto"/>
          </w:tcPr>
          <w:p w14:paraId="355F195E" w14:textId="1792E95C" w:rsidR="00B81115" w:rsidRPr="00755A56" w:rsidRDefault="00574270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สินทรัพย์อื่น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1115"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601A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shd w:val="clear" w:color="auto" w:fill="auto"/>
          </w:tcPr>
          <w:p w14:paraId="1C5CEDFD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2B749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E4416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13E6CE4C" w14:textId="2EFFB798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4270">
              <w:rPr>
                <w:rFonts w:asciiTheme="majorBidi" w:hAnsiTheme="majorBidi" w:cstheme="majorBidi"/>
                <w:sz w:val="30"/>
                <w:szCs w:val="30"/>
              </w:rPr>
              <w:t>3,585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0B88C643" w14:textId="77777777" w:rsidTr="00690CED">
        <w:tc>
          <w:tcPr>
            <w:tcW w:w="6210" w:type="dxa"/>
            <w:gridSpan w:val="2"/>
          </w:tcPr>
          <w:p w14:paraId="3D7722F3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656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170" w:type="dxa"/>
          </w:tcPr>
          <w:p w14:paraId="1E84A589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F49C4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84DCB9A" w14:textId="65C431DC" w:rsidR="00B81115" w:rsidRPr="00656289" w:rsidRDefault="005F493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880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56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80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</w:tr>
      <w:tr w:rsidR="00B81115" w:rsidRPr="00755A56" w14:paraId="0B366348" w14:textId="77777777" w:rsidTr="00037FD4">
        <w:tc>
          <w:tcPr>
            <w:tcW w:w="6210" w:type="dxa"/>
            <w:gridSpan w:val="2"/>
          </w:tcPr>
          <w:p w14:paraId="192AC0B9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56289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</w:t>
            </w:r>
            <w:r w:rsidRPr="00656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6562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303E85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B2878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BAC4741" w14:textId="55260609" w:rsidR="00B81115" w:rsidRPr="00037FD4" w:rsidRDefault="006E15A4" w:rsidP="006E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7FD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80497">
              <w:rPr>
                <w:rFonts w:asciiTheme="majorBidi" w:hAnsiTheme="majorBidi" w:cstheme="majorBidi"/>
                <w:sz w:val="30"/>
                <w:szCs w:val="30"/>
              </w:rPr>
              <w:t>09,7</w:t>
            </w:r>
            <w:r w:rsidR="00EC6B4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37F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2A3F2A5E" w14:textId="77777777" w:rsidTr="00756289">
        <w:tc>
          <w:tcPr>
            <w:tcW w:w="6210" w:type="dxa"/>
            <w:gridSpan w:val="2"/>
          </w:tcPr>
          <w:p w14:paraId="408B6C64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สุทธิที่ระบุได้ที่ได้รับ</w:t>
            </w:r>
          </w:p>
        </w:tc>
        <w:tc>
          <w:tcPr>
            <w:tcW w:w="1170" w:type="dxa"/>
          </w:tcPr>
          <w:p w14:paraId="3FCA0AC0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3A19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5AC09C75" w14:textId="3EA62F54" w:rsidR="00B81115" w:rsidRPr="00037FD4" w:rsidRDefault="006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80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37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80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EC6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B81115" w:rsidRPr="00755A56" w14:paraId="18EE9129" w14:textId="77777777" w:rsidTr="00756289">
        <w:tc>
          <w:tcPr>
            <w:tcW w:w="6210" w:type="dxa"/>
            <w:gridSpan w:val="2"/>
          </w:tcPr>
          <w:p w14:paraId="6BABA89B" w14:textId="13693821" w:rsidR="00B81115" w:rsidRPr="000D3B20" w:rsidRDefault="008B27DE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D3B20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170" w:type="dxa"/>
          </w:tcPr>
          <w:p w14:paraId="337023DE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CC24E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1A570F31" w14:textId="6C639F39" w:rsidR="00B81115" w:rsidRPr="00037FD4" w:rsidRDefault="00E561CB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0D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1AA9" w:rsidRPr="00C60D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7FD4" w:rsidRPr="00C60D4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01AA9" w:rsidRPr="00C60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0497" w:rsidRPr="00C60D4F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EC6B4A" w:rsidRPr="00C60D4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0D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6289" w:rsidRPr="00755A56" w14:paraId="20A06871" w14:textId="77777777" w:rsidTr="00756289">
        <w:tc>
          <w:tcPr>
            <w:tcW w:w="6210" w:type="dxa"/>
            <w:gridSpan w:val="2"/>
          </w:tcPr>
          <w:p w14:paraId="32A4A9E6" w14:textId="112EB830" w:rsidR="00756289" w:rsidRPr="000D3B20" w:rsidRDefault="00756289" w:rsidP="00690CE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170" w:type="dxa"/>
          </w:tcPr>
          <w:p w14:paraId="7216A096" w14:textId="77777777" w:rsidR="00756289" w:rsidRPr="000D3B20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B97FF" w14:textId="77777777" w:rsidR="00756289" w:rsidRPr="000D3B20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2A2F511" w14:textId="274E6C7F" w:rsidR="00756289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 w:rsidR="0088049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04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B4A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3907341A" w14:textId="77777777" w:rsidTr="00037FD4">
        <w:tc>
          <w:tcPr>
            <w:tcW w:w="5670" w:type="dxa"/>
          </w:tcPr>
          <w:p w14:paraId="13439AE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23995A12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11E15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BF8A7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36CEDD29" w14:textId="042E0AE0" w:rsidR="00B81115" w:rsidRPr="00A915CE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90368C" w:rsidRPr="00A91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1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880497" w:rsidRPr="00A91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81115" w:rsidRPr="00755A56" w14:paraId="45412123" w14:textId="77777777" w:rsidTr="00037FD4">
        <w:trPr>
          <w:trHeight w:val="279"/>
        </w:trPr>
        <w:tc>
          <w:tcPr>
            <w:tcW w:w="5670" w:type="dxa"/>
          </w:tcPr>
          <w:p w14:paraId="6466AADA" w14:textId="77777777" w:rsidR="00B81115" w:rsidRPr="000D3B20" w:rsidRDefault="00B81115" w:rsidP="00690C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</w:t>
            </w:r>
            <w:r w:rsidRPr="000D3B2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ดสุทธิได้มาจาก</w:t>
            </w:r>
            <w:r w:rsidRPr="000D3B20">
              <w:rPr>
                <w:rFonts w:asciiTheme="majorBidi" w:hAnsiTheme="majorBidi" w:hint="cs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  <w:tc>
          <w:tcPr>
            <w:tcW w:w="540" w:type="dxa"/>
          </w:tcPr>
          <w:p w14:paraId="51B54C2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66D26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6188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auto"/>
            <w:vAlign w:val="bottom"/>
          </w:tcPr>
          <w:p w14:paraId="66E6F490" w14:textId="77777777" w:rsidR="00B81115" w:rsidRPr="00A915CE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15CE">
              <w:rPr>
                <w:rFonts w:asciiTheme="majorBidi" w:hAnsiTheme="majorBidi" w:cstheme="majorBidi"/>
                <w:sz w:val="30"/>
                <w:szCs w:val="30"/>
              </w:rPr>
              <w:t>(16,672)</w:t>
            </w:r>
          </w:p>
        </w:tc>
      </w:tr>
      <w:tr w:rsidR="00601AA9" w:rsidRPr="00D53868" w14:paraId="7F9B1649" w14:textId="77777777" w:rsidTr="00037FD4">
        <w:tc>
          <w:tcPr>
            <w:tcW w:w="6210" w:type="dxa"/>
            <w:gridSpan w:val="2"/>
          </w:tcPr>
          <w:p w14:paraId="6EA119F9" w14:textId="27D64F36" w:rsidR="00601AA9" w:rsidRPr="000D3B20" w:rsidRDefault="00E561CB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14:paraId="356E52A1" w14:textId="77777777" w:rsidR="00601AA9" w:rsidRPr="000D3B20" w:rsidRDefault="00601AA9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4B6FD" w14:textId="77777777" w:rsidR="00601AA9" w:rsidRPr="000D3B20" w:rsidRDefault="00601AA9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CF336" w14:textId="220C4B35" w:rsidR="00601AA9" w:rsidRPr="000D3B20" w:rsidRDefault="00E561CB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1,853</w:t>
            </w:r>
          </w:p>
        </w:tc>
      </w:tr>
    </w:tbl>
    <w:p w14:paraId="7F9D43B7" w14:textId="77777777" w:rsidR="006C5DD8" w:rsidRPr="00E97F2E" w:rsidRDefault="006C5DD8" w:rsidP="00B45C3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p w14:paraId="0EF2FBFF" w14:textId="230245C7" w:rsidR="00312654" w:rsidRDefault="00312654" w:rsidP="0031265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กำไรจากการวัดมูลค่ายุติธรรมของส่วนได้เสียที่ถืออยู่ก่อนใน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SAP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จากการเปลี่ยน</w:t>
      </w:r>
      <w:r w:rsidR="00E97F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แปลง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สถานะ</w:t>
      </w:r>
      <w:r w:rsidR="00D00C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ลงทุน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00C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   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คำนวณได้ดังนี้</w:t>
      </w:r>
    </w:p>
    <w:p w14:paraId="0556B12D" w14:textId="38C2F690" w:rsidR="00B81115" w:rsidRPr="00E97F2E" w:rsidRDefault="00B81115" w:rsidP="00B811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  <w:highlight w:val="yellow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70"/>
        <w:gridCol w:w="270"/>
        <w:gridCol w:w="270"/>
        <w:gridCol w:w="1508"/>
      </w:tblGrid>
      <w:tr w:rsidR="00312654" w:rsidRPr="00755A56" w14:paraId="23E5CB5D" w14:textId="77777777" w:rsidTr="00690CED">
        <w:trPr>
          <w:tblHeader/>
        </w:trPr>
        <w:tc>
          <w:tcPr>
            <w:tcW w:w="6840" w:type="dxa"/>
          </w:tcPr>
          <w:p w14:paraId="5CD07548" w14:textId="77777777" w:rsidR="00312654" w:rsidRPr="00755A56" w:rsidRDefault="00312654" w:rsidP="00690CE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30334F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D239C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BBDD35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3022034F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2654" w:rsidRPr="00755A56" w14:paraId="0737EC9A" w14:textId="77777777" w:rsidTr="00690CED">
        <w:tc>
          <w:tcPr>
            <w:tcW w:w="6840" w:type="dxa"/>
          </w:tcPr>
          <w:p w14:paraId="41B76436" w14:textId="77777777" w:rsidR="00312654" w:rsidRPr="00755A56" w:rsidRDefault="00312654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38C32A6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FEBA3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FA42E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DCA5BFD" w14:textId="073D953B" w:rsidR="00312654" w:rsidRPr="00AC0590" w:rsidRDefault="00701186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059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80497" w:rsidRPr="00AC059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C05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0497" w:rsidRPr="00AC05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B4A" w:rsidRPr="00AC059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312654" w:rsidRPr="00755A56" w14:paraId="18399249" w14:textId="77777777" w:rsidTr="00690CED">
        <w:tc>
          <w:tcPr>
            <w:tcW w:w="6840" w:type="dxa"/>
          </w:tcPr>
          <w:p w14:paraId="077C94CF" w14:textId="6D8ACA5E" w:rsidR="00312654" w:rsidRPr="00755A56" w:rsidRDefault="00312654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B45C3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516579E7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26F4E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4DBC1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B1F3B7B" w14:textId="3B825AB4" w:rsidR="00312654" w:rsidRPr="00AC0590" w:rsidRDefault="00A462EF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0590">
              <w:rPr>
                <w:rFonts w:asciiTheme="majorBidi" w:hAnsiTheme="majorBidi" w:cstheme="majorBidi"/>
                <w:sz w:val="30"/>
                <w:szCs w:val="30"/>
              </w:rPr>
              <w:t>(133,684)</w:t>
            </w:r>
          </w:p>
        </w:tc>
      </w:tr>
      <w:tr w:rsidR="00312654" w:rsidRPr="00755A56" w14:paraId="0A2E3176" w14:textId="77777777" w:rsidTr="00690CED">
        <w:tc>
          <w:tcPr>
            <w:tcW w:w="6840" w:type="dxa"/>
          </w:tcPr>
          <w:p w14:paraId="73ADC1A0" w14:textId="7BD867C5" w:rsidR="00312654" w:rsidRPr="00B45C3D" w:rsidRDefault="00B45C3D" w:rsidP="00690CED">
            <w:pPr>
              <w:ind w:left="256" w:hanging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กำไรจากการวัดมูลค่ายุติธรรมของส่วนได้เสียที่ถือ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อยู่ก่อน</w:t>
            </w:r>
          </w:p>
        </w:tc>
        <w:tc>
          <w:tcPr>
            <w:tcW w:w="270" w:type="dxa"/>
          </w:tcPr>
          <w:p w14:paraId="6BE9FF6C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8CC72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7EEC9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2203F6D" w14:textId="75D9DB50" w:rsidR="00312654" w:rsidRPr="00C82603" w:rsidRDefault="007156C6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7156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80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156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80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EC6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1F0CF58C" w14:textId="76287D03" w:rsidR="00397023" w:rsidRDefault="00397023" w:rsidP="00E32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0"/>
          <w:szCs w:val="20"/>
          <w:highlight w:val="yellow"/>
        </w:rPr>
      </w:pPr>
    </w:p>
    <w:p w14:paraId="33D43DDE" w14:textId="133FB50D" w:rsidR="00B81115" w:rsidRPr="00B81115" w:rsidRDefault="00B81115" w:rsidP="005167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E3D77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E97F2E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20"/>
          <w:szCs w:val="20"/>
          <w:cs/>
        </w:rPr>
      </w:pPr>
    </w:p>
    <w:p w14:paraId="5F99C634" w14:textId="47D4257D" w:rsidR="002C2BA0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>
        <w:rPr>
          <w:rFonts w:ascii="Angsana New" w:hAnsi="Angsana New" w:hint="cs"/>
          <w:sz w:val="30"/>
          <w:szCs w:val="30"/>
          <w:cs/>
        </w:rPr>
        <w:t xml:space="preserve">ไม่ได้มีการเปลี่ยนแปลงอย่างมีสาระสำคัญยกเว้นที่ได้เปิดเผยในหมายเหตุข้อ </w:t>
      </w:r>
      <w:r w:rsidR="00E32AD6">
        <w:rPr>
          <w:rFonts w:ascii="Angsana New" w:hAnsi="Angsana New"/>
          <w:sz w:val="30"/>
          <w:szCs w:val="30"/>
        </w:rPr>
        <w:t>2</w:t>
      </w:r>
    </w:p>
    <w:p w14:paraId="31CE913A" w14:textId="03D1D0FF" w:rsidR="005B6CEC" w:rsidRPr="009433A9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9433A9">
        <w:rPr>
          <w:rFonts w:ascii="Angsana New" w:hAnsi="Angsana New" w:hint="cs"/>
          <w:b/>
          <w:sz w:val="30"/>
          <w:szCs w:val="30"/>
          <w:cs/>
        </w:rPr>
        <w:t>งวด</w:t>
      </w:r>
      <w:r w:rsidR="00AC09DC">
        <w:rPr>
          <w:rFonts w:ascii="Angsana New" w:hAnsi="Angsana New" w:hint="cs"/>
          <w:sz w:val="30"/>
          <w:szCs w:val="30"/>
          <w:cs/>
        </w:rPr>
        <w:t>สาม</w:t>
      </w:r>
      <w:r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32AE4">
        <w:rPr>
          <w:rFonts w:ascii="Angsana New" w:hAnsi="Angsana New"/>
          <w:sz w:val="30"/>
          <w:szCs w:val="30"/>
        </w:rPr>
        <w:t>3</w:t>
      </w:r>
      <w:r w:rsidR="00934366">
        <w:rPr>
          <w:rFonts w:ascii="Angsana New" w:hAnsi="Angsana New"/>
          <w:sz w:val="30"/>
          <w:szCs w:val="30"/>
        </w:rPr>
        <w:t>1</w:t>
      </w:r>
      <w:r w:rsidRPr="00832AE4">
        <w:rPr>
          <w:rFonts w:ascii="Angsana New" w:hAnsi="Angsana New"/>
          <w:sz w:val="30"/>
          <w:szCs w:val="30"/>
        </w:rPr>
        <w:t xml:space="preserve"> </w:t>
      </w:r>
      <w:r w:rsidR="00934366">
        <w:rPr>
          <w:rFonts w:ascii="Angsana New" w:hAnsi="Angsana New" w:hint="cs"/>
          <w:sz w:val="30"/>
          <w:szCs w:val="30"/>
          <w:cs/>
        </w:rPr>
        <w:t>มีนาคม</w:t>
      </w:r>
      <w:r w:rsidRPr="009433A9">
        <w:rPr>
          <w:rFonts w:ascii="Angsana New" w:hAnsi="Angsana New"/>
          <w:b/>
          <w:sz w:val="30"/>
          <w:szCs w:val="30"/>
          <w:cs/>
        </w:rPr>
        <w:t xml:space="preserve"> </w:t>
      </w:r>
      <w:r w:rsidR="00662387" w:rsidRPr="00662387">
        <w:rPr>
          <w:rFonts w:ascii="Angsana New" w:hAnsi="Angsana New"/>
          <w:sz w:val="30"/>
          <w:szCs w:val="30"/>
        </w:rPr>
        <w:t>2566</w:t>
      </w:r>
      <w:r w:rsidR="00662387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CA61DFC" w14:textId="22630DA5" w:rsidR="005B6CEC" w:rsidRDefault="005B6CEC" w:rsidP="005B6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923A14" w:rsidRPr="00ED3F2A" w14:paraId="11D8D3DD" w14:textId="77777777" w:rsidTr="00096608">
        <w:trPr>
          <w:tblHeader/>
        </w:trPr>
        <w:tc>
          <w:tcPr>
            <w:tcW w:w="2132" w:type="pct"/>
          </w:tcPr>
          <w:p w14:paraId="141B3E58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74" w:type="pct"/>
            <w:gridSpan w:val="3"/>
          </w:tcPr>
          <w:p w14:paraId="743360FA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21C3AB2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004C3D0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A14" w:rsidRPr="00ED3F2A" w14:paraId="64AB0CC6" w14:textId="77777777" w:rsidTr="00096608">
        <w:trPr>
          <w:tblHeader/>
        </w:trPr>
        <w:tc>
          <w:tcPr>
            <w:tcW w:w="2132" w:type="pct"/>
          </w:tcPr>
          <w:p w14:paraId="46447BD5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3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4C4F7D35" w14:textId="5AE7D394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20834A80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CDC7B8" w14:textId="7A22FA31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5C73D906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359ACB2" w14:textId="0E06A3F0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024309A0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D4F43F" w14:textId="5E40214D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23A14" w:rsidRPr="00ED3F2A" w14:paraId="3C4DD2FA" w14:textId="77777777" w:rsidTr="00096608">
        <w:trPr>
          <w:tblHeader/>
        </w:trPr>
        <w:tc>
          <w:tcPr>
            <w:tcW w:w="2132" w:type="pct"/>
          </w:tcPr>
          <w:p w14:paraId="1115EA63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10CDA55E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A14" w:rsidRPr="00ED3F2A" w14:paraId="32324E38" w14:textId="77777777" w:rsidTr="00096608">
        <w:tc>
          <w:tcPr>
            <w:tcW w:w="2132" w:type="pct"/>
          </w:tcPr>
          <w:p w14:paraId="10A393C5" w14:textId="77777777" w:rsidR="00923A14" w:rsidRPr="00ED3F2A" w:rsidRDefault="00923A14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6E68A2F6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F40B2A0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30117653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8F50B98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BCA9DF5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71AB4BF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694B6B7" w14:textId="77777777" w:rsidR="00923A14" w:rsidRPr="00ED3F2A" w:rsidRDefault="00923A14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23A14" w:rsidRPr="00ED3F2A" w14:paraId="7594343F" w14:textId="77777777" w:rsidTr="00096608">
        <w:tc>
          <w:tcPr>
            <w:tcW w:w="2132" w:type="pct"/>
          </w:tcPr>
          <w:p w14:paraId="4EEF759D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537FD583" w14:textId="56CABCF3" w:rsidR="00923A14" w:rsidRPr="00ED3F2A" w:rsidRDefault="001A4D96" w:rsidP="009E54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A2ED562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1BD05CB" w14:textId="7D14E40C" w:rsidR="00923A14" w:rsidRPr="00ED3F2A" w:rsidRDefault="00923A14" w:rsidP="009E540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B93F384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5F206B1" w14:textId="112F1A3F" w:rsidR="00923A14" w:rsidRPr="00ED3F2A" w:rsidRDefault="001A4D96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21,809</w:t>
            </w:r>
          </w:p>
        </w:tc>
        <w:tc>
          <w:tcPr>
            <w:tcW w:w="128" w:type="pct"/>
          </w:tcPr>
          <w:p w14:paraId="50F771F7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DBFD60" w14:textId="03B43F0A" w:rsidR="00923A14" w:rsidRPr="00ED3F2A" w:rsidRDefault="00923A14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</w:tr>
      <w:tr w:rsidR="00923A14" w:rsidRPr="00ED3F2A" w14:paraId="4FCDC527" w14:textId="77777777" w:rsidTr="00096608">
        <w:tc>
          <w:tcPr>
            <w:tcW w:w="2132" w:type="pct"/>
          </w:tcPr>
          <w:p w14:paraId="51A55610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EE38358" w14:textId="3ABF95D0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0932B784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9B6EFAF" w14:textId="6004005E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A15F745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7BC0515" w14:textId="622698F2" w:rsidR="00923A14" w:rsidRPr="00ED3F2A" w:rsidRDefault="001A4D96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1,914</w:t>
            </w:r>
          </w:p>
        </w:tc>
        <w:tc>
          <w:tcPr>
            <w:tcW w:w="128" w:type="pct"/>
          </w:tcPr>
          <w:p w14:paraId="431BC99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10E92B" w14:textId="08F90925" w:rsidR="00923A14" w:rsidRPr="00ED3F2A" w:rsidRDefault="00923A14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1,974</w:t>
            </w:r>
          </w:p>
        </w:tc>
      </w:tr>
      <w:tr w:rsidR="00923A14" w:rsidRPr="00ED3F2A" w14:paraId="58078D65" w14:textId="77777777" w:rsidTr="00096608">
        <w:tc>
          <w:tcPr>
            <w:tcW w:w="2132" w:type="pct"/>
          </w:tcPr>
          <w:p w14:paraId="24113B4B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441C62B8" w14:textId="62E316BD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0408B6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5CED5C2" w14:textId="4D261139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AEB2A52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AC38A7E" w14:textId="4B4B7716" w:rsidR="00923A14" w:rsidRPr="00ED3F2A" w:rsidRDefault="001A4D96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1,731</w:t>
            </w:r>
          </w:p>
        </w:tc>
        <w:tc>
          <w:tcPr>
            <w:tcW w:w="128" w:type="pct"/>
          </w:tcPr>
          <w:p w14:paraId="1AA4E39C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2BC975C" w14:textId="46E660E0" w:rsidR="00923A14" w:rsidRPr="00ED3F2A" w:rsidRDefault="00923A14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</w:t>
            </w:r>
          </w:p>
        </w:tc>
      </w:tr>
      <w:tr w:rsidR="00923A14" w:rsidRPr="00ED3F2A" w14:paraId="688371A6" w14:textId="77777777" w:rsidTr="00096608">
        <w:tc>
          <w:tcPr>
            <w:tcW w:w="2132" w:type="pct"/>
          </w:tcPr>
          <w:p w14:paraId="34C847E4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027AB466" w14:textId="3CEC4A1F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86753DE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F0948EF" w14:textId="7EA7B191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23FEF2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9C5E45C" w14:textId="68757EF6" w:rsidR="00923A14" w:rsidRPr="00ED3F2A" w:rsidRDefault="001A4D96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264</w:t>
            </w:r>
          </w:p>
        </w:tc>
        <w:tc>
          <w:tcPr>
            <w:tcW w:w="128" w:type="pct"/>
          </w:tcPr>
          <w:p w14:paraId="37D684AD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BACA003" w14:textId="3F27E80F" w:rsidR="00923A14" w:rsidRPr="00ED3F2A" w:rsidRDefault="00923A14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388</w:t>
            </w:r>
          </w:p>
        </w:tc>
      </w:tr>
      <w:tr w:rsidR="00923A14" w:rsidRPr="00ED3F2A" w14:paraId="2775D3A3" w14:textId="77777777" w:rsidTr="00096608">
        <w:tc>
          <w:tcPr>
            <w:tcW w:w="2132" w:type="pct"/>
          </w:tcPr>
          <w:p w14:paraId="15ABCFFD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</w:tcPr>
          <w:p w14:paraId="7B56D8D9" w14:textId="4FE44B98" w:rsidR="00923A14" w:rsidRPr="00ED3F2A" w:rsidRDefault="001A4D96" w:rsidP="00923A14">
            <w:pPr>
              <w:pStyle w:val="acctfourfigures"/>
              <w:tabs>
                <w:tab w:val="clear" w:pos="765"/>
              </w:tabs>
              <w:spacing w:line="240" w:lineRule="auto"/>
              <w:ind w:left="-741" w:right="329" w:hanging="2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DCA0906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AC8FF53" w14:textId="6B914223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BF7EC51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131BF1D" w14:textId="7181D2B4" w:rsidR="00923A14" w:rsidRDefault="001A4D96" w:rsidP="00B502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0C7D6D5E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2D95A9B" w14:textId="4F15A604" w:rsidR="00923A14" w:rsidRDefault="00923A14" w:rsidP="00923A1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6,100</w:t>
            </w:r>
          </w:p>
        </w:tc>
      </w:tr>
      <w:tr w:rsidR="00923A14" w:rsidRPr="00ED3F2A" w14:paraId="280C0AD5" w14:textId="77777777" w:rsidTr="00096608">
        <w:tc>
          <w:tcPr>
            <w:tcW w:w="2132" w:type="pct"/>
          </w:tcPr>
          <w:p w14:paraId="6E44DA32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6273A307" w14:textId="0434F93D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9422EEB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B0EAC03" w14:textId="14AC3091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E9C33D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EF3ADF5" w14:textId="53B1BB5C" w:rsidR="00923A14" w:rsidRPr="001516B9" w:rsidRDefault="001A4D96" w:rsidP="00923A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3,732</w:t>
            </w:r>
          </w:p>
        </w:tc>
        <w:tc>
          <w:tcPr>
            <w:tcW w:w="128" w:type="pct"/>
          </w:tcPr>
          <w:p w14:paraId="6565960C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53A48EB" w14:textId="5B552F05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2,506</w:t>
            </w:r>
          </w:p>
        </w:tc>
      </w:tr>
      <w:tr w:rsidR="00923A14" w:rsidRPr="00ED3F2A" w14:paraId="23926A13" w14:textId="77777777" w:rsidTr="00096608">
        <w:tc>
          <w:tcPr>
            <w:tcW w:w="2132" w:type="pct"/>
          </w:tcPr>
          <w:p w14:paraId="71084E57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66B24BF3" w14:textId="7F4A45AA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1189C4A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30BC1F" w14:textId="3EE62031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ADA0B1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FFA7F51" w14:textId="38A4457D" w:rsidR="00923A14" w:rsidRPr="00ED3F2A" w:rsidRDefault="001A4D96" w:rsidP="00923A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28" w:type="pct"/>
          </w:tcPr>
          <w:p w14:paraId="37F3182C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3F33059" w14:textId="21A31533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923A14" w:rsidRPr="00ED3F2A" w14:paraId="48D3BABB" w14:textId="77777777" w:rsidTr="00096608">
        <w:tc>
          <w:tcPr>
            <w:tcW w:w="2132" w:type="pct"/>
          </w:tcPr>
          <w:p w14:paraId="42FC2708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5E72265C" w14:textId="5F5F86EA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C368A10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35B5E35" w14:textId="1901F2E6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339DB4A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9E7D06" w14:textId="0F518B24" w:rsidR="00923A14" w:rsidRPr="00ED3F2A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2,551</w:t>
            </w:r>
          </w:p>
        </w:tc>
        <w:tc>
          <w:tcPr>
            <w:tcW w:w="128" w:type="pct"/>
          </w:tcPr>
          <w:p w14:paraId="742F3288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1B28637" w14:textId="75DBB5AE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2,517</w:t>
            </w:r>
          </w:p>
        </w:tc>
      </w:tr>
      <w:tr w:rsidR="00923A14" w:rsidRPr="00ED3F2A" w14:paraId="5A832602" w14:textId="77777777" w:rsidTr="00096608">
        <w:tc>
          <w:tcPr>
            <w:tcW w:w="2132" w:type="pct"/>
          </w:tcPr>
          <w:p w14:paraId="7DAF6E19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E1FB0F0" w14:textId="6EC79818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D3CAC5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816AA67" w14:textId="1EC8E2CB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940C28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2A33318" w14:textId="32B4A27F" w:rsidR="00923A14" w:rsidRPr="00ED3F2A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28" w:type="pct"/>
          </w:tcPr>
          <w:p w14:paraId="59EC1461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0D6C652" w14:textId="0E53F77B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923A14" w:rsidRPr="004C4B4B" w14:paraId="1ADE89C2" w14:textId="77777777" w:rsidTr="00096608">
        <w:tc>
          <w:tcPr>
            <w:tcW w:w="2132" w:type="pct"/>
          </w:tcPr>
          <w:p w14:paraId="7455FBFB" w14:textId="77777777" w:rsidR="00923A14" w:rsidRPr="009A0739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1B0C38C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54A92FA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8F52E60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1010380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EF00B2F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9E9E112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6C1E98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3A14" w:rsidRPr="00ED3F2A" w14:paraId="560B5A01" w14:textId="77777777" w:rsidTr="00096608">
        <w:tc>
          <w:tcPr>
            <w:tcW w:w="2132" w:type="pct"/>
          </w:tcPr>
          <w:p w14:paraId="66579777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495A8EB7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221DE32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55E43A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2216A85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7006E46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69333F2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83C8D7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3A14" w:rsidRPr="00ED3F2A" w14:paraId="381CF016" w14:textId="77777777" w:rsidTr="00096608">
        <w:tc>
          <w:tcPr>
            <w:tcW w:w="2132" w:type="pct"/>
          </w:tcPr>
          <w:p w14:paraId="0C88C16B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6B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7570CC4E" w14:textId="103ACDC4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11,801</w:t>
            </w:r>
          </w:p>
        </w:tc>
        <w:tc>
          <w:tcPr>
            <w:tcW w:w="128" w:type="pct"/>
          </w:tcPr>
          <w:p w14:paraId="035AD38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E70EFC7" w14:textId="79770B2B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9,821</w:t>
            </w:r>
          </w:p>
        </w:tc>
        <w:tc>
          <w:tcPr>
            <w:tcW w:w="128" w:type="pct"/>
          </w:tcPr>
          <w:p w14:paraId="5DAB7F0E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7362D28" w14:textId="7CEA86E1" w:rsidR="00923A14" w:rsidRPr="00ED3F2A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11,801</w:t>
            </w:r>
          </w:p>
        </w:tc>
        <w:tc>
          <w:tcPr>
            <w:tcW w:w="128" w:type="pct"/>
          </w:tcPr>
          <w:p w14:paraId="146F0EAE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392F711" w14:textId="55C93657" w:rsidR="00923A14" w:rsidRPr="00ED3F2A" w:rsidRDefault="00F00727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923A14">
              <w:rPr>
                <w:rFonts w:ascii="Angsana New" w:hAnsi="Angsana New"/>
                <w:sz w:val="30"/>
                <w:szCs w:val="30"/>
                <w:lang w:val="en-US" w:bidi="th-TH"/>
              </w:rPr>
              <w:t>,821</w:t>
            </w:r>
          </w:p>
        </w:tc>
      </w:tr>
      <w:tr w:rsidR="00923A14" w:rsidRPr="00ED3F2A" w14:paraId="7A75412F" w14:textId="77777777" w:rsidTr="00096608">
        <w:tc>
          <w:tcPr>
            <w:tcW w:w="2132" w:type="pct"/>
          </w:tcPr>
          <w:p w14:paraId="49335C93" w14:textId="77777777" w:rsidR="00923A14" w:rsidRPr="009A0739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2735269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D2D6C46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29F8302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563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C71CBCC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A45CC7" w14:textId="32C0D3EA" w:rsidR="00923A14" w:rsidRPr="009A0739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208807F3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DA5BDF6" w14:textId="77777777" w:rsidR="00923A14" w:rsidRPr="009A0739" w:rsidRDefault="00923A14" w:rsidP="00923A1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3A14" w:rsidRPr="00ED3F2A" w14:paraId="3F34D9E4" w14:textId="77777777" w:rsidTr="00096608">
        <w:tc>
          <w:tcPr>
            <w:tcW w:w="2132" w:type="pct"/>
          </w:tcPr>
          <w:p w14:paraId="7F529877" w14:textId="77777777" w:rsidR="00923A14" w:rsidRPr="001516B9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1EAFF8C1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FE6D0C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4E3C21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09928B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EBB0DAE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9089DF5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A0A05D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3A14" w:rsidRPr="00ED3F2A" w14:paraId="7E0A31C6" w14:textId="77777777" w:rsidTr="00096608">
        <w:tc>
          <w:tcPr>
            <w:tcW w:w="2132" w:type="pct"/>
          </w:tcPr>
          <w:p w14:paraId="6997CBF4" w14:textId="77777777" w:rsidR="00923A14" w:rsidRPr="005469E3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7F783E75" w14:textId="4A43C3CE" w:rsidR="00923A14" w:rsidRPr="00ED3F2A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4,615</w:t>
            </w:r>
          </w:p>
        </w:tc>
        <w:tc>
          <w:tcPr>
            <w:tcW w:w="128" w:type="pct"/>
          </w:tcPr>
          <w:p w14:paraId="43010125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95BEFC" w14:textId="49A1EB85" w:rsidR="00923A14" w:rsidRPr="00ED3F2A" w:rsidRDefault="00923A14" w:rsidP="00923A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128" w:type="pct"/>
          </w:tcPr>
          <w:p w14:paraId="43CC9B85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770C38" w14:textId="5530A745" w:rsidR="00923A14" w:rsidRPr="00ED3F2A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4,615</w:t>
            </w:r>
          </w:p>
        </w:tc>
        <w:tc>
          <w:tcPr>
            <w:tcW w:w="128" w:type="pct"/>
          </w:tcPr>
          <w:p w14:paraId="411C7E16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D1DDF3D" w14:textId="1661DBF3" w:rsidR="00923A14" w:rsidRPr="00D31F7C" w:rsidRDefault="00923A14" w:rsidP="00923A1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4,858</w:t>
            </w:r>
          </w:p>
        </w:tc>
      </w:tr>
      <w:tr w:rsidR="00923A14" w:rsidRPr="00ED3F2A" w14:paraId="205343B0" w14:textId="77777777" w:rsidTr="00096608">
        <w:tc>
          <w:tcPr>
            <w:tcW w:w="2132" w:type="pct"/>
          </w:tcPr>
          <w:p w14:paraId="68247AA1" w14:textId="77777777" w:rsidR="00923A14" w:rsidRPr="005469E3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5A815C83" w14:textId="460B77BC" w:rsidR="00923A14" w:rsidRDefault="001A4D96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4,349</w:t>
            </w:r>
          </w:p>
        </w:tc>
        <w:tc>
          <w:tcPr>
            <w:tcW w:w="128" w:type="pct"/>
          </w:tcPr>
          <w:p w14:paraId="2FC6E841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CC8D735" w14:textId="05A4C02E" w:rsidR="00923A14" w:rsidRPr="00D31F7C" w:rsidRDefault="00923A14" w:rsidP="00923A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3,472</w:t>
            </w:r>
          </w:p>
        </w:tc>
        <w:tc>
          <w:tcPr>
            <w:tcW w:w="128" w:type="pct"/>
          </w:tcPr>
          <w:p w14:paraId="3FF5050A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5CF22FB" w14:textId="601FBEAB" w:rsidR="00923A14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4,349</w:t>
            </w:r>
          </w:p>
        </w:tc>
        <w:tc>
          <w:tcPr>
            <w:tcW w:w="128" w:type="pct"/>
          </w:tcPr>
          <w:p w14:paraId="667DC28F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19DDDD1" w14:textId="7C7A1DCA" w:rsidR="00923A14" w:rsidRPr="00D31F7C" w:rsidRDefault="00923A14" w:rsidP="00923A1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3,472</w:t>
            </w:r>
          </w:p>
        </w:tc>
      </w:tr>
      <w:tr w:rsidR="00923A14" w:rsidRPr="00ED3F2A" w14:paraId="4224BCA5" w14:textId="77777777" w:rsidTr="00096608">
        <w:tc>
          <w:tcPr>
            <w:tcW w:w="2132" w:type="pct"/>
          </w:tcPr>
          <w:p w14:paraId="35588996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20A30BE2" w14:textId="6E687237" w:rsidR="00923A14" w:rsidRPr="00ED3F2A" w:rsidRDefault="001A4D96" w:rsidP="00923A1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8" w:type="pct"/>
          </w:tcPr>
          <w:p w14:paraId="2A0BAAC4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2F23E" w14:textId="2733B9C3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8" w:type="pct"/>
          </w:tcPr>
          <w:p w14:paraId="3233E5DD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C062D5C" w14:textId="18708010" w:rsidR="00923A14" w:rsidRPr="00ED3F2A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8" w:type="pct"/>
          </w:tcPr>
          <w:p w14:paraId="6406EAFD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871D5D1" w14:textId="6E37AD3B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1,240</w:t>
            </w:r>
          </w:p>
        </w:tc>
      </w:tr>
      <w:tr w:rsidR="00923A14" w:rsidRPr="00ED3F2A" w14:paraId="23577FA2" w14:textId="77777777" w:rsidTr="00096608">
        <w:tc>
          <w:tcPr>
            <w:tcW w:w="2132" w:type="pct"/>
          </w:tcPr>
          <w:p w14:paraId="1665DA63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5C77D6A3" w14:textId="116E5CB0" w:rsidR="00923A14" w:rsidRDefault="001A4D96" w:rsidP="00923A1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1,448</w:t>
            </w:r>
          </w:p>
        </w:tc>
        <w:tc>
          <w:tcPr>
            <w:tcW w:w="128" w:type="pct"/>
          </w:tcPr>
          <w:p w14:paraId="7C7220C6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604BE8" w14:textId="331F347C" w:rsidR="00923A14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2,284</w:t>
            </w:r>
          </w:p>
        </w:tc>
        <w:tc>
          <w:tcPr>
            <w:tcW w:w="128" w:type="pct"/>
          </w:tcPr>
          <w:p w14:paraId="264CE66A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F302FE5" w14:textId="31DD7070" w:rsidR="00923A14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1,448</w:t>
            </w:r>
          </w:p>
        </w:tc>
        <w:tc>
          <w:tcPr>
            <w:tcW w:w="128" w:type="pct"/>
          </w:tcPr>
          <w:p w14:paraId="26AA57A8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FF19E6C" w14:textId="6688394E" w:rsidR="00923A14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2,284</w:t>
            </w:r>
          </w:p>
        </w:tc>
      </w:tr>
      <w:tr w:rsidR="00923A14" w:rsidRPr="00ED3F2A" w14:paraId="13BCDE55" w14:textId="77777777" w:rsidTr="00096608">
        <w:tc>
          <w:tcPr>
            <w:tcW w:w="2132" w:type="pct"/>
          </w:tcPr>
          <w:p w14:paraId="6EC840FE" w14:textId="77777777" w:rsidR="00923A14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137233A2" w14:textId="51E69225" w:rsidR="00923A14" w:rsidRDefault="001A4D96" w:rsidP="00B502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F337BEF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264E80" w14:textId="154DE89E" w:rsidR="00923A14" w:rsidRPr="00D31F7C" w:rsidRDefault="00923A14" w:rsidP="00923A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28" w:type="pct"/>
          </w:tcPr>
          <w:p w14:paraId="799E53B2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FDD3A4" w14:textId="172F4FAF" w:rsidR="00923A14" w:rsidRDefault="001A4D96" w:rsidP="00B502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9AD1DB6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1598E81" w14:textId="35E76074" w:rsidR="00923A14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</w:tr>
      <w:tr w:rsidR="00923A14" w:rsidRPr="00ED3F2A" w14:paraId="74D150F4" w14:textId="77777777" w:rsidTr="00096608">
        <w:tc>
          <w:tcPr>
            <w:tcW w:w="2132" w:type="pct"/>
          </w:tcPr>
          <w:p w14:paraId="4FAA12E8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4AA438AE" w14:textId="381CDB5D" w:rsidR="00923A14" w:rsidRDefault="001A4D96" w:rsidP="00923A1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28" w:type="pct"/>
          </w:tcPr>
          <w:p w14:paraId="191F425B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415A0C" w14:textId="379C2292" w:rsidR="00923A14" w:rsidRPr="00D31F7C" w:rsidRDefault="00923A14" w:rsidP="00923A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28" w:type="pct"/>
          </w:tcPr>
          <w:p w14:paraId="69287904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B7758E" w14:textId="1E846889" w:rsidR="00923A14" w:rsidRDefault="001A4D96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28" w:type="pct"/>
          </w:tcPr>
          <w:p w14:paraId="2925A007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3790569" w14:textId="36661EC3" w:rsidR="00923A14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</w:tr>
      <w:tr w:rsidR="00923A14" w:rsidRPr="00ED3F2A" w14:paraId="24EA69F4" w14:textId="77777777" w:rsidTr="00096608">
        <w:tc>
          <w:tcPr>
            <w:tcW w:w="2132" w:type="pct"/>
          </w:tcPr>
          <w:p w14:paraId="1D1B893E" w14:textId="77777777" w:rsidR="00923A14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624" w:type="pct"/>
          </w:tcPr>
          <w:p w14:paraId="446CD8E1" w14:textId="46184C7C" w:rsidR="00923A14" w:rsidRDefault="001A4D96" w:rsidP="00B502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EC902E9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816FF3" w14:textId="67729770" w:rsidR="00923A14" w:rsidRPr="00D31F7C" w:rsidRDefault="00923A14" w:rsidP="00923A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28" w:type="pct"/>
          </w:tcPr>
          <w:p w14:paraId="20B085CF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F0A2972" w14:textId="58AB07E4" w:rsidR="00923A14" w:rsidRDefault="001A4D96" w:rsidP="00B502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3E4CCB0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B8D4058" w14:textId="32F0AE16" w:rsidR="00923A14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</w:tr>
      <w:tr w:rsidR="00923A14" w:rsidRPr="00ED3F2A" w14:paraId="05D1EEB4" w14:textId="77777777" w:rsidTr="00096608">
        <w:tc>
          <w:tcPr>
            <w:tcW w:w="2132" w:type="pct"/>
          </w:tcPr>
          <w:p w14:paraId="4FEF8464" w14:textId="77777777" w:rsidR="00923A14" w:rsidRPr="006C5DD8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32B6C67F" w14:textId="77777777" w:rsidR="00923A14" w:rsidRPr="006C5DD8" w:rsidRDefault="00923A14" w:rsidP="00923A1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28E9CBA2" w14:textId="77777777" w:rsidR="00923A14" w:rsidRPr="006C5DD8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</w:tcPr>
          <w:p w14:paraId="2C35C2FF" w14:textId="77777777" w:rsidR="00923A14" w:rsidRPr="006C5DD8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5866C82" w14:textId="77777777" w:rsidR="00923A14" w:rsidRPr="006C5DD8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7" w:type="pct"/>
          </w:tcPr>
          <w:p w14:paraId="30FD6FB9" w14:textId="77777777" w:rsidR="00923A14" w:rsidRPr="006C5DD8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05B3E467" w14:textId="77777777" w:rsidR="00923A14" w:rsidRPr="006C5DD8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" w:type="pct"/>
          </w:tcPr>
          <w:p w14:paraId="614DEEE0" w14:textId="77777777" w:rsidR="00923A14" w:rsidRPr="006C5DD8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23A14" w:rsidRPr="00ED3F2A" w14:paraId="361B917A" w14:textId="77777777" w:rsidTr="00096608">
        <w:tc>
          <w:tcPr>
            <w:tcW w:w="2132" w:type="pct"/>
          </w:tcPr>
          <w:p w14:paraId="61BF355F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7F6F7060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136FE2B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C1BC04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456E428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7BB24B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38739FF8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6CCB3D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3A14" w:rsidRPr="00ED3F2A" w14:paraId="38D8EEAB" w14:textId="77777777" w:rsidTr="00096608">
        <w:tc>
          <w:tcPr>
            <w:tcW w:w="2132" w:type="pct"/>
          </w:tcPr>
          <w:p w14:paraId="5AA8B768" w14:textId="77777777" w:rsidR="00923A14" w:rsidRPr="00ED3F2A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1590F291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4B659B9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9CFF21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BF43E46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05E07D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0820C2E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1A025A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3A14" w:rsidRPr="00ED3F2A" w14:paraId="55A98C0F" w14:textId="77777777" w:rsidTr="00096608">
        <w:tc>
          <w:tcPr>
            <w:tcW w:w="2132" w:type="pct"/>
          </w:tcPr>
          <w:p w14:paraId="7548EF65" w14:textId="77777777" w:rsidR="00923A14" w:rsidRPr="000B6262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0B62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0A14F2FA" w14:textId="04A1F176" w:rsidR="00923A14" w:rsidRPr="000B6262" w:rsidRDefault="00C84C4E" w:rsidP="00923A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7,560</w:t>
            </w:r>
          </w:p>
        </w:tc>
        <w:tc>
          <w:tcPr>
            <w:tcW w:w="128" w:type="pct"/>
          </w:tcPr>
          <w:p w14:paraId="60BA08E8" w14:textId="77777777" w:rsidR="00923A14" w:rsidRPr="00C6529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</w:tcPr>
          <w:p w14:paraId="5BF48CF0" w14:textId="353A5389" w:rsidR="00923A14" w:rsidRPr="00ED3F2A" w:rsidRDefault="00F00727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sz w:val="30"/>
                <w:szCs w:val="30"/>
              </w:rPr>
              <w:t>7</w:t>
            </w:r>
            <w:r w:rsidR="00923A14" w:rsidRPr="000B626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00727">
              <w:rPr>
                <w:rFonts w:ascii="Angsana New" w:hAnsi="Angsana New" w:hint="cs"/>
                <w:sz w:val="30"/>
                <w:szCs w:val="30"/>
              </w:rPr>
              <w:t>223</w:t>
            </w:r>
          </w:p>
        </w:tc>
        <w:tc>
          <w:tcPr>
            <w:tcW w:w="128" w:type="pct"/>
          </w:tcPr>
          <w:p w14:paraId="4FCFB92A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EFF6243" w14:textId="5ABF2F03" w:rsidR="00923A14" w:rsidRPr="00ED3F2A" w:rsidRDefault="00C84C4E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6,761</w:t>
            </w:r>
          </w:p>
        </w:tc>
        <w:tc>
          <w:tcPr>
            <w:tcW w:w="128" w:type="pct"/>
          </w:tcPr>
          <w:p w14:paraId="566994A8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B78D5A9" w14:textId="6B601797" w:rsidR="00923A14" w:rsidRPr="00ED3F2A" w:rsidRDefault="00F00727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923A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F0072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563</w:t>
            </w:r>
          </w:p>
        </w:tc>
      </w:tr>
      <w:tr w:rsidR="00923A14" w:rsidRPr="00ED3F2A" w14:paraId="440A3E56" w14:textId="77777777" w:rsidTr="00096608">
        <w:tc>
          <w:tcPr>
            <w:tcW w:w="2132" w:type="pct"/>
          </w:tcPr>
          <w:p w14:paraId="646F0938" w14:textId="77777777" w:rsidR="00923A14" w:rsidRPr="000B6262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0B62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2C18728" w14:textId="70150B4C" w:rsidR="00923A14" w:rsidRPr="000B6262" w:rsidRDefault="00C84C4E" w:rsidP="00923A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28" w:type="pct"/>
          </w:tcPr>
          <w:p w14:paraId="256ACCE5" w14:textId="77777777" w:rsidR="00923A14" w:rsidRPr="00C65299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D432BFC" w14:textId="156E3159" w:rsidR="00923A14" w:rsidRPr="00ED3F2A" w:rsidRDefault="00F00727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sz w:val="30"/>
                <w:szCs w:val="30"/>
              </w:rPr>
              <w:t>528</w:t>
            </w:r>
          </w:p>
        </w:tc>
        <w:tc>
          <w:tcPr>
            <w:tcW w:w="128" w:type="pct"/>
          </w:tcPr>
          <w:p w14:paraId="64FB1E43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0C4E7A1" w14:textId="6860A88A" w:rsidR="00923A14" w:rsidRPr="00ED3F2A" w:rsidRDefault="00C84C4E" w:rsidP="00923A1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28" w:type="pct"/>
          </w:tcPr>
          <w:p w14:paraId="6CF6C58E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205D005" w14:textId="11268CA7" w:rsidR="00923A14" w:rsidRPr="00ED3F2A" w:rsidRDefault="00F00727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528</w:t>
            </w:r>
          </w:p>
        </w:tc>
      </w:tr>
      <w:tr w:rsidR="00923A14" w:rsidRPr="00ED3F2A" w14:paraId="7BE32559" w14:textId="77777777" w:rsidTr="00096608">
        <w:tc>
          <w:tcPr>
            <w:tcW w:w="2132" w:type="pct"/>
          </w:tcPr>
          <w:p w14:paraId="58064002" w14:textId="77777777" w:rsidR="00923A14" w:rsidRPr="000B6262" w:rsidRDefault="00923A14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0B626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0B6262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2D2739B" w14:textId="31381891" w:rsidR="00923A14" w:rsidRPr="000B6262" w:rsidRDefault="00C84C4E" w:rsidP="00923A1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7,957</w:t>
            </w:r>
          </w:p>
        </w:tc>
        <w:tc>
          <w:tcPr>
            <w:tcW w:w="128" w:type="pct"/>
          </w:tcPr>
          <w:p w14:paraId="5EA9C3D8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1CB1AB3" w14:textId="4D12FC11" w:rsidR="00923A14" w:rsidRPr="00ED3F2A" w:rsidRDefault="00F00727" w:rsidP="0092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923A14" w:rsidRPr="000B62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00727">
              <w:rPr>
                <w:rFonts w:ascii="Angsana New" w:hAnsi="Angsana New" w:hint="cs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28" w:type="pct"/>
          </w:tcPr>
          <w:p w14:paraId="57CC1EB7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CC33C94" w14:textId="19688F13" w:rsidR="00923A14" w:rsidRPr="00ED3F2A" w:rsidRDefault="00C84C4E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7,158</w:t>
            </w:r>
          </w:p>
        </w:tc>
        <w:tc>
          <w:tcPr>
            <w:tcW w:w="128" w:type="pct"/>
          </w:tcPr>
          <w:p w14:paraId="78F7DB65" w14:textId="77777777" w:rsidR="00923A14" w:rsidRPr="00ED3F2A" w:rsidRDefault="00923A14" w:rsidP="00923A1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7A8A588" w14:textId="7E44563F" w:rsidR="00923A14" w:rsidRPr="00ED3F2A" w:rsidRDefault="00F00727" w:rsidP="00923A1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923A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F0072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091</w:t>
            </w:r>
          </w:p>
        </w:tc>
      </w:tr>
    </w:tbl>
    <w:p w14:paraId="4DC5A82B" w14:textId="22F19919" w:rsidR="0095527C" w:rsidRDefault="001E7815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bookmarkStart w:id="0" w:name="_Hlk132022799"/>
      <w:r w:rsidR="002202BB">
        <w:rPr>
          <w:rFonts w:ascii="Angsana New" w:hAnsi="Angsana New"/>
          <w:sz w:val="30"/>
          <w:szCs w:val="30"/>
        </w:rPr>
        <w:t xml:space="preserve">31 </w:t>
      </w:r>
      <w:r w:rsidR="002202BB">
        <w:rPr>
          <w:rFonts w:ascii="Angsana New" w:hAnsi="Angsana New" w:hint="cs"/>
          <w:sz w:val="30"/>
          <w:szCs w:val="30"/>
          <w:cs/>
        </w:rPr>
        <w:t>มีนาคม</w:t>
      </w:r>
      <w:r w:rsidR="002202BB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6</w:t>
      </w:r>
      <w:r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Pr="009433A9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 w:hint="cs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3CE31A9D" w14:textId="77777777" w:rsidR="00C40920" w:rsidRPr="006C5DD8" w:rsidRDefault="00C40920" w:rsidP="00C64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174"/>
        <w:gridCol w:w="274"/>
        <w:gridCol w:w="1167"/>
        <w:gridCol w:w="285"/>
        <w:gridCol w:w="1162"/>
        <w:gridCol w:w="277"/>
        <w:gridCol w:w="1081"/>
      </w:tblGrid>
      <w:tr w:rsidR="0097191A" w:rsidRPr="0097191A" w14:paraId="5E621358" w14:textId="77777777" w:rsidTr="002202B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2BB" w:rsidRPr="0097191A" w14:paraId="278B9517" w14:textId="77777777" w:rsidTr="002202B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0B945FD3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49B7561D" w:rsidR="002202BB" w:rsidRPr="002202BB" w:rsidRDefault="002202BB" w:rsidP="002202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245708BC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39F6DEDA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02BB" w:rsidRPr="0097191A" w14:paraId="0E591EB8" w14:textId="77777777" w:rsidTr="002202B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13A26603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6530CDC9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2185FBA9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22712F00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202BB" w:rsidRPr="0097191A" w14:paraId="4837FA90" w14:textId="77777777" w:rsidTr="002202BB">
        <w:trPr>
          <w:trHeight w:val="43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202BB" w:rsidRPr="0097191A" w14:paraId="002C9E05" w14:textId="77777777" w:rsidTr="002202BB">
        <w:trPr>
          <w:trHeight w:val="43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20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02BB" w:rsidRPr="0097191A" w14:paraId="129B9A44" w14:textId="77777777" w:rsidTr="002202B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5BA8CE6" w14:textId="6AD323C7" w:rsidR="002202BB" w:rsidRPr="0097191A" w:rsidRDefault="00C84C4E" w:rsidP="00F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F8ABD55" w14:textId="0B4DA14A" w:rsidR="002202BB" w:rsidRPr="0097191A" w:rsidRDefault="002202BB" w:rsidP="00F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88E0C9E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22A6AC5A" w:rsidR="002202BB" w:rsidRPr="0097191A" w:rsidRDefault="00F00727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sz w:val="30"/>
                <w:szCs w:val="30"/>
              </w:rPr>
              <w:t>275</w:t>
            </w:r>
            <w:r w:rsidR="00C84C4E">
              <w:rPr>
                <w:rFonts w:ascii="Angsana New" w:hAnsi="Angsana New"/>
                <w:sz w:val="30"/>
                <w:szCs w:val="30"/>
              </w:rPr>
              <w:t>,616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E168FE9" w14:textId="2A61E91E" w:rsidR="002202BB" w:rsidRPr="0097191A" w:rsidRDefault="002202BB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270,446</w:t>
            </w:r>
          </w:p>
        </w:tc>
      </w:tr>
      <w:tr w:rsidR="002202BB" w:rsidRPr="0097191A" w14:paraId="2EA7CAF8" w14:textId="77777777" w:rsidTr="002202B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508B7363" w:rsidR="002202BB" w:rsidRPr="0097191A" w:rsidRDefault="00C84C4E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6,927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4BDE8251" w:rsidR="002202BB" w:rsidRPr="0097191A" w:rsidRDefault="002202BB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39,691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7085F2E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514EDF47" w:rsidR="002202BB" w:rsidRPr="0097191A" w:rsidRDefault="00C84C4E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6,927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67E72A4D" w:rsidR="002202BB" w:rsidRPr="0097191A" w:rsidRDefault="002202BB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39,691</w:t>
            </w:r>
          </w:p>
        </w:tc>
      </w:tr>
      <w:tr w:rsidR="00B45C3D" w:rsidRPr="0097191A" w14:paraId="5F433C30" w14:textId="77777777" w:rsidTr="00B45C3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B45C3D" w:rsidRPr="00B45C3D" w:rsidRDefault="00B45C3D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4FC4C246" w14:textId="4D84095F" w:rsidR="00B45C3D" w:rsidRPr="00B45C3D" w:rsidRDefault="00B45C3D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6,927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B45C3D" w:rsidRPr="00B45C3D" w:rsidRDefault="00B45C3D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FFDAA08" w14:textId="521A24BB" w:rsidR="00B45C3D" w:rsidRPr="00B45C3D" w:rsidRDefault="00B45C3D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39,691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1709C19" w14:textId="77777777" w:rsidR="00B45C3D" w:rsidRPr="00B45C3D" w:rsidRDefault="00B45C3D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656C9289" w:rsidR="00B45C3D" w:rsidRPr="00B45C3D" w:rsidRDefault="00B45C3D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282,543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B45C3D" w:rsidRPr="00B45C3D" w:rsidRDefault="00B45C3D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74CFB442" w14:textId="0D769B01" w:rsidR="00B45C3D" w:rsidRPr="00B45C3D" w:rsidRDefault="00B45C3D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310,137</w:t>
            </w:r>
          </w:p>
        </w:tc>
      </w:tr>
      <w:tr w:rsidR="00E32AD6" w:rsidRPr="0097191A" w14:paraId="141B2F3F" w14:textId="77777777" w:rsidTr="00B45C3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A122BFC" w14:textId="77777777" w:rsidR="00E32AD6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4CF3D9B" w14:textId="462E3558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426"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406624C3" w:rsidR="00E32AD6" w:rsidRDefault="00E32AD6" w:rsidP="002D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299D35E4" w:rsidR="00E32AD6" w:rsidRPr="0097191A" w:rsidRDefault="00E32AD6" w:rsidP="002D6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  <w:vAlign w:val="bottom"/>
          </w:tcPr>
          <w:p w14:paraId="6C423F38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0F2938A2" w:rsidR="00E32AD6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(43,995)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3B6E594C" w:rsidR="00E32AD6" w:rsidRPr="0097191A" w:rsidRDefault="00E32AD6" w:rsidP="00B45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32AD6" w:rsidRPr="0097191A" w14:paraId="0036409E" w14:textId="77777777" w:rsidTr="00B45C3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F3035" w14:textId="147D1911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6,927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7F13759D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39,691</w:t>
            </w:r>
          </w:p>
        </w:tc>
        <w:tc>
          <w:tcPr>
            <w:tcW w:w="285" w:type="dxa"/>
            <w:tcBorders>
              <w:left w:val="nil"/>
              <w:right w:val="nil"/>
            </w:tcBorders>
            <w:vAlign w:val="bottom"/>
          </w:tcPr>
          <w:p w14:paraId="4751EBE7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49C79FCF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43A5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,548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2686AAE0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100" w:afterAutospacing="1"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310,137</w:t>
            </w:r>
          </w:p>
        </w:tc>
      </w:tr>
      <w:tr w:rsidR="00E32AD6" w:rsidRPr="0097191A" w14:paraId="39DD622D" w14:textId="77777777" w:rsidTr="006C5DD8">
        <w:trPr>
          <w:trHeight w:val="26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E32AD6" w:rsidRPr="009D5B6E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5" w:type="dxa"/>
            <w:gridSpan w:val="3"/>
            <w:tcBorders>
              <w:left w:val="nil"/>
              <w:right w:val="nil"/>
            </w:tcBorders>
          </w:tcPr>
          <w:p w14:paraId="57E1C780" w14:textId="77777777" w:rsidR="00E32AD6" w:rsidRPr="009D5B6E" w:rsidRDefault="00E32AD6" w:rsidP="006C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BAF65DA" w14:textId="77777777" w:rsidR="00E32AD6" w:rsidRPr="009D5B6E" w:rsidRDefault="00E32AD6" w:rsidP="006C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62E30255" w14:textId="77777777" w:rsidR="00E32AD6" w:rsidRPr="009D5B6E" w:rsidRDefault="00E32AD6" w:rsidP="006C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E32AD6" w:rsidRPr="0097191A" w14:paraId="4D368854" w14:textId="77777777" w:rsidTr="002202BB">
        <w:trPr>
          <w:trHeight w:val="35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719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15" w:type="dxa"/>
            <w:gridSpan w:val="3"/>
            <w:tcBorders>
              <w:left w:val="nil"/>
              <w:right w:val="nil"/>
            </w:tcBorders>
          </w:tcPr>
          <w:p w14:paraId="588F25DE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6AC8E98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24E701A3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32AD6" w:rsidRPr="0097191A" w14:paraId="34A1379C" w14:textId="77777777" w:rsidTr="00430C73">
        <w:trPr>
          <w:trHeight w:val="35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1786A653" w14:textId="554D7F3D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A3A9999" w14:textId="430EB495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5236A95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BCB477" w14:textId="5448550F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8,0</w:t>
            </w:r>
            <w:r w:rsidR="00430C7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1C6DA009" w14:textId="7DE8F42D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6,749</w:t>
            </w:r>
          </w:p>
        </w:tc>
      </w:tr>
      <w:tr w:rsidR="00E32AD6" w:rsidRPr="0097191A" w14:paraId="655946BE" w14:textId="77777777" w:rsidTr="00430C73">
        <w:trPr>
          <w:trHeight w:val="35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39CCABFC" w14:textId="57069746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164AC24" w14:textId="7DF3FECE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-1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E2C8B43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DE76D4B" w14:textId="5F67ACC9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12E394F" w14:textId="456D9772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</w:tr>
      <w:tr w:rsidR="00E32AD6" w:rsidRPr="0097191A" w14:paraId="7CC955E7" w14:textId="77777777" w:rsidTr="00430C73">
        <w:trPr>
          <w:trHeight w:val="35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13F91810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2,973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048FF536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-1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3,050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21EAD23E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04AB3" w14:textId="1246FCBA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2,973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7D5855DD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3,050</w:t>
            </w:r>
          </w:p>
        </w:tc>
      </w:tr>
      <w:tr w:rsidR="00E32AD6" w:rsidRPr="0097191A" w14:paraId="5702EBB8" w14:textId="77777777" w:rsidTr="00430C7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23B83630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11,589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2F3E2B2D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11,820</w:t>
            </w:r>
          </w:p>
        </w:tc>
        <w:tc>
          <w:tcPr>
            <w:tcW w:w="285" w:type="dxa"/>
            <w:tcBorders>
              <w:left w:val="nil"/>
              <w:right w:val="nil"/>
            </w:tcBorders>
            <w:vAlign w:val="bottom"/>
          </w:tcPr>
          <w:p w14:paraId="11A65E97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77BFB" w14:textId="52438BB1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19,6</w:t>
            </w:r>
            <w:r w:rsidR="00430C7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60AC61EE" w:rsidR="00E32AD6" w:rsidRPr="0097191A" w:rsidRDefault="00E32AD6" w:rsidP="00E3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18,</w:t>
            </w: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</w:tr>
    </w:tbl>
    <w:p w14:paraId="7EC9CD87" w14:textId="77777777" w:rsidR="00B45C3D" w:rsidRDefault="00B45C3D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61F1409" w14:textId="140AD63E" w:rsidR="001F2AE5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t xml:space="preserve">ยอดคงเหลือของเงินให้กู้ยืมแก่กิจการที่เกี่ยวข้องกัน ณ วันที่ </w:t>
      </w:r>
      <w:r w:rsidR="002202BB">
        <w:rPr>
          <w:rFonts w:ascii="Angsana New" w:hAnsi="Angsana New"/>
          <w:sz w:val="30"/>
          <w:szCs w:val="30"/>
        </w:rPr>
        <w:t xml:space="preserve">31 </w:t>
      </w:r>
      <w:r w:rsidR="002202BB">
        <w:rPr>
          <w:rFonts w:ascii="Angsana New" w:hAnsi="Angsana New" w:hint="cs"/>
          <w:sz w:val="30"/>
          <w:szCs w:val="30"/>
          <w:cs/>
        </w:rPr>
        <w:t>มีนาคม</w:t>
      </w:r>
      <w:r w:rsidR="002202BB">
        <w:rPr>
          <w:rFonts w:ascii="Angsana New" w:hAnsi="Angsana New"/>
          <w:sz w:val="30"/>
          <w:szCs w:val="30"/>
        </w:rPr>
        <w:t xml:space="preserve"> </w:t>
      </w:r>
      <w:r w:rsidR="002202BB" w:rsidRPr="009433A9">
        <w:rPr>
          <w:rFonts w:ascii="Angsana New" w:hAnsi="Angsana New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6</w:t>
      </w:r>
      <w:r w:rsidR="002202BB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2202BB" w:rsidRPr="009433A9">
        <w:rPr>
          <w:rFonts w:ascii="Angsana New" w:hAnsi="Angsana New"/>
          <w:sz w:val="30"/>
          <w:szCs w:val="30"/>
        </w:rPr>
        <w:t>31</w:t>
      </w:r>
      <w:r w:rsidR="002202BB" w:rsidRPr="009433A9">
        <w:rPr>
          <w:rFonts w:ascii="Angsana New" w:hAnsi="Angsana New"/>
          <w:sz w:val="30"/>
          <w:szCs w:val="30"/>
          <w:cs/>
        </w:rPr>
        <w:t xml:space="preserve"> </w:t>
      </w:r>
      <w:r w:rsidR="002202BB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02BB" w:rsidRPr="009433A9">
        <w:rPr>
          <w:rFonts w:ascii="Angsana New" w:hAnsi="Angsana New" w:hint="cs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5</w:t>
      </w:r>
      <w:r w:rsidR="002202BB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15BBE968" w14:textId="77777777" w:rsidR="00C02BB7" w:rsidRPr="003955AD" w:rsidRDefault="00C02BB7" w:rsidP="00220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324"/>
        <w:gridCol w:w="1152"/>
        <w:gridCol w:w="270"/>
        <w:gridCol w:w="1057"/>
      </w:tblGrid>
      <w:tr w:rsidR="009F324F" w:rsidRPr="003955AD" w14:paraId="7722F95C" w14:textId="77777777" w:rsidTr="004507B9">
        <w:trPr>
          <w:trHeight w:val="351"/>
        </w:trPr>
        <w:tc>
          <w:tcPr>
            <w:tcW w:w="3690" w:type="dxa"/>
            <w:shd w:val="clear" w:color="auto" w:fill="auto"/>
            <w:vAlign w:val="bottom"/>
          </w:tcPr>
          <w:p w14:paraId="336AC299" w14:textId="408D2910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947CC1C" w14:textId="787B4AD8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" w:type="dxa"/>
          </w:tcPr>
          <w:p w14:paraId="7958AABB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9" w:type="dxa"/>
            <w:gridSpan w:val="3"/>
          </w:tcPr>
          <w:p w14:paraId="31572493" w14:textId="338B126B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24F" w:rsidRPr="003955AD" w14:paraId="310D8C52" w14:textId="77777777" w:rsidTr="004507B9">
        <w:trPr>
          <w:trHeight w:val="398"/>
        </w:trPr>
        <w:tc>
          <w:tcPr>
            <w:tcW w:w="3690" w:type="dxa"/>
            <w:shd w:val="clear" w:color="auto" w:fill="auto"/>
            <w:vAlign w:val="bottom"/>
          </w:tcPr>
          <w:p w14:paraId="13C53616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8B6F73" w14:textId="76935739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E25D95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0BF32" w14:textId="6D273BE0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" w:type="dxa"/>
          </w:tcPr>
          <w:p w14:paraId="1FF1A6EE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8A5106" w14:textId="176BE438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3F7F05" w14:textId="44D41DDC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19D77E7" w14:textId="3C2113C1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F324F" w:rsidRPr="003955AD" w14:paraId="1F1A44F7" w14:textId="77777777" w:rsidTr="004507B9">
        <w:trPr>
          <w:trHeight w:val="360"/>
        </w:trPr>
        <w:tc>
          <w:tcPr>
            <w:tcW w:w="3690" w:type="dxa"/>
            <w:shd w:val="clear" w:color="auto" w:fill="auto"/>
            <w:vAlign w:val="bottom"/>
          </w:tcPr>
          <w:p w14:paraId="6FCCF07D" w14:textId="75B1B5A0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8479092"/>
            <w:r w:rsidRPr="003955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1"/>
          </w:p>
        </w:tc>
        <w:tc>
          <w:tcPr>
            <w:tcW w:w="1170" w:type="dxa"/>
            <w:shd w:val="clear" w:color="auto" w:fill="auto"/>
          </w:tcPr>
          <w:p w14:paraId="0340D79B" w14:textId="0F58547C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35F54D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D2CA8" w14:textId="0A328F58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4" w:type="dxa"/>
          </w:tcPr>
          <w:p w14:paraId="019773D1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330131" w14:textId="76FD47F4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9C0DF4" w14:textId="0D530D54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2F5E9E2" w14:textId="38695B2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F324F" w:rsidRPr="003955AD" w14:paraId="05D1F061" w14:textId="77777777" w:rsidTr="004507B9">
        <w:trPr>
          <w:trHeight w:val="362"/>
        </w:trPr>
        <w:tc>
          <w:tcPr>
            <w:tcW w:w="3690" w:type="dxa"/>
            <w:shd w:val="clear" w:color="auto" w:fill="auto"/>
          </w:tcPr>
          <w:p w14:paraId="4DD4849B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14:paraId="518C136C" w14:textId="2A42D95E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324F" w:rsidRPr="003955AD" w14:paraId="6724ECEE" w14:textId="77777777" w:rsidTr="004507B9">
        <w:trPr>
          <w:trHeight w:val="341"/>
        </w:trPr>
        <w:tc>
          <w:tcPr>
            <w:tcW w:w="3690" w:type="dxa"/>
            <w:shd w:val="clear" w:color="auto" w:fill="auto"/>
          </w:tcPr>
          <w:p w14:paraId="41FA0A11" w14:textId="45516003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92EF010" w14:textId="341EB2C4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06C37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91CA02" w14:textId="16F55FB9" w:rsidR="009F324F" w:rsidRPr="003955AD" w:rsidRDefault="009F324F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</w:tcPr>
          <w:p w14:paraId="625C20CD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5D9C137" w14:textId="5E4B5130" w:rsidR="009F324F" w:rsidRPr="003955AD" w:rsidRDefault="009F324F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292,69</w:t>
            </w:r>
            <w:r w:rsidR="009545A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55F4377" w14:textId="1FB535B2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5A71D89" w14:textId="7DF1D721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248,</w:t>
            </w:r>
            <w:r w:rsidRPr="00642C77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9F324F" w:rsidRPr="003955AD" w14:paraId="0DE4A68E" w14:textId="77777777" w:rsidTr="004507B9">
        <w:trPr>
          <w:trHeight w:val="396"/>
        </w:trPr>
        <w:tc>
          <w:tcPr>
            <w:tcW w:w="3690" w:type="dxa"/>
            <w:shd w:val="clear" w:color="auto" w:fill="auto"/>
          </w:tcPr>
          <w:p w14:paraId="7879C957" w14:textId="16D4C7AE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6729C75" w14:textId="1FFFA18B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C1B7411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5E4E3" w14:textId="0724A433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324" w:type="dxa"/>
          </w:tcPr>
          <w:p w14:paraId="108AED5B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40AF57" w14:textId="475BC039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398,120</w:t>
            </w:r>
          </w:p>
        </w:tc>
        <w:tc>
          <w:tcPr>
            <w:tcW w:w="270" w:type="dxa"/>
            <w:shd w:val="clear" w:color="auto" w:fill="auto"/>
          </w:tcPr>
          <w:p w14:paraId="65E8FADC" w14:textId="0DD5FC6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C9AE8DF" w14:textId="72138344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</w:tr>
      <w:tr w:rsidR="009F324F" w:rsidRPr="003955AD" w14:paraId="11FD5E6E" w14:textId="77777777" w:rsidTr="004507B9">
        <w:trPr>
          <w:trHeight w:val="412"/>
        </w:trPr>
        <w:tc>
          <w:tcPr>
            <w:tcW w:w="3690" w:type="dxa"/>
            <w:shd w:val="clear" w:color="auto" w:fill="auto"/>
          </w:tcPr>
          <w:p w14:paraId="455E90F2" w14:textId="02AB6CF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75BF1838" w14:textId="011269A2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52,987</w:t>
            </w:r>
          </w:p>
        </w:tc>
        <w:tc>
          <w:tcPr>
            <w:tcW w:w="270" w:type="dxa"/>
          </w:tcPr>
          <w:p w14:paraId="18832994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C908B7" w14:textId="7AF238B0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55,464</w:t>
            </w:r>
          </w:p>
        </w:tc>
        <w:tc>
          <w:tcPr>
            <w:tcW w:w="324" w:type="dxa"/>
          </w:tcPr>
          <w:p w14:paraId="40974902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3E6B05" w14:textId="02A5D428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52,987</w:t>
            </w:r>
          </w:p>
        </w:tc>
        <w:tc>
          <w:tcPr>
            <w:tcW w:w="270" w:type="dxa"/>
            <w:shd w:val="clear" w:color="auto" w:fill="auto"/>
          </w:tcPr>
          <w:p w14:paraId="3F11229E" w14:textId="7D939815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1921087A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55,464</w:t>
            </w:r>
          </w:p>
        </w:tc>
      </w:tr>
      <w:tr w:rsidR="009F324F" w:rsidRPr="003955AD" w14:paraId="436F321E" w14:textId="77777777" w:rsidTr="004507B9">
        <w:trPr>
          <w:trHeight w:val="351"/>
        </w:trPr>
        <w:tc>
          <w:tcPr>
            <w:tcW w:w="3690" w:type="dxa"/>
            <w:shd w:val="clear" w:color="auto" w:fill="auto"/>
          </w:tcPr>
          <w:p w14:paraId="702B9A9E" w14:textId="568FCC8D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01C1E75E" w:rsidR="009F324F" w:rsidRPr="003955AD" w:rsidRDefault="009F324F" w:rsidP="004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451,107</w:t>
            </w:r>
          </w:p>
        </w:tc>
        <w:tc>
          <w:tcPr>
            <w:tcW w:w="270" w:type="dxa"/>
          </w:tcPr>
          <w:p w14:paraId="52FA2112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73515864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453,584</w:t>
            </w:r>
          </w:p>
        </w:tc>
        <w:tc>
          <w:tcPr>
            <w:tcW w:w="324" w:type="dxa"/>
          </w:tcPr>
          <w:p w14:paraId="3EAB48D6" w14:textId="77777777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658ED8C4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743,797</w:t>
            </w:r>
          </w:p>
        </w:tc>
        <w:tc>
          <w:tcPr>
            <w:tcW w:w="270" w:type="dxa"/>
            <w:shd w:val="clear" w:color="auto" w:fill="auto"/>
          </w:tcPr>
          <w:p w14:paraId="11F24B25" w14:textId="4F9C6F5D" w:rsidR="009F324F" w:rsidRPr="003955AD" w:rsidRDefault="009F324F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27433B3A" w:rsidR="009F324F" w:rsidRPr="003955AD" w:rsidRDefault="009F324F" w:rsidP="009F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702,080</w:t>
            </w:r>
          </w:p>
        </w:tc>
      </w:tr>
    </w:tbl>
    <w:p w14:paraId="191C8DC4" w14:textId="7306699E" w:rsidR="00F523AA" w:rsidRDefault="00F523AA" w:rsidP="00397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ED838" w14:textId="77777777" w:rsidR="00F523AA" w:rsidRDefault="00F5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1"/>
        <w:gridCol w:w="271"/>
        <w:gridCol w:w="1171"/>
        <w:gridCol w:w="269"/>
        <w:gridCol w:w="1169"/>
        <w:gridCol w:w="267"/>
        <w:gridCol w:w="1082"/>
      </w:tblGrid>
      <w:tr w:rsidR="004F2A08" w:rsidRPr="009433A9" w14:paraId="72FF50FE" w14:textId="77777777" w:rsidTr="004F2A08">
        <w:tc>
          <w:tcPr>
            <w:tcW w:w="2030" w:type="pct"/>
          </w:tcPr>
          <w:p w14:paraId="3696EA4D" w14:textId="77777777" w:rsidR="004F7328" w:rsidRPr="009433A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7" w:type="pct"/>
            <w:gridSpan w:val="3"/>
          </w:tcPr>
          <w:p w14:paraId="56A75720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CC64794" w14:textId="77777777" w:rsidR="004F7328" w:rsidRPr="008F575E" w:rsidRDefault="004F7328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85" w:type="pct"/>
            <w:gridSpan w:val="3"/>
          </w:tcPr>
          <w:p w14:paraId="0DB4FA9F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A08" w:rsidRPr="009433A9" w14:paraId="61BC02E8" w14:textId="77777777" w:rsidTr="004F2A08">
        <w:tc>
          <w:tcPr>
            <w:tcW w:w="2030" w:type="pct"/>
          </w:tcPr>
          <w:p w14:paraId="47D3190F" w14:textId="7E9D7DA3" w:rsidR="003955AD" w:rsidRPr="009433A9" w:rsidRDefault="003955AD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87526CD" w14:textId="1C0BA85D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115E2B7E" w14:textId="77777777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40" w:right="-7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4B729E8" w14:textId="6027DAE1" w:rsidR="003955AD" w:rsidRPr="009433A9" w:rsidRDefault="003955AD" w:rsidP="0045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0" w:hanging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1CF9EC4" w14:textId="77777777" w:rsidR="003955AD" w:rsidRPr="008F575E" w:rsidRDefault="003955AD" w:rsidP="003955A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750ABE36" w14:textId="7AE03C1C" w:rsidR="003955AD" w:rsidRPr="009433A9" w:rsidRDefault="003955AD" w:rsidP="0045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83004DF" w14:textId="77777777" w:rsidR="003955AD" w:rsidRPr="009433A9" w:rsidRDefault="003955AD" w:rsidP="0045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5379E2E" w14:textId="4580D8E2" w:rsidR="003955AD" w:rsidRPr="009433A9" w:rsidRDefault="003955AD" w:rsidP="0045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4" w:right="-110" w:firstLine="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F2A08" w:rsidRPr="009433A9" w14:paraId="18FD4411" w14:textId="77777777" w:rsidTr="004F2A08">
        <w:tc>
          <w:tcPr>
            <w:tcW w:w="2030" w:type="pct"/>
          </w:tcPr>
          <w:p w14:paraId="04C860F7" w14:textId="3F233830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163C9FAD" w14:textId="45B84DEB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EC66F50" w14:textId="77777777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DA92423" w14:textId="60568303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CDBFE8D" w14:textId="77777777" w:rsidR="003955AD" w:rsidRPr="008F575E" w:rsidRDefault="003955AD" w:rsidP="003955A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0EC124AB" w14:textId="2897ABA2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2A86580" w14:textId="77777777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4AADE0" w14:textId="6653CB02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507B9" w:rsidRPr="009433A9" w14:paraId="7726E844" w14:textId="77777777" w:rsidTr="004F2A08">
        <w:tc>
          <w:tcPr>
            <w:tcW w:w="2030" w:type="pct"/>
          </w:tcPr>
          <w:p w14:paraId="472903E9" w14:textId="41C8095B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pct"/>
            <w:gridSpan w:val="7"/>
          </w:tcPr>
          <w:p w14:paraId="0B87E348" w14:textId="77777777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07B9" w:rsidRPr="009433A9" w14:paraId="3FC9E9F9" w14:textId="77777777" w:rsidTr="004F2A08">
        <w:tc>
          <w:tcPr>
            <w:tcW w:w="2030" w:type="pct"/>
          </w:tcPr>
          <w:p w14:paraId="4B46E774" w14:textId="375ED13D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70" w:type="pct"/>
            <w:gridSpan w:val="7"/>
          </w:tcPr>
          <w:p w14:paraId="7A2A31EA" w14:textId="77777777" w:rsidR="003955AD" w:rsidRPr="009433A9" w:rsidRDefault="003955AD" w:rsidP="003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F2A08" w:rsidRPr="009433A9" w14:paraId="3A3EDA42" w14:textId="77777777" w:rsidTr="004F2A08">
        <w:tc>
          <w:tcPr>
            <w:tcW w:w="2030" w:type="pct"/>
          </w:tcPr>
          <w:p w14:paraId="2AA971DD" w14:textId="5EE7A8E9" w:rsidR="00934366" w:rsidRPr="009433A9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4181FA2F" w14:textId="65ED1D93" w:rsidR="00934366" w:rsidRPr="00696C17" w:rsidRDefault="00AB4C43" w:rsidP="004F2A0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267C12E" w14:textId="77777777" w:rsidR="00934366" w:rsidRPr="00696C17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16ACEF6" w14:textId="0B634A3A" w:rsidR="00934366" w:rsidRPr="00696C17" w:rsidRDefault="00934366" w:rsidP="004F2A0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9297A0" w14:textId="77777777" w:rsidR="00934366" w:rsidRPr="00696C17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</w:tcPr>
          <w:p w14:paraId="57CF89F3" w14:textId="37F5A584" w:rsidR="00934366" w:rsidRPr="00696C17" w:rsidRDefault="00AB4C43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4FEC0B4A" w14:textId="77777777" w:rsidR="00934366" w:rsidRPr="00696C17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D79F1D2" w14:textId="1CB30A6D" w:rsidR="00934366" w:rsidRPr="00696C17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4F2A08" w:rsidRPr="009433A9" w14:paraId="78E5B7FD" w14:textId="77777777" w:rsidTr="004F2A08">
        <w:tc>
          <w:tcPr>
            <w:tcW w:w="2030" w:type="pct"/>
          </w:tcPr>
          <w:p w14:paraId="4C4C4E3F" w14:textId="4F8F1185" w:rsidR="00934366" w:rsidRPr="009433A9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6629DE1" w14:textId="7DDE7EBF" w:rsidR="00934366" w:rsidRPr="00696C17" w:rsidRDefault="00AB4C43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9" w:type="pct"/>
          </w:tcPr>
          <w:p w14:paraId="304F9628" w14:textId="77777777" w:rsidR="00934366" w:rsidRPr="00696C17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8405911" w14:textId="1225883E" w:rsidR="00934366" w:rsidRPr="00696C17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48" w:type="pct"/>
          </w:tcPr>
          <w:p w14:paraId="57A5C787" w14:textId="77777777" w:rsidR="00934366" w:rsidRPr="00696C17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DE464AE" w14:textId="6C2ABFA6" w:rsidR="00934366" w:rsidRPr="00696C17" w:rsidRDefault="00AB4C43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7" w:type="pct"/>
          </w:tcPr>
          <w:p w14:paraId="0DF72A80" w14:textId="77777777" w:rsidR="00934366" w:rsidRPr="00696C17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E262852" w14:textId="70FDC889" w:rsidR="00934366" w:rsidRPr="00696C17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4F2A08" w:rsidRPr="009433A9" w14:paraId="7482EB52" w14:textId="77777777" w:rsidTr="004F2A08">
        <w:tc>
          <w:tcPr>
            <w:tcW w:w="2030" w:type="pct"/>
          </w:tcPr>
          <w:p w14:paraId="7646A548" w14:textId="2A6D5DC4" w:rsidR="00934366" w:rsidRPr="00696C17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F3FA0FD" w14:textId="755894B3" w:rsidR="00934366" w:rsidRDefault="00F00727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0"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49" w:type="pct"/>
          </w:tcPr>
          <w:p w14:paraId="170FB7B2" w14:textId="77777777" w:rsidR="00934366" w:rsidRPr="009433A9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106DA77" w14:textId="24C5C6D8" w:rsidR="00934366" w:rsidRPr="00376CCD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48" w:type="pct"/>
          </w:tcPr>
          <w:p w14:paraId="0EF7E6EB" w14:textId="77777777" w:rsidR="00934366" w:rsidRPr="008F575E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762771F" w14:textId="270377D7" w:rsidR="00934366" w:rsidRDefault="00AB4C43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00727" w:rsidRPr="00F00727">
              <w:rPr>
                <w:rFonts w:ascii="Angsana New" w:hAnsi="Angsana New" w:hint="cs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14:paraId="7780D17A" w14:textId="77777777" w:rsidR="00934366" w:rsidRPr="009433A9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3F120C5" w14:textId="6556A320" w:rsidR="00934366" w:rsidRPr="00625002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  <w:tr w:rsidR="004F2A08" w:rsidRPr="009433A9" w14:paraId="7B24C5FE" w14:textId="77777777" w:rsidTr="004F2A08">
        <w:tc>
          <w:tcPr>
            <w:tcW w:w="2030" w:type="pct"/>
          </w:tcPr>
          <w:p w14:paraId="45EBAF57" w14:textId="77777777" w:rsidR="00934366" w:rsidRPr="00F521D7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7DB2759E" w14:textId="77777777" w:rsidR="00934366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25731F9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624F5CD" w14:textId="77777777" w:rsidR="00934366" w:rsidRPr="007A2D1C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2F672DD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3A18DBB" w14:textId="77777777" w:rsidR="00934366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7C72C1B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EF3D44F" w14:textId="77777777" w:rsidR="00934366" w:rsidRPr="00625002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2A08" w:rsidRPr="009433A9" w14:paraId="089F1874" w14:textId="77777777" w:rsidTr="004F2A08">
        <w:tc>
          <w:tcPr>
            <w:tcW w:w="2030" w:type="pct"/>
          </w:tcPr>
          <w:p w14:paraId="7977836E" w14:textId="620BCB87" w:rsidR="00934366" w:rsidRPr="00F521D7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44" w:type="pct"/>
          </w:tcPr>
          <w:p w14:paraId="78FA12C9" w14:textId="77777777" w:rsidR="00934366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CAFA4BA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94F4936" w14:textId="77777777" w:rsidR="00934366" w:rsidRPr="007A2D1C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1B88E10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02EAF70" w14:textId="77777777" w:rsidR="00934366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0D3B4B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8A8A3C2" w14:textId="77777777" w:rsidR="00934366" w:rsidRPr="00625002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2A08" w:rsidRPr="009433A9" w14:paraId="43D74D8C" w14:textId="77777777" w:rsidTr="004F2A08">
        <w:tc>
          <w:tcPr>
            <w:tcW w:w="2030" w:type="pct"/>
          </w:tcPr>
          <w:p w14:paraId="2FC34023" w14:textId="77777777" w:rsidR="00934366" w:rsidRPr="009433A9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70803AA8" w14:textId="1E19CAA4" w:rsidR="00934366" w:rsidRPr="00E4656F" w:rsidRDefault="00AB4C43" w:rsidP="00FC61D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C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573340" w14:textId="77777777" w:rsidR="00934366" w:rsidRPr="00E4656F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655C73C" w14:textId="0F6DE8CE" w:rsidR="00934366" w:rsidRPr="00E4656F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C9305B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850B839" w14:textId="3CAFD392" w:rsidR="00934366" w:rsidRPr="00F521D7" w:rsidRDefault="00AB4C43" w:rsidP="0086645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61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B84025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6819253" w14:textId="12ADC0D0" w:rsidR="00934366" w:rsidRPr="00625002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4F2A08" w:rsidRPr="009433A9" w14:paraId="327794D4" w14:textId="77777777" w:rsidTr="004F2A08">
        <w:tc>
          <w:tcPr>
            <w:tcW w:w="2030" w:type="pct"/>
          </w:tcPr>
          <w:p w14:paraId="1540C2C9" w14:textId="73368762" w:rsidR="00934366" w:rsidRPr="00F521D7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07D5A21" w14:textId="3E1A9478" w:rsidR="00934366" w:rsidRPr="00BA224D" w:rsidRDefault="00AB4C43" w:rsidP="00D02C7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BA2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13F79E46" w14:textId="77777777" w:rsidR="00934366" w:rsidRPr="00E4656F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1D7FA7B1" w14:textId="0688DD3D" w:rsidR="00934366" w:rsidRPr="00BA224D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BA2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550F6FC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E1FF88A" w14:textId="5BB15BC6" w:rsidR="00934366" w:rsidRPr="00BA224D" w:rsidRDefault="00AB4C43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 w:rsidRPr="00BA2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B8E9B8D" w14:textId="77777777" w:rsidR="00934366" w:rsidRPr="007A2D1C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8F24CC2" w14:textId="2ECA9C7E" w:rsidR="00934366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F2A08" w:rsidRPr="00934366" w14:paraId="24E97FC2" w14:textId="77777777" w:rsidTr="004F2A08">
        <w:tc>
          <w:tcPr>
            <w:tcW w:w="2030" w:type="pct"/>
          </w:tcPr>
          <w:p w14:paraId="142FDF0C" w14:textId="0DF49EDC" w:rsidR="00934366" w:rsidRPr="00934366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B8C82EA" w14:textId="576A24FC" w:rsidR="00934366" w:rsidRPr="00934366" w:rsidRDefault="00AB4C43" w:rsidP="00D02C7B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2886FD49" w14:textId="77777777" w:rsidR="00934366" w:rsidRPr="00934366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DAFAEC9" w14:textId="4B9C1BB1" w:rsidR="00934366" w:rsidRPr="00934366" w:rsidRDefault="00934366" w:rsidP="009343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36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37D149FC" w14:textId="77777777" w:rsidR="00934366" w:rsidRPr="00934366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31010C6" w14:textId="1CBE9BC2" w:rsidR="00934366" w:rsidRPr="00934366" w:rsidRDefault="00AB4C43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A608007" w14:textId="77777777" w:rsidR="00934366" w:rsidRPr="00934366" w:rsidRDefault="00934366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1C6F5F" w14:textId="2DE258B4" w:rsidR="00934366" w:rsidRPr="00934366" w:rsidRDefault="00934366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</w:tbl>
    <w:p w14:paraId="63D7927B" w14:textId="77777777" w:rsidR="006C5DD8" w:rsidRPr="00B815DC" w:rsidRDefault="006C5DD8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269B5" w14:textId="7D3ABBD6" w:rsidR="0084324E" w:rsidRPr="002C2BA0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2BA0">
        <w:rPr>
          <w:rFonts w:ascii="Angsana New" w:hAnsi="Angsana New" w:hint="cs"/>
          <w:spacing w:val="-2"/>
          <w:sz w:val="30"/>
          <w:szCs w:val="30"/>
          <w:cs/>
        </w:rPr>
        <w:t>ยอดคงเหลือ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ของเงินกู้ยืมจาก</w:t>
      </w:r>
      <w:r w:rsidR="00482EF4" w:rsidRPr="002C2BA0">
        <w:rPr>
          <w:rFonts w:ascii="Angsana New" w:hAnsi="Angsana New" w:hint="cs"/>
          <w:spacing w:val="-2"/>
          <w:sz w:val="30"/>
          <w:szCs w:val="30"/>
          <w:cs/>
        </w:rPr>
        <w:t>บุคคลและ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="00B81115">
        <w:rPr>
          <w:rFonts w:ascii="Angsana New" w:hAnsi="Angsana New"/>
          <w:spacing w:val="-2"/>
          <w:sz w:val="30"/>
          <w:szCs w:val="30"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955AD">
        <w:rPr>
          <w:rFonts w:ascii="Angsana New" w:hAnsi="Angsana New"/>
          <w:sz w:val="30"/>
          <w:szCs w:val="30"/>
        </w:rPr>
        <w:t xml:space="preserve">31 </w:t>
      </w:r>
      <w:r w:rsidR="003955AD">
        <w:rPr>
          <w:rFonts w:ascii="Angsana New" w:hAnsi="Angsana New" w:hint="cs"/>
          <w:sz w:val="30"/>
          <w:szCs w:val="30"/>
          <w:cs/>
        </w:rPr>
        <w:t>มีนาคม</w:t>
      </w:r>
      <w:r w:rsidR="003955AD">
        <w:rPr>
          <w:rFonts w:ascii="Angsana New" w:hAnsi="Angsana New"/>
          <w:sz w:val="30"/>
          <w:szCs w:val="30"/>
        </w:rPr>
        <w:t xml:space="preserve"> </w:t>
      </w:r>
      <w:r w:rsidR="003955AD" w:rsidRPr="009433A9">
        <w:rPr>
          <w:rFonts w:ascii="Angsana New" w:hAnsi="Angsana New"/>
          <w:sz w:val="30"/>
          <w:szCs w:val="30"/>
        </w:rPr>
        <w:t>256</w:t>
      </w:r>
      <w:r w:rsidR="003955AD">
        <w:rPr>
          <w:rFonts w:ascii="Angsana New" w:hAnsi="Angsana New"/>
          <w:sz w:val="30"/>
          <w:szCs w:val="30"/>
        </w:rPr>
        <w:t>6</w:t>
      </w:r>
      <w:r w:rsidR="003955AD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3955AD" w:rsidRPr="009433A9">
        <w:rPr>
          <w:rFonts w:ascii="Angsana New" w:hAnsi="Angsana New"/>
          <w:sz w:val="30"/>
          <w:szCs w:val="30"/>
        </w:rPr>
        <w:t>31</w:t>
      </w:r>
      <w:r w:rsidR="003955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3955AD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55AD" w:rsidRPr="009433A9">
        <w:rPr>
          <w:rFonts w:ascii="Angsana New" w:hAnsi="Angsana New" w:hint="cs"/>
          <w:sz w:val="30"/>
          <w:szCs w:val="30"/>
        </w:rPr>
        <w:t>256</w:t>
      </w:r>
      <w:r w:rsidR="003955AD">
        <w:rPr>
          <w:rFonts w:ascii="Angsana New" w:hAnsi="Angsana New"/>
          <w:sz w:val="30"/>
          <w:szCs w:val="30"/>
        </w:rPr>
        <w:t>5</w:t>
      </w:r>
      <w:r w:rsidR="003955AD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6E202D3" w14:textId="77777777" w:rsidR="00B51157" w:rsidRPr="00B815DC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525"/>
        <w:gridCol w:w="915"/>
        <w:gridCol w:w="270"/>
        <w:gridCol w:w="1082"/>
      </w:tblGrid>
      <w:tr w:rsidR="005E5C3C" w:rsidRPr="009433A9" w14:paraId="662517BE" w14:textId="77777777" w:rsidTr="004F2A08">
        <w:trPr>
          <w:trHeight w:val="391"/>
        </w:trPr>
        <w:tc>
          <w:tcPr>
            <w:tcW w:w="3690" w:type="dxa"/>
            <w:vAlign w:val="bottom"/>
          </w:tcPr>
          <w:p w14:paraId="0202F689" w14:textId="77777777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610" w:type="dxa"/>
            <w:gridSpan w:val="3"/>
          </w:tcPr>
          <w:p w14:paraId="0715E647" w14:textId="73E195A2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dxa"/>
          </w:tcPr>
          <w:p w14:paraId="22882E3B" w14:textId="77777777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30130EA2" w14:textId="6706E974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5E5C3C" w:rsidRPr="009433A9" w14:paraId="236ABF3E" w14:textId="77777777" w:rsidTr="004F2A08">
        <w:trPr>
          <w:trHeight w:val="371"/>
        </w:trPr>
        <w:tc>
          <w:tcPr>
            <w:tcW w:w="3690" w:type="dxa"/>
            <w:shd w:val="clear" w:color="auto" w:fill="auto"/>
            <w:vAlign w:val="bottom"/>
          </w:tcPr>
          <w:p w14:paraId="380CCB63" w14:textId="7777777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2B55A" w14:textId="11D805E0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B938D29" w14:textId="7777777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FC5CE6" w14:textId="1167091F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5" w:type="dxa"/>
          </w:tcPr>
          <w:p w14:paraId="21187183" w14:textId="7777777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dxa"/>
          </w:tcPr>
          <w:p w14:paraId="3CDA67A5" w14:textId="16789C14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1C6EF7F" w14:textId="7777777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A34A6B" w14:textId="5AAE3398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E5C3C" w:rsidRPr="009433A9" w14:paraId="3AD24A6A" w14:textId="77777777" w:rsidTr="004F2A08">
        <w:trPr>
          <w:trHeight w:val="403"/>
        </w:trPr>
        <w:tc>
          <w:tcPr>
            <w:tcW w:w="3690" w:type="dxa"/>
            <w:vAlign w:val="bottom"/>
          </w:tcPr>
          <w:p w14:paraId="5137753B" w14:textId="77777777" w:rsidR="005E5C3C" w:rsidRPr="009433A9" w:rsidRDefault="005E5C3C" w:rsidP="0011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4900DAE9" w14:textId="77FCB73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E21C16" w14:textId="7777777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65B08" w14:textId="68558AF6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25" w:type="dxa"/>
          </w:tcPr>
          <w:p w14:paraId="1B853B45" w14:textId="7777777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5434A553" w14:textId="210802F0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B752BF" w14:textId="77777777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05EFED" w14:textId="0BB400DB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E5C3C" w:rsidRPr="009433A9" w14:paraId="1E892C4D" w14:textId="77777777" w:rsidTr="004F2A08">
        <w:trPr>
          <w:trHeight w:val="379"/>
        </w:trPr>
        <w:tc>
          <w:tcPr>
            <w:tcW w:w="3690" w:type="dxa"/>
          </w:tcPr>
          <w:p w14:paraId="307D8CF7" w14:textId="77777777" w:rsidR="005E5C3C" w:rsidRPr="009433A9" w:rsidRDefault="005E5C3C" w:rsidP="0011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7"/>
          </w:tcPr>
          <w:p w14:paraId="17F49F1F" w14:textId="613F830E" w:rsidR="005E5C3C" w:rsidRPr="009433A9" w:rsidRDefault="005E5C3C" w:rsidP="003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E5C3C" w:rsidRPr="009433A9" w14:paraId="384380D5" w14:textId="77777777" w:rsidTr="004F2A08">
        <w:trPr>
          <w:trHeight w:val="403"/>
        </w:trPr>
        <w:tc>
          <w:tcPr>
            <w:tcW w:w="3690" w:type="dxa"/>
            <w:shd w:val="clear" w:color="auto" w:fill="auto"/>
          </w:tcPr>
          <w:p w14:paraId="12450323" w14:textId="7A957C24" w:rsidR="005E5C3C" w:rsidRPr="009433A9" w:rsidRDefault="005E5C3C" w:rsidP="0061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04F1AD" w14:textId="63D5DCE6" w:rsidR="005E5C3C" w:rsidRPr="00B87066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2AD43" w14:textId="77777777" w:rsidR="005E5C3C" w:rsidRPr="00696C17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7295DD" w14:textId="74128DA3" w:rsidR="005E5C3C" w:rsidRPr="00B87066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25" w:type="dxa"/>
          </w:tcPr>
          <w:p w14:paraId="27CBFD11" w14:textId="77777777" w:rsidR="005E5C3C" w:rsidRPr="00696C17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36C5076B" w14:textId="14FE628D" w:rsidR="005E5C3C" w:rsidRPr="00625002" w:rsidRDefault="00F00727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 w:rsidRPr="00F00727">
              <w:rPr>
                <w:rFonts w:ascii="Angsana New" w:hAnsi="Angsana New" w:hint="cs"/>
                <w:sz w:val="30"/>
                <w:szCs w:val="30"/>
              </w:rPr>
              <w:t>21</w:t>
            </w:r>
            <w:r w:rsidR="005E5C3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3FBA7641" w14:textId="77777777" w:rsidR="005E5C3C" w:rsidRPr="009433A9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0963B9" w14:textId="0B26A044" w:rsidR="005E5C3C" w:rsidRPr="00625002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5E5C3C" w:rsidRPr="009433A9" w14:paraId="40A931FC" w14:textId="77777777" w:rsidTr="004F2A08">
        <w:trPr>
          <w:trHeight w:val="403"/>
        </w:trPr>
        <w:tc>
          <w:tcPr>
            <w:tcW w:w="3690" w:type="dxa"/>
            <w:shd w:val="clear" w:color="auto" w:fill="auto"/>
          </w:tcPr>
          <w:p w14:paraId="709D0A53" w14:textId="4C487F64" w:rsidR="005E5C3C" w:rsidRPr="00712F4F" w:rsidRDefault="005E5C3C" w:rsidP="0061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CF8A44" w14:textId="12550C99" w:rsidR="005E5C3C" w:rsidRPr="00B87066" w:rsidRDefault="005E5C3C" w:rsidP="00C5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71F84484" w14:textId="77777777" w:rsidR="005E5C3C" w:rsidRPr="00696C17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978C8" w14:textId="06D08F91" w:rsidR="005E5C3C" w:rsidRPr="00B87066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525" w:type="dxa"/>
          </w:tcPr>
          <w:p w14:paraId="554B822C" w14:textId="77777777" w:rsidR="005E5C3C" w:rsidRPr="00696C17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4CCDB2F1" w14:textId="7A9A819C" w:rsidR="005E5C3C" w:rsidRPr="00625002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0A56A30B" w14:textId="77777777" w:rsidR="005E5C3C" w:rsidRPr="009433A9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8B98828" w14:textId="63DEFF28" w:rsidR="005E5C3C" w:rsidRPr="00625002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</w:tr>
      <w:tr w:rsidR="005E5C3C" w:rsidRPr="009433A9" w14:paraId="1197DFD6" w14:textId="77777777" w:rsidTr="004F2A08">
        <w:trPr>
          <w:trHeight w:val="403"/>
        </w:trPr>
        <w:tc>
          <w:tcPr>
            <w:tcW w:w="3690" w:type="dxa"/>
            <w:shd w:val="clear" w:color="auto" w:fill="auto"/>
          </w:tcPr>
          <w:p w14:paraId="37603472" w14:textId="6BC9EF45" w:rsidR="005E5C3C" w:rsidRPr="00712F4F" w:rsidRDefault="005E5C3C" w:rsidP="0061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1227FF65" w:rsidR="005E5C3C" w:rsidRPr="00B87066" w:rsidRDefault="005E5C3C" w:rsidP="00C5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B785F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,120</w:t>
            </w:r>
          </w:p>
        </w:tc>
        <w:tc>
          <w:tcPr>
            <w:tcW w:w="270" w:type="dxa"/>
          </w:tcPr>
          <w:p w14:paraId="3BC1A311" w14:textId="77777777" w:rsidR="005E5C3C" w:rsidRPr="00696C17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0A207024" w:rsidR="005E5C3C" w:rsidRPr="00B87066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525" w:type="dxa"/>
          </w:tcPr>
          <w:p w14:paraId="380DCE4C" w14:textId="77777777" w:rsidR="005E5C3C" w:rsidRPr="00696C17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0306454A" w:rsidR="005E5C3C" w:rsidRPr="001D2F56" w:rsidRDefault="005E5C3C" w:rsidP="00934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222,120</w:t>
            </w:r>
          </w:p>
        </w:tc>
        <w:tc>
          <w:tcPr>
            <w:tcW w:w="270" w:type="dxa"/>
          </w:tcPr>
          <w:p w14:paraId="70BC01E5" w14:textId="77777777" w:rsidR="005E5C3C" w:rsidRPr="009433A9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7CEF930B" w:rsidR="005E5C3C" w:rsidRPr="00625002" w:rsidRDefault="005E5C3C" w:rsidP="0093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</w:rPr>
              <w:t>222,120</w:t>
            </w:r>
          </w:p>
        </w:tc>
      </w:tr>
    </w:tbl>
    <w:p w14:paraId="65728146" w14:textId="48AFC5C8" w:rsidR="00397023" w:rsidRDefault="00397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56EF4D" w14:textId="5592DA44" w:rsidR="0079593A" w:rsidRPr="009433A9" w:rsidRDefault="0079593A" w:rsidP="00622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0D6DDD5C" w14:textId="77777777" w:rsidR="0084324E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1190BD" w14:textId="5F6FAADD" w:rsidR="00C13248" w:rsidRDefault="00E2608C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ในระหว่างไตรมาสที่ </w:t>
      </w:r>
      <w:r>
        <w:rPr>
          <w:rFonts w:ascii="Angsana New" w:hAnsi="Angsana New"/>
          <w:sz w:val="30"/>
          <w:szCs w:val="30"/>
        </w:rPr>
        <w:t>1 2566</w:t>
      </w:r>
      <w:r w:rsidR="00C13248" w:rsidRPr="00C13248">
        <w:rPr>
          <w:rFonts w:ascii="Angsana New" w:hAnsi="Angsana New"/>
          <w:sz w:val="30"/>
          <w:szCs w:val="30"/>
        </w:rPr>
        <w:t xml:space="preserve"> </w:t>
      </w:r>
      <w:r w:rsidR="00C13248" w:rsidRPr="00C13248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  <w:r w:rsidR="00C13248" w:rsidRPr="00C13248">
        <w:rPr>
          <w:rFonts w:ascii="Angsana New" w:hAnsi="Angsana New"/>
          <w:sz w:val="30"/>
          <w:szCs w:val="30"/>
        </w:rPr>
        <w:t> </w:t>
      </w:r>
    </w:p>
    <w:p w14:paraId="0EF8D22E" w14:textId="77777777" w:rsidR="00C13248" w:rsidRPr="00B815DC" w:rsidRDefault="00C13248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6DEABBB" w14:textId="77777777" w:rsidR="00D93C8B" w:rsidRDefault="00287311" w:rsidP="00D93C8B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287311">
        <w:rPr>
          <w:rFonts w:ascii="Angsana New" w:hAnsi="Angsana New"/>
          <w:sz w:val="30"/>
          <w:szCs w:val="30"/>
          <w:cs/>
        </w:rPr>
        <w:t>บริษัทได้ทำสัญญาให้เช่าช่วงอาคารแก่กิจการที่เกี่ยวข้องกันแห่งหนึ่ง เพื่อใช้เป็นอาคารสำนักงานในการประกอบธุรกิจ โดยมีอัตราค่าเช่าเท่ากับที่ระบุไว้ในสัญญา โดยสัญญาจะสิ้นสุดเมื่อครบกำหนดระยะเวลาหรือเมื่อบอกเลิกสัญญาเป็นลายลักษณ์อักษรแก่คู่สัญญา</w:t>
      </w:r>
    </w:p>
    <w:p w14:paraId="228C69B3" w14:textId="77777777" w:rsidR="00397023" w:rsidRDefault="00397023" w:rsidP="00D93C8B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0CC0578E" w14:textId="35A20910" w:rsidR="00F30622" w:rsidRDefault="00F30622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9433A9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15C19305" w:rsidR="00F30622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5"/>
        <w:gridCol w:w="1079"/>
        <w:gridCol w:w="1176"/>
        <w:gridCol w:w="271"/>
        <w:gridCol w:w="1169"/>
        <w:gridCol w:w="278"/>
        <w:gridCol w:w="1162"/>
        <w:gridCol w:w="270"/>
        <w:gridCol w:w="1170"/>
      </w:tblGrid>
      <w:tr w:rsidR="003955AD" w:rsidRPr="00E52547" w14:paraId="20D7F101" w14:textId="77777777" w:rsidTr="00096608">
        <w:trPr>
          <w:cantSplit/>
        </w:trPr>
        <w:tc>
          <w:tcPr>
            <w:tcW w:w="3055" w:type="dxa"/>
            <w:vAlign w:val="bottom"/>
            <w:hideMark/>
          </w:tcPr>
          <w:p w14:paraId="1404A27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79" w:type="dxa"/>
          </w:tcPr>
          <w:p w14:paraId="10D9BCC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C2BAFF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030ADE9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530924D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3955AD" w:rsidRPr="00E52547" w14:paraId="7C036794" w14:textId="77777777" w:rsidTr="00096608">
        <w:trPr>
          <w:cantSplit/>
        </w:trPr>
        <w:tc>
          <w:tcPr>
            <w:tcW w:w="3055" w:type="dxa"/>
            <w:vAlign w:val="bottom"/>
          </w:tcPr>
          <w:p w14:paraId="17457F1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079" w:type="dxa"/>
          </w:tcPr>
          <w:p w14:paraId="602A6DE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6C60B4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vAlign w:val="bottom"/>
          </w:tcPr>
          <w:p w14:paraId="06AAB78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5E4E58C7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7EB0BBB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vAlign w:val="bottom"/>
          </w:tcPr>
          <w:p w14:paraId="5D1EF54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7B4D13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ECA900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955AD" w:rsidRPr="00E52547" w14:paraId="214ED1AE" w14:textId="77777777" w:rsidTr="00096608">
        <w:trPr>
          <w:cantSplit/>
        </w:trPr>
        <w:tc>
          <w:tcPr>
            <w:tcW w:w="3055" w:type="dxa"/>
            <w:vAlign w:val="bottom"/>
          </w:tcPr>
          <w:p w14:paraId="29A98437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079" w:type="dxa"/>
          </w:tcPr>
          <w:p w14:paraId="6741F7B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6" w:type="dxa"/>
            <w:vAlign w:val="bottom"/>
          </w:tcPr>
          <w:p w14:paraId="68C9EB9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1" w:type="dxa"/>
            <w:vAlign w:val="bottom"/>
          </w:tcPr>
          <w:p w14:paraId="2561041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15E5905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Pr="00E525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8" w:type="dxa"/>
          </w:tcPr>
          <w:p w14:paraId="22DFFC4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vAlign w:val="bottom"/>
          </w:tcPr>
          <w:p w14:paraId="05DD137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0" w:type="dxa"/>
            <w:vAlign w:val="bottom"/>
          </w:tcPr>
          <w:p w14:paraId="0D41A65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A97EC3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Pr="00E525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955AD" w:rsidRPr="00E52547" w14:paraId="6CFA014D" w14:textId="77777777" w:rsidTr="00096608">
        <w:trPr>
          <w:cantSplit/>
          <w:trHeight w:val="335"/>
        </w:trPr>
        <w:tc>
          <w:tcPr>
            <w:tcW w:w="3055" w:type="dxa"/>
            <w:vAlign w:val="bottom"/>
            <w:hideMark/>
          </w:tcPr>
          <w:p w14:paraId="67CEBAC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</w:tcPr>
          <w:p w14:paraId="00E14C5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5E39DDA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5254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3955AD" w:rsidRPr="00E52547" w14:paraId="72029DD5" w14:textId="77777777" w:rsidTr="00096608">
        <w:trPr>
          <w:cantSplit/>
        </w:trPr>
        <w:tc>
          <w:tcPr>
            <w:tcW w:w="3055" w:type="dxa"/>
            <w:hideMark/>
          </w:tcPr>
          <w:p w14:paraId="4E10C8E7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4F82F57" w14:textId="4113ED93" w:rsidR="003955AD" w:rsidRPr="00E52547" w:rsidRDefault="00B81115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6" w:type="dxa"/>
          </w:tcPr>
          <w:p w14:paraId="703D0C3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</w:tcPr>
          <w:p w14:paraId="710BBF9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6AC2546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3C2BFA8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7E381A4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564B2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8DD3CA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955AD" w:rsidRPr="00E52547" w14:paraId="420732B4" w14:textId="77777777" w:rsidTr="00096608">
        <w:trPr>
          <w:cantSplit/>
        </w:trPr>
        <w:tc>
          <w:tcPr>
            <w:tcW w:w="3055" w:type="dxa"/>
          </w:tcPr>
          <w:p w14:paraId="696DF01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39A051A3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5668A54B" w14:textId="67CE4426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6,927</w:t>
            </w:r>
          </w:p>
        </w:tc>
        <w:tc>
          <w:tcPr>
            <w:tcW w:w="271" w:type="dxa"/>
          </w:tcPr>
          <w:p w14:paraId="079A083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3B3AC56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278" w:type="dxa"/>
          </w:tcPr>
          <w:p w14:paraId="58B3F7E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B3B3470" w14:textId="1C742D6D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282,543</w:t>
            </w:r>
          </w:p>
        </w:tc>
        <w:tc>
          <w:tcPr>
            <w:tcW w:w="270" w:type="dxa"/>
          </w:tcPr>
          <w:p w14:paraId="7957716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A61F3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310,137</w:t>
            </w:r>
          </w:p>
        </w:tc>
      </w:tr>
      <w:tr w:rsidR="003955AD" w:rsidRPr="00E52547" w14:paraId="0AAE1BAF" w14:textId="77777777" w:rsidTr="00096608">
        <w:trPr>
          <w:cantSplit/>
        </w:trPr>
        <w:tc>
          <w:tcPr>
            <w:tcW w:w="3055" w:type="dxa"/>
          </w:tcPr>
          <w:p w14:paraId="2930FB0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2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571C35D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04AF05E" w14:textId="43ED645B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6D2412"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1,589</w:t>
            </w:r>
          </w:p>
        </w:tc>
        <w:tc>
          <w:tcPr>
            <w:tcW w:w="271" w:type="dxa"/>
          </w:tcPr>
          <w:p w14:paraId="05F42FE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3DD633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11,820</w:t>
            </w:r>
          </w:p>
        </w:tc>
        <w:tc>
          <w:tcPr>
            <w:tcW w:w="278" w:type="dxa"/>
          </w:tcPr>
          <w:p w14:paraId="5F35043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FEF586C" w14:textId="37BD25E3" w:rsidR="003955AD" w:rsidRPr="00E52547" w:rsidRDefault="00AB7DCE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19,6</w:t>
            </w:r>
            <w:r w:rsidR="004D0DAB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C1FE1A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219DC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18,569</w:t>
            </w:r>
          </w:p>
        </w:tc>
      </w:tr>
      <w:tr w:rsidR="003955AD" w:rsidRPr="00E52547" w14:paraId="4826FD74" w14:textId="77777777" w:rsidTr="00096608">
        <w:trPr>
          <w:cantSplit/>
        </w:trPr>
        <w:tc>
          <w:tcPr>
            <w:tcW w:w="3055" w:type="dxa"/>
          </w:tcPr>
          <w:p w14:paraId="5468B3E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FC9BE7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688DEC4A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</w:t>
            </w:r>
            <w:r w:rsidR="006D2412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8,516</w:t>
            </w:r>
          </w:p>
        </w:tc>
        <w:tc>
          <w:tcPr>
            <w:tcW w:w="271" w:type="dxa"/>
          </w:tcPr>
          <w:p w14:paraId="025BE9C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B235D1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51,511</w:t>
            </w:r>
          </w:p>
        </w:tc>
        <w:tc>
          <w:tcPr>
            <w:tcW w:w="278" w:type="dxa"/>
          </w:tcPr>
          <w:p w14:paraId="36B71C3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033335C3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B7DCE" w:rsidRPr="00E52547">
              <w:rPr>
                <w:rFonts w:ascii="Angsana New" w:hAnsi="Angsana New"/>
                <w:b/>
                <w:bCs/>
                <w:sz w:val="30"/>
                <w:szCs w:val="30"/>
              </w:rPr>
              <w:t>02,1</w:t>
            </w:r>
            <w:r w:rsidR="004D0DAB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41D57527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C251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328,706</w:t>
            </w:r>
          </w:p>
        </w:tc>
      </w:tr>
      <w:tr w:rsidR="003955AD" w:rsidRPr="00E52547" w14:paraId="6D884408" w14:textId="77777777" w:rsidTr="00096608">
        <w:trPr>
          <w:cantSplit/>
        </w:trPr>
        <w:tc>
          <w:tcPr>
            <w:tcW w:w="3055" w:type="dxa"/>
          </w:tcPr>
          <w:p w14:paraId="1AD623C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42784E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B2346B3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</w:tcPr>
          <w:p w14:paraId="335C094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CDC06B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4FFA56D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1E3926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59BF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ED454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5AD" w:rsidRPr="00E52547" w14:paraId="44C632F3" w14:textId="77777777" w:rsidTr="00096608">
        <w:trPr>
          <w:cantSplit/>
        </w:trPr>
        <w:tc>
          <w:tcPr>
            <w:tcW w:w="3055" w:type="dxa"/>
            <w:hideMark/>
          </w:tcPr>
          <w:p w14:paraId="1FA6D56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E525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5E568D7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397CEF8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</w:tcPr>
          <w:p w14:paraId="08FE193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71905A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35FBA36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11B7787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41D0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2991A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5AD" w:rsidRPr="00E52547" w14:paraId="3A03984B" w14:textId="77777777" w:rsidTr="00096608">
        <w:trPr>
          <w:cantSplit/>
        </w:trPr>
        <w:tc>
          <w:tcPr>
            <w:tcW w:w="3055" w:type="dxa"/>
          </w:tcPr>
          <w:p w14:paraId="029D685A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6BB8F087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30F04EDA" w14:textId="5DBEDFBE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  <w:r w:rsidR="006678CB"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</w:t>
            </w:r>
            <w:r w:rsidR="00B20674"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817</w:t>
            </w:r>
          </w:p>
        </w:tc>
        <w:tc>
          <w:tcPr>
            <w:tcW w:w="271" w:type="dxa"/>
          </w:tcPr>
          <w:p w14:paraId="0E0DC9A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41FDD7F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285,648</w:t>
            </w:r>
          </w:p>
        </w:tc>
        <w:tc>
          <w:tcPr>
            <w:tcW w:w="278" w:type="dxa"/>
          </w:tcPr>
          <w:p w14:paraId="4252354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66D3DBBB" w14:textId="0C2FAFAA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275,501</w:t>
            </w:r>
          </w:p>
        </w:tc>
        <w:tc>
          <w:tcPr>
            <w:tcW w:w="270" w:type="dxa"/>
          </w:tcPr>
          <w:p w14:paraId="68A1927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7BB60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246,312</w:t>
            </w:r>
          </w:p>
        </w:tc>
      </w:tr>
      <w:tr w:rsidR="003955AD" w:rsidRPr="00E52547" w14:paraId="3B8FB210" w14:textId="77777777" w:rsidTr="00096608">
        <w:trPr>
          <w:cantSplit/>
        </w:trPr>
        <w:tc>
          <w:tcPr>
            <w:tcW w:w="3055" w:type="dxa"/>
          </w:tcPr>
          <w:p w14:paraId="36F635FC" w14:textId="649A3496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1E81DBF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76E151C6" w14:textId="0DCB6768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15,091</w:t>
            </w:r>
          </w:p>
        </w:tc>
        <w:tc>
          <w:tcPr>
            <w:tcW w:w="271" w:type="dxa"/>
          </w:tcPr>
          <w:p w14:paraId="3D0B031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6A82E51E" w14:textId="0C32D259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8,599</w:t>
            </w:r>
          </w:p>
        </w:tc>
        <w:tc>
          <w:tcPr>
            <w:tcW w:w="278" w:type="dxa"/>
          </w:tcPr>
          <w:p w14:paraId="3A9CA69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26AF978B" w14:textId="656FC02C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4,696</w:t>
            </w:r>
          </w:p>
        </w:tc>
        <w:tc>
          <w:tcPr>
            <w:tcW w:w="270" w:type="dxa"/>
          </w:tcPr>
          <w:p w14:paraId="39557B2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63325C" w14:textId="11F3DC6C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</w:tr>
      <w:tr w:rsidR="003955AD" w:rsidRPr="00E52547" w14:paraId="00067F7F" w14:textId="77777777" w:rsidTr="00096608">
        <w:trPr>
          <w:cantSplit/>
        </w:trPr>
        <w:tc>
          <w:tcPr>
            <w:tcW w:w="3055" w:type="dxa"/>
          </w:tcPr>
          <w:p w14:paraId="12AEE3F6" w14:textId="598A07C5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5A6C072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7D5BDC4D" w14:textId="7FC9CB13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12,841</w:t>
            </w:r>
          </w:p>
        </w:tc>
        <w:tc>
          <w:tcPr>
            <w:tcW w:w="271" w:type="dxa"/>
          </w:tcPr>
          <w:p w14:paraId="481F747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79C350FE" w14:textId="463B322F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9,594</w:t>
            </w:r>
          </w:p>
        </w:tc>
        <w:tc>
          <w:tcPr>
            <w:tcW w:w="278" w:type="dxa"/>
          </w:tcPr>
          <w:p w14:paraId="55070BB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A597DF8" w14:textId="58B2FBB9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7,028</w:t>
            </w:r>
          </w:p>
        </w:tc>
        <w:tc>
          <w:tcPr>
            <w:tcW w:w="270" w:type="dxa"/>
          </w:tcPr>
          <w:p w14:paraId="26424AB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383999" w14:textId="605758BB" w:rsidR="003955AD" w:rsidRPr="00E52547" w:rsidRDefault="00565DF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6,162</w:t>
            </w:r>
          </w:p>
        </w:tc>
      </w:tr>
      <w:tr w:rsidR="003955AD" w:rsidRPr="00E52547" w14:paraId="13E3C396" w14:textId="77777777" w:rsidTr="00096608">
        <w:trPr>
          <w:cantSplit/>
        </w:trPr>
        <w:tc>
          <w:tcPr>
            <w:tcW w:w="3055" w:type="dxa"/>
          </w:tcPr>
          <w:p w14:paraId="1455E79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3EA2EF3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0BBEEFAF" w14:textId="0685CBE8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</w:t>
            </w:r>
            <w:r w:rsidR="00323FE9"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248</w:t>
            </w:r>
          </w:p>
        </w:tc>
        <w:tc>
          <w:tcPr>
            <w:tcW w:w="271" w:type="dxa"/>
          </w:tcPr>
          <w:p w14:paraId="36FDB56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3E2556C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5,721</w:t>
            </w:r>
          </w:p>
        </w:tc>
        <w:tc>
          <w:tcPr>
            <w:tcW w:w="278" w:type="dxa"/>
          </w:tcPr>
          <w:p w14:paraId="397E339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398EA710" w14:textId="5ADDAB83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30ABDDEA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C6D3053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955AD" w:rsidRPr="00E52547" w14:paraId="117971B6" w14:textId="77777777" w:rsidTr="00096608">
        <w:trPr>
          <w:cantSplit/>
        </w:trPr>
        <w:tc>
          <w:tcPr>
            <w:tcW w:w="3055" w:type="dxa"/>
          </w:tcPr>
          <w:p w14:paraId="23D3066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71A90D4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7D706783" w14:textId="00505AB3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1,771</w:t>
            </w:r>
          </w:p>
        </w:tc>
        <w:tc>
          <w:tcPr>
            <w:tcW w:w="271" w:type="dxa"/>
          </w:tcPr>
          <w:p w14:paraId="5C40084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1F8B214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8,116</w:t>
            </w:r>
          </w:p>
        </w:tc>
        <w:tc>
          <w:tcPr>
            <w:tcW w:w="278" w:type="dxa"/>
          </w:tcPr>
          <w:p w14:paraId="378785B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6520B14A" w14:textId="5BBFDED1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</w:tcPr>
          <w:p w14:paraId="323E437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B009E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7,665</w:t>
            </w:r>
          </w:p>
        </w:tc>
      </w:tr>
      <w:tr w:rsidR="003955AD" w:rsidRPr="00E52547" w14:paraId="30E9823D" w14:textId="77777777" w:rsidTr="00096608">
        <w:trPr>
          <w:cantSplit/>
        </w:trPr>
        <w:tc>
          <w:tcPr>
            <w:tcW w:w="3055" w:type="dxa"/>
          </w:tcPr>
          <w:p w14:paraId="7B0C17D3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2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19FAE92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9CF1512" w14:textId="5E63964E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B20674"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8,572</w:t>
            </w:r>
          </w:p>
        </w:tc>
        <w:tc>
          <w:tcPr>
            <w:tcW w:w="271" w:type="dxa"/>
          </w:tcPr>
          <w:p w14:paraId="28682B3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4E57A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17,831</w:t>
            </w:r>
          </w:p>
        </w:tc>
        <w:tc>
          <w:tcPr>
            <w:tcW w:w="278" w:type="dxa"/>
          </w:tcPr>
          <w:p w14:paraId="3B85CC3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6F7D09E" w14:textId="2CDEDF52" w:rsidR="003955AD" w:rsidRPr="00E52547" w:rsidRDefault="00B20674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5,350</w:t>
            </w:r>
          </w:p>
        </w:tc>
        <w:tc>
          <w:tcPr>
            <w:tcW w:w="270" w:type="dxa"/>
          </w:tcPr>
          <w:p w14:paraId="3C0AFC3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99F8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5,101</w:t>
            </w:r>
          </w:p>
        </w:tc>
      </w:tr>
      <w:tr w:rsidR="003955AD" w:rsidRPr="00E52547" w14:paraId="5F86D311" w14:textId="77777777" w:rsidTr="00096608">
        <w:trPr>
          <w:cantSplit/>
        </w:trPr>
        <w:tc>
          <w:tcPr>
            <w:tcW w:w="3055" w:type="dxa"/>
          </w:tcPr>
          <w:p w14:paraId="09363E9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010C1E4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7C23AA48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B20674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="00FD3B14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  <w:r w:rsidR="00B20674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FD3B14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340</w:t>
            </w:r>
          </w:p>
        </w:tc>
        <w:tc>
          <w:tcPr>
            <w:tcW w:w="271" w:type="dxa"/>
          </w:tcPr>
          <w:p w14:paraId="2A37E57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6A1AA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335,509</w:t>
            </w:r>
          </w:p>
        </w:tc>
        <w:tc>
          <w:tcPr>
            <w:tcW w:w="278" w:type="dxa"/>
          </w:tcPr>
          <w:p w14:paraId="2A8C98F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7DFB9C50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951065" w:rsidRPr="00E5254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B20674" w:rsidRPr="00E5254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1CAA25AA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73B22A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269,326</w:t>
            </w:r>
          </w:p>
        </w:tc>
      </w:tr>
      <w:tr w:rsidR="003955AD" w:rsidRPr="00E52547" w14:paraId="6D985370" w14:textId="77777777" w:rsidTr="00096608">
        <w:trPr>
          <w:cantSplit/>
        </w:trPr>
        <w:tc>
          <w:tcPr>
            <w:tcW w:w="3055" w:type="dxa"/>
          </w:tcPr>
          <w:p w14:paraId="525C1CE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CD88B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20269D7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</w:tcPr>
          <w:p w14:paraId="01A307A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669E53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78A59E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A6B9D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47AA5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51EA5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5AD" w:rsidRPr="00E52547" w14:paraId="75C360AD" w14:textId="77777777" w:rsidTr="00096608">
        <w:trPr>
          <w:cantSplit/>
        </w:trPr>
        <w:tc>
          <w:tcPr>
            <w:tcW w:w="3055" w:type="dxa"/>
            <w:hideMark/>
          </w:tcPr>
          <w:p w14:paraId="07C5DA5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4C54F4D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7240FA3F" w14:textId="14F32B74" w:rsidR="003955AD" w:rsidRPr="00E52547" w:rsidRDefault="00927DA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388,</w:t>
            </w:r>
            <w:r w:rsidR="001D58F0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856</w:t>
            </w:r>
          </w:p>
        </w:tc>
        <w:tc>
          <w:tcPr>
            <w:tcW w:w="271" w:type="dxa"/>
          </w:tcPr>
          <w:p w14:paraId="41CD3A8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794BE9D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387,020</w:t>
            </w:r>
          </w:p>
        </w:tc>
        <w:tc>
          <w:tcPr>
            <w:tcW w:w="278" w:type="dxa"/>
          </w:tcPr>
          <w:p w14:paraId="7056ED4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51D935D3" w14:textId="3FA4AA92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596,4</w:t>
            </w:r>
            <w:r w:rsidR="004D0DAB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14F2BDB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63E13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598,032</w:t>
            </w:r>
          </w:p>
        </w:tc>
      </w:tr>
      <w:tr w:rsidR="003955AD" w:rsidRPr="00E52547" w14:paraId="0B50D73C" w14:textId="77777777" w:rsidTr="00096608">
        <w:trPr>
          <w:cantSplit/>
        </w:trPr>
        <w:tc>
          <w:tcPr>
            <w:tcW w:w="3055" w:type="dxa"/>
          </w:tcPr>
          <w:p w14:paraId="6360D66A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79" w:type="dxa"/>
          </w:tcPr>
          <w:p w14:paraId="150E8D3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</w:tcPr>
          <w:p w14:paraId="6A4CD96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</w:tcPr>
          <w:p w14:paraId="213D8E3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51851A6F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540157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3C471D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F7203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D5A612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5AD" w:rsidRPr="00E52547" w14:paraId="5242555D" w14:textId="77777777" w:rsidTr="00096608">
        <w:trPr>
          <w:cantSplit/>
        </w:trPr>
        <w:tc>
          <w:tcPr>
            <w:tcW w:w="3055" w:type="dxa"/>
            <w:hideMark/>
          </w:tcPr>
          <w:p w14:paraId="375DD25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79" w:type="dxa"/>
          </w:tcPr>
          <w:p w14:paraId="255B40A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8CB1EFB" w14:textId="7ECD111B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FE170D"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52,841</w:t>
            </w: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1" w:type="dxa"/>
          </w:tcPr>
          <w:p w14:paraId="63704964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5BC62B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(49,150)</w:t>
            </w:r>
          </w:p>
        </w:tc>
        <w:tc>
          <w:tcPr>
            <w:tcW w:w="278" w:type="dxa"/>
          </w:tcPr>
          <w:p w14:paraId="0724A53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3E3A798" w14:textId="6C30C73B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(94,818)</w:t>
            </w:r>
          </w:p>
        </w:tc>
        <w:tc>
          <w:tcPr>
            <w:tcW w:w="270" w:type="dxa"/>
          </w:tcPr>
          <w:p w14:paraId="6FA13FE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1E0213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(47,132)</w:t>
            </w:r>
          </w:p>
        </w:tc>
      </w:tr>
      <w:tr w:rsidR="003955AD" w:rsidRPr="00E52547" w14:paraId="4358A4B9" w14:textId="77777777" w:rsidTr="00096608">
        <w:trPr>
          <w:cantSplit/>
        </w:trPr>
        <w:tc>
          <w:tcPr>
            <w:tcW w:w="3055" w:type="dxa"/>
            <w:hideMark/>
          </w:tcPr>
          <w:p w14:paraId="55D1AF0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6835262A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4408D9DC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927DA7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EF3C46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="00927DA7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EF3C46"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015</w:t>
            </w:r>
          </w:p>
        </w:tc>
        <w:tc>
          <w:tcPr>
            <w:tcW w:w="271" w:type="dxa"/>
          </w:tcPr>
          <w:p w14:paraId="35090CB0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7389E18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337,870</w:t>
            </w:r>
          </w:p>
        </w:tc>
        <w:tc>
          <w:tcPr>
            <w:tcW w:w="278" w:type="dxa"/>
          </w:tcPr>
          <w:p w14:paraId="1215D69D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AD6FAFB" w14:textId="0E7CDE00" w:rsidR="003955AD" w:rsidRPr="00E52547" w:rsidRDefault="001964F1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501,6</w:t>
            </w:r>
            <w:r w:rsidR="001465B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546766FE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70933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</w:rPr>
              <w:t>550,900</w:t>
            </w:r>
          </w:p>
        </w:tc>
      </w:tr>
    </w:tbl>
    <w:p w14:paraId="39033807" w14:textId="29C96E9E" w:rsidR="00592FF0" w:rsidRDefault="00592FF0"/>
    <w:p w14:paraId="2FA575BF" w14:textId="77777777" w:rsidR="00592FF0" w:rsidRDefault="00592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63"/>
        <w:gridCol w:w="8"/>
        <w:gridCol w:w="1169"/>
        <w:gridCol w:w="278"/>
        <w:gridCol w:w="1072"/>
        <w:gridCol w:w="270"/>
        <w:gridCol w:w="1260"/>
      </w:tblGrid>
      <w:tr w:rsidR="005644D0" w:rsidRPr="001803A2" w14:paraId="3618F042" w14:textId="77777777" w:rsidTr="00BE63BB">
        <w:trPr>
          <w:cantSplit/>
          <w:tblHeader/>
        </w:trPr>
        <w:tc>
          <w:tcPr>
            <w:tcW w:w="4134" w:type="dxa"/>
            <w:vAlign w:val="bottom"/>
            <w:hideMark/>
          </w:tcPr>
          <w:p w14:paraId="2A89DED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03A2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br w:type="page"/>
            </w:r>
            <w:r w:rsidRPr="001803A2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2616" w:type="dxa"/>
            <w:gridSpan w:val="4"/>
            <w:vAlign w:val="bottom"/>
          </w:tcPr>
          <w:p w14:paraId="0636BD5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7D0A92C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19ADA82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5644D0" w:rsidRPr="001803A2" w14:paraId="2037B036" w14:textId="77777777" w:rsidTr="00BE63BB">
        <w:trPr>
          <w:cantSplit/>
          <w:tblHeader/>
        </w:trPr>
        <w:tc>
          <w:tcPr>
            <w:tcW w:w="4134" w:type="dxa"/>
            <w:vAlign w:val="bottom"/>
          </w:tcPr>
          <w:p w14:paraId="75C5D2C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41338B4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  <w:gridSpan w:val="2"/>
            <w:vAlign w:val="bottom"/>
          </w:tcPr>
          <w:p w14:paraId="7173408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6D7EEF5A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8" w:type="dxa"/>
          </w:tcPr>
          <w:p w14:paraId="39B1430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vAlign w:val="bottom"/>
          </w:tcPr>
          <w:p w14:paraId="6064928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D56D12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A2021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44D0" w:rsidRPr="001803A2" w14:paraId="73763DAA" w14:textId="77777777" w:rsidTr="00BE63BB">
        <w:trPr>
          <w:cantSplit/>
          <w:tblHeader/>
        </w:trPr>
        <w:tc>
          <w:tcPr>
            <w:tcW w:w="4134" w:type="dxa"/>
            <w:vAlign w:val="bottom"/>
          </w:tcPr>
          <w:p w14:paraId="136FB86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4001DE0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1" w:type="dxa"/>
            <w:gridSpan w:val="2"/>
            <w:vAlign w:val="bottom"/>
          </w:tcPr>
          <w:p w14:paraId="22B046A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5F935BC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278" w:type="dxa"/>
          </w:tcPr>
          <w:p w14:paraId="33346C02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vAlign w:val="bottom"/>
          </w:tcPr>
          <w:p w14:paraId="7D20619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0" w:type="dxa"/>
            <w:vAlign w:val="bottom"/>
          </w:tcPr>
          <w:p w14:paraId="5E4CC80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A29D3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2565</w:t>
            </w:r>
          </w:p>
        </w:tc>
      </w:tr>
      <w:tr w:rsidR="005644D0" w:rsidRPr="001803A2" w14:paraId="3BFD6DA3" w14:textId="77777777" w:rsidTr="00BE63BB">
        <w:trPr>
          <w:cantSplit/>
          <w:tblHeader/>
        </w:trPr>
        <w:tc>
          <w:tcPr>
            <w:tcW w:w="4134" w:type="dxa"/>
            <w:vAlign w:val="bottom"/>
            <w:hideMark/>
          </w:tcPr>
          <w:p w14:paraId="1A28982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96" w:type="dxa"/>
            <w:gridSpan w:val="8"/>
            <w:vAlign w:val="bottom"/>
            <w:hideMark/>
          </w:tcPr>
          <w:p w14:paraId="22629BB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1803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644D0" w:rsidRPr="001803A2" w14:paraId="72F6AF96" w14:textId="77777777" w:rsidTr="00430C73">
        <w:trPr>
          <w:cantSplit/>
        </w:trPr>
        <w:tc>
          <w:tcPr>
            <w:tcW w:w="4134" w:type="dxa"/>
            <w:vAlign w:val="bottom"/>
          </w:tcPr>
          <w:p w14:paraId="0463E71A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803A2"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496" w:type="dxa"/>
            <w:gridSpan w:val="8"/>
            <w:vAlign w:val="bottom"/>
          </w:tcPr>
          <w:p w14:paraId="07A57E9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5644D0" w:rsidRPr="001803A2" w14:paraId="55D5D532" w14:textId="77777777" w:rsidTr="00430C73">
        <w:trPr>
          <w:cantSplit/>
        </w:trPr>
        <w:tc>
          <w:tcPr>
            <w:tcW w:w="4134" w:type="dxa"/>
            <w:hideMark/>
          </w:tcPr>
          <w:p w14:paraId="7CBAFEEE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2CD2F0F7" w14:textId="492809D5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4,369</w:t>
            </w:r>
          </w:p>
        </w:tc>
        <w:tc>
          <w:tcPr>
            <w:tcW w:w="271" w:type="dxa"/>
            <w:gridSpan w:val="2"/>
          </w:tcPr>
          <w:p w14:paraId="3372FAF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5D138BC8" w14:textId="408D83BF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18,297</w:t>
            </w:r>
          </w:p>
        </w:tc>
        <w:tc>
          <w:tcPr>
            <w:tcW w:w="278" w:type="dxa"/>
          </w:tcPr>
          <w:p w14:paraId="51E6699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0F6EDD2B" w14:textId="6AA006C1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87,377</w:t>
            </w:r>
          </w:p>
        </w:tc>
        <w:tc>
          <w:tcPr>
            <w:tcW w:w="270" w:type="dxa"/>
          </w:tcPr>
          <w:p w14:paraId="2B277D62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501EC60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86,510</w:t>
            </w:r>
          </w:p>
        </w:tc>
      </w:tr>
      <w:tr w:rsidR="005644D0" w:rsidRPr="001803A2" w14:paraId="24B03E94" w14:textId="77777777" w:rsidTr="00430C73">
        <w:trPr>
          <w:cantSplit/>
        </w:trPr>
        <w:tc>
          <w:tcPr>
            <w:tcW w:w="4134" w:type="dxa"/>
            <w:hideMark/>
          </w:tcPr>
          <w:p w14:paraId="0760D37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289CDF6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25328F1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FA7383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6D23B8C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0E7438E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B7DFF2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816FB3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644D0" w:rsidRPr="001803A2" w14:paraId="69F06875" w14:textId="77777777" w:rsidTr="00430C73">
        <w:trPr>
          <w:cantSplit/>
        </w:trPr>
        <w:tc>
          <w:tcPr>
            <w:tcW w:w="4134" w:type="dxa"/>
            <w:hideMark/>
          </w:tcPr>
          <w:p w14:paraId="185D864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6F491A7" w14:textId="6884897B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2,558</w:t>
            </w:r>
          </w:p>
        </w:tc>
        <w:tc>
          <w:tcPr>
            <w:tcW w:w="271" w:type="dxa"/>
            <w:gridSpan w:val="2"/>
          </w:tcPr>
          <w:p w14:paraId="7F84A14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E2C63C2" w14:textId="45D53298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810</w:t>
            </w:r>
          </w:p>
        </w:tc>
        <w:tc>
          <w:tcPr>
            <w:tcW w:w="278" w:type="dxa"/>
          </w:tcPr>
          <w:p w14:paraId="27FBD53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0330046A" w14:textId="1168DF8A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2,935</w:t>
            </w:r>
          </w:p>
        </w:tc>
        <w:tc>
          <w:tcPr>
            <w:tcW w:w="270" w:type="dxa"/>
          </w:tcPr>
          <w:p w14:paraId="6426110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680E1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1,741</w:t>
            </w:r>
          </w:p>
        </w:tc>
      </w:tr>
      <w:tr w:rsidR="005644D0" w:rsidRPr="001803A2" w14:paraId="5FE2AD1A" w14:textId="77777777" w:rsidTr="00430C73">
        <w:trPr>
          <w:cantSplit/>
        </w:trPr>
        <w:tc>
          <w:tcPr>
            <w:tcW w:w="4134" w:type="dxa"/>
            <w:hideMark/>
          </w:tcPr>
          <w:p w14:paraId="46E438E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C66EA8D" w14:textId="5DB9DA74" w:rsidR="005644D0" w:rsidRPr="001803A2" w:rsidRDefault="00A07B3D" w:rsidP="007D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534102C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001396A9" w14:textId="3A1D9E52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20,584</w:t>
            </w:r>
          </w:p>
        </w:tc>
        <w:tc>
          <w:tcPr>
            <w:tcW w:w="278" w:type="dxa"/>
          </w:tcPr>
          <w:p w14:paraId="0A877E2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0AFE7C54" w14:textId="66993ADD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208</w:t>
            </w:r>
          </w:p>
        </w:tc>
        <w:tc>
          <w:tcPr>
            <w:tcW w:w="270" w:type="dxa"/>
          </w:tcPr>
          <w:p w14:paraId="5FF4567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BA5BA2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20,827</w:t>
            </w:r>
          </w:p>
        </w:tc>
      </w:tr>
      <w:tr w:rsidR="005644D0" w:rsidRPr="001803A2" w14:paraId="3B7BEB8C" w14:textId="77777777" w:rsidTr="00430C73">
        <w:trPr>
          <w:cantSplit/>
        </w:trPr>
        <w:tc>
          <w:tcPr>
            <w:tcW w:w="4134" w:type="dxa"/>
            <w:hideMark/>
          </w:tcPr>
          <w:p w14:paraId="161796D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035CA7" w14:textId="3DFE727A" w:rsidR="005644D0" w:rsidRPr="001803A2" w:rsidRDefault="00A07B3D" w:rsidP="007D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7606274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651D492C" w14:textId="2171D36E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14:paraId="2F8D055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5013753C" w14:textId="72C57BE4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490</w:t>
            </w:r>
          </w:p>
        </w:tc>
        <w:tc>
          <w:tcPr>
            <w:tcW w:w="270" w:type="dxa"/>
          </w:tcPr>
          <w:p w14:paraId="15855E5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880AD0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460</w:t>
            </w:r>
          </w:p>
        </w:tc>
      </w:tr>
      <w:tr w:rsidR="005644D0" w:rsidRPr="001803A2" w14:paraId="4FFA9FB9" w14:textId="77777777" w:rsidTr="00430C73">
        <w:trPr>
          <w:cantSplit/>
        </w:trPr>
        <w:tc>
          <w:tcPr>
            <w:tcW w:w="4134" w:type="dxa"/>
            <w:hideMark/>
          </w:tcPr>
          <w:p w14:paraId="1C081E32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657A8018" w:rsidR="005644D0" w:rsidRPr="001803A2" w:rsidRDefault="00A07B3D" w:rsidP="007D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570C94C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26C8D610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14:paraId="7967D5A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71529288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191,533</w:t>
            </w:r>
          </w:p>
        </w:tc>
        <w:tc>
          <w:tcPr>
            <w:tcW w:w="270" w:type="dxa"/>
          </w:tcPr>
          <w:p w14:paraId="1CF5B8E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200,599</w:t>
            </w:r>
          </w:p>
        </w:tc>
      </w:tr>
      <w:tr w:rsidR="005644D0" w:rsidRPr="001803A2" w14:paraId="126C2223" w14:textId="77777777" w:rsidTr="00430C73">
        <w:trPr>
          <w:cantSplit/>
        </w:trPr>
        <w:tc>
          <w:tcPr>
            <w:tcW w:w="4134" w:type="dxa"/>
            <w:hideMark/>
          </w:tcPr>
          <w:p w14:paraId="5CCE6F2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5F9447C4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6,927</w:t>
            </w:r>
          </w:p>
        </w:tc>
        <w:tc>
          <w:tcPr>
            <w:tcW w:w="271" w:type="dxa"/>
            <w:gridSpan w:val="2"/>
          </w:tcPr>
          <w:p w14:paraId="467589A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02DF241B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278" w:type="dxa"/>
          </w:tcPr>
          <w:p w14:paraId="7D61371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6143F7E5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282,543</w:t>
            </w:r>
          </w:p>
        </w:tc>
        <w:tc>
          <w:tcPr>
            <w:tcW w:w="270" w:type="dxa"/>
          </w:tcPr>
          <w:p w14:paraId="3646A33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310,137</w:t>
            </w:r>
          </w:p>
        </w:tc>
      </w:tr>
      <w:tr w:rsidR="005644D0" w:rsidRPr="001803A2" w14:paraId="668AD879" w14:textId="77777777" w:rsidTr="00430C73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59665C00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44A2F" w14:textId="01D545AC" w:rsidR="005644D0" w:rsidRPr="001803A2" w:rsidRDefault="00A07B3D" w:rsidP="007D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FED34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C1B5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72B1BC8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B9FA1" w14:textId="28181049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(43,995)</w:t>
            </w:r>
          </w:p>
        </w:tc>
        <w:tc>
          <w:tcPr>
            <w:tcW w:w="270" w:type="dxa"/>
            <w:vAlign w:val="bottom"/>
          </w:tcPr>
          <w:p w14:paraId="1847A9B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644D0" w:rsidRPr="001803A2" w14:paraId="65CB3385" w14:textId="77777777" w:rsidTr="00430C73">
        <w:trPr>
          <w:cantSplit/>
        </w:trPr>
        <w:tc>
          <w:tcPr>
            <w:tcW w:w="4134" w:type="dxa"/>
            <w:hideMark/>
          </w:tcPr>
          <w:p w14:paraId="779F791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6419A" w14:textId="403B37E6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6,927</w:t>
            </w:r>
          </w:p>
        </w:tc>
        <w:tc>
          <w:tcPr>
            <w:tcW w:w="271" w:type="dxa"/>
            <w:gridSpan w:val="2"/>
          </w:tcPr>
          <w:p w14:paraId="713F725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FCDA" w14:textId="53C5E254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278" w:type="dxa"/>
          </w:tcPr>
          <w:p w14:paraId="357B115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4D76C" w14:textId="60039253" w:rsidR="005644D0" w:rsidRPr="001803A2" w:rsidRDefault="00A07B3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238,548</w:t>
            </w:r>
          </w:p>
        </w:tc>
        <w:tc>
          <w:tcPr>
            <w:tcW w:w="270" w:type="dxa"/>
          </w:tcPr>
          <w:p w14:paraId="4AD9398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310,137</w:t>
            </w:r>
          </w:p>
        </w:tc>
      </w:tr>
      <w:tr w:rsidR="00BE63BB" w:rsidRPr="001803A2" w14:paraId="1CB5BEBE" w14:textId="77777777" w:rsidTr="00430C73">
        <w:trPr>
          <w:cantSplit/>
        </w:trPr>
        <w:tc>
          <w:tcPr>
            <w:tcW w:w="4134" w:type="dxa"/>
          </w:tcPr>
          <w:p w14:paraId="57FBE6C3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75D0A180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3" w:type="dxa"/>
          </w:tcPr>
          <w:p w14:paraId="5FD0A375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621BB85D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8" w:type="dxa"/>
          </w:tcPr>
          <w:p w14:paraId="5C7CA119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</w:tcPr>
          <w:p w14:paraId="343D29B4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975AE44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2AB324F" w14:textId="77777777" w:rsidR="00BE63BB" w:rsidRPr="001803A2" w:rsidRDefault="00BE63BB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5644D0" w:rsidRPr="001803A2" w14:paraId="58F61E73" w14:textId="77777777" w:rsidTr="00430C73">
        <w:trPr>
          <w:cantSplit/>
        </w:trPr>
        <w:tc>
          <w:tcPr>
            <w:tcW w:w="4134" w:type="dxa"/>
          </w:tcPr>
          <w:p w14:paraId="193E86D1" w14:textId="77777777" w:rsidR="005644D0" w:rsidRPr="00037FD4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176" w:type="dxa"/>
          </w:tcPr>
          <w:p w14:paraId="0EC6B60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7841E38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12C3EDE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018B2BB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5318A8B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40CD51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B578E2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644D0" w:rsidRPr="001803A2" w14:paraId="2A96666F" w14:textId="77777777" w:rsidTr="00430C73">
        <w:trPr>
          <w:cantSplit/>
        </w:trPr>
        <w:tc>
          <w:tcPr>
            <w:tcW w:w="4134" w:type="dxa"/>
            <w:hideMark/>
          </w:tcPr>
          <w:p w14:paraId="74FB144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5F456385" w14:textId="1E0DCE8E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C55617"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83,016</w:t>
            </w:r>
          </w:p>
        </w:tc>
        <w:tc>
          <w:tcPr>
            <w:tcW w:w="263" w:type="dxa"/>
          </w:tcPr>
          <w:p w14:paraId="0407D80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3BF7884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189,480</w:t>
            </w:r>
          </w:p>
        </w:tc>
        <w:tc>
          <w:tcPr>
            <w:tcW w:w="278" w:type="dxa"/>
          </w:tcPr>
          <w:p w14:paraId="22337EF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2C9B3AB4" w14:textId="2298E007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150,455</w:t>
            </w:r>
          </w:p>
        </w:tc>
        <w:tc>
          <w:tcPr>
            <w:tcW w:w="270" w:type="dxa"/>
          </w:tcPr>
          <w:p w14:paraId="5A27C4D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B811F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161,185</w:t>
            </w:r>
          </w:p>
        </w:tc>
      </w:tr>
      <w:tr w:rsidR="005644D0" w:rsidRPr="001803A2" w14:paraId="1C55D6B6" w14:textId="77777777" w:rsidTr="00430C73">
        <w:trPr>
          <w:cantSplit/>
        </w:trPr>
        <w:tc>
          <w:tcPr>
            <w:tcW w:w="4134" w:type="dxa"/>
            <w:hideMark/>
          </w:tcPr>
          <w:p w14:paraId="66E4762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595C17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3D2B990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C9B184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74FF617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044AEDD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943D2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6FBFE4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644D0" w:rsidRPr="001803A2" w14:paraId="53443345" w14:textId="77777777" w:rsidTr="00430C73">
        <w:trPr>
          <w:cantSplit/>
        </w:trPr>
        <w:tc>
          <w:tcPr>
            <w:tcW w:w="4134" w:type="dxa"/>
            <w:hideMark/>
          </w:tcPr>
          <w:p w14:paraId="241AC87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288D6CB" w14:textId="05D8D5E8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  <w:r w:rsidR="00E43DB1"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="00936701"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,774</w:t>
            </w:r>
          </w:p>
        </w:tc>
        <w:tc>
          <w:tcPr>
            <w:tcW w:w="263" w:type="dxa"/>
          </w:tcPr>
          <w:p w14:paraId="46A4FC9E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27C0F3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30,960</w:t>
            </w:r>
          </w:p>
        </w:tc>
        <w:tc>
          <w:tcPr>
            <w:tcW w:w="278" w:type="dxa"/>
          </w:tcPr>
          <w:p w14:paraId="2C5FA3D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6C1C5AAC" w14:textId="5556B3BA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59,126</w:t>
            </w:r>
          </w:p>
        </w:tc>
        <w:tc>
          <w:tcPr>
            <w:tcW w:w="270" w:type="dxa"/>
          </w:tcPr>
          <w:p w14:paraId="16CF58D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B9020B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21,946</w:t>
            </w:r>
          </w:p>
        </w:tc>
      </w:tr>
      <w:tr w:rsidR="005644D0" w:rsidRPr="001803A2" w14:paraId="741375B2" w14:textId="77777777" w:rsidTr="00430C73">
        <w:trPr>
          <w:cantSplit/>
        </w:trPr>
        <w:tc>
          <w:tcPr>
            <w:tcW w:w="4134" w:type="dxa"/>
            <w:hideMark/>
          </w:tcPr>
          <w:p w14:paraId="7A6FC4A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CD7BAF8" w14:textId="006AD44F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936701"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0,591</w:t>
            </w:r>
          </w:p>
        </w:tc>
        <w:tc>
          <w:tcPr>
            <w:tcW w:w="263" w:type="dxa"/>
          </w:tcPr>
          <w:p w14:paraId="6B2C8B71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6EE559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6,664</w:t>
            </w:r>
          </w:p>
        </w:tc>
        <w:tc>
          <w:tcPr>
            <w:tcW w:w="278" w:type="dxa"/>
          </w:tcPr>
          <w:p w14:paraId="2056CFF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3D75C49F" w14:textId="0827A36B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20,502</w:t>
            </w:r>
          </w:p>
        </w:tc>
        <w:tc>
          <w:tcPr>
            <w:tcW w:w="270" w:type="dxa"/>
          </w:tcPr>
          <w:p w14:paraId="6A04EBF0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9DC50C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6,656</w:t>
            </w:r>
          </w:p>
        </w:tc>
      </w:tr>
      <w:tr w:rsidR="005644D0" w:rsidRPr="001803A2" w14:paraId="42ED447B" w14:textId="77777777" w:rsidTr="00430C73">
        <w:trPr>
          <w:cantSplit/>
        </w:trPr>
        <w:tc>
          <w:tcPr>
            <w:tcW w:w="4134" w:type="dxa"/>
            <w:hideMark/>
          </w:tcPr>
          <w:p w14:paraId="29972F9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8098C7F" w14:textId="239CA367" w:rsidR="005644D0" w:rsidRPr="001803A2" w:rsidRDefault="00936701" w:rsidP="007D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3" w:type="dxa"/>
          </w:tcPr>
          <w:p w14:paraId="115FB96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0589962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2,898</w:t>
            </w:r>
          </w:p>
        </w:tc>
        <w:tc>
          <w:tcPr>
            <w:tcW w:w="278" w:type="dxa"/>
          </w:tcPr>
          <w:p w14:paraId="02010CD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</w:tcPr>
          <w:p w14:paraId="7D56251C" w14:textId="73B4F78A" w:rsidR="005644D0" w:rsidRPr="001803A2" w:rsidRDefault="00E12352" w:rsidP="005C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DAAC4A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C10933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2,898</w:t>
            </w:r>
          </w:p>
        </w:tc>
      </w:tr>
      <w:tr w:rsidR="005644D0" w:rsidRPr="001803A2" w14:paraId="1C5FFF5A" w14:textId="77777777" w:rsidTr="00430C73">
        <w:trPr>
          <w:cantSplit/>
        </w:trPr>
        <w:tc>
          <w:tcPr>
            <w:tcW w:w="4134" w:type="dxa"/>
            <w:hideMark/>
          </w:tcPr>
          <w:p w14:paraId="2368FAC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6B1DFC55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="00936701"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7,436</w:t>
            </w:r>
          </w:p>
        </w:tc>
        <w:tc>
          <w:tcPr>
            <w:tcW w:w="263" w:type="dxa"/>
          </w:tcPr>
          <w:p w14:paraId="43583C9A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55,646</w:t>
            </w:r>
          </w:p>
        </w:tc>
        <w:tc>
          <w:tcPr>
            <w:tcW w:w="278" w:type="dxa"/>
          </w:tcPr>
          <w:p w14:paraId="11F1089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707CA158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45,418</w:t>
            </w:r>
          </w:p>
        </w:tc>
        <w:tc>
          <w:tcPr>
            <w:tcW w:w="270" w:type="dxa"/>
          </w:tcPr>
          <w:p w14:paraId="59014DC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53,627</w:t>
            </w:r>
          </w:p>
        </w:tc>
      </w:tr>
      <w:tr w:rsidR="005644D0" w:rsidRPr="001803A2" w14:paraId="34BBB319" w14:textId="77777777" w:rsidTr="00430C73">
        <w:trPr>
          <w:cantSplit/>
        </w:trPr>
        <w:tc>
          <w:tcPr>
            <w:tcW w:w="4134" w:type="dxa"/>
            <w:hideMark/>
          </w:tcPr>
          <w:p w14:paraId="29D3D32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56CC6BDE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936701"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15,</w:t>
            </w:r>
            <w:r w:rsidR="006F225A"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817</w:t>
            </w:r>
          </w:p>
        </w:tc>
        <w:tc>
          <w:tcPr>
            <w:tcW w:w="263" w:type="dxa"/>
          </w:tcPr>
          <w:p w14:paraId="79E0D66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285,648</w:t>
            </w:r>
          </w:p>
        </w:tc>
        <w:tc>
          <w:tcPr>
            <w:tcW w:w="278" w:type="dxa"/>
          </w:tcPr>
          <w:p w14:paraId="1BBA699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376FE110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275,50</w:t>
            </w:r>
            <w:r w:rsidR="005C40B9"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22F2678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246,312</w:t>
            </w:r>
          </w:p>
        </w:tc>
      </w:tr>
      <w:tr w:rsidR="005644D0" w:rsidRPr="001803A2" w14:paraId="15FFA1AD" w14:textId="77777777" w:rsidTr="00430C73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1FD2912A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3B263485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6F225A"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52,841</w:t>
            </w: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6329DCB5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(49,150)</w:t>
            </w:r>
          </w:p>
        </w:tc>
        <w:tc>
          <w:tcPr>
            <w:tcW w:w="278" w:type="dxa"/>
            <w:vAlign w:val="bottom"/>
          </w:tcPr>
          <w:p w14:paraId="535B16A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7614E6E5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(50,823)</w:t>
            </w:r>
          </w:p>
        </w:tc>
        <w:tc>
          <w:tcPr>
            <w:tcW w:w="270" w:type="dxa"/>
            <w:vAlign w:val="bottom"/>
          </w:tcPr>
          <w:p w14:paraId="57F887D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(47,132)</w:t>
            </w:r>
          </w:p>
        </w:tc>
      </w:tr>
      <w:tr w:rsidR="005644D0" w:rsidRPr="001803A2" w14:paraId="176D1FA6" w14:textId="77777777" w:rsidTr="00430C73">
        <w:trPr>
          <w:cantSplit/>
        </w:trPr>
        <w:tc>
          <w:tcPr>
            <w:tcW w:w="4134" w:type="dxa"/>
            <w:hideMark/>
          </w:tcPr>
          <w:p w14:paraId="0AEA316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1ED2C9CB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F225A"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62,976</w:t>
            </w:r>
          </w:p>
        </w:tc>
        <w:tc>
          <w:tcPr>
            <w:tcW w:w="263" w:type="dxa"/>
          </w:tcPr>
          <w:p w14:paraId="30EFB4BE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236,498</w:t>
            </w:r>
          </w:p>
        </w:tc>
        <w:tc>
          <w:tcPr>
            <w:tcW w:w="278" w:type="dxa"/>
          </w:tcPr>
          <w:p w14:paraId="47841B5A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31D90606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224,67</w:t>
            </w:r>
            <w:r w:rsidR="005C40B9"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5E5E9E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199,180</w:t>
            </w:r>
          </w:p>
        </w:tc>
      </w:tr>
      <w:tr w:rsidR="005644D0" w:rsidRPr="001803A2" w14:paraId="582C5D42" w14:textId="77777777" w:rsidTr="00430C73">
        <w:trPr>
          <w:cantSplit/>
        </w:trPr>
        <w:tc>
          <w:tcPr>
            <w:tcW w:w="4134" w:type="dxa"/>
          </w:tcPr>
          <w:p w14:paraId="5063D4F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3" w:type="dxa"/>
          </w:tcPr>
          <w:p w14:paraId="7A67EA8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8" w:type="dxa"/>
          </w:tcPr>
          <w:p w14:paraId="4B2CEF1F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00E5DF2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36B78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5644D0" w:rsidRPr="001803A2" w14:paraId="736C1920" w14:textId="77777777" w:rsidTr="00430C73">
        <w:trPr>
          <w:cantSplit/>
        </w:trPr>
        <w:tc>
          <w:tcPr>
            <w:tcW w:w="4134" w:type="dxa"/>
          </w:tcPr>
          <w:p w14:paraId="3902A04B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314AF5BD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  <w:r w:rsidR="008201E0"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69,903</w:t>
            </w:r>
          </w:p>
        </w:tc>
        <w:tc>
          <w:tcPr>
            <w:tcW w:w="263" w:type="dxa"/>
          </w:tcPr>
          <w:p w14:paraId="16CC56CD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82AAAA0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276,189</w:t>
            </w:r>
          </w:p>
        </w:tc>
        <w:tc>
          <w:tcPr>
            <w:tcW w:w="278" w:type="dxa"/>
          </w:tcPr>
          <w:p w14:paraId="57E07FC9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4CD6903A" w:rsidR="005644D0" w:rsidRPr="001803A2" w:rsidRDefault="00E1235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463,22</w:t>
            </w:r>
            <w:r w:rsidR="005C40B9"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58C0372C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116567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509,317</w:t>
            </w:r>
          </w:p>
        </w:tc>
      </w:tr>
    </w:tbl>
    <w:p w14:paraId="6F85C611" w14:textId="1E72C96C" w:rsidR="00143B7A" w:rsidRPr="001803A2" w:rsidRDefault="00143B7A" w:rsidP="00143B7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170"/>
        <w:gridCol w:w="180"/>
        <w:gridCol w:w="1266"/>
        <w:gridCol w:w="266"/>
        <w:gridCol w:w="1173"/>
        <w:gridCol w:w="183"/>
        <w:gridCol w:w="1164"/>
      </w:tblGrid>
      <w:tr w:rsidR="005644D0" w:rsidRPr="001803A2" w14:paraId="6690FA4E" w14:textId="77777777" w:rsidTr="001803A2">
        <w:trPr>
          <w:cantSplit/>
        </w:trPr>
        <w:tc>
          <w:tcPr>
            <w:tcW w:w="4140" w:type="dxa"/>
            <w:vAlign w:val="bottom"/>
            <w:hideMark/>
          </w:tcPr>
          <w:p w14:paraId="7F722096" w14:textId="77777777" w:rsidR="005644D0" w:rsidRPr="001803A2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180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1803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14" w:type="dxa"/>
            <w:gridSpan w:val="3"/>
            <w:vAlign w:val="bottom"/>
          </w:tcPr>
          <w:p w14:paraId="58591A65" w14:textId="77777777" w:rsidR="005644D0" w:rsidRPr="001803A2" w:rsidRDefault="005644D0" w:rsidP="0009660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03A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D5670ED" w14:textId="77777777" w:rsidR="005644D0" w:rsidRPr="001803A2" w:rsidRDefault="005644D0" w:rsidP="000966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83724F1" w14:textId="77777777" w:rsidR="005644D0" w:rsidRPr="001803A2" w:rsidRDefault="005644D0" w:rsidP="000966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644D0" w:rsidRPr="001803A2" w14:paraId="2C849201" w14:textId="77777777" w:rsidTr="001803A2">
        <w:trPr>
          <w:cantSplit/>
        </w:trPr>
        <w:tc>
          <w:tcPr>
            <w:tcW w:w="4140" w:type="dxa"/>
            <w:vAlign w:val="bottom"/>
          </w:tcPr>
          <w:p w14:paraId="62DF6A7C" w14:textId="77777777" w:rsidR="005644D0" w:rsidRPr="001803A2" w:rsidRDefault="005644D0" w:rsidP="000966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803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03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803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0050352" w14:textId="77777777" w:rsidR="005644D0" w:rsidRPr="001803A2" w:rsidRDefault="005644D0" w:rsidP="000966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03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B5D2652" w14:textId="77777777" w:rsidR="005644D0" w:rsidRPr="001803A2" w:rsidRDefault="005644D0" w:rsidP="0009660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4F940735" w14:textId="77777777" w:rsidR="005644D0" w:rsidRPr="001803A2" w:rsidRDefault="005644D0" w:rsidP="0009660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03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64" w:type="dxa"/>
          </w:tcPr>
          <w:p w14:paraId="7CE559E9" w14:textId="77777777" w:rsidR="005644D0" w:rsidRPr="001803A2" w:rsidRDefault="005644D0" w:rsidP="000966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B741CD" w14:textId="77777777" w:rsidR="005644D0" w:rsidRPr="001803A2" w:rsidRDefault="005644D0" w:rsidP="0009660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3" w:type="dxa"/>
            <w:vAlign w:val="bottom"/>
          </w:tcPr>
          <w:p w14:paraId="6263F637" w14:textId="77777777" w:rsidR="005644D0" w:rsidRPr="001803A2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FE98448" w14:textId="77777777" w:rsidR="005644D0" w:rsidRPr="001803A2" w:rsidRDefault="005644D0" w:rsidP="00096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03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</w:tr>
      <w:tr w:rsidR="005644D0" w:rsidRPr="001803A2" w14:paraId="7ED75B6E" w14:textId="77777777" w:rsidTr="001803A2">
        <w:trPr>
          <w:cantSplit/>
        </w:trPr>
        <w:tc>
          <w:tcPr>
            <w:tcW w:w="4140" w:type="dxa"/>
            <w:vAlign w:val="bottom"/>
            <w:hideMark/>
          </w:tcPr>
          <w:p w14:paraId="74E1EDA7" w14:textId="77777777" w:rsidR="005644D0" w:rsidRPr="001803A2" w:rsidRDefault="005644D0" w:rsidP="000966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1A670FD7" w14:textId="77777777" w:rsidR="005644D0" w:rsidRPr="001803A2" w:rsidRDefault="005644D0" w:rsidP="000966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7E9A" w:rsidRPr="001803A2" w14:paraId="4F2846FB" w14:textId="77777777" w:rsidTr="001803A2">
        <w:trPr>
          <w:cantSplit/>
        </w:trPr>
        <w:tc>
          <w:tcPr>
            <w:tcW w:w="4140" w:type="dxa"/>
          </w:tcPr>
          <w:p w14:paraId="26DB913C" w14:textId="74D049CD" w:rsidR="004D7E9A" w:rsidRPr="001803A2" w:rsidRDefault="004D7E9A" w:rsidP="004D7E9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05F7174" w14:textId="3B80BB8F" w:rsidR="004D7E9A" w:rsidRPr="001803A2" w:rsidRDefault="00306E15" w:rsidP="004D7E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9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3,691</w:t>
            </w:r>
          </w:p>
        </w:tc>
        <w:tc>
          <w:tcPr>
            <w:tcW w:w="180" w:type="dxa"/>
          </w:tcPr>
          <w:p w14:paraId="789053FE" w14:textId="77777777" w:rsidR="004D7E9A" w:rsidRPr="001803A2" w:rsidRDefault="004D7E9A" w:rsidP="004D7E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9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3F323D8" w14:textId="0CD28DF7" w:rsidR="004D7E9A" w:rsidRPr="001803A2" w:rsidRDefault="004D7E9A" w:rsidP="004D7E9A">
            <w:pPr>
              <w:pStyle w:val="acctfourfigures"/>
              <w:tabs>
                <w:tab w:val="clear" w:pos="765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64" w:type="dxa"/>
          </w:tcPr>
          <w:p w14:paraId="31B2F6F4" w14:textId="77777777" w:rsidR="004D7E9A" w:rsidRPr="001803A2" w:rsidRDefault="004D7E9A" w:rsidP="004D7E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B8AE2E" w14:textId="4062D51C" w:rsidR="004D7E9A" w:rsidRPr="001803A2" w:rsidRDefault="00306E15" w:rsidP="004D7E9A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47,686</w:t>
            </w:r>
          </w:p>
        </w:tc>
        <w:tc>
          <w:tcPr>
            <w:tcW w:w="183" w:type="dxa"/>
          </w:tcPr>
          <w:p w14:paraId="7CFEF5BF" w14:textId="77777777" w:rsidR="004D7E9A" w:rsidRPr="001803A2" w:rsidRDefault="004D7E9A" w:rsidP="004D7E9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C2694D3" w14:textId="49DAA0D1" w:rsidR="004D7E9A" w:rsidRPr="001803A2" w:rsidRDefault="004D7E9A" w:rsidP="0018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345</w:t>
            </w:r>
          </w:p>
        </w:tc>
      </w:tr>
    </w:tbl>
    <w:p w14:paraId="7836C48B" w14:textId="77777777" w:rsidR="00BF3DAB" w:rsidRPr="009433A9" w:rsidRDefault="00BF3DAB" w:rsidP="00826626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21B95D64" w14:textId="77777777" w:rsidR="00680119" w:rsidRDefault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  <w:cs/>
        </w:rPr>
        <w:sectPr w:rsidR="00680119" w:rsidSect="0095527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10" w:gutter="0"/>
          <w:pgNumType w:start="12" w:chapStyle="1"/>
          <w:cols w:space="720"/>
          <w:titlePg/>
          <w:docGrid w:linePitch="245"/>
        </w:sectPr>
      </w:pPr>
    </w:p>
    <w:p w14:paraId="434EAD08" w14:textId="0A738E07" w:rsidR="00680119" w:rsidRPr="00FD79E3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6319B">
        <w:rPr>
          <w:rFonts w:ascii="Angsana New" w:hAnsi="Angsana New"/>
          <w:bCs/>
          <w:sz w:val="30"/>
          <w:szCs w:val="30"/>
          <w:cs/>
        </w:rPr>
        <w:t>เงินลงทุนใน</w:t>
      </w:r>
      <w:r w:rsidRPr="0096319B">
        <w:rPr>
          <w:rFonts w:ascii="Angsana New" w:hAnsi="Angsana New" w:hint="cs"/>
          <w:bCs/>
          <w:sz w:val="30"/>
          <w:szCs w:val="30"/>
          <w:cs/>
        </w:rPr>
        <w:t>บริษัทร่วมและ</w:t>
      </w:r>
      <w:r w:rsidRPr="0096319B">
        <w:rPr>
          <w:rFonts w:ascii="Angsana New" w:hAnsi="Angsana New"/>
          <w:bCs/>
          <w:sz w:val="30"/>
          <w:szCs w:val="30"/>
          <w:cs/>
        </w:rPr>
        <w:t>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6DBB6AE7" w:rsidR="00680119" w:rsidRPr="003748DE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6BA7">
        <w:rPr>
          <w:rFonts w:ascii="Angsana New" w:hAnsi="Angsana New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7A6BA7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ณ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D55AD8" w:rsidRPr="00D55AD8">
        <w:rPr>
          <w:rFonts w:ascii="Angsana New" w:hAnsi="Angsana New"/>
          <w:sz w:val="30"/>
          <w:szCs w:val="30"/>
        </w:rPr>
        <w:t>3</w:t>
      </w:r>
      <w:r w:rsidR="004D7E9A">
        <w:rPr>
          <w:rFonts w:ascii="Angsana New" w:hAnsi="Angsana New"/>
          <w:sz w:val="30"/>
          <w:szCs w:val="30"/>
        </w:rPr>
        <w:t>1</w:t>
      </w:r>
      <w:r w:rsidR="00D55AD8" w:rsidRPr="00832AE4">
        <w:rPr>
          <w:rFonts w:ascii="Angsana New" w:hAnsi="Angsana New"/>
          <w:sz w:val="30"/>
          <w:szCs w:val="30"/>
        </w:rPr>
        <w:t xml:space="preserve"> </w:t>
      </w:r>
      <w:r w:rsidR="004D7E9A">
        <w:rPr>
          <w:rFonts w:ascii="Angsana New" w:hAnsi="Angsana New" w:hint="cs"/>
          <w:sz w:val="30"/>
          <w:szCs w:val="30"/>
          <w:cs/>
        </w:rPr>
        <w:t>มีนาคม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D7E9A">
        <w:rPr>
          <w:rFonts w:ascii="Angsana New" w:hAnsi="Angsana New"/>
          <w:sz w:val="30"/>
          <w:szCs w:val="30"/>
        </w:rPr>
        <w:t>6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D7E9A">
        <w:rPr>
          <w:rFonts w:ascii="Angsana New" w:hAnsi="Angsana New"/>
          <w:sz w:val="30"/>
          <w:szCs w:val="30"/>
        </w:rPr>
        <w:t>5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="00680119"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>งวด</w:t>
      </w:r>
      <w:r w:rsidR="004D7E9A">
        <w:rPr>
          <w:rFonts w:ascii="Angsana New" w:hAnsi="Angsana New" w:hint="cs"/>
          <w:sz w:val="30"/>
          <w:szCs w:val="30"/>
          <w:cs/>
        </w:rPr>
        <w:t>สาม</w:t>
      </w:r>
      <w:r w:rsidR="00753D54" w:rsidRPr="009433A9">
        <w:rPr>
          <w:rFonts w:ascii="Angsana New" w:hAnsi="Angsana New" w:hint="cs"/>
          <w:sz w:val="30"/>
          <w:szCs w:val="30"/>
          <w:cs/>
        </w:rPr>
        <w:t>เดือน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53D54" w:rsidRPr="009433A9">
        <w:rPr>
          <w:rFonts w:ascii="Angsana New" w:hAnsi="Angsana New"/>
          <w:sz w:val="30"/>
          <w:szCs w:val="30"/>
        </w:rPr>
        <w:t>3</w:t>
      </w:r>
      <w:r w:rsidR="004D7E9A">
        <w:rPr>
          <w:rFonts w:ascii="Angsana New" w:hAnsi="Angsana New"/>
          <w:sz w:val="30"/>
          <w:szCs w:val="30"/>
        </w:rPr>
        <w:t>1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 </w:t>
      </w:r>
      <w:r w:rsidR="004D7E9A">
        <w:rPr>
          <w:rFonts w:ascii="Angsana New" w:hAnsi="Angsana New" w:hint="cs"/>
          <w:sz w:val="30"/>
          <w:szCs w:val="30"/>
          <w:cs/>
        </w:rPr>
        <w:t>มีนาคม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6B07E9" w:rsidRDefault="005644D0" w:rsidP="005644D0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A54C7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C6339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C6339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BA54C7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A54C7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69FA1C13" w:rsidR="005644D0" w:rsidRPr="00B81115" w:rsidRDefault="00330EEF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81115">
              <w:rPr>
                <w:rFonts w:ascii="Angsana New" w:hAnsi="Angsana New" w:hint="cs"/>
                <w:sz w:val="20"/>
                <w:cs/>
                <w:lang w:bidi="th-TH"/>
              </w:rPr>
              <w:t>สา</w:t>
            </w:r>
            <w:r w:rsidR="00822F31" w:rsidRPr="00B81115">
              <w:rPr>
                <w:rFonts w:ascii="Angsana New" w:hAnsi="Angsana New" w:hint="cs"/>
                <w:sz w:val="20"/>
                <w:cs/>
                <w:lang w:bidi="th-TH"/>
              </w:rPr>
              <w:t>ม</w:t>
            </w:r>
            <w:r w:rsidRPr="00B81115">
              <w:rPr>
                <w:rFonts w:ascii="Angsana New" w:hAnsi="Angsana New" w:hint="cs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E2608C" w:rsidRPr="00BA54C7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E2608C" w:rsidRPr="00BA54C7" w:rsidRDefault="00E2608C" w:rsidP="00096608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E2608C" w:rsidRPr="00BA54C7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E2608C" w:rsidRPr="00BA54C7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68A0B634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11897B8" w14:textId="77777777" w:rsidR="00E2608C" w:rsidRPr="00BA54C7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57579ED6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6982CBA4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1BDA0C4" w14:textId="77777777" w:rsidR="00E2608C" w:rsidRPr="00BA54C7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7B73DEEB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E2608C" w:rsidRPr="00BA54C7" w:rsidRDefault="00E2608C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4872E8A4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ED9835E" w14:textId="77777777" w:rsidR="00E2608C" w:rsidRPr="00BA54C7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1E885BD2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E2608C" w:rsidRPr="00BA54C7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59241DB2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56A27841" w14:textId="77777777" w:rsidR="00E2608C" w:rsidRPr="00BA54C7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25AD910F" w:rsidR="00E2608C" w:rsidRPr="00BA54C7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E2608C" w:rsidRPr="00BA54C7" w:rsidRDefault="00E2608C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2EE7C7D6" w:rsidR="00E2608C" w:rsidRPr="00B81115" w:rsidRDefault="00E2608C" w:rsidP="00AA65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5644D0" w:rsidRPr="00BA54C7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5644D0" w:rsidRPr="00BA54C7" w:rsidRDefault="005644D0" w:rsidP="00096608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5705723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720" w:type="dxa"/>
            <w:vAlign w:val="bottom"/>
          </w:tcPr>
          <w:p w14:paraId="0F0A5C62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1B86C617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2C7944B3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7CF75C0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37E76EAA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AF42842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3" w:type="dxa"/>
            <w:vAlign w:val="bottom"/>
          </w:tcPr>
          <w:p w14:paraId="7D4C7D73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77777777" w:rsidR="005644D0" w:rsidRPr="00B81115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81115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1115">
              <w:rPr>
                <w:rFonts w:ascii="Angsana New" w:hAnsi="Angsana New"/>
                <w:sz w:val="20"/>
                <w:lang w:val="en-US"/>
              </w:rPr>
              <w:t>566</w:t>
            </w:r>
          </w:p>
        </w:tc>
        <w:tc>
          <w:tcPr>
            <w:tcW w:w="180" w:type="dxa"/>
            <w:vAlign w:val="bottom"/>
          </w:tcPr>
          <w:p w14:paraId="0D5E2D7C" w14:textId="77777777" w:rsidR="005644D0" w:rsidRPr="00B81115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77777777" w:rsidR="005644D0" w:rsidRPr="00B81115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lang w:val="en-US"/>
              </w:rPr>
              <w:t>2565</w:t>
            </w:r>
          </w:p>
        </w:tc>
      </w:tr>
      <w:tr w:rsidR="005644D0" w:rsidRPr="00BA54C7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5644D0" w:rsidRPr="00BA54C7" w:rsidRDefault="005644D0" w:rsidP="00096608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5644D0" w:rsidRPr="00BA54C7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5644D0" w:rsidRPr="00BA54C7" w:rsidRDefault="005644D0" w:rsidP="0009660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5644D0" w:rsidRPr="00BA54C7" w:rsidRDefault="005644D0" w:rsidP="0009660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5644D0" w:rsidRPr="00BA54C7" w:rsidRDefault="005644D0" w:rsidP="0009660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5644D0" w:rsidRPr="00BA54C7" w:rsidRDefault="005644D0" w:rsidP="0009660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5644D0" w:rsidRPr="00BA54C7" w:rsidRDefault="005644D0" w:rsidP="00096608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5644D0" w:rsidRPr="00BA54C7" w:rsidRDefault="005644D0" w:rsidP="0009660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5644D0" w:rsidRPr="00BA54C7" w:rsidRDefault="005644D0" w:rsidP="0009660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5644D0" w:rsidRPr="00BA54C7" w:rsidRDefault="005644D0" w:rsidP="0009660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5644D0" w:rsidRPr="00BA54C7" w:rsidRDefault="005644D0" w:rsidP="0009660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5644D0" w:rsidRPr="00BA54C7" w:rsidRDefault="005644D0" w:rsidP="00096608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5644D0" w:rsidRPr="00BA54C7" w14:paraId="46FAFFC2" w14:textId="77777777" w:rsidTr="00096608">
        <w:trPr>
          <w:cantSplit/>
          <w:trHeight w:val="270"/>
        </w:trPr>
        <w:tc>
          <w:tcPr>
            <w:tcW w:w="2430" w:type="dxa"/>
          </w:tcPr>
          <w:p w14:paraId="5D5AE723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A54C7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A54C7">
              <w:rPr>
                <w:rFonts w:ascii="Angsana New" w:hAnsi="Angsana New"/>
                <w:sz w:val="20"/>
                <w:szCs w:val="20"/>
              </w:rPr>
              <w:t>)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5A07FCF3" w:rsidR="005644D0" w:rsidRPr="00BA54C7" w:rsidRDefault="00F00727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00727">
              <w:rPr>
                <w:rFonts w:ascii="Angsana New" w:hAnsi="Angsana New" w:hint="cs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60D48" w14:textId="1399943D" w:rsidR="005644D0" w:rsidRPr="00BA54C7" w:rsidRDefault="003822F7" w:rsidP="004171A9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A38416D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77777777" w:rsidR="005644D0" w:rsidRPr="00EA4691" w:rsidRDefault="005644D0" w:rsidP="004171A9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60C6B353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59A4894D" w:rsidR="005644D0" w:rsidRPr="0067620D" w:rsidRDefault="00974562" w:rsidP="004171A9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745E3886" w14:textId="77777777" w:rsidR="005644D0" w:rsidRPr="0067620D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77777777" w:rsidR="005644D0" w:rsidRPr="0067620D" w:rsidRDefault="005644D0" w:rsidP="004171A9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106C5AAB" w14:textId="77777777" w:rsidR="005644D0" w:rsidRPr="0067620D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2704FE70" w:rsidR="005644D0" w:rsidRPr="00BA54C7" w:rsidRDefault="006361E9" w:rsidP="008A2EC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6361E9">
              <w:rPr>
                <w:rFonts w:ascii="Angsana New" w:hAnsi="Angsana New"/>
                <w:sz w:val="20"/>
                <w:lang w:val="en-US" w:bidi="th-TH"/>
              </w:rPr>
              <w:t>1,204,260</w:t>
            </w:r>
          </w:p>
        </w:tc>
        <w:tc>
          <w:tcPr>
            <w:tcW w:w="180" w:type="dxa"/>
            <w:vAlign w:val="bottom"/>
          </w:tcPr>
          <w:p w14:paraId="3239EC81" w14:textId="77777777" w:rsidR="005644D0" w:rsidRPr="0067620D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77777777" w:rsidR="005644D0" w:rsidRPr="00BA54C7" w:rsidRDefault="005644D0" w:rsidP="00BE51C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1,210,636</w:t>
            </w:r>
          </w:p>
        </w:tc>
        <w:tc>
          <w:tcPr>
            <w:tcW w:w="183" w:type="dxa"/>
            <w:vAlign w:val="bottom"/>
          </w:tcPr>
          <w:p w14:paraId="02A7F579" w14:textId="77777777" w:rsidR="005644D0" w:rsidRPr="00BA54C7" w:rsidRDefault="005644D0" w:rsidP="00096608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26252D2E" w:rsidR="005644D0" w:rsidRPr="00BA54C7" w:rsidRDefault="00974562" w:rsidP="00BE51CA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A2AEE" w:rsidRPr="00BA54C7" w14:paraId="21ADDF8C" w14:textId="77777777" w:rsidTr="00096608">
        <w:trPr>
          <w:cantSplit/>
          <w:trHeight w:val="270"/>
        </w:trPr>
        <w:tc>
          <w:tcPr>
            <w:tcW w:w="2430" w:type="dxa"/>
          </w:tcPr>
          <w:p w14:paraId="7B1EA056" w14:textId="77777777" w:rsidR="009A2AEE" w:rsidRPr="00BA54C7" w:rsidRDefault="009A2AEE" w:rsidP="0009660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9A2AEE" w:rsidRPr="00BA54C7" w:rsidRDefault="009A2AEE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9A2AEE" w:rsidRPr="00BA54C7" w:rsidRDefault="009A2AEE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9A2AEE" w:rsidRPr="00F00727" w:rsidRDefault="009A2AEE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9A2AEE" w:rsidRPr="00BA54C7" w:rsidRDefault="009A2AEE" w:rsidP="000966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9A2AEE" w:rsidRDefault="009A2AEE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8400A" w14:textId="77777777" w:rsidR="009A2AEE" w:rsidRDefault="009A2AEE" w:rsidP="004171A9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9A2AEE" w:rsidRPr="00BA54C7" w:rsidRDefault="009A2AEE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9A2AEE" w:rsidRDefault="009A2AEE" w:rsidP="004171A9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9A2AEE" w:rsidRPr="00BA54C7" w:rsidRDefault="009A2AEE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9A2AEE" w:rsidRDefault="009A2AEE" w:rsidP="004171A9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9A2AEE" w:rsidRPr="0067620D" w:rsidRDefault="009A2AEE" w:rsidP="00096608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9A2AEE" w:rsidRPr="0067620D" w:rsidRDefault="009A2AEE" w:rsidP="004171A9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9A2AEE" w:rsidRPr="0067620D" w:rsidRDefault="009A2AEE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9A2AEE" w:rsidRPr="006361E9" w:rsidRDefault="009A2AEE" w:rsidP="004171A9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9A2AEE" w:rsidRPr="0067620D" w:rsidRDefault="009A2AEE" w:rsidP="00096608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9A2AEE" w:rsidRDefault="009A2AEE" w:rsidP="00BE51C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9A2AEE" w:rsidRPr="00BA54C7" w:rsidRDefault="009A2AEE" w:rsidP="00096608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9A2AEE" w:rsidRDefault="009A2AEE" w:rsidP="00BE51CA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9A2AEE" w:rsidRPr="00BA54C7" w:rsidRDefault="009A2AEE" w:rsidP="00096608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9A2AEE" w:rsidRDefault="009A2AEE" w:rsidP="00096608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5644D0" w:rsidRPr="00BA54C7" w14:paraId="702A5A4F" w14:textId="77777777" w:rsidTr="00096608">
        <w:trPr>
          <w:cantSplit/>
        </w:trPr>
        <w:tc>
          <w:tcPr>
            <w:tcW w:w="2430" w:type="dxa"/>
          </w:tcPr>
          <w:p w14:paraId="263280EE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5644D0" w:rsidRPr="00BA54C7" w:rsidRDefault="005644D0" w:rsidP="00EA4691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5644D0" w:rsidRPr="0067620D" w:rsidRDefault="005644D0" w:rsidP="00096608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5644D0" w:rsidRPr="0067620D" w:rsidRDefault="005644D0" w:rsidP="00096608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5644D0" w:rsidRPr="0067620D" w:rsidRDefault="005644D0" w:rsidP="00096608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5644D0" w:rsidRPr="0067620D" w:rsidRDefault="005644D0" w:rsidP="00096608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5644D0" w:rsidRPr="0067620D" w:rsidRDefault="005644D0" w:rsidP="00096608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5644D0" w:rsidRPr="0067620D" w:rsidRDefault="005644D0" w:rsidP="0009660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5644D0" w:rsidRPr="00BA54C7" w:rsidRDefault="005644D0" w:rsidP="00096608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5644D0" w:rsidRPr="00BA54C7" w14:paraId="7DC55BFB" w14:textId="77777777" w:rsidTr="00096608">
        <w:trPr>
          <w:cantSplit/>
        </w:trPr>
        <w:tc>
          <w:tcPr>
            <w:tcW w:w="2430" w:type="dxa"/>
          </w:tcPr>
          <w:p w14:paraId="23D78C6D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2340" w:type="dxa"/>
            <w:vAlign w:val="bottom"/>
          </w:tcPr>
          <w:p w14:paraId="1F32FF4D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00" w:type="dxa"/>
            <w:vAlign w:val="bottom"/>
          </w:tcPr>
          <w:p w14:paraId="0278EE50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45B3585" w14:textId="1B8F457B" w:rsidR="005644D0" w:rsidRPr="00BA54C7" w:rsidRDefault="00974562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2133F1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6D28270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58.69</w:t>
            </w:r>
          </w:p>
        </w:tc>
        <w:tc>
          <w:tcPr>
            <w:tcW w:w="720" w:type="dxa"/>
            <w:vAlign w:val="bottom"/>
          </w:tcPr>
          <w:p w14:paraId="24E2CD05" w14:textId="04EFFFF7" w:rsidR="005644D0" w:rsidRPr="00BA54C7" w:rsidRDefault="00974562" w:rsidP="00096608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DFF37D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98CBE81" w14:textId="77777777" w:rsidR="005644D0" w:rsidRPr="00BA54C7" w:rsidRDefault="005644D0" w:rsidP="004171A9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37752844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4968488" w14:textId="183436C0" w:rsidR="005644D0" w:rsidRPr="00BA54C7" w:rsidRDefault="00974562" w:rsidP="004171A9">
            <w:pPr>
              <w:pStyle w:val="acctfourfigures"/>
              <w:tabs>
                <w:tab w:val="clear" w:pos="765"/>
                <w:tab w:val="decimal" w:pos="523"/>
                <w:tab w:val="left" w:pos="642"/>
              </w:tabs>
              <w:spacing w:line="240" w:lineRule="auto"/>
              <w:ind w:right="-233" w:hanging="8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67285A" w14:textId="77777777" w:rsidR="005644D0" w:rsidRPr="0067620D" w:rsidRDefault="005644D0" w:rsidP="00096608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983E175" w14:textId="77777777" w:rsidR="005644D0" w:rsidRPr="0067620D" w:rsidRDefault="005644D0" w:rsidP="007B38C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136D1A67" w14:textId="77777777" w:rsidR="005644D0" w:rsidRPr="0067620D" w:rsidRDefault="005644D0" w:rsidP="00096608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9A8D2D" w14:textId="1067F6B3" w:rsidR="005644D0" w:rsidRPr="0067620D" w:rsidRDefault="003822F7" w:rsidP="004171A9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68" w:hanging="2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6D42F" w14:textId="77777777" w:rsidR="005644D0" w:rsidRPr="0067620D" w:rsidRDefault="005644D0" w:rsidP="00096608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A6EAF0" w14:textId="77777777" w:rsidR="005644D0" w:rsidRPr="0067620D" w:rsidRDefault="005644D0" w:rsidP="00BE51C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13</w:t>
            </w:r>
            <w:r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67620D">
              <w:rPr>
                <w:rFonts w:ascii="Angsana New" w:hAnsi="Angsana New"/>
                <w:sz w:val="20"/>
                <w:lang w:val="en-US" w:bidi="th-TH"/>
              </w:rPr>
              <w:t>,</w:t>
            </w:r>
            <w:r>
              <w:rPr>
                <w:rFonts w:ascii="Angsana New" w:hAnsi="Angsana New"/>
                <w:sz w:val="20"/>
                <w:lang w:val="en-US" w:bidi="th-TH"/>
              </w:rPr>
              <w:t>958</w:t>
            </w:r>
          </w:p>
        </w:tc>
        <w:tc>
          <w:tcPr>
            <w:tcW w:w="183" w:type="dxa"/>
            <w:vAlign w:val="bottom"/>
          </w:tcPr>
          <w:p w14:paraId="058FC731" w14:textId="77777777" w:rsidR="005644D0" w:rsidRPr="00BA54C7" w:rsidRDefault="005644D0" w:rsidP="00096608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7D959A5" w14:textId="7B4317D9" w:rsidR="005644D0" w:rsidRPr="00BA54C7" w:rsidRDefault="00974562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510DA5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88552C7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5644D0" w:rsidRPr="00BA54C7" w14:paraId="4E35E734" w14:textId="77777777" w:rsidTr="00096608">
        <w:trPr>
          <w:cantSplit/>
        </w:trPr>
        <w:tc>
          <w:tcPr>
            <w:tcW w:w="2430" w:type="dxa"/>
          </w:tcPr>
          <w:p w14:paraId="17669529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5644D0" w:rsidRPr="00BA54C7" w:rsidRDefault="005644D0" w:rsidP="000C16C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A54C7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556CEC8B" w:rsidR="005644D0" w:rsidRPr="00BA54C7" w:rsidRDefault="00F00727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00727">
              <w:rPr>
                <w:rFonts w:ascii="Angsana New" w:hAnsi="Angsana New" w:hint="cs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19EE0F1" w14:textId="5F5AC85A" w:rsidR="005644D0" w:rsidRPr="00BA54C7" w:rsidRDefault="003822F7" w:rsidP="004171A9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17283886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51BE7A90" w:rsidR="005644D0" w:rsidRPr="00BA54C7" w:rsidRDefault="005644D0" w:rsidP="004171A9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7B4F936F" w14:textId="77777777" w:rsidR="005644D0" w:rsidRPr="00BA54C7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1AA97B80" w:rsidR="005644D0" w:rsidRPr="006D57CE" w:rsidRDefault="00740B97" w:rsidP="004171A9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D57CE"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17152743" w14:textId="77777777" w:rsidR="005644D0" w:rsidRPr="006D57CE" w:rsidRDefault="005644D0" w:rsidP="00096608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77777777" w:rsidR="005644D0" w:rsidRPr="006D57CE" w:rsidRDefault="005644D0" w:rsidP="00EA4691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D57CE"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28E64B78" w14:textId="77777777" w:rsidR="005644D0" w:rsidRPr="0067620D" w:rsidRDefault="005644D0" w:rsidP="00096608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3E9E1669" w:rsidR="005644D0" w:rsidRPr="008A2EC8" w:rsidRDefault="00CA75FD" w:rsidP="008A2EC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375,625</w:t>
            </w:r>
          </w:p>
        </w:tc>
        <w:tc>
          <w:tcPr>
            <w:tcW w:w="180" w:type="dxa"/>
            <w:vAlign w:val="bottom"/>
          </w:tcPr>
          <w:p w14:paraId="1F6F5FE3" w14:textId="77777777" w:rsidR="005644D0" w:rsidRPr="00C9032C" w:rsidRDefault="005644D0" w:rsidP="00096608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42CE5D05" w:rsidR="005644D0" w:rsidRPr="00C9032C" w:rsidRDefault="00365CE0" w:rsidP="00BE51CA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365CE0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B6098C">
              <w:rPr>
                <w:rFonts w:ascii="Angsana New" w:hAnsi="Angsana New"/>
                <w:sz w:val="20"/>
                <w:lang w:val="en-US" w:bidi="th-TH"/>
              </w:rPr>
              <w:t>70</w:t>
            </w:r>
            <w:r w:rsidRPr="00365CE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B6098C">
              <w:rPr>
                <w:rFonts w:ascii="Angsana New" w:hAnsi="Angsana New"/>
                <w:sz w:val="20"/>
                <w:lang w:val="en-US" w:bidi="th-TH"/>
              </w:rPr>
              <w:t>936</w:t>
            </w:r>
          </w:p>
        </w:tc>
        <w:tc>
          <w:tcPr>
            <w:tcW w:w="183" w:type="dxa"/>
            <w:vAlign w:val="bottom"/>
          </w:tcPr>
          <w:p w14:paraId="36043D66" w14:textId="77777777" w:rsidR="005644D0" w:rsidRPr="00BA54C7" w:rsidRDefault="005644D0" w:rsidP="00096608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57F6CD60" w:rsidR="005644D0" w:rsidRPr="00BA54C7" w:rsidRDefault="00974562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77777777" w:rsidR="005644D0" w:rsidRPr="00BA54C7" w:rsidRDefault="005644D0" w:rsidP="00096608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201745" w:rsidRPr="00BA54C7" w14:paraId="31800CC1" w14:textId="77777777" w:rsidTr="009A2AEE">
        <w:trPr>
          <w:cantSplit/>
        </w:trPr>
        <w:tc>
          <w:tcPr>
            <w:tcW w:w="2430" w:type="dxa"/>
          </w:tcPr>
          <w:p w14:paraId="1CEF9D7D" w14:textId="4D5C39C2" w:rsidR="00201745" w:rsidRPr="00BA54C7" w:rsidRDefault="00201745" w:rsidP="0020174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201745" w:rsidRPr="00BA54C7" w:rsidRDefault="00201745" w:rsidP="0020174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201745" w:rsidRPr="00BA54C7" w:rsidRDefault="00201745" w:rsidP="00201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33D69441" w:rsidR="00201745" w:rsidRPr="00BA54C7" w:rsidRDefault="00201745" w:rsidP="00201745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00727">
              <w:rPr>
                <w:rFonts w:ascii="Angsana New" w:hAnsi="Angsana New" w:hint="cs"/>
                <w:sz w:val="20"/>
                <w:lang w:val="en-US" w:bidi="th-TH"/>
              </w:rPr>
              <w:t>40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.</w:t>
            </w:r>
            <w:r w:rsidRPr="00F00727">
              <w:rPr>
                <w:rFonts w:ascii="Angsana New" w:hAnsi="Angsana New" w:hint="cs"/>
                <w:sz w:val="20"/>
                <w:lang w:val="en-US" w:bidi="th-TH"/>
              </w:rPr>
              <w:t>8</w:t>
            </w:r>
            <w:r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605A663D" w14:textId="77777777" w:rsidR="00201745" w:rsidRPr="00BA54C7" w:rsidRDefault="00201745" w:rsidP="002017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77777777" w:rsidR="00201745" w:rsidRPr="00BA54C7" w:rsidRDefault="00201745" w:rsidP="002017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720" w:type="dxa"/>
            <w:vAlign w:val="bottom"/>
          </w:tcPr>
          <w:p w14:paraId="38C8F6D7" w14:textId="20A1C004" w:rsidR="00201745" w:rsidRPr="00BA54C7" w:rsidRDefault="00201745" w:rsidP="0020174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00727">
              <w:rPr>
                <w:rFonts w:ascii="Angsana New" w:hAnsi="Angsana New" w:hint="cs"/>
                <w:sz w:val="20"/>
                <w:lang w:val="en-US" w:bidi="th-TH"/>
              </w:rPr>
              <w:t>6</w:t>
            </w:r>
            <w:r>
              <w:rPr>
                <w:rFonts w:ascii="Angsana New" w:hAnsi="Angsana New"/>
                <w:sz w:val="20"/>
                <w:lang w:val="en-US" w:bidi="th-TH"/>
              </w:rPr>
              <w:t>,250</w:t>
            </w:r>
          </w:p>
        </w:tc>
        <w:tc>
          <w:tcPr>
            <w:tcW w:w="180" w:type="dxa"/>
            <w:vAlign w:val="bottom"/>
          </w:tcPr>
          <w:p w14:paraId="10B25A85" w14:textId="77777777" w:rsidR="00201745" w:rsidRPr="00BA54C7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77777777" w:rsidR="00201745" w:rsidRPr="00BA54C7" w:rsidRDefault="00201745" w:rsidP="0020174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77CF27" w14:textId="77777777" w:rsidR="00201745" w:rsidRPr="00BA54C7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1B609334" w:rsidR="00201745" w:rsidRPr="00BA54C7" w:rsidRDefault="00201745" w:rsidP="0020174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C9B75BC" w14:textId="77777777" w:rsidR="00201745" w:rsidRPr="0067620D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77777777" w:rsidR="00201745" w:rsidRPr="00BA54C7" w:rsidRDefault="00201745" w:rsidP="00201745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1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7C2CA93" w14:textId="77777777" w:rsidR="00201745" w:rsidRPr="0067620D" w:rsidRDefault="00201745" w:rsidP="002017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68BE32A7" w:rsidR="00201745" w:rsidRPr="008A2EC8" w:rsidRDefault="00201745" w:rsidP="008A2EC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A11F09">
              <w:rPr>
                <w:rFonts w:ascii="Angsana New" w:hAnsi="Angsana New"/>
                <w:sz w:val="20"/>
                <w:lang w:val="en-US" w:bidi="th-TH"/>
              </w:rPr>
              <w:t>19,789</w:t>
            </w:r>
          </w:p>
        </w:tc>
        <w:tc>
          <w:tcPr>
            <w:tcW w:w="180" w:type="dxa"/>
            <w:vAlign w:val="bottom"/>
          </w:tcPr>
          <w:p w14:paraId="015D08A7" w14:textId="77777777" w:rsidR="00201745" w:rsidRPr="007E3BC7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77777777" w:rsidR="00201745" w:rsidRPr="00B6098C" w:rsidRDefault="00201745" w:rsidP="00201745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lang w:val="en-US" w:bidi="th-TH"/>
              </w:rPr>
            </w:pPr>
            <w:r w:rsidRPr="00B6098C">
              <w:rPr>
                <w:rFonts w:ascii="Angsana New" w:hAnsi="Angsana New"/>
                <w:sz w:val="20"/>
                <w:lang w:val="en-US" w:bidi="th-TH"/>
              </w:rPr>
              <w:t>21,123</w:t>
            </w:r>
          </w:p>
        </w:tc>
        <w:tc>
          <w:tcPr>
            <w:tcW w:w="183" w:type="dxa"/>
            <w:vAlign w:val="bottom"/>
          </w:tcPr>
          <w:p w14:paraId="473FBAAE" w14:textId="77777777" w:rsidR="00201745" w:rsidRPr="00BA54C7" w:rsidRDefault="00201745" w:rsidP="0020174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3231CB4B" w:rsidR="00201745" w:rsidRPr="00BA54C7" w:rsidRDefault="00201745" w:rsidP="002017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201745" w:rsidRPr="00BA54C7" w:rsidRDefault="00201745" w:rsidP="0020174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77777777" w:rsidR="00201745" w:rsidRPr="00BA54C7" w:rsidRDefault="00201745" w:rsidP="00201745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9A2AEE" w:rsidRPr="00BA54C7" w14:paraId="3403C9EB" w14:textId="77777777" w:rsidTr="009A2AEE">
        <w:trPr>
          <w:cantSplit/>
        </w:trPr>
        <w:tc>
          <w:tcPr>
            <w:tcW w:w="2430" w:type="dxa"/>
          </w:tcPr>
          <w:p w14:paraId="2FBB7013" w14:textId="77777777" w:rsidR="009A2AEE" w:rsidRPr="00BA54C7" w:rsidRDefault="009A2AEE" w:rsidP="009A2AEE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9A2AEE" w:rsidRPr="00BA54C7" w:rsidRDefault="009A2AEE" w:rsidP="009A2AEE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9A2AEE" w:rsidRPr="00BA54C7" w:rsidRDefault="009A2AEE" w:rsidP="009A2A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9A2AEE" w:rsidRPr="00F00727" w:rsidRDefault="009A2AEE" w:rsidP="009A2AEE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9A2AEE" w:rsidRPr="00BA54C7" w:rsidRDefault="009A2AEE" w:rsidP="009A2A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9A2AEE" w:rsidRDefault="009A2AEE" w:rsidP="009A2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9A2AEE" w:rsidRPr="00F00727" w:rsidRDefault="009A2AEE" w:rsidP="009A2AEE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9A2AEE" w:rsidRPr="00BA54C7" w:rsidRDefault="009A2AEE" w:rsidP="009A2AE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9A2AEE" w:rsidRDefault="009A2AEE" w:rsidP="009A2AEE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9A2AEE" w:rsidRPr="00BA54C7" w:rsidRDefault="009A2AEE" w:rsidP="009A2AE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24F18E08" w:rsidR="009A2AEE" w:rsidRPr="009A2AEE" w:rsidRDefault="009A2AEE" w:rsidP="009A2AEE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3E8DA42B" w14:textId="77777777" w:rsidR="009A2AEE" w:rsidRPr="009A2AEE" w:rsidRDefault="009A2AEE" w:rsidP="009A2AE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7D93FC7C" w:rsidR="009A2AEE" w:rsidRPr="009A2AEE" w:rsidRDefault="009A2AEE" w:rsidP="009A2AEE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124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504,967</w:t>
            </w:r>
          </w:p>
        </w:tc>
        <w:tc>
          <w:tcPr>
            <w:tcW w:w="180" w:type="dxa"/>
            <w:vAlign w:val="bottom"/>
          </w:tcPr>
          <w:p w14:paraId="58CECC13" w14:textId="77777777" w:rsidR="009A2AEE" w:rsidRPr="009A2AEE" w:rsidRDefault="009A2AEE" w:rsidP="009A2A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34B6ED32" w:rsidR="009A2AEE" w:rsidRPr="009A2AEE" w:rsidRDefault="009A2AEE" w:rsidP="009A2AEE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395,414</w:t>
            </w:r>
          </w:p>
        </w:tc>
        <w:tc>
          <w:tcPr>
            <w:tcW w:w="180" w:type="dxa"/>
            <w:vAlign w:val="bottom"/>
          </w:tcPr>
          <w:p w14:paraId="5FB61B85" w14:textId="77777777" w:rsidR="009A2AEE" w:rsidRPr="009A2AEE" w:rsidRDefault="009A2AEE" w:rsidP="009A2AE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281C2939" w:rsidR="009A2AEE" w:rsidRPr="009A2AEE" w:rsidRDefault="009A2AEE" w:rsidP="009A2AEE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525,017</w:t>
            </w:r>
          </w:p>
        </w:tc>
        <w:tc>
          <w:tcPr>
            <w:tcW w:w="183" w:type="dxa"/>
            <w:vAlign w:val="bottom"/>
          </w:tcPr>
          <w:p w14:paraId="148F3D6D" w14:textId="77777777" w:rsidR="009A2AEE" w:rsidRPr="009A2AEE" w:rsidRDefault="009A2AEE" w:rsidP="009A2AEE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7500929F" w:rsidR="009A2AEE" w:rsidRPr="009A2AEE" w:rsidRDefault="009A2AEE" w:rsidP="009A2A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9A2AEE" w:rsidRPr="009A2AEE" w:rsidRDefault="009A2AEE" w:rsidP="009A2AEE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3205CC82" w:rsidR="009A2AEE" w:rsidRPr="009A2AEE" w:rsidRDefault="009A2AEE" w:rsidP="009A2AEE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201745" w:rsidRPr="0006270A" w14:paraId="35E25CCD" w14:textId="77777777" w:rsidTr="009A2AEE">
        <w:trPr>
          <w:cantSplit/>
        </w:trPr>
        <w:tc>
          <w:tcPr>
            <w:tcW w:w="2430" w:type="dxa"/>
          </w:tcPr>
          <w:p w14:paraId="187625A0" w14:textId="77777777" w:rsidR="00201745" w:rsidRPr="0006270A" w:rsidRDefault="00201745" w:rsidP="0020174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201745" w:rsidRPr="0006270A" w:rsidRDefault="00201745" w:rsidP="002017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201745" w:rsidRPr="0006270A" w:rsidRDefault="00201745" w:rsidP="002017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201745" w:rsidRPr="0006270A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201745" w:rsidRPr="0006270A" w:rsidRDefault="00201745" w:rsidP="00201745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201745" w:rsidRPr="0006270A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10BB3D78" w:rsidR="00201745" w:rsidRPr="0006270A" w:rsidRDefault="00201745" w:rsidP="00201745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1,362,281</w:t>
            </w:r>
          </w:p>
        </w:tc>
        <w:tc>
          <w:tcPr>
            <w:tcW w:w="180" w:type="dxa"/>
            <w:vAlign w:val="bottom"/>
          </w:tcPr>
          <w:p w14:paraId="50141516" w14:textId="77777777" w:rsidR="00201745" w:rsidRPr="0006270A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77777777" w:rsidR="00201745" w:rsidRPr="004171A9" w:rsidRDefault="00201745" w:rsidP="00201745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171A9">
              <w:rPr>
                <w:rFonts w:ascii="Angsana New" w:hAnsi="Angsana New"/>
                <w:b/>
                <w:bCs/>
                <w:sz w:val="20"/>
                <w:lang w:val="en-US" w:bidi="th-TH"/>
              </w:rPr>
              <w:t>1,463,646</w:t>
            </w:r>
          </w:p>
        </w:tc>
        <w:tc>
          <w:tcPr>
            <w:tcW w:w="180" w:type="dxa"/>
            <w:vAlign w:val="bottom"/>
          </w:tcPr>
          <w:p w14:paraId="333DF185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3CF4F2B3" w:rsidR="00201745" w:rsidRPr="0006270A" w:rsidRDefault="00E53EF8" w:rsidP="00201745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53EF8">
              <w:rPr>
                <w:rFonts w:ascii="Angsana New" w:hAnsi="Angsana New"/>
                <w:b/>
                <w:bCs/>
                <w:sz w:val="20"/>
                <w:lang w:val="en-US" w:bidi="th-TH"/>
              </w:rPr>
              <w:t>1,599,674</w:t>
            </w:r>
          </w:p>
        </w:tc>
        <w:tc>
          <w:tcPr>
            <w:tcW w:w="180" w:type="dxa"/>
            <w:vAlign w:val="bottom"/>
          </w:tcPr>
          <w:p w14:paraId="158BDBA0" w14:textId="77777777" w:rsidR="00201745" w:rsidRPr="0006270A" w:rsidRDefault="00201745" w:rsidP="0020174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735,653</w:t>
            </w:r>
          </w:p>
        </w:tc>
        <w:tc>
          <w:tcPr>
            <w:tcW w:w="183" w:type="dxa"/>
            <w:vAlign w:val="bottom"/>
          </w:tcPr>
          <w:p w14:paraId="7AEA62DF" w14:textId="77777777" w:rsidR="00201745" w:rsidRPr="0006270A" w:rsidRDefault="00201745" w:rsidP="0020174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3B50D9E8" w:rsidR="00201745" w:rsidRPr="0006270A" w:rsidRDefault="00201745" w:rsidP="002017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77777777" w:rsidR="00201745" w:rsidRPr="0006270A" w:rsidRDefault="00201745" w:rsidP="00201745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Default="00D2259E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9AA1B1F" w14:textId="77777777" w:rsidR="00D2259E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</w:rPr>
      </w:pPr>
      <w:r>
        <w:rPr>
          <w:rFonts w:ascii="Angsana New" w:hAnsi="Angsana New"/>
          <w:sz w:val="17"/>
          <w:szCs w:val="17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44C7B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44C7B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77777777" w:rsidR="00E2608C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</w:p>
          <w:p w14:paraId="60D077C5" w14:textId="311767E9" w:rsidR="005644D0" w:rsidRPr="00E2608C" w:rsidRDefault="00822F31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 xml:space="preserve">งวดสามเดือนสิ้นสุดวันที่ </w:t>
            </w:r>
          </w:p>
        </w:tc>
      </w:tr>
      <w:tr w:rsidR="00E2608C" w:rsidRPr="00B44C7B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E2608C" w:rsidRPr="00B44C7B" w:rsidRDefault="00E2608C" w:rsidP="0009660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E2608C" w:rsidRPr="00B44C7B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E2608C" w:rsidRPr="00B44C7B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14B9956F" w:rsidR="00E2608C" w:rsidRPr="00B44C7B" w:rsidRDefault="00E2608C" w:rsidP="00301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36327ED5" w14:textId="77777777" w:rsidR="00E2608C" w:rsidRPr="00B44C7B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0623133D" w:rsidR="00E2608C" w:rsidRPr="00B44C7B" w:rsidRDefault="00E2608C" w:rsidP="00301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E2608C" w:rsidRPr="00B44C7B" w:rsidRDefault="00E2608C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546852EA" w:rsidR="00E2608C" w:rsidRPr="00B44C7B" w:rsidRDefault="00E2608C" w:rsidP="00301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50641C73" w14:textId="77777777" w:rsidR="00E2608C" w:rsidRPr="00B44C7B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05068969" w:rsidR="00E2608C" w:rsidRPr="00B44C7B" w:rsidRDefault="00E2608C" w:rsidP="00301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E2608C" w:rsidRPr="00B44C7B" w:rsidRDefault="00E2608C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09F1FF96" w:rsidR="00E2608C" w:rsidRPr="00B44C7B" w:rsidRDefault="00E2608C" w:rsidP="00301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B7BF8CB" w14:textId="77777777" w:rsidR="00E2608C" w:rsidRPr="00B44C7B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28B046EB" w:rsidR="00E2608C" w:rsidRPr="00B44C7B" w:rsidRDefault="00E2608C" w:rsidP="00301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E2608C" w:rsidRPr="00B44C7B" w:rsidRDefault="00E2608C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7F1DDCE0" w:rsidR="00E2608C" w:rsidRPr="00B44C7B" w:rsidRDefault="00E2608C" w:rsidP="00301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5644D0" w:rsidRPr="00B44C7B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5644D0" w:rsidRPr="00B44C7B" w:rsidRDefault="005644D0" w:rsidP="0009660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14:paraId="622E4D46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C4B7C49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3D8B9A0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5AC8D3D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  <w:tr w:rsidR="005644D0" w:rsidRPr="00B44C7B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5644D0" w:rsidRPr="00B44C7B" w:rsidRDefault="005644D0" w:rsidP="00096608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5644D0" w:rsidRPr="00B44C7B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5644D0" w:rsidRPr="00B44C7B" w:rsidRDefault="005644D0" w:rsidP="0009660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5644D0" w:rsidRPr="00B44C7B" w:rsidRDefault="005644D0" w:rsidP="0009660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5644D0" w:rsidRPr="00B44C7B" w:rsidRDefault="005644D0" w:rsidP="0009660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5644D0" w:rsidRPr="00B44C7B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5644D0" w:rsidRPr="00B44C7B" w:rsidRDefault="005644D0" w:rsidP="00096608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B44C7B">
              <w:rPr>
                <w:rFonts w:ascii="Angsana New" w:hAnsi="Angsana New"/>
                <w:sz w:val="20"/>
                <w:szCs w:val="20"/>
              </w:rPr>
              <w:t>(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44C7B">
              <w:rPr>
                <w:rFonts w:ascii="Angsana New" w:hAnsi="Angsana New"/>
                <w:sz w:val="20"/>
                <w:szCs w:val="20"/>
              </w:rPr>
              <w:t>)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0B429CE6" w:rsidR="005644D0" w:rsidRPr="00B44C7B" w:rsidRDefault="00E356AD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77777777" w:rsidR="005644D0" w:rsidRPr="00B44C7B" w:rsidRDefault="005644D0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5644D0" w:rsidRPr="00B44C7B" w:rsidRDefault="005644D0" w:rsidP="0009660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82F8B" w14:textId="45CC6338" w:rsidR="005644D0" w:rsidRPr="00B44C7B" w:rsidRDefault="00E356AD" w:rsidP="00096608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54A4E2C1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5ECB6" w14:textId="793743B4" w:rsidR="005644D0" w:rsidRPr="00B44C7B" w:rsidRDefault="00E356AD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F6A1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8069A3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161627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374F" w14:textId="2C8A8A00" w:rsidR="005644D0" w:rsidRPr="00B44C7B" w:rsidRDefault="00E356AD" w:rsidP="00096608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5C7DD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E12DEB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506418" w:rsidRPr="00B44C7B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506418" w:rsidRPr="00B44C7B" w:rsidRDefault="00506418" w:rsidP="00096608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506418" w:rsidRPr="00B44C7B" w:rsidRDefault="00506418" w:rsidP="0009660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506418" w:rsidRPr="00B44C7B" w:rsidRDefault="00506418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506418" w:rsidRDefault="00506418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506418" w:rsidRPr="00B44C7B" w:rsidRDefault="00506418" w:rsidP="0009660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506418" w:rsidRPr="00B44C7B" w:rsidRDefault="00506418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506418" w:rsidRPr="00B44C7B" w:rsidRDefault="00506418" w:rsidP="0009660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E6647" w14:textId="77777777" w:rsidR="00506418" w:rsidRDefault="00506418" w:rsidP="00096608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506418" w:rsidRPr="00B44C7B" w:rsidRDefault="00506418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506418" w:rsidRDefault="00506418" w:rsidP="0009660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506418" w:rsidRPr="00B44C7B" w:rsidRDefault="00506418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24E8A" w14:textId="77777777" w:rsidR="00506418" w:rsidRDefault="00506418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BCEFD" w14:textId="77777777" w:rsidR="00506418" w:rsidRPr="00B44C7B" w:rsidRDefault="00506418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084FE" w14:textId="77777777" w:rsidR="00506418" w:rsidRPr="00B44C7B" w:rsidRDefault="00506418" w:rsidP="0009660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8FAF03E" w14:textId="77777777" w:rsidR="00506418" w:rsidRPr="00B44C7B" w:rsidRDefault="00506418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70E9" w14:textId="77777777" w:rsidR="00506418" w:rsidRDefault="00506418" w:rsidP="00096608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B7430" w14:textId="77777777" w:rsidR="00506418" w:rsidRPr="00B44C7B" w:rsidRDefault="00506418" w:rsidP="0009660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CA50B3D" w14:textId="77777777" w:rsidR="00506418" w:rsidRPr="00B44C7B" w:rsidRDefault="00506418" w:rsidP="0009660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5644D0" w:rsidRPr="00B44C7B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5644D0" w:rsidRPr="00B44C7B" w:rsidRDefault="005644D0" w:rsidP="00A030F1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5644D0" w:rsidRPr="00B44C7B" w:rsidRDefault="005644D0" w:rsidP="00A030F1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5644D0" w:rsidRPr="00B44C7B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5644D0" w:rsidRPr="00B44C7B" w:rsidRDefault="005644D0" w:rsidP="00A030F1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668F029B" w:rsidR="005644D0" w:rsidRPr="00B44C7B" w:rsidRDefault="00E356AD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1844AA5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77777777" w:rsidR="005644D0" w:rsidRPr="00B44C7B" w:rsidRDefault="005644D0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23200DFB" w:rsidR="005644D0" w:rsidRPr="00AB57E3" w:rsidRDefault="00E356AD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57E3">
              <w:rPr>
                <w:rFonts w:ascii="Angsana New" w:hAnsi="Angsana New"/>
                <w:sz w:val="20"/>
                <w:lang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00C60EE8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1D4C1AF7" w:rsidR="005644D0" w:rsidRPr="00AB57E3" w:rsidRDefault="00E356AD" w:rsidP="004171A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57E3"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07C027F1" w14:textId="77777777" w:rsidR="005644D0" w:rsidRPr="00AB57E3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77777777" w:rsidR="005644D0" w:rsidRPr="00AB57E3" w:rsidRDefault="005644D0" w:rsidP="00096608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sz w:val="20"/>
                <w:lang w:val="en-US" w:bidi="th-TH"/>
              </w:rPr>
              <w:t>210,120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59DCFF96" w:rsidR="005644D0" w:rsidRPr="00B44C7B" w:rsidRDefault="00E356AD" w:rsidP="00096608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5644D0" w:rsidRPr="00B44C7B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5644D0" w:rsidRPr="00B44C7B" w:rsidRDefault="001803A2" w:rsidP="0009660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5AFAA5FA" w:rsidR="005644D0" w:rsidRPr="00B44C7B" w:rsidRDefault="00E356AD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</w:t>
            </w:r>
            <w:r w:rsidR="00A030F1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0CAF6659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77777777" w:rsidR="005644D0" w:rsidRPr="00B44C7B" w:rsidRDefault="005644D0" w:rsidP="00A030F1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4E59E475" w:rsidR="005644D0" w:rsidRPr="00AB57E3" w:rsidRDefault="00E356AD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57E3">
              <w:rPr>
                <w:rFonts w:ascii="Angsana New" w:hAnsi="Angsana New"/>
                <w:sz w:val="20"/>
                <w:lang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0332FFBC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7FAFAC28" w:rsidR="005644D0" w:rsidRPr="00AB57E3" w:rsidRDefault="00E356AD" w:rsidP="005064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AB57E3"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1AC9BAB0" w14:textId="77777777" w:rsidR="005644D0" w:rsidRPr="00AB57E3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77777777" w:rsidR="005644D0" w:rsidRPr="00AB57E3" w:rsidRDefault="005644D0" w:rsidP="00096608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0E45F250" w:rsidR="005644D0" w:rsidRPr="00B44C7B" w:rsidRDefault="00E356AD" w:rsidP="00096608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506418" w:rsidRPr="00B44C7B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506418" w:rsidRPr="00B44C7B" w:rsidRDefault="00506418" w:rsidP="00506418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506418" w:rsidRPr="00B44C7B" w:rsidRDefault="00506418" w:rsidP="0050641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506418" w:rsidRPr="00B44C7B" w:rsidRDefault="00506418" w:rsidP="0050641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506418" w:rsidRDefault="00506418" w:rsidP="00506418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506418" w:rsidRPr="00B44C7B" w:rsidRDefault="00506418" w:rsidP="0050641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506418" w:rsidRPr="00B44C7B" w:rsidRDefault="00506418" w:rsidP="00506418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506418" w:rsidRPr="00B44C7B" w:rsidRDefault="00506418" w:rsidP="0050641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506418" w:rsidRPr="00AB57E3" w:rsidRDefault="00506418" w:rsidP="005064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506418" w:rsidRPr="00B44C7B" w:rsidRDefault="00506418" w:rsidP="0050641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506418" w:rsidRDefault="00506418" w:rsidP="00506418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506418" w:rsidRPr="00B44C7B" w:rsidRDefault="00506418" w:rsidP="0050641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4BE088AA" w:rsidR="00506418" w:rsidRPr="00506418" w:rsidRDefault="00506418" w:rsidP="0050641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 w:firstLine="165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452A9B26" w14:textId="77777777" w:rsidR="00506418" w:rsidRPr="00506418" w:rsidRDefault="00506418" w:rsidP="0050641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30A287AD" w:rsidR="00506418" w:rsidRPr="00506418" w:rsidRDefault="00506418" w:rsidP="00506418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val="en-US" w:bidi="th-TH"/>
              </w:rPr>
              <w:t>212,670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506418" w:rsidRPr="00506418" w:rsidRDefault="00506418" w:rsidP="005064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1BD0DAB8" w:rsidR="00506418" w:rsidRPr="00506418" w:rsidRDefault="00506418" w:rsidP="00506418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506418" w:rsidRPr="00506418" w:rsidRDefault="00506418" w:rsidP="0050641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36637818" w:rsidR="00506418" w:rsidRPr="00506418" w:rsidRDefault="00506418" w:rsidP="0050641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5644D0" w:rsidRPr="00B44C7B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5644D0" w:rsidRPr="00B44C7B" w:rsidRDefault="005644D0" w:rsidP="00A030F1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5644D0" w:rsidRPr="00B44C7B" w:rsidRDefault="005644D0" w:rsidP="00096608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5644D0" w:rsidRPr="00B44C7B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3472A0AB" w:rsidR="005644D0" w:rsidRPr="00AB57E3" w:rsidRDefault="00E356AD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AB57E3"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76D7AF1F" w14:textId="77777777" w:rsidR="005644D0" w:rsidRPr="00AB57E3" w:rsidRDefault="005644D0" w:rsidP="0009660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77777777" w:rsidR="005644D0" w:rsidRPr="00AB57E3" w:rsidRDefault="005644D0" w:rsidP="00096608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b/>
                <w:bCs/>
                <w:sz w:val="20"/>
                <w:lang w:val="en-US" w:bidi="th-TH"/>
              </w:rPr>
              <w:t>1,171,349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2C6DB238" w:rsidR="005644D0" w:rsidRPr="00B44C7B" w:rsidRDefault="00E356AD" w:rsidP="0009660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77777777" w:rsidR="005644D0" w:rsidRPr="00B44C7B" w:rsidRDefault="005644D0" w:rsidP="0009660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-</w:t>
            </w:r>
          </w:p>
        </w:tc>
      </w:tr>
    </w:tbl>
    <w:p w14:paraId="53CC077A" w14:textId="5547ABBC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39943206" w14:textId="054FEB26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65FCB18C" w14:textId="2A343029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B92B91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E15AA0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_Hlk109651150"/>
      <w:r w:rsidRPr="009433A9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3E1BBEA5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p w14:paraId="496D955C" w14:textId="77777777" w:rsidR="005644D0" w:rsidRPr="006B07E9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Pr="003748DE">
        <w:rPr>
          <w:rFonts w:ascii="Angsana New" w:hAnsi="Angsana New"/>
          <w:sz w:val="30"/>
          <w:szCs w:val="30"/>
        </w:rPr>
        <w:t xml:space="preserve">31 </w:t>
      </w:r>
      <w:r w:rsidRPr="003748DE">
        <w:rPr>
          <w:rFonts w:ascii="Angsana New" w:hAnsi="Angsana New"/>
          <w:sz w:val="30"/>
          <w:szCs w:val="30"/>
          <w:cs/>
        </w:rPr>
        <w:t xml:space="preserve">มีนาคม </w:t>
      </w:r>
      <w:r w:rsidRPr="003748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Pr="003748DE">
        <w:rPr>
          <w:rFonts w:ascii="Angsana New" w:hAnsi="Angsana New"/>
          <w:sz w:val="30"/>
          <w:szCs w:val="30"/>
        </w:rPr>
        <w:t xml:space="preserve">31 </w:t>
      </w:r>
      <w:r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748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C07C6F6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5644D0" w:rsidRPr="00951152" w14:paraId="019CB036" w14:textId="77777777" w:rsidTr="00096608">
        <w:trPr>
          <w:cantSplit/>
          <w:tblHeader/>
        </w:trPr>
        <w:tc>
          <w:tcPr>
            <w:tcW w:w="4476" w:type="dxa"/>
          </w:tcPr>
          <w:p w14:paraId="21688B5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13" w:type="dxa"/>
            <w:gridSpan w:val="15"/>
          </w:tcPr>
          <w:p w14:paraId="42B7008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951152" w14:paraId="6E471456" w14:textId="77777777" w:rsidTr="00096608">
        <w:trPr>
          <w:cantSplit/>
          <w:tblHeader/>
        </w:trPr>
        <w:tc>
          <w:tcPr>
            <w:tcW w:w="4476" w:type="dxa"/>
          </w:tcPr>
          <w:p w14:paraId="7320C7A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51" w:type="dxa"/>
            <w:gridSpan w:val="3"/>
          </w:tcPr>
          <w:p w14:paraId="1929A90D" w14:textId="3A39BCDB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cs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A130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1306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644D0" w:rsidRPr="00951152" w14:paraId="378E0333" w14:textId="77777777" w:rsidTr="00096608">
        <w:trPr>
          <w:cantSplit/>
          <w:tblHeader/>
        </w:trPr>
        <w:tc>
          <w:tcPr>
            <w:tcW w:w="4476" w:type="dxa"/>
          </w:tcPr>
          <w:p w14:paraId="37E4256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67C759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2FB78456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5C9B5A" w14:textId="77777777" w:rsidR="005644D0" w:rsidRPr="00951152" w:rsidRDefault="005644D0" w:rsidP="000966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1C0A9C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73F231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5C313E3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82C5AD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8A5869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28B68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21EE4B6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DD0894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42EA20F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C0C07AC" w14:textId="6AAAF436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8F0C6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</w:tcPr>
          <w:p w14:paraId="4EDAB63C" w14:textId="687BA662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4D0" w:rsidRPr="00951152" w14:paraId="3504DB9C" w14:textId="77777777" w:rsidTr="00096608">
        <w:trPr>
          <w:cantSplit/>
          <w:tblHeader/>
        </w:trPr>
        <w:tc>
          <w:tcPr>
            <w:tcW w:w="4476" w:type="dxa"/>
          </w:tcPr>
          <w:p w14:paraId="5E1D887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099F1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228147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A6B39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4435EF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79F511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5F7E3D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ED416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5F37F3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9631BB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A2A628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2D50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88303F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53B40A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3D2CAD3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</w:tcPr>
          <w:p w14:paraId="75FE3A0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644D0" w:rsidRPr="00951152" w14:paraId="3B393AE6" w14:textId="77777777" w:rsidTr="00096608">
        <w:trPr>
          <w:cantSplit/>
        </w:trPr>
        <w:tc>
          <w:tcPr>
            <w:tcW w:w="4476" w:type="dxa"/>
          </w:tcPr>
          <w:p w14:paraId="1669CB03" w14:textId="7FC27D71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671A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393" w:type="dxa"/>
            <w:gridSpan w:val="11"/>
          </w:tcPr>
          <w:p w14:paraId="689BC74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644D0" w:rsidRPr="00951152" w14:paraId="59B62E41" w14:textId="77777777" w:rsidTr="00096608">
        <w:trPr>
          <w:cantSplit/>
        </w:trPr>
        <w:tc>
          <w:tcPr>
            <w:tcW w:w="4476" w:type="dxa"/>
          </w:tcPr>
          <w:p w14:paraId="1D955B4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3AEDDD93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</w:tcPr>
          <w:p w14:paraId="76277BF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100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95115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6241BA02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22E3BC6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16C78CC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37817A99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7990619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319C498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1C5D8831" w:rsidR="005644D0" w:rsidRPr="00951152" w:rsidRDefault="007B686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249866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4D0" w:rsidRPr="00951152" w14:paraId="1390BFB3" w14:textId="77777777" w:rsidTr="00096608">
        <w:trPr>
          <w:cantSplit/>
        </w:trPr>
        <w:tc>
          <w:tcPr>
            <w:tcW w:w="4476" w:type="dxa"/>
          </w:tcPr>
          <w:p w14:paraId="3D1951B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32A852E3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8D0D0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6FA58A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38688961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103,250</w:t>
            </w:r>
          </w:p>
        </w:tc>
        <w:tc>
          <w:tcPr>
            <w:tcW w:w="180" w:type="dxa"/>
          </w:tcPr>
          <w:p w14:paraId="19BEDDA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E1DE44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0CEC75B3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46E32B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27E0FC3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4B3E7646" w:rsidR="005644D0" w:rsidRPr="00951152" w:rsidRDefault="007B686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4A04557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4D0" w:rsidRPr="00951152" w14:paraId="3F64743A" w14:textId="77777777" w:rsidTr="00096608">
        <w:trPr>
          <w:cantSplit/>
        </w:trPr>
        <w:tc>
          <w:tcPr>
            <w:tcW w:w="4476" w:type="dxa"/>
          </w:tcPr>
          <w:p w14:paraId="3316E62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3714A620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14831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C55FC6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2C3E4227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4027DEF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57437B8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68C7F80A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0EE0B5D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495948C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364C374B" w:rsidR="005644D0" w:rsidRPr="00951152" w:rsidRDefault="007B686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3F0291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4D0" w:rsidRPr="00951152" w14:paraId="7D3F19F8" w14:textId="77777777" w:rsidTr="00096608">
        <w:trPr>
          <w:cantSplit/>
        </w:trPr>
        <w:tc>
          <w:tcPr>
            <w:tcW w:w="4476" w:type="dxa"/>
          </w:tcPr>
          <w:p w14:paraId="0BCBA30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1359489C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7FE223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0B8164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3B58576E" w:rsidR="005644D0" w:rsidRPr="00951152" w:rsidRDefault="00DB7DC2" w:rsidP="00DB7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180" w:type="dxa"/>
          </w:tcPr>
          <w:p w14:paraId="69FE147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1474B510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22,103</w:t>
            </w:r>
          </w:p>
        </w:tc>
        <w:tc>
          <w:tcPr>
            <w:tcW w:w="180" w:type="dxa"/>
          </w:tcPr>
          <w:p w14:paraId="21418BD6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22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24F20640" w:rsidR="005644D0" w:rsidRPr="00951152" w:rsidRDefault="007B686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C726FF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4D0" w:rsidRPr="00951152" w14:paraId="7D4BDA97" w14:textId="77777777" w:rsidTr="00096608">
        <w:trPr>
          <w:cantSplit/>
        </w:trPr>
        <w:tc>
          <w:tcPr>
            <w:tcW w:w="4476" w:type="dxa"/>
          </w:tcPr>
          <w:p w14:paraId="78D4300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7F42B2BC" w14:textId="3E2B73E5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CCFD9C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E3388F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3FD8A7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0B49EEA" w14:textId="41D66C2D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13,750</w:t>
            </w:r>
          </w:p>
        </w:tc>
        <w:tc>
          <w:tcPr>
            <w:tcW w:w="180" w:type="dxa"/>
          </w:tcPr>
          <w:p w14:paraId="1C4141A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7FE0C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ADE447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BF4BEAE" w14:textId="33E48952" w:rsidR="005644D0" w:rsidRPr="007D1CF3" w:rsidRDefault="00F0072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00727">
              <w:rPr>
                <w:rFonts w:ascii="Angsana New" w:hAnsi="Angsana New" w:hint="cs"/>
                <w:sz w:val="28"/>
                <w:szCs w:val="28"/>
              </w:rPr>
              <w:t>13</w:t>
            </w:r>
            <w:r w:rsidR="007D1CF3">
              <w:rPr>
                <w:rFonts w:ascii="Angsana New" w:hAnsi="Angsana New"/>
                <w:sz w:val="28"/>
                <w:szCs w:val="28"/>
              </w:rPr>
              <w:t>,750</w:t>
            </w:r>
          </w:p>
        </w:tc>
        <w:tc>
          <w:tcPr>
            <w:tcW w:w="180" w:type="dxa"/>
          </w:tcPr>
          <w:p w14:paraId="1743D6F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09A1BE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32CDE1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50A6D0" w14:textId="73E67C18" w:rsidR="005644D0" w:rsidRPr="00951152" w:rsidRDefault="007B686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FCB822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4D0" w:rsidRPr="00951152" w14:paraId="15F6938C" w14:textId="77777777" w:rsidTr="00096608">
        <w:trPr>
          <w:cantSplit/>
        </w:trPr>
        <w:tc>
          <w:tcPr>
            <w:tcW w:w="4476" w:type="dxa"/>
          </w:tcPr>
          <w:p w14:paraId="620DD24F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4ECE13C1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7BF5139D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4FEC8D8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32EAB290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25,250</w:t>
            </w:r>
          </w:p>
        </w:tc>
        <w:tc>
          <w:tcPr>
            <w:tcW w:w="180" w:type="dxa"/>
          </w:tcPr>
          <w:p w14:paraId="7D50FFF6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25,250</w:t>
            </w:r>
          </w:p>
        </w:tc>
        <w:tc>
          <w:tcPr>
            <w:tcW w:w="180" w:type="dxa"/>
          </w:tcPr>
          <w:p w14:paraId="5217B32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08A1FE53" w:rsidR="005644D0" w:rsidRPr="00951152" w:rsidRDefault="007D1CF3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276,651</w:t>
            </w:r>
          </w:p>
        </w:tc>
        <w:tc>
          <w:tcPr>
            <w:tcW w:w="180" w:type="dxa"/>
          </w:tcPr>
          <w:p w14:paraId="547D2B8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276,651</w:t>
            </w:r>
          </w:p>
        </w:tc>
        <w:tc>
          <w:tcPr>
            <w:tcW w:w="180" w:type="dxa"/>
          </w:tcPr>
          <w:p w14:paraId="5F517A8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6C33A36C" w:rsidR="005644D0" w:rsidRPr="00951152" w:rsidRDefault="007B686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19C585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4D0" w:rsidRPr="00951152" w14:paraId="175348FA" w14:textId="77777777" w:rsidTr="00096608">
        <w:trPr>
          <w:cantSplit/>
        </w:trPr>
        <w:tc>
          <w:tcPr>
            <w:tcW w:w="4476" w:type="dxa"/>
          </w:tcPr>
          <w:p w14:paraId="7BE3CA3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สแกน ไอซีที จำกัด</w:t>
            </w:r>
          </w:p>
        </w:tc>
        <w:tc>
          <w:tcPr>
            <w:tcW w:w="1080" w:type="dxa"/>
          </w:tcPr>
          <w:p w14:paraId="6CD10EE5" w14:textId="03B30076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35578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86AFAD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267B3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E52277B" w14:textId="3FF1672A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C15136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552896" w14:textId="77777777" w:rsidR="005644D0" w:rsidRPr="00951152" w:rsidRDefault="005644D0" w:rsidP="00C3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02BD2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FBBDB" w14:textId="6A734394" w:rsidR="005644D0" w:rsidRPr="00951152" w:rsidRDefault="007D1CF3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76763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A1AB31" w14:textId="77777777" w:rsidR="005644D0" w:rsidRPr="00951152" w:rsidRDefault="005644D0" w:rsidP="00C3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314BD9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377D87" w14:textId="775BEB44" w:rsidR="005644D0" w:rsidRPr="00951152" w:rsidRDefault="007B6860" w:rsidP="00C3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2D778A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F3BE1D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5644D0" w:rsidRPr="00951152" w14:paraId="4EE1F069" w14:textId="77777777" w:rsidTr="00096608">
        <w:trPr>
          <w:cantSplit/>
        </w:trPr>
        <w:tc>
          <w:tcPr>
            <w:tcW w:w="4476" w:type="dxa"/>
          </w:tcPr>
          <w:p w14:paraId="712352D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583CE" w14:textId="7502CD56" w:rsidR="005644D0" w:rsidRPr="00951152" w:rsidRDefault="00DB7DC2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427,250</w:t>
            </w:r>
          </w:p>
        </w:tc>
        <w:tc>
          <w:tcPr>
            <w:tcW w:w="180" w:type="dxa"/>
          </w:tcPr>
          <w:p w14:paraId="241E3A5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427,250</w:t>
            </w:r>
          </w:p>
        </w:tc>
        <w:tc>
          <w:tcPr>
            <w:tcW w:w="180" w:type="dxa"/>
          </w:tcPr>
          <w:p w14:paraId="2122F1D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613E06D6" w:rsidR="005644D0" w:rsidRPr="00951152" w:rsidRDefault="007D1CF3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681,808</w:t>
            </w:r>
          </w:p>
        </w:tc>
        <w:tc>
          <w:tcPr>
            <w:tcW w:w="180" w:type="dxa"/>
          </w:tcPr>
          <w:p w14:paraId="723231C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</w:rPr>
              <w:t>681,808</w:t>
            </w:r>
          </w:p>
        </w:tc>
        <w:tc>
          <w:tcPr>
            <w:tcW w:w="180" w:type="dxa"/>
          </w:tcPr>
          <w:p w14:paraId="0E4C743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5E5ACE3B" w:rsidR="005644D0" w:rsidRPr="00951152" w:rsidRDefault="007B6860" w:rsidP="00C3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</w:rPr>
              <w:t>825</w:t>
            </w:r>
          </w:p>
        </w:tc>
      </w:tr>
    </w:tbl>
    <w:p w14:paraId="6495F085" w14:textId="67391766" w:rsidR="005644D0" w:rsidRDefault="005644D0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21D090E8" w14:textId="0D9FEA62" w:rsidR="0069224B" w:rsidRDefault="0069224B" w:rsidP="00DC1B32">
      <w:pPr>
        <w:ind w:left="540"/>
        <w:rPr>
          <w:rFonts w:ascii="Angsana New" w:hAnsi="Angsana New"/>
          <w:bCs/>
          <w:sz w:val="30"/>
          <w:szCs w:val="30"/>
          <w:cs/>
        </w:rPr>
      </w:pPr>
    </w:p>
    <w:p w14:paraId="4AEF6E98" w14:textId="77777777" w:rsidR="0069224B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DFA1261" w14:textId="7049E4DA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B92B9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E1D6E8" w14:textId="722E61D4" w:rsidR="00297A37" w:rsidRPr="009433A9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3" w:name="OLE_LINK1"/>
      <w:bookmarkEnd w:id="2"/>
      <w:r w:rsidRPr="009433A9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50755672" w14:textId="77777777" w:rsidR="005644D0" w:rsidRPr="005644D0" w:rsidRDefault="005644D0" w:rsidP="0074054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440"/>
      </w:tblGrid>
      <w:tr w:rsidR="005644D0" w:rsidRPr="005644D0" w14:paraId="5665955B" w14:textId="77777777" w:rsidTr="005644D0">
        <w:trPr>
          <w:cantSplit/>
          <w:tblHeader/>
        </w:trPr>
        <w:tc>
          <w:tcPr>
            <w:tcW w:w="6318" w:type="dxa"/>
            <w:vAlign w:val="bottom"/>
          </w:tcPr>
          <w:p w14:paraId="408235DF" w14:textId="77777777" w:rsidR="005644D0" w:rsidRPr="005644D0" w:rsidRDefault="005644D0" w:rsidP="005644D0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2993A356" w14:textId="77777777" w:rsidR="005644D0" w:rsidRPr="005644D0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4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5644D0" w:rsidRPr="005644D0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12734" w14:textId="77777777" w:rsidR="005644D0" w:rsidRPr="005644D0" w:rsidRDefault="005644D0" w:rsidP="00096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5644D0" w:rsidRPr="005644D0" w:rsidRDefault="005644D0" w:rsidP="00096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644D0" w:rsidRPr="005644D0" w14:paraId="54A58934" w14:textId="77777777" w:rsidTr="005644D0">
        <w:trPr>
          <w:cantSplit/>
        </w:trPr>
        <w:tc>
          <w:tcPr>
            <w:tcW w:w="6318" w:type="dxa"/>
          </w:tcPr>
          <w:p w14:paraId="121FA0E6" w14:textId="77777777" w:rsidR="005644D0" w:rsidRPr="005644D0" w:rsidRDefault="005644D0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FD4E015" w14:textId="77777777" w:rsidR="005644D0" w:rsidRPr="005644D0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644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44D0" w:rsidRPr="005644D0" w14:paraId="59A19167" w14:textId="77777777" w:rsidTr="005644D0">
        <w:trPr>
          <w:cantSplit/>
        </w:trPr>
        <w:tc>
          <w:tcPr>
            <w:tcW w:w="6318" w:type="dxa"/>
          </w:tcPr>
          <w:p w14:paraId="6D8D683B" w14:textId="77777777" w:rsidR="005644D0" w:rsidRPr="005644D0" w:rsidRDefault="005644D0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2CF05A09" w14:textId="70DF4779" w:rsidR="005644D0" w:rsidRPr="006A2055" w:rsidRDefault="007B6860" w:rsidP="0009660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0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3,67</w:t>
            </w:r>
            <w:r w:rsidR="006A2055" w:rsidRPr="006A20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BBADFF1" w14:textId="77777777" w:rsidR="005644D0" w:rsidRPr="006A2055" w:rsidRDefault="005644D0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DDDC4" w14:textId="4EA26D02" w:rsidR="005644D0" w:rsidRPr="006A2055" w:rsidRDefault="007B6860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20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2,97</w:t>
            </w:r>
            <w:r w:rsidR="00C94D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5E5E78" w:rsidRPr="005644D0" w14:paraId="3FFB3587" w14:textId="77777777" w:rsidTr="005644D0">
        <w:trPr>
          <w:cantSplit/>
        </w:trPr>
        <w:tc>
          <w:tcPr>
            <w:tcW w:w="6318" w:type="dxa"/>
          </w:tcPr>
          <w:p w14:paraId="4C0EC826" w14:textId="40550C0D" w:rsidR="005E5E78" w:rsidRPr="005644D0" w:rsidRDefault="005E5E78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6E213F68" w14:textId="30D9353D" w:rsidR="005E5E78" w:rsidRPr="006A2055" w:rsidRDefault="0074054B" w:rsidP="0009660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C81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180" w:type="dxa"/>
          </w:tcPr>
          <w:p w14:paraId="0C8A5E50" w14:textId="77777777" w:rsidR="005E5E78" w:rsidRPr="006A2055" w:rsidRDefault="005E5E78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50DB56" w14:textId="41390974" w:rsidR="005E5E78" w:rsidRPr="006A2055" w:rsidRDefault="00C81B02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63BFC02" w14:textId="763FC8E4" w:rsidR="005644D0" w:rsidRPr="005644D0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30"/>
          <w:szCs w:val="30"/>
        </w:rPr>
      </w:pPr>
    </w:p>
    <w:p w14:paraId="71415920" w14:textId="2F87AA8A" w:rsidR="00A72734" w:rsidRPr="005644D0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                งวด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20510">
        <w:rPr>
          <w:rFonts w:asciiTheme="majorBidi" w:hAnsiTheme="majorBidi" w:cstheme="majorBidi"/>
          <w:sz w:val="30"/>
          <w:szCs w:val="30"/>
        </w:rPr>
        <w:t xml:space="preserve">31 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306DD1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404B67">
        <w:rPr>
          <w:rFonts w:asciiTheme="majorBidi" w:hAnsiTheme="majorBidi" w:cstheme="majorBidi"/>
          <w:sz w:val="30"/>
          <w:szCs w:val="30"/>
        </w:rPr>
        <w:t>24</w:t>
      </w:r>
      <w:r w:rsidR="007B6860">
        <w:rPr>
          <w:rFonts w:asciiTheme="majorBidi" w:hAnsiTheme="majorBidi" w:cstheme="majorBidi"/>
          <w:sz w:val="30"/>
          <w:szCs w:val="30"/>
        </w:rPr>
        <w:t>.</w:t>
      </w:r>
      <w:r w:rsidR="00404B67">
        <w:rPr>
          <w:rFonts w:asciiTheme="majorBidi" w:hAnsiTheme="majorBidi" w:cstheme="majorBidi"/>
          <w:sz w:val="30"/>
          <w:szCs w:val="30"/>
        </w:rPr>
        <w:t>16</w:t>
      </w:r>
      <w:r w:rsidR="00306DD1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และจำนวน</w:t>
      </w:r>
      <w:r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6A2055">
        <w:rPr>
          <w:rFonts w:asciiTheme="majorBidi" w:hAnsiTheme="majorBidi" w:cstheme="majorBidi"/>
          <w:sz w:val="30"/>
          <w:szCs w:val="30"/>
        </w:rPr>
        <w:t>16.92</w:t>
      </w:r>
      <w:r w:rsidR="007B6860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5644D0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60C0A" w14:textId="37CBC40A" w:rsidR="002430EB" w:rsidRDefault="002430EB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A72734" w:rsidRPr="005644D0">
        <w:rPr>
          <w:rFonts w:asciiTheme="majorBidi" w:hAnsiTheme="majorBidi" w:cstheme="majorBidi"/>
          <w:sz w:val="30"/>
          <w:szCs w:val="30"/>
        </w:rPr>
        <w:t>3</w:t>
      </w:r>
      <w:r w:rsidR="00420510">
        <w:rPr>
          <w:rFonts w:asciiTheme="majorBidi" w:hAnsiTheme="majorBidi" w:cstheme="majorBidi"/>
          <w:sz w:val="30"/>
          <w:szCs w:val="30"/>
        </w:rPr>
        <w:t>1</w:t>
      </w:r>
      <w:r w:rsidR="00A72734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6A2055">
        <w:rPr>
          <w:rFonts w:asciiTheme="majorBidi" w:hAnsiTheme="majorBidi" w:cstheme="majorBidi"/>
          <w:spacing w:val="4"/>
          <w:sz w:val="30"/>
          <w:szCs w:val="30"/>
        </w:rPr>
        <w:t xml:space="preserve"> 663.52 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>
        <w:rPr>
          <w:rFonts w:asciiTheme="majorBidi" w:hAnsiTheme="majorBidi" w:cstheme="majorBidi"/>
          <w:i/>
          <w:iCs/>
          <w:sz w:val="30"/>
          <w:szCs w:val="30"/>
        </w:rPr>
        <w:t xml:space="preserve"> 669.43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759" w:rsidRPr="005644D0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Pr="005644D0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และวงเงินกู้ยืมของ</w:t>
      </w:r>
      <w:r w:rsidR="007A223B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1F2C8DC6" w14:textId="424F29AE" w:rsidR="00EF64FD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ED319" w14:textId="10E7178D" w:rsidR="00EF64FD" w:rsidRPr="005644D0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64FD">
        <w:rPr>
          <w:rFonts w:asciiTheme="majorBidi" w:hAnsi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hint="cs"/>
          <w:sz w:val="30"/>
          <w:szCs w:val="30"/>
          <w:cs/>
        </w:rPr>
        <w:t>สาม</w:t>
      </w:r>
      <w:r w:rsidRPr="00EF64FD">
        <w:rPr>
          <w:rFonts w:asciiTheme="majorBidi" w:hAnsiTheme="majorBidi"/>
          <w:sz w:val="30"/>
          <w:szCs w:val="30"/>
          <w:cs/>
        </w:rPr>
        <w:t xml:space="preserve">ดือนสิ้นสุดวันที่ </w:t>
      </w:r>
      <w:r w:rsidRPr="00EF64FD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EF64F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EF64FD">
        <w:rPr>
          <w:rFonts w:asciiTheme="majorBidi" w:hAnsiTheme="majorBidi"/>
          <w:sz w:val="30"/>
          <w:szCs w:val="30"/>
          <w:cs/>
        </w:rPr>
        <w:t xml:space="preserve"> </w:t>
      </w:r>
      <w:r w:rsidRPr="00EF64FD">
        <w:rPr>
          <w:rFonts w:asciiTheme="majorBidi" w:hAnsiTheme="majorBidi" w:cstheme="majorBidi"/>
          <w:sz w:val="30"/>
          <w:szCs w:val="30"/>
        </w:rPr>
        <w:t xml:space="preserve">2565 </w:t>
      </w:r>
      <w:r w:rsidRPr="00EF64FD">
        <w:rPr>
          <w:rFonts w:asciiTheme="majorBidi" w:hAnsiTheme="majorBidi"/>
          <w:sz w:val="30"/>
          <w:szCs w:val="30"/>
          <w:cs/>
        </w:rPr>
        <w:t xml:space="preserve">กลุ่มบริษัทได้บันทึกรายการขาดทุนจากการด้อยค่าของสินทรัพย์จำนวน </w:t>
      </w:r>
      <w:r>
        <w:rPr>
          <w:rFonts w:asciiTheme="majorBidi" w:hAnsiTheme="majorBidi" w:cstheme="majorBidi"/>
          <w:sz w:val="30"/>
          <w:szCs w:val="30"/>
        </w:rPr>
        <w:t>33.8</w:t>
      </w:r>
      <w:r w:rsidR="00D917CB">
        <w:rPr>
          <w:rFonts w:asciiTheme="majorBidi" w:hAnsiTheme="majorBidi" w:cstheme="majorBidi"/>
          <w:sz w:val="30"/>
          <w:szCs w:val="30"/>
        </w:rPr>
        <w:t>5</w:t>
      </w:r>
      <w:r w:rsidRPr="00EF64FD">
        <w:rPr>
          <w:rFonts w:asciiTheme="majorBidi" w:hAnsiTheme="majorBidi" w:cstheme="majorBidi"/>
          <w:sz w:val="30"/>
          <w:szCs w:val="30"/>
        </w:rPr>
        <w:t xml:space="preserve"> </w:t>
      </w:r>
      <w:r w:rsidRPr="00EF64FD">
        <w:rPr>
          <w:rFonts w:asciiTheme="majorBidi" w:hAnsiTheme="majorBidi"/>
          <w:sz w:val="30"/>
          <w:szCs w:val="30"/>
          <w:cs/>
        </w:rPr>
        <w:t>ล้านบาท</w:t>
      </w:r>
      <w:r w:rsidR="00D917CB">
        <w:rPr>
          <w:rFonts w:asciiTheme="majorBidi" w:hAnsiTheme="majorBidi"/>
          <w:sz w:val="30"/>
          <w:szCs w:val="30"/>
        </w:rPr>
        <w:t xml:space="preserve"> </w:t>
      </w:r>
      <w:r w:rsidR="00D917CB">
        <w:rPr>
          <w:rFonts w:asciiTheme="majorBidi" w:hAnsiTheme="majorBidi" w:hint="cs"/>
          <w:sz w:val="30"/>
          <w:szCs w:val="30"/>
          <w:cs/>
        </w:rPr>
        <w:t>จากสินทรัพย์ที่กลุ่มบริษัทคาดว่าจะไม่ก่อให้เกิดประโยชน์ในอนาคต</w:t>
      </w:r>
      <w:r w:rsidRPr="00EF64FD">
        <w:rPr>
          <w:rFonts w:asciiTheme="majorBidi" w:hAnsiTheme="majorBidi"/>
          <w:sz w:val="30"/>
          <w:szCs w:val="30"/>
          <w:cs/>
        </w:rPr>
        <w:t xml:space="preserve"> </w:t>
      </w:r>
    </w:p>
    <w:bookmarkEnd w:id="3"/>
    <w:p w14:paraId="6BC45B2A" w14:textId="7B8EA453" w:rsidR="00726DBB" w:rsidRPr="005644D0" w:rsidRDefault="00726DBB" w:rsidP="005644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9DBBC" w14:textId="25D82600" w:rsidR="00016D17" w:rsidRPr="005644D0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5644D0">
        <w:rPr>
          <w:rFonts w:asciiTheme="majorBidi" w:hAnsiTheme="majorBidi" w:cstheme="majorBidi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5644D0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883FA" w14:textId="4E7DAD04" w:rsidR="005508C1" w:rsidRPr="005644D0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0EF74598" w14:textId="09DEB82B" w:rsidR="00016D17" w:rsidRPr="005644D0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420510">
        <w:rPr>
          <w:rFonts w:asciiTheme="majorBidi" w:hAnsiTheme="majorBidi" w:cstheme="majorBidi"/>
          <w:sz w:val="30"/>
          <w:szCs w:val="30"/>
        </w:rPr>
        <w:t xml:space="preserve">31 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spacing w:val="4"/>
          <w:sz w:val="30"/>
          <w:szCs w:val="30"/>
        </w:rPr>
        <w:t>6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26110" w:rsidRPr="005644D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5E4" w:rsidRPr="005644D0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สัญญากู้ยืม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ในประเทศหลายแห่งเป็น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รวม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42D5F">
        <w:rPr>
          <w:rFonts w:asciiTheme="majorBidi" w:hAnsiTheme="majorBidi" w:cstheme="majorBidi"/>
          <w:sz w:val="30"/>
          <w:szCs w:val="30"/>
        </w:rPr>
        <w:t>1,373.74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>1,269.96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42D5F">
        <w:rPr>
          <w:rFonts w:asciiTheme="majorBidi" w:hAnsiTheme="majorBidi" w:cstheme="majorBidi"/>
          <w:sz w:val="30"/>
          <w:szCs w:val="30"/>
        </w:rPr>
        <w:t>2.05</w:t>
      </w:r>
      <w:r w:rsidR="002109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5D8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ถึงร้อยละ </w:t>
      </w:r>
      <w:r w:rsidR="007A65D8">
        <w:rPr>
          <w:rFonts w:asciiTheme="majorBidi" w:hAnsiTheme="majorBidi" w:cstheme="majorBidi"/>
          <w:spacing w:val="4"/>
          <w:sz w:val="30"/>
          <w:szCs w:val="30"/>
        </w:rPr>
        <w:t>4.10</w:t>
      </w:r>
      <w:r w:rsidR="00D5496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A65D8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2.05 </w:t>
      </w:r>
      <w:r w:rsidR="000B017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>3.80</w:t>
      </w:r>
      <w:r w:rsidR="0021092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75D74C57" w14:textId="77777777" w:rsidR="00277B7E" w:rsidRPr="005644D0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2F565" w14:textId="77777777" w:rsidR="007C76B0" w:rsidRPr="005644D0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F98A954" w14:textId="27521D78" w:rsidR="00A90F58" w:rsidRDefault="00C26110" w:rsidP="0074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0510">
        <w:rPr>
          <w:rFonts w:asciiTheme="majorBidi" w:hAnsiTheme="majorBidi" w:cstheme="majorBidi"/>
          <w:sz w:val="30"/>
          <w:szCs w:val="30"/>
        </w:rPr>
        <w:t xml:space="preserve">31 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5644D0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>ย</w:t>
      </w:r>
      <w:r w:rsidRPr="005644D0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5644D0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จำนวน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9230B" w:rsidRPr="0099230B">
        <w:rPr>
          <w:rFonts w:asciiTheme="majorBidi" w:hAnsiTheme="majorBidi" w:cstheme="majorBidi"/>
          <w:sz w:val="30"/>
          <w:szCs w:val="30"/>
        </w:rPr>
        <w:t>794.86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9230B" w:rsidRPr="0099230B">
        <w:rPr>
          <w:rFonts w:asciiTheme="majorBidi" w:hAnsiTheme="majorBidi" w:cstheme="majorBidi"/>
          <w:sz w:val="30"/>
          <w:szCs w:val="30"/>
        </w:rPr>
        <w:t>475.65</w:t>
      </w:r>
      <w:r w:rsidR="00F20E72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 w:rsidRPr="005C2BA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A278B" w:rsidRPr="00CA278B">
        <w:rPr>
          <w:rFonts w:asciiTheme="majorBidi" w:hAnsiTheme="majorBidi" w:cstheme="majorBidi"/>
          <w:i/>
          <w:iCs/>
          <w:sz w:val="30"/>
          <w:szCs w:val="30"/>
        </w:rPr>
        <w:t>614.86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278B" w:rsidRPr="00CA278B">
        <w:rPr>
          <w:rFonts w:asciiTheme="majorBidi" w:hAnsiTheme="majorBidi" w:cstheme="majorBidi"/>
          <w:i/>
          <w:iCs/>
          <w:sz w:val="30"/>
          <w:szCs w:val="30"/>
        </w:rPr>
        <w:t>509.95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5644D0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 และที่ดิน อาคารและอุปกรณ์ของกลุ่มบริษัท</w:t>
      </w:r>
    </w:p>
    <w:p w14:paraId="69D855E2" w14:textId="62227FCB" w:rsid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5664FFAF" w14:textId="6C54F192" w:rsidR="000F5205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0510">
        <w:rPr>
          <w:rFonts w:asciiTheme="majorBidi" w:hAnsiTheme="majorBidi" w:cstheme="majorBidi"/>
          <w:sz w:val="30"/>
          <w:szCs w:val="30"/>
        </w:rPr>
        <w:t xml:space="preserve">31 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260715" w:rsidRPr="00260715">
        <w:rPr>
          <w:rFonts w:asciiTheme="majorBidi" w:hAnsiTheme="majorBidi" w:cstheme="majorBidi"/>
          <w:sz w:val="30"/>
          <w:szCs w:val="30"/>
        </w:rPr>
        <w:t>1,410.92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bookmarkStart w:id="4" w:name="_Hlk109673959"/>
      <w:r w:rsidR="00260715">
        <w:rPr>
          <w:rFonts w:asciiTheme="majorBidi" w:hAnsiTheme="majorBidi" w:cstheme="majorBidi"/>
          <w:sz w:val="30"/>
          <w:szCs w:val="30"/>
        </w:rPr>
        <w:t>1,270.77</w:t>
      </w:r>
      <w:r w:rsidRPr="005644D0">
        <w:rPr>
          <w:rFonts w:asciiTheme="majorBidi" w:hAnsiTheme="majorBidi" w:cstheme="majorBidi"/>
          <w:sz w:val="30"/>
          <w:szCs w:val="30"/>
        </w:rPr>
        <w:t xml:space="preserve"> </w:t>
      </w:r>
      <w:bookmarkEnd w:id="4"/>
      <w:r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1,192.09 </w:t>
      </w:r>
      <w:r w:rsidR="000B017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>1,168.28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1C465ED" w14:textId="77777777" w:rsidR="00A41064" w:rsidRDefault="00A41064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541CEC" w14:textId="6DE1D5BD" w:rsidR="00626AEE" w:rsidRPr="007804BA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804BA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7804BA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E825FA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1F3C2641" w14:textId="0F17D894" w:rsidR="00064DED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Default="0014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395B89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4623B8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3C3D5B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3C3D5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3C3D5B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9433A9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B92B91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15E85520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4922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ข้อมูลทางการเงินจำแนกตามกลุ่มธุรกิจสำหรับงวด</w:t>
      </w:r>
      <w:r w:rsidR="00AA6007">
        <w:rPr>
          <w:rFonts w:ascii="Angsana New" w:hAnsi="Angsana New" w:hint="cs"/>
          <w:sz w:val="30"/>
          <w:szCs w:val="30"/>
          <w:cs/>
        </w:rPr>
        <w:t>สาม</w:t>
      </w:r>
      <w:r w:rsidRPr="000A49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A6007">
        <w:rPr>
          <w:rFonts w:ascii="Angsana New" w:hAnsi="Angsana New"/>
          <w:sz w:val="30"/>
          <w:szCs w:val="30"/>
        </w:rPr>
        <w:t xml:space="preserve">31 </w:t>
      </w:r>
      <w:r w:rsidR="00AA6007">
        <w:rPr>
          <w:rFonts w:ascii="Angsana New" w:hAnsi="Angsana New" w:hint="cs"/>
          <w:sz w:val="30"/>
          <w:szCs w:val="30"/>
          <w:cs/>
        </w:rPr>
        <w:t>มีนาคม</w:t>
      </w:r>
      <w:r w:rsidRPr="000A492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5A8247C" w14:textId="3563A799" w:rsidR="00633C25" w:rsidRPr="00AA6007" w:rsidRDefault="0063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5875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430"/>
        <w:gridCol w:w="629"/>
        <w:gridCol w:w="249"/>
        <w:gridCol w:w="559"/>
        <w:gridCol w:w="238"/>
        <w:gridCol w:w="573"/>
        <w:gridCol w:w="273"/>
        <w:gridCol w:w="537"/>
        <w:gridCol w:w="270"/>
        <w:gridCol w:w="632"/>
        <w:gridCol w:w="242"/>
        <w:gridCol w:w="480"/>
        <w:gridCol w:w="236"/>
        <w:gridCol w:w="574"/>
        <w:gridCol w:w="236"/>
        <w:gridCol w:w="578"/>
        <w:gridCol w:w="236"/>
        <w:gridCol w:w="664"/>
        <w:gridCol w:w="237"/>
        <w:gridCol w:w="630"/>
        <w:gridCol w:w="236"/>
        <w:gridCol w:w="664"/>
        <w:gridCol w:w="240"/>
        <w:gridCol w:w="626"/>
        <w:gridCol w:w="236"/>
        <w:gridCol w:w="664"/>
        <w:gridCol w:w="236"/>
        <w:gridCol w:w="35"/>
        <w:gridCol w:w="629"/>
        <w:gridCol w:w="277"/>
        <w:gridCol w:w="630"/>
        <w:gridCol w:w="270"/>
        <w:gridCol w:w="629"/>
      </w:tblGrid>
      <w:tr w:rsidR="00AA6007" w:rsidRPr="0044787F" w14:paraId="47761E3A" w14:textId="77777777" w:rsidTr="002B2CA6">
        <w:trPr>
          <w:trHeight w:val="225"/>
          <w:tblHeader/>
        </w:trPr>
        <w:tc>
          <w:tcPr>
            <w:tcW w:w="2430" w:type="dxa"/>
            <w:noWrap/>
          </w:tcPr>
          <w:p w14:paraId="5154D60C" w14:textId="77777777" w:rsidR="00AA6007" w:rsidRPr="0044787F" w:rsidRDefault="00AA6007" w:rsidP="0009660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3445" w:type="dxa"/>
            <w:gridSpan w:val="32"/>
          </w:tcPr>
          <w:p w14:paraId="3EA47DAD" w14:textId="77777777" w:rsidR="00AA6007" w:rsidRPr="00047600" w:rsidRDefault="00AA6007" w:rsidP="0009660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04760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04760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AA6007" w:rsidRPr="0044787F" w14:paraId="17C1657E" w14:textId="77777777" w:rsidTr="0096739A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30" w:type="dxa"/>
            <w:vAlign w:val="bottom"/>
          </w:tcPr>
          <w:p w14:paraId="197282BF" w14:textId="77777777" w:rsidR="00AA6007" w:rsidRPr="0044787F" w:rsidRDefault="00AA6007" w:rsidP="000966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37" w:type="dxa"/>
            <w:gridSpan w:val="3"/>
          </w:tcPr>
          <w:p w14:paraId="590E8D89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1E58AACC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83" w:type="dxa"/>
            <w:gridSpan w:val="3"/>
          </w:tcPr>
          <w:p w14:paraId="4A9D0869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055875BF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4" w:type="dxa"/>
            <w:gridSpan w:val="3"/>
          </w:tcPr>
          <w:p w14:paraId="2DA9CC72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661503C2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88" w:type="dxa"/>
            <w:gridSpan w:val="3"/>
          </w:tcPr>
          <w:p w14:paraId="4F3E1B38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CA702D8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1" w:type="dxa"/>
            <w:gridSpan w:val="3"/>
          </w:tcPr>
          <w:p w14:paraId="4E24E798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78D584DD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3256F98A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4DAFE24C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4"/>
          </w:tcPr>
          <w:p w14:paraId="6F895C2B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7" w:type="dxa"/>
          </w:tcPr>
          <w:p w14:paraId="03A1C04E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29" w:type="dxa"/>
            <w:gridSpan w:val="3"/>
          </w:tcPr>
          <w:p w14:paraId="6F5B2C5A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AA6007" w:rsidRPr="0044787F" w14:paraId="5FF61F0C" w14:textId="77777777" w:rsidTr="002B2CA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30" w:type="dxa"/>
            <w:vAlign w:val="bottom"/>
            <w:hideMark/>
          </w:tcPr>
          <w:p w14:paraId="643514FE" w14:textId="77777777" w:rsidR="005A5995" w:rsidRDefault="00AA6007" w:rsidP="0009660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  <w:p w14:paraId="715F62B8" w14:textId="66158FA8" w:rsidR="00AA6007" w:rsidRPr="0044787F" w:rsidRDefault="00AA6007" w:rsidP="0009660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31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มีนาคม</w:t>
            </w:r>
          </w:p>
        </w:tc>
        <w:tc>
          <w:tcPr>
            <w:tcW w:w="629" w:type="dxa"/>
          </w:tcPr>
          <w:p w14:paraId="735B25C6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AC523BB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9" w:type="dxa"/>
          </w:tcPr>
          <w:p w14:paraId="47F867B8" w14:textId="77777777" w:rsidR="00AA6007" w:rsidRPr="0044787F" w:rsidRDefault="00AA6007" w:rsidP="0009660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1FAFCCD2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6515900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8" w:type="dxa"/>
          </w:tcPr>
          <w:p w14:paraId="69D01E21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7020BC9D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2F0D111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3" w:type="dxa"/>
          </w:tcPr>
          <w:p w14:paraId="5B9140BB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6E6D31AE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E17C1B1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206E8948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4B954AE0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966444C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2" w:type="dxa"/>
          </w:tcPr>
          <w:p w14:paraId="2356F80B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5A768F11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15B6D8C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B865CB0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6C9EBB0E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07AF050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2761FA04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74C133D5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2EE5E0D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D9AF34F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C750EB1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1C172D7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7" w:type="dxa"/>
          </w:tcPr>
          <w:p w14:paraId="255F9A71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FB4B019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1D4A120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45360DA2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5B5E4DB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E1979B3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</w:tcPr>
          <w:p w14:paraId="625EC78E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691A726B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6A458ED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59F43EB5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A1691F4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EE9FC35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117D4A6F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0E9D3B40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0F6BF32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7" w:type="dxa"/>
          </w:tcPr>
          <w:p w14:paraId="5511BCCD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484E3EF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9290B0A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0" w:type="dxa"/>
          </w:tcPr>
          <w:p w14:paraId="56992F7C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DBF925F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95F16AF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</w:tr>
      <w:tr w:rsidR="00AA6007" w:rsidRPr="0044787F" w14:paraId="1E356794" w14:textId="77777777" w:rsidTr="002B2CA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30" w:type="dxa"/>
            <w:vAlign w:val="bottom"/>
          </w:tcPr>
          <w:p w14:paraId="001209A6" w14:textId="77777777" w:rsidR="00AA6007" w:rsidRPr="0044787F" w:rsidRDefault="00AA6007" w:rsidP="0009660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445" w:type="dxa"/>
            <w:gridSpan w:val="32"/>
          </w:tcPr>
          <w:p w14:paraId="4F08C333" w14:textId="77777777" w:rsidR="00AA6007" w:rsidRPr="0044787F" w:rsidRDefault="00AA6007" w:rsidP="0009660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AA6007" w:rsidRPr="0044787F" w14:paraId="19B85DDD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01D35709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  <w:vAlign w:val="bottom"/>
          </w:tcPr>
          <w:p w14:paraId="23BEA593" w14:textId="12F906F1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248,846</w:t>
            </w:r>
          </w:p>
        </w:tc>
        <w:tc>
          <w:tcPr>
            <w:tcW w:w="249" w:type="dxa"/>
            <w:vAlign w:val="bottom"/>
          </w:tcPr>
          <w:p w14:paraId="63E2BFCF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0CE55D04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213,538</w:t>
            </w:r>
          </w:p>
        </w:tc>
        <w:tc>
          <w:tcPr>
            <w:tcW w:w="238" w:type="dxa"/>
            <w:vAlign w:val="bottom"/>
          </w:tcPr>
          <w:p w14:paraId="562E1CBF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211B15D" w14:textId="123263A7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33,170</w:t>
            </w:r>
          </w:p>
        </w:tc>
        <w:tc>
          <w:tcPr>
            <w:tcW w:w="273" w:type="dxa"/>
            <w:vAlign w:val="bottom"/>
          </w:tcPr>
          <w:p w14:paraId="3BCE1ECB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6D801BB3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38,562</w:t>
            </w:r>
          </w:p>
        </w:tc>
        <w:tc>
          <w:tcPr>
            <w:tcW w:w="270" w:type="dxa"/>
            <w:vAlign w:val="bottom"/>
          </w:tcPr>
          <w:p w14:paraId="66B38694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103ED2FB" w14:textId="3E20560F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EA5FF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EA5FF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</w:t>
            </w:r>
          </w:p>
        </w:tc>
        <w:tc>
          <w:tcPr>
            <w:tcW w:w="242" w:type="dxa"/>
            <w:vAlign w:val="bottom"/>
          </w:tcPr>
          <w:p w14:paraId="55309A49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449BB7B7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16,926</w:t>
            </w:r>
          </w:p>
        </w:tc>
        <w:tc>
          <w:tcPr>
            <w:tcW w:w="236" w:type="dxa"/>
            <w:vAlign w:val="bottom"/>
          </w:tcPr>
          <w:p w14:paraId="24E3AF1D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4DC1B7E3" w14:textId="5D4EA0A0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48,790</w:t>
            </w:r>
          </w:p>
        </w:tc>
        <w:tc>
          <w:tcPr>
            <w:tcW w:w="236" w:type="dxa"/>
            <w:vAlign w:val="bottom"/>
          </w:tcPr>
          <w:p w14:paraId="1BB85CD4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0ACDF0EF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44,603</w:t>
            </w:r>
          </w:p>
        </w:tc>
        <w:tc>
          <w:tcPr>
            <w:tcW w:w="236" w:type="dxa"/>
          </w:tcPr>
          <w:p w14:paraId="19A0B1FB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4D8A3A7" w14:textId="78F9E2B1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23,81</w:t>
            </w:r>
            <w:r w:rsidR="00041C3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7" w:type="dxa"/>
          </w:tcPr>
          <w:p w14:paraId="460B23B8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6632D2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15,898</w:t>
            </w:r>
          </w:p>
        </w:tc>
        <w:tc>
          <w:tcPr>
            <w:tcW w:w="236" w:type="dxa"/>
            <w:vAlign w:val="bottom"/>
          </w:tcPr>
          <w:p w14:paraId="4FB8681F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07F5230" w14:textId="105F51E0" w:rsidR="00AA6007" w:rsidRPr="0044787F" w:rsidRDefault="000E4D3E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E4D3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387,3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</w:t>
            </w:r>
          </w:p>
        </w:tc>
        <w:tc>
          <w:tcPr>
            <w:tcW w:w="240" w:type="dxa"/>
            <w:vAlign w:val="bottom"/>
          </w:tcPr>
          <w:p w14:paraId="5F80EEFA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705CCA41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329,527</w:t>
            </w:r>
          </w:p>
        </w:tc>
        <w:tc>
          <w:tcPr>
            <w:tcW w:w="236" w:type="dxa"/>
            <w:vAlign w:val="bottom"/>
          </w:tcPr>
          <w:p w14:paraId="32C80CDC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FA22778" w14:textId="21069703" w:rsidR="00AA6007" w:rsidRPr="0044787F" w:rsidRDefault="007B6860" w:rsidP="003A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AD0EE60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C55B32A" w14:textId="77777777" w:rsidR="00AA6007" w:rsidRPr="0044787F" w:rsidRDefault="00AA6007" w:rsidP="003A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7" w:type="dxa"/>
          </w:tcPr>
          <w:p w14:paraId="0EC72761" w14:textId="77777777" w:rsidR="00AA6007" w:rsidRPr="0044787F" w:rsidRDefault="00AA6007" w:rsidP="0009660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93E74E8" w14:textId="0CAAC21E" w:rsidR="00AA6007" w:rsidRPr="00041C33" w:rsidRDefault="00846A28" w:rsidP="007B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846A2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387,3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</w:t>
            </w:r>
          </w:p>
        </w:tc>
        <w:tc>
          <w:tcPr>
            <w:tcW w:w="270" w:type="dxa"/>
          </w:tcPr>
          <w:p w14:paraId="3C179264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F57E350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329,527</w:t>
            </w:r>
          </w:p>
        </w:tc>
      </w:tr>
      <w:tr w:rsidR="00AA6007" w:rsidRPr="0044787F" w14:paraId="43702C60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50F5AD0B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BFC5CF4" w14:textId="669CE3F6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2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2,154</w:t>
            </w:r>
          </w:p>
        </w:tc>
        <w:tc>
          <w:tcPr>
            <w:tcW w:w="249" w:type="dxa"/>
            <w:vAlign w:val="bottom"/>
          </w:tcPr>
          <w:p w14:paraId="1B86F44E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23570AF6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2,902</w:t>
            </w:r>
          </w:p>
        </w:tc>
        <w:tc>
          <w:tcPr>
            <w:tcW w:w="238" w:type="dxa"/>
            <w:vAlign w:val="bottom"/>
          </w:tcPr>
          <w:p w14:paraId="5D4C42CD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51AB9E98" w14:textId="3225B27E" w:rsidR="00AA6007" w:rsidRPr="0044787F" w:rsidRDefault="007B6860" w:rsidP="003A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FF00B2E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76E9B501" w14:textId="77777777" w:rsidR="00AA6007" w:rsidRPr="0044787F" w:rsidRDefault="00AA6007" w:rsidP="003A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ED1EAA2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5623520B" w14:textId="1C9DDEAE" w:rsidR="00AA6007" w:rsidRPr="0044787F" w:rsidRDefault="007B6860" w:rsidP="006D1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17,254</w:t>
            </w:r>
          </w:p>
        </w:tc>
        <w:tc>
          <w:tcPr>
            <w:tcW w:w="242" w:type="dxa"/>
            <w:vAlign w:val="bottom"/>
          </w:tcPr>
          <w:p w14:paraId="240F6051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14:paraId="7CEEC19D" w14:textId="77777777" w:rsidR="00AA6007" w:rsidRPr="0044787F" w:rsidRDefault="00AA6007" w:rsidP="003A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E869B18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CF8D9AF" w14:textId="23FE3FB2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3,577</w:t>
            </w:r>
          </w:p>
        </w:tc>
        <w:tc>
          <w:tcPr>
            <w:tcW w:w="236" w:type="dxa"/>
            <w:vAlign w:val="bottom"/>
          </w:tcPr>
          <w:p w14:paraId="31C3F30E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455029D1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2,880</w:t>
            </w:r>
          </w:p>
        </w:tc>
        <w:tc>
          <w:tcPr>
            <w:tcW w:w="236" w:type="dxa"/>
          </w:tcPr>
          <w:p w14:paraId="2F610693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8461277" w14:textId="7BD3F463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2,23</w:t>
            </w:r>
            <w:r w:rsidR="00A66A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7" w:type="dxa"/>
          </w:tcPr>
          <w:p w14:paraId="733F29A2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92D13DA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2,149</w:t>
            </w:r>
          </w:p>
        </w:tc>
        <w:tc>
          <w:tcPr>
            <w:tcW w:w="236" w:type="dxa"/>
            <w:vAlign w:val="bottom"/>
          </w:tcPr>
          <w:p w14:paraId="315F7088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56CDF2F" w14:textId="3AB5EFB9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25,220</w:t>
            </w:r>
          </w:p>
        </w:tc>
        <w:tc>
          <w:tcPr>
            <w:tcW w:w="240" w:type="dxa"/>
          </w:tcPr>
          <w:p w14:paraId="2CBAD662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6BF2BF2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7,931</w:t>
            </w:r>
          </w:p>
        </w:tc>
        <w:tc>
          <w:tcPr>
            <w:tcW w:w="236" w:type="dxa"/>
            <w:vAlign w:val="bottom"/>
          </w:tcPr>
          <w:p w14:paraId="3F059B30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51F43B9" w14:textId="45C3D54D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(25,220)</w:t>
            </w:r>
          </w:p>
        </w:tc>
        <w:tc>
          <w:tcPr>
            <w:tcW w:w="271" w:type="dxa"/>
            <w:gridSpan w:val="2"/>
            <w:vAlign w:val="bottom"/>
          </w:tcPr>
          <w:p w14:paraId="2B75EE65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6475887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(7,931)</w:t>
            </w:r>
          </w:p>
        </w:tc>
        <w:tc>
          <w:tcPr>
            <w:tcW w:w="277" w:type="dxa"/>
          </w:tcPr>
          <w:p w14:paraId="5A1C29F4" w14:textId="77777777" w:rsidR="00AA6007" w:rsidRPr="0044787F" w:rsidRDefault="00AA6007" w:rsidP="0009660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825999" w14:textId="38BACD57" w:rsidR="00AA6007" w:rsidRPr="00041C33" w:rsidRDefault="007B6860" w:rsidP="003A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41C3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4B401E5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38B99AB0" w14:textId="77777777" w:rsidR="00AA6007" w:rsidRPr="0044787F" w:rsidRDefault="00AA6007" w:rsidP="003A01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AA6007" w:rsidRPr="0044787F" w14:paraId="0AFA115C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416341EE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17E5263F" w14:textId="47723510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251,000</w:t>
            </w:r>
          </w:p>
        </w:tc>
        <w:tc>
          <w:tcPr>
            <w:tcW w:w="249" w:type="dxa"/>
          </w:tcPr>
          <w:p w14:paraId="4CF9101C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09EBD81E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216,440</w:t>
            </w:r>
          </w:p>
        </w:tc>
        <w:tc>
          <w:tcPr>
            <w:tcW w:w="238" w:type="dxa"/>
          </w:tcPr>
          <w:p w14:paraId="37CEB77D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1061FFEB" w14:textId="606A37D7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33,170</w:t>
            </w:r>
          </w:p>
        </w:tc>
        <w:tc>
          <w:tcPr>
            <w:tcW w:w="273" w:type="dxa"/>
          </w:tcPr>
          <w:p w14:paraId="1AA3951E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14:paraId="109C62F6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38,562</w:t>
            </w:r>
          </w:p>
        </w:tc>
        <w:tc>
          <w:tcPr>
            <w:tcW w:w="270" w:type="dxa"/>
          </w:tcPr>
          <w:p w14:paraId="5A8D40A5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77F5EC81" w14:textId="00FB753D" w:rsidR="00AA6007" w:rsidRPr="0044787F" w:rsidRDefault="002942E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</w:t>
            </w:r>
            <w:r w:rsidR="007B686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025</w:t>
            </w:r>
          </w:p>
        </w:tc>
        <w:tc>
          <w:tcPr>
            <w:tcW w:w="242" w:type="dxa"/>
          </w:tcPr>
          <w:p w14:paraId="307F06A7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</w:tcPr>
          <w:p w14:paraId="142EFCD4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16,926</w:t>
            </w:r>
          </w:p>
        </w:tc>
        <w:tc>
          <w:tcPr>
            <w:tcW w:w="236" w:type="dxa"/>
          </w:tcPr>
          <w:p w14:paraId="69A6016B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20914CC0" w14:textId="3CBEBD46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52,367</w:t>
            </w:r>
          </w:p>
        </w:tc>
        <w:tc>
          <w:tcPr>
            <w:tcW w:w="236" w:type="dxa"/>
          </w:tcPr>
          <w:p w14:paraId="013A244A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</w:tcPr>
          <w:p w14:paraId="2E8EE9C0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47,483</w:t>
            </w:r>
          </w:p>
        </w:tc>
        <w:tc>
          <w:tcPr>
            <w:tcW w:w="236" w:type="dxa"/>
          </w:tcPr>
          <w:p w14:paraId="3BAA2D70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0A9DF9FE" w14:textId="6B97902E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26,05</w:t>
            </w:r>
            <w:r w:rsidR="00041C3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7" w:type="dxa"/>
          </w:tcPr>
          <w:p w14:paraId="698C4E67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6A8AA0C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18,047</w:t>
            </w:r>
          </w:p>
        </w:tc>
        <w:tc>
          <w:tcPr>
            <w:tcW w:w="236" w:type="dxa"/>
          </w:tcPr>
          <w:p w14:paraId="4F906606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71A6E1F2" w14:textId="77E5E1B3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</w:t>
            </w:r>
            <w:r w:rsidR="000E4D3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615</w:t>
            </w:r>
          </w:p>
        </w:tc>
        <w:tc>
          <w:tcPr>
            <w:tcW w:w="240" w:type="dxa"/>
          </w:tcPr>
          <w:p w14:paraId="2A370517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14:paraId="1BCB06B8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337,458</w:t>
            </w:r>
          </w:p>
        </w:tc>
        <w:tc>
          <w:tcPr>
            <w:tcW w:w="236" w:type="dxa"/>
          </w:tcPr>
          <w:p w14:paraId="56CD7FA2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4A64BEF" w14:textId="40F21477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(25,220)</w:t>
            </w:r>
          </w:p>
        </w:tc>
        <w:tc>
          <w:tcPr>
            <w:tcW w:w="271" w:type="dxa"/>
            <w:gridSpan w:val="2"/>
          </w:tcPr>
          <w:p w14:paraId="1ABBE0C0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4A9DFD2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(7,931)</w:t>
            </w:r>
          </w:p>
        </w:tc>
        <w:tc>
          <w:tcPr>
            <w:tcW w:w="277" w:type="dxa"/>
          </w:tcPr>
          <w:p w14:paraId="73FC4C5C" w14:textId="77777777" w:rsidR="00AA6007" w:rsidRPr="0044787F" w:rsidRDefault="00AA6007" w:rsidP="0009660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10A53CB" w14:textId="500E2436" w:rsidR="00AA6007" w:rsidRPr="00041C33" w:rsidRDefault="00310C3F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310C3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387,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395</w:t>
            </w:r>
          </w:p>
        </w:tc>
        <w:tc>
          <w:tcPr>
            <w:tcW w:w="270" w:type="dxa"/>
          </w:tcPr>
          <w:p w14:paraId="743D5BA6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70F1E564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329,527</w:t>
            </w:r>
          </w:p>
        </w:tc>
      </w:tr>
      <w:tr w:rsidR="00AA6007" w:rsidRPr="0044787F" w14:paraId="42EC1409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3678BCC8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50EF0DA3" w14:textId="5E15FADF" w:rsidR="00AA6007" w:rsidRPr="0044787F" w:rsidRDefault="007B6860" w:rsidP="00740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</w:t>
            </w:r>
            <w:r w:rsidR="0067001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16,570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9" w:type="dxa"/>
          </w:tcPr>
          <w:p w14:paraId="7DEAFCE7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3AF53031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(206,302)</w:t>
            </w:r>
          </w:p>
        </w:tc>
        <w:tc>
          <w:tcPr>
            <w:tcW w:w="238" w:type="dxa"/>
          </w:tcPr>
          <w:p w14:paraId="6B468E75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0CD4035C" w14:textId="1DF9DE16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(28,</w:t>
            </w:r>
            <w:r w:rsidR="000C7D8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3" w:type="dxa"/>
          </w:tcPr>
          <w:p w14:paraId="3C91A6C8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3AB80FA3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(33,420)</w:t>
            </w:r>
          </w:p>
        </w:tc>
        <w:tc>
          <w:tcPr>
            <w:tcW w:w="270" w:type="dxa"/>
          </w:tcPr>
          <w:p w14:paraId="423CB6E8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E41C231" w14:textId="3B764A7F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(20,232)</w:t>
            </w:r>
          </w:p>
        </w:tc>
        <w:tc>
          <w:tcPr>
            <w:tcW w:w="242" w:type="dxa"/>
          </w:tcPr>
          <w:p w14:paraId="2BC39876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14:paraId="09BCA55C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(3,966)</w:t>
            </w:r>
          </w:p>
        </w:tc>
        <w:tc>
          <w:tcPr>
            <w:tcW w:w="236" w:type="dxa"/>
          </w:tcPr>
          <w:p w14:paraId="252080A2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AF381E5" w14:textId="42EB8A4F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(45,21</w:t>
            </w:r>
            <w:r w:rsidR="00A66A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1ACB0D21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7AC363DB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(41,443)</w:t>
            </w:r>
          </w:p>
        </w:tc>
        <w:tc>
          <w:tcPr>
            <w:tcW w:w="236" w:type="dxa"/>
          </w:tcPr>
          <w:p w14:paraId="34DAC398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78E5B96" w14:textId="43A7F8CE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(30,989)</w:t>
            </w:r>
          </w:p>
        </w:tc>
        <w:tc>
          <w:tcPr>
            <w:tcW w:w="237" w:type="dxa"/>
          </w:tcPr>
          <w:p w14:paraId="3B5C5A44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0FFB533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(43,595)</w:t>
            </w:r>
          </w:p>
        </w:tc>
        <w:tc>
          <w:tcPr>
            <w:tcW w:w="236" w:type="dxa"/>
          </w:tcPr>
          <w:p w14:paraId="4CD73ED7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892ABB9" w14:textId="6CEF8701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(34</w:t>
            </w:r>
            <w:r w:rsidR="00E36CE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1,777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DD2CE72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B46B72C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(328,726)</w:t>
            </w:r>
          </w:p>
        </w:tc>
        <w:tc>
          <w:tcPr>
            <w:tcW w:w="236" w:type="dxa"/>
          </w:tcPr>
          <w:p w14:paraId="32EDB899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4CFA676" w14:textId="4B83C37E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21,772</w:t>
            </w:r>
          </w:p>
        </w:tc>
        <w:tc>
          <w:tcPr>
            <w:tcW w:w="271" w:type="dxa"/>
            <w:gridSpan w:val="2"/>
          </w:tcPr>
          <w:p w14:paraId="0D31F7C1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50FA5664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7,638</w:t>
            </w:r>
          </w:p>
        </w:tc>
        <w:tc>
          <w:tcPr>
            <w:tcW w:w="277" w:type="dxa"/>
          </w:tcPr>
          <w:p w14:paraId="2ED12BC5" w14:textId="77777777" w:rsidR="00AA6007" w:rsidRPr="0044787F" w:rsidRDefault="00AA6007" w:rsidP="0009660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988FE8F" w14:textId="514E9020" w:rsidR="00AA6007" w:rsidRPr="009355D7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</w:t>
            </w:r>
            <w:r w:rsidR="00A37655"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20,005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079A6D33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A5BE850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(321,088)</w:t>
            </w:r>
          </w:p>
        </w:tc>
      </w:tr>
      <w:tr w:rsidR="00AA6007" w:rsidRPr="0044787F" w14:paraId="37B6F66C" w14:textId="77777777" w:rsidTr="002B2CA6">
        <w:tblPrEx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2430" w:type="dxa"/>
            <w:vAlign w:val="bottom"/>
          </w:tcPr>
          <w:p w14:paraId="75C98857" w14:textId="583DEDF1" w:rsidR="00AA6007" w:rsidRPr="0044787F" w:rsidRDefault="00AA6007" w:rsidP="0009660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="004957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</w:t>
            </w:r>
            <w:r w:rsidR="004957EC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="004957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F806119" w14:textId="181BE4C4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67001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6C564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,430</w:t>
            </w:r>
          </w:p>
        </w:tc>
        <w:tc>
          <w:tcPr>
            <w:tcW w:w="249" w:type="dxa"/>
          </w:tcPr>
          <w:p w14:paraId="0B19E0B7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7ACE7DC8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10,138</w:t>
            </w:r>
          </w:p>
        </w:tc>
        <w:tc>
          <w:tcPr>
            <w:tcW w:w="238" w:type="dxa"/>
          </w:tcPr>
          <w:p w14:paraId="5EBC4F6D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793FE67B" w14:textId="287F4DD1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</w:t>
            </w:r>
            <w:r w:rsidR="00A66A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394</w:t>
            </w:r>
          </w:p>
        </w:tc>
        <w:tc>
          <w:tcPr>
            <w:tcW w:w="273" w:type="dxa"/>
          </w:tcPr>
          <w:p w14:paraId="2379ED61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17945CE9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5,142</w:t>
            </w:r>
          </w:p>
        </w:tc>
        <w:tc>
          <w:tcPr>
            <w:tcW w:w="270" w:type="dxa"/>
          </w:tcPr>
          <w:p w14:paraId="31BD12BD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D84AA10" w14:textId="2272162B" w:rsidR="00AA6007" w:rsidRPr="0044787F" w:rsidRDefault="00846A28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  <w:r w:rsidR="007B686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</w:t>
            </w:r>
          </w:p>
        </w:tc>
        <w:tc>
          <w:tcPr>
            <w:tcW w:w="242" w:type="dxa"/>
          </w:tcPr>
          <w:p w14:paraId="257CF3A4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double" w:sz="4" w:space="0" w:color="auto"/>
            </w:tcBorders>
          </w:tcPr>
          <w:p w14:paraId="459BAD86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12,960</w:t>
            </w:r>
          </w:p>
        </w:tc>
        <w:tc>
          <w:tcPr>
            <w:tcW w:w="236" w:type="dxa"/>
          </w:tcPr>
          <w:p w14:paraId="005CCA72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02CF25F3" w14:textId="002AEAEB" w:rsidR="00AA6007" w:rsidRPr="0044787F" w:rsidRDefault="007B6860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7,15</w:t>
            </w:r>
            <w:r w:rsidR="00A66AD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5FEF8709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double" w:sz="4" w:space="0" w:color="auto"/>
            </w:tcBorders>
          </w:tcPr>
          <w:p w14:paraId="031C4F7C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6,040</w:t>
            </w:r>
          </w:p>
        </w:tc>
        <w:tc>
          <w:tcPr>
            <w:tcW w:w="236" w:type="dxa"/>
          </w:tcPr>
          <w:p w14:paraId="7021F8D3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2539A02" w14:textId="7D7E8C43" w:rsidR="00AA6007" w:rsidRPr="0044787F" w:rsidRDefault="00440848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B686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4,93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3C482A19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783E616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(25,548)</w:t>
            </w:r>
          </w:p>
        </w:tc>
        <w:tc>
          <w:tcPr>
            <w:tcW w:w="236" w:type="dxa"/>
          </w:tcPr>
          <w:p w14:paraId="5A1EAE23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60B4DE1" w14:textId="1B8F7597" w:rsidR="00AA6007" w:rsidRPr="0044787F" w:rsidRDefault="00E36CE1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310C3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838</w:t>
            </w:r>
          </w:p>
        </w:tc>
        <w:tc>
          <w:tcPr>
            <w:tcW w:w="240" w:type="dxa"/>
          </w:tcPr>
          <w:p w14:paraId="5AB7906C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4F2C5759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8,732</w:t>
            </w:r>
          </w:p>
        </w:tc>
        <w:tc>
          <w:tcPr>
            <w:tcW w:w="236" w:type="dxa"/>
          </w:tcPr>
          <w:p w14:paraId="731FE28C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943004F" w14:textId="4D6B7E4B" w:rsidR="00AA6007" w:rsidRPr="0044787F" w:rsidRDefault="0011183F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B686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3,44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8)</w:t>
            </w:r>
          </w:p>
        </w:tc>
        <w:tc>
          <w:tcPr>
            <w:tcW w:w="271" w:type="dxa"/>
            <w:gridSpan w:val="2"/>
          </w:tcPr>
          <w:p w14:paraId="0A6F9C76" w14:textId="77777777" w:rsidR="00AA6007" w:rsidRPr="0044787F" w:rsidRDefault="00AA6007" w:rsidP="000966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76D21276" w14:textId="77777777" w:rsidR="00AA6007" w:rsidRPr="0044787F" w:rsidRDefault="00AA6007" w:rsidP="0009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(293)</w:t>
            </w:r>
          </w:p>
        </w:tc>
        <w:tc>
          <w:tcPr>
            <w:tcW w:w="277" w:type="dxa"/>
          </w:tcPr>
          <w:p w14:paraId="741B3086" w14:textId="77777777" w:rsidR="00AA6007" w:rsidRPr="0044787F" w:rsidRDefault="00AA6007" w:rsidP="0009660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2218807" w14:textId="69CBF873" w:rsidR="00AA6007" w:rsidRPr="009355D7" w:rsidRDefault="000E4D3E" w:rsidP="0061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E4D3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67,3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</w:t>
            </w:r>
          </w:p>
        </w:tc>
        <w:tc>
          <w:tcPr>
            <w:tcW w:w="270" w:type="dxa"/>
          </w:tcPr>
          <w:p w14:paraId="6B6C5E6A" w14:textId="77777777" w:rsidR="00AA6007" w:rsidRPr="0044787F" w:rsidRDefault="00AA6007" w:rsidP="006142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76EFB99" w14:textId="77777777" w:rsidR="00AA6007" w:rsidRPr="0044787F" w:rsidRDefault="00AA6007" w:rsidP="00614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8,439</w:t>
            </w:r>
          </w:p>
        </w:tc>
      </w:tr>
      <w:tr w:rsidR="00540688" w:rsidRPr="0044787F" w14:paraId="4D8DBA26" w14:textId="77777777" w:rsidTr="002B2CA6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2430" w:type="dxa"/>
            <w:vAlign w:val="bottom"/>
          </w:tcPr>
          <w:p w14:paraId="01185EE9" w14:textId="77777777" w:rsidR="00540688" w:rsidRPr="0044787F" w:rsidRDefault="00540688" w:rsidP="005406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1EFDC3AC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08486BB7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5D58FC5F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D6A32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7A3D56F8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E3E5F75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59E0CC9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169D52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1E9E170D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31E71368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top w:val="double" w:sz="4" w:space="0" w:color="auto"/>
            </w:tcBorders>
          </w:tcPr>
          <w:p w14:paraId="08E053C7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0FAA85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B193ADE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F43D01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top w:val="double" w:sz="4" w:space="0" w:color="auto"/>
            </w:tcBorders>
          </w:tcPr>
          <w:p w14:paraId="31D5077C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48CFBC2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FA327E7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13EAE5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CB44A1B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8BAE52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8AB68B0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2DC0D2B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6EF1ED4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29BC80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315B62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E8B931F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5B97E1E7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6CC24C5B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4F83F68" w14:textId="677D343D" w:rsidR="00540688" w:rsidRPr="009355D7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3,8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</w:t>
            </w:r>
          </w:p>
        </w:tc>
        <w:tc>
          <w:tcPr>
            <w:tcW w:w="270" w:type="dxa"/>
          </w:tcPr>
          <w:p w14:paraId="72A57ED3" w14:textId="77777777" w:rsidR="00540688" w:rsidRPr="0044787F" w:rsidRDefault="00540688" w:rsidP="005406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51FF6335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21,082</w:t>
            </w:r>
          </w:p>
        </w:tc>
      </w:tr>
      <w:tr w:rsidR="005A5995" w:rsidRPr="0044787F" w14:paraId="218CB45B" w14:textId="77777777" w:rsidTr="002B2CA6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2430" w:type="dxa"/>
          </w:tcPr>
          <w:p w14:paraId="259243FF" w14:textId="6CF57F90" w:rsidR="005A5995" w:rsidRPr="005A5995" w:rsidRDefault="00DA0EF4" w:rsidP="005A59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A0EF4">
              <w:rPr>
                <w:sz w:val="19"/>
                <w:szCs w:val="19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629" w:type="dxa"/>
          </w:tcPr>
          <w:p w14:paraId="77476214" w14:textId="77777777" w:rsidR="005A5995" w:rsidRPr="0044787F" w:rsidRDefault="005A5995" w:rsidP="005A59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088A8E4F" w14:textId="77777777" w:rsidR="005A5995" w:rsidRPr="0044787F" w:rsidRDefault="005A5995" w:rsidP="005A59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68215AF" w14:textId="77777777" w:rsidR="005A5995" w:rsidRPr="0044787F" w:rsidRDefault="005A5995" w:rsidP="005A59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786C221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7D22083" w14:textId="77777777" w:rsidR="005A5995" w:rsidRPr="0044787F" w:rsidRDefault="005A5995" w:rsidP="005A59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3362818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3FACE6C7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71E33C3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0CB4A705" w14:textId="77777777" w:rsidR="005A5995" w:rsidRPr="0044787F" w:rsidRDefault="005A5995" w:rsidP="005A59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97822DE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60DE4D07" w14:textId="77777777" w:rsidR="005A5995" w:rsidRPr="0044787F" w:rsidRDefault="005A5995" w:rsidP="005A5995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B3DF017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22308770" w14:textId="77777777" w:rsidR="005A5995" w:rsidRPr="0044787F" w:rsidRDefault="005A5995" w:rsidP="005A59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C88870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3A2705BB" w14:textId="77777777" w:rsidR="005A5995" w:rsidRPr="0044787F" w:rsidRDefault="005A5995" w:rsidP="005A59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613B6FF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D6002DE" w14:textId="77777777" w:rsidR="005A5995" w:rsidRPr="0044787F" w:rsidRDefault="005A5995" w:rsidP="005A59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75ADB43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39A604C" w14:textId="77777777" w:rsidR="005A5995" w:rsidRPr="0044787F" w:rsidRDefault="005A5995" w:rsidP="005A59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6D1DF9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923B58B" w14:textId="77777777" w:rsidR="005A5995" w:rsidRPr="0044787F" w:rsidRDefault="005A5995" w:rsidP="005A5995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9F87867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5C2FD844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288822B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F680D1" w14:textId="77777777" w:rsidR="005A5995" w:rsidRPr="0044787F" w:rsidRDefault="005A5995" w:rsidP="005A59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0B8998F" w14:textId="77777777" w:rsidR="005A5995" w:rsidRPr="0044787F" w:rsidRDefault="005A5995" w:rsidP="005A59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4E7CF4E" w14:textId="77777777" w:rsidR="005A5995" w:rsidRPr="0044787F" w:rsidRDefault="005A5995" w:rsidP="005A59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4C089A55" w14:textId="77777777" w:rsidR="005A5995" w:rsidRPr="0044787F" w:rsidRDefault="005A5995" w:rsidP="005A59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1159529" w14:textId="3376C573" w:rsidR="005A5995" w:rsidRPr="009355D7" w:rsidRDefault="005A5995" w:rsidP="005A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5A599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2942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Pr="005A599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915C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</w:t>
            </w:r>
            <w:r w:rsidR="00413A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0" w:type="dxa"/>
          </w:tcPr>
          <w:p w14:paraId="3407F70C" w14:textId="77777777" w:rsidR="005A5995" w:rsidRPr="0044787F" w:rsidRDefault="005A5995" w:rsidP="005A5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309D6732" w14:textId="2D2DDD0C" w:rsidR="005A5995" w:rsidRDefault="005A5995" w:rsidP="005A5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540688" w:rsidRPr="0044787F" w14:paraId="746D005A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012DD150" w14:textId="526FDA31" w:rsidR="00540688" w:rsidRPr="0044787F" w:rsidRDefault="00540688" w:rsidP="0096739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629" w:type="dxa"/>
          </w:tcPr>
          <w:p w14:paraId="55C39093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4A8E3F2E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E1A9C9B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DF6B86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2D0E30CC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472DE0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15BD4755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9663A9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01E32507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210336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42915A5A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D440E4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16E5697B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0C4E6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45299506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746D088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2BAEAF1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7D3EAD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7E59C18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EA1F199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5BE7338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656EFC0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003892B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62050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C687387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E24E5E6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894B57E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2C03963D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0A7787B" w14:textId="675FB7BD" w:rsidR="00540688" w:rsidRPr="009355D7" w:rsidRDefault="005A5995" w:rsidP="005A5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 w:line="240" w:lineRule="auto"/>
              <w:ind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270" w:type="dxa"/>
          </w:tcPr>
          <w:p w14:paraId="53C5C3C0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6B4FEE11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1E1C20">
              <w:rPr>
                <w:rFonts w:asciiTheme="majorBidi" w:hAnsiTheme="majorBidi" w:cstheme="majorBidi"/>
                <w:sz w:val="19"/>
                <w:szCs w:val="19"/>
              </w:rPr>
              <w:t>120,440</w:t>
            </w:r>
          </w:p>
        </w:tc>
      </w:tr>
      <w:tr w:rsidR="00540688" w:rsidRPr="0044787F" w14:paraId="527B05CE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441EDD10" w14:textId="5F212372" w:rsidR="00540688" w:rsidRDefault="00540688" w:rsidP="0096739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629" w:type="dxa"/>
          </w:tcPr>
          <w:p w14:paraId="6F1379E3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5937F9D1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377A69C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03F86C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1022BE3D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FE8EF3F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462F097F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58C1D2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3B47876F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223897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685E43EB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3608177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285365B5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71A26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7C7108FC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772A02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3762A78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748099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1A406EB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CAA6041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F3B7341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6C1760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56DAD139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3996541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ECE3785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834B90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9AB98A9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470C780A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4660028" w14:textId="7DE4D873" w:rsidR="00540688" w:rsidRPr="009355D7" w:rsidRDefault="002B2CA6" w:rsidP="002B2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5A599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A915C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5A599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915C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="00413AE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0" w:type="dxa"/>
          </w:tcPr>
          <w:p w14:paraId="1820E749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09F9E2B6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1E1C20">
              <w:rPr>
                <w:rFonts w:asciiTheme="majorBidi" w:hAnsiTheme="majorBidi" w:cstheme="majorBidi"/>
                <w:sz w:val="19"/>
                <w:szCs w:val="19"/>
              </w:rPr>
              <w:t>200,903</w:t>
            </w:r>
          </w:p>
        </w:tc>
      </w:tr>
      <w:tr w:rsidR="00540688" w14:paraId="33416C12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549A97B0" w14:textId="77777777" w:rsidR="00540688" w:rsidRDefault="00540688" w:rsidP="005406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9" w:type="dxa"/>
          </w:tcPr>
          <w:p w14:paraId="49BA0B5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0151B844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716A9E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7B80A1F0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10D16123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4B88336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4328353B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88EF138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1EC8FAE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F4EA95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27C44421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F767CAF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6F99FF1E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1DD0EE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1892324D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A08127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7878319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4BD05F6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29A8AD5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DCCC667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3E419A9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0B943BB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0E6846E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741FF2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EFA6A91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7D72CD9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4E03129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17CAD1CE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ADF927E" w14:textId="0384F092" w:rsidR="00540688" w:rsidRPr="009355D7" w:rsidRDefault="000E0656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0E0656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A91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0E065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A915CE">
              <w:rPr>
                <w:rFonts w:asciiTheme="majorBidi" w:hAnsiTheme="majorBidi" w:cstheme="majorBidi"/>
                <w:sz w:val="19"/>
                <w:szCs w:val="19"/>
              </w:rPr>
              <w:t>313</w:t>
            </w:r>
          </w:p>
        </w:tc>
        <w:tc>
          <w:tcPr>
            <w:tcW w:w="270" w:type="dxa"/>
          </w:tcPr>
          <w:p w14:paraId="4E03D0A0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36776B3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1E1C20">
              <w:rPr>
                <w:rFonts w:asciiTheme="majorBidi" w:hAnsiTheme="majorBidi" w:cstheme="majorBidi"/>
                <w:sz w:val="19"/>
                <w:szCs w:val="19"/>
              </w:rPr>
              <w:t>350,864</w:t>
            </w:r>
          </w:p>
        </w:tc>
      </w:tr>
      <w:tr w:rsidR="00540688" w:rsidRPr="0044787F" w14:paraId="594725CF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6FDBCD78" w14:textId="3A3D7076" w:rsidR="00540688" w:rsidRPr="0044787F" w:rsidRDefault="00540688" w:rsidP="005406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629" w:type="dxa"/>
          </w:tcPr>
          <w:p w14:paraId="5E667A1D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1C679EC0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E41FB0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447F5C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67AC18D9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04222F5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144400F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FE52BF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65D56E3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F1FDA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299C1EE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55A185F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4C65E4E7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0B5D70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5B0C84A0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A48E08B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DAF5FC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31B94F1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42DDDF0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EA7E161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7E31FC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950722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5E391C2F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FB303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2763C9E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3D007CE6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6C45500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44FDCBD9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A10BE5E" w14:textId="77777777" w:rsidR="00540688" w:rsidRPr="009355D7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7821E6B" w14:textId="0CCC44D9" w:rsidR="00540688" w:rsidRPr="009355D7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(89,</w:t>
            </w:r>
            <w:r w:rsidR="00BB316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257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35D5DFDD" w14:textId="77777777" w:rsidR="00540688" w:rsidRPr="001E1C20" w:rsidRDefault="00540688" w:rsidP="005406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8F9F7D3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E1C2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</w:t>
            </w:r>
          </w:p>
          <w:p w14:paraId="58A551FC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E1C2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(64,187)</w:t>
            </w:r>
          </w:p>
        </w:tc>
      </w:tr>
      <w:tr w:rsidR="00540688" w:rsidRPr="0044787F" w14:paraId="667415EE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527C31CC" w14:textId="77777777" w:rsidR="00540688" w:rsidRPr="0044787F" w:rsidRDefault="00540688" w:rsidP="005406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9" w:type="dxa"/>
          </w:tcPr>
          <w:p w14:paraId="018F42EB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7006E2BF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335AE20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4D65E6D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56223E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86C97B0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59041BB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DA93BF1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306D3FF4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A3B3E58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7DD3937A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CDA389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44078E1E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0E3FC72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7558A2AA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4653A55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A7BC259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8DB804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D553F3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E026C8B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E0ACD1E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4F6BA95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704CB709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A16D03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83E1F2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323DE0D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AE7E231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7CDD20DA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A424E18" w14:textId="457CFA9D" w:rsidR="00540688" w:rsidRPr="009355D7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(25,03</w:t>
            </w:r>
            <w:r w:rsidR="00BB316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6CBAD525" w14:textId="77777777" w:rsidR="00540688" w:rsidRPr="001E1C20" w:rsidRDefault="00540688" w:rsidP="005406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68FD1E5" w14:textId="77777777" w:rsidR="00540688" w:rsidRPr="001E1C20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E1C2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(17,774)</w:t>
            </w:r>
          </w:p>
        </w:tc>
      </w:tr>
      <w:tr w:rsidR="00540688" w:rsidRPr="0044787F" w14:paraId="27CC2AF7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0E7A4034" w14:textId="77777777" w:rsidR="00540688" w:rsidRDefault="00540688" w:rsidP="005406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 (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)</w:t>
            </w:r>
          </w:p>
          <w:p w14:paraId="02FDBE38" w14:textId="77777777" w:rsidR="00540688" w:rsidRPr="00F4145D" w:rsidRDefault="00540688" w:rsidP="005406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จากการด้อยค่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า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629" w:type="dxa"/>
          </w:tcPr>
          <w:p w14:paraId="5B772E14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062F96E7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ABCDA08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A0554FF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699AB0A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E77AD5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0042B98E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AD53E4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01C3CEEB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FE5BF0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3BDF199C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E655E0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37797B45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A7ADA8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661DA243" w14:textId="77777777" w:rsidR="00540688" w:rsidRPr="0044787F" w:rsidRDefault="00540688" w:rsidP="0054068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9E6D9E8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8424C88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327EE08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878CD8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D715AC8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0B480F9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7C4B3E4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2035E6BB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EE1508D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4DC090A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85399F9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A46E164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4C417D96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D5AE3A5" w14:textId="77777777" w:rsidR="00540688" w:rsidRPr="009355D7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77BCF8B" w14:textId="42DBED7C" w:rsidR="00540688" w:rsidRPr="009355D7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(5,20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33D5B820" w14:textId="77777777" w:rsidR="00540688" w:rsidRPr="00CD20BC" w:rsidRDefault="00540688" w:rsidP="005406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2017788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D5382C3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D20B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603</w:t>
            </w:r>
          </w:p>
        </w:tc>
      </w:tr>
      <w:tr w:rsidR="00540688" w:rsidRPr="0044787F" w14:paraId="3FC96703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2DE514B2" w14:textId="1F457BA4" w:rsidR="00540688" w:rsidRPr="0044787F" w:rsidRDefault="00540688" w:rsidP="0096739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ส่วนแบ่งกำไรจากเงินลงทุนในบริษัทร่วมและการร่วมค้าที่ใช้วิธีส่วนได้เสีย</w:t>
            </w:r>
          </w:p>
        </w:tc>
        <w:tc>
          <w:tcPr>
            <w:tcW w:w="629" w:type="dxa"/>
          </w:tcPr>
          <w:p w14:paraId="4857AFC1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66FE56B4" w14:textId="77777777" w:rsidR="00540688" w:rsidRPr="0044787F" w:rsidRDefault="00540688" w:rsidP="0054068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6511E31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1001FBC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6CCE3248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D6BDCD5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6E03A7C6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D485350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7AB0EB9E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04BF825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2D7B8513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6ACF77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649DF6E7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B15ED2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33371CCD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458AA14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881B7A7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636F5B35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20ADC6A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B6B862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DCC5454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2CBF45A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456A18BB" w14:textId="77777777" w:rsidR="00540688" w:rsidRPr="0044787F" w:rsidRDefault="00540688" w:rsidP="00540688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2439753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6111961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90769FE" w14:textId="77777777" w:rsidR="00540688" w:rsidRPr="0044787F" w:rsidRDefault="00540688" w:rsidP="0054068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C7A0140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7F8ED521" w14:textId="77777777" w:rsidR="00540688" w:rsidRPr="0044787F" w:rsidRDefault="00540688" w:rsidP="0054068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62F323A" w14:textId="77777777" w:rsidR="00540688" w:rsidRPr="009355D7" w:rsidRDefault="00540688" w:rsidP="00967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5934DDF" w14:textId="3C9C5B4D" w:rsidR="00540688" w:rsidRPr="009355D7" w:rsidRDefault="00EA1581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A1581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12,542</w:t>
            </w:r>
          </w:p>
        </w:tc>
        <w:tc>
          <w:tcPr>
            <w:tcW w:w="270" w:type="dxa"/>
          </w:tcPr>
          <w:p w14:paraId="1F1F39A8" w14:textId="77777777" w:rsidR="00540688" w:rsidRPr="00CD20BC" w:rsidRDefault="00540688" w:rsidP="005406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E44E52A" w14:textId="77777777" w:rsidR="00540688" w:rsidRPr="00CD20BC" w:rsidRDefault="00540688" w:rsidP="00967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4183581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D20B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14,150</w:t>
            </w:r>
          </w:p>
        </w:tc>
      </w:tr>
      <w:tr w:rsidR="00540688" w:rsidRPr="0044787F" w14:paraId="1E7E4EDA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2C81AD11" w14:textId="77777777" w:rsidR="00540688" w:rsidRPr="0044787F" w:rsidRDefault="00540688" w:rsidP="0054068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9" w:type="dxa"/>
            <w:vAlign w:val="bottom"/>
          </w:tcPr>
          <w:p w14:paraId="05D929E4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7728B298" w14:textId="77777777" w:rsidR="00540688" w:rsidRPr="0044787F" w:rsidRDefault="00540688" w:rsidP="0054068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6F5855D8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2AE23D93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4460FEDA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81DD1DA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vAlign w:val="bottom"/>
          </w:tcPr>
          <w:p w14:paraId="0B087E2D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FDD3FFD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vAlign w:val="bottom"/>
          </w:tcPr>
          <w:p w14:paraId="45ECBD3A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6243EA0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578350D2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3C07A2E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6A1C1425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3DBCB0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257C7F5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42DC016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2EEE8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5815F0C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F283D6D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5C97848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D183B65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5AB7857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vAlign w:val="bottom"/>
          </w:tcPr>
          <w:p w14:paraId="7E349BF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501DF5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39A27ED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BFAACD3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AC51310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557922C1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3372D11" w14:textId="2D80B205" w:rsidR="00540688" w:rsidRPr="009355D7" w:rsidRDefault="00EA1581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91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C760B8" w:rsidRPr="00C760B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A915CE">
              <w:rPr>
                <w:rFonts w:asciiTheme="majorBidi" w:hAnsiTheme="majorBidi" w:cstheme="majorBidi"/>
                <w:sz w:val="19"/>
                <w:szCs w:val="19"/>
              </w:rPr>
              <w:t>355</w:t>
            </w:r>
          </w:p>
        </w:tc>
        <w:tc>
          <w:tcPr>
            <w:tcW w:w="270" w:type="dxa"/>
          </w:tcPr>
          <w:p w14:paraId="16C8AEAF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2BE22A52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CD20BC">
              <w:rPr>
                <w:rFonts w:asciiTheme="majorBidi" w:hAnsiTheme="majorBidi" w:cstheme="majorBidi"/>
                <w:sz w:val="19"/>
                <w:szCs w:val="19"/>
              </w:rPr>
              <w:t>283,656</w:t>
            </w:r>
          </w:p>
        </w:tc>
      </w:tr>
      <w:tr w:rsidR="00540688" w:rsidRPr="0044787F" w14:paraId="0A5E96C7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6EA3CA79" w14:textId="5DA8EFD7" w:rsidR="00540688" w:rsidRPr="0044787F" w:rsidRDefault="000C0290" w:rsidP="0054068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</w:t>
            </w:r>
            <w:r w:rsidR="00540688" w:rsidRPr="004478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) </w:t>
            </w:r>
            <w:r w:rsidR="00540688"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9" w:type="dxa"/>
            <w:vAlign w:val="bottom"/>
          </w:tcPr>
          <w:p w14:paraId="1C9B768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131EC22F" w14:textId="77777777" w:rsidR="00540688" w:rsidRPr="0044787F" w:rsidRDefault="00540688" w:rsidP="0054068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1E0C2DD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54473D63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4C0AE637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92EB15B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6F56E70B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3EA7BEA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05A0C802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4259BEB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31DB39C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2442BA2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4C4AC35D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B3594A2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0194007E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E39C25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E9FE07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6C31591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51F34A8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933CC13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328D3D7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05397E7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31F7469F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65D1A19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CBF3734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EB5A51F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98C915F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40B1ADC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B644A9C" w14:textId="3979689D" w:rsidR="00540688" w:rsidRPr="009355D7" w:rsidRDefault="00EA1581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942E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270" w:type="dxa"/>
          </w:tcPr>
          <w:p w14:paraId="518F4007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F982208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CD20BC">
              <w:rPr>
                <w:rFonts w:asciiTheme="majorBidi" w:hAnsiTheme="majorBidi" w:cstheme="majorBidi"/>
                <w:sz w:val="19"/>
                <w:szCs w:val="19"/>
              </w:rPr>
              <w:t>(15,134)</w:t>
            </w:r>
          </w:p>
        </w:tc>
      </w:tr>
      <w:tr w:rsidR="00540688" w:rsidRPr="0044787F" w14:paraId="5BBF5826" w14:textId="77777777" w:rsidTr="002B2CA6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69CB0C29" w14:textId="77777777" w:rsidR="00540688" w:rsidRPr="0044787F" w:rsidRDefault="00540688" w:rsidP="0054068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29" w:type="dxa"/>
            <w:vAlign w:val="bottom"/>
          </w:tcPr>
          <w:p w14:paraId="2D9E5FC1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2FCC474E" w14:textId="77777777" w:rsidR="00540688" w:rsidRPr="0044787F" w:rsidRDefault="00540688" w:rsidP="0054068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AD84D28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714DEDB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26B663E8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E2387C9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741CEEF3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507E4AE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6ADC9930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BEDA633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570DAB66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2753CB9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26A768CA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F6BD037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661FCF14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D583144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B66F955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687826FD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47CB484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F26086B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11DA9E5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A0B726F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6431E7A9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9912857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0C58BAB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358BCE7A" w14:textId="77777777" w:rsidR="00540688" w:rsidRPr="0044787F" w:rsidRDefault="00540688" w:rsidP="005406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F7CF05E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071E277C" w14:textId="77777777" w:rsidR="00540688" w:rsidRPr="0044787F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DD71A7" w14:textId="0232856A" w:rsidR="00540688" w:rsidRPr="009355D7" w:rsidRDefault="000C0290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0C029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</w:t>
            </w:r>
            <w:r w:rsidR="00A915C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  <w:r w:rsidRPr="000C029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A915C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723</w:t>
            </w:r>
          </w:p>
        </w:tc>
        <w:tc>
          <w:tcPr>
            <w:tcW w:w="270" w:type="dxa"/>
          </w:tcPr>
          <w:p w14:paraId="0C5DD097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0617D7D2" w14:textId="77777777" w:rsidR="00540688" w:rsidRPr="00CD20BC" w:rsidRDefault="00540688" w:rsidP="00540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D20B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268,522</w:t>
            </w:r>
          </w:p>
        </w:tc>
      </w:tr>
    </w:tbl>
    <w:p w14:paraId="2D5E479E" w14:textId="29C436C3" w:rsidR="0096739A" w:rsidRDefault="0096739A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p w14:paraId="67759840" w14:textId="77777777" w:rsidR="002B2CA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</w:rPr>
        <w:sectPr w:rsidR="00A72734" w:rsidRPr="009433A9" w:rsidSect="00465D73">
          <w:headerReference w:type="default" r:id="rId15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7343C7A5" w:rsidR="00541200" w:rsidRDefault="00541200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5" w:name="_Hlk101883478"/>
      <w:bookmarkStart w:id="6" w:name="OLE_LINK4"/>
      <w:r>
        <w:rPr>
          <w:rFonts w:ascii="Angsana New" w:hAnsi="Angsana New" w:hint="cs"/>
          <w:bCs/>
          <w:sz w:val="30"/>
          <w:szCs w:val="30"/>
          <w:cs/>
        </w:rPr>
        <w:t>กำไร</w:t>
      </w:r>
      <w:r w:rsidR="00EB0CE4">
        <w:rPr>
          <w:rFonts w:ascii="Angsana New" w:hAnsi="Angsana New" w:hint="cs"/>
          <w:bCs/>
          <w:sz w:val="30"/>
          <w:szCs w:val="30"/>
          <w:cs/>
        </w:rPr>
        <w:t xml:space="preserve"> (ขาดทุน) </w:t>
      </w:r>
      <w:r>
        <w:rPr>
          <w:rFonts w:ascii="Angsana New" w:hAnsi="Angsana New" w:hint="cs"/>
          <w:bCs/>
          <w:sz w:val="30"/>
          <w:szCs w:val="30"/>
          <w:cs/>
        </w:rPr>
        <w:t>ต่อหุ้น</w:t>
      </w:r>
    </w:p>
    <w:p w14:paraId="6694C5A1" w14:textId="2F62B8F8" w:rsidR="00C434E2" w:rsidRPr="00BF39E7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95EC47A" w14:textId="25DAFA6F" w:rsidR="00D66162" w:rsidRPr="00D66162" w:rsidRDefault="00D66162" w:rsidP="00D6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i/>
          <w:iCs/>
          <w:sz w:val="30"/>
          <w:szCs w:val="30"/>
          <w:cs/>
        </w:rPr>
      </w:pPr>
      <w:r w:rsidRPr="00D66162">
        <w:rPr>
          <w:rFonts w:ascii="Angsana New" w:hAnsi="Angsana New" w:hint="cs"/>
          <w:b/>
          <w:i/>
          <w:iCs/>
          <w:sz w:val="30"/>
          <w:szCs w:val="30"/>
          <w:cs/>
        </w:rPr>
        <w:t>กำไร</w:t>
      </w:r>
      <w:r w:rsidR="001465B4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1465B4">
        <w:rPr>
          <w:rFonts w:ascii="Angsana New" w:hAnsi="Angsana New" w:hint="cs"/>
          <w:b/>
          <w:i/>
          <w:iCs/>
          <w:sz w:val="30"/>
          <w:szCs w:val="30"/>
          <w:cs/>
        </w:rPr>
        <w:t xml:space="preserve">(ขาดทุน) </w:t>
      </w:r>
      <w:r w:rsidRPr="00D66162">
        <w:rPr>
          <w:rFonts w:ascii="Angsana New" w:hAnsi="Angsana New" w:hint="cs"/>
          <w:b/>
          <w:i/>
          <w:iCs/>
          <w:sz w:val="30"/>
          <w:szCs w:val="30"/>
          <w:cs/>
        </w:rPr>
        <w:t>ต่อหุ้นขั้นพื้นฐาน</w:t>
      </w:r>
    </w:p>
    <w:p w14:paraId="12421D38" w14:textId="4E4164A7" w:rsidR="00D66162" w:rsidRPr="00BF39E7" w:rsidRDefault="00D6616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AA6007" w:rsidRPr="00511F39" w14:paraId="21C0ADC9" w14:textId="77777777" w:rsidTr="00096608">
        <w:trPr>
          <w:tblHeader/>
        </w:trPr>
        <w:tc>
          <w:tcPr>
            <w:tcW w:w="4680" w:type="dxa"/>
          </w:tcPr>
          <w:p w14:paraId="38A3465F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6ACF8313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35E46491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15F2E179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AA6007" w:rsidRPr="00511F39" w14:paraId="6BABA694" w14:textId="77777777" w:rsidTr="00096608">
        <w:trPr>
          <w:tblHeader/>
        </w:trPr>
        <w:tc>
          <w:tcPr>
            <w:tcW w:w="4680" w:type="dxa"/>
          </w:tcPr>
          <w:p w14:paraId="77D7AECA" w14:textId="77777777" w:rsidR="00AA6007" w:rsidRPr="009B75D6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vAlign w:val="center"/>
          </w:tcPr>
          <w:p w14:paraId="2859731F" w14:textId="77777777" w:rsidR="00AA6007" w:rsidRPr="0000496A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0496A">
              <w:rPr>
                <w:rFonts w:ascii="Angsana New" w:hAnsi="Angsana New"/>
                <w:bCs/>
                <w:sz w:val="29"/>
                <w:szCs w:val="29"/>
              </w:rPr>
              <w:t>2566</w:t>
            </w:r>
          </w:p>
        </w:tc>
        <w:tc>
          <w:tcPr>
            <w:tcW w:w="263" w:type="dxa"/>
            <w:vAlign w:val="center"/>
          </w:tcPr>
          <w:p w14:paraId="0AA229EE" w14:textId="77777777" w:rsidR="00AA6007" w:rsidRPr="0000496A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0A2F55BF" w14:textId="77777777" w:rsidR="00AA6007" w:rsidRPr="0000496A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0496A">
              <w:rPr>
                <w:rFonts w:ascii="Angsana New" w:hAnsi="Angsana New"/>
                <w:bCs/>
                <w:sz w:val="29"/>
                <w:szCs w:val="29"/>
              </w:rPr>
              <w:t>2565</w:t>
            </w:r>
          </w:p>
        </w:tc>
        <w:tc>
          <w:tcPr>
            <w:tcW w:w="263" w:type="dxa"/>
          </w:tcPr>
          <w:p w14:paraId="54F94266" w14:textId="77777777" w:rsidR="00AA6007" w:rsidRPr="0000496A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9751DDD" w14:textId="77777777" w:rsidR="00AA6007" w:rsidRPr="0000496A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0496A">
              <w:rPr>
                <w:rFonts w:ascii="Angsana New" w:hAnsi="Angsana New"/>
                <w:bCs/>
                <w:sz w:val="29"/>
                <w:szCs w:val="29"/>
              </w:rPr>
              <w:t>2566</w:t>
            </w:r>
          </w:p>
        </w:tc>
        <w:tc>
          <w:tcPr>
            <w:tcW w:w="263" w:type="dxa"/>
            <w:vAlign w:val="center"/>
          </w:tcPr>
          <w:p w14:paraId="1D07AD2F" w14:textId="77777777" w:rsidR="00AA6007" w:rsidRPr="0000496A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A8BAE54" w14:textId="77777777" w:rsidR="00AA6007" w:rsidRPr="0000496A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0496A">
              <w:rPr>
                <w:rFonts w:ascii="Angsana New" w:hAnsi="Angsana New"/>
                <w:bCs/>
                <w:sz w:val="29"/>
                <w:szCs w:val="29"/>
              </w:rPr>
              <w:t>2565</w:t>
            </w:r>
          </w:p>
        </w:tc>
      </w:tr>
      <w:tr w:rsidR="00AA6007" w:rsidRPr="00511F39" w14:paraId="756763DB" w14:textId="77777777" w:rsidTr="00096608">
        <w:trPr>
          <w:tblHeader/>
        </w:trPr>
        <w:tc>
          <w:tcPr>
            <w:tcW w:w="4680" w:type="dxa"/>
          </w:tcPr>
          <w:p w14:paraId="33226258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49239712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AA6007" w:rsidRPr="00511F39" w14:paraId="2F9D899F" w14:textId="77777777" w:rsidTr="00096608">
        <w:tc>
          <w:tcPr>
            <w:tcW w:w="4680" w:type="dxa"/>
          </w:tcPr>
          <w:p w14:paraId="1A6EABFE" w14:textId="74B7EA90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</w:t>
            </w:r>
            <w:r w:rsidR="008E3B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(ขาดทุน)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22C8E440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0FE92ED7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FB69B6F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1B75ED68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62180D5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1E581AE3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50C3016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A6007" w:rsidRPr="00511F39" w14:paraId="438797F8" w14:textId="77777777" w:rsidTr="00F2113D">
        <w:tc>
          <w:tcPr>
            <w:tcW w:w="4680" w:type="dxa"/>
          </w:tcPr>
          <w:p w14:paraId="49B55321" w14:textId="5CC646AB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8E3BAD">
              <w:rPr>
                <w:rFonts w:ascii="Angsana New" w:hAnsi="Angsana New" w:hint="cs"/>
                <w:sz w:val="29"/>
                <w:szCs w:val="29"/>
                <w:cs/>
              </w:rPr>
              <w:t xml:space="preserve"> (ขาดทุน)</w:t>
            </w:r>
            <w:r w:rsidR="001465B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สำหรับ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4305EF" w14:textId="294A4FFE" w:rsidR="00AA6007" w:rsidRPr="00511F39" w:rsidRDefault="00EF789B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EF789B">
              <w:rPr>
                <w:rFonts w:ascii="Angsana New" w:hAnsi="Angsana New"/>
                <w:sz w:val="29"/>
                <w:szCs w:val="29"/>
              </w:rPr>
              <w:t>7</w:t>
            </w:r>
            <w:r w:rsidR="00413AE3">
              <w:rPr>
                <w:rFonts w:ascii="Angsana New" w:hAnsi="Angsana New"/>
                <w:sz w:val="29"/>
                <w:szCs w:val="29"/>
              </w:rPr>
              <w:t>3</w:t>
            </w:r>
            <w:r w:rsidRPr="00EF789B">
              <w:rPr>
                <w:rFonts w:ascii="Angsana New" w:hAnsi="Angsana New"/>
                <w:sz w:val="29"/>
                <w:szCs w:val="29"/>
              </w:rPr>
              <w:t>,</w:t>
            </w:r>
            <w:r w:rsidR="00413AE3">
              <w:rPr>
                <w:rFonts w:ascii="Angsana New" w:hAnsi="Angsana New"/>
                <w:sz w:val="29"/>
                <w:szCs w:val="29"/>
              </w:rPr>
              <w:t>962</w:t>
            </w:r>
          </w:p>
        </w:tc>
        <w:tc>
          <w:tcPr>
            <w:tcW w:w="263" w:type="dxa"/>
            <w:shd w:val="clear" w:color="auto" w:fill="auto"/>
          </w:tcPr>
          <w:p w14:paraId="42477FB6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BFB3372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E23F4D">
              <w:rPr>
                <w:rFonts w:ascii="Angsana New" w:hAnsi="Angsana New"/>
                <w:sz w:val="29"/>
                <w:szCs w:val="29"/>
              </w:rPr>
              <w:t>269,008</w:t>
            </w:r>
          </w:p>
        </w:tc>
        <w:tc>
          <w:tcPr>
            <w:tcW w:w="263" w:type="dxa"/>
            <w:shd w:val="clear" w:color="auto" w:fill="auto"/>
          </w:tcPr>
          <w:p w14:paraId="7EF17D71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16660DF" w14:textId="2160A40F" w:rsidR="00AA6007" w:rsidRPr="00511F39" w:rsidRDefault="007D2443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D2443">
              <w:rPr>
                <w:rFonts w:ascii="Angsana New" w:hAnsi="Angsana New"/>
                <w:sz w:val="29"/>
                <w:szCs w:val="29"/>
              </w:rPr>
              <w:t>(19,</w:t>
            </w:r>
            <w:r w:rsidR="003B6EC2">
              <w:rPr>
                <w:rFonts w:ascii="Angsana New" w:hAnsi="Angsana New"/>
                <w:sz w:val="29"/>
                <w:szCs w:val="29"/>
              </w:rPr>
              <w:t>345</w:t>
            </w:r>
            <w:r w:rsidRPr="007D2443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F9F1891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57E2614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49,335</w:t>
            </w:r>
          </w:p>
        </w:tc>
      </w:tr>
      <w:tr w:rsidR="00AA6007" w:rsidRPr="00511F39" w14:paraId="6C8C9CD3" w14:textId="77777777" w:rsidTr="00096608">
        <w:tc>
          <w:tcPr>
            <w:tcW w:w="4680" w:type="dxa"/>
          </w:tcPr>
          <w:p w14:paraId="43DDE29B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4B2229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76A4E2C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445A835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4F52B1E6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27FAAAF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66C3C527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F6F513D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A6007" w:rsidRPr="00511F39" w14:paraId="583C68BF" w14:textId="77777777" w:rsidTr="00096608">
        <w:tc>
          <w:tcPr>
            <w:tcW w:w="4680" w:type="dxa"/>
          </w:tcPr>
          <w:p w14:paraId="69693AAB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4FCA13E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6AC2894F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41A87F8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48DF20FE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3017954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5A98692D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407BF23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A6007" w:rsidRPr="00511F39" w14:paraId="1C1B7DB0" w14:textId="77777777" w:rsidTr="00096608">
        <w:tc>
          <w:tcPr>
            <w:tcW w:w="4680" w:type="dxa"/>
            <w:vAlign w:val="bottom"/>
          </w:tcPr>
          <w:p w14:paraId="208B48B9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1A7192D0" w14:textId="62D0F3E0" w:rsidR="00AA6007" w:rsidRPr="00511F39" w:rsidRDefault="00D614D4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219F27B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8782603" w14:textId="69E7D77F" w:rsidR="00AA6007" w:rsidRPr="00511F39" w:rsidRDefault="00F0072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00727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AA6007" w:rsidRPr="00511F39">
              <w:rPr>
                <w:rFonts w:ascii="Angsana New" w:hAnsi="Angsana New"/>
                <w:sz w:val="29"/>
                <w:szCs w:val="29"/>
                <w:lang w:val="en-US" w:bidi="th-TH"/>
              </w:rPr>
              <w:t>,200,000</w:t>
            </w:r>
          </w:p>
        </w:tc>
        <w:tc>
          <w:tcPr>
            <w:tcW w:w="263" w:type="dxa"/>
          </w:tcPr>
          <w:p w14:paraId="045705F4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98C1259" w14:textId="07BAC54C" w:rsidR="00AA6007" w:rsidRPr="00511F39" w:rsidRDefault="00D614D4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DA8965B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79CF97A" w14:textId="6EB888E8" w:rsidR="00AA6007" w:rsidRPr="00511F39" w:rsidRDefault="00F0072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00727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AA6007" w:rsidRPr="00511F39">
              <w:rPr>
                <w:rFonts w:ascii="Angsana New" w:hAnsi="Angsana New"/>
                <w:sz w:val="29"/>
                <w:szCs w:val="29"/>
                <w:lang w:val="en-US" w:bidi="th-TH"/>
              </w:rPr>
              <w:t>,200,000</w:t>
            </w:r>
          </w:p>
        </w:tc>
      </w:tr>
      <w:tr w:rsidR="00AA6007" w:rsidRPr="00511F39" w14:paraId="1395FF91" w14:textId="77777777" w:rsidTr="00096608">
        <w:tc>
          <w:tcPr>
            <w:tcW w:w="4680" w:type="dxa"/>
            <w:shd w:val="clear" w:color="auto" w:fill="auto"/>
          </w:tcPr>
          <w:p w14:paraId="65B17D89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6529DE3D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3FB277" w14:textId="19CD4B45" w:rsidR="00AA6007" w:rsidRPr="00511F39" w:rsidRDefault="00D614D4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30AE2CB7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24F625C6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213E6BD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208790EB" w14:textId="2BD4E6A9" w:rsidR="00AA6007" w:rsidRPr="00511F39" w:rsidRDefault="00D614D4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0BCF39F4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27EEEA0F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AA6007" w:rsidRPr="00511F39" w14:paraId="72B1B35F" w14:textId="77777777" w:rsidTr="00096608">
        <w:tc>
          <w:tcPr>
            <w:tcW w:w="4680" w:type="dxa"/>
          </w:tcPr>
          <w:p w14:paraId="7C7A2767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46906D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F1FA919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CA6F587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5C2626E4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EAED391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53F73A3D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E822AD3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A6007" w:rsidRPr="00511F39" w14:paraId="105349CC" w14:textId="77777777" w:rsidTr="00096608">
        <w:tc>
          <w:tcPr>
            <w:tcW w:w="4680" w:type="dxa"/>
          </w:tcPr>
          <w:p w14:paraId="263B31BC" w14:textId="62BF91F5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</w:t>
            </w:r>
            <w:r w:rsidR="008E3BA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(ขาดทุน) </w:t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EFB444" w14:textId="6172CE70" w:rsidR="00AA6007" w:rsidRPr="00C54191" w:rsidRDefault="00D614D4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EF789B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6</w:t>
            </w:r>
          </w:p>
        </w:tc>
        <w:tc>
          <w:tcPr>
            <w:tcW w:w="263" w:type="dxa"/>
          </w:tcPr>
          <w:p w14:paraId="51E36CAB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CCCBF67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0.22</w:t>
            </w:r>
          </w:p>
        </w:tc>
        <w:tc>
          <w:tcPr>
            <w:tcW w:w="263" w:type="dxa"/>
          </w:tcPr>
          <w:p w14:paraId="75D79FBE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6C18273E" w14:textId="3FCA6BE6" w:rsidR="00AA6007" w:rsidRPr="00511F39" w:rsidRDefault="00D614D4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(0.0</w:t>
            </w:r>
            <w:r w:rsidR="00C5419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63" w:type="dxa"/>
          </w:tcPr>
          <w:p w14:paraId="75A67306" w14:textId="77777777" w:rsidR="00AA6007" w:rsidRPr="00511F39" w:rsidRDefault="00AA6007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0D97B6FA" w14:textId="77777777" w:rsidR="00AA6007" w:rsidRPr="00511F39" w:rsidRDefault="00AA6007" w:rsidP="000966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0.04</w:t>
            </w:r>
          </w:p>
        </w:tc>
      </w:tr>
    </w:tbl>
    <w:p w14:paraId="6642DAB1" w14:textId="3BBCB5D0" w:rsidR="00AA6007" w:rsidRPr="00BF39E7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FD74A46" w14:textId="017D8B7F" w:rsidR="00AA6007" w:rsidRPr="00957A03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957A03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="008E3BAD">
        <w:rPr>
          <w:rFonts w:ascii="Angsana New" w:hAnsi="Angsana New" w:hint="cs"/>
          <w:i/>
          <w:iCs/>
          <w:sz w:val="30"/>
          <w:szCs w:val="30"/>
          <w:cs/>
        </w:rPr>
        <w:t xml:space="preserve"> (ขาดทุน) </w:t>
      </w:r>
      <w:r w:rsidRPr="00957A03">
        <w:rPr>
          <w:rFonts w:ascii="Angsana New" w:hAnsi="Angsana New" w:hint="cs"/>
          <w:i/>
          <w:iCs/>
          <w:sz w:val="30"/>
          <w:szCs w:val="30"/>
          <w:cs/>
        </w:rPr>
        <w:t>ต่อหุ้นปรับลด</w:t>
      </w:r>
    </w:p>
    <w:p w14:paraId="31495930" w14:textId="422BEF4C" w:rsidR="00AA6007" w:rsidRPr="00760E96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01CE0">
        <w:rPr>
          <w:rFonts w:ascii="Angsana New" w:hAnsi="Angsana New"/>
          <w:sz w:val="30"/>
          <w:szCs w:val="30"/>
          <w:cs/>
        </w:rPr>
        <w:t>บริษัทไม่ได้คำนวณกำไร</w:t>
      </w:r>
      <w:r w:rsidR="008E3BAD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F01CE0">
        <w:rPr>
          <w:rFonts w:ascii="Angsana New" w:hAnsi="Angsana New"/>
          <w:sz w:val="30"/>
          <w:szCs w:val="30"/>
          <w:cs/>
        </w:rPr>
        <w:t>ต่อหุ้นปรับลดจากใบสำคัญแสดงสิทธิที่จะซื้อหุ้นสามัญสำหรั</w:t>
      </w:r>
      <w:r w:rsidR="008E3BAD">
        <w:rPr>
          <w:rFonts w:ascii="Angsana New" w:hAnsi="Angsana New" w:hint="cs"/>
          <w:sz w:val="30"/>
          <w:szCs w:val="30"/>
          <w:cs/>
        </w:rPr>
        <w:t>บ</w:t>
      </w:r>
      <w:r w:rsidRPr="00F01CE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F01CE0">
        <w:rPr>
          <w:rFonts w:ascii="Angsana New" w:hAnsi="Angsana New"/>
          <w:sz w:val="30"/>
          <w:szCs w:val="30"/>
          <w:cs/>
        </w:rPr>
        <w:t>สิ้นสุดวันที่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="00F00727" w:rsidRPr="00F00727">
        <w:rPr>
          <w:rFonts w:ascii="Angsana New" w:hAnsi="Angsana New" w:hint="cs"/>
          <w:sz w:val="30"/>
          <w:szCs w:val="30"/>
        </w:rPr>
        <w:t>31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Pr="00F01CE0">
        <w:rPr>
          <w:rFonts w:ascii="Angsana New" w:hAnsi="Angsana New" w:hint="cs"/>
          <w:sz w:val="30"/>
          <w:szCs w:val="30"/>
          <w:cs/>
        </w:rPr>
        <w:t>มีนาคม</w:t>
      </w:r>
      <w:r w:rsidRPr="00F01CE0">
        <w:rPr>
          <w:rFonts w:ascii="Angsana New" w:hAnsi="Angsana New"/>
          <w:sz w:val="30"/>
          <w:szCs w:val="30"/>
          <w:cs/>
        </w:rPr>
        <w:t xml:space="preserve"> </w:t>
      </w:r>
      <w:r w:rsidRPr="00F01CE0">
        <w:rPr>
          <w:rFonts w:ascii="Angsana New" w:hAnsi="Angsana New"/>
          <w:sz w:val="30"/>
          <w:szCs w:val="30"/>
        </w:rPr>
        <w:t>256</w:t>
      </w:r>
      <w:r w:rsidR="0094390C">
        <w:rPr>
          <w:rFonts w:ascii="Angsana New" w:hAnsi="Angsana New"/>
          <w:sz w:val="30"/>
          <w:szCs w:val="30"/>
        </w:rPr>
        <w:t>6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Pr="00F01CE0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 w:rsidRPr="00F01CE0">
        <w:rPr>
          <w:rFonts w:ascii="Angsana New" w:hAnsi="Angsana New" w:hint="cs"/>
          <w:sz w:val="30"/>
          <w:szCs w:val="30"/>
          <w:cs/>
        </w:rPr>
        <w:t>งวด</w:t>
      </w:r>
      <w:r w:rsidRPr="00F01CE0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5197D383" w14:textId="7E63F35C" w:rsidR="00AA6007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bookmarkEnd w:id="5"/>
    <w:p w14:paraId="54AB6F3D" w14:textId="5048B4B0" w:rsidR="00ED097D" w:rsidRPr="009433A9" w:rsidRDefault="00ED097D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A31816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0168660" w14:textId="1EE5EC2C" w:rsidR="00ED097D" w:rsidRPr="00561B4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B05667C" w14:textId="7C62B1FB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="00A915CE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3B66BB1" w14:textId="77777777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360A99" w14:textId="77777777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1059EF" w14:textId="77777777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F9D771" w14:textId="6341957A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007" w:rsidSect="002A36AC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762" w:type="dxa"/>
        <w:tblInd w:w="860" w:type="dxa"/>
        <w:tblLayout w:type="fixed"/>
        <w:tblLook w:val="04A0" w:firstRow="1" w:lastRow="0" w:firstColumn="1" w:lastColumn="0" w:noHBand="0" w:noVBand="1"/>
      </w:tblPr>
      <w:tblGrid>
        <w:gridCol w:w="6429"/>
        <w:gridCol w:w="1619"/>
        <w:gridCol w:w="236"/>
        <w:gridCol w:w="1385"/>
        <w:gridCol w:w="236"/>
        <w:gridCol w:w="1114"/>
        <w:gridCol w:w="236"/>
        <w:gridCol w:w="1114"/>
        <w:gridCol w:w="236"/>
        <w:gridCol w:w="1114"/>
        <w:gridCol w:w="34"/>
        <w:gridCol w:w="9"/>
      </w:tblGrid>
      <w:tr w:rsidR="006C310C" w:rsidRPr="006C0D3A" w14:paraId="47BF7584" w14:textId="77777777" w:rsidTr="004957EC">
        <w:trPr>
          <w:gridAfter w:val="1"/>
          <w:wAfter w:w="8" w:type="dxa"/>
          <w:trHeight w:val="144"/>
        </w:trPr>
        <w:tc>
          <w:tcPr>
            <w:tcW w:w="6430" w:type="dxa"/>
            <w:shd w:val="clear" w:color="auto" w:fill="auto"/>
            <w:vAlign w:val="bottom"/>
          </w:tcPr>
          <w:p w14:paraId="2751F6F6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24" w:type="dxa"/>
            <w:gridSpan w:val="10"/>
            <w:vAlign w:val="bottom"/>
          </w:tcPr>
          <w:p w14:paraId="0E7C0B05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44AF156A" w14:textId="77777777" w:rsidTr="004957EC">
        <w:trPr>
          <w:gridAfter w:val="1"/>
          <w:wAfter w:w="8" w:type="dxa"/>
          <w:trHeight w:val="180"/>
        </w:trPr>
        <w:tc>
          <w:tcPr>
            <w:tcW w:w="6430" w:type="dxa"/>
            <w:shd w:val="clear" w:color="auto" w:fill="auto"/>
            <w:vAlign w:val="bottom"/>
          </w:tcPr>
          <w:p w14:paraId="170C135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54F720F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D787C9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48" w:type="dxa"/>
            <w:gridSpan w:val="6"/>
            <w:vAlign w:val="bottom"/>
          </w:tcPr>
          <w:p w14:paraId="4E80F7CB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1BF5A0EA" w14:textId="77777777" w:rsidTr="004957EC">
        <w:trPr>
          <w:gridAfter w:val="2"/>
          <w:wAfter w:w="43" w:type="dxa"/>
          <w:trHeight w:val="657"/>
        </w:trPr>
        <w:tc>
          <w:tcPr>
            <w:tcW w:w="6430" w:type="dxa"/>
            <w:shd w:val="clear" w:color="auto" w:fill="auto"/>
            <w:vAlign w:val="bottom"/>
          </w:tcPr>
          <w:p w14:paraId="0BD56837" w14:textId="5757576F" w:rsidR="00312654" w:rsidRPr="006C0D3A" w:rsidRDefault="00312654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2566</w:t>
            </w:r>
          </w:p>
        </w:tc>
        <w:tc>
          <w:tcPr>
            <w:tcW w:w="1619" w:type="dxa"/>
            <w:vAlign w:val="bottom"/>
          </w:tcPr>
          <w:p w14:paraId="150BBE4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CDA03BD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CE4FF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DD81B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C5B639" w14:textId="731C0CFA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EC8EC3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2D9173" w14:textId="7C9AD595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31D4FA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9C43962" w14:textId="75233CA2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4BA26378" w14:textId="77777777" w:rsidTr="004957EC">
        <w:trPr>
          <w:trHeight w:val="64"/>
        </w:trPr>
        <w:tc>
          <w:tcPr>
            <w:tcW w:w="6430" w:type="dxa"/>
            <w:shd w:val="clear" w:color="auto" w:fill="auto"/>
          </w:tcPr>
          <w:p w14:paraId="392AE502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32" w:type="dxa"/>
            <w:gridSpan w:val="11"/>
          </w:tcPr>
          <w:p w14:paraId="3DA059D0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182631F3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2FCEC371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19" w:type="dxa"/>
            <w:shd w:val="clear" w:color="auto" w:fill="auto"/>
          </w:tcPr>
          <w:p w14:paraId="2A2C9F8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F06026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CA559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4EA0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735F1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512FC7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6D6E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009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645D6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7A59F677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C56E690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14:paraId="7CD7C706" w14:textId="7D4DB7E3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7CFB3187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A80E17" w14:textId="24984330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093160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51ACAE" w14:textId="27C612C5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5A768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2521E" w14:textId="56AC04B9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7D951566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62D55A" w14:textId="130CAD73" w:rsidR="00312654" w:rsidRPr="006C0D3A" w:rsidRDefault="00312654" w:rsidP="000966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312654" w:rsidRPr="006C0D3A" w14:paraId="4EA9059F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68512472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0BF014F1" w14:textId="28031E20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11,931</w:t>
            </w:r>
          </w:p>
        </w:tc>
        <w:tc>
          <w:tcPr>
            <w:tcW w:w="236" w:type="dxa"/>
            <w:shd w:val="clear" w:color="auto" w:fill="auto"/>
          </w:tcPr>
          <w:p w14:paraId="146007C4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316B61B" w14:textId="73FD5B11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11,931</w:t>
            </w:r>
          </w:p>
        </w:tc>
        <w:tc>
          <w:tcPr>
            <w:tcW w:w="236" w:type="dxa"/>
          </w:tcPr>
          <w:p w14:paraId="595503B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7CA8D9" w14:textId="071374CE" w:rsidR="00312654" w:rsidRPr="006C0D3A" w:rsidRDefault="00312654" w:rsidP="00D53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11,931</w:t>
            </w:r>
          </w:p>
        </w:tc>
        <w:tc>
          <w:tcPr>
            <w:tcW w:w="236" w:type="dxa"/>
          </w:tcPr>
          <w:p w14:paraId="2266621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E4E0B" w14:textId="24628B05" w:rsidR="00312654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4EA98" w14:textId="77777777" w:rsidR="00312654" w:rsidRPr="00312654" w:rsidRDefault="00312654" w:rsidP="00312654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68F88097" w14:textId="79BB952B" w:rsidR="00312654" w:rsidRPr="006C0D3A" w:rsidRDefault="00312654" w:rsidP="00045CC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11,931</w:t>
            </w:r>
          </w:p>
        </w:tc>
      </w:tr>
      <w:tr w:rsidR="00312654" w:rsidRPr="006C0D3A" w14:paraId="7DC1CADA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45497935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B4EE" w14:textId="21294703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123,931</w:t>
            </w:r>
          </w:p>
        </w:tc>
        <w:tc>
          <w:tcPr>
            <w:tcW w:w="236" w:type="dxa"/>
            <w:shd w:val="clear" w:color="auto" w:fill="auto"/>
          </w:tcPr>
          <w:p w14:paraId="7218DDA8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7602" w14:textId="002BB4DC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123,931</w:t>
            </w:r>
          </w:p>
        </w:tc>
        <w:tc>
          <w:tcPr>
            <w:tcW w:w="236" w:type="dxa"/>
          </w:tcPr>
          <w:p w14:paraId="76480DD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48705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7097A5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A6335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B859D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11B40C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654" w:rsidRPr="006C0D3A" w14:paraId="24B9B57A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E900C47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shd w:val="clear" w:color="auto" w:fill="auto"/>
          </w:tcPr>
          <w:p w14:paraId="4733B5A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CD2B9A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4B0E7B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5A6AA7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65E558D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8DF4E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2F89EE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F5CA9B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0E6A745A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2654" w:rsidRPr="006C0D3A" w14:paraId="3F009805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373DCDF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19" w:type="dxa"/>
            <w:shd w:val="clear" w:color="auto" w:fill="auto"/>
          </w:tcPr>
          <w:p w14:paraId="0EECF8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036E40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A9625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F972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C769D3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833914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59318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CDCEB4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7F8DF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24AC0C3E" w14:textId="77777777" w:rsidTr="004957EC">
        <w:trPr>
          <w:gridAfter w:val="2"/>
          <w:wAfter w:w="43" w:type="dxa"/>
          <w:trHeight w:val="261"/>
        </w:trPr>
        <w:tc>
          <w:tcPr>
            <w:tcW w:w="6430" w:type="dxa"/>
            <w:shd w:val="clear" w:color="auto" w:fill="auto"/>
          </w:tcPr>
          <w:p w14:paraId="14D4DA80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44CF1C71" w14:textId="086D3CF5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88300E1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4C58BCF" w14:textId="58198233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1991566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AC447E" w14:textId="28914E77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26CC93E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51ED31" w14:textId="505682F0" w:rsidR="00312654" w:rsidRPr="006C0D3A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052B19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531DB2" w14:textId="7C4C70E5" w:rsidR="00312654" w:rsidRPr="006C0D3A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312654" w:rsidRPr="006C0D3A" w14:paraId="7BA4E775" w14:textId="77777777" w:rsidTr="004957EC">
        <w:trPr>
          <w:gridAfter w:val="2"/>
          <w:wAfter w:w="43" w:type="dxa"/>
          <w:trHeight w:val="261"/>
        </w:trPr>
        <w:tc>
          <w:tcPr>
            <w:tcW w:w="6430" w:type="dxa"/>
            <w:shd w:val="clear" w:color="auto" w:fill="auto"/>
          </w:tcPr>
          <w:p w14:paraId="775E7738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0913B" w14:textId="5385745F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CA0883B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72CC2" w14:textId="51CB5C82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639CC27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DD9E6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412DEB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F5D6C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DB67C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8E883D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36633BC" w14:textId="3FBA4F63" w:rsidR="006C310C" w:rsidRDefault="006C310C"/>
    <w:p w14:paraId="69847143" w14:textId="18FA118D" w:rsidR="006C310C" w:rsidRDefault="006C310C"/>
    <w:p w14:paraId="4C800B83" w14:textId="674690C1" w:rsidR="006C310C" w:rsidRDefault="006C310C"/>
    <w:p w14:paraId="192C3919" w14:textId="509726A8" w:rsidR="006C310C" w:rsidRDefault="006C310C"/>
    <w:p w14:paraId="51B2EC2C" w14:textId="292E1AEB" w:rsidR="006C310C" w:rsidRDefault="006C310C"/>
    <w:p w14:paraId="68CB7978" w14:textId="60FFD11A" w:rsidR="006C310C" w:rsidRDefault="006C310C"/>
    <w:p w14:paraId="5105AA7C" w14:textId="616A414B" w:rsidR="006C310C" w:rsidRDefault="006C310C"/>
    <w:p w14:paraId="4457C9D0" w14:textId="77777777" w:rsidR="006C310C" w:rsidRDefault="006C310C"/>
    <w:p w14:paraId="32539975" w14:textId="77777777" w:rsidR="006C310C" w:rsidRDefault="006C310C" w:rsidP="006C310C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3435" w:type="dxa"/>
        <w:tblInd w:w="877" w:type="dxa"/>
        <w:tblLayout w:type="fixed"/>
        <w:tblLook w:val="04A0" w:firstRow="1" w:lastRow="0" w:firstColumn="1" w:lastColumn="0" w:noHBand="0" w:noVBand="1"/>
      </w:tblPr>
      <w:tblGrid>
        <w:gridCol w:w="6142"/>
        <w:gridCol w:w="1619"/>
        <w:gridCol w:w="236"/>
        <w:gridCol w:w="1385"/>
        <w:gridCol w:w="236"/>
        <w:gridCol w:w="1114"/>
        <w:gridCol w:w="236"/>
        <w:gridCol w:w="1114"/>
        <w:gridCol w:w="236"/>
        <w:gridCol w:w="1108"/>
        <w:gridCol w:w="9"/>
      </w:tblGrid>
      <w:tr w:rsidR="006C310C" w:rsidRPr="006C0D3A" w14:paraId="1759DBEE" w14:textId="77777777" w:rsidTr="004957EC">
        <w:trPr>
          <w:gridAfter w:val="1"/>
          <w:wAfter w:w="8" w:type="dxa"/>
          <w:trHeight w:val="144"/>
        </w:trPr>
        <w:tc>
          <w:tcPr>
            <w:tcW w:w="6143" w:type="dxa"/>
            <w:shd w:val="clear" w:color="auto" w:fill="auto"/>
            <w:vAlign w:val="bottom"/>
          </w:tcPr>
          <w:p w14:paraId="4C32E79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84" w:type="dxa"/>
            <w:gridSpan w:val="9"/>
            <w:vAlign w:val="bottom"/>
          </w:tcPr>
          <w:p w14:paraId="57EC17CC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73DD2FA9" w14:textId="77777777" w:rsidTr="004957EC">
        <w:trPr>
          <w:gridAfter w:val="1"/>
          <w:wAfter w:w="8" w:type="dxa"/>
          <w:trHeight w:val="180"/>
        </w:trPr>
        <w:tc>
          <w:tcPr>
            <w:tcW w:w="6143" w:type="dxa"/>
            <w:shd w:val="clear" w:color="auto" w:fill="auto"/>
            <w:vAlign w:val="bottom"/>
          </w:tcPr>
          <w:p w14:paraId="6D5705B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E83FA0E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81CAF32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08" w:type="dxa"/>
            <w:gridSpan w:val="5"/>
            <w:vAlign w:val="bottom"/>
          </w:tcPr>
          <w:p w14:paraId="2F79EF46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2E57CFFD" w14:textId="77777777" w:rsidTr="004957EC">
        <w:trPr>
          <w:trHeight w:val="657"/>
        </w:trPr>
        <w:tc>
          <w:tcPr>
            <w:tcW w:w="6143" w:type="dxa"/>
            <w:shd w:val="clear" w:color="auto" w:fill="auto"/>
            <w:vAlign w:val="bottom"/>
          </w:tcPr>
          <w:p w14:paraId="077A616E" w14:textId="77777777" w:rsidR="00312654" w:rsidRPr="006C0D3A" w:rsidRDefault="00312654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19" w:type="dxa"/>
            <w:vAlign w:val="bottom"/>
          </w:tcPr>
          <w:p w14:paraId="62E04549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50CEFA87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F6DF44C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41C6A0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E6DB8BF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255624F" w14:textId="6C1B19BE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0A9525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AC8545A" w14:textId="61F23F9F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58F9DB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A761575" w14:textId="4E0269D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23AFB101" w14:textId="77777777" w:rsidTr="004957EC">
        <w:trPr>
          <w:trHeight w:val="64"/>
        </w:trPr>
        <w:tc>
          <w:tcPr>
            <w:tcW w:w="6143" w:type="dxa"/>
            <w:shd w:val="clear" w:color="auto" w:fill="auto"/>
          </w:tcPr>
          <w:p w14:paraId="79D2F818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92" w:type="dxa"/>
            <w:gridSpan w:val="10"/>
          </w:tcPr>
          <w:p w14:paraId="56D77BA8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55F63344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26262617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19" w:type="dxa"/>
            <w:shd w:val="clear" w:color="auto" w:fill="auto"/>
          </w:tcPr>
          <w:p w14:paraId="531EA3C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7DD3C5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321B8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730F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F01B3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CF0F4D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EC9FA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5F6E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1CDD3F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5D665F71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6119915F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14:paraId="48F2BBB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23189155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08C3DA7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1F25E5F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F50F3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354F94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EBB72C" w14:textId="0597FBD9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56DF191B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47D3000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312654" w:rsidRPr="006C0D3A" w14:paraId="0FEAE43C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3B684CCA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9286D9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  <w:shd w:val="clear" w:color="auto" w:fill="auto"/>
          </w:tcPr>
          <w:p w14:paraId="5F00997C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50D184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</w:tcPr>
          <w:p w14:paraId="5268C9F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18B35E" w14:textId="53E4F888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Pr="00312654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63A5DE2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49A463" w14:textId="551D2F38" w:rsidR="00312654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3458B6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1C3C0394" w14:textId="091A4E2F" w:rsidR="00312654" w:rsidRPr="006C0D3A" w:rsidRDefault="00312654" w:rsidP="004B4D9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</w:tr>
      <w:tr w:rsidR="00312654" w:rsidRPr="006C0D3A" w14:paraId="79445669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41429C5A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5452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14:paraId="2D1B046C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564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186D3DF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F01BA8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361CDF7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275B5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7788A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5080380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59930B85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4DB3E7C4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shd w:val="clear" w:color="auto" w:fill="auto"/>
          </w:tcPr>
          <w:p w14:paraId="692B1CB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FA5EF2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1192D0C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DE21BF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0657E78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755A68E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8785D7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CA63A08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7" w:type="dxa"/>
            <w:gridSpan w:val="2"/>
          </w:tcPr>
          <w:p w14:paraId="000D074C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2654" w:rsidRPr="006C0D3A" w14:paraId="18DDDEA4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792DCF8B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19" w:type="dxa"/>
            <w:shd w:val="clear" w:color="auto" w:fill="auto"/>
          </w:tcPr>
          <w:p w14:paraId="6474C72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0A35E8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5C2EB5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050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8BCB3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1FF93E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DA1B9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1A123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26F8C69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71518525" w14:textId="77777777" w:rsidTr="004957EC">
        <w:trPr>
          <w:trHeight w:val="261"/>
        </w:trPr>
        <w:tc>
          <w:tcPr>
            <w:tcW w:w="6143" w:type="dxa"/>
            <w:shd w:val="clear" w:color="auto" w:fill="auto"/>
          </w:tcPr>
          <w:p w14:paraId="12B2E69D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51E704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6BC5DB82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082FF4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5C87A30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871146" w14:textId="1D114202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0AAE855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D5AED" w14:textId="0D791D43" w:rsidR="00312654" w:rsidRPr="006C0D3A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26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D6228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1F71BC9" w14:textId="03BBC71D" w:rsidR="00312654" w:rsidRPr="006C0D3A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312654" w:rsidRPr="006C0D3A" w14:paraId="35F15F14" w14:textId="77777777" w:rsidTr="004957EC">
        <w:trPr>
          <w:trHeight w:val="261"/>
        </w:trPr>
        <w:tc>
          <w:tcPr>
            <w:tcW w:w="6143" w:type="dxa"/>
            <w:shd w:val="clear" w:color="auto" w:fill="auto"/>
          </w:tcPr>
          <w:p w14:paraId="5F6DC6FD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D0C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4318BC01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532C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13108C8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EC3D88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E017B7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EAAE8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36DF50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3321F194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7D94E19" w14:textId="77777777" w:rsidR="006C310C" w:rsidRPr="00987D53" w:rsidRDefault="006C310C" w:rsidP="006C310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356D1254" w14:textId="3464EA06" w:rsidR="006C310C" w:rsidRDefault="006C310C"/>
    <w:p w14:paraId="4246D7A1" w14:textId="0909E3F1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0C41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783F31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5182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E6518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6"/>
      <w:r w:rsidR="0051442E" w:rsidRPr="00E65182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3B2301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1C0EBF1D" w:rsidR="00664D13" w:rsidRPr="00E65182" w:rsidRDefault="00C64BD1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B76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76C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76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17443FC0" w:rsidR="00536876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4B99CEB9" w14:textId="77777777" w:rsidTr="006D108A">
        <w:tc>
          <w:tcPr>
            <w:tcW w:w="3106" w:type="pct"/>
          </w:tcPr>
          <w:p w14:paraId="4A95BD4C" w14:textId="63C25C5A" w:rsidR="003A3A77" w:rsidRPr="003B2301" w:rsidRDefault="003B2301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301">
              <w:rPr>
                <w:rFonts w:asciiTheme="majorBidi" w:hAnsi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74" w:type="pct"/>
          </w:tcPr>
          <w:p w14:paraId="6D8BE4A6" w14:textId="2D0AD5A3" w:rsidR="003A3A77" w:rsidRPr="003B2301" w:rsidRDefault="00642245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30" w:type="pct"/>
          </w:tcPr>
          <w:p w14:paraId="2ACF9E8E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A0276F0" w14:textId="7F280414" w:rsidR="003A3A77" w:rsidRPr="00E65182" w:rsidRDefault="00642245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A3A77" w:rsidRPr="003B2301" w14:paraId="0284EF19" w14:textId="77777777" w:rsidTr="006D108A">
        <w:tc>
          <w:tcPr>
            <w:tcW w:w="3106" w:type="pct"/>
          </w:tcPr>
          <w:p w14:paraId="098E8E16" w14:textId="77777777" w:rsidR="003A3A77" w:rsidRPr="003B2301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3CEDA44E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03C514AA" w14:textId="77777777" w:rsidR="003A3A77" w:rsidRPr="003B2301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AB66672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65083312" w14:textId="77777777" w:rsidTr="006D108A">
        <w:tc>
          <w:tcPr>
            <w:tcW w:w="3106" w:type="pct"/>
          </w:tcPr>
          <w:p w14:paraId="7EFE59D1" w14:textId="174EDBDD" w:rsidR="003A3A77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1AAFCAEA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27277F04" w:rsidR="006D14E8" w:rsidRPr="00E802C9" w:rsidRDefault="00F31120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</w:t>
            </w:r>
            <w:r w:rsidR="00082C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30" w:type="pct"/>
          </w:tcPr>
          <w:p w14:paraId="6510EFA0" w14:textId="77777777" w:rsidR="006D14E8" w:rsidRPr="00E65182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79DD8FC2" w:rsidR="006D14E8" w:rsidRPr="00E802C9" w:rsidRDefault="00A94300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</w:t>
            </w:r>
            <w:r w:rsidR="00DF4F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113FD96B" w:rsidR="00EF452B" w:rsidRPr="00E65182" w:rsidRDefault="00642245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268,044</w:t>
            </w:r>
          </w:p>
        </w:tc>
        <w:tc>
          <w:tcPr>
            <w:tcW w:w="130" w:type="pct"/>
          </w:tcPr>
          <w:p w14:paraId="376177A2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4BBE7EAE" w:rsidR="00EF452B" w:rsidRPr="00E65182" w:rsidRDefault="00642245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249,446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F2E252E" w:rsidR="00EF452B" w:rsidRPr="00E65182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3CB3C112" w:rsidR="00EF452B" w:rsidRPr="00E802C9" w:rsidRDefault="00927635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23,626</w:t>
            </w:r>
          </w:p>
        </w:tc>
        <w:tc>
          <w:tcPr>
            <w:tcW w:w="130" w:type="pct"/>
          </w:tcPr>
          <w:p w14:paraId="043F85F7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566C290D" w:rsidR="00EF452B" w:rsidRPr="00E802C9" w:rsidRDefault="00927635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8,164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62BEFA3D" w:rsidR="00EF452B" w:rsidRPr="009433A9" w:rsidRDefault="005304B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B9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F4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71C9CAD1" w:rsidR="00EF452B" w:rsidRPr="00EA1D20" w:rsidRDefault="00E10B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438,132</w:t>
            </w:r>
          </w:p>
        </w:tc>
      </w:tr>
    </w:tbl>
    <w:p w14:paraId="6C2CF954" w14:textId="1CB5DFA3" w:rsidR="003B2301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7BC9EFC" w14:textId="7B75E727" w:rsidR="00F06B11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4FE5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F9501B" w14:textId="3052E1BD" w:rsidR="002A7495" w:rsidRPr="00A7416B" w:rsidRDefault="002A7495" w:rsidP="004957E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  <w:cs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ในปี </w:t>
      </w:r>
      <w:r w:rsidRPr="00FF3F22">
        <w:rPr>
          <w:rFonts w:ascii="Angsana New" w:hAnsi="Angsana New"/>
          <w:sz w:val="30"/>
          <w:szCs w:val="30"/>
        </w:rPr>
        <w:t>2562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</w:t>
      </w:r>
      <w:r w:rsidR="004957EC">
        <w:rPr>
          <w:rFonts w:ascii="Angsana New" w:hAnsi="Angsana New"/>
          <w:sz w:val="30"/>
          <w:szCs w:val="30"/>
        </w:rPr>
        <w:t xml:space="preserve">        </w:t>
      </w:r>
      <w:r w:rsidRPr="00A7416B">
        <w:rPr>
          <w:rFonts w:ascii="Angsana New" w:hAnsi="Angsana New"/>
          <w:sz w:val="30"/>
          <w:szCs w:val="30"/>
          <w:cs/>
        </w:rPr>
        <w:t>รีซอสเซส (ประเทศไทย) จำกัด (“</w:t>
      </w:r>
      <w:r w:rsidRPr="00A7416B">
        <w:rPr>
          <w:rFonts w:ascii="Angsana New" w:hAnsi="Angsana New"/>
          <w:sz w:val="30"/>
          <w:szCs w:val="30"/>
        </w:rPr>
        <w:t xml:space="preserve">ECOR”) </w:t>
      </w:r>
      <w:r w:rsidRPr="00A7416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A7416B">
        <w:rPr>
          <w:rFonts w:ascii="Angsana New" w:hAnsi="Angsana New"/>
          <w:sz w:val="30"/>
          <w:szCs w:val="30"/>
        </w:rPr>
        <w:t xml:space="preserve">ECOR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บริษัทได้รับ     </w:t>
      </w:r>
      <w:r w:rsidR="004957EC">
        <w:rPr>
          <w:rFonts w:ascii="Angsana New" w:hAnsi="Angsana New"/>
          <w:sz w:val="30"/>
          <w:szCs w:val="30"/>
        </w:rPr>
        <w:t xml:space="preserve">              </w:t>
      </w:r>
      <w:r w:rsidRPr="00A7416B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FF3F22">
        <w:rPr>
          <w:rFonts w:ascii="Angsana New" w:hAnsi="Angsana New"/>
          <w:sz w:val="30"/>
          <w:szCs w:val="30"/>
        </w:rPr>
        <w:t>40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71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Pr="00FF3F22">
        <w:rPr>
          <w:rFonts w:ascii="Angsana New" w:hAnsi="Angsana New"/>
          <w:sz w:val="30"/>
          <w:szCs w:val="30"/>
        </w:rPr>
        <w:t>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</w:t>
      </w:r>
      <w:r w:rsidRPr="00A7416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A7416B">
        <w:rPr>
          <w:rFonts w:ascii="Angsana New" w:hAnsi="Angsana New"/>
          <w:sz w:val="30"/>
          <w:szCs w:val="30"/>
        </w:rPr>
        <w:t xml:space="preserve">ECOR      </w:t>
      </w:r>
      <w:r w:rsidRPr="00A7416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FF3F22">
        <w:rPr>
          <w:rFonts w:ascii="Angsana New" w:hAnsi="Angsana New"/>
          <w:sz w:val="30"/>
          <w:szCs w:val="30"/>
        </w:rPr>
        <w:t>24</w:t>
      </w:r>
      <w:r w:rsidRPr="00A741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</w:rPr>
        <w:t xml:space="preserve"> ECOR          </w:t>
      </w:r>
      <w:r w:rsidRPr="00A7416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Pr="00FF3F22">
        <w:rPr>
          <w:rFonts w:ascii="Angsana New" w:hAnsi="Angsana New"/>
          <w:sz w:val="30"/>
          <w:szCs w:val="30"/>
        </w:rPr>
        <w:t>12</w:t>
      </w:r>
      <w:r w:rsidRPr="00A741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ปฏิบัติตาม  </w:t>
      </w:r>
      <w:r w:rsidR="00D01A3B">
        <w:rPr>
          <w:rFonts w:ascii="Angsana New" w:hAnsi="Angsana New" w:hint="cs"/>
          <w:sz w:val="30"/>
          <w:szCs w:val="30"/>
          <w:cs/>
        </w:rPr>
        <w:t xml:space="preserve">   </w:t>
      </w:r>
      <w:r w:rsidRPr="00A7416B">
        <w:rPr>
          <w:rFonts w:ascii="Angsana New" w:hAnsi="Angsana New"/>
          <w:sz w:val="30"/>
          <w:szCs w:val="30"/>
          <w:cs/>
        </w:rPr>
        <w:t xml:space="preserve">คำชี้ขาดของคณะอนุญาโตตุลาการและให้ยกคำร้องที่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>ขอให้เพิกถอนคำชี้ขาดของอนุญาโตตุลาการ ต่อมา</w:t>
      </w:r>
      <w:r w:rsidR="004957EC">
        <w:rPr>
          <w:rFonts w:ascii="Angsana New" w:hAnsi="Angsana New"/>
          <w:sz w:val="30"/>
          <w:szCs w:val="30"/>
        </w:rPr>
        <w:t xml:space="preserve">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F3F22">
        <w:rPr>
          <w:rFonts w:ascii="Angsana New" w:hAnsi="Angsana New"/>
          <w:sz w:val="30"/>
          <w:szCs w:val="30"/>
        </w:rPr>
        <w:t>6</w:t>
      </w:r>
      <w:r w:rsidRPr="00A7416B">
        <w:rPr>
          <w:rFonts w:ascii="Angsana New" w:hAnsi="Angsana New"/>
          <w:sz w:val="30"/>
          <w:szCs w:val="30"/>
          <w:cs/>
        </w:rPr>
        <w:t xml:space="preserve"> ตุลาคม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</w:rPr>
        <w:t xml:space="preserve"> ECOR </w:t>
      </w:r>
      <w:r w:rsidRPr="00A7416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 xml:space="preserve">2566 </w:t>
      </w:r>
      <w:r w:rsidRPr="00A7416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A7416B">
        <w:rPr>
          <w:rFonts w:ascii="Angsana New" w:hAnsi="Angsana New"/>
          <w:sz w:val="30"/>
          <w:szCs w:val="30"/>
          <w:cs/>
        </w:rPr>
        <w:t>ยื่น</w:t>
      </w:r>
      <w:r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A7416B">
        <w:rPr>
          <w:rFonts w:ascii="Angsana New" w:hAnsi="Angsana New"/>
          <w:sz w:val="30"/>
          <w:szCs w:val="30"/>
          <w:cs/>
        </w:rPr>
        <w:t>ดค้าน</w:t>
      </w:r>
      <w:r>
        <w:rPr>
          <w:rFonts w:ascii="Angsana New" w:hAnsi="Angsana New" w:hint="cs"/>
          <w:sz w:val="30"/>
          <w:szCs w:val="30"/>
          <w:cs/>
        </w:rPr>
        <w:t>คำร้องขอ</w:t>
      </w:r>
      <w:r w:rsidRPr="00A7416B">
        <w:rPr>
          <w:rFonts w:ascii="Angsana New" w:hAnsi="Angsana New"/>
          <w:sz w:val="30"/>
          <w:szCs w:val="30"/>
          <w:cs/>
        </w:rPr>
        <w:t xml:space="preserve">ทุเลาการบังคับคดีของ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 w:hint="cs"/>
          <w:sz w:val="30"/>
          <w:szCs w:val="30"/>
          <w:cs/>
        </w:rPr>
        <w:t>โดยสำนวนคดีอยู่ในระหว่างการรวบรวมส่งให้ศาลฎีกาพิจาณาวินิจฉัยและทำคำพิพากษา</w:t>
      </w:r>
    </w:p>
    <w:p w14:paraId="6BFE7E53" w14:textId="77777777" w:rsidR="00A92B49" w:rsidRDefault="00A92B49" w:rsidP="00A92B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55DAA" w14:textId="6C90F617" w:rsidR="00731749" w:rsidRDefault="00731749" w:rsidP="004957E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FF3F22">
        <w:rPr>
          <w:rFonts w:ascii="Angsana New" w:hAnsi="Angsana New"/>
          <w:sz w:val="30"/>
          <w:szCs w:val="30"/>
        </w:rPr>
        <w:t>17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59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</w:t>
      </w:r>
      <w:r>
        <w:rPr>
          <w:rFonts w:ascii="Angsana New" w:hAnsi="Angsana New" w:hint="cs"/>
          <w:sz w:val="30"/>
          <w:szCs w:val="30"/>
          <w:cs/>
        </w:rPr>
        <w:t xml:space="preserve">สำหรับคดีมูลทรัพย์ที่ฟ้อง </w:t>
      </w:r>
      <w:r>
        <w:rPr>
          <w:rFonts w:ascii="Angsana New" w:hAnsi="Angsana New"/>
          <w:sz w:val="30"/>
          <w:szCs w:val="30"/>
        </w:rPr>
        <w:t xml:space="preserve">4.82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</w:t>
      </w:r>
      <w:r w:rsidRPr="00FF3F22">
        <w:rPr>
          <w:rFonts w:ascii="Angsana New" w:hAnsi="Angsana New"/>
          <w:sz w:val="30"/>
          <w:szCs w:val="30"/>
        </w:rPr>
        <w:t>8</w:t>
      </w:r>
      <w:r w:rsidRPr="00A7416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Pr="00A7416B">
        <w:rPr>
          <w:rFonts w:ascii="Angsana New" w:hAnsi="Angsana New"/>
          <w:sz w:val="30"/>
          <w:szCs w:val="30"/>
          <w:cs/>
        </w:rPr>
        <w:t xml:space="preserve"> </w:t>
      </w:r>
      <w:r w:rsidRPr="00FF3F2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 xml:space="preserve">ให้ชำระเงินแก่โจทย์เป็นจำนวนเงิน </w:t>
      </w:r>
      <w:r>
        <w:rPr>
          <w:rFonts w:ascii="Angsana New" w:hAnsi="Angsana New"/>
          <w:sz w:val="30"/>
          <w:szCs w:val="30"/>
        </w:rPr>
        <w:t>0.63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Pr="00FF3F22">
        <w:rPr>
          <w:rFonts w:ascii="Angsana New" w:hAnsi="Angsana New"/>
          <w:sz w:val="30"/>
          <w:szCs w:val="30"/>
        </w:rPr>
        <w:t>0</w:t>
      </w:r>
      <w:r w:rsidRPr="00A7416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09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>อย่างไรก็ตาม บริษัทได้รับความคุ้มครองตามประกันวินาศภัยตามวงเงินกรมธรรม์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ทั้งจำนวน</w:t>
      </w:r>
      <w:r w:rsidRPr="00BC2705">
        <w:rPr>
          <w:rFonts w:ascii="Angsana New" w:hAnsi="Angsana New"/>
          <w:sz w:val="30"/>
          <w:szCs w:val="30"/>
          <w:cs/>
        </w:rPr>
        <w:t>โดยคดีความข้างต้น</w:t>
      </w:r>
      <w:r w:rsidRPr="00BC2705">
        <w:rPr>
          <w:rFonts w:ascii="Angsana New" w:hAnsi="Angsana New" w:hint="cs"/>
          <w:sz w:val="30"/>
          <w:szCs w:val="30"/>
          <w:cs/>
        </w:rPr>
        <w:t xml:space="preserve">ส่วนมูลทรัพย์ที่ฟ้อง </w:t>
      </w:r>
      <w:r w:rsidRPr="00BC2705">
        <w:rPr>
          <w:rFonts w:ascii="Angsana New" w:hAnsi="Angsana New"/>
          <w:sz w:val="30"/>
          <w:szCs w:val="30"/>
        </w:rPr>
        <w:t xml:space="preserve">12.77 </w:t>
      </w:r>
      <w:r w:rsidRPr="00BC2705">
        <w:rPr>
          <w:rFonts w:ascii="Angsana New" w:hAnsi="Angsana New" w:hint="cs"/>
          <w:sz w:val="30"/>
          <w:szCs w:val="30"/>
          <w:cs/>
        </w:rPr>
        <w:t>ล้านบาท</w:t>
      </w:r>
      <w:r w:rsidRPr="00BC2705">
        <w:rPr>
          <w:rFonts w:ascii="Angsana New" w:hAnsi="Angsana New"/>
          <w:sz w:val="30"/>
          <w:szCs w:val="30"/>
          <w:cs/>
        </w:rPr>
        <w:t>ยังไม่ถึงที่สิ้นสุดและยังมีความไม่แน่นอน บริษัทจึงไม่มีการตั้งประมาณการสำหรับหนี้สินที่อาจเกิดขึ้นจากการถูกฟ้องร้องดังกล่าว</w:t>
      </w:r>
    </w:p>
    <w:p w14:paraId="4481BB48" w14:textId="1F27CD82" w:rsidR="00D23642" w:rsidRDefault="00D23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821575A" w14:textId="29E55A50" w:rsidR="00CF1B93" w:rsidRDefault="00802B84" w:rsidP="00802B8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02B84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EC68035" w14:textId="717262D1" w:rsidR="00802B84" w:rsidRPr="00802B84" w:rsidRDefault="00802B84" w:rsidP="0080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CB507" w14:textId="0BF9257E" w:rsidR="001E0B64" w:rsidRPr="00D5115F" w:rsidRDefault="001E0B64" w:rsidP="001E0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5115F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เมื่อวันที่</w:t>
      </w:r>
      <w:r w:rsidR="00817C84">
        <w:rPr>
          <w:rFonts w:ascii="Angsana New" w:hAnsi="Angsana New" w:hint="cs"/>
          <w:sz w:val="30"/>
          <w:szCs w:val="30"/>
          <w:cs/>
        </w:rPr>
        <w:t xml:space="preserve"> </w:t>
      </w:r>
      <w:r w:rsidRPr="00D5115F">
        <w:rPr>
          <w:rFonts w:ascii="Angsana New" w:hAnsi="Angsana New"/>
          <w:sz w:val="30"/>
          <w:szCs w:val="30"/>
        </w:rPr>
        <w:t xml:space="preserve">27 </w:t>
      </w:r>
      <w:r w:rsidRPr="00D5115F">
        <w:rPr>
          <w:rFonts w:ascii="Angsana New" w:hAnsi="Angsana New"/>
          <w:sz w:val="30"/>
          <w:szCs w:val="30"/>
          <w:cs/>
        </w:rPr>
        <w:t xml:space="preserve">เมษายน </w:t>
      </w:r>
      <w:r w:rsidRPr="00D511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5115F">
        <w:rPr>
          <w:rFonts w:ascii="Angsana New" w:hAnsi="Angsana New"/>
          <w:sz w:val="30"/>
          <w:szCs w:val="30"/>
        </w:rPr>
        <w:t xml:space="preserve"> </w:t>
      </w:r>
      <w:r w:rsidRPr="00D5115F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</w:t>
      </w:r>
      <w:r w:rsidR="00C81B02">
        <w:rPr>
          <w:rFonts w:ascii="Angsana New" w:hAnsi="Angsana New"/>
          <w:sz w:val="30"/>
          <w:szCs w:val="30"/>
        </w:rPr>
        <w:t xml:space="preserve">      </w:t>
      </w:r>
      <w:r w:rsidRPr="00D5115F">
        <w:rPr>
          <w:rFonts w:ascii="Angsana New" w:hAnsi="Angsana New"/>
          <w:sz w:val="30"/>
          <w:szCs w:val="30"/>
          <w:cs/>
        </w:rPr>
        <w:t xml:space="preserve">กำไรสะสมสำหรับปี </w:t>
      </w:r>
      <w:r w:rsidRPr="00D511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D5115F">
        <w:rPr>
          <w:rFonts w:ascii="Angsana New" w:hAnsi="Angsana New"/>
          <w:sz w:val="30"/>
          <w:szCs w:val="30"/>
        </w:rPr>
        <w:t xml:space="preserve"> </w:t>
      </w:r>
      <w:r w:rsidRPr="00D5115F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Pr="00D5115F">
        <w:rPr>
          <w:rFonts w:ascii="Angsana New" w:hAnsi="Angsana New"/>
          <w:sz w:val="30"/>
          <w:szCs w:val="30"/>
        </w:rPr>
        <w:t xml:space="preserve">0.055 </w:t>
      </w:r>
      <w:r w:rsidRPr="00D5115F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D5115F">
        <w:rPr>
          <w:rFonts w:ascii="Angsana New" w:hAnsi="Angsana New"/>
          <w:sz w:val="30"/>
          <w:szCs w:val="30"/>
        </w:rPr>
        <w:t xml:space="preserve">66 </w:t>
      </w:r>
      <w:r w:rsidRPr="00D5115F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D5115F">
        <w:rPr>
          <w:rFonts w:ascii="Angsana New" w:hAnsi="Angsana New"/>
          <w:sz w:val="30"/>
          <w:szCs w:val="30"/>
        </w:rPr>
        <w:t>256</w:t>
      </w:r>
      <w:r w:rsidR="004C041E">
        <w:rPr>
          <w:rFonts w:ascii="Angsana New" w:hAnsi="Angsana New"/>
          <w:sz w:val="30"/>
          <w:szCs w:val="30"/>
        </w:rPr>
        <w:t>6</w:t>
      </w:r>
    </w:p>
    <w:p w14:paraId="7FFE9B1B" w14:textId="39C38402" w:rsidR="00CD47A1" w:rsidRPr="00C20CCC" w:rsidRDefault="00CD47A1" w:rsidP="00C2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</w:pPr>
    </w:p>
    <w:sectPr w:rsidR="00CD47A1" w:rsidRPr="00C20CCC" w:rsidSect="000C41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77DC3" w14:textId="77777777" w:rsidR="007B18AD" w:rsidRDefault="007B18AD">
      <w:r>
        <w:separator/>
      </w:r>
    </w:p>
  </w:endnote>
  <w:endnote w:type="continuationSeparator" w:id="0">
    <w:p w14:paraId="21D5897B" w14:textId="77777777" w:rsidR="007B18AD" w:rsidRDefault="007B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EA22" w14:textId="6646EE0F" w:rsidR="00195D12" w:rsidRDefault="00000000" w:rsidP="00BA4A5D">
    <w:pPr>
      <w:pStyle w:val="Footer"/>
      <w:tabs>
        <w:tab w:val="clear" w:pos="5613"/>
        <w:tab w:val="center" w:pos="4802"/>
        <w:tab w:val="left" w:pos="5611"/>
      </w:tabs>
      <w:jc w:val="center"/>
    </w:pPr>
    <w:sdt>
      <w:sdtPr>
        <w:id w:val="-2148849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3B29" w14:textId="77777777" w:rsidR="00112319" w:rsidRDefault="00000000" w:rsidP="00112319">
    <w:pPr>
      <w:pStyle w:val="Footer"/>
      <w:tabs>
        <w:tab w:val="clear" w:pos="5613"/>
        <w:tab w:val="center" w:pos="4802"/>
        <w:tab w:val="left" w:pos="5611"/>
      </w:tabs>
      <w:jc w:val="center"/>
    </w:pPr>
    <w:sdt>
      <w:sdtPr>
        <w:id w:val="912859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12319"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12319"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12319"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12319">
          <w:rPr>
            <w:rFonts w:asciiTheme="majorBidi" w:hAnsiTheme="majorBidi" w:cstheme="majorBidi"/>
            <w:sz w:val="30"/>
            <w:szCs w:val="30"/>
          </w:rPr>
          <w:t>13</w:t>
        </w:r>
        <w:r w:rsidR="00112319"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92FEA" w14:textId="77777777" w:rsidR="007B18AD" w:rsidRDefault="007B18AD">
      <w:r>
        <w:separator/>
      </w:r>
    </w:p>
  </w:footnote>
  <w:footnote w:type="continuationSeparator" w:id="0">
    <w:p w14:paraId="5FF87DC0" w14:textId="77777777" w:rsidR="007B18AD" w:rsidRDefault="007B1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35DF9" w14:textId="77777777" w:rsidR="00397023" w:rsidRPr="00B2797B" w:rsidRDefault="00397023" w:rsidP="003970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A98F2C5" w14:textId="77777777" w:rsidR="00397023" w:rsidRDefault="00397023" w:rsidP="003970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A65D31" w14:textId="77777777" w:rsidR="00397023" w:rsidRDefault="00397023" w:rsidP="003970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151CA4F" w14:textId="77777777" w:rsidR="00397023" w:rsidRPr="00F575DC" w:rsidRDefault="00397023" w:rsidP="0039702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BBA" w14:textId="77777777" w:rsidR="00B604DF" w:rsidRPr="00B2797B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5348B99" w14:textId="77777777" w:rsidR="00B604DF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DC3BEF" w14:textId="77777777" w:rsidR="00B604DF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AF40104" w14:textId="77777777" w:rsidR="00B604DF" w:rsidRPr="00F575DC" w:rsidRDefault="00B604DF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D40F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EF13483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788977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93E6815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CE6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376F97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7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18"/>
  </w:num>
  <w:num w:numId="17" w16cid:durableId="795441836">
    <w:abstractNumId w:val="19"/>
  </w:num>
  <w:num w:numId="18" w16cid:durableId="880673726">
    <w:abstractNumId w:val="15"/>
  </w:num>
  <w:num w:numId="19" w16cid:durableId="2110004164">
    <w:abstractNumId w:val="20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1"/>
  </w:num>
  <w:num w:numId="26" w16cid:durableId="2037805653">
    <w:abstractNumId w:val="16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C5A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A0B"/>
    <w:rsid w:val="00032E07"/>
    <w:rsid w:val="0003363B"/>
    <w:rsid w:val="000337A2"/>
    <w:rsid w:val="00034DDD"/>
    <w:rsid w:val="0003539B"/>
    <w:rsid w:val="00035427"/>
    <w:rsid w:val="00035930"/>
    <w:rsid w:val="00035D4B"/>
    <w:rsid w:val="000366A2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7891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39A"/>
    <w:rsid w:val="000A358E"/>
    <w:rsid w:val="000A386C"/>
    <w:rsid w:val="000A391A"/>
    <w:rsid w:val="000A3A4C"/>
    <w:rsid w:val="000A435D"/>
    <w:rsid w:val="000A43C2"/>
    <w:rsid w:val="000A45E8"/>
    <w:rsid w:val="000A4922"/>
    <w:rsid w:val="000A4C33"/>
    <w:rsid w:val="000A4D0B"/>
    <w:rsid w:val="000A5192"/>
    <w:rsid w:val="000A5261"/>
    <w:rsid w:val="000A5FA5"/>
    <w:rsid w:val="000A64D4"/>
    <w:rsid w:val="000A6974"/>
    <w:rsid w:val="000A70CB"/>
    <w:rsid w:val="000A7164"/>
    <w:rsid w:val="000A75C3"/>
    <w:rsid w:val="000A78FE"/>
    <w:rsid w:val="000A7946"/>
    <w:rsid w:val="000B017A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7CE"/>
    <w:rsid w:val="000D7807"/>
    <w:rsid w:val="000D7924"/>
    <w:rsid w:val="000D79B6"/>
    <w:rsid w:val="000D7C6A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136"/>
    <w:rsid w:val="000F31BE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1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4D5"/>
    <w:rsid w:val="001326A6"/>
    <w:rsid w:val="00132F72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2B4"/>
    <w:rsid w:val="00154B5C"/>
    <w:rsid w:val="00154C47"/>
    <w:rsid w:val="00154E63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9051A"/>
    <w:rsid w:val="00190598"/>
    <w:rsid w:val="00190676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B04"/>
    <w:rsid w:val="001D1C62"/>
    <w:rsid w:val="001D2017"/>
    <w:rsid w:val="001D213E"/>
    <w:rsid w:val="001D2186"/>
    <w:rsid w:val="001D21CA"/>
    <w:rsid w:val="001D25E4"/>
    <w:rsid w:val="001D29BC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68C"/>
    <w:rsid w:val="001E18B3"/>
    <w:rsid w:val="001E19C6"/>
    <w:rsid w:val="001E1B56"/>
    <w:rsid w:val="001E1C20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65D"/>
    <w:rsid w:val="00200763"/>
    <w:rsid w:val="00200B54"/>
    <w:rsid w:val="00200C31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9DB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243"/>
    <w:rsid w:val="0030341D"/>
    <w:rsid w:val="0030393F"/>
    <w:rsid w:val="00303B8E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82"/>
    <w:rsid w:val="00312654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AF"/>
    <w:rsid w:val="00331AA0"/>
    <w:rsid w:val="00331AE5"/>
    <w:rsid w:val="00331B92"/>
    <w:rsid w:val="00331D3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D2"/>
    <w:rsid w:val="003769E7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023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7D"/>
    <w:rsid w:val="003B6775"/>
    <w:rsid w:val="003B68C6"/>
    <w:rsid w:val="003B6D6D"/>
    <w:rsid w:val="003B6EC2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77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2F54"/>
    <w:rsid w:val="003E3020"/>
    <w:rsid w:val="003E33F2"/>
    <w:rsid w:val="003E35FD"/>
    <w:rsid w:val="003E3919"/>
    <w:rsid w:val="003E3C26"/>
    <w:rsid w:val="003E3D77"/>
    <w:rsid w:val="003E3DDE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A9D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435"/>
    <w:rsid w:val="00404A52"/>
    <w:rsid w:val="00404B6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700E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E1F"/>
    <w:rsid w:val="00447F89"/>
    <w:rsid w:val="00450236"/>
    <w:rsid w:val="0045041F"/>
    <w:rsid w:val="0045077B"/>
    <w:rsid w:val="004507B9"/>
    <w:rsid w:val="00450C00"/>
    <w:rsid w:val="00450EE7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2D1C"/>
    <w:rsid w:val="0047352F"/>
    <w:rsid w:val="004736AD"/>
    <w:rsid w:val="00473734"/>
    <w:rsid w:val="0047407A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D98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DAB"/>
    <w:rsid w:val="004D108A"/>
    <w:rsid w:val="004D110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E9A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7A1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890"/>
    <w:rsid w:val="0058191D"/>
    <w:rsid w:val="00581C9B"/>
    <w:rsid w:val="00581D3E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D83"/>
    <w:rsid w:val="00590E37"/>
    <w:rsid w:val="00591221"/>
    <w:rsid w:val="005917A6"/>
    <w:rsid w:val="00591C8A"/>
    <w:rsid w:val="0059293E"/>
    <w:rsid w:val="00592D10"/>
    <w:rsid w:val="00592F0D"/>
    <w:rsid w:val="00592FF0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609"/>
    <w:rsid w:val="005A6670"/>
    <w:rsid w:val="005A6BF9"/>
    <w:rsid w:val="005A736E"/>
    <w:rsid w:val="005A74D3"/>
    <w:rsid w:val="005A75BA"/>
    <w:rsid w:val="005A76D6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36D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7B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C3C"/>
    <w:rsid w:val="005E5E78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BB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934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7C1"/>
    <w:rsid w:val="0062298F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7C5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289"/>
    <w:rsid w:val="0065631D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925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4B"/>
    <w:rsid w:val="006922E6"/>
    <w:rsid w:val="00692582"/>
    <w:rsid w:val="00692781"/>
    <w:rsid w:val="00692A4D"/>
    <w:rsid w:val="00692D6E"/>
    <w:rsid w:val="00693537"/>
    <w:rsid w:val="00693E53"/>
    <w:rsid w:val="00694245"/>
    <w:rsid w:val="00694346"/>
    <w:rsid w:val="006949F1"/>
    <w:rsid w:val="00694E62"/>
    <w:rsid w:val="0069504E"/>
    <w:rsid w:val="00695F90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7CE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4DF5"/>
    <w:rsid w:val="006F4FF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186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627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5C"/>
    <w:rsid w:val="00730C70"/>
    <w:rsid w:val="00730CC7"/>
    <w:rsid w:val="00730F1C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B75"/>
    <w:rsid w:val="00740B97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859"/>
    <w:rsid w:val="007849DC"/>
    <w:rsid w:val="00784E6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6506"/>
    <w:rsid w:val="007977F8"/>
    <w:rsid w:val="00797D16"/>
    <w:rsid w:val="007A003A"/>
    <w:rsid w:val="007A02E3"/>
    <w:rsid w:val="007A0939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5C3"/>
    <w:rsid w:val="007A65D8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8AD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247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C36"/>
    <w:rsid w:val="007F323C"/>
    <w:rsid w:val="007F329F"/>
    <w:rsid w:val="007F337B"/>
    <w:rsid w:val="007F41AF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AD3"/>
    <w:rsid w:val="007F5E5A"/>
    <w:rsid w:val="007F5EE8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7093"/>
    <w:rsid w:val="008070CB"/>
    <w:rsid w:val="00807111"/>
    <w:rsid w:val="008073FA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C98"/>
    <w:rsid w:val="00844D55"/>
    <w:rsid w:val="00844FB5"/>
    <w:rsid w:val="00845049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288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3EB"/>
    <w:rsid w:val="0087747C"/>
    <w:rsid w:val="008774CA"/>
    <w:rsid w:val="008774F0"/>
    <w:rsid w:val="00877670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547"/>
    <w:rsid w:val="008B5745"/>
    <w:rsid w:val="008B5C79"/>
    <w:rsid w:val="008B5F24"/>
    <w:rsid w:val="008B6289"/>
    <w:rsid w:val="008B6359"/>
    <w:rsid w:val="008B6396"/>
    <w:rsid w:val="008B6413"/>
    <w:rsid w:val="008B6C3E"/>
    <w:rsid w:val="008B6DEE"/>
    <w:rsid w:val="008B6F01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54B"/>
    <w:rsid w:val="008D25CB"/>
    <w:rsid w:val="008D29C4"/>
    <w:rsid w:val="008D2AA2"/>
    <w:rsid w:val="008D2E96"/>
    <w:rsid w:val="008D3436"/>
    <w:rsid w:val="008D3905"/>
    <w:rsid w:val="008D3E55"/>
    <w:rsid w:val="008D3F40"/>
    <w:rsid w:val="008D4863"/>
    <w:rsid w:val="008D48B6"/>
    <w:rsid w:val="008D49AA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55"/>
    <w:rsid w:val="008D7A81"/>
    <w:rsid w:val="008D7CB2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8C5"/>
    <w:rsid w:val="008E3BAD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7A0A"/>
    <w:rsid w:val="008E7CB0"/>
    <w:rsid w:val="008E7D71"/>
    <w:rsid w:val="008E7F30"/>
    <w:rsid w:val="008F04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4183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B92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31BE"/>
    <w:rsid w:val="0092380F"/>
    <w:rsid w:val="00923A14"/>
    <w:rsid w:val="00923AE6"/>
    <w:rsid w:val="00923D24"/>
    <w:rsid w:val="009242F8"/>
    <w:rsid w:val="00924599"/>
    <w:rsid w:val="00924864"/>
    <w:rsid w:val="00924C24"/>
    <w:rsid w:val="00924CBC"/>
    <w:rsid w:val="00924F1E"/>
    <w:rsid w:val="00925209"/>
    <w:rsid w:val="0092537A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3F"/>
    <w:rsid w:val="00932D51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4C2"/>
    <w:rsid w:val="00936701"/>
    <w:rsid w:val="00936791"/>
    <w:rsid w:val="00936BE6"/>
    <w:rsid w:val="00936C30"/>
    <w:rsid w:val="00936EB7"/>
    <w:rsid w:val="00936FA4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B00"/>
    <w:rsid w:val="00951DEF"/>
    <w:rsid w:val="00951EA4"/>
    <w:rsid w:val="00951F1F"/>
    <w:rsid w:val="009521EE"/>
    <w:rsid w:val="0095262D"/>
    <w:rsid w:val="00952E1E"/>
    <w:rsid w:val="00952EC3"/>
    <w:rsid w:val="00952EEB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46CC"/>
    <w:rsid w:val="00964754"/>
    <w:rsid w:val="009647EE"/>
    <w:rsid w:val="00964809"/>
    <w:rsid w:val="009648A4"/>
    <w:rsid w:val="009648D0"/>
    <w:rsid w:val="009649E6"/>
    <w:rsid w:val="00964C7C"/>
    <w:rsid w:val="009651A9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91A"/>
    <w:rsid w:val="00971A53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C06"/>
    <w:rsid w:val="0098200A"/>
    <w:rsid w:val="0098217B"/>
    <w:rsid w:val="0098249B"/>
    <w:rsid w:val="0098297D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B6E"/>
    <w:rsid w:val="009D5EFD"/>
    <w:rsid w:val="009D5FF8"/>
    <w:rsid w:val="009D606C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BEC"/>
    <w:rsid w:val="009E4FE1"/>
    <w:rsid w:val="009E513A"/>
    <w:rsid w:val="009E533C"/>
    <w:rsid w:val="009E5405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714"/>
    <w:rsid w:val="009F1C7C"/>
    <w:rsid w:val="009F2108"/>
    <w:rsid w:val="009F2713"/>
    <w:rsid w:val="009F27EE"/>
    <w:rsid w:val="009F2A09"/>
    <w:rsid w:val="009F2DDD"/>
    <w:rsid w:val="009F2E9F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68A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09"/>
    <w:rsid w:val="00A11F85"/>
    <w:rsid w:val="00A1217A"/>
    <w:rsid w:val="00A127A8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99B"/>
    <w:rsid w:val="00A232EB"/>
    <w:rsid w:val="00A235A2"/>
    <w:rsid w:val="00A236D9"/>
    <w:rsid w:val="00A237A2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1064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441"/>
    <w:rsid w:val="00A476ED"/>
    <w:rsid w:val="00A47781"/>
    <w:rsid w:val="00A47876"/>
    <w:rsid w:val="00A47B60"/>
    <w:rsid w:val="00A47C36"/>
    <w:rsid w:val="00A501D3"/>
    <w:rsid w:val="00A504ED"/>
    <w:rsid w:val="00A50A52"/>
    <w:rsid w:val="00A50B83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BF8"/>
    <w:rsid w:val="00A77C6C"/>
    <w:rsid w:val="00A77D34"/>
    <w:rsid w:val="00A77D7D"/>
    <w:rsid w:val="00A8001E"/>
    <w:rsid w:val="00A8003A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00"/>
    <w:rsid w:val="00A94540"/>
    <w:rsid w:val="00A94610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8A2"/>
    <w:rsid w:val="00AF68E9"/>
    <w:rsid w:val="00AF69C1"/>
    <w:rsid w:val="00AF6B32"/>
    <w:rsid w:val="00AF6D39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F50"/>
    <w:rsid w:val="00B32FCC"/>
    <w:rsid w:val="00B332F2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AAC"/>
    <w:rsid w:val="00B70417"/>
    <w:rsid w:val="00B708E4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7707"/>
    <w:rsid w:val="00B77764"/>
    <w:rsid w:val="00B77838"/>
    <w:rsid w:val="00B77BFA"/>
    <w:rsid w:val="00B77E25"/>
    <w:rsid w:val="00B77E2F"/>
    <w:rsid w:val="00B80342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30E3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773"/>
    <w:rsid w:val="00BA7BBA"/>
    <w:rsid w:val="00BA7CCF"/>
    <w:rsid w:val="00BA7D89"/>
    <w:rsid w:val="00BB0049"/>
    <w:rsid w:val="00BB0C4F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9E7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248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0C9"/>
    <w:rsid w:val="00C34BF2"/>
    <w:rsid w:val="00C34C3B"/>
    <w:rsid w:val="00C34D8E"/>
    <w:rsid w:val="00C353E5"/>
    <w:rsid w:val="00C354A3"/>
    <w:rsid w:val="00C354CD"/>
    <w:rsid w:val="00C3552C"/>
    <w:rsid w:val="00C359AC"/>
    <w:rsid w:val="00C35A9D"/>
    <w:rsid w:val="00C35F57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26BD"/>
    <w:rsid w:val="00C52859"/>
    <w:rsid w:val="00C52EB4"/>
    <w:rsid w:val="00C530AC"/>
    <w:rsid w:val="00C53E57"/>
    <w:rsid w:val="00C54191"/>
    <w:rsid w:val="00C54D51"/>
    <w:rsid w:val="00C550F5"/>
    <w:rsid w:val="00C55579"/>
    <w:rsid w:val="00C55617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4D6"/>
    <w:rsid w:val="00C746D8"/>
    <w:rsid w:val="00C74AEF"/>
    <w:rsid w:val="00C74F0D"/>
    <w:rsid w:val="00C75ACF"/>
    <w:rsid w:val="00C760A2"/>
    <w:rsid w:val="00C760B8"/>
    <w:rsid w:val="00C76709"/>
    <w:rsid w:val="00C76841"/>
    <w:rsid w:val="00C76C77"/>
    <w:rsid w:val="00C76DF8"/>
    <w:rsid w:val="00C7761C"/>
    <w:rsid w:val="00C779CF"/>
    <w:rsid w:val="00C779E3"/>
    <w:rsid w:val="00C77D82"/>
    <w:rsid w:val="00C802CF"/>
    <w:rsid w:val="00C803AE"/>
    <w:rsid w:val="00C80B25"/>
    <w:rsid w:val="00C80E94"/>
    <w:rsid w:val="00C81124"/>
    <w:rsid w:val="00C815C4"/>
    <w:rsid w:val="00C815D9"/>
    <w:rsid w:val="00C81B02"/>
    <w:rsid w:val="00C81BEC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C7B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BBE"/>
    <w:rsid w:val="00D07F80"/>
    <w:rsid w:val="00D106CD"/>
    <w:rsid w:val="00D10713"/>
    <w:rsid w:val="00D10C5B"/>
    <w:rsid w:val="00D10CC5"/>
    <w:rsid w:val="00D113A5"/>
    <w:rsid w:val="00D11B97"/>
    <w:rsid w:val="00D12675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BAA"/>
    <w:rsid w:val="00D24E70"/>
    <w:rsid w:val="00D251C1"/>
    <w:rsid w:val="00D25789"/>
    <w:rsid w:val="00D25812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514"/>
    <w:rsid w:val="00D527F6"/>
    <w:rsid w:val="00D52D96"/>
    <w:rsid w:val="00D52D9E"/>
    <w:rsid w:val="00D52DB4"/>
    <w:rsid w:val="00D52DDA"/>
    <w:rsid w:val="00D52FC2"/>
    <w:rsid w:val="00D53077"/>
    <w:rsid w:val="00D53129"/>
    <w:rsid w:val="00D531B1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801"/>
    <w:rsid w:val="00DD6E54"/>
    <w:rsid w:val="00DD74C8"/>
    <w:rsid w:val="00DD7722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1138"/>
    <w:rsid w:val="00E011AF"/>
    <w:rsid w:val="00E01378"/>
    <w:rsid w:val="00E015E7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249"/>
    <w:rsid w:val="00E1764E"/>
    <w:rsid w:val="00E178A5"/>
    <w:rsid w:val="00E178C4"/>
    <w:rsid w:val="00E17956"/>
    <w:rsid w:val="00E17DE4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AFA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CAB"/>
    <w:rsid w:val="00E40DD9"/>
    <w:rsid w:val="00E410CF"/>
    <w:rsid w:val="00E413CB"/>
    <w:rsid w:val="00E415EC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547"/>
    <w:rsid w:val="00E527CA"/>
    <w:rsid w:val="00E52C3A"/>
    <w:rsid w:val="00E52E83"/>
    <w:rsid w:val="00E53025"/>
    <w:rsid w:val="00E53211"/>
    <w:rsid w:val="00E53EF8"/>
    <w:rsid w:val="00E542FC"/>
    <w:rsid w:val="00E54915"/>
    <w:rsid w:val="00E54945"/>
    <w:rsid w:val="00E54C98"/>
    <w:rsid w:val="00E5501D"/>
    <w:rsid w:val="00E55078"/>
    <w:rsid w:val="00E558AD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DD5"/>
    <w:rsid w:val="00E93235"/>
    <w:rsid w:val="00E9353B"/>
    <w:rsid w:val="00E93597"/>
    <w:rsid w:val="00E9364F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D65"/>
    <w:rsid w:val="00EA0E18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7AC"/>
    <w:rsid w:val="00EC4941"/>
    <w:rsid w:val="00EC4994"/>
    <w:rsid w:val="00EC4B11"/>
    <w:rsid w:val="00EC4CBB"/>
    <w:rsid w:val="00EC4E25"/>
    <w:rsid w:val="00EC4E44"/>
    <w:rsid w:val="00EC4E79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A1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A84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3AA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635"/>
    <w:rsid w:val="00F56663"/>
    <w:rsid w:val="00F56A67"/>
    <w:rsid w:val="00F56B55"/>
    <w:rsid w:val="00F570B6"/>
    <w:rsid w:val="00F57206"/>
    <w:rsid w:val="00F57241"/>
    <w:rsid w:val="00F575DC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19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664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1</Pages>
  <Words>3429</Words>
  <Characters>19548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Tanawan Surawattanavisase</cp:lastModifiedBy>
  <cp:revision>12</cp:revision>
  <cp:lastPrinted>2023-05-12T11:42:00Z</cp:lastPrinted>
  <dcterms:created xsi:type="dcterms:W3CDTF">2023-05-12T09:31:00Z</dcterms:created>
  <dcterms:modified xsi:type="dcterms:W3CDTF">2023-05-12T11:42:00Z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