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5E881B87" w:rsidR="0062551B" w:rsidRPr="00FA1BEE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0E38CBBE" w:rsidR="00741AD5" w:rsidRPr="00FA1BEE" w:rsidRDefault="00741AD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592068" w:rsidRPr="00FA1BEE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0E69AF6F" w14:textId="3B333A75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20EBF2AD" w:rsidR="00CC0775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2598E9A7" w14:textId="77777777" w:rsidR="00DB26FC" w:rsidRDefault="00CC0775" w:rsidP="00DB26F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C35C5F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6F42679F" w14:textId="5286D6D1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DD0A20">
        <w:rPr>
          <w:rFonts w:ascii="Angsana New" w:hAnsi="Angsana New"/>
          <w:sz w:val="30"/>
          <w:szCs w:val="30"/>
        </w:rPr>
        <w:t>12</w:t>
      </w:r>
      <w:r w:rsidR="00D32EDD" w:rsidRPr="00D2038A">
        <w:rPr>
          <w:rFonts w:ascii="Angsana New" w:hAnsi="Angsana New"/>
          <w:sz w:val="30"/>
          <w:szCs w:val="30"/>
        </w:rPr>
        <w:t xml:space="preserve"> </w:t>
      </w:r>
      <w:r w:rsidR="007D376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D3765" w:rsidRPr="000F3756">
        <w:rPr>
          <w:rFonts w:ascii="Angsana New" w:hAnsi="Angsana New"/>
          <w:sz w:val="30"/>
          <w:szCs w:val="30"/>
        </w:rPr>
        <w:t>256</w:t>
      </w:r>
      <w:r w:rsidR="007D3765">
        <w:rPr>
          <w:rFonts w:ascii="Angsana New" w:hAnsi="Angsana New"/>
          <w:sz w:val="30"/>
          <w:szCs w:val="30"/>
        </w:rPr>
        <w:t>6</w:t>
      </w:r>
    </w:p>
    <w:p w14:paraId="6F29ED1F" w14:textId="6FE01844" w:rsidR="0021348B" w:rsidRPr="00C35C5F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C35C5F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123D4A53" w14:textId="0CEDF1E4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D411FD">
        <w:rPr>
          <w:rFonts w:ascii="Angsana New" w:hAnsi="Angsana New"/>
          <w:sz w:val="30"/>
          <w:szCs w:val="30"/>
        </w:rPr>
        <w:t>5</w:t>
      </w:r>
    </w:p>
    <w:p w14:paraId="50C0A1CF" w14:textId="090C67A8" w:rsidR="0047556A" w:rsidRPr="00C35C5F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14:paraId="004059A5" w14:textId="10F1FF97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D411FD">
        <w:rPr>
          <w:rFonts w:ascii="Angsana New" w:hAnsi="Angsana New"/>
          <w:sz w:val="30"/>
          <w:szCs w:val="30"/>
        </w:rPr>
        <w:t>5</w:t>
      </w:r>
    </w:p>
    <w:p w14:paraId="581B4A24" w14:textId="77777777" w:rsidR="00AA0C03" w:rsidRPr="00C35C5F" w:rsidRDefault="00AA0C03" w:rsidP="00BD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color w:val="FF0000"/>
        </w:rPr>
      </w:pPr>
    </w:p>
    <w:p w14:paraId="01FF7CB8" w14:textId="39740ACC" w:rsidR="00EF3FE4" w:rsidRPr="00BA2043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F3C1904" w14:textId="3BD5A9CC" w:rsidR="008F3E5E" w:rsidRPr="00C35C5F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6BE0EA78" w14:textId="7BBF9743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C35C5F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082"/>
        <w:gridCol w:w="274"/>
        <w:gridCol w:w="1082"/>
        <w:gridCol w:w="274"/>
        <w:gridCol w:w="1075"/>
        <w:gridCol w:w="252"/>
        <w:gridCol w:w="1098"/>
      </w:tblGrid>
      <w:tr w:rsidR="00A72822" w:rsidRPr="00BA2043" w14:paraId="0D429484" w14:textId="77777777" w:rsidTr="003267F3">
        <w:trPr>
          <w:tblHeader/>
        </w:trPr>
        <w:tc>
          <w:tcPr>
            <w:tcW w:w="2204" w:type="pct"/>
          </w:tcPr>
          <w:p w14:paraId="03E8B6FA" w14:textId="43BC9DB9" w:rsidR="00A72822" w:rsidRPr="00D95413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954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3267F3">
        <w:trPr>
          <w:tblHeader/>
        </w:trPr>
        <w:tc>
          <w:tcPr>
            <w:tcW w:w="2204" w:type="pct"/>
          </w:tcPr>
          <w:p w14:paraId="0ABACFA2" w14:textId="31BBEF78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23268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589" w:type="pct"/>
            <w:vAlign w:val="bottom"/>
          </w:tcPr>
          <w:p w14:paraId="3BBC3425" w14:textId="756ADEBF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411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BECBE0" w14:textId="60F7F499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411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DEAADB" w14:textId="088C50F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411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11C33F" w14:textId="5A806E50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411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B5C18" w:rsidRPr="00BA2043" w14:paraId="71C5C7A9" w14:textId="77777777" w:rsidTr="003267F3">
        <w:trPr>
          <w:trHeight w:val="353"/>
          <w:tblHeader/>
        </w:trPr>
        <w:tc>
          <w:tcPr>
            <w:tcW w:w="2204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6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3267F3">
        <w:tc>
          <w:tcPr>
            <w:tcW w:w="2204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5B39213" w14:textId="77777777" w:rsidR="00CF4D00" w:rsidRPr="00D32EDD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DA48E64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11FD" w:rsidRPr="00BA2043" w14:paraId="5EC92F79" w14:textId="77777777" w:rsidTr="003267F3">
        <w:trPr>
          <w:trHeight w:val="435"/>
        </w:trPr>
        <w:tc>
          <w:tcPr>
            <w:tcW w:w="2204" w:type="pct"/>
          </w:tcPr>
          <w:p w14:paraId="3C1926B0" w14:textId="77777777" w:rsidR="00D411FD" w:rsidRPr="00BA2043" w:rsidRDefault="00D411FD" w:rsidP="00D411F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9" w:type="pct"/>
          </w:tcPr>
          <w:p w14:paraId="2BEE12F1" w14:textId="6AFD16A3" w:rsidR="00D411FD" w:rsidRPr="00D32EDD" w:rsidDel="008D2C41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67597BB1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EEB34D4" w14:textId="0C0AF830" w:rsidR="00D411FD" w:rsidRPr="00BA2043" w:rsidDel="008D2C41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505688B3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C71338" w14:textId="3A561BFB" w:rsidR="00D411FD" w:rsidRPr="00BA2043" w:rsidDel="008D2C41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3,192</w:t>
            </w:r>
          </w:p>
        </w:tc>
        <w:tc>
          <w:tcPr>
            <w:tcW w:w="137" w:type="pct"/>
          </w:tcPr>
          <w:p w14:paraId="4A391D2A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0C20BB96" w14:textId="13BEF456" w:rsidR="00D411FD" w:rsidRPr="00BA2043" w:rsidDel="008D2C41" w:rsidRDefault="00D411FD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38,122</w:t>
            </w:r>
          </w:p>
        </w:tc>
      </w:tr>
      <w:tr w:rsidR="00D411FD" w:rsidRPr="00BA2043" w14:paraId="5E67080E" w14:textId="77777777" w:rsidTr="003267F3">
        <w:trPr>
          <w:trHeight w:val="435"/>
        </w:trPr>
        <w:tc>
          <w:tcPr>
            <w:tcW w:w="2204" w:type="pct"/>
          </w:tcPr>
          <w:p w14:paraId="7F4F6678" w14:textId="31ACF108" w:rsidR="00D411FD" w:rsidRDefault="00D411FD" w:rsidP="00D411F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9" w:type="pct"/>
            <w:vAlign w:val="bottom"/>
          </w:tcPr>
          <w:p w14:paraId="241B0168" w14:textId="0A5A4AFA" w:rsidR="00D411FD" w:rsidRPr="00D32EDD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B11B757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1B3662A" w14:textId="5D76C3B1" w:rsidR="00D411FD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A631FC4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7C6791E" w14:textId="0F5F5487" w:rsidR="00D411FD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1,007</w:t>
            </w:r>
          </w:p>
        </w:tc>
        <w:tc>
          <w:tcPr>
            <w:tcW w:w="137" w:type="pct"/>
          </w:tcPr>
          <w:p w14:paraId="742168B5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0BAEEC6" w14:textId="3E0D4E3D" w:rsidR="00D411FD" w:rsidRDefault="00D411FD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</w:tr>
      <w:tr w:rsidR="00D411FD" w:rsidRPr="00BA2043" w14:paraId="6DD54B33" w14:textId="77777777" w:rsidTr="003267F3">
        <w:trPr>
          <w:trHeight w:val="435"/>
        </w:trPr>
        <w:tc>
          <w:tcPr>
            <w:tcW w:w="2204" w:type="pct"/>
          </w:tcPr>
          <w:p w14:paraId="4A3ED1EA" w14:textId="77777777" w:rsidR="00D411FD" w:rsidRPr="00BA2043" w:rsidRDefault="00D411FD" w:rsidP="00D411F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9" w:type="pct"/>
            <w:vAlign w:val="bottom"/>
          </w:tcPr>
          <w:p w14:paraId="6707D320" w14:textId="44FB11B1" w:rsidR="00D411FD" w:rsidRPr="00D32EDD" w:rsidDel="008D2C41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23B59A7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29EB2C25" w14:textId="60F83C0D" w:rsidR="00D411FD" w:rsidRPr="00BA2043" w:rsidDel="008D2C41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E093E11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39ED59E" w14:textId="76A24D5F" w:rsidR="00D411FD" w:rsidRPr="00BA2043" w:rsidDel="008D2C41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F75ADCA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609922B4" w14:textId="722B1CA7" w:rsidR="00D411FD" w:rsidRPr="00BA2043" w:rsidDel="008D2C41" w:rsidRDefault="00D411FD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</w:p>
        </w:tc>
      </w:tr>
      <w:tr w:rsidR="005F722A" w:rsidRPr="00BA2043" w14:paraId="01B1DE2E" w14:textId="77777777" w:rsidTr="003267F3">
        <w:tc>
          <w:tcPr>
            <w:tcW w:w="2204" w:type="pct"/>
          </w:tcPr>
          <w:p w14:paraId="684851FA" w14:textId="74F08C06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9" w:type="pct"/>
          </w:tcPr>
          <w:p w14:paraId="397DE1A0" w14:textId="6EE287F8" w:rsidR="005F722A" w:rsidRDefault="008454EC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D458FFE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0B1C715" w14:textId="0C222AA6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F2F593B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67EF5C9" w14:textId="4B7F3ABC" w:rsidR="005F722A" w:rsidRPr="00BA2043" w:rsidDel="008D2C41" w:rsidRDefault="008454EC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FA8198D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6EE92809" w14:textId="4E4EA87D" w:rsidR="005F722A" w:rsidRDefault="00D411FD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1,223</w:t>
            </w:r>
          </w:p>
        </w:tc>
      </w:tr>
      <w:tr w:rsidR="005F722A" w:rsidRPr="00BA2043" w14:paraId="71AB72A7" w14:textId="77777777" w:rsidTr="003267F3">
        <w:tc>
          <w:tcPr>
            <w:tcW w:w="2204" w:type="pct"/>
          </w:tcPr>
          <w:p w14:paraId="4006777E" w14:textId="77777777" w:rsidR="005F722A" w:rsidRPr="00E2655A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9" w:type="pct"/>
          </w:tcPr>
          <w:p w14:paraId="5322EED2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7E30C427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2FE21284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0EED1FA8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39E4315F" w14:textId="77777777" w:rsidR="005F722A" w:rsidRPr="00E2655A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0246CBFA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7" w:type="pct"/>
          </w:tcPr>
          <w:p w14:paraId="710BEDB7" w14:textId="77777777" w:rsidR="005F722A" w:rsidRPr="00E2655A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5F722A" w:rsidRPr="00BA2043" w14:paraId="458E307F" w14:textId="77777777" w:rsidTr="003267F3">
        <w:tc>
          <w:tcPr>
            <w:tcW w:w="2204" w:type="pct"/>
          </w:tcPr>
          <w:p w14:paraId="723C6A5F" w14:textId="77777777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2C9C59C" w14:textId="77777777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1AEB854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6E2535F" w14:textId="17BB2D78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3A529B8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23E5940" w14:textId="77777777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0CF2CB30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5969A93B" w14:textId="77777777" w:rsidR="005F722A" w:rsidRPr="00BA2043" w:rsidDel="008D2C41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1949" w:rsidRPr="00BA2043" w14:paraId="17F54DCF" w14:textId="77777777" w:rsidTr="003267F3">
        <w:tc>
          <w:tcPr>
            <w:tcW w:w="2204" w:type="pct"/>
          </w:tcPr>
          <w:p w14:paraId="2B79B075" w14:textId="2474E51E" w:rsidR="00D41949" w:rsidRPr="00B36D11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67335DE" w14:textId="2CD25045" w:rsidR="00D41949" w:rsidRDefault="00D95413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D42139">
              <w:rPr>
                <w:rFonts w:ascii="Angsana New" w:hAnsi="Angsana New"/>
                <w:sz w:val="30"/>
                <w:szCs w:val="30"/>
                <w:lang w:val="en-US" w:eastAsia="en-US"/>
              </w:rPr>
              <w:t>358</w:t>
            </w:r>
          </w:p>
        </w:tc>
        <w:tc>
          <w:tcPr>
            <w:tcW w:w="149" w:type="pct"/>
          </w:tcPr>
          <w:p w14:paraId="3CE67CC9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14DFDAA" w14:textId="22A55A94" w:rsidR="00D41949" w:rsidRPr="00C11B4B" w:rsidRDefault="00D411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796</w:t>
            </w:r>
          </w:p>
        </w:tc>
        <w:tc>
          <w:tcPr>
            <w:tcW w:w="149" w:type="pct"/>
          </w:tcPr>
          <w:p w14:paraId="58094A02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7691440" w14:textId="1FFB5F2F" w:rsidR="00D41949" w:rsidRDefault="008454E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350</w:t>
            </w:r>
          </w:p>
        </w:tc>
        <w:tc>
          <w:tcPr>
            <w:tcW w:w="137" w:type="pct"/>
          </w:tcPr>
          <w:p w14:paraId="153AE02D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0EB6DAD1" w14:textId="30409CBB" w:rsidR="00D41949" w:rsidRPr="00C11B4B" w:rsidRDefault="00D411FD" w:rsidP="00866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420</w:t>
            </w:r>
          </w:p>
        </w:tc>
      </w:tr>
      <w:tr w:rsidR="00D41949" w:rsidRPr="00BA2043" w14:paraId="269C4A9D" w14:textId="77777777" w:rsidTr="003267F3">
        <w:tc>
          <w:tcPr>
            <w:tcW w:w="2204" w:type="pct"/>
          </w:tcPr>
          <w:p w14:paraId="45CA1E57" w14:textId="77777777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89" w:type="pct"/>
          </w:tcPr>
          <w:p w14:paraId="75FAD0B6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25BF8B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D3200D9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577E5E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197A799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205956A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7B41CE82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1949" w:rsidRPr="00BA2043" w14:paraId="06708BE9" w14:textId="77777777" w:rsidTr="003267F3">
        <w:tc>
          <w:tcPr>
            <w:tcW w:w="2204" w:type="pct"/>
          </w:tcPr>
          <w:p w14:paraId="54E72667" w14:textId="77777777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9" w:type="pct"/>
          </w:tcPr>
          <w:p w14:paraId="42B90E31" w14:textId="0E186CC7" w:rsidR="00D41949" w:rsidRDefault="00D95413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9" w:type="pct"/>
          </w:tcPr>
          <w:p w14:paraId="5062404C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4497CEC" w14:textId="0C621A22" w:rsidR="00D41949" w:rsidRDefault="00D411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428</w:t>
            </w:r>
          </w:p>
        </w:tc>
        <w:tc>
          <w:tcPr>
            <w:tcW w:w="149" w:type="pct"/>
          </w:tcPr>
          <w:p w14:paraId="724A575A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9060DEF" w14:textId="705D1D78" w:rsidR="00D41949" w:rsidRDefault="008454EC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7" w:type="pct"/>
          </w:tcPr>
          <w:p w14:paraId="68515593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34CDABF" w14:textId="1D8927F0" w:rsidR="00D41949" w:rsidRDefault="00D411FD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428</w:t>
            </w:r>
          </w:p>
        </w:tc>
      </w:tr>
      <w:tr w:rsidR="00BD6CAE" w:rsidRPr="00BA2043" w14:paraId="65A95C25" w14:textId="77777777" w:rsidTr="003267F3">
        <w:tc>
          <w:tcPr>
            <w:tcW w:w="2204" w:type="pct"/>
          </w:tcPr>
          <w:p w14:paraId="1F60DF91" w14:textId="77777777" w:rsidR="00BD6CAE" w:rsidRPr="00BD6CAE" w:rsidRDefault="00BD6CAE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626D7B57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9" w:type="pct"/>
          </w:tcPr>
          <w:p w14:paraId="1D21A541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2ECD70A0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1A6684F1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6A06CAB8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219BE563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7" w:type="pct"/>
          </w:tcPr>
          <w:p w14:paraId="74BBDA0F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41949" w:rsidRPr="00BA2043" w14:paraId="638758CB" w14:textId="77777777" w:rsidTr="003267F3">
        <w:tc>
          <w:tcPr>
            <w:tcW w:w="2204" w:type="pct"/>
          </w:tcPr>
          <w:p w14:paraId="26B417CD" w14:textId="77777777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601E91D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258EEF9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D4C6CF" w14:textId="5D2C054C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5DBD2E1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D360038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6BB32F32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54267C9C" w14:textId="5DA35369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11FD" w:rsidRPr="00BA2043" w14:paraId="62020F0B" w14:textId="77777777" w:rsidTr="003267F3">
        <w:tc>
          <w:tcPr>
            <w:tcW w:w="2204" w:type="pct"/>
          </w:tcPr>
          <w:p w14:paraId="5A6641B4" w14:textId="77777777" w:rsidR="00D411FD" w:rsidRPr="00BA2043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1FF38E0E" w14:textId="774E6216" w:rsidR="00D411FD" w:rsidRPr="00BA2043" w:rsidDel="008D2C41" w:rsidRDefault="00D95413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14B0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314B03">
              <w:rPr>
                <w:rFonts w:ascii="Angsana New" w:hAnsi="Angsana New"/>
                <w:sz w:val="30"/>
                <w:szCs w:val="30"/>
                <w:lang w:val="en-US" w:eastAsia="en-US"/>
              </w:rPr>
              <w:t>663</w:t>
            </w:r>
          </w:p>
        </w:tc>
        <w:tc>
          <w:tcPr>
            <w:tcW w:w="149" w:type="pct"/>
          </w:tcPr>
          <w:p w14:paraId="5D9D65A2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A50DAAE" w14:textId="66A09762" w:rsidR="00D411FD" w:rsidRPr="00A87200" w:rsidDel="008D2C41" w:rsidRDefault="001C1320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11,815</w:t>
            </w:r>
          </w:p>
        </w:tc>
        <w:tc>
          <w:tcPr>
            <w:tcW w:w="149" w:type="pct"/>
          </w:tcPr>
          <w:p w14:paraId="0AE23575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32980E1" w14:textId="4EF96EB5" w:rsidR="00D411FD" w:rsidRPr="00B80ACA" w:rsidDel="008D2C41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5,216</w:t>
            </w:r>
          </w:p>
        </w:tc>
        <w:tc>
          <w:tcPr>
            <w:tcW w:w="137" w:type="pct"/>
          </w:tcPr>
          <w:p w14:paraId="0A41F422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F3F7F44" w14:textId="1E1611A9" w:rsidR="00D411FD" w:rsidRPr="00AC7AA7" w:rsidDel="008D2C41" w:rsidRDefault="001C1320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D411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161</w:t>
            </w:r>
          </w:p>
        </w:tc>
      </w:tr>
      <w:tr w:rsidR="00D411FD" w:rsidRPr="00BA2043" w14:paraId="6C8D6549" w14:textId="77777777" w:rsidTr="003267F3">
        <w:tc>
          <w:tcPr>
            <w:tcW w:w="2204" w:type="pct"/>
          </w:tcPr>
          <w:p w14:paraId="5E043123" w14:textId="319B7336" w:rsidR="00D411FD" w:rsidRPr="00BA2043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61DDF00B" w14:textId="65661221" w:rsidR="00D411FD" w:rsidRPr="00BA2043" w:rsidDel="008D2C41" w:rsidRDefault="00314B03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  <w:r w:rsidR="001246A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9" w:type="pct"/>
          </w:tcPr>
          <w:p w14:paraId="1A4EB828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FB880F" w14:textId="588D2C7C" w:rsidR="00D411FD" w:rsidRPr="00A87200" w:rsidRDefault="001C1320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760</w:t>
            </w:r>
          </w:p>
        </w:tc>
        <w:tc>
          <w:tcPr>
            <w:tcW w:w="149" w:type="pct"/>
          </w:tcPr>
          <w:p w14:paraId="449F83C3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68EA14A" w14:textId="6A2B6C72" w:rsidR="00D411FD" w:rsidRPr="00B80ACA" w:rsidDel="008D2C41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459</w:t>
            </w:r>
          </w:p>
        </w:tc>
        <w:tc>
          <w:tcPr>
            <w:tcW w:w="137" w:type="pct"/>
          </w:tcPr>
          <w:p w14:paraId="18CE585F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3F20E8BD" w14:textId="09326673" w:rsidR="00D411FD" w:rsidRPr="00A87200" w:rsidRDefault="001C1320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</w:tr>
      <w:tr w:rsidR="00D411FD" w:rsidRPr="00BA2043" w14:paraId="774319CC" w14:textId="77777777" w:rsidTr="003267F3">
        <w:tc>
          <w:tcPr>
            <w:tcW w:w="2204" w:type="pct"/>
          </w:tcPr>
          <w:p w14:paraId="73E3C985" w14:textId="413977C1" w:rsidR="00D411FD" w:rsidRPr="00BA2043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9" w:type="pct"/>
          </w:tcPr>
          <w:p w14:paraId="04B6F9F7" w14:textId="3DABDA62" w:rsidR="00D411FD" w:rsidRPr="00BA2043" w:rsidDel="008D2C41" w:rsidRDefault="00D95413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2,016</w:t>
            </w:r>
          </w:p>
        </w:tc>
        <w:tc>
          <w:tcPr>
            <w:tcW w:w="149" w:type="pct"/>
          </w:tcPr>
          <w:p w14:paraId="7AA03BF0" w14:textId="77777777" w:rsidR="00D411FD" w:rsidRPr="00BA2043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02863C4" w14:textId="6DBEF7D2" w:rsidR="00D411FD" w:rsidRPr="00A87200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1,2</w:t>
            </w:r>
            <w:r w:rsidR="001C1320">
              <w:rPr>
                <w:rFonts w:ascii="Angsana New" w:hAnsi="Angsana New"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49" w:type="pct"/>
          </w:tcPr>
          <w:p w14:paraId="58884086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204B4A" w14:textId="0EBC80FA" w:rsidR="00D411FD" w:rsidRPr="00B80ACA" w:rsidDel="008D2C41" w:rsidRDefault="008454E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902</w:t>
            </w:r>
          </w:p>
        </w:tc>
        <w:tc>
          <w:tcPr>
            <w:tcW w:w="137" w:type="pct"/>
          </w:tcPr>
          <w:p w14:paraId="37F54454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574B1A77" w14:textId="4D16C83A" w:rsidR="00D411FD" w:rsidRPr="00A87200" w:rsidRDefault="001C1320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340</w:t>
            </w:r>
          </w:p>
        </w:tc>
      </w:tr>
      <w:tr w:rsidR="00D411FD" w:rsidRPr="00004074" w14:paraId="1A2D1009" w14:textId="77777777" w:rsidTr="003267F3">
        <w:trPr>
          <w:trHeight w:val="280"/>
        </w:trPr>
        <w:tc>
          <w:tcPr>
            <w:tcW w:w="2204" w:type="pct"/>
          </w:tcPr>
          <w:p w14:paraId="714909C8" w14:textId="77777777" w:rsidR="00D411FD" w:rsidRPr="001C2EC7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7D5B5EDA" w:rsidR="00D411FD" w:rsidRPr="00497386" w:rsidRDefault="00D95413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14B0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314B03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="001246A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6FBAE103" w14:textId="77777777" w:rsidR="00D411FD" w:rsidRPr="00497386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37DC37E9" w:rsidR="00D411FD" w:rsidRPr="00A87200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1C132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1C1320">
              <w:rPr>
                <w:rFonts w:ascii="Angsana New" w:hAnsi="Angsana New"/>
                <w:sz w:val="30"/>
                <w:szCs w:val="30"/>
                <w:lang w:val="en-US" w:eastAsia="en-US"/>
              </w:rPr>
              <w:t>851</w:t>
            </w:r>
          </w:p>
        </w:tc>
        <w:tc>
          <w:tcPr>
            <w:tcW w:w="149" w:type="pct"/>
          </w:tcPr>
          <w:p w14:paraId="7D607060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2CE03BEB" w:rsidR="00D411FD" w:rsidRPr="00B80ACA" w:rsidRDefault="008454E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6,577</w:t>
            </w:r>
          </w:p>
        </w:tc>
        <w:tc>
          <w:tcPr>
            <w:tcW w:w="137" w:type="pct"/>
          </w:tcPr>
          <w:p w14:paraId="353159A3" w14:textId="77777777" w:rsidR="00D411FD" w:rsidRPr="00B80ACA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57CB6612" w:rsidR="00D411FD" w:rsidRPr="00AC7AA7" w:rsidRDefault="001C1320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C7AA7">
              <w:rPr>
                <w:rFonts w:ascii="Angsana New" w:hAnsi="Angsana New"/>
                <w:sz w:val="30"/>
                <w:szCs w:val="30"/>
                <w:lang w:val="en-US" w:eastAsia="en-US"/>
              </w:rPr>
              <w:t>5,941</w:t>
            </w:r>
          </w:p>
        </w:tc>
      </w:tr>
    </w:tbl>
    <w:p w14:paraId="15AF1A1F" w14:textId="77777777" w:rsidR="00344B92" w:rsidRPr="00B36D11" w:rsidRDefault="00344B92" w:rsidP="00C35C5F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4"/>
        <w:gridCol w:w="266"/>
        <w:gridCol w:w="1082"/>
        <w:gridCol w:w="272"/>
        <w:gridCol w:w="1078"/>
        <w:gridCol w:w="268"/>
        <w:gridCol w:w="1084"/>
      </w:tblGrid>
      <w:tr w:rsidR="003E5233" w:rsidRPr="00BA2043" w14:paraId="2953045A" w14:textId="77777777" w:rsidTr="00C3739A">
        <w:trPr>
          <w:trHeight w:val="427"/>
          <w:tblHeader/>
        </w:trPr>
        <w:tc>
          <w:tcPr>
            <w:tcW w:w="2205" w:type="pct"/>
          </w:tcPr>
          <w:p w14:paraId="26204697" w14:textId="21D555D8" w:rsidR="003E5233" w:rsidRPr="0030622C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35C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C35C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24" w:type="pct"/>
            <w:gridSpan w:val="3"/>
          </w:tcPr>
          <w:p w14:paraId="3F40CA2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422BE73E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5B79" w:rsidRPr="00BA2043" w14:paraId="55251CEC" w14:textId="77777777" w:rsidTr="00C3739A">
        <w:trPr>
          <w:trHeight w:val="427"/>
          <w:tblHeader/>
        </w:trPr>
        <w:tc>
          <w:tcPr>
            <w:tcW w:w="2205" w:type="pct"/>
          </w:tcPr>
          <w:p w14:paraId="0F5777F8" w14:textId="2A60E78C" w:rsidR="00985B79" w:rsidRPr="00C35C5F" w:rsidRDefault="000E6CAD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5C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C35C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590" w:type="pct"/>
          </w:tcPr>
          <w:p w14:paraId="29A222C3" w14:textId="588BBA84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4C1C591F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93E2A2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3F8613" w14:textId="778BAA7C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2E077772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7E2382" w14:textId="717C8A96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5B79" w:rsidRPr="00BA2043" w14:paraId="72C62240" w14:textId="77777777" w:rsidTr="00C3739A">
        <w:trPr>
          <w:trHeight w:val="427"/>
          <w:tblHeader/>
        </w:trPr>
        <w:tc>
          <w:tcPr>
            <w:tcW w:w="2205" w:type="pct"/>
          </w:tcPr>
          <w:p w14:paraId="4B65A49F" w14:textId="1D144BB8" w:rsidR="00985B79" w:rsidRPr="00C35C5F" w:rsidRDefault="00985B79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693D8F" w14:textId="5E5DBAC5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016B499B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F36AB2" w14:textId="41298D79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1450E8AA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FA70FF" w14:textId="3E6F4360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8CDE7C6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418633" w14:textId="22946A03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004EE" w:rsidRPr="00BA2043" w14:paraId="0A2D3085" w14:textId="77777777" w:rsidTr="00AC7AA7">
        <w:trPr>
          <w:trHeight w:val="427"/>
          <w:tblHeader/>
        </w:trPr>
        <w:tc>
          <w:tcPr>
            <w:tcW w:w="2205" w:type="pct"/>
          </w:tcPr>
          <w:p w14:paraId="0B2EF184" w14:textId="06FD9F98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22F41DEF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EE" w:rsidRPr="00BA2043" w14:paraId="16A78F74" w14:textId="77777777" w:rsidTr="00AC7AA7">
        <w:trPr>
          <w:trHeight w:val="427"/>
        </w:trPr>
        <w:tc>
          <w:tcPr>
            <w:tcW w:w="2205" w:type="pct"/>
          </w:tcPr>
          <w:p w14:paraId="26427780" w14:textId="2CC8C6DC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5" w:type="pct"/>
            <w:gridSpan w:val="7"/>
          </w:tcPr>
          <w:p w14:paraId="5EEF1FE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004EE" w:rsidRPr="00BA2043" w14:paraId="4AB26EE1" w14:textId="77777777" w:rsidTr="00C3739A">
        <w:trPr>
          <w:trHeight w:val="258"/>
        </w:trPr>
        <w:tc>
          <w:tcPr>
            <w:tcW w:w="2205" w:type="pct"/>
          </w:tcPr>
          <w:p w14:paraId="78BF3FF0" w14:textId="6D33AB26" w:rsidR="00E004EE" w:rsidRPr="0030622C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C04E56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E1A41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55FFF7C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D5000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F1C7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A471E7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5FBC" w:rsidRPr="00BA2043" w14:paraId="29BB93CD" w14:textId="77777777" w:rsidTr="00C3739A">
        <w:trPr>
          <w:trHeight w:val="258"/>
        </w:trPr>
        <w:tc>
          <w:tcPr>
            <w:tcW w:w="2205" w:type="pct"/>
          </w:tcPr>
          <w:p w14:paraId="043BE82F" w14:textId="6470C63A" w:rsidR="004E5FBC" w:rsidRPr="003E5233" w:rsidRDefault="004E5FBC" w:rsidP="004E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590" w:type="pct"/>
          </w:tcPr>
          <w:p w14:paraId="075703EE" w14:textId="17595798" w:rsidR="004E5FBC" w:rsidRPr="00BA2043" w:rsidRDefault="00D95413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CFD577" w14:textId="54EA8804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73D1C95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0088C0" w14:textId="0F7C96A5" w:rsidR="004E5FBC" w:rsidRPr="00BA2043" w:rsidRDefault="008454E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4,736</w:t>
            </w:r>
          </w:p>
        </w:tc>
        <w:tc>
          <w:tcPr>
            <w:tcW w:w="146" w:type="pct"/>
          </w:tcPr>
          <w:p w14:paraId="5C8AEDD0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A2B30C" w14:textId="01114B0F" w:rsidR="004E5FBC" w:rsidRPr="00BA2043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1,567</w:t>
            </w:r>
          </w:p>
        </w:tc>
      </w:tr>
      <w:tr w:rsidR="004E5FBC" w:rsidRPr="00BA2043" w14:paraId="0CB462B8" w14:textId="77777777" w:rsidTr="00C3739A">
        <w:trPr>
          <w:trHeight w:val="258"/>
        </w:trPr>
        <w:tc>
          <w:tcPr>
            <w:tcW w:w="2205" w:type="pct"/>
          </w:tcPr>
          <w:p w14:paraId="0D2240DD" w14:textId="5766DE70" w:rsidR="004E5FBC" w:rsidRDefault="004E5FBC" w:rsidP="004E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90" w:type="pct"/>
          </w:tcPr>
          <w:p w14:paraId="1F8C27F0" w14:textId="59822B6C" w:rsidR="004E5FBC" w:rsidRPr="00B165C3" w:rsidRDefault="00D9541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EE4EDF0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632D5EE" w14:textId="77777777" w:rsidR="004E5FBC" w:rsidRPr="008A2E5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45B99E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174913" w14:textId="586B3335" w:rsidR="004E5FBC" w:rsidRPr="00BA2043" w:rsidRDefault="008454E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46" w:type="pct"/>
          </w:tcPr>
          <w:p w14:paraId="1D5B37E5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E96AD5" w14:textId="3740C57D" w:rsidR="004E5FBC" w:rsidRPr="008A2E5C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4E5FBC" w:rsidRPr="00BA2043" w14:paraId="48B8CBA9" w14:textId="77777777" w:rsidTr="00C3739A">
        <w:trPr>
          <w:trHeight w:val="258"/>
        </w:trPr>
        <w:tc>
          <w:tcPr>
            <w:tcW w:w="2205" w:type="pct"/>
          </w:tcPr>
          <w:p w14:paraId="48EDFF79" w14:textId="36B33BAC" w:rsidR="004E5FBC" w:rsidRPr="00E778A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71C8B9D4" w:rsidR="004E5FBC" w:rsidRPr="00351C85" w:rsidRDefault="00D9541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4E5FBC" w:rsidRPr="00BD2B30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0A2678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122B0542" w:rsidR="004E5FBC" w:rsidRPr="00BA2043" w:rsidRDefault="008454E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4,983</w:t>
            </w:r>
          </w:p>
        </w:tc>
        <w:tc>
          <w:tcPr>
            <w:tcW w:w="146" w:type="pct"/>
          </w:tcPr>
          <w:p w14:paraId="1156669A" w14:textId="77777777" w:rsidR="004E5FBC" w:rsidRPr="00BA2043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600A9E8F" w:rsidR="004E5FBC" w:rsidRPr="00AC7AA7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A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Pr="00AC7AA7"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</w:p>
        </w:tc>
      </w:tr>
      <w:tr w:rsidR="00E004EE" w:rsidRPr="00BA2043" w14:paraId="7601254E" w14:textId="77777777" w:rsidTr="00C3739A">
        <w:trPr>
          <w:trHeight w:val="258"/>
        </w:trPr>
        <w:tc>
          <w:tcPr>
            <w:tcW w:w="2205" w:type="pct"/>
          </w:tcPr>
          <w:p w14:paraId="526DE9AA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A9F825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5CA19807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E5236A9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7307BD5E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0AF8C666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C6BFE22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04EE" w:rsidRPr="00BA2043" w14:paraId="3176FF00" w14:textId="77777777" w:rsidTr="00C3739A">
        <w:trPr>
          <w:trHeight w:val="258"/>
        </w:trPr>
        <w:tc>
          <w:tcPr>
            <w:tcW w:w="2205" w:type="pct"/>
          </w:tcPr>
          <w:p w14:paraId="61CD0808" w14:textId="47250C3A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11B9F8B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876E3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9BA60B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4A8E3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3DA7DF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5DE715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4CB" w:rsidRPr="00BA2043" w14:paraId="5B6D38C9" w14:textId="77777777" w:rsidTr="00C3739A">
        <w:trPr>
          <w:trHeight w:val="258"/>
        </w:trPr>
        <w:tc>
          <w:tcPr>
            <w:tcW w:w="2205" w:type="pct"/>
          </w:tcPr>
          <w:p w14:paraId="7E3D6AC4" w14:textId="07A4F0B2" w:rsidR="00D634CB" w:rsidRPr="00335AA5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535E6BA" w14:textId="77777777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FE13B6C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EB16D83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C2F4CF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368836" w14:textId="77777777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0143F61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3D05C2F" w14:textId="77777777" w:rsidR="00D634CB" w:rsidRPr="00421477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FBC" w:rsidRPr="00BA2043" w14:paraId="4A79B064" w14:textId="77777777" w:rsidTr="00C3739A">
        <w:trPr>
          <w:trHeight w:val="258"/>
        </w:trPr>
        <w:tc>
          <w:tcPr>
            <w:tcW w:w="2205" w:type="pct"/>
          </w:tcPr>
          <w:p w14:paraId="5F047B71" w14:textId="3C2B3654" w:rsidR="004E5FBC" w:rsidRPr="00D634CB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Selic Australia Pty Ltd</w:t>
            </w:r>
          </w:p>
        </w:tc>
        <w:tc>
          <w:tcPr>
            <w:tcW w:w="590" w:type="pct"/>
          </w:tcPr>
          <w:p w14:paraId="4A008813" w14:textId="4BB97BE6" w:rsidR="004E5FBC" w:rsidRDefault="00D9541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711B92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B3B5B46" w14:textId="2F5DF0A2" w:rsidR="004E5FB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F295ED9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28A38B" w14:textId="69DEDEEB" w:rsidR="004E5FBC" w:rsidRDefault="008454E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146" w:type="pct"/>
          </w:tcPr>
          <w:p w14:paraId="2F16D6F3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40FEBF" w14:textId="7995820A" w:rsidR="004E5FBC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2,605</w:t>
            </w:r>
          </w:p>
        </w:tc>
      </w:tr>
      <w:tr w:rsidR="004E5FBC" w:rsidRPr="00BA2043" w14:paraId="1B237C27" w14:textId="77777777" w:rsidTr="00C3739A">
        <w:trPr>
          <w:trHeight w:val="258"/>
        </w:trPr>
        <w:tc>
          <w:tcPr>
            <w:tcW w:w="2205" w:type="pct"/>
          </w:tcPr>
          <w:p w14:paraId="66242731" w14:textId="2B708111" w:rsidR="004E5FBC" w:rsidRPr="00D634CB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4CB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14005ED1" w14:textId="25D2F78E" w:rsidR="004E5FBC" w:rsidRDefault="00D9541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D422D7F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D85C79" w14:textId="11C910D8" w:rsidR="004E5FBC" w:rsidRPr="00D634CB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D6040D5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A41208" w14:textId="373625FF" w:rsidR="004E5FBC" w:rsidRDefault="008454E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</w:p>
        </w:tc>
        <w:tc>
          <w:tcPr>
            <w:tcW w:w="146" w:type="pct"/>
          </w:tcPr>
          <w:p w14:paraId="5154910D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4D78E3" w14:textId="6CC1CBD0" w:rsidR="004E5FBC" w:rsidRPr="00421477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573</w:t>
            </w:r>
          </w:p>
        </w:tc>
      </w:tr>
      <w:tr w:rsidR="003267F3" w:rsidRPr="00BA2043" w14:paraId="4F554A83" w14:textId="77777777" w:rsidTr="00C3739A">
        <w:trPr>
          <w:trHeight w:val="258"/>
        </w:trPr>
        <w:tc>
          <w:tcPr>
            <w:tcW w:w="2205" w:type="pct"/>
          </w:tcPr>
          <w:p w14:paraId="032CEDE9" w14:textId="77777777" w:rsidR="003267F3" w:rsidRPr="003267F3" w:rsidRDefault="003267F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6DAFAC07" w14:textId="77777777" w:rsidR="003267F3" w:rsidRPr="003267F3" w:rsidRDefault="003267F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07678514" w14:textId="77777777" w:rsidR="003267F3" w:rsidRPr="003267F3" w:rsidRDefault="003267F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</w:tcPr>
          <w:p w14:paraId="2969167A" w14:textId="77777777" w:rsidR="003267F3" w:rsidRPr="003267F3" w:rsidRDefault="003267F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3F90015D" w14:textId="77777777" w:rsidR="003267F3" w:rsidRPr="003267F3" w:rsidRDefault="003267F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12912BB9" w14:textId="77777777" w:rsidR="003267F3" w:rsidRPr="003267F3" w:rsidRDefault="003267F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66471100" w14:textId="77777777" w:rsidR="003267F3" w:rsidRPr="003267F3" w:rsidRDefault="003267F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4F642110" w14:textId="77777777" w:rsidR="003267F3" w:rsidRPr="003267F3" w:rsidRDefault="003267F3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67F3" w:rsidRPr="00BA2043" w14:paraId="15D19AF9" w14:textId="77777777" w:rsidTr="00C3739A">
        <w:trPr>
          <w:trHeight w:val="258"/>
        </w:trPr>
        <w:tc>
          <w:tcPr>
            <w:tcW w:w="2205" w:type="pct"/>
          </w:tcPr>
          <w:p w14:paraId="2A77F56C" w14:textId="7DD85E44" w:rsidR="003267F3" w:rsidRPr="00D634CB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570EF850" w14:textId="77777777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4590B39" w14:textId="77777777" w:rsidR="003267F3" w:rsidRPr="00421477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71074B5" w14:textId="77777777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D5A05EA" w14:textId="77777777" w:rsidR="003267F3" w:rsidRPr="00421477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1A1CAC2" w14:textId="77777777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6EC4BEB" w14:textId="77777777" w:rsidR="003267F3" w:rsidRPr="00421477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294F3C" w14:textId="77777777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7F3" w:rsidRPr="00BA2043" w14:paraId="09547DBD" w14:textId="77777777" w:rsidTr="00C3739A">
        <w:trPr>
          <w:trHeight w:val="258"/>
        </w:trPr>
        <w:tc>
          <w:tcPr>
            <w:tcW w:w="2205" w:type="pct"/>
          </w:tcPr>
          <w:p w14:paraId="70EE043C" w14:textId="70A56032" w:rsidR="003267F3" w:rsidRPr="00D634CB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590" w:type="pct"/>
          </w:tcPr>
          <w:p w14:paraId="76255C58" w14:textId="43E0291C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5" w:type="pct"/>
          </w:tcPr>
          <w:p w14:paraId="12548133" w14:textId="77777777" w:rsidR="003267F3" w:rsidRPr="00421477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EED444A" w14:textId="0995EBFF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7F619EA6" w14:textId="77777777" w:rsidR="003267F3" w:rsidRPr="00421477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10495A" w14:textId="578B3A6D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6" w:type="pct"/>
          </w:tcPr>
          <w:p w14:paraId="0EDAF610" w14:textId="77777777" w:rsidR="003267F3" w:rsidRPr="00421477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1E7AAA" w14:textId="134D488F" w:rsidR="003267F3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5FBC" w:rsidRPr="00BA2043" w14:paraId="178E7011" w14:textId="77777777" w:rsidTr="00C3739A">
        <w:trPr>
          <w:trHeight w:val="258"/>
        </w:trPr>
        <w:tc>
          <w:tcPr>
            <w:tcW w:w="2205" w:type="pct"/>
          </w:tcPr>
          <w:p w14:paraId="62AB35AC" w14:textId="77777777" w:rsidR="004E5FBC" w:rsidRPr="00ED1E1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5D36EB36" w14:textId="77777777" w:rsidR="004E5FBC" w:rsidRPr="00ED1E1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1EEA6DC1" w14:textId="77777777" w:rsidR="004E5FBC" w:rsidRPr="00ED1E1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</w:tcPr>
          <w:p w14:paraId="2281579D" w14:textId="77777777" w:rsidR="004E5FBC" w:rsidRPr="00ED1E1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570AD4FC" w14:textId="77777777" w:rsidR="004E5FBC" w:rsidRPr="00ED1E1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5599B52A" w14:textId="77777777" w:rsidR="004E5FBC" w:rsidRPr="00ED1E1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4E5FBC" w:rsidRPr="00ED1E1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08148DBE" w14:textId="77777777" w:rsidR="004E5FBC" w:rsidRPr="00ED1E1C" w:rsidRDefault="004E5FBC" w:rsidP="004E5F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5FBC" w:rsidRPr="00BA2043" w14:paraId="47206F1C" w14:textId="77777777" w:rsidTr="00C3739A">
        <w:trPr>
          <w:trHeight w:val="258"/>
        </w:trPr>
        <w:tc>
          <w:tcPr>
            <w:tcW w:w="2205" w:type="pct"/>
          </w:tcPr>
          <w:p w14:paraId="7B2EA1BC" w14:textId="46F579CE" w:rsidR="004E5FB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FA7B3" w14:textId="75AD2DA5" w:rsidR="004E5FBC" w:rsidRPr="00421477" w:rsidRDefault="00D9541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145" w:type="pct"/>
          </w:tcPr>
          <w:p w14:paraId="58D16859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49D14DE" w14:textId="70ED42F0" w:rsidR="004E5FBC" w:rsidRPr="00421477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8" w:type="pct"/>
          </w:tcPr>
          <w:p w14:paraId="49367020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784F9F" w14:textId="101014DA" w:rsidR="004E5FBC" w:rsidRPr="00421477" w:rsidRDefault="008454E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146" w:type="pct"/>
          </w:tcPr>
          <w:p w14:paraId="4A9351FD" w14:textId="77777777" w:rsidR="004E5FBC" w:rsidRPr="0042147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0BD3ED7" w14:textId="337B443B" w:rsidR="004E5FBC" w:rsidRPr="00421477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123</w:t>
            </w:r>
          </w:p>
        </w:tc>
      </w:tr>
      <w:tr w:rsidR="004E5FBC" w:rsidRPr="00BA2043" w14:paraId="0CA5B2F9" w14:textId="77777777" w:rsidTr="00C3739A">
        <w:trPr>
          <w:trHeight w:val="258"/>
        </w:trPr>
        <w:tc>
          <w:tcPr>
            <w:tcW w:w="2205" w:type="pct"/>
          </w:tcPr>
          <w:p w14:paraId="7CB981B7" w14:textId="46822D8D" w:rsidR="004E5FBC" w:rsidRPr="00335AA5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24A0AE6C" w:rsidR="004E5FBC" w:rsidRPr="001B46E0" w:rsidRDefault="00D95413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</w:p>
        </w:tc>
        <w:tc>
          <w:tcPr>
            <w:tcW w:w="145" w:type="pct"/>
          </w:tcPr>
          <w:p w14:paraId="1685B592" w14:textId="77777777" w:rsidR="004E5FBC" w:rsidRPr="001B46E0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508452AA" w:rsidR="004E5FBC" w:rsidRPr="001B46E0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148" w:type="pct"/>
          </w:tcPr>
          <w:p w14:paraId="09E57363" w14:textId="77777777" w:rsidR="004E5FBC" w:rsidRPr="001B46E0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3708B0A9" w:rsidR="004E5FBC" w:rsidRPr="001B46E0" w:rsidRDefault="008454E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1,643</w:t>
            </w:r>
          </w:p>
        </w:tc>
        <w:tc>
          <w:tcPr>
            <w:tcW w:w="146" w:type="pct"/>
          </w:tcPr>
          <w:p w14:paraId="025A928A" w14:textId="77777777" w:rsidR="004E5FBC" w:rsidRPr="001B46E0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5257EA51" w:rsidR="004E5FBC" w:rsidRPr="001B46E0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3,305</w:t>
            </w:r>
          </w:p>
        </w:tc>
      </w:tr>
      <w:tr w:rsidR="00991032" w:rsidRPr="00BA2043" w14:paraId="656EA3BD" w14:textId="77777777" w:rsidTr="00C3739A">
        <w:trPr>
          <w:trHeight w:val="258"/>
        </w:trPr>
        <w:tc>
          <w:tcPr>
            <w:tcW w:w="2205" w:type="pct"/>
          </w:tcPr>
          <w:p w14:paraId="055F40DF" w14:textId="77777777" w:rsidR="00991032" w:rsidRPr="00943FD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2486828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1ED08267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02761EA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41E42633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89A4459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A0FA661" w14:textId="77777777" w:rsidR="00991032" w:rsidRPr="001B46E0" w:rsidRDefault="00991032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A28B1" w:rsidRPr="00BA2043" w14:paraId="4A80DB7E" w14:textId="77777777" w:rsidTr="00C3739A">
        <w:trPr>
          <w:tblHeader/>
        </w:trPr>
        <w:tc>
          <w:tcPr>
            <w:tcW w:w="2205" w:type="pct"/>
          </w:tcPr>
          <w:p w14:paraId="2AB1A321" w14:textId="37486240" w:rsidR="009A28B1" w:rsidRPr="00531916" w:rsidRDefault="009A28B1" w:rsidP="009A2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8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90" w:type="pct"/>
          </w:tcPr>
          <w:p w14:paraId="7BCBF796" w14:textId="77777777" w:rsidR="009A28B1" w:rsidRPr="00421477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5AE62F96" w14:textId="77777777" w:rsidR="009A28B1" w:rsidRPr="00421477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BBC79EA" w14:textId="77777777" w:rsidR="009A28B1" w:rsidRPr="00421477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89DD97B" w14:textId="77777777" w:rsidR="009A28B1" w:rsidRPr="00421477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AD047E" w14:textId="77777777" w:rsidR="009A28B1" w:rsidRPr="00421477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9A28B1" w:rsidRPr="00421477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A8819B" w14:textId="77777777" w:rsidR="009A28B1" w:rsidRPr="00421477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6647E045" w14:textId="77777777" w:rsidTr="00C3739A">
        <w:trPr>
          <w:tblHeader/>
        </w:trPr>
        <w:tc>
          <w:tcPr>
            <w:tcW w:w="2205" w:type="pct"/>
          </w:tcPr>
          <w:p w14:paraId="01945334" w14:textId="51722883" w:rsidR="00E004EE" w:rsidRPr="00531916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5319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90" w:type="pct"/>
          </w:tcPr>
          <w:p w14:paraId="324895EF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5ACB377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D6D9FB3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19498D1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B752AE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FF46B2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5FBC" w:rsidRPr="00BA2043" w14:paraId="0DC9FAC0" w14:textId="77777777" w:rsidTr="00C3739A">
        <w:trPr>
          <w:tblHeader/>
        </w:trPr>
        <w:tc>
          <w:tcPr>
            <w:tcW w:w="2205" w:type="pct"/>
          </w:tcPr>
          <w:p w14:paraId="5592C7BE" w14:textId="14136F7D" w:rsidR="004E5FBC" w:rsidRPr="00531916" w:rsidRDefault="004E5FBC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90" w:type="pct"/>
          </w:tcPr>
          <w:p w14:paraId="7B0598B0" w14:textId="435028F8" w:rsidR="004E5FBC" w:rsidRPr="00421477" w:rsidRDefault="00D95413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0BFA1E2" w14:textId="77777777" w:rsidR="004E5FBC" w:rsidRPr="00421477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B21E02" w14:textId="00FB6D36" w:rsidR="004E5FBC" w:rsidRPr="00421477" w:rsidRDefault="004E5FB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6363ACC" w14:textId="77777777" w:rsidR="004E5FBC" w:rsidRPr="00421477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7A788D" w14:textId="636E2254" w:rsidR="004E5FBC" w:rsidRPr="00421477" w:rsidRDefault="008454E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6FAE43" w14:textId="77777777" w:rsidR="004E5FBC" w:rsidRPr="00421477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7D0F8A" w14:textId="593A05C8" w:rsidR="004E5FBC" w:rsidRPr="00421477" w:rsidRDefault="0001731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267F3" w:rsidRPr="00BA2043" w14:paraId="1C2C40AC" w14:textId="77777777" w:rsidTr="003267F3">
        <w:trPr>
          <w:tblHeader/>
        </w:trPr>
        <w:tc>
          <w:tcPr>
            <w:tcW w:w="2205" w:type="pct"/>
          </w:tcPr>
          <w:p w14:paraId="6B19C3CD" w14:textId="77777777" w:rsidR="003267F3" w:rsidRPr="003267F3" w:rsidRDefault="003267F3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56797C6B" w14:textId="77777777" w:rsidR="003267F3" w:rsidRPr="003267F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0DA6F2E9" w14:textId="77777777" w:rsidR="003267F3" w:rsidRPr="003267F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</w:tcPr>
          <w:p w14:paraId="58C1868C" w14:textId="77777777" w:rsidR="003267F3" w:rsidRPr="003267F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135381A7" w14:textId="77777777" w:rsidR="003267F3" w:rsidRPr="003267F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05A1A083" w14:textId="77777777" w:rsidR="003267F3" w:rsidRPr="003267F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3267F3" w:rsidRPr="003267F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64473E41" w14:textId="77777777" w:rsidR="003267F3" w:rsidRPr="003267F3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04EE" w:rsidRPr="00BA2043" w14:paraId="082762F4" w14:textId="77777777" w:rsidTr="00C3739A">
        <w:trPr>
          <w:trHeight w:val="427"/>
          <w:tblHeader/>
        </w:trPr>
        <w:tc>
          <w:tcPr>
            <w:tcW w:w="2205" w:type="pct"/>
          </w:tcPr>
          <w:p w14:paraId="39C20849" w14:textId="5044BB4C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</w:tcPr>
          <w:p w14:paraId="63C4A89E" w14:textId="6A228A31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1D4BD52" w14:textId="04D49346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6FDD0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7F91D6" w14:textId="20C6C732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359F27" w14:textId="3B46A8CE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66753F95" w14:textId="77777777" w:rsidTr="00C3739A">
        <w:trPr>
          <w:trHeight w:val="258"/>
        </w:trPr>
        <w:tc>
          <w:tcPr>
            <w:tcW w:w="2205" w:type="pct"/>
          </w:tcPr>
          <w:p w14:paraId="526EFC77" w14:textId="33A5B8E4" w:rsidR="00E004EE" w:rsidRDefault="0061207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12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06D851C7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C5EC07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AFC8CE1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5B56064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FAF33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10D5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D8DBCE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3FD0" w:rsidRPr="00BA2043" w14:paraId="00AC32B3" w14:textId="77777777" w:rsidTr="00C3739A">
        <w:trPr>
          <w:trHeight w:val="258"/>
        </w:trPr>
        <w:tc>
          <w:tcPr>
            <w:tcW w:w="2205" w:type="pct"/>
          </w:tcPr>
          <w:p w14:paraId="3B15177D" w14:textId="4A2FF410" w:rsidR="00943FD0" w:rsidRPr="00B40A35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90" w:type="pct"/>
          </w:tcPr>
          <w:p w14:paraId="3332E084" w14:textId="40E8DBAB" w:rsidR="00943FD0" w:rsidRPr="00B40A35" w:rsidRDefault="00D9541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D4213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41DBF415" w14:textId="77777777" w:rsidR="00943FD0" w:rsidRPr="00BA204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E2F9216" w14:textId="2CB2F20A" w:rsidR="00943FD0" w:rsidRPr="00D95413" w:rsidRDefault="00943FD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148" w:type="pct"/>
          </w:tcPr>
          <w:p w14:paraId="72042244" w14:textId="77777777" w:rsidR="00943FD0" w:rsidRPr="00BA204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A38776" w14:textId="7956ED8C" w:rsidR="00943FD0" w:rsidRPr="00B40A35" w:rsidRDefault="008454E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53907DFA" w14:textId="77777777" w:rsidR="00943FD0" w:rsidRPr="00BA204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93DBDEE" w14:textId="67FC3682" w:rsidR="00943FD0" w:rsidRPr="00BA2043" w:rsidRDefault="00943FD0" w:rsidP="00C766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943FD0" w:rsidRPr="00BA2043" w14:paraId="7D135114" w14:textId="77777777" w:rsidTr="00C3739A">
        <w:trPr>
          <w:trHeight w:val="258"/>
        </w:trPr>
        <w:tc>
          <w:tcPr>
            <w:tcW w:w="2205" w:type="pct"/>
          </w:tcPr>
          <w:p w14:paraId="78E656A1" w14:textId="51C40100" w:rsidR="00943FD0" w:rsidRPr="00B40A35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F8192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535BBA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590" w:type="pct"/>
          </w:tcPr>
          <w:p w14:paraId="37965EB1" w14:textId="25F43920" w:rsidR="00943FD0" w:rsidRPr="00D95413" w:rsidRDefault="00D95413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954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EBB7E0D" w14:textId="77777777" w:rsidR="00943FD0" w:rsidRPr="00B40A35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</w:tcPr>
          <w:p w14:paraId="19DF72B8" w14:textId="67674CCA" w:rsidR="00943FD0" w:rsidRPr="00D95413" w:rsidRDefault="00943FD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5413">
              <w:rPr>
                <w:rFonts w:ascii="Angsana New" w:hAnsi="Angsana New" w:hint="cs"/>
                <w:sz w:val="30"/>
                <w:szCs w:val="30"/>
                <w:lang w:val="en-US"/>
              </w:rPr>
              <w:t>347</w:t>
            </w:r>
          </w:p>
        </w:tc>
        <w:tc>
          <w:tcPr>
            <w:tcW w:w="148" w:type="pct"/>
          </w:tcPr>
          <w:p w14:paraId="2C40C6F3" w14:textId="77777777" w:rsidR="00943FD0" w:rsidRPr="00B40A35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4C1D2467" w14:textId="16E3FB90" w:rsidR="00943FD0" w:rsidRPr="008454EC" w:rsidRDefault="008454EC" w:rsidP="00296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96D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50A723D" w14:textId="77777777" w:rsidR="00943FD0" w:rsidRPr="00B40A35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4CCD5A70" w14:textId="00F9E1E4" w:rsidR="00943FD0" w:rsidRPr="00B40A35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43FD0" w:rsidRPr="00BA2043" w14:paraId="15E8CB0C" w14:textId="77777777" w:rsidTr="00C3739A">
        <w:trPr>
          <w:trHeight w:val="258"/>
        </w:trPr>
        <w:tc>
          <w:tcPr>
            <w:tcW w:w="2205" w:type="pct"/>
          </w:tcPr>
          <w:p w14:paraId="3CB06680" w14:textId="0D5B88A6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5659028F" w14:textId="3D4304BF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</w:tcPr>
          <w:p w14:paraId="2FC4126C" w14:textId="77777777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</w:tcPr>
          <w:p w14:paraId="10039759" w14:textId="0B961137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74D1EA33" w14:textId="77777777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3412A190" w14:textId="69363EB5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5121B9FC" w14:textId="171F1FD8" w:rsidR="00943FD0" w:rsidRPr="00943FD0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FD0" w:rsidRPr="00BA2043" w14:paraId="4D01B7FF" w14:textId="77777777" w:rsidTr="00C3739A">
        <w:trPr>
          <w:trHeight w:val="258"/>
        </w:trPr>
        <w:tc>
          <w:tcPr>
            <w:tcW w:w="2205" w:type="pct"/>
          </w:tcPr>
          <w:p w14:paraId="1EC23E50" w14:textId="71217EB6" w:rsidR="00943FD0" w:rsidRPr="00651CC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1CDD4A52" w14:textId="796D3F5B" w:rsidR="00943FD0" w:rsidRPr="00BA2043" w:rsidRDefault="00D95413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5" w:type="pct"/>
          </w:tcPr>
          <w:p w14:paraId="7078FBA9" w14:textId="77777777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5B745C" w14:textId="01BCCFA9" w:rsidR="00943FD0" w:rsidRPr="00BD2B3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104</w:t>
            </w:r>
          </w:p>
        </w:tc>
        <w:tc>
          <w:tcPr>
            <w:tcW w:w="148" w:type="pct"/>
          </w:tcPr>
          <w:p w14:paraId="0B8BD1E7" w14:textId="77777777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0054BA" w14:textId="0B03AD9D" w:rsidR="00943FD0" w:rsidRPr="00BA2043" w:rsidRDefault="008454EC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6" w:type="pct"/>
          </w:tcPr>
          <w:p w14:paraId="3DBF13D3" w14:textId="77777777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685E97" w14:textId="4FCE935E" w:rsidR="00943FD0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104</w:t>
            </w:r>
          </w:p>
        </w:tc>
      </w:tr>
      <w:tr w:rsidR="00943FD0" w:rsidRPr="00BA2043" w14:paraId="1594BFD9" w14:textId="77777777" w:rsidTr="00C3739A">
        <w:trPr>
          <w:trHeight w:val="258"/>
        </w:trPr>
        <w:tc>
          <w:tcPr>
            <w:tcW w:w="2205" w:type="pct"/>
          </w:tcPr>
          <w:p w14:paraId="4792F055" w14:textId="42F85663" w:rsidR="00943FD0" w:rsidRPr="00B40A35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74C40A1B" w:rsidR="00943FD0" w:rsidRPr="00D95413" w:rsidRDefault="00D95413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9541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D4213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000972B5" w14:textId="77777777" w:rsidR="00943FD0" w:rsidRPr="00B40A35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4C16FA9E" w:rsidR="00943FD0" w:rsidRPr="00B40A35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1,521</w:t>
            </w:r>
          </w:p>
        </w:tc>
        <w:tc>
          <w:tcPr>
            <w:tcW w:w="148" w:type="pct"/>
          </w:tcPr>
          <w:p w14:paraId="6DEFEF13" w14:textId="77777777" w:rsidR="00943FD0" w:rsidRPr="00B40A35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2D348B4D" w:rsidR="00943FD0" w:rsidRPr="008454EC" w:rsidRDefault="008454EC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454E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46" w:type="pct"/>
          </w:tcPr>
          <w:p w14:paraId="0C7538E6" w14:textId="77777777" w:rsidR="00943FD0" w:rsidRPr="00B40A35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28995365" w:rsidR="00943FD0" w:rsidRPr="00B40A35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134</w:t>
            </w:r>
          </w:p>
        </w:tc>
      </w:tr>
      <w:tr w:rsidR="00943FD0" w:rsidRPr="00BA2043" w14:paraId="4E9B3CED" w14:textId="77777777" w:rsidTr="00C3739A">
        <w:trPr>
          <w:trHeight w:val="258"/>
        </w:trPr>
        <w:tc>
          <w:tcPr>
            <w:tcW w:w="2205" w:type="pct"/>
          </w:tcPr>
          <w:p w14:paraId="1DE71E7D" w14:textId="1D2114EC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6895DF4" w14:textId="2EF6CF88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</w:tcPr>
          <w:p w14:paraId="1EE62A7E" w14:textId="77777777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</w:tcPr>
          <w:p w14:paraId="7EF8D6DF" w14:textId="192C634D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2B582492" w14:textId="77777777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6F7FBCBE" w14:textId="54E12F03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1278BEB6" w14:textId="77777777" w:rsidR="00943FD0" w:rsidRPr="00943FD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3D38FEFE" w14:textId="56EA31FA" w:rsidR="00943FD0" w:rsidRPr="00943FD0" w:rsidRDefault="00943FD0" w:rsidP="00E953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FD0" w:rsidRPr="00BA2043" w14:paraId="6577E226" w14:textId="77777777" w:rsidTr="00C3739A">
        <w:trPr>
          <w:trHeight w:val="258"/>
        </w:trPr>
        <w:tc>
          <w:tcPr>
            <w:tcW w:w="2205" w:type="pct"/>
          </w:tcPr>
          <w:p w14:paraId="0724C231" w14:textId="2629FBC7" w:rsidR="00943FD0" w:rsidRPr="00BA2043" w:rsidRDefault="00943FD0" w:rsidP="00E9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</w:tcPr>
          <w:p w14:paraId="283A7B9D" w14:textId="4D845824" w:rsidR="00943FD0" w:rsidRPr="00B32390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6A4F725" w14:textId="77777777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1AA40B9" w14:textId="33ACC328" w:rsidR="00943FD0" w:rsidRPr="00AE2258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B81E3D4" w14:textId="77777777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E2810" w14:textId="5DD57B47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241E840" w14:textId="05C7A269" w:rsidR="00943FD0" w:rsidRPr="00BA2043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43FD0" w:rsidRPr="00BA2043" w14:paraId="7AEBE011" w14:textId="77777777" w:rsidTr="00C3739A">
        <w:trPr>
          <w:tblHeader/>
        </w:trPr>
        <w:tc>
          <w:tcPr>
            <w:tcW w:w="2205" w:type="pct"/>
          </w:tcPr>
          <w:p w14:paraId="618A43B8" w14:textId="56AE578E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054C64F" w14:textId="018CEEC4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</w:tcPr>
          <w:p w14:paraId="3B0BDE73" w14:textId="352257BE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5161BD1D" w14:textId="77777777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2DA0EB7C" w14:textId="301BCA08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14D999BF" w14:textId="5846D30F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FD0" w:rsidRPr="006C45EA" w14:paraId="5B12CBBB" w14:textId="77777777" w:rsidTr="00C3739A">
        <w:trPr>
          <w:trHeight w:val="427"/>
          <w:tblHeader/>
        </w:trPr>
        <w:tc>
          <w:tcPr>
            <w:tcW w:w="2205" w:type="pct"/>
          </w:tcPr>
          <w:p w14:paraId="45FFE868" w14:textId="38D0AD61" w:rsidR="00943FD0" w:rsidRPr="00BA2043" w:rsidRDefault="00943FD0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90" w:type="pct"/>
          </w:tcPr>
          <w:p w14:paraId="0583BDEB" w14:textId="467503CB" w:rsidR="00943FD0" w:rsidRPr="006C45EA" w:rsidRDefault="00AC7AA7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19,356</w:t>
            </w:r>
          </w:p>
        </w:tc>
        <w:tc>
          <w:tcPr>
            <w:tcW w:w="145" w:type="pct"/>
          </w:tcPr>
          <w:p w14:paraId="2A199592" w14:textId="77777777" w:rsidR="00943FD0" w:rsidRPr="00BA204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8BDA88" w14:textId="3898297F" w:rsidR="00943FD0" w:rsidRPr="006C45EA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19,832</w:t>
            </w:r>
          </w:p>
        </w:tc>
        <w:tc>
          <w:tcPr>
            <w:tcW w:w="148" w:type="pct"/>
          </w:tcPr>
          <w:p w14:paraId="3A4B5ABD" w14:textId="77777777" w:rsidR="00943FD0" w:rsidRPr="00BA204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E4DB80" w14:textId="60E01531" w:rsidR="00943FD0" w:rsidRPr="006C45EA" w:rsidRDefault="0080622A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19,356</w:t>
            </w:r>
          </w:p>
        </w:tc>
        <w:tc>
          <w:tcPr>
            <w:tcW w:w="146" w:type="pct"/>
          </w:tcPr>
          <w:p w14:paraId="21C5AB59" w14:textId="77777777" w:rsidR="00943FD0" w:rsidRPr="00BA2043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74B33E6" w14:textId="407CBD03" w:rsidR="00943FD0" w:rsidRPr="006C45EA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19,832</w:t>
            </w:r>
          </w:p>
        </w:tc>
      </w:tr>
    </w:tbl>
    <w:p w14:paraId="130F6601" w14:textId="16698B37" w:rsidR="00D25E0A" w:rsidRPr="00943FD0" w:rsidRDefault="00D25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65E64E8E" w14:textId="0FEA3B4C" w:rsidR="00741AD5" w:rsidRPr="008F3E5E" w:rsidRDefault="00741AD5" w:rsidP="00741AD5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เงินลงทุนใน</w:t>
      </w:r>
      <w:r w:rsidR="00592068"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บริษัทย่อย</w:t>
      </w:r>
    </w:p>
    <w:p w14:paraId="3CFC89A5" w14:textId="77777777" w:rsidR="00E0551B" w:rsidRPr="00943FD0" w:rsidRDefault="00E0551B" w:rsidP="00ED1E1C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9C89C26" w14:textId="1BCF44DA" w:rsidR="005275EC" w:rsidRDefault="005275EC" w:rsidP="000221EA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0426A6" w:rsidRPr="00DA7AFA">
        <w:rPr>
          <w:rFonts w:ascii="Angsana New" w:hAnsi="Angsana New" w:cs="Angsana New"/>
          <w:spacing w:val="-6"/>
          <w:lang w:val="en-US"/>
        </w:rPr>
        <w:t>3</w:t>
      </w:r>
      <w:r w:rsidR="009B098E">
        <w:rPr>
          <w:rFonts w:ascii="Angsana New" w:hAnsi="Angsana New" w:cs="Angsana New"/>
          <w:spacing w:val="-6"/>
          <w:lang w:val="en-US"/>
        </w:rPr>
        <w:t>0</w:t>
      </w:r>
      <w:r w:rsidR="000426A6" w:rsidRPr="00DA7AFA">
        <w:rPr>
          <w:rFonts w:ascii="Angsana New" w:hAnsi="Angsana New" w:cs="Angsana New"/>
          <w:spacing w:val="-6"/>
          <w:lang w:val="en-US"/>
        </w:rPr>
        <w:t xml:space="preserve"> </w:t>
      </w:r>
      <w:r w:rsidR="000426A6" w:rsidRPr="00DA7AFA">
        <w:rPr>
          <w:rFonts w:ascii="Angsana New" w:hAnsi="Angsana New" w:cs="Angsana New" w:hint="cs"/>
          <w:spacing w:val="-6"/>
          <w:cs/>
          <w:lang w:val="en-US"/>
        </w:rPr>
        <w:t>มีนาคม</w:t>
      </w: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lang w:val="en-US"/>
        </w:rPr>
        <w:t>256</w:t>
      </w:r>
      <w:r w:rsidR="000426A6" w:rsidRPr="00DA7AFA">
        <w:rPr>
          <w:rFonts w:ascii="Angsana New" w:hAnsi="Angsana New" w:cs="Angsana New"/>
          <w:spacing w:val="-6"/>
          <w:lang w:val="en-US"/>
        </w:rPr>
        <w:t>6</w:t>
      </w:r>
      <w:r w:rsidRPr="00DA7AFA">
        <w:rPr>
          <w:rFonts w:ascii="Angsana New" w:hAnsi="Angsana New" w:cs="Angsana New"/>
          <w:spacing w:val="-6"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บริษัทลงทุนเพิ่มในหุ้นสามัญของ</w:t>
      </w:r>
      <w:r w:rsidR="00B12899" w:rsidRPr="00DA7AFA">
        <w:rPr>
          <w:rFonts w:ascii="Angsana New" w:hAnsi="Angsana New" w:cs="Angsana New"/>
          <w:spacing w:val="-6"/>
          <w:cs/>
          <w:lang w:val="en-US"/>
        </w:rPr>
        <w:t>บริษัท พีเอ็มซี เลเบิล แมททีเรียลส์ จำกัด</w:t>
      </w:r>
      <w:r w:rsidR="00B12899"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ซึ่งเป็นบริษัทย่อย</w:t>
      </w:r>
      <w:r w:rsidRPr="00B12899">
        <w:rPr>
          <w:rFonts w:ascii="Angsana New" w:hAnsi="Angsana New" w:cs="Angsana New"/>
          <w:spacing w:val="-2"/>
          <w:cs/>
          <w:lang w:val="en-US"/>
        </w:rPr>
        <w:t xml:space="preserve"> ตามสัดส่วน</w:t>
      </w:r>
      <w:r w:rsidRPr="00B12899">
        <w:rPr>
          <w:rFonts w:ascii="Angsana New" w:hAnsi="Angsana New" w:cs="Angsana New"/>
          <w:cs/>
          <w:lang w:val="en-US"/>
        </w:rPr>
        <w:t xml:space="preserve">ความเป็นเจ้าของเดิม (ร้อยละ </w:t>
      </w:r>
      <w:r w:rsidR="007E0922">
        <w:rPr>
          <w:rFonts w:ascii="Angsana New" w:hAnsi="Angsana New" w:cs="Angsana New"/>
          <w:lang w:val="en-US"/>
        </w:rPr>
        <w:t>99.99</w:t>
      </w:r>
      <w:r w:rsidRPr="00B12899">
        <w:rPr>
          <w:rFonts w:ascii="Angsana New" w:hAnsi="Angsana New" w:cs="Angsana New"/>
          <w:cs/>
          <w:lang w:val="en-US"/>
        </w:rPr>
        <w:t xml:space="preserve">) จำนวน </w:t>
      </w:r>
      <w:r w:rsidR="007E0922">
        <w:rPr>
          <w:rFonts w:ascii="Angsana New" w:hAnsi="Angsana New" w:cs="Angsana New"/>
          <w:lang w:val="en-US"/>
        </w:rPr>
        <w:t>0.2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 w:rsidR="007E0922">
        <w:rPr>
          <w:rFonts w:ascii="Angsana New" w:hAnsi="Angsana New" w:cs="Angsana New" w:hint="cs"/>
          <w:cs/>
          <w:lang w:val="en-US"/>
        </w:rPr>
        <w:t>ล้าน</w:t>
      </w:r>
      <w:r w:rsidRPr="00B12899">
        <w:rPr>
          <w:rFonts w:ascii="Angsana New" w:hAnsi="Angsana New" w:cs="Angsana New"/>
          <w:cs/>
          <w:lang w:val="en-US"/>
        </w:rPr>
        <w:t xml:space="preserve">หุ้น ซึ่งมีมูลค่าที่ตราไว้ </w:t>
      </w:r>
      <w:r w:rsidRPr="00B12899">
        <w:rPr>
          <w:rFonts w:ascii="Angsana New" w:hAnsi="Angsana New" w:cs="Angsana New"/>
          <w:lang w:val="en-US"/>
        </w:rPr>
        <w:t>1</w:t>
      </w:r>
      <w:r w:rsidR="00B12899" w:rsidRPr="00B12899">
        <w:rPr>
          <w:rFonts w:ascii="Angsana New" w:hAnsi="Angsana New" w:cs="Angsana New"/>
          <w:lang w:val="en-US"/>
        </w:rPr>
        <w:t>00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 w:rsidR="00B12899" w:rsidRPr="00B12899">
        <w:rPr>
          <w:rFonts w:ascii="Angsana New" w:hAnsi="Angsana New" w:cs="Angsana New" w:hint="cs"/>
          <w:cs/>
          <w:lang w:val="en-US"/>
        </w:rPr>
        <w:t>บาท</w:t>
      </w:r>
      <w:r w:rsidRPr="00B12899">
        <w:rPr>
          <w:rFonts w:ascii="Angsana New" w:hAnsi="Angsana New" w:cs="Angsana New"/>
          <w:cs/>
          <w:lang w:val="en-US"/>
        </w:rPr>
        <w:t xml:space="preserve">ต่อหุ้น </w:t>
      </w:r>
      <w:r w:rsidR="007E0922">
        <w:rPr>
          <w:rFonts w:ascii="Angsana New" w:hAnsi="Angsana New" w:cs="Angsana New"/>
          <w:cs/>
          <w:lang w:val="en-US"/>
        </w:rPr>
        <w:br/>
      </w:r>
      <w:r w:rsidRPr="00B12899">
        <w:rPr>
          <w:rFonts w:ascii="Angsana New" w:hAnsi="Angsana New" w:cs="Angsana New"/>
          <w:cs/>
          <w:lang w:val="en-US"/>
        </w:rPr>
        <w:t>เป็นจำนวน</w:t>
      </w:r>
      <w:r w:rsidR="007E0922">
        <w:rPr>
          <w:rFonts w:ascii="Angsana New" w:hAnsi="Angsana New" w:cs="Angsana New" w:hint="cs"/>
          <w:cs/>
          <w:lang w:val="en-US"/>
        </w:rPr>
        <w:t>รวม</w:t>
      </w:r>
      <w:r w:rsidRPr="00B12899">
        <w:rPr>
          <w:rFonts w:ascii="Angsana New" w:hAnsi="Angsana New" w:cs="Angsana New"/>
          <w:cs/>
          <w:lang w:val="en-US"/>
        </w:rPr>
        <w:t xml:space="preserve">ทั้งสิ้น </w:t>
      </w:r>
      <w:r w:rsidR="00B12899" w:rsidRPr="00B12899">
        <w:rPr>
          <w:rFonts w:ascii="Angsana New" w:hAnsi="Angsana New" w:cs="Angsana New"/>
          <w:lang w:val="en-US"/>
        </w:rPr>
        <w:t>20</w:t>
      </w:r>
      <w:r w:rsidRPr="00B12899">
        <w:rPr>
          <w:rFonts w:ascii="Angsana New" w:hAnsi="Angsana New" w:cs="Angsana New"/>
          <w:cs/>
          <w:lang w:val="en-US"/>
        </w:rPr>
        <w:t xml:space="preserve"> ล้านบาท</w:t>
      </w:r>
    </w:p>
    <w:p w14:paraId="7EE7FEDC" w14:textId="25292B18" w:rsidR="00A5401D" w:rsidRDefault="00A5401D" w:rsidP="000221EA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5E9270B9" w14:textId="60791D0C" w:rsidR="00473B7B" w:rsidRPr="000221EA" w:rsidRDefault="00473B7B" w:rsidP="000221EA">
      <w:pPr>
        <w:rPr>
          <w:highlight w:val="cyan"/>
          <w:lang w:eastAsia="x-none"/>
        </w:rPr>
        <w:sectPr w:rsidR="00473B7B" w:rsidRPr="000221EA" w:rsidSect="008A2AFC">
          <w:headerReference w:type="default" r:id="rId10"/>
          <w:footerReference w:type="default" r:id="rId11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505CE613" w14:textId="7DDD6E43" w:rsidR="00473B7B" w:rsidRDefault="00473B7B" w:rsidP="00473B7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</w:p>
    <w:p w14:paraId="32DBF23B" w14:textId="77777777" w:rsidR="00473B7B" w:rsidRPr="00473B7B" w:rsidRDefault="00473B7B" w:rsidP="00473B7B">
      <w:pPr>
        <w:rPr>
          <w:lang w:eastAsia="x-none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473B7B" w:rsidRPr="00D1370C" w14:paraId="4F76C41E" w14:textId="77777777" w:rsidTr="00C71538">
        <w:trPr>
          <w:cantSplit/>
          <w:trHeight w:val="99"/>
          <w:tblHeader/>
        </w:trPr>
        <w:tc>
          <w:tcPr>
            <w:tcW w:w="3510" w:type="dxa"/>
          </w:tcPr>
          <w:p w14:paraId="2FEC7721" w14:textId="77777777" w:rsidR="00473B7B" w:rsidRPr="00756E6F" w:rsidRDefault="00473B7B" w:rsidP="00C7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1DA2EB2E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E251469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F8CCBAC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76E62EC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0D5BE9F" w14:textId="77777777" w:rsidR="00473B7B" w:rsidRPr="00745F02" w:rsidRDefault="00473B7B" w:rsidP="00C71538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45F02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22FE86CC" w14:textId="77777777" w:rsidR="00473B7B" w:rsidRPr="00745F02" w:rsidRDefault="00473B7B" w:rsidP="00C71538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85F9F5" w14:textId="77777777" w:rsidR="00473B7B" w:rsidRDefault="00473B7B" w:rsidP="00C71538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43D2F3AC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EDAF081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0494CF3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719AFB7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</w:t>
            </w:r>
          </w:p>
        </w:tc>
      </w:tr>
      <w:tr w:rsidR="00473B7B" w:rsidRPr="00D1370C" w14:paraId="00956D44" w14:textId="77777777" w:rsidTr="00C71538">
        <w:trPr>
          <w:cantSplit/>
          <w:trHeight w:val="302"/>
        </w:trPr>
        <w:tc>
          <w:tcPr>
            <w:tcW w:w="3510" w:type="dxa"/>
          </w:tcPr>
          <w:p w14:paraId="1A4E836E" w14:textId="77777777" w:rsidR="00473B7B" w:rsidRPr="00F065F0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ดสาม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5114D86B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7BF6953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538509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C77CC74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EB48B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F50A43D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3B98E67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098E1E0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41E5420" w14:textId="77777777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A8E0BF2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66CFEDC" w14:textId="77777777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E79FD6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8FA9309" w14:textId="77777777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FE79277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EAC30A" w14:textId="77777777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649080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C52977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8D4AAEC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AE00C4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B6041A9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6C3BDF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4E5AC6AD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84CC1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</w:tr>
      <w:tr w:rsidR="00473B7B" w:rsidRPr="00D1370C" w14:paraId="6E65290C" w14:textId="77777777" w:rsidTr="00C71538">
        <w:trPr>
          <w:cantSplit/>
          <w:trHeight w:val="302"/>
        </w:trPr>
        <w:tc>
          <w:tcPr>
            <w:tcW w:w="3510" w:type="dxa"/>
          </w:tcPr>
          <w:p w14:paraId="7F8D68F2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6F00024D" w14:textId="77777777" w:rsidR="00473B7B" w:rsidRPr="007D5CF1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7D5CF1"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  <w:t>(</w:t>
            </w:r>
            <w:r w:rsidRPr="007D5CF1">
              <w:rPr>
                <w:rFonts w:ascii="Angsana New" w:hAnsi="Angsana New" w:cs="Angsana New" w:hint="cs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7D5CF1"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473B7B" w:rsidRPr="00D1370C" w14:paraId="52D19C27" w14:textId="77777777" w:rsidTr="00C71538">
        <w:trPr>
          <w:cantSplit/>
          <w:trHeight w:val="302"/>
        </w:trPr>
        <w:tc>
          <w:tcPr>
            <w:tcW w:w="3510" w:type="dxa"/>
          </w:tcPr>
          <w:p w14:paraId="39E4B2E9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15B070BC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E198D7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B140F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C15AA1B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2BA30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1924FF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AD16FD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957C545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37CE58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2F3DD8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0879DC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DBBB0A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475EC8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B0112A0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3345474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988ED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CAC26B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3553FAD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78788E7C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43FF258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E50A8C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766CABA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D7C40D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473B7B" w:rsidRPr="00D1370C" w14:paraId="09737338" w14:textId="77777777" w:rsidTr="00C71538">
        <w:trPr>
          <w:cantSplit/>
          <w:trHeight w:val="302"/>
        </w:trPr>
        <w:tc>
          <w:tcPr>
            <w:tcW w:w="3510" w:type="dxa"/>
          </w:tcPr>
          <w:p w14:paraId="4E6068CC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63A131C6" w14:textId="755BA4F2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37,</w:t>
            </w:r>
            <w:r w:rsidR="00FF1493">
              <w:rPr>
                <w:rFonts w:ascii="Angsana New" w:hAnsi="Angsana New" w:cs="Angsana New"/>
                <w:szCs w:val="22"/>
                <w:lang w:val="en-US" w:bidi="th-TH"/>
              </w:rPr>
              <w:t>095</w:t>
            </w:r>
          </w:p>
        </w:tc>
        <w:tc>
          <w:tcPr>
            <w:tcW w:w="178" w:type="dxa"/>
            <w:vAlign w:val="bottom"/>
          </w:tcPr>
          <w:p w14:paraId="39FF66B3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613BED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34,119</w:t>
            </w:r>
          </w:p>
        </w:tc>
        <w:tc>
          <w:tcPr>
            <w:tcW w:w="180" w:type="dxa"/>
            <w:vAlign w:val="bottom"/>
          </w:tcPr>
          <w:p w14:paraId="0E8D0178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7E1762" w14:textId="279E9B35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65,466</w:t>
            </w:r>
          </w:p>
        </w:tc>
        <w:tc>
          <w:tcPr>
            <w:tcW w:w="180" w:type="dxa"/>
            <w:vAlign w:val="bottom"/>
          </w:tcPr>
          <w:p w14:paraId="4A53ECAF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ABC68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91,494</w:t>
            </w:r>
          </w:p>
        </w:tc>
        <w:tc>
          <w:tcPr>
            <w:tcW w:w="180" w:type="dxa"/>
          </w:tcPr>
          <w:p w14:paraId="28EAD69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36701C" w14:textId="6E9094D0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1,662</w:t>
            </w:r>
          </w:p>
        </w:tc>
        <w:tc>
          <w:tcPr>
            <w:tcW w:w="180" w:type="dxa"/>
          </w:tcPr>
          <w:p w14:paraId="4777D08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A882D5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3FB84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88D1737" w14:textId="28F0264D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C0854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FC4D42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0B7ED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0E9BA7" w14:textId="59BCD38A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765EC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C1F2E7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4594B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F663CDD" w14:textId="460BF548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104,223</w:t>
            </w:r>
          </w:p>
        </w:tc>
        <w:tc>
          <w:tcPr>
            <w:tcW w:w="178" w:type="dxa"/>
          </w:tcPr>
          <w:p w14:paraId="4039E01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756011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125,613</w:t>
            </w:r>
          </w:p>
        </w:tc>
      </w:tr>
      <w:tr w:rsidR="00473B7B" w:rsidRPr="00D1370C" w14:paraId="563CF62E" w14:textId="77777777" w:rsidTr="00C71538">
        <w:trPr>
          <w:cantSplit/>
          <w:trHeight w:val="302"/>
        </w:trPr>
        <w:tc>
          <w:tcPr>
            <w:tcW w:w="3510" w:type="dxa"/>
          </w:tcPr>
          <w:p w14:paraId="2D17EBDC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09C01976" w14:textId="2CD72190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8,669</w:t>
            </w:r>
          </w:p>
        </w:tc>
        <w:tc>
          <w:tcPr>
            <w:tcW w:w="178" w:type="dxa"/>
            <w:vAlign w:val="bottom"/>
          </w:tcPr>
          <w:p w14:paraId="299D82BC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AAD28F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17,614</w:t>
            </w:r>
          </w:p>
        </w:tc>
        <w:tc>
          <w:tcPr>
            <w:tcW w:w="180" w:type="dxa"/>
            <w:vAlign w:val="bottom"/>
          </w:tcPr>
          <w:p w14:paraId="000A185A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E54EF24" w14:textId="15F45FB9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4,127</w:t>
            </w:r>
          </w:p>
        </w:tc>
        <w:tc>
          <w:tcPr>
            <w:tcW w:w="180" w:type="dxa"/>
            <w:vAlign w:val="bottom"/>
          </w:tcPr>
          <w:p w14:paraId="3B6705A2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4FD8E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7,161</w:t>
            </w:r>
          </w:p>
        </w:tc>
        <w:tc>
          <w:tcPr>
            <w:tcW w:w="180" w:type="dxa"/>
          </w:tcPr>
          <w:p w14:paraId="64406FC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0D141D" w14:textId="3E809040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6BC968C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C6C9F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3E801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C5B6A6" w14:textId="041B4E4D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6,222</w:t>
            </w:r>
          </w:p>
        </w:tc>
        <w:tc>
          <w:tcPr>
            <w:tcW w:w="180" w:type="dxa"/>
          </w:tcPr>
          <w:p w14:paraId="68FCB72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20C0E0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3,597</w:t>
            </w:r>
          </w:p>
        </w:tc>
        <w:tc>
          <w:tcPr>
            <w:tcW w:w="180" w:type="dxa"/>
          </w:tcPr>
          <w:p w14:paraId="6382930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4F831C" w14:textId="3C0C412E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657D8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C8E3C6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B0EFE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9F01D46" w14:textId="4EFE7BF6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19,435</w:t>
            </w:r>
          </w:p>
        </w:tc>
        <w:tc>
          <w:tcPr>
            <w:tcW w:w="178" w:type="dxa"/>
          </w:tcPr>
          <w:p w14:paraId="0B9FF4A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27965A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28,372</w:t>
            </w:r>
          </w:p>
        </w:tc>
      </w:tr>
      <w:tr w:rsidR="00473B7B" w:rsidRPr="00D1370C" w14:paraId="03142AA3" w14:textId="77777777" w:rsidTr="00C71538">
        <w:trPr>
          <w:cantSplit/>
          <w:trHeight w:val="302"/>
        </w:trPr>
        <w:tc>
          <w:tcPr>
            <w:tcW w:w="3510" w:type="dxa"/>
          </w:tcPr>
          <w:p w14:paraId="7BBD25FD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22674E9A" w14:textId="120AE44C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23,089</w:t>
            </w:r>
          </w:p>
        </w:tc>
        <w:tc>
          <w:tcPr>
            <w:tcW w:w="178" w:type="dxa"/>
            <w:vAlign w:val="bottom"/>
          </w:tcPr>
          <w:p w14:paraId="703F2ECD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2F36BE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22,099</w:t>
            </w:r>
          </w:p>
        </w:tc>
        <w:tc>
          <w:tcPr>
            <w:tcW w:w="180" w:type="dxa"/>
            <w:vAlign w:val="bottom"/>
          </w:tcPr>
          <w:p w14:paraId="0F7F5975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979D7F" w14:textId="5B090C74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81C943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012C4B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107A5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233273D" w14:textId="652ABBB1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7526C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5C7A8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D6552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38DA297" w14:textId="2697A4FC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36A8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7397CB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71D4D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0FE1E15" w14:textId="3D2D58B4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D4E26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4FE239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75A9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4A9EA2" w14:textId="1C9731C6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23,089</w:t>
            </w:r>
          </w:p>
        </w:tc>
        <w:tc>
          <w:tcPr>
            <w:tcW w:w="178" w:type="dxa"/>
          </w:tcPr>
          <w:p w14:paraId="00B46F8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527CDF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22,099</w:t>
            </w:r>
          </w:p>
        </w:tc>
      </w:tr>
      <w:tr w:rsidR="00473B7B" w:rsidRPr="00D1370C" w14:paraId="57B4C739" w14:textId="77777777" w:rsidTr="00C71538">
        <w:trPr>
          <w:cantSplit/>
          <w:trHeight w:val="302"/>
        </w:trPr>
        <w:tc>
          <w:tcPr>
            <w:tcW w:w="3510" w:type="dxa"/>
          </w:tcPr>
          <w:p w14:paraId="69BF882E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D84C63" w14:textId="3D010F6D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6C2F97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6C2F97">
              <w:rPr>
                <w:rFonts w:ascii="Angsana New" w:hAnsi="Angsana New" w:cs="Angsana New"/>
                <w:szCs w:val="22"/>
                <w:lang w:val="en-US" w:bidi="th-TH"/>
              </w:rPr>
              <w:t>853</w:t>
            </w:r>
          </w:p>
        </w:tc>
        <w:tc>
          <w:tcPr>
            <w:tcW w:w="178" w:type="dxa"/>
            <w:vAlign w:val="bottom"/>
          </w:tcPr>
          <w:p w14:paraId="4BF75F96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6C1ACD7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73,832</w:t>
            </w:r>
          </w:p>
        </w:tc>
        <w:tc>
          <w:tcPr>
            <w:tcW w:w="180" w:type="dxa"/>
            <w:vAlign w:val="bottom"/>
          </w:tcPr>
          <w:p w14:paraId="5B483A9F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CFDC631" w14:textId="6B7BDBA5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69,593</w:t>
            </w:r>
          </w:p>
        </w:tc>
        <w:tc>
          <w:tcPr>
            <w:tcW w:w="180" w:type="dxa"/>
            <w:vAlign w:val="bottom"/>
          </w:tcPr>
          <w:p w14:paraId="2EA93D3D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D9F155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98,655</w:t>
            </w:r>
          </w:p>
        </w:tc>
        <w:tc>
          <w:tcPr>
            <w:tcW w:w="180" w:type="dxa"/>
          </w:tcPr>
          <w:p w14:paraId="4B019B3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7AB8DAE" w14:textId="1D0FC2C1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2,079</w:t>
            </w:r>
          </w:p>
        </w:tc>
        <w:tc>
          <w:tcPr>
            <w:tcW w:w="180" w:type="dxa"/>
          </w:tcPr>
          <w:p w14:paraId="2B670EC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BAD9A9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11621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BECB2CB" w14:textId="009B12A8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6,222</w:t>
            </w:r>
          </w:p>
        </w:tc>
        <w:tc>
          <w:tcPr>
            <w:tcW w:w="180" w:type="dxa"/>
          </w:tcPr>
          <w:p w14:paraId="0293F68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166732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3,597</w:t>
            </w:r>
          </w:p>
        </w:tc>
        <w:tc>
          <w:tcPr>
            <w:tcW w:w="180" w:type="dxa"/>
          </w:tcPr>
          <w:p w14:paraId="525BDF7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9995363" w14:textId="0FB0C6D0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20BE4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553178C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4087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DF4CB30" w14:textId="1C249004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146,747</w:t>
            </w:r>
          </w:p>
        </w:tc>
        <w:tc>
          <w:tcPr>
            <w:tcW w:w="178" w:type="dxa"/>
          </w:tcPr>
          <w:p w14:paraId="1323DF1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6232F38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176,084</w:t>
            </w:r>
          </w:p>
        </w:tc>
      </w:tr>
      <w:tr w:rsidR="00473B7B" w:rsidRPr="00D1370C" w14:paraId="1AC9FF55" w14:textId="77777777" w:rsidTr="00C71538">
        <w:trPr>
          <w:cantSplit/>
          <w:trHeight w:val="302"/>
        </w:trPr>
        <w:tc>
          <w:tcPr>
            <w:tcW w:w="3510" w:type="dxa"/>
          </w:tcPr>
          <w:p w14:paraId="4D4BBF5B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6DF8E43E" w14:textId="723005CF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89,987</w:t>
            </w:r>
          </w:p>
        </w:tc>
        <w:tc>
          <w:tcPr>
            <w:tcW w:w="178" w:type="dxa"/>
            <w:vAlign w:val="bottom"/>
          </w:tcPr>
          <w:p w14:paraId="005904BB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217241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86,940</w:t>
            </w:r>
          </w:p>
        </w:tc>
        <w:tc>
          <w:tcPr>
            <w:tcW w:w="180" w:type="dxa"/>
            <w:vAlign w:val="bottom"/>
          </w:tcPr>
          <w:p w14:paraId="7CD176DA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C97D43" w14:textId="0795DE33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149,867</w:t>
            </w:r>
          </w:p>
        </w:tc>
        <w:tc>
          <w:tcPr>
            <w:tcW w:w="180" w:type="dxa"/>
            <w:vAlign w:val="bottom"/>
          </w:tcPr>
          <w:p w14:paraId="6ED734C0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0F998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122,820</w:t>
            </w:r>
          </w:p>
        </w:tc>
        <w:tc>
          <w:tcPr>
            <w:tcW w:w="180" w:type="dxa"/>
          </w:tcPr>
          <w:p w14:paraId="5E8243A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698B66" w14:textId="07DB03F5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64,396</w:t>
            </w:r>
          </w:p>
        </w:tc>
        <w:tc>
          <w:tcPr>
            <w:tcW w:w="180" w:type="dxa"/>
          </w:tcPr>
          <w:p w14:paraId="5A1590F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866FD1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83F6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1747F3F" w14:textId="5827627D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27C6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AABB0E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AE187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CEE17FA" w14:textId="0BC7CFBD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51A9DD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9275BD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FBFDB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3FF898" w14:textId="0BEBCA67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304,250</w:t>
            </w:r>
          </w:p>
        </w:tc>
        <w:tc>
          <w:tcPr>
            <w:tcW w:w="178" w:type="dxa"/>
          </w:tcPr>
          <w:p w14:paraId="4430A6C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97AE5A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209,760</w:t>
            </w:r>
          </w:p>
        </w:tc>
      </w:tr>
      <w:tr w:rsidR="00473B7B" w:rsidRPr="00D1370C" w14:paraId="4AE5BD46" w14:textId="77777777" w:rsidTr="00C71538">
        <w:trPr>
          <w:cantSplit/>
          <w:trHeight w:val="302"/>
        </w:trPr>
        <w:tc>
          <w:tcPr>
            <w:tcW w:w="3510" w:type="dxa"/>
          </w:tcPr>
          <w:p w14:paraId="52551F6B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6A326E9" w14:textId="4571E8F2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230</w:t>
            </w:r>
          </w:p>
        </w:tc>
        <w:tc>
          <w:tcPr>
            <w:tcW w:w="178" w:type="dxa"/>
            <w:vAlign w:val="bottom"/>
          </w:tcPr>
          <w:p w14:paraId="5C1886B8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33F5250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37,635</w:t>
            </w:r>
          </w:p>
        </w:tc>
        <w:tc>
          <w:tcPr>
            <w:tcW w:w="180" w:type="dxa"/>
            <w:vAlign w:val="bottom"/>
          </w:tcPr>
          <w:p w14:paraId="5E9A2B66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B7FC830" w14:textId="09432179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5,947</w:t>
            </w:r>
          </w:p>
        </w:tc>
        <w:tc>
          <w:tcPr>
            <w:tcW w:w="180" w:type="dxa"/>
            <w:vAlign w:val="bottom"/>
          </w:tcPr>
          <w:p w14:paraId="502FB500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13F997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3,303</w:t>
            </w:r>
          </w:p>
        </w:tc>
        <w:tc>
          <w:tcPr>
            <w:tcW w:w="180" w:type="dxa"/>
          </w:tcPr>
          <w:p w14:paraId="0FF03E1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E8B68A7" w14:textId="78338838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3A962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39F149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E57DB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7155476" w14:textId="79FA3CBC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6116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E7654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253719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EBF9FE8" w14:textId="26CE6676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(6,177)</w:t>
            </w:r>
          </w:p>
        </w:tc>
        <w:tc>
          <w:tcPr>
            <w:tcW w:w="178" w:type="dxa"/>
          </w:tcPr>
          <w:p w14:paraId="486681B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F8B1BD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(40,938)</w:t>
            </w:r>
          </w:p>
        </w:tc>
        <w:tc>
          <w:tcPr>
            <w:tcW w:w="180" w:type="dxa"/>
          </w:tcPr>
          <w:p w14:paraId="36B75F6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3D37531" w14:textId="6FC09513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243A7E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088E01B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-</w:t>
            </w:r>
          </w:p>
        </w:tc>
      </w:tr>
      <w:tr w:rsidR="00473B7B" w:rsidRPr="00D1370C" w14:paraId="695C6353" w14:textId="77777777" w:rsidTr="00C71538">
        <w:trPr>
          <w:cantSplit/>
          <w:trHeight w:val="302"/>
        </w:trPr>
        <w:tc>
          <w:tcPr>
            <w:tcW w:w="3510" w:type="dxa"/>
          </w:tcPr>
          <w:p w14:paraId="6A9B0BCE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0D4D2" w14:textId="79493B5F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</w:t>
            </w:r>
            <w:r w:rsidR="006C2F9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6C2F9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070</w:t>
            </w:r>
          </w:p>
        </w:tc>
        <w:tc>
          <w:tcPr>
            <w:tcW w:w="178" w:type="dxa"/>
            <w:vAlign w:val="bottom"/>
          </w:tcPr>
          <w:p w14:paraId="5B916736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1642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lang w:val="en-US" w:bidi="th-TH"/>
              </w:rPr>
              <w:t>198,407</w:t>
            </w:r>
          </w:p>
        </w:tc>
        <w:tc>
          <w:tcPr>
            <w:tcW w:w="180" w:type="dxa"/>
            <w:vAlign w:val="bottom"/>
          </w:tcPr>
          <w:p w14:paraId="25DCD8DB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8208D" w14:textId="791C30F5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225,407</w:t>
            </w:r>
          </w:p>
        </w:tc>
        <w:tc>
          <w:tcPr>
            <w:tcW w:w="180" w:type="dxa"/>
            <w:vAlign w:val="bottom"/>
          </w:tcPr>
          <w:p w14:paraId="2F8596A4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0EE1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224,778</w:t>
            </w:r>
          </w:p>
        </w:tc>
        <w:tc>
          <w:tcPr>
            <w:tcW w:w="180" w:type="dxa"/>
          </w:tcPr>
          <w:p w14:paraId="5FEBB4E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746F2" w14:textId="538D7B5C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66,475</w:t>
            </w:r>
          </w:p>
        </w:tc>
        <w:tc>
          <w:tcPr>
            <w:tcW w:w="180" w:type="dxa"/>
          </w:tcPr>
          <w:p w14:paraId="10B9B3F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AD75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63E3B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22FB41" w14:textId="4380C613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6,222</w:t>
            </w:r>
          </w:p>
        </w:tc>
        <w:tc>
          <w:tcPr>
            <w:tcW w:w="180" w:type="dxa"/>
          </w:tcPr>
          <w:p w14:paraId="470DD36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746B7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3,597</w:t>
            </w:r>
          </w:p>
        </w:tc>
        <w:tc>
          <w:tcPr>
            <w:tcW w:w="180" w:type="dxa"/>
          </w:tcPr>
          <w:p w14:paraId="254A910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AAEF18" w14:textId="09DFE1BA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(6,177)</w:t>
            </w:r>
          </w:p>
        </w:tc>
        <w:tc>
          <w:tcPr>
            <w:tcW w:w="178" w:type="dxa"/>
          </w:tcPr>
          <w:p w14:paraId="10A349F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6359E8F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(40,938)</w:t>
            </w:r>
          </w:p>
        </w:tc>
        <w:tc>
          <w:tcPr>
            <w:tcW w:w="180" w:type="dxa"/>
          </w:tcPr>
          <w:p w14:paraId="0B4C24B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28CB5C" w14:textId="618A9648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450,997</w:t>
            </w:r>
          </w:p>
        </w:tc>
        <w:tc>
          <w:tcPr>
            <w:tcW w:w="178" w:type="dxa"/>
            <w:shd w:val="clear" w:color="auto" w:fill="auto"/>
          </w:tcPr>
          <w:p w14:paraId="4F0E443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C9D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385,844</w:t>
            </w:r>
          </w:p>
        </w:tc>
      </w:tr>
      <w:tr w:rsidR="00473B7B" w:rsidRPr="00D1370C" w14:paraId="536BD572" w14:textId="77777777" w:rsidTr="00C71538">
        <w:trPr>
          <w:cantSplit/>
        </w:trPr>
        <w:tc>
          <w:tcPr>
            <w:tcW w:w="3510" w:type="dxa"/>
          </w:tcPr>
          <w:p w14:paraId="185B55F9" w14:textId="77777777" w:rsidR="00473B7B" w:rsidRPr="00756E6F" w:rsidRDefault="00473B7B" w:rsidP="00C71538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2FDFDB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4FBEBB0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2F8DA95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A63662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B814E4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A3E8BC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D2434F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11091D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B7C21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B9DD62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12D824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9EC2ED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4CDE5C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9F46D1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0AD45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781E40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D15BE4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6318C8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5E9C02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37CBA1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2FAA5E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4BB10D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5782E3D9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73B7B" w:rsidRPr="00D1370C" w14:paraId="5501FF1B" w14:textId="77777777" w:rsidTr="00C71538">
        <w:trPr>
          <w:cantSplit/>
        </w:trPr>
        <w:tc>
          <w:tcPr>
            <w:tcW w:w="3510" w:type="dxa"/>
          </w:tcPr>
          <w:p w14:paraId="6AE8598B" w14:textId="77777777" w:rsidR="00473B7B" w:rsidRPr="00756E6F" w:rsidRDefault="00473B7B" w:rsidP="00C71538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6EC00F3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915D780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5F92DD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60002C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4F36FE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17C0B1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47F16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04277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D6A415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5A7DD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A9AF1B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5377A9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675B9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43143B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0FF7C2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449BDC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015EB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B9A946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43B0C2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84F0A5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B4D80D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754263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4A3C8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73B7B" w:rsidRPr="00D1370C" w14:paraId="32CFDD9E" w14:textId="77777777" w:rsidTr="00C71538">
        <w:trPr>
          <w:cantSplit/>
        </w:trPr>
        <w:tc>
          <w:tcPr>
            <w:tcW w:w="3510" w:type="dxa"/>
          </w:tcPr>
          <w:p w14:paraId="48A4A1C0" w14:textId="77777777" w:rsidR="00473B7B" w:rsidRPr="00756E6F" w:rsidRDefault="00473B7B" w:rsidP="00C71538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EDE0EA6" w14:textId="1A4F2E99" w:rsidR="00473B7B" w:rsidRPr="00B32390" w:rsidRDefault="00221590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14,</w:t>
            </w:r>
            <w:r w:rsidR="00180796">
              <w:rPr>
                <w:rFonts w:ascii="Angsana New" w:hAnsi="Angsana New" w:cs="Angsana New"/>
                <w:szCs w:val="22"/>
                <w:lang w:val="en-US"/>
              </w:rPr>
              <w:t>279</w:t>
            </w:r>
          </w:p>
        </w:tc>
        <w:tc>
          <w:tcPr>
            <w:tcW w:w="178" w:type="dxa"/>
            <w:vAlign w:val="bottom"/>
          </w:tcPr>
          <w:p w14:paraId="57E4F695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5D48AC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Cs w:val="22"/>
                <w:lang w:val="en-US"/>
              </w:rPr>
              <w:t>17,016</w:t>
            </w:r>
          </w:p>
        </w:tc>
        <w:tc>
          <w:tcPr>
            <w:tcW w:w="180" w:type="dxa"/>
            <w:vAlign w:val="bottom"/>
          </w:tcPr>
          <w:p w14:paraId="45DC7CD6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6ADEC58" w14:textId="62C79F2B" w:rsidR="00473B7B" w:rsidRPr="00B32390" w:rsidRDefault="00FF1493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9,929</w:t>
            </w:r>
          </w:p>
        </w:tc>
        <w:tc>
          <w:tcPr>
            <w:tcW w:w="180" w:type="dxa"/>
            <w:vAlign w:val="bottom"/>
          </w:tcPr>
          <w:p w14:paraId="4950B433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81DE64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18,371</w:t>
            </w:r>
          </w:p>
        </w:tc>
        <w:tc>
          <w:tcPr>
            <w:tcW w:w="180" w:type="dxa"/>
          </w:tcPr>
          <w:p w14:paraId="6E177B1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DA30FF" w14:textId="5706C125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913</w:t>
            </w:r>
          </w:p>
        </w:tc>
        <w:tc>
          <w:tcPr>
            <w:tcW w:w="180" w:type="dxa"/>
          </w:tcPr>
          <w:p w14:paraId="6E96620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A3C8E8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0338F0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503DBA8" w14:textId="624528AC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463</w:t>
            </w:r>
          </w:p>
        </w:tc>
        <w:tc>
          <w:tcPr>
            <w:tcW w:w="180" w:type="dxa"/>
          </w:tcPr>
          <w:p w14:paraId="300EB87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C8620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vAlign w:val="center"/>
          </w:tcPr>
          <w:p w14:paraId="0564D55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8588887" w14:textId="49536FC0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(62</w:t>
            </w:r>
            <w:r w:rsidR="00187998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77A5F6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CAC0E99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(1,754)</w:t>
            </w:r>
          </w:p>
        </w:tc>
        <w:tc>
          <w:tcPr>
            <w:tcW w:w="180" w:type="dxa"/>
          </w:tcPr>
          <w:p w14:paraId="2FB8E54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3411C53" w14:textId="22180AA0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42,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  <w:r w:rsidR="00187998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3E8913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C16D40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33,652</w:t>
            </w:r>
          </w:p>
        </w:tc>
      </w:tr>
      <w:tr w:rsidR="00473B7B" w:rsidRPr="00D1370C" w14:paraId="05546059" w14:textId="77777777" w:rsidTr="00C71538">
        <w:trPr>
          <w:cantSplit/>
        </w:trPr>
        <w:tc>
          <w:tcPr>
            <w:tcW w:w="3510" w:type="dxa"/>
          </w:tcPr>
          <w:p w14:paraId="6B75B32A" w14:textId="77777777" w:rsidR="00473B7B" w:rsidRPr="00756E6F" w:rsidRDefault="00473B7B" w:rsidP="00C715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D673803" w14:textId="3B12F90C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7,808</w:t>
            </w:r>
          </w:p>
        </w:tc>
        <w:tc>
          <w:tcPr>
            <w:tcW w:w="178" w:type="dxa"/>
            <w:vAlign w:val="bottom"/>
          </w:tcPr>
          <w:p w14:paraId="1BDC9858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8CD25D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8,899</w:t>
            </w:r>
          </w:p>
        </w:tc>
        <w:tc>
          <w:tcPr>
            <w:tcW w:w="180" w:type="dxa"/>
            <w:vAlign w:val="bottom"/>
          </w:tcPr>
          <w:p w14:paraId="7132441B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6BC243" w14:textId="0ACA51FD" w:rsidR="00473B7B" w:rsidRPr="00B32390" w:rsidRDefault="00FF1493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1,243</w:t>
            </w:r>
          </w:p>
        </w:tc>
        <w:tc>
          <w:tcPr>
            <w:tcW w:w="180" w:type="dxa"/>
            <w:vAlign w:val="bottom"/>
          </w:tcPr>
          <w:p w14:paraId="310840F5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B0CED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10,150</w:t>
            </w:r>
          </w:p>
        </w:tc>
        <w:tc>
          <w:tcPr>
            <w:tcW w:w="180" w:type="dxa"/>
          </w:tcPr>
          <w:p w14:paraId="2DFB23A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92D36C" w14:textId="76AABD44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6,886</w:t>
            </w:r>
          </w:p>
        </w:tc>
        <w:tc>
          <w:tcPr>
            <w:tcW w:w="180" w:type="dxa"/>
          </w:tcPr>
          <w:p w14:paraId="19C59A59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BF001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672DE8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CEA92C" w14:textId="43EF1BBA" w:rsidR="00473B7B" w:rsidRPr="00B32390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63CBA34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2C01FB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(434)</w:t>
            </w:r>
          </w:p>
        </w:tc>
        <w:tc>
          <w:tcPr>
            <w:tcW w:w="180" w:type="dxa"/>
            <w:vAlign w:val="center"/>
          </w:tcPr>
          <w:p w14:paraId="7F8DFD4E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3B9845" w14:textId="0B7AD282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(3,400)</w:t>
            </w:r>
          </w:p>
        </w:tc>
        <w:tc>
          <w:tcPr>
            <w:tcW w:w="178" w:type="dxa"/>
          </w:tcPr>
          <w:p w14:paraId="5A4D372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49B3D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(3,230)</w:t>
            </w:r>
          </w:p>
        </w:tc>
        <w:tc>
          <w:tcPr>
            <w:tcW w:w="180" w:type="dxa"/>
          </w:tcPr>
          <w:p w14:paraId="29848BA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ED817E" w14:textId="37BBA808" w:rsidR="00473B7B" w:rsidRPr="00B32390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12,567</w:t>
            </w:r>
          </w:p>
        </w:tc>
        <w:tc>
          <w:tcPr>
            <w:tcW w:w="178" w:type="dxa"/>
          </w:tcPr>
          <w:p w14:paraId="1E8DAF1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C82E9E9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15,385</w:t>
            </w:r>
          </w:p>
        </w:tc>
      </w:tr>
      <w:tr w:rsidR="00473B7B" w:rsidRPr="00D1370C" w14:paraId="412083CD" w14:textId="77777777" w:rsidTr="00C71538">
        <w:trPr>
          <w:cantSplit/>
        </w:trPr>
        <w:tc>
          <w:tcPr>
            <w:tcW w:w="3510" w:type="dxa"/>
          </w:tcPr>
          <w:p w14:paraId="1100DB80" w14:textId="77777777" w:rsidR="00473B7B" w:rsidRPr="00756E6F" w:rsidRDefault="00473B7B" w:rsidP="00C715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8F1749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211F24A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588ADE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84CA36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4E8283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F1B009" w14:textId="77777777" w:rsidR="00473B7B" w:rsidRPr="00B32390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B17F2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D26E1C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D72826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72C1CE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5EE29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2714DF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F585EF8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40242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3B7D57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85A1BA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79A58E1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507067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3F4EFE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A3DAD0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70E475D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D4808B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8543275" w14:textId="77777777" w:rsidR="00473B7B" w:rsidRPr="00B32390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73B7B" w:rsidRPr="00D1370C" w14:paraId="22551686" w14:textId="77777777" w:rsidTr="00C71538">
        <w:trPr>
          <w:cantSplit/>
        </w:trPr>
        <w:tc>
          <w:tcPr>
            <w:tcW w:w="3510" w:type="dxa"/>
          </w:tcPr>
          <w:p w14:paraId="176D2C63" w14:textId="77777777" w:rsidR="00473B7B" w:rsidRPr="00B02FCA" w:rsidRDefault="00473B7B" w:rsidP="00C715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24C8E6E" w14:textId="0879E99E" w:rsidR="00473B7B" w:rsidRPr="00756E6F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1,802,855</w:t>
            </w:r>
          </w:p>
        </w:tc>
        <w:tc>
          <w:tcPr>
            <w:tcW w:w="178" w:type="dxa"/>
            <w:vAlign w:val="bottom"/>
          </w:tcPr>
          <w:p w14:paraId="5E010234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7BE6279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780,775</w:t>
            </w:r>
          </w:p>
        </w:tc>
        <w:tc>
          <w:tcPr>
            <w:tcW w:w="180" w:type="dxa"/>
            <w:vAlign w:val="bottom"/>
          </w:tcPr>
          <w:p w14:paraId="0DD4B724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482AB3B" w14:textId="27BF5533" w:rsidR="00473B7B" w:rsidRPr="00EA7BEE" w:rsidRDefault="00FF1493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1,303,291</w:t>
            </w:r>
          </w:p>
        </w:tc>
        <w:tc>
          <w:tcPr>
            <w:tcW w:w="180" w:type="dxa"/>
          </w:tcPr>
          <w:p w14:paraId="13EFD765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326F2D0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1,259,158</w:t>
            </w:r>
          </w:p>
        </w:tc>
        <w:tc>
          <w:tcPr>
            <w:tcW w:w="180" w:type="dxa"/>
          </w:tcPr>
          <w:p w14:paraId="383E0D7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F96C03B" w14:textId="23C3B4EF" w:rsidR="00473B7B" w:rsidRPr="00612F48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</w:t>
            </w:r>
            <w:r w:rsidR="00FF1493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FF1493">
              <w:rPr>
                <w:rFonts w:ascii="Angsana New" w:hAnsi="Angsana New" w:cs="Angsana New"/>
                <w:szCs w:val="22"/>
                <w:lang w:val="en-US" w:bidi="th-TH"/>
              </w:rPr>
              <w:t>998</w:t>
            </w:r>
          </w:p>
        </w:tc>
        <w:tc>
          <w:tcPr>
            <w:tcW w:w="180" w:type="dxa"/>
            <w:vAlign w:val="bottom"/>
          </w:tcPr>
          <w:p w14:paraId="15596DE7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DA01EC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1,103,280</w:t>
            </w:r>
          </w:p>
        </w:tc>
        <w:tc>
          <w:tcPr>
            <w:tcW w:w="180" w:type="dxa"/>
          </w:tcPr>
          <w:p w14:paraId="20888DC2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1B308D8" w14:textId="78FFB9D4" w:rsidR="00473B7B" w:rsidRPr="00612F48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17,517</w:t>
            </w:r>
          </w:p>
        </w:tc>
        <w:tc>
          <w:tcPr>
            <w:tcW w:w="180" w:type="dxa"/>
            <w:vAlign w:val="bottom"/>
          </w:tcPr>
          <w:p w14:paraId="3C67173E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9F37805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18,005</w:t>
            </w:r>
          </w:p>
        </w:tc>
        <w:tc>
          <w:tcPr>
            <w:tcW w:w="180" w:type="dxa"/>
          </w:tcPr>
          <w:p w14:paraId="6C503121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9AC9B" w14:textId="1F696277" w:rsidR="00473B7B" w:rsidRPr="00612F48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(1,399,58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5DFAC9E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0EE2255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379,280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A7F729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8C1C964" w14:textId="4EDC621D" w:rsidR="00473B7B" w:rsidRPr="00612F48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2,84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074</w:t>
            </w:r>
          </w:p>
        </w:tc>
        <w:tc>
          <w:tcPr>
            <w:tcW w:w="178" w:type="dxa"/>
          </w:tcPr>
          <w:p w14:paraId="3D57F7F1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2CFA0B4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2,781,938</w:t>
            </w:r>
          </w:p>
        </w:tc>
      </w:tr>
      <w:tr w:rsidR="00473B7B" w:rsidRPr="00D1370C" w14:paraId="03996D33" w14:textId="77777777" w:rsidTr="00C71538">
        <w:trPr>
          <w:cantSplit/>
        </w:trPr>
        <w:tc>
          <w:tcPr>
            <w:tcW w:w="3510" w:type="dxa"/>
          </w:tcPr>
          <w:p w14:paraId="354DD358" w14:textId="77777777" w:rsidR="00473B7B" w:rsidRPr="00756E6F" w:rsidRDefault="00473B7B" w:rsidP="00C715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05B1A772" w14:textId="2E0A25EF" w:rsidR="00473B7B" w:rsidRPr="00756E6F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528,016</w:t>
            </w:r>
          </w:p>
        </w:tc>
        <w:tc>
          <w:tcPr>
            <w:tcW w:w="178" w:type="dxa"/>
            <w:vAlign w:val="bottom"/>
          </w:tcPr>
          <w:p w14:paraId="0B71770A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AF07E12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512,761</w:t>
            </w:r>
          </w:p>
        </w:tc>
        <w:tc>
          <w:tcPr>
            <w:tcW w:w="180" w:type="dxa"/>
            <w:vAlign w:val="bottom"/>
          </w:tcPr>
          <w:p w14:paraId="17213E4D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5FC791" w14:textId="40E59C5C" w:rsidR="00473B7B" w:rsidRPr="00EA7BEE" w:rsidRDefault="00FF1493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509,190</w:t>
            </w:r>
          </w:p>
        </w:tc>
        <w:tc>
          <w:tcPr>
            <w:tcW w:w="180" w:type="dxa"/>
          </w:tcPr>
          <w:p w14:paraId="0277FD57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03EA93A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483,894</w:t>
            </w:r>
          </w:p>
        </w:tc>
        <w:tc>
          <w:tcPr>
            <w:tcW w:w="180" w:type="dxa"/>
          </w:tcPr>
          <w:p w14:paraId="0EEEFFE0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DAEAC7" w14:textId="54C5686C" w:rsidR="00473B7B" w:rsidRPr="00612F48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FF1493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FF1493">
              <w:rPr>
                <w:rFonts w:ascii="Angsana New" w:hAnsi="Angsana New" w:cs="Angsana New"/>
                <w:szCs w:val="22"/>
                <w:lang w:val="en-US" w:bidi="th-TH"/>
              </w:rPr>
              <w:t>903</w:t>
            </w:r>
          </w:p>
        </w:tc>
        <w:tc>
          <w:tcPr>
            <w:tcW w:w="180" w:type="dxa"/>
            <w:vAlign w:val="bottom"/>
          </w:tcPr>
          <w:p w14:paraId="466D82D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40AAC6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548,260</w:t>
            </w:r>
          </w:p>
        </w:tc>
        <w:tc>
          <w:tcPr>
            <w:tcW w:w="180" w:type="dxa"/>
          </w:tcPr>
          <w:p w14:paraId="35E461C5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879584" w14:textId="68ADA094" w:rsidR="00473B7B" w:rsidRPr="00612F48" w:rsidRDefault="00180796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8,338</w:t>
            </w:r>
          </w:p>
        </w:tc>
        <w:tc>
          <w:tcPr>
            <w:tcW w:w="180" w:type="dxa"/>
            <w:vAlign w:val="bottom"/>
          </w:tcPr>
          <w:p w14:paraId="0D7F9F5B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111496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8,656</w:t>
            </w:r>
          </w:p>
        </w:tc>
        <w:tc>
          <w:tcPr>
            <w:tcW w:w="180" w:type="dxa"/>
          </w:tcPr>
          <w:p w14:paraId="4E4FB6FA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32B71A8" w14:textId="174454DA" w:rsidR="00473B7B" w:rsidRPr="00612F48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(7,08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4B415E5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BB8C031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6,495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B1F503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114C6F" w14:textId="218FEEBB" w:rsidR="00473B7B" w:rsidRPr="00612F48" w:rsidRDefault="00EE397E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1,59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FF1493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178" w:type="dxa"/>
          </w:tcPr>
          <w:p w14:paraId="01ADF7B9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A052CEE" w14:textId="77777777" w:rsidR="00473B7B" w:rsidRPr="00612F48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1,547,076</w:t>
            </w:r>
          </w:p>
        </w:tc>
      </w:tr>
    </w:tbl>
    <w:p w14:paraId="62D4C486" w14:textId="77777777" w:rsidR="00473B7B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  <w:cs/>
        </w:rPr>
      </w:pPr>
    </w:p>
    <w:p w14:paraId="2C0D2961" w14:textId="014D5A63" w:rsidR="00473B7B" w:rsidRDefault="00473B7B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5E0EE202" w14:textId="5DD9473A" w:rsidR="00807225" w:rsidRPr="00F91312" w:rsidRDefault="00807225" w:rsidP="0047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807225" w:rsidRPr="00F91312" w:rsidSect="00B95D00">
          <w:headerReference w:type="default" r:id="rId1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6193E51F" w14:textId="14C10642" w:rsidR="0020500A" w:rsidRPr="00060548" w:rsidRDefault="0020500A" w:rsidP="00473B7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20500A" w:rsidRPr="0090475A" w14:paraId="3936F36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82091" w:rsidRPr="00C733F2" w14:paraId="2BAE9B64" w14:textId="0DD05F32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068CACE" w14:textId="668597FC" w:rsidR="00282091" w:rsidRPr="00D45AF8" w:rsidRDefault="00282091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</w:t>
            </w:r>
            <w:r w:rsid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ทางการเงิน</w:t>
            </w:r>
            <w:r w:rsidR="00934BAB"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D51A66"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="00D51A66"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C80AC7" w14:textId="0FD0AD25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622E94" w14:textId="47DE80AF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DC3FB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C0311DD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FF15E2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71EDF0D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5AF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2C2FCB9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0ABF10C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4CAD4469" w14:textId="0A1371B4" w:rsidR="00A66B35" w:rsidRPr="00D45AF8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F52D09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44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D1EFD" w:rsidRPr="00C733F2" w14:paraId="5BC1C8A2" w14:textId="1A874201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72A46C41" w14:textId="4D83F9D9" w:rsidR="005D1EFD" w:rsidRPr="00D45AF8" w:rsidRDefault="005D1EFD" w:rsidP="005D1EFD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6A9B7A" w14:textId="3F8DB13A" w:rsidR="005D1EFD" w:rsidRPr="00D45AF8" w:rsidRDefault="005D1EFD" w:rsidP="005D1EF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B8FDC" w14:textId="20328024" w:rsidR="005D1EFD" w:rsidRPr="00D45AF8" w:rsidRDefault="005D1EFD" w:rsidP="005D1EF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8D9DE9E" w14:textId="6AE325E1" w:rsidR="005D1EFD" w:rsidRPr="00D45AF8" w:rsidRDefault="005D1EFD" w:rsidP="005D1EF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07FD8A8" w14:textId="36886A84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5D1EFD" w:rsidRPr="00D45AF8" w:rsidRDefault="005D1EFD" w:rsidP="005D1E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025AF676" w14:textId="5F4AB3DF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67917F39" w:rsidR="005D1EFD" w:rsidRPr="00D45AF8" w:rsidRDefault="005D1EFD" w:rsidP="005D1EF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598B943" w14:textId="5DDBFC20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70" w:type="dxa"/>
          </w:tcPr>
          <w:p w14:paraId="71BABFE4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1FBD5C9" w14:textId="2EF56674" w:rsidR="005D1EFD" w:rsidRPr="00D45AF8" w:rsidRDefault="005D1EFD" w:rsidP="005D1EF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  <w:tr w:rsidR="005D1EFD" w:rsidRPr="00C733F2" w14:paraId="66A7ABE1" w14:textId="45456D6A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343ADFFF" w14:textId="48DB413A" w:rsidR="005D1EFD" w:rsidRPr="00D45AF8" w:rsidRDefault="005D1EFD" w:rsidP="005D1EFD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CD34C19" w14:textId="2AB4AA32" w:rsidR="005D1EFD" w:rsidRPr="00D45AF8" w:rsidRDefault="005D1EFD" w:rsidP="005D1EF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1239D" w14:textId="30DB6C3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B00337" w14:textId="6FF2108F" w:rsidR="005D1EFD" w:rsidRPr="00D45AF8" w:rsidRDefault="005D1EFD" w:rsidP="005D1EF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7CB2763" w14:textId="6A512749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5D1EFD" w:rsidRPr="00D45AF8" w:rsidRDefault="005D1EFD" w:rsidP="005D1E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6D3BC3B" w14:textId="409BFB99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1EEAAE85" w:rsidR="005D1EFD" w:rsidRPr="00D45AF8" w:rsidRDefault="005D1EFD" w:rsidP="005D1EF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689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335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6D8B231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4AB06D" w14:textId="02E7F006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3835CD8" w14:textId="374BB3E0" w:rsidR="005D1EFD" w:rsidRPr="00D45AF8" w:rsidRDefault="005D1EFD" w:rsidP="005D1EF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689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335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D1EFD" w:rsidRPr="00C733F2" w14:paraId="2433F2C3" w14:textId="77777777" w:rsidTr="00047F42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332C734" w14:textId="540974E4" w:rsidR="005D1EFD" w:rsidRPr="00D45AF8" w:rsidRDefault="005D1EFD" w:rsidP="005D1EFD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E10DD60" w14:textId="41C6EC34" w:rsidR="005D1EFD" w:rsidRPr="00D45AF8" w:rsidRDefault="005D1EFD" w:rsidP="005D1EF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8096A4B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3F7E7C" w14:textId="7F046C01" w:rsidR="005D1EFD" w:rsidRPr="00D45AF8" w:rsidRDefault="005D1EFD" w:rsidP="005D1EF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18E25F6" w14:textId="67B06BBD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5D1EFD" w:rsidRPr="00D45AF8" w:rsidRDefault="005D1EFD" w:rsidP="005D1E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38D7BBE" w14:textId="6D216A41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B5BAE53" w14:textId="4199820B" w:rsidR="005D1EFD" w:rsidRPr="00D45AF8" w:rsidRDefault="005D1EFD" w:rsidP="005D1EF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73B7499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F5189A" w14:textId="41690D59" w:rsidR="005D1EFD" w:rsidRPr="00D45AF8" w:rsidRDefault="005D1EFD" w:rsidP="005D1EF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5D1EFD" w:rsidRPr="00D45AF8" w:rsidRDefault="005D1EFD" w:rsidP="005D1EF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654C7C" w14:textId="6BCBECE7" w:rsidR="005D1EFD" w:rsidRPr="00D45AF8" w:rsidRDefault="005D1EFD" w:rsidP="005D1EF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244E3" w:rsidRPr="00C733F2" w14:paraId="6C48B49D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68F9109" w14:textId="54AE66C0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  <w:r w:rsid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58BFFB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64CDDD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2E3D928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0E885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91E71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41A8B89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3C8E04C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519C9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F277D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10C402C0" w14:textId="3310F84E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5AF8" w:rsidRPr="00C733F2" w14:paraId="53AB1A48" w14:textId="3AAC3105" w:rsidTr="00BB5653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64B717B9" w14:textId="04CE7397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2FAFE4AB" w14:textId="52D7B902" w:rsidR="00D45AF8" w:rsidRPr="00D45AF8" w:rsidRDefault="00D45AF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971BCAB" w14:textId="587C32A6" w:rsidR="00D45AF8" w:rsidRPr="00D45AF8" w:rsidRDefault="00D45AF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9F6A3A" w14:textId="38E16695" w:rsidR="00D45AF8" w:rsidRPr="00D45AF8" w:rsidRDefault="00D45AF8" w:rsidP="00A465E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BAED84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F36AE81" w14:textId="3A292856" w:rsidR="00D45AF8" w:rsidRPr="00D45AF8" w:rsidRDefault="00D45AF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D164A0" w14:textId="77777777" w:rsidR="00D45AF8" w:rsidRPr="00D45AF8" w:rsidRDefault="00D45AF8" w:rsidP="00A465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2F0E3F31" w14:textId="57FD4CA6" w:rsidR="00D45AF8" w:rsidRPr="00D45AF8" w:rsidRDefault="00D45AF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509B1850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90082E9" w14:textId="2B725B3E" w:rsidR="00D45AF8" w:rsidRPr="00D45AF8" w:rsidRDefault="00D45AF8" w:rsidP="00A465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15CE5F2C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174C607" w14:textId="5D231251" w:rsidR="00D45AF8" w:rsidRPr="00D45AF8" w:rsidRDefault="00D45AF8" w:rsidP="00A465E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210BEF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7AE14D2D" w14:textId="2582A17E" w:rsidR="00D45AF8" w:rsidRPr="00D45AF8" w:rsidRDefault="00D45AF8" w:rsidP="00A465E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152</w:t>
            </w:r>
          </w:p>
        </w:tc>
      </w:tr>
      <w:tr w:rsidR="00A465E8" w:rsidRPr="00C733F2" w14:paraId="2C577702" w14:textId="305AB8AD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4B529530" w14:textId="495C9F49" w:rsidR="00A465E8" w:rsidRPr="00D45AF8" w:rsidRDefault="00A465E8" w:rsidP="00A465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1F7A201D" w:rsidR="00A465E8" w:rsidRPr="00D45AF8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A465E8" w:rsidRPr="00D45AF8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A323B1D" w14:textId="2B2EBB00" w:rsidR="00A465E8" w:rsidRPr="00D45AF8" w:rsidRDefault="00A465E8" w:rsidP="00A465E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858A1F9" w14:textId="3AC8A6E6" w:rsidR="00A465E8" w:rsidRPr="00D45AF8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A465E8" w:rsidRPr="00D45AF8" w:rsidRDefault="00A465E8" w:rsidP="00A465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7E198B9" w14:textId="3EB78C5D" w:rsidR="00A465E8" w:rsidRPr="00D45AF8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22909837" w:rsidR="00A465E8" w:rsidRPr="00D45AF8" w:rsidRDefault="00A465E8" w:rsidP="00A465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202C33F3" w:rsidR="00A465E8" w:rsidRPr="00D45AF8" w:rsidRDefault="00A465E8" w:rsidP="00A465E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73,227</w:t>
            </w:r>
          </w:p>
        </w:tc>
        <w:tc>
          <w:tcPr>
            <w:tcW w:w="270" w:type="dxa"/>
          </w:tcPr>
          <w:p w14:paraId="6154F0A1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5AD1AD12" w:rsidR="00A465E8" w:rsidRPr="00D45AF8" w:rsidRDefault="00A465E8" w:rsidP="00A465E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73,227</w:t>
            </w:r>
          </w:p>
        </w:tc>
      </w:tr>
      <w:tr w:rsidR="00A465E8" w:rsidRPr="00C733F2" w14:paraId="12BE52E3" w14:textId="77777777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723CBAFD" w14:textId="01578725" w:rsidR="00A465E8" w:rsidRPr="00D45AF8" w:rsidRDefault="00A465E8" w:rsidP="00A465E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38E9636E" w:rsidR="00A465E8" w:rsidRPr="00D45AF8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BA33EA8" w14:textId="6C984F45" w:rsidR="00A465E8" w:rsidRPr="00D45AF8" w:rsidRDefault="00A465E8" w:rsidP="00A465E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806569" w14:textId="2A2601E1" w:rsidR="00A465E8" w:rsidRPr="00D45AF8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(742,009)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A465E8" w:rsidRPr="00D45AF8" w:rsidRDefault="00A465E8" w:rsidP="00A465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6ABBC209" w14:textId="0F22D94D" w:rsidR="00A465E8" w:rsidRPr="00D45AF8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(742,009)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395064B8" w14:textId="46F71A2A" w:rsidR="00A465E8" w:rsidRPr="00D45AF8" w:rsidRDefault="00A465E8" w:rsidP="00A465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(727,585)</w:t>
            </w:r>
          </w:p>
        </w:tc>
        <w:tc>
          <w:tcPr>
            <w:tcW w:w="270" w:type="dxa"/>
          </w:tcPr>
          <w:p w14:paraId="5C34A868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10B3AA22" w:rsidR="00A465E8" w:rsidRPr="00D45AF8" w:rsidRDefault="00A465E8" w:rsidP="00A465E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F404B3" w14:textId="77777777" w:rsidR="00A465E8" w:rsidRPr="00D45AF8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57928AE7" w:rsidR="00A465E8" w:rsidRPr="00D45AF8" w:rsidRDefault="00A465E8" w:rsidP="00A465E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(727,585)</w:t>
            </w:r>
          </w:p>
        </w:tc>
      </w:tr>
      <w:tr w:rsidR="00D45AF8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2CD7BBD" w14:textId="34D81594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09F9BA2A" w:rsidR="00D45AF8" w:rsidRPr="00D45AF8" w:rsidRDefault="00D45AF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70" w:type="dxa"/>
          </w:tcPr>
          <w:p w14:paraId="72850660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45284F0" w14:textId="39B593AD" w:rsidR="00D45AF8" w:rsidRPr="00D45AF8" w:rsidRDefault="00D45AF8" w:rsidP="00A465E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2D2F7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924173B" w14:textId="05EF23F3" w:rsidR="00D45AF8" w:rsidRPr="00D45AF8" w:rsidRDefault="00D45AF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C39E7" w14:textId="77777777" w:rsidR="00D45AF8" w:rsidRPr="00D45AF8" w:rsidRDefault="00D45AF8" w:rsidP="00A465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1C663C58" w14:textId="19E89647" w:rsidR="00D45AF8" w:rsidRPr="00D45AF8" w:rsidRDefault="00D45AF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36" w:type="dxa"/>
            <w:shd w:val="clear" w:color="auto" w:fill="auto"/>
          </w:tcPr>
          <w:p w14:paraId="1925C554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90FD452" w14:textId="0AD9E5AE" w:rsidR="00D45AF8" w:rsidRPr="00D45AF8" w:rsidRDefault="00D45AF8" w:rsidP="00A465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70" w:type="dxa"/>
          </w:tcPr>
          <w:p w14:paraId="4F513F74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644D0D6A" w:rsidR="00D45AF8" w:rsidRPr="00D45AF8" w:rsidRDefault="00D45AF8" w:rsidP="00A465E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651084" w14:textId="77777777" w:rsidR="00D45AF8" w:rsidRPr="00D45AF8" w:rsidRDefault="00D45AF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7B08871A" w:rsidR="00D45AF8" w:rsidRPr="00D45AF8" w:rsidRDefault="00D45AF8" w:rsidP="00A465E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(3,264)</w:t>
            </w:r>
          </w:p>
        </w:tc>
      </w:tr>
    </w:tbl>
    <w:p w14:paraId="4BC4EC03" w14:textId="77777777" w:rsidR="003244E3" w:rsidRDefault="003244E3">
      <w:r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A465E8" w:rsidRPr="00282091" w14:paraId="5D2BC71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F6A123B" w14:textId="3BBFE51A" w:rsidR="00A465E8" w:rsidRPr="00032591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A57E6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65E8" w:rsidRPr="00282091" w14:paraId="64543E9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380D86D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43390F8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5497F30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465E8" w:rsidRPr="00282091" w14:paraId="7225942F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F142C1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FE5F1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37A1D1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B9D59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A44C9F8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C04F215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465E8" w:rsidRPr="00032591" w:rsidRDefault="00A465E8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CDDAE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C82B4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EEA47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2284265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25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3783C92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5C7BC12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6EA82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DF739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65E8" w:rsidRPr="00282091" w14:paraId="33F4EC81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6B2C22A" w14:textId="77777777" w:rsidR="00A465E8" w:rsidRPr="009912B7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465E8" w:rsidRPr="009912B7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465E8" w:rsidRPr="00282091" w14:paraId="22C37A5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621DF16" w14:textId="4C46518F" w:rsidR="00A465E8" w:rsidRPr="00D45AF8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C7841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69B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96B13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617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C88A2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33DE0A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E9DB20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465E8" w:rsidRPr="00282091" w14:paraId="57D40849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4039B74C" w14:textId="77777777" w:rsidR="00A465E8" w:rsidRPr="00D45AF8" w:rsidRDefault="00A465E8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D81E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9BCCB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BC135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48D21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0814F3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87190F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87C74" w:rsidRPr="00282091" w14:paraId="36D9233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1526D733" w14:textId="5B52D985" w:rsidR="00987C74" w:rsidRPr="00D45AF8" w:rsidRDefault="00987C74" w:rsidP="00987C74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987C74" w:rsidRPr="009912B7" w:rsidRDefault="00987C74" w:rsidP="00987C7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1927E" w14:textId="53AE5944" w:rsidR="00987C74" w:rsidRPr="009912B7" w:rsidRDefault="00987C74" w:rsidP="00987C7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987C74" w:rsidRPr="009912B7" w:rsidRDefault="00987C74" w:rsidP="00987C7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47A649" w14:textId="62A36AB4" w:rsidR="00987C74" w:rsidRPr="009912B7" w:rsidRDefault="00987C74" w:rsidP="00987C7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987C74" w:rsidRPr="009912B7" w:rsidRDefault="00987C74" w:rsidP="00987C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2BA82DB" w14:textId="324175E6" w:rsidR="00987C74" w:rsidRPr="009912B7" w:rsidRDefault="00987C74" w:rsidP="00987C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987C74" w:rsidRPr="009912B7" w:rsidRDefault="00987C74" w:rsidP="00987C7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097107" w14:textId="1454D1B9" w:rsidR="00987C74" w:rsidRPr="009912B7" w:rsidRDefault="00987C74" w:rsidP="00987C7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987C74" w:rsidRPr="009912B7" w:rsidRDefault="00987C74" w:rsidP="00987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648E47" w14:textId="14FE5F88" w:rsidR="00987C74" w:rsidRPr="009912B7" w:rsidRDefault="00987C74" w:rsidP="00987C7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987C74" w:rsidRPr="009912B7" w:rsidRDefault="00987C74" w:rsidP="00987C7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54F6524" w14:textId="7DA39628" w:rsidR="00987C74" w:rsidRPr="009912B7" w:rsidRDefault="00987C74" w:rsidP="00987C7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70" w:type="dxa"/>
          </w:tcPr>
          <w:p w14:paraId="31E7F2C4" w14:textId="77777777" w:rsidR="00987C74" w:rsidRPr="009912B7" w:rsidRDefault="00987C74" w:rsidP="00987C7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A591721" w14:textId="07C46DC0" w:rsidR="00987C74" w:rsidRPr="009912B7" w:rsidRDefault="00987C74" w:rsidP="00987C7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</w:tr>
      <w:tr w:rsidR="007D1814" w:rsidRPr="00282091" w14:paraId="67BB6CB0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81DF1DE" w14:textId="1A096C67" w:rsidR="007D1814" w:rsidRPr="00D45AF8" w:rsidRDefault="007D1814" w:rsidP="007D1814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EEE731F" w14:textId="6AA1E4BB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DB452" w14:textId="5FD0CE38" w:rsidR="007D1814" w:rsidRPr="009912B7" w:rsidRDefault="007D1814" w:rsidP="007D181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0C9C899" w14:textId="469AEFCA" w:rsidR="007D1814" w:rsidRPr="009912B7" w:rsidRDefault="007D1814" w:rsidP="007D181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185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7D1814" w:rsidRPr="009912B7" w:rsidRDefault="007D1814" w:rsidP="007D18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B6DB27E" w14:textId="6BD23DF5" w:rsidR="007D1814" w:rsidRPr="009912B7" w:rsidRDefault="007D1814" w:rsidP="007D181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D181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(99,185)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894734B" w14:textId="7C3B688C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98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804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9539C4C" w14:textId="6194B69A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9FBDEA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459D96" w14:textId="5F4E1212" w:rsidR="007D1814" w:rsidRPr="009912B7" w:rsidRDefault="007D1814" w:rsidP="007D181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D1814">
              <w:rPr>
                <w:rFonts w:ascii="Angsana New" w:hAnsi="Angsana New" w:cs="Angsana New"/>
                <w:sz w:val="28"/>
                <w:szCs w:val="28"/>
                <w:lang w:bidi="th-TH"/>
              </w:rPr>
              <w:t>(98,804)</w:t>
            </w:r>
          </w:p>
        </w:tc>
      </w:tr>
      <w:tr w:rsidR="007D1814" w:rsidRPr="00282091" w14:paraId="7154ED24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0A01BACD" w14:textId="43C8AF81" w:rsidR="007D1814" w:rsidRPr="00D45AF8" w:rsidRDefault="007D1814" w:rsidP="007D1814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F680D4E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5D36A70" w14:textId="3F3DD23E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(518)</w:t>
            </w:r>
          </w:p>
        </w:tc>
        <w:tc>
          <w:tcPr>
            <w:tcW w:w="270" w:type="dxa"/>
          </w:tcPr>
          <w:p w14:paraId="2AA72354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0322C8" w14:textId="4E7A7240" w:rsidR="007D1814" w:rsidRPr="009912B7" w:rsidRDefault="007D1814" w:rsidP="007D181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A479F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7A66FD" w14:textId="4A7DE2E2" w:rsidR="007D1814" w:rsidRPr="009912B7" w:rsidRDefault="007D1814" w:rsidP="007D181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DFC02" w14:textId="77777777" w:rsidR="007D1814" w:rsidRPr="009912B7" w:rsidRDefault="007D1814" w:rsidP="007D18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49BB8F" w14:textId="0380FC78" w:rsidR="007D1814" w:rsidRPr="009912B7" w:rsidRDefault="007D1814" w:rsidP="007D181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D1814">
              <w:rPr>
                <w:rFonts w:ascii="Angsana New" w:hAnsi="Angsana New" w:cs="Angsana New"/>
                <w:sz w:val="28"/>
                <w:szCs w:val="28"/>
                <w:lang w:bidi="th-TH"/>
              </w:rPr>
              <w:t>(518)</w:t>
            </w:r>
          </w:p>
        </w:tc>
        <w:tc>
          <w:tcPr>
            <w:tcW w:w="236" w:type="dxa"/>
            <w:shd w:val="clear" w:color="auto" w:fill="auto"/>
          </w:tcPr>
          <w:p w14:paraId="00AD26D5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B7709B" w14:textId="5BB83D4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D1814">
              <w:rPr>
                <w:rFonts w:ascii="Angsana New" w:hAnsi="Angsana New" w:cs="Angsana New"/>
                <w:sz w:val="28"/>
                <w:szCs w:val="28"/>
                <w:lang w:bidi="th-TH"/>
              </w:rPr>
              <w:t>(518)</w:t>
            </w:r>
          </w:p>
        </w:tc>
        <w:tc>
          <w:tcPr>
            <w:tcW w:w="270" w:type="dxa"/>
          </w:tcPr>
          <w:p w14:paraId="516798C4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E5C6DDC" w14:textId="1CC21024" w:rsidR="007D1814" w:rsidRPr="009912B7" w:rsidRDefault="007D1814" w:rsidP="007D181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EF5A35" w14:textId="77777777" w:rsidR="007D1814" w:rsidRPr="009912B7" w:rsidRDefault="007D1814" w:rsidP="007D181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B644918" w14:textId="1B21F79B" w:rsidR="007D1814" w:rsidRPr="009912B7" w:rsidRDefault="007D1814" w:rsidP="007D181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D1814">
              <w:rPr>
                <w:rFonts w:ascii="Angsana New" w:hAnsi="Angsana New" w:cs="Angsana New"/>
                <w:sz w:val="28"/>
                <w:szCs w:val="28"/>
                <w:lang w:bidi="th-TH"/>
              </w:rPr>
              <w:t>(518)</w:t>
            </w:r>
          </w:p>
        </w:tc>
      </w:tr>
      <w:tr w:rsidR="00A465E8" w:rsidRPr="00282091" w14:paraId="23257DBE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3059DF7C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F43C4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596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79A602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C218D6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CB581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E9D49C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465E8" w:rsidRPr="00282091" w14:paraId="60D435BD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70559918" w14:textId="6B985719" w:rsidR="00A465E8" w:rsidRPr="00D45AF8" w:rsidRDefault="00193CA4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EDF1AF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01A494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0F11D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D92BA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85AEF2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47668B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1F2F60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465E8" w:rsidRPr="00282091" w14:paraId="6C7E7AD6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81E8867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40FD6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4C67E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FFF6D7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52442B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0A6BB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D2DAE2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A465E8" w:rsidRPr="00282091" w14:paraId="1FD737C9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B3B42D3" w14:textId="5DAAAD48" w:rsidR="00A465E8" w:rsidRPr="00D45AF8" w:rsidRDefault="00A465E8" w:rsidP="00A46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B7F85D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3DBC15" w14:textId="2886560E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9652F9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DFBC60" w14:textId="44A0148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120E984" w14:textId="4C4056C9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285B9E8" w14:textId="5B4E2B65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2C7DE98" w14:textId="60E39B61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8B3620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16CCC257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84353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9DF1FE4" w14:textId="48483EE0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</w:tr>
      <w:tr w:rsidR="00A465E8" w:rsidRPr="00282091" w14:paraId="631FFF32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B30328F" w14:textId="14B8F42F" w:rsidR="00A465E8" w:rsidRPr="00D45AF8" w:rsidRDefault="00A465E8" w:rsidP="00A465E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31050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3DF7E1F" w14:textId="16A0E4DB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0A9981" w14:textId="357851FE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D192BE5" w14:textId="63EE4C19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34DEB4" w14:textId="47EA3838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C875C2" w14:textId="7F7B8DB6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5A591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41F8895C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70" w:type="dxa"/>
          </w:tcPr>
          <w:p w14:paraId="0FB47FF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A9F0F70" w14:textId="76BA6D34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</w:tr>
      <w:tr w:rsidR="00A465E8" w:rsidRPr="00282091" w14:paraId="5266F19A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E83D836" w14:textId="3C3114A8" w:rsidR="00A465E8" w:rsidRPr="00D45AF8" w:rsidRDefault="00A465E8" w:rsidP="00A46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30A605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01DCEF5" w14:textId="68FC5B79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99441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D57A27" w14:textId="344E2D44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762CEF4" w14:textId="362B4A4B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(105,844)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65833BD" w14:textId="35CDE8C0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(105,844)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B19ABF4" w14:textId="3766EEDC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(105,350)</w:t>
            </w:r>
          </w:p>
        </w:tc>
        <w:tc>
          <w:tcPr>
            <w:tcW w:w="270" w:type="dxa"/>
          </w:tcPr>
          <w:p w14:paraId="52E6AE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02E630FD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000310F" w14:textId="53F1FCD3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(105,350)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70273622" w14:textId="26844E86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FB6F93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75ECF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104EE796" w:rsidR="00375ECF" w:rsidRPr="000A743B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0008DF92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17CC6C44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0BD4A435" w:rsidR="00375ECF" w:rsidRPr="00A66C0D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</w:tcPr>
          <w:p w14:paraId="36DD2C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26CF5B2C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75ECF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31EF70C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0B10E154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570635D6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B92D90E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1BB88663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5" w:type="pct"/>
          </w:tcPr>
          <w:p w14:paraId="3EE6427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047FED80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65E8" w:rsidRPr="006A35D3" w14:paraId="6D1D6F5B" w14:textId="77777777" w:rsidTr="004857ED">
        <w:tc>
          <w:tcPr>
            <w:tcW w:w="2040" w:type="pct"/>
          </w:tcPr>
          <w:p w14:paraId="56CABB93" w14:textId="77777777" w:rsidR="00A465E8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793E8564" w:rsidR="00A465E8" w:rsidRPr="001B19DF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  <w:r w:rsidR="007E7CB6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E7CB6">
              <w:rPr>
                <w:rFonts w:ascii="Angsana New" w:hAnsi="Angsana New"/>
                <w:sz w:val="30"/>
                <w:szCs w:val="30"/>
                <w:lang w:val="en-US" w:eastAsia="en-US"/>
              </w:rPr>
              <w:t>990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A465E8" w:rsidRPr="00E34F2A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F5859BF" w:rsidR="00A465E8" w:rsidRPr="00E34F2A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A465E8" w:rsidRPr="00E34F2A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335EEE53" w:rsidR="00A465E8" w:rsidRPr="00E34F2A" w:rsidRDefault="005C0C5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881</w:t>
            </w:r>
          </w:p>
        </w:tc>
        <w:tc>
          <w:tcPr>
            <w:tcW w:w="135" w:type="pct"/>
            <w:vAlign w:val="bottom"/>
          </w:tcPr>
          <w:p w14:paraId="1854CCE7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2A544C4B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856</w:t>
            </w:r>
          </w:p>
        </w:tc>
      </w:tr>
      <w:tr w:rsidR="00A465E8" w:rsidRPr="006A35D3" w14:paraId="20845E9D" w14:textId="77777777" w:rsidTr="004857ED">
        <w:tc>
          <w:tcPr>
            <w:tcW w:w="2040" w:type="pct"/>
          </w:tcPr>
          <w:p w14:paraId="1D45F8D0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00B4E53B" w:rsidR="00A465E8" w:rsidRPr="001B19DF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</w:t>
            </w:r>
            <w:r w:rsidR="007E7C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E7C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990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A465E8" w:rsidRPr="00E34F2A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4578E4CF" w:rsidR="00A465E8" w:rsidRPr="00E34F2A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A465E8" w:rsidRPr="00E34F2A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12AE4931" w:rsidR="00A465E8" w:rsidRPr="00E34F2A" w:rsidRDefault="005C0C5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881</w:t>
            </w:r>
          </w:p>
        </w:tc>
        <w:tc>
          <w:tcPr>
            <w:tcW w:w="135" w:type="pct"/>
            <w:vAlign w:val="bottom"/>
          </w:tcPr>
          <w:p w14:paraId="55B54CF2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3121B4B4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856</w:t>
            </w:r>
          </w:p>
        </w:tc>
      </w:tr>
      <w:tr w:rsidR="00A66C0D" w:rsidRPr="006A35D3" w14:paraId="6CCF6D79" w14:textId="77777777" w:rsidTr="004857ED">
        <w:tc>
          <w:tcPr>
            <w:tcW w:w="2040" w:type="pct"/>
          </w:tcPr>
          <w:p w14:paraId="112E695B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6EDE9A39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C0D" w:rsidRPr="006A35D3" w14:paraId="3B64B65E" w14:textId="77777777" w:rsidTr="008847DF">
        <w:tc>
          <w:tcPr>
            <w:tcW w:w="204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65E8" w:rsidRPr="006A35D3" w14:paraId="60A30EE5" w14:textId="77777777" w:rsidTr="00CD5404">
        <w:tc>
          <w:tcPr>
            <w:tcW w:w="2040" w:type="pct"/>
          </w:tcPr>
          <w:p w14:paraId="21B5115D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68348BA1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314EB18D" w:rsidR="002033A0" w:rsidRPr="00092909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21,280</w:t>
            </w:r>
          </w:p>
        </w:tc>
        <w:tc>
          <w:tcPr>
            <w:tcW w:w="146" w:type="pct"/>
          </w:tcPr>
          <w:p w14:paraId="699542AA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E0362AE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42ED9669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9,801</w:t>
            </w:r>
          </w:p>
        </w:tc>
        <w:tc>
          <w:tcPr>
            <w:tcW w:w="146" w:type="pct"/>
          </w:tcPr>
          <w:p w14:paraId="14F5BCE8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B5E6734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73BD3658" w:rsidR="005C0C58" w:rsidRPr="00092909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10,444</w:t>
            </w:r>
          </w:p>
        </w:tc>
        <w:tc>
          <w:tcPr>
            <w:tcW w:w="135" w:type="pct"/>
          </w:tcPr>
          <w:p w14:paraId="5FCF8EC0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7D9FEA2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710A432C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6,078</w:t>
            </w:r>
          </w:p>
        </w:tc>
      </w:tr>
      <w:tr w:rsidR="00A465E8" w:rsidRPr="006A35D3" w14:paraId="3C8E27F8" w14:textId="77777777" w:rsidTr="00CD5404">
        <w:tc>
          <w:tcPr>
            <w:tcW w:w="2040" w:type="pct"/>
          </w:tcPr>
          <w:p w14:paraId="6A7F3FC1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6D4351F5" w:rsidR="00A465E8" w:rsidRPr="00092909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4,751</w:t>
            </w:r>
          </w:p>
        </w:tc>
        <w:tc>
          <w:tcPr>
            <w:tcW w:w="146" w:type="pct"/>
          </w:tcPr>
          <w:p w14:paraId="410C7C04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111DFAAC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4,786</w:t>
            </w:r>
          </w:p>
        </w:tc>
        <w:tc>
          <w:tcPr>
            <w:tcW w:w="146" w:type="pct"/>
          </w:tcPr>
          <w:p w14:paraId="39B450F5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3B5D3E9B" w:rsidR="00A465E8" w:rsidRPr="00092909" w:rsidRDefault="007652A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5" w:type="pct"/>
          </w:tcPr>
          <w:p w14:paraId="73DE1F66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297ECAAD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1,032</w:t>
            </w:r>
          </w:p>
        </w:tc>
      </w:tr>
      <w:tr w:rsidR="00A465E8" w:rsidRPr="006A35D3" w14:paraId="36CA7754" w14:textId="77777777" w:rsidTr="00CD5404">
        <w:tc>
          <w:tcPr>
            <w:tcW w:w="2040" w:type="pct"/>
          </w:tcPr>
          <w:p w14:paraId="34A0215F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4BFD0EC7" w:rsidR="00A465E8" w:rsidRPr="00092909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26,031</w:t>
            </w:r>
          </w:p>
        </w:tc>
        <w:tc>
          <w:tcPr>
            <w:tcW w:w="146" w:type="pct"/>
          </w:tcPr>
          <w:p w14:paraId="21C7FB51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448241F5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14,587</w:t>
            </w:r>
          </w:p>
        </w:tc>
        <w:tc>
          <w:tcPr>
            <w:tcW w:w="146" w:type="pct"/>
          </w:tcPr>
          <w:p w14:paraId="17A48309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0E3F7DBE" w:rsidR="00A465E8" w:rsidRPr="00092909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11,441</w:t>
            </w:r>
          </w:p>
        </w:tc>
        <w:tc>
          <w:tcPr>
            <w:tcW w:w="135" w:type="pct"/>
          </w:tcPr>
          <w:p w14:paraId="4618F1A1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19F4974D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7,110</w:t>
            </w:r>
          </w:p>
        </w:tc>
      </w:tr>
    </w:tbl>
    <w:p w14:paraId="2A1E5C94" w14:textId="1A02717E" w:rsidR="00A66C0D" w:rsidRPr="00FB6F93" w:rsidRDefault="00A6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2DB1718" w14:textId="269ED449" w:rsidR="00482F2A" w:rsidRPr="00787397" w:rsidRDefault="009F4628" w:rsidP="00787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</w:t>
      </w:r>
      <w:r w:rsidR="00375ECF" w:rsidRPr="00592068">
        <w:rPr>
          <w:rFonts w:ascii="Angsana New" w:hAnsi="Angsana New"/>
          <w:sz w:val="30"/>
          <w:szCs w:val="30"/>
          <w:cs/>
        </w:rPr>
        <w:t xml:space="preserve">วันที่ </w:t>
      </w:r>
      <w:r w:rsidR="00375ECF" w:rsidRPr="00592068">
        <w:rPr>
          <w:rFonts w:ascii="Angsana New" w:hAnsi="Angsana New"/>
          <w:sz w:val="30"/>
          <w:szCs w:val="30"/>
        </w:rPr>
        <w:t>3</w:t>
      </w:r>
      <w:r w:rsidR="00375ECF">
        <w:rPr>
          <w:rFonts w:ascii="Angsana New" w:hAnsi="Angsana New"/>
          <w:sz w:val="30"/>
          <w:szCs w:val="30"/>
        </w:rPr>
        <w:t>1</w:t>
      </w:r>
      <w:r w:rsidR="00375ECF" w:rsidRPr="00592068">
        <w:rPr>
          <w:rFonts w:ascii="Angsana New" w:hAnsi="Angsana New"/>
          <w:sz w:val="30"/>
          <w:szCs w:val="30"/>
        </w:rPr>
        <w:t xml:space="preserve"> </w:t>
      </w:r>
      <w:r w:rsidR="00375ECF">
        <w:rPr>
          <w:rFonts w:ascii="Angsana New" w:hAnsi="Angsana New" w:hint="cs"/>
          <w:sz w:val="30"/>
          <w:szCs w:val="30"/>
          <w:cs/>
        </w:rPr>
        <w:t>มีนาคม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375ECF" w:rsidRPr="00592068">
        <w:rPr>
          <w:rFonts w:ascii="Angsana New" w:hAnsi="Angsana New"/>
          <w:sz w:val="30"/>
          <w:szCs w:val="30"/>
        </w:rPr>
        <w:t>256</w:t>
      </w:r>
      <w:r w:rsidR="00375ECF">
        <w:rPr>
          <w:rFonts w:ascii="Angsana New" w:hAnsi="Angsana New"/>
          <w:sz w:val="30"/>
          <w:szCs w:val="30"/>
        </w:rPr>
        <w:t>6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Pr="00592068">
        <w:rPr>
          <w:rFonts w:ascii="Angsana New" w:hAnsi="Angsana New" w:hint="cs"/>
          <w:sz w:val="30"/>
          <w:szCs w:val="30"/>
          <w:cs/>
        </w:rPr>
        <w:t>ภาระ</w:t>
      </w:r>
      <w:r w:rsidRPr="00B30536">
        <w:rPr>
          <w:rFonts w:ascii="Angsana New" w:hAnsi="Angsana New" w:hint="cs"/>
          <w:sz w:val="30"/>
          <w:szCs w:val="30"/>
          <w:cs/>
        </w:rPr>
        <w:t>ผูกพันรายจ่ายฝ่ายทุน</w:t>
      </w:r>
      <w:r w:rsidR="00207A59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30536">
        <w:rPr>
          <w:rFonts w:ascii="Angsana New" w:hAnsi="Angsana New" w:hint="cs"/>
          <w:sz w:val="30"/>
          <w:szCs w:val="30"/>
          <w:cs/>
        </w:rPr>
        <w:t>ได้รวมถึงสัญญาจัดซื้อเครื่องจักรของ</w:t>
      </w:r>
      <w:r w:rsidR="00BD2972" w:rsidRPr="00B30536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</w:t>
      </w:r>
      <w:r w:rsidR="00BD2972"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ทีเรียลส์ จำกัด </w:t>
      </w:r>
      <w:r w:rsidR="00BD2972" w:rsidRPr="00B30536">
        <w:rPr>
          <w:rFonts w:asciiTheme="majorBidi" w:hAnsiTheme="majorBidi"/>
          <w:spacing w:val="-4"/>
          <w:sz w:val="30"/>
          <w:szCs w:val="30"/>
          <w:lang w:eastAsia="x-none"/>
        </w:rPr>
        <w:t>(PMCT)</w:t>
      </w:r>
      <w:r w:rsidR="00BD297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ซึ่งเป็นบริษัท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ย่อย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โดยมี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มูลค่า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เป็นจำนวน</w:t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383EAD">
        <w:rPr>
          <w:rFonts w:asciiTheme="majorBidi" w:hAnsiTheme="majorBidi"/>
          <w:spacing w:val="-4"/>
          <w:sz w:val="30"/>
          <w:szCs w:val="30"/>
          <w:lang w:eastAsia="x-none"/>
        </w:rPr>
        <w:t>3.7</w:t>
      </w:r>
      <w:r w:rsidR="00B33184"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ล้านยูโร หรือเทียบเท่า</w:t>
      </w:r>
      <w:r w:rsidR="00A5401D"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เงินบาทประมาณ</w:t>
      </w:r>
      <w:r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383EAD">
        <w:rPr>
          <w:rFonts w:asciiTheme="majorBidi" w:hAnsiTheme="majorBidi"/>
          <w:spacing w:val="-4"/>
          <w:sz w:val="30"/>
          <w:szCs w:val="30"/>
          <w:lang w:eastAsia="x-none"/>
        </w:rPr>
        <w:t>140</w:t>
      </w:r>
      <w:r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ล้านบาท</w:t>
      </w:r>
      <w:r w:rsidR="00383EAD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(31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ธันวาคม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2565: 3.7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ล้านยูโร หรือเทียบเท่าเงินบาทประมาณ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138.7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>ล้านบาท)</w:t>
      </w:r>
      <w:r w:rsidR="00787397">
        <w:rPr>
          <w:rFonts w:asciiTheme="majorBidi" w:hAnsiTheme="majorBidi" w:hint="cs"/>
          <w:i/>
          <w:iCs/>
          <w:spacing w:val="-4"/>
          <w:sz w:val="30"/>
          <w:szCs w:val="30"/>
          <w:cs/>
          <w:lang w:eastAsia="x-none"/>
        </w:rPr>
        <w:t xml:space="preserve"> 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ทั้งนี้ </w:t>
      </w:r>
      <w:r w:rsidR="00787397">
        <w:rPr>
          <w:rFonts w:asciiTheme="majorBidi" w:hAnsiTheme="majorBidi"/>
          <w:spacing w:val="-4"/>
          <w:sz w:val="30"/>
          <w:szCs w:val="30"/>
          <w:lang w:eastAsia="x-none"/>
        </w:rPr>
        <w:t xml:space="preserve">PMCT 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มีวงเงินกู้ยืมระยะยาวและเลตเตอร์ออฟเครดิตจากสถาบันการเงินที่ยังไม่ได้เบิกใช้ ซึ่งมีวัตถุประสงค์เพื่อจัดซื้อเครื่องจักรดังกล่าว เป็นจำนวน </w:t>
      </w:r>
      <w:r w:rsidR="00787397">
        <w:rPr>
          <w:rFonts w:asciiTheme="majorBidi" w:hAnsiTheme="majorBidi"/>
          <w:spacing w:val="-4"/>
          <w:sz w:val="30"/>
          <w:szCs w:val="30"/>
          <w:lang w:eastAsia="x-none"/>
        </w:rPr>
        <w:t>114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>.</w:t>
      </w:r>
      <w:r w:rsidR="00787397">
        <w:rPr>
          <w:rFonts w:asciiTheme="majorBidi" w:hAnsiTheme="majorBidi"/>
          <w:spacing w:val="-4"/>
          <w:sz w:val="30"/>
          <w:szCs w:val="30"/>
          <w:lang w:eastAsia="x-none"/>
        </w:rPr>
        <w:t>54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ล้านบาท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 (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31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 ธันวาคม 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2565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: 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114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>.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54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 ล้านบาท)</w:t>
      </w:r>
    </w:p>
    <w:p w14:paraId="07BA179E" w14:textId="77777777" w:rsidR="00BE425F" w:rsidRPr="00FB6F93" w:rsidRDefault="00BE425F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  <w:lang w:eastAsia="x-none"/>
        </w:rPr>
      </w:pPr>
    </w:p>
    <w:p w14:paraId="0EA5D0FD" w14:textId="36659ADB" w:rsidR="00F92358" w:rsidRDefault="00F92358" w:rsidP="00F923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</w:t>
      </w:r>
      <w:r w:rsidR="00375ECF" w:rsidRPr="00592068">
        <w:rPr>
          <w:rFonts w:ascii="Angsana New" w:hAnsi="Angsana New"/>
          <w:sz w:val="30"/>
          <w:szCs w:val="30"/>
          <w:cs/>
        </w:rPr>
        <w:t xml:space="preserve">วันที่ </w:t>
      </w:r>
      <w:r w:rsidR="00375ECF" w:rsidRPr="00592068">
        <w:rPr>
          <w:rFonts w:ascii="Angsana New" w:hAnsi="Angsana New"/>
          <w:sz w:val="30"/>
          <w:szCs w:val="30"/>
        </w:rPr>
        <w:t>3</w:t>
      </w:r>
      <w:r w:rsidR="00375ECF">
        <w:rPr>
          <w:rFonts w:ascii="Angsana New" w:hAnsi="Angsana New"/>
          <w:sz w:val="30"/>
          <w:szCs w:val="30"/>
        </w:rPr>
        <w:t>1</w:t>
      </w:r>
      <w:r w:rsidR="00375ECF" w:rsidRPr="00592068">
        <w:rPr>
          <w:rFonts w:ascii="Angsana New" w:hAnsi="Angsana New"/>
          <w:sz w:val="30"/>
          <w:szCs w:val="30"/>
        </w:rPr>
        <w:t xml:space="preserve"> </w:t>
      </w:r>
      <w:r w:rsidR="00375ECF">
        <w:rPr>
          <w:rFonts w:ascii="Angsana New" w:hAnsi="Angsana New" w:hint="cs"/>
          <w:sz w:val="30"/>
          <w:szCs w:val="30"/>
          <w:cs/>
        </w:rPr>
        <w:t>มีนาคม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375ECF" w:rsidRPr="00592068">
        <w:rPr>
          <w:rFonts w:ascii="Angsana New" w:hAnsi="Angsana New"/>
          <w:sz w:val="30"/>
          <w:szCs w:val="30"/>
        </w:rPr>
        <w:t>256</w:t>
      </w:r>
      <w:r w:rsidR="00375ECF">
        <w:rPr>
          <w:rFonts w:ascii="Angsana New" w:hAnsi="Angsana New"/>
          <w:sz w:val="30"/>
          <w:szCs w:val="30"/>
        </w:rPr>
        <w:t>6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8F5E1D">
        <w:rPr>
          <w:rFonts w:ascii="Angsana New" w:hAnsi="Angsana New" w:hint="cs"/>
          <w:sz w:val="30"/>
          <w:szCs w:val="30"/>
          <w:cs/>
        </w:rPr>
        <w:t>บริษัท เทวกรรมโอสถ จำกัด</w:t>
      </w:r>
      <w:r w:rsidR="004E5E8A">
        <w:rPr>
          <w:rFonts w:ascii="Angsana New" w:hAnsi="Angsana New"/>
          <w:sz w:val="30"/>
          <w:szCs w:val="30"/>
        </w:rPr>
        <w:t xml:space="preserve"> (DVK)</w:t>
      </w:r>
      <w:r w:rsidR="008F5E1D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มี</w:t>
      </w:r>
      <w:r>
        <w:rPr>
          <w:rFonts w:ascii="Angsana New" w:hAnsi="Angsana New" w:hint="cs"/>
          <w:sz w:val="30"/>
          <w:szCs w:val="30"/>
          <w:cs/>
        </w:rPr>
        <w:t xml:space="preserve">เงินฝากธนาคารจำนวน </w:t>
      </w:r>
      <w:r w:rsidR="004E5E8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 xml:space="preserve">0.29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F5E1D">
        <w:rPr>
          <w:rFonts w:ascii="Angsana New" w:hAnsi="Angsana New" w:hint="cs"/>
          <w:sz w:val="30"/>
          <w:szCs w:val="30"/>
          <w:cs/>
        </w:rPr>
        <w:t>ที่ใช้</w:t>
      </w:r>
      <w:r>
        <w:rPr>
          <w:rFonts w:ascii="Angsana New" w:hAnsi="Angsana New" w:hint="cs"/>
          <w:sz w:val="30"/>
          <w:szCs w:val="30"/>
          <w:cs/>
        </w:rPr>
        <w:t>เป็นหลักประกันหนังสือสัญญาค้ำประกัน</w:t>
      </w:r>
      <w:r w:rsidR="008F5E1D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ธนาคารเพื่อใช้ค้ำประกันการใช้ไฟฟ้า </w:t>
      </w:r>
      <w:r w:rsidR="008F5E1D">
        <w:rPr>
          <w:rFonts w:ascii="Angsana New" w:hAnsi="Angsana New" w:hint="cs"/>
          <w:sz w:val="30"/>
          <w:szCs w:val="30"/>
          <w:cs/>
        </w:rPr>
        <w:t>ซึ่งแสดงรายการเป็น</w:t>
      </w:r>
      <w:r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เงินฝากสถาบันการเงินที่มีข้อจำกัดในการใช้</w:t>
      </w:r>
    </w:p>
    <w:p w14:paraId="439BCAF1" w14:textId="5D9B7610" w:rsidR="00891772" w:rsidRPr="00FB6F93" w:rsidRDefault="00891772" w:rsidP="00B44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300D3A47" w14:textId="723B8016" w:rsidR="00891772" w:rsidRPr="004E5E8A" w:rsidRDefault="004E5E8A" w:rsidP="007228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E5E8A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7228C5" w:rsidRPr="004E5E8A">
        <w:rPr>
          <w:rFonts w:ascii="Angsana New" w:hAnsi="Angsana New"/>
          <w:sz w:val="30"/>
          <w:szCs w:val="30"/>
        </w:rPr>
        <w:t>DVK</w:t>
      </w:r>
      <w:r w:rsidR="00891772" w:rsidRPr="004E5E8A">
        <w:rPr>
          <w:rFonts w:ascii="Angsana New" w:hAnsi="Angsana New" w:hint="cs"/>
          <w:sz w:val="30"/>
          <w:szCs w:val="30"/>
          <w:cs/>
        </w:rPr>
        <w:t xml:space="preserve"> ได้ทำสัญญาแต่งตั้งบริษัท</w:t>
      </w:r>
      <w:r w:rsidR="0060767B" w:rsidRPr="004E5E8A">
        <w:rPr>
          <w:rFonts w:ascii="Angsana New" w:hAnsi="Angsana New" w:hint="cs"/>
          <w:sz w:val="30"/>
          <w:szCs w:val="30"/>
          <w:cs/>
        </w:rPr>
        <w:t>ในประเทศ</w:t>
      </w:r>
      <w:r w:rsidR="00891772" w:rsidRPr="004E5E8A">
        <w:rPr>
          <w:rFonts w:ascii="Angsana New" w:hAnsi="Angsana New" w:hint="cs"/>
          <w:sz w:val="30"/>
          <w:szCs w:val="30"/>
          <w:cs/>
        </w:rPr>
        <w:t>แห่งหนึ่ง</w:t>
      </w:r>
      <w:r w:rsidR="007228C5" w:rsidRPr="004E5E8A">
        <w:rPr>
          <w:rFonts w:ascii="Angsana New" w:hAnsi="Angsana New" w:hint="cs"/>
          <w:sz w:val="30"/>
          <w:szCs w:val="30"/>
          <w:cs/>
        </w:rPr>
        <w:t xml:space="preserve">เพื่อเป็นตัวแทนจำหน่ายสินค้าในประเทศไทย </w:t>
      </w:r>
      <w:r w:rsidRPr="004E5E8A">
        <w:rPr>
          <w:rFonts w:ascii="Angsana New" w:hAnsi="Angsana New"/>
          <w:sz w:val="30"/>
          <w:szCs w:val="30"/>
          <w:cs/>
        </w:rPr>
        <w:br/>
      </w:r>
      <w:r w:rsidR="007228C5" w:rsidRPr="004E5E8A">
        <w:rPr>
          <w:rFonts w:ascii="Angsana New" w:hAnsi="Angsana New"/>
          <w:sz w:val="30"/>
          <w:szCs w:val="30"/>
          <w:cs/>
        </w:rPr>
        <w:t>โดย</w:t>
      </w:r>
      <w:r w:rsidR="007228C5" w:rsidRPr="004E5E8A">
        <w:rPr>
          <w:rFonts w:ascii="Angsana New" w:hAnsi="Angsana New"/>
          <w:sz w:val="30"/>
          <w:szCs w:val="30"/>
        </w:rPr>
        <w:t xml:space="preserve"> DVK </w:t>
      </w:r>
      <w:r w:rsidR="007228C5" w:rsidRPr="004E5E8A">
        <w:rPr>
          <w:rFonts w:ascii="Angsana New" w:hAnsi="Angsana New" w:hint="cs"/>
          <w:sz w:val="30"/>
          <w:szCs w:val="30"/>
          <w:cs/>
        </w:rPr>
        <w:t>จะต้องจ่ายค่าตอบแทน</w:t>
      </w:r>
      <w:r w:rsidR="007228C5" w:rsidRPr="004E5E8A">
        <w:rPr>
          <w:rFonts w:ascii="Angsana New" w:hAnsi="Angsana New"/>
          <w:sz w:val="30"/>
          <w:szCs w:val="30"/>
          <w:cs/>
        </w:rPr>
        <w:t>ตามอัตราที่ระบุไว้</w:t>
      </w:r>
      <w:r w:rsidR="00891772" w:rsidRPr="004E5E8A">
        <w:rPr>
          <w:rFonts w:ascii="Angsana New" w:hAnsi="Angsana New" w:hint="cs"/>
          <w:sz w:val="30"/>
          <w:szCs w:val="30"/>
          <w:cs/>
        </w:rPr>
        <w:t xml:space="preserve"> </w:t>
      </w:r>
      <w:r w:rsidR="00057E4B" w:rsidRPr="004E5E8A">
        <w:rPr>
          <w:rFonts w:ascii="Angsana New" w:hAnsi="Angsana New"/>
          <w:sz w:val="30"/>
          <w:szCs w:val="30"/>
          <w:cs/>
        </w:rPr>
        <w:t>สัญญาดังกล่าว</w:t>
      </w:r>
      <w:r w:rsidR="00BE425F" w:rsidRPr="004E5E8A">
        <w:rPr>
          <w:rFonts w:ascii="Angsana New" w:hAnsi="Angsana New" w:hint="cs"/>
          <w:sz w:val="30"/>
          <w:szCs w:val="30"/>
          <w:cs/>
        </w:rPr>
        <w:t>จะสิ้นสุด</w:t>
      </w:r>
      <w:r w:rsidR="00905C97" w:rsidRPr="004E5E8A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905C97" w:rsidRPr="004E5E8A">
        <w:rPr>
          <w:rFonts w:ascii="Angsana New" w:hAnsi="Angsana New"/>
          <w:sz w:val="30"/>
          <w:szCs w:val="30"/>
        </w:rPr>
        <w:t xml:space="preserve">31 </w:t>
      </w:r>
      <w:r w:rsidR="00905C97" w:rsidRPr="004E5E8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05C97" w:rsidRPr="004E5E8A">
        <w:rPr>
          <w:rFonts w:ascii="Angsana New" w:hAnsi="Angsana New"/>
          <w:sz w:val="30"/>
          <w:szCs w:val="30"/>
        </w:rPr>
        <w:t xml:space="preserve">2566 </w:t>
      </w:r>
      <w:r w:rsidRPr="004E5E8A">
        <w:rPr>
          <w:rFonts w:ascii="Angsana New" w:hAnsi="Angsana New" w:hint="cs"/>
          <w:sz w:val="30"/>
          <w:szCs w:val="30"/>
          <w:cs/>
        </w:rPr>
        <w:t>ซึ่งจะ</w:t>
      </w:r>
      <w:r w:rsidR="00057E4B" w:rsidRPr="004E5E8A">
        <w:rPr>
          <w:rFonts w:ascii="Angsana New" w:hAnsi="Angsana New"/>
          <w:sz w:val="30"/>
          <w:szCs w:val="30"/>
          <w:cs/>
        </w:rPr>
        <w:t>ต่ออายุสัญญา</w:t>
      </w:r>
      <w:r w:rsidR="00905C97" w:rsidRPr="004E5E8A">
        <w:rPr>
          <w:rFonts w:ascii="Angsana New" w:hAnsi="Angsana New" w:hint="cs"/>
          <w:sz w:val="30"/>
          <w:szCs w:val="30"/>
          <w:cs/>
        </w:rPr>
        <w:t>โดยอัตโนมัติ</w:t>
      </w:r>
      <w:r w:rsidR="00057E4B" w:rsidRPr="004E5E8A">
        <w:rPr>
          <w:rFonts w:ascii="Angsana New" w:hAnsi="Angsana New"/>
          <w:sz w:val="30"/>
          <w:szCs w:val="30"/>
          <w:cs/>
        </w:rPr>
        <w:t xml:space="preserve">คราวละ </w:t>
      </w:r>
      <w:r w:rsidR="00057E4B" w:rsidRPr="004E5E8A">
        <w:rPr>
          <w:rFonts w:ascii="Angsana New" w:hAnsi="Angsana New"/>
          <w:sz w:val="30"/>
          <w:szCs w:val="30"/>
        </w:rPr>
        <w:t>2</w:t>
      </w:r>
      <w:r w:rsidR="00057E4B" w:rsidRPr="004E5E8A">
        <w:rPr>
          <w:rFonts w:ascii="Angsana New" w:hAnsi="Angsana New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057E4B" w:rsidRPr="004E5E8A">
        <w:rPr>
          <w:rFonts w:ascii="Angsana New" w:hAnsi="Angsana New"/>
          <w:sz w:val="30"/>
          <w:szCs w:val="30"/>
        </w:rPr>
        <w:t xml:space="preserve">6 </w:t>
      </w:r>
      <w:r w:rsidR="00057E4B" w:rsidRPr="004E5E8A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1DB79C2B" w14:textId="68586992" w:rsidR="006A4A1A" w:rsidRDefault="006A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highlight w:val="yellow"/>
        </w:rPr>
      </w:pPr>
      <w:r>
        <w:rPr>
          <w:rFonts w:ascii="Angsana New" w:hAnsi="Angsana New"/>
          <w:sz w:val="14"/>
          <w:szCs w:val="14"/>
          <w:highlight w:val="yellow"/>
        </w:rPr>
        <w:br w:type="page"/>
      </w:r>
    </w:p>
    <w:p w14:paraId="442D7697" w14:textId="265A2ED5" w:rsidR="00CC645D" w:rsidRDefault="00002DBE" w:rsidP="00CC64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เหตุการณ์</w:t>
      </w:r>
      <w:r w:rsidR="006F2DA6"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ภาย</w:t>
      </w: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หลังรอบระยะเวลารายงาน</w:t>
      </w:r>
    </w:p>
    <w:p w14:paraId="6CC37A8B" w14:textId="2241062F" w:rsidR="00C02B56" w:rsidRDefault="00C02B56" w:rsidP="00C02B56">
      <w:pPr>
        <w:rPr>
          <w:lang w:eastAsia="x-none"/>
        </w:rPr>
      </w:pPr>
    </w:p>
    <w:p w14:paraId="7481C49A" w14:textId="7BDE4F6C" w:rsidR="00C02B56" w:rsidRDefault="00C02B56" w:rsidP="00C02B5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เมื่อวันที่ </w:t>
      </w:r>
      <w:r w:rsidRPr="00C02B56">
        <w:rPr>
          <w:rFonts w:asciiTheme="majorBidi" w:hAnsiTheme="majorBidi" w:cstheme="majorBidi"/>
          <w:sz w:val="30"/>
          <w:szCs w:val="30"/>
          <w:lang w:eastAsia="x-none"/>
        </w:rPr>
        <w:t xml:space="preserve">7 </w:t>
      </w: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เมษายน </w:t>
      </w:r>
      <w:r w:rsidRPr="00C02B56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="00787397" w:rsidRPr="00787397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แมททีเรียลส์ จำกัด (</w:t>
      </w:r>
      <w:r w:rsidR="00787397" w:rsidRPr="00787397">
        <w:rPr>
          <w:rFonts w:asciiTheme="majorBidi" w:hAnsiTheme="majorBidi" w:cstheme="majorBidi"/>
          <w:sz w:val="30"/>
          <w:szCs w:val="30"/>
          <w:lang w:eastAsia="x-none"/>
        </w:rPr>
        <w:t xml:space="preserve">PMCT) </w:t>
      </w:r>
      <w:r w:rsidR="00787397" w:rsidRPr="00787397">
        <w:rPr>
          <w:rFonts w:asciiTheme="majorBidi" w:hAnsiTheme="majorBidi"/>
          <w:sz w:val="30"/>
          <w:szCs w:val="30"/>
          <w:cs/>
          <w:lang w:eastAsia="x-none"/>
        </w:rPr>
        <w:t>ซึ่งเป็นบริษัทย่อย</w:t>
      </w:r>
      <w:r w:rsidRPr="00C02B5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>ได้จดทะเบียน</w:t>
      </w:r>
      <w:r w:rsidRPr="00C02B56">
        <w:rPr>
          <w:rFonts w:asciiTheme="majorBidi" w:hAnsiTheme="majorBidi" w:cstheme="majorBidi"/>
          <w:sz w:val="30"/>
          <w:szCs w:val="30"/>
          <w:cs/>
          <w:lang w:eastAsia="x-none"/>
        </w:rPr>
        <w:t>การแปรสภาพบริษัทเป็นบริษัทมหาชนจ</w:t>
      </w: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>ำ</w:t>
      </w:r>
      <w:r w:rsidRPr="00C02B56">
        <w:rPr>
          <w:rFonts w:asciiTheme="majorBidi" w:hAnsiTheme="majorBidi" w:cstheme="majorBidi"/>
          <w:sz w:val="30"/>
          <w:szCs w:val="30"/>
          <w:cs/>
          <w:lang w:eastAsia="x-none"/>
        </w:rPr>
        <w:t>กัดตามหลักเกณฑ์ที่ก</w:t>
      </w: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>ำ</w:t>
      </w:r>
      <w:r w:rsidRPr="00C02B56">
        <w:rPr>
          <w:rFonts w:asciiTheme="majorBidi" w:hAnsiTheme="majorBidi" w:cstheme="majorBidi"/>
          <w:sz w:val="30"/>
          <w:szCs w:val="30"/>
          <w:cs/>
          <w:lang w:eastAsia="x-none"/>
        </w:rPr>
        <w:t>หนดในพระราชบัญญัติบริษัทมหาชนจ</w:t>
      </w: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>ำ</w:t>
      </w:r>
      <w:r w:rsidRPr="00C02B5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กัด พ.ศ. </w:t>
      </w:r>
      <w:r w:rsidRPr="00C02B56">
        <w:rPr>
          <w:rFonts w:asciiTheme="majorBidi" w:hAnsiTheme="majorBidi" w:cstheme="majorBidi"/>
          <w:sz w:val="30"/>
          <w:szCs w:val="30"/>
          <w:lang w:eastAsia="x-none"/>
        </w:rPr>
        <w:t>2535</w:t>
      </w:r>
      <w:r w:rsidRPr="00C02B5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และที่แก</w:t>
      </w: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>้</w:t>
      </w:r>
      <w:r w:rsidRPr="00C02B56">
        <w:rPr>
          <w:rFonts w:asciiTheme="majorBidi" w:hAnsiTheme="majorBidi" w:cstheme="majorBidi"/>
          <w:sz w:val="30"/>
          <w:szCs w:val="30"/>
          <w:cs/>
          <w:lang w:eastAsia="x-none"/>
        </w:rPr>
        <w:t>ไขเพิ่มเติม และได้เปลี่ยนชื่อบริษัทเป็นบริษัท พีเอ็มซี เลเบิล แมททีเรียลส์ จำกัด (มหาชน</w:t>
      </w:r>
      <w:r w:rsidRPr="00C02B56">
        <w:rPr>
          <w:rFonts w:asciiTheme="majorBidi" w:hAnsiTheme="majorBidi" w:cstheme="majorBidi" w:hint="cs"/>
          <w:sz w:val="30"/>
          <w:szCs w:val="30"/>
          <w:cs/>
          <w:lang w:eastAsia="x-none"/>
        </w:rPr>
        <w:t>)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อีกทั้ง บริษัทได้มีการเปลี่ยนแปลงมูลค่าหุ้นสามัญของบริษัทจากเดิมมูลค่าที่ตราไว้ </w:t>
      </w:r>
      <w:r w:rsidR="00285792" w:rsidRPr="00285792">
        <w:rPr>
          <w:rFonts w:asciiTheme="majorBidi" w:hAnsiTheme="majorBidi"/>
          <w:sz w:val="30"/>
          <w:szCs w:val="30"/>
          <w:lang w:eastAsia="x-none"/>
        </w:rPr>
        <w:t>100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บาทต่อหุ้น เป็น </w:t>
      </w:r>
      <w:r w:rsidR="00285792" w:rsidRPr="00285792">
        <w:rPr>
          <w:rFonts w:asciiTheme="majorBidi" w:hAnsiTheme="majorBidi"/>
          <w:sz w:val="30"/>
          <w:szCs w:val="30"/>
          <w:lang w:eastAsia="x-none"/>
        </w:rPr>
        <w:t>1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บาทต่อหุ้น เพื่อให้หุ้น</w:t>
      </w:r>
      <w:r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>ของ</w:t>
      </w:r>
      <w:r w:rsidR="00787397" w:rsidRPr="00787397">
        <w:rPr>
          <w:rFonts w:asciiTheme="majorBidi" w:hAnsiTheme="majorBidi"/>
          <w:spacing w:val="-4"/>
          <w:sz w:val="30"/>
          <w:szCs w:val="30"/>
          <w:lang w:eastAsia="x-none"/>
        </w:rPr>
        <w:t xml:space="preserve"> PMCT </w:t>
      </w:r>
      <w:r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>มีสภาพคล่องในการซื้อขาย และ</w:t>
      </w:r>
      <w:r w:rsidR="00787397" w:rsidRPr="00787397">
        <w:rPr>
          <w:rFonts w:asciiTheme="majorBidi" w:hAnsiTheme="majorBidi"/>
          <w:spacing w:val="-4"/>
          <w:sz w:val="30"/>
          <w:szCs w:val="30"/>
          <w:lang w:eastAsia="x-none"/>
        </w:rPr>
        <w:t xml:space="preserve"> PMCT </w:t>
      </w:r>
      <w:r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>ได้จดทะเบียนเพิ่มทุนกับกระทรวงพาณิชย์จากทุนจดทะเบียนเดิม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285792" w:rsidRPr="00285792">
        <w:rPr>
          <w:rFonts w:asciiTheme="majorBidi" w:hAnsiTheme="majorBidi"/>
          <w:sz w:val="30"/>
          <w:szCs w:val="30"/>
          <w:lang w:eastAsia="x-none"/>
        </w:rPr>
        <w:t>270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 เป็น </w:t>
      </w:r>
      <w:r w:rsidR="00285792" w:rsidRPr="00285792">
        <w:rPr>
          <w:rFonts w:asciiTheme="majorBidi" w:hAnsiTheme="majorBidi"/>
          <w:sz w:val="30"/>
          <w:szCs w:val="30"/>
          <w:lang w:eastAsia="x-none"/>
        </w:rPr>
        <w:t>385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285792" w:rsidRPr="00285792">
        <w:rPr>
          <w:rFonts w:asciiTheme="majorBidi" w:hAnsiTheme="majorBidi"/>
          <w:sz w:val="30"/>
          <w:szCs w:val="30"/>
          <w:lang w:eastAsia="x-none"/>
        </w:rPr>
        <w:t>72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</w:t>
      </w:r>
    </w:p>
    <w:p w14:paraId="16167417" w14:textId="77777777" w:rsidR="00C02B56" w:rsidRDefault="00C02B56" w:rsidP="00C02B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5C632CE6" w14:textId="3EA21414" w:rsidR="00C02B56" w:rsidRPr="00FB6F93" w:rsidRDefault="00C02B56" w:rsidP="00FB6F9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285792" w:rsidRPr="00285792">
        <w:rPr>
          <w:rFonts w:asciiTheme="majorBidi" w:hAnsiTheme="majorBidi"/>
          <w:sz w:val="30"/>
          <w:szCs w:val="30"/>
          <w:lang w:eastAsia="x-none"/>
        </w:rPr>
        <w:t>10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เมษายน </w:t>
      </w:r>
      <w:r w:rsidR="00285792" w:rsidRPr="00285792">
        <w:rPr>
          <w:rFonts w:asciiTheme="majorBidi" w:hAnsiTheme="majorBidi"/>
          <w:sz w:val="30"/>
          <w:szCs w:val="30"/>
          <w:lang w:eastAsia="x-none"/>
        </w:rPr>
        <w:t>2566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C02B56">
        <w:rPr>
          <w:rFonts w:asciiTheme="majorBidi" w:hAnsiTheme="majorBidi" w:cstheme="majorBidi"/>
          <w:sz w:val="30"/>
          <w:szCs w:val="30"/>
          <w:lang w:eastAsia="x-none"/>
        </w:rPr>
        <w:t xml:space="preserve">PMCT 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>ได้ยื่นแบบแสดงรายการข้อมูลการเสนอขายหลักทรัพย์และร่างหนังสือชี้ชวนเพื่อเสนอขายหุ้นสามัญเพิ่มทุนต่อประชาชนเป็นครั้งแรก (</w:t>
      </w:r>
      <w:r w:rsidRPr="00C02B56">
        <w:rPr>
          <w:rFonts w:asciiTheme="majorBidi" w:hAnsiTheme="majorBidi" w:cstheme="majorBidi"/>
          <w:sz w:val="30"/>
          <w:szCs w:val="30"/>
          <w:lang w:eastAsia="x-none"/>
        </w:rPr>
        <w:t xml:space="preserve">IPO) 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ต่อสำนักงานคณะกรรมการกำกับหลักทรัพย์และตลาดหลักทรัพย์ฯ </w:t>
      </w:r>
      <w:r w:rsidR="00FB6F93" w:rsidRPr="00FB6F93">
        <w:rPr>
          <w:rFonts w:asciiTheme="majorBidi" w:hAnsiTheme="majorBidi" w:hint="cs"/>
          <w:sz w:val="30"/>
          <w:szCs w:val="30"/>
          <w:cs/>
          <w:lang w:eastAsia="x-none"/>
        </w:rPr>
        <w:t>โดยมีวัตถุประสงค์เพื่อนำเงินที่ได้จากการระดมทุนไปใช้ในการลงทุนขยายธุรกิจ ชำระคืนเงินกู้ยืมระยะยาวจากสถาบันการเงิน และเป็นเงินทุนหมุนเวียน</w:t>
      </w:r>
      <w:r w:rsidR="00FB6F93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FB6F93">
        <w:rPr>
          <w:rFonts w:asciiTheme="majorBidi" w:hAnsiTheme="majorBidi" w:hint="cs"/>
          <w:sz w:val="30"/>
          <w:szCs w:val="30"/>
          <w:cs/>
          <w:lang w:eastAsia="x-none"/>
        </w:rPr>
        <w:t xml:space="preserve">ทั้งนี้ </w:t>
      </w:r>
      <w:r w:rsidRPr="00FB6F93">
        <w:rPr>
          <w:rFonts w:asciiTheme="majorBidi" w:hAnsiTheme="majorBidi"/>
          <w:sz w:val="30"/>
          <w:szCs w:val="30"/>
          <w:cs/>
          <w:lang w:eastAsia="x-none"/>
        </w:rPr>
        <w:t xml:space="preserve">ภายหลังการเพิ่มทุนและการออกและเสนอขายหุ้น </w:t>
      </w:r>
      <w:r w:rsidRPr="00FB6F93">
        <w:rPr>
          <w:rFonts w:asciiTheme="majorBidi" w:hAnsiTheme="majorBidi" w:cstheme="majorBidi"/>
          <w:sz w:val="30"/>
          <w:szCs w:val="30"/>
          <w:lang w:eastAsia="x-none"/>
        </w:rPr>
        <w:t xml:space="preserve">IPO </w:t>
      </w:r>
      <w:r w:rsidRPr="00FB6F93">
        <w:rPr>
          <w:rFonts w:asciiTheme="majorBidi" w:hAnsiTheme="majorBidi"/>
          <w:sz w:val="30"/>
          <w:szCs w:val="30"/>
          <w:cs/>
          <w:lang w:eastAsia="x-none"/>
        </w:rPr>
        <w:t xml:space="preserve">บริษัทจะยังคงเป็นผู้ถือหุ้นรายใหญ่และเป็นผู้มีอำนาจควบคุมของ </w:t>
      </w:r>
      <w:r w:rsidRPr="00FB6F93">
        <w:rPr>
          <w:rFonts w:asciiTheme="majorBidi" w:hAnsiTheme="majorBidi" w:cstheme="majorBidi"/>
          <w:sz w:val="30"/>
          <w:szCs w:val="30"/>
          <w:lang w:eastAsia="x-none"/>
        </w:rPr>
        <w:t xml:space="preserve">PMCT </w:t>
      </w:r>
      <w:r w:rsidRPr="00FB6F93">
        <w:rPr>
          <w:rFonts w:asciiTheme="majorBidi" w:hAnsiTheme="majorBidi"/>
          <w:sz w:val="30"/>
          <w:szCs w:val="30"/>
          <w:cs/>
          <w:lang w:eastAsia="x-none"/>
        </w:rPr>
        <w:t xml:space="preserve">และ </w:t>
      </w:r>
      <w:r w:rsidRPr="00FB6F93">
        <w:rPr>
          <w:rFonts w:asciiTheme="majorBidi" w:hAnsiTheme="majorBidi" w:cstheme="majorBidi"/>
          <w:sz w:val="30"/>
          <w:szCs w:val="30"/>
          <w:lang w:eastAsia="x-none"/>
        </w:rPr>
        <w:t xml:space="preserve">PMCT </w:t>
      </w:r>
      <w:r w:rsidRPr="00FB6F93">
        <w:rPr>
          <w:rFonts w:asciiTheme="majorBidi" w:hAnsiTheme="majorBidi"/>
          <w:sz w:val="30"/>
          <w:szCs w:val="30"/>
          <w:cs/>
          <w:lang w:eastAsia="x-none"/>
        </w:rPr>
        <w:t>จะยังคงมีสถานะเป็น</w:t>
      </w:r>
      <w:r w:rsidR="00756188">
        <w:rPr>
          <w:rFonts w:asciiTheme="majorBidi" w:hAnsiTheme="majorBidi"/>
          <w:sz w:val="30"/>
          <w:szCs w:val="30"/>
          <w:lang w:eastAsia="x-none"/>
        </w:rPr>
        <w:br/>
      </w:r>
      <w:r w:rsidRPr="00FB6F93">
        <w:rPr>
          <w:rFonts w:asciiTheme="majorBidi" w:hAnsiTheme="majorBidi"/>
          <w:sz w:val="30"/>
          <w:szCs w:val="30"/>
          <w:cs/>
          <w:lang w:eastAsia="x-none"/>
        </w:rPr>
        <w:t>บริษัทย่อยของบริษัทเช่นเดิม</w:t>
      </w:r>
    </w:p>
    <w:p w14:paraId="47C402C9" w14:textId="77777777" w:rsidR="00C02B56" w:rsidRPr="00C02B56" w:rsidRDefault="00C02B56" w:rsidP="00C02B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D74AED6" w14:textId="5911AF2D" w:rsidR="007F7161" w:rsidRPr="00C02B56" w:rsidRDefault="007F7161" w:rsidP="00D45AF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02B56">
        <w:rPr>
          <w:rFonts w:asciiTheme="majorBidi" w:hAnsiTheme="majorBidi"/>
          <w:sz w:val="30"/>
          <w:szCs w:val="30"/>
          <w:cs/>
          <w:lang w:eastAsia="x-none"/>
        </w:rPr>
        <w:t>ที่ประชุม</w:t>
      </w:r>
      <w:r w:rsidRPr="00C02B56">
        <w:rPr>
          <w:rFonts w:asciiTheme="majorBidi" w:hAnsiTheme="majorBidi" w:hint="cs"/>
          <w:sz w:val="30"/>
          <w:szCs w:val="30"/>
          <w:cs/>
          <w:lang w:eastAsia="x-none"/>
        </w:rPr>
        <w:t>สามัญผู้ถือหุ้น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C02B56">
        <w:rPr>
          <w:rFonts w:asciiTheme="majorBidi" w:hAnsiTheme="majorBidi"/>
          <w:sz w:val="30"/>
          <w:szCs w:val="30"/>
          <w:lang w:eastAsia="x-none"/>
        </w:rPr>
        <w:t xml:space="preserve">27 </w:t>
      </w:r>
      <w:r w:rsidRPr="00C02B56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เมษายน </w:t>
      </w:r>
      <w:r w:rsidRPr="00C02B56">
        <w:rPr>
          <w:rFonts w:asciiTheme="majorBidi" w:hAnsiTheme="majorBidi"/>
          <w:sz w:val="30"/>
          <w:szCs w:val="30"/>
          <w:lang w:eastAsia="x-none"/>
        </w:rPr>
        <w:t>2566</w:t>
      </w:r>
      <w:r w:rsidRPr="00C02B56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>มีมติอนุมัติการจัดสรรเงินทุนสำรองตามกฎหมาย และจัดสรร</w:t>
      </w:r>
      <w:r w:rsidRPr="00C02B56">
        <w:rPr>
          <w:rFonts w:asciiTheme="majorBidi" w:hAnsiTheme="majorBidi"/>
          <w:sz w:val="30"/>
          <w:szCs w:val="30"/>
          <w:lang w:eastAsia="x-none"/>
        </w:rPr>
        <w:br/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เงินกําไรจากกําไรสะสมของบริษัท </w:t>
      </w:r>
      <w:r w:rsidRPr="00C02B56">
        <w:rPr>
          <w:rFonts w:asciiTheme="majorBidi" w:hAnsiTheme="majorBidi" w:hint="cs"/>
          <w:sz w:val="30"/>
          <w:szCs w:val="30"/>
          <w:cs/>
          <w:lang w:eastAsia="x-none"/>
        </w:rPr>
        <w:t>ณ สิ้นปี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C02B56">
        <w:rPr>
          <w:rFonts w:asciiTheme="majorBidi" w:hAnsiTheme="majorBidi"/>
          <w:sz w:val="30"/>
          <w:szCs w:val="30"/>
          <w:lang w:eastAsia="x-none"/>
        </w:rPr>
        <w:t>2565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เพื่อจ่ายปันผลเป็นหุ้นและเงินสด</w:t>
      </w:r>
      <w:r w:rsidRPr="00C02B56">
        <w:rPr>
          <w:rFonts w:asciiTheme="majorBidi" w:hAnsiTheme="majorBidi" w:hint="cs"/>
          <w:sz w:val="30"/>
          <w:szCs w:val="30"/>
          <w:cs/>
          <w:lang w:eastAsia="x-none"/>
        </w:rPr>
        <w:t xml:space="preserve"> รวมถึงการเปลี่ยนแปลง</w:t>
      </w:r>
      <w:r w:rsidRPr="00C02B56">
        <w:rPr>
          <w:rFonts w:asciiTheme="majorBidi" w:hAnsiTheme="majorBidi"/>
          <w:sz w:val="30"/>
          <w:szCs w:val="30"/>
          <w:lang w:eastAsia="x-none"/>
        </w:rPr>
        <w:br/>
      </w:r>
      <w:r w:rsidRPr="00C02B56">
        <w:rPr>
          <w:rFonts w:asciiTheme="majorBidi" w:hAnsiTheme="majorBidi" w:hint="cs"/>
          <w:sz w:val="30"/>
          <w:szCs w:val="30"/>
          <w:cs/>
          <w:lang w:eastAsia="x-none"/>
        </w:rPr>
        <w:t>ทุนจดทะเบียนของบริษัท</w:t>
      </w:r>
      <w:r w:rsidRPr="00C02B56">
        <w:rPr>
          <w:rFonts w:asciiTheme="majorBidi" w:hAnsiTheme="majorBidi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40641525" w14:textId="77777777" w:rsidR="007F7161" w:rsidRPr="00943FD0" w:rsidRDefault="007F7161" w:rsidP="007F71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  <w:lang w:eastAsia="x-none"/>
        </w:rPr>
      </w:pPr>
    </w:p>
    <w:p w14:paraId="5A8BF844" w14:textId="77777777" w:rsidR="007F7161" w:rsidRPr="004D4BB5" w:rsidRDefault="007F7161" w:rsidP="007F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4D4BB5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การจ่ายปันผลเป็น</w:t>
      </w:r>
      <w:r w:rsidRPr="004D4BB5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หุ้นและเงินสด</w:t>
      </w:r>
    </w:p>
    <w:p w14:paraId="46C04203" w14:textId="77777777" w:rsidR="007F7161" w:rsidRPr="00943FD0" w:rsidRDefault="007F7161" w:rsidP="007F7161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8B149DA" w14:textId="66F79269" w:rsidR="007F7161" w:rsidRPr="000759AD" w:rsidRDefault="007F7161" w:rsidP="007F716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F7161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7F7161">
        <w:rPr>
          <w:rFonts w:asciiTheme="majorBidi" w:hAnsiTheme="majorBidi"/>
          <w:spacing w:val="-2"/>
          <w:sz w:val="30"/>
          <w:szCs w:val="30"/>
          <w:lang w:eastAsia="x-none"/>
        </w:rPr>
        <w:t>2565</w:t>
      </w:r>
      <w:r w:rsidRPr="007F7161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เป็นจำนวนไม่เกิน </w:t>
      </w:r>
      <w:r w:rsidRPr="007F7161">
        <w:rPr>
          <w:rFonts w:asciiTheme="majorBidi" w:hAnsiTheme="majorBidi"/>
          <w:spacing w:val="-2"/>
          <w:sz w:val="30"/>
          <w:szCs w:val="30"/>
          <w:lang w:eastAsia="x-none"/>
        </w:rPr>
        <w:t xml:space="preserve">20 </w:t>
      </w:r>
      <w:r w:rsidRPr="007F7161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ล้าน</w:t>
      </w:r>
      <w:r w:rsidRPr="007F7161">
        <w:rPr>
          <w:rFonts w:asciiTheme="majorBidi" w:hAnsiTheme="majorBidi"/>
          <w:spacing w:val="-2"/>
          <w:sz w:val="30"/>
          <w:szCs w:val="30"/>
          <w:cs/>
          <w:lang w:eastAsia="x-none"/>
        </w:rPr>
        <w:t>หุ้น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มูลค่าที่ตราไว้หุ้นละ </w:t>
      </w:r>
      <w:r w:rsidRPr="003F0B9C">
        <w:rPr>
          <w:rFonts w:asciiTheme="majorBidi" w:hAnsiTheme="majorBidi"/>
          <w:sz w:val="30"/>
          <w:szCs w:val="30"/>
          <w:lang w:eastAsia="x-none"/>
        </w:rPr>
        <w:t>0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3F0B9C">
        <w:rPr>
          <w:rFonts w:asciiTheme="majorBidi" w:hAnsiTheme="majorBidi"/>
          <w:sz w:val="30"/>
          <w:szCs w:val="30"/>
          <w:lang w:eastAsia="x-none"/>
        </w:rPr>
        <w:t>50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bookmarkStart w:id="14" w:name="_Hlk65102159"/>
      <w:r>
        <w:rPr>
          <w:rFonts w:asciiTheme="majorBidi" w:hAnsiTheme="majorBidi"/>
          <w:sz w:val="30"/>
          <w:szCs w:val="30"/>
          <w:lang w:eastAsia="x-none"/>
        </w:rPr>
        <w:t>30</w:t>
      </w:r>
      <w:r w:rsidRPr="003F0B9C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End w:id="14"/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หุ้นเดิมต่อ </w:t>
      </w:r>
      <w:r w:rsidRPr="003F0B9C">
        <w:rPr>
          <w:rFonts w:asciiTheme="majorBidi" w:hAnsiTheme="majorBidi"/>
          <w:sz w:val="30"/>
          <w:szCs w:val="30"/>
          <w:lang w:eastAsia="x-none"/>
        </w:rPr>
        <w:t>1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หุ้นปันผล</w:t>
      </w:r>
      <w:r w:rsidRPr="000759AD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รวมมูลค่าหุ้นทั้งสิ้นไม่เกิน </w:t>
      </w:r>
      <w:r>
        <w:rPr>
          <w:rFonts w:asciiTheme="majorBidi" w:hAnsiTheme="majorBidi"/>
          <w:spacing w:val="-2"/>
          <w:sz w:val="30"/>
          <w:szCs w:val="30"/>
          <w:lang w:eastAsia="x-none"/>
        </w:rPr>
        <w:t>10</w:t>
      </w:r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ล้าน</w:t>
      </w:r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บาท หรือคิดเป็นอัตราจ่ายปันผล </w:t>
      </w:r>
      <w:bookmarkStart w:id="15" w:name="_Hlk65102185"/>
      <w:r w:rsidRPr="007F7161">
        <w:rPr>
          <w:rFonts w:asciiTheme="majorBidi" w:hAnsiTheme="majorBidi"/>
          <w:spacing w:val="-2"/>
          <w:sz w:val="30"/>
          <w:szCs w:val="30"/>
          <w:lang w:eastAsia="x-none"/>
        </w:rPr>
        <w:t>0.01691</w:t>
      </w:r>
      <w:r w:rsidRPr="003F0B9C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bookmarkEnd w:id="15"/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บาทต่อหุ้น ทั้งนี้ในกรณีที่</w:t>
      </w:r>
      <w:r w:rsidRPr="003F0B9C">
        <w:rPr>
          <w:rFonts w:asciiTheme="majorBidi" w:hAnsiTheme="majorBidi"/>
          <w:spacing w:val="-4"/>
          <w:sz w:val="30"/>
          <w:szCs w:val="30"/>
          <w:cs/>
          <w:lang w:eastAsia="x-none"/>
        </w:rPr>
        <w:t>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</w:t>
      </w:r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ในอัตราหุ้นละ </w:t>
      </w:r>
      <w:bookmarkStart w:id="16" w:name="_Hlk65102210"/>
      <w:r w:rsidRPr="007F7161">
        <w:rPr>
          <w:rFonts w:asciiTheme="majorBidi" w:hAnsiTheme="majorBidi"/>
          <w:sz w:val="30"/>
          <w:szCs w:val="30"/>
          <w:lang w:eastAsia="x-none"/>
        </w:rPr>
        <w:t>0.01691</w:t>
      </w:r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End w:id="16"/>
      <w:r w:rsidRPr="000759AD">
        <w:rPr>
          <w:rFonts w:asciiTheme="majorBidi" w:hAnsiTheme="majorBidi"/>
          <w:sz w:val="30"/>
          <w:szCs w:val="30"/>
          <w:cs/>
          <w:lang w:eastAsia="x-none"/>
        </w:rPr>
        <w:t>บาท</w:t>
      </w:r>
    </w:p>
    <w:p w14:paraId="246B0517" w14:textId="77777777" w:rsidR="007F7161" w:rsidRPr="00943FD0" w:rsidRDefault="007F7161" w:rsidP="007F71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pacing w:val="-6"/>
          <w:sz w:val="28"/>
          <w:szCs w:val="28"/>
          <w:lang w:eastAsia="x-none"/>
        </w:rPr>
      </w:pPr>
    </w:p>
    <w:p w14:paraId="38AF157A" w14:textId="7A1A2014" w:rsidR="007F7161" w:rsidRPr="000759AD" w:rsidRDefault="007F7161" w:rsidP="007F716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>จ่ายปันผลเป็นเงินสด ในอัตราหุ้นละ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Start w:id="17" w:name="_Hlk65102392"/>
      <w:r w:rsidRPr="007F7161">
        <w:rPr>
          <w:rFonts w:asciiTheme="majorBidi" w:hAnsiTheme="majorBidi" w:cstheme="majorBidi"/>
          <w:sz w:val="30"/>
          <w:szCs w:val="30"/>
          <w:lang w:eastAsia="x-none"/>
        </w:rPr>
        <w:t>0.02217</w:t>
      </w: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bookmarkEnd w:id="17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18" w:name="_Hlk96713213"/>
      <w:r w:rsidRPr="007F7161">
        <w:rPr>
          <w:rFonts w:asciiTheme="majorBidi" w:hAnsiTheme="majorBidi" w:cstheme="majorBidi"/>
          <w:sz w:val="30"/>
          <w:szCs w:val="30"/>
          <w:lang w:eastAsia="x-none"/>
        </w:rPr>
        <w:t>13,112,000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18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</w:p>
    <w:p w14:paraId="2FD7C628" w14:textId="77777777" w:rsidR="007F7161" w:rsidRPr="00943FD0" w:rsidRDefault="007F7161" w:rsidP="007F7161">
      <w:pPr>
        <w:pStyle w:val="ListParagraph"/>
        <w:rPr>
          <w:rFonts w:asciiTheme="majorBidi" w:hAnsiTheme="majorBidi" w:cstheme="majorBidi"/>
          <w:spacing w:val="-6"/>
          <w:sz w:val="28"/>
          <w:szCs w:val="28"/>
          <w:cs/>
          <w:lang w:eastAsia="x-none"/>
        </w:rPr>
      </w:pPr>
    </w:p>
    <w:p w14:paraId="03D9C866" w14:textId="4D9CE3E6" w:rsidR="007F7161" w:rsidRPr="00D576E0" w:rsidRDefault="007F7161" w:rsidP="007F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รวมข้อ </w:t>
      </w:r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>1</w:t>
      </w:r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) และ </w:t>
      </w:r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bookmarkStart w:id="19" w:name="_Hlk65102427"/>
      <w:r w:rsidRPr="007F7161">
        <w:rPr>
          <w:rFonts w:asciiTheme="majorBidi" w:hAnsiTheme="majorBidi" w:cstheme="majorBidi"/>
          <w:spacing w:val="-2"/>
          <w:sz w:val="30"/>
          <w:szCs w:val="30"/>
          <w:lang w:eastAsia="x-none"/>
        </w:rPr>
        <w:t>0.03908</w:t>
      </w:r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bookmarkEnd w:id="19"/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20" w:name="_Hlk65102445"/>
      <w:r w:rsidRPr="007F7161">
        <w:rPr>
          <w:rFonts w:asciiTheme="majorBidi" w:hAnsiTheme="majorBidi" w:cstheme="majorBidi"/>
          <w:spacing w:val="-2"/>
          <w:sz w:val="30"/>
          <w:szCs w:val="30"/>
          <w:lang w:eastAsia="x-none"/>
        </w:rPr>
        <w:t>23,112,000</w:t>
      </w:r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bookmarkEnd w:id="20"/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บาท</w:t>
      </w:r>
      <w:r w:rsidRPr="009325A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9325A0">
        <w:rPr>
          <w:rFonts w:asciiTheme="majorBidi" w:hAnsiTheme="majorBidi" w:cstheme="majorBidi"/>
          <w:sz w:val="30"/>
          <w:szCs w:val="30"/>
          <w:cs/>
          <w:lang w:eastAsia="x-none"/>
        </w:rPr>
        <w:t>เงิน</w:t>
      </w: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ปันผลทั้งหมดจะถูกหักภาษี ณ </w:t>
      </w:r>
      <w:r w:rsidRPr="00A30308">
        <w:rPr>
          <w:rFonts w:asciiTheme="majorBidi" w:hAnsiTheme="majorBidi" w:cstheme="majorBidi"/>
          <w:sz w:val="30"/>
          <w:szCs w:val="30"/>
          <w:cs/>
          <w:lang w:eastAsia="x-none"/>
        </w:rPr>
        <w:t>ที่จ่ายตามอัตราที่กฎหมายกำหนดไว้</w:t>
      </w:r>
      <w:r w:rsidRPr="00A3030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30308">
        <w:rPr>
          <w:rFonts w:asciiTheme="majorBidi" w:hAnsiTheme="majorBidi"/>
          <w:sz w:val="30"/>
          <w:szCs w:val="30"/>
          <w:cs/>
          <w:lang w:eastAsia="x-none"/>
        </w:rPr>
        <w:t>โดยกำหนดวันปิดสมุด</w:t>
      </w:r>
      <w:r w:rsidRPr="00A30308">
        <w:rPr>
          <w:rFonts w:asciiTheme="majorBidi" w:hAnsiTheme="majorBidi"/>
          <w:spacing w:val="-2"/>
          <w:sz w:val="30"/>
          <w:szCs w:val="30"/>
          <w:cs/>
          <w:lang w:eastAsia="x-none"/>
        </w:rPr>
        <w:t>พักการโอนหุ้น</w:t>
      </w:r>
      <w:r>
        <w:rPr>
          <w:rFonts w:asciiTheme="majorBidi" w:hAnsiTheme="majorBidi"/>
          <w:spacing w:val="-2"/>
          <w:sz w:val="30"/>
          <w:szCs w:val="30"/>
          <w:lang w:eastAsia="x-none"/>
        </w:rPr>
        <w:br/>
      </w:r>
      <w:r w:rsidRPr="00A30308">
        <w:rPr>
          <w:rFonts w:asciiTheme="majorBidi" w:hAnsiTheme="majorBidi"/>
          <w:spacing w:val="-2"/>
          <w:sz w:val="30"/>
          <w:szCs w:val="30"/>
          <w:cs/>
          <w:lang w:eastAsia="x-none"/>
        </w:rPr>
        <w:t>เพื่อกำหนดสิทธิของผู้ถือหุ้นในการรับเงินปันผลใน</w:t>
      </w:r>
      <w:r w:rsidRPr="008A051E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วันที่ </w:t>
      </w:r>
      <w:r w:rsidR="008A051E" w:rsidRPr="008A051E">
        <w:rPr>
          <w:rFonts w:asciiTheme="majorBidi" w:hAnsiTheme="majorBidi" w:cstheme="majorBidi"/>
          <w:spacing w:val="-2"/>
          <w:sz w:val="30"/>
          <w:szCs w:val="30"/>
          <w:lang w:eastAsia="x-none"/>
        </w:rPr>
        <w:t>9</w:t>
      </w:r>
      <w:r w:rsidRPr="008A051E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Pr="008A051E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พฤษภาคม</w:t>
      </w:r>
      <w:r w:rsidRPr="008A051E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Pr="008A051E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2566</w:t>
      </w:r>
      <w:r w:rsidRPr="008A051E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และกำหนดจ่ายเงินปันผล</w:t>
      </w:r>
      <w:r w:rsidRPr="008A051E">
        <w:rPr>
          <w:rFonts w:asciiTheme="majorBidi" w:hAnsiTheme="majorBidi"/>
          <w:sz w:val="30"/>
          <w:szCs w:val="30"/>
          <w:cs/>
          <w:lang w:eastAsia="x-none"/>
        </w:rPr>
        <w:t xml:space="preserve">ในวันที่ </w:t>
      </w:r>
      <w:r w:rsidRPr="008A051E">
        <w:rPr>
          <w:rFonts w:asciiTheme="majorBidi" w:hAnsiTheme="majorBidi"/>
          <w:sz w:val="30"/>
          <w:szCs w:val="30"/>
          <w:lang w:eastAsia="x-none"/>
        </w:rPr>
        <w:br/>
      </w:r>
      <w:r w:rsidR="008A051E" w:rsidRPr="008A051E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Pr="008A051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8A051E">
        <w:rPr>
          <w:rFonts w:asciiTheme="majorBidi" w:hAnsiTheme="majorBidi"/>
          <w:sz w:val="30"/>
          <w:szCs w:val="30"/>
          <w:cs/>
          <w:lang w:eastAsia="x-none"/>
        </w:rPr>
        <w:t xml:space="preserve">พฤษภาคม </w:t>
      </w:r>
      <w:r w:rsidRPr="008A051E">
        <w:rPr>
          <w:rFonts w:asciiTheme="majorBidi" w:hAnsiTheme="majorBidi" w:cstheme="majorBidi"/>
          <w:sz w:val="30"/>
          <w:szCs w:val="30"/>
          <w:lang w:eastAsia="x-none"/>
        </w:rPr>
        <w:t>2566</w:t>
      </w:r>
    </w:p>
    <w:p w14:paraId="3BCFDBC5" w14:textId="77777777" w:rsidR="007F7161" w:rsidRPr="002A45A3" w:rsidRDefault="007F7161" w:rsidP="007F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2A45A3">
        <w:rPr>
          <w:rFonts w:asciiTheme="majorBidi" w:hAnsiTheme="majorBidi"/>
          <w:i/>
          <w:iCs/>
          <w:sz w:val="30"/>
          <w:szCs w:val="30"/>
          <w:cs/>
          <w:lang w:eastAsia="x-none"/>
        </w:rPr>
        <w:lastRenderedPageBreak/>
        <w:t>การเพิ่มทุนจดทะเบียน</w:t>
      </w:r>
    </w:p>
    <w:p w14:paraId="302EE112" w14:textId="77777777" w:rsidR="007F7161" w:rsidRPr="000E6CAD" w:rsidRDefault="007F7161" w:rsidP="007F7161">
      <w:pPr>
        <w:ind w:left="1260"/>
        <w:rPr>
          <w:rFonts w:asciiTheme="majorBidi" w:hAnsiTheme="majorBidi" w:cstheme="majorBidi"/>
          <w:lang w:eastAsia="x-none"/>
        </w:rPr>
      </w:pPr>
    </w:p>
    <w:p w14:paraId="2FB97F41" w14:textId="77777777" w:rsidR="001C5F8F" w:rsidRDefault="007F7161" w:rsidP="001C5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เพิ่มทุนจดทะเบียนจากทุนจดทะเบียนเดิม </w:t>
      </w:r>
      <w:r w:rsidRPr="001C5F8F">
        <w:rPr>
          <w:rFonts w:asciiTheme="majorBidi" w:hAnsiTheme="majorBidi"/>
          <w:sz w:val="30"/>
          <w:szCs w:val="30"/>
          <w:lang w:eastAsia="x-none"/>
        </w:rPr>
        <w:t>295,641,516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 บาท</w:t>
      </w:r>
      <w:r w:rsidRPr="001C5F8F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เป็น </w:t>
      </w:r>
      <w:r w:rsidRPr="001C5F8F">
        <w:rPr>
          <w:rFonts w:asciiTheme="majorBidi" w:hAnsiTheme="majorBidi"/>
          <w:sz w:val="30"/>
          <w:szCs w:val="30"/>
          <w:lang w:eastAsia="x-none"/>
        </w:rPr>
        <w:t xml:space="preserve">330,641,516 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บาท โดยการออกหุ้นสามัญเพิ่มทุนจำนวน </w:t>
      </w:r>
      <w:r w:rsidRPr="001C5F8F">
        <w:rPr>
          <w:rFonts w:asciiTheme="majorBidi" w:hAnsiTheme="majorBidi"/>
          <w:sz w:val="30"/>
          <w:szCs w:val="30"/>
          <w:lang w:eastAsia="x-none"/>
        </w:rPr>
        <w:t>70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C5F8F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1C5F8F">
        <w:rPr>
          <w:rFonts w:asciiTheme="majorBidi" w:hAnsiTheme="majorBidi"/>
          <w:sz w:val="30"/>
          <w:szCs w:val="30"/>
          <w:lang w:eastAsia="x-none"/>
        </w:rPr>
        <w:t>0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1C5F8F">
        <w:rPr>
          <w:rFonts w:asciiTheme="majorBidi" w:hAnsiTheme="majorBidi"/>
          <w:sz w:val="30"/>
          <w:szCs w:val="30"/>
          <w:lang w:eastAsia="x-none"/>
        </w:rPr>
        <w:t>50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 บาท </w:t>
      </w:r>
      <w:r w:rsidR="001C5F8F" w:rsidRPr="001C5F8F">
        <w:rPr>
          <w:rFonts w:asciiTheme="majorBidi" w:hAnsiTheme="majorBidi"/>
          <w:sz w:val="30"/>
          <w:szCs w:val="30"/>
          <w:cs/>
          <w:lang w:eastAsia="x-none"/>
        </w:rPr>
        <w:t>โดยมีรายละเอียด ดังนี้</w:t>
      </w:r>
    </w:p>
    <w:p w14:paraId="5FE9009D" w14:textId="77777777" w:rsidR="001C5F8F" w:rsidRPr="000E6CAD" w:rsidRDefault="001C5F8F" w:rsidP="001C5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cs/>
          <w:lang w:eastAsia="x-none"/>
        </w:rPr>
      </w:pPr>
    </w:p>
    <w:p w14:paraId="71D10335" w14:textId="71E1EF57" w:rsidR="001C5F8F" w:rsidRPr="0028065F" w:rsidRDefault="001C5F8F" w:rsidP="001C5F8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>การ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>จัดสรร</w:t>
      </w: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หุ้นสามัญเพิ่มทุนจำนวนไม่เกิน </w:t>
      </w:r>
      <w:r w:rsidRPr="00AC6678">
        <w:rPr>
          <w:rFonts w:asciiTheme="majorBidi" w:hAnsiTheme="majorBidi"/>
          <w:spacing w:val="-2"/>
          <w:sz w:val="30"/>
          <w:szCs w:val="30"/>
          <w:lang w:eastAsia="x-none"/>
        </w:rPr>
        <w:t>50</w:t>
      </w:r>
      <w:r w:rsidRPr="00AC667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ล้าน</w:t>
      </w: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หุ้น มูลค่าที่ตราไว้ </w:t>
      </w:r>
      <w:r w:rsidRPr="00AC6678">
        <w:rPr>
          <w:rFonts w:asciiTheme="majorBidi" w:hAnsiTheme="majorBidi"/>
          <w:spacing w:val="-2"/>
          <w:sz w:val="30"/>
          <w:szCs w:val="30"/>
          <w:lang w:eastAsia="x-none"/>
        </w:rPr>
        <w:t>0</w:t>
      </w: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Pr="00AC6678">
        <w:rPr>
          <w:rFonts w:asciiTheme="majorBidi" w:hAnsiTheme="majorBidi"/>
          <w:spacing w:val="-2"/>
          <w:sz w:val="30"/>
          <w:szCs w:val="30"/>
          <w:lang w:eastAsia="x-none"/>
        </w:rPr>
        <w:t>50</w:t>
      </w: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บาทต่อหุ้น </w:t>
      </w:r>
      <w:r w:rsidRPr="00AC667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คิดเป็นจำนวนเงิน</w:t>
      </w:r>
      <w:r>
        <w:rPr>
          <w:rFonts w:asciiTheme="majorBidi" w:hAnsiTheme="majorBidi"/>
          <w:spacing w:val="-2"/>
          <w:sz w:val="30"/>
          <w:szCs w:val="30"/>
          <w:cs/>
          <w:lang w:eastAsia="x-none"/>
        </w:rPr>
        <w:br/>
      </w:r>
      <w:r w:rsidRPr="00AC667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ไม่เกิน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 xml:space="preserve">25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ล้านบาท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ในลักษณะเป็นการเพิ่มทุนแบบมอบอำนาจทั่วไป</w:t>
      </w:r>
    </w:p>
    <w:p w14:paraId="7A74EE61" w14:textId="77777777" w:rsidR="001C5F8F" w:rsidRPr="000E6CAD" w:rsidRDefault="001C5F8F" w:rsidP="001C5F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Cs w:val="18"/>
          <w:lang w:eastAsia="x-none"/>
        </w:rPr>
      </w:pPr>
    </w:p>
    <w:p w14:paraId="72E9EF41" w14:textId="77777777" w:rsidR="001C5F8F" w:rsidRDefault="001C5F8F" w:rsidP="001C5F8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C02AAA">
        <w:rPr>
          <w:rFonts w:asciiTheme="majorBidi" w:hAnsiTheme="majorBidi"/>
          <w:sz w:val="30"/>
          <w:szCs w:val="30"/>
          <w:cs/>
          <w:lang w:eastAsia="x-none"/>
        </w:rPr>
        <w:t>เพิ่มทุนจด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ทะเบียนจำนวน </w:t>
      </w:r>
      <w:r>
        <w:rPr>
          <w:rFonts w:asciiTheme="majorBidi" w:hAnsiTheme="majorBidi"/>
          <w:sz w:val="30"/>
          <w:szCs w:val="30"/>
          <w:lang w:eastAsia="x-none"/>
        </w:rPr>
        <w:t xml:space="preserve">10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บาท โดยออกหุ้นสามัญจำนวนไม่เกิน </w:t>
      </w:r>
      <w:r>
        <w:rPr>
          <w:rFonts w:asciiTheme="majorBidi" w:hAnsiTheme="majorBidi"/>
          <w:sz w:val="30"/>
          <w:szCs w:val="30"/>
          <w:lang w:eastAsia="x-none"/>
        </w:rPr>
        <w:t>20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ล้าน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เพื่อรองรับ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การจ่ายหุ้นปันผล</w:t>
      </w:r>
    </w:p>
    <w:p w14:paraId="60F7864F" w14:textId="138C7FBC" w:rsidR="007F7161" w:rsidRPr="000E6CAD" w:rsidRDefault="007F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  <w:lang w:eastAsia="x-none"/>
        </w:rPr>
      </w:pPr>
    </w:p>
    <w:p w14:paraId="4ED27A2C" w14:textId="6CF76B87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0E6CAD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4"/>
          <w:highlight w:val="yellow"/>
          <w:lang w:eastAsia="x-none"/>
        </w:rPr>
      </w:pPr>
    </w:p>
    <w:p w14:paraId="7BA5B8A8" w14:textId="731FAA41" w:rsid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E5BA8">
        <w:rPr>
          <w:rFonts w:asciiTheme="majorBidi" w:hAnsiTheme="majorBidi"/>
          <w:spacing w:val="-2"/>
          <w:sz w:val="30"/>
          <w:szCs w:val="30"/>
          <w:cs/>
          <w:lang w:eastAsia="x-none"/>
        </w:rPr>
        <w:t>รายการบางรายการใน</w:t>
      </w:r>
      <w:r w:rsidR="00F97125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งบ</w:t>
      </w:r>
      <w:r w:rsidR="006A4A1A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แสดงฐานะการเงิน ณ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วันที่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 xml:space="preserve">31 </w:t>
      </w:r>
      <w:r w:rsidR="00221CB4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ธันวาคม</w:t>
      </w:r>
      <w:r w:rsidR="00375ECF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>256</w:t>
      </w:r>
      <w:r w:rsidR="00375ECF" w:rsidRPr="007E5BA8">
        <w:rPr>
          <w:rFonts w:asciiTheme="majorBidi" w:hAnsiTheme="majorBidi"/>
          <w:spacing w:val="-2"/>
          <w:sz w:val="30"/>
          <w:szCs w:val="30"/>
          <w:lang w:eastAsia="x-none"/>
        </w:rPr>
        <w:t>5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 xml:space="preserve"> </w:t>
      </w:r>
      <w:r w:rsidR="007E5BA8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และงบกำไรขาดทุนสำหรับงวดสามเดือน</w:t>
      </w:r>
      <w:r w:rsidR="007E5BA8" w:rsidRPr="007E5BA8">
        <w:rPr>
          <w:rFonts w:asciiTheme="majorBidi" w:hAnsiTheme="majorBidi" w:hint="cs"/>
          <w:sz w:val="30"/>
          <w:szCs w:val="30"/>
          <w:cs/>
          <w:lang w:eastAsia="x-none"/>
        </w:rPr>
        <w:t xml:space="preserve">สิ้นสุดวันที่ </w:t>
      </w:r>
      <w:r w:rsidR="007E5BA8" w:rsidRPr="007E5BA8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="007E5BA8" w:rsidRPr="007E5BA8"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 w:rsidR="007E5BA8" w:rsidRPr="007E5BA8">
        <w:rPr>
          <w:rFonts w:asciiTheme="majorBidi" w:hAnsiTheme="majorBidi"/>
          <w:sz w:val="30"/>
          <w:szCs w:val="30"/>
          <w:lang w:eastAsia="x-none"/>
        </w:rPr>
        <w:t xml:space="preserve">2565 </w:t>
      </w:r>
      <w:r w:rsidRPr="007E5BA8">
        <w:rPr>
          <w:rFonts w:asciiTheme="majorBidi" w:hAnsiTheme="majorBidi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เพื่อวัตถุประสงค์ในการเปรียบเทียบได้มีการ</w:t>
      </w:r>
      <w:r w:rsidR="007E5BA8">
        <w:rPr>
          <w:rFonts w:asciiTheme="majorBidi" w:hAnsiTheme="majorBidi"/>
          <w:sz w:val="30"/>
          <w:szCs w:val="30"/>
          <w:lang w:eastAsia="x-none"/>
        </w:rPr>
        <w:br/>
      </w:r>
      <w:r w:rsidRPr="007E5BA8">
        <w:rPr>
          <w:rFonts w:asciiTheme="majorBidi" w:hAnsiTheme="majorBidi"/>
          <w:sz w:val="30"/>
          <w:szCs w:val="30"/>
          <w:cs/>
          <w:lang w:eastAsia="x-none"/>
        </w:rPr>
        <w:t>จัดประเภทรายการใหม่เพื่อให้สอดคล้องกับการนำเสนองบการเงินระหว่างกาลนี้ ดังนี้</w:t>
      </w:r>
    </w:p>
    <w:p w14:paraId="20D384D7" w14:textId="6D9BDE15" w:rsidR="000E6CAD" w:rsidRPr="000E6CAD" w:rsidRDefault="000E6CAD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080"/>
        <w:gridCol w:w="270"/>
        <w:gridCol w:w="1170"/>
        <w:gridCol w:w="270"/>
        <w:gridCol w:w="1170"/>
      </w:tblGrid>
      <w:tr w:rsidR="000E6CAD" w:rsidRPr="00DE24D3" w14:paraId="4E19BDCF" w14:textId="77777777" w:rsidTr="00954540">
        <w:trPr>
          <w:tblHeader/>
        </w:trPr>
        <w:tc>
          <w:tcPr>
            <w:tcW w:w="4950" w:type="dxa"/>
            <w:vAlign w:val="bottom"/>
          </w:tcPr>
          <w:p w14:paraId="5CEF65E2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6711" w14:textId="77777777" w:rsidR="000E6CAD" w:rsidRPr="000E6CAD" w:rsidRDefault="000E6CAD" w:rsidP="009545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A92DA74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ED387D4" w14:textId="77777777" w:rsidR="000E6CAD" w:rsidRPr="000E6CAD" w:rsidRDefault="000E6CAD" w:rsidP="009545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EBB3D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431EA4E" w14:textId="77777777" w:rsidR="000E6CAD" w:rsidRPr="000E6CAD" w:rsidRDefault="000E6CAD" w:rsidP="009545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9F66F55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E6CAD" w:rsidRPr="00DE24D3" w14:paraId="775827AF" w14:textId="77777777" w:rsidTr="00954540">
        <w:tc>
          <w:tcPr>
            <w:tcW w:w="4950" w:type="dxa"/>
          </w:tcPr>
          <w:p w14:paraId="4C93954D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D3826A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513EF55F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CAD" w14:paraId="138DF3D4" w14:textId="77777777" w:rsidTr="00954540">
        <w:trPr>
          <w:cantSplit/>
        </w:trPr>
        <w:tc>
          <w:tcPr>
            <w:tcW w:w="4950" w:type="dxa"/>
          </w:tcPr>
          <w:p w14:paraId="0BF74D2D" w14:textId="2EE7EAE9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6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งบแสดงฐานะการเงินรวม</w:t>
            </w:r>
          </w:p>
        </w:tc>
        <w:tc>
          <w:tcPr>
            <w:tcW w:w="270" w:type="dxa"/>
          </w:tcPr>
          <w:p w14:paraId="295880B4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E4C90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DBFB9E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0A4ED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D411B6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81F19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6CAD" w:rsidRPr="00E20A33" w14:paraId="58EFF9F9" w14:textId="77777777" w:rsidTr="00954540">
        <w:trPr>
          <w:cantSplit/>
        </w:trPr>
        <w:tc>
          <w:tcPr>
            <w:tcW w:w="4950" w:type="dxa"/>
          </w:tcPr>
          <w:p w14:paraId="47CFB527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C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665684C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ED7E4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8D2D15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73DCB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DA734F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6657B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6CAD" w:rsidRPr="00E20A33" w14:paraId="6343247C" w14:textId="77777777" w:rsidTr="00954540">
        <w:trPr>
          <w:cantSplit/>
        </w:trPr>
        <w:tc>
          <w:tcPr>
            <w:tcW w:w="4950" w:type="dxa"/>
          </w:tcPr>
          <w:p w14:paraId="09559A94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6CAD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70" w:type="dxa"/>
          </w:tcPr>
          <w:p w14:paraId="3417E06E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9AC70" w14:textId="3CCB0090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6CAD">
              <w:rPr>
                <w:rFonts w:ascii="Angsana New" w:hAnsi="Angsana New"/>
                <w:sz w:val="30"/>
                <w:szCs w:val="30"/>
              </w:rPr>
              <w:t>139,806</w:t>
            </w:r>
          </w:p>
        </w:tc>
        <w:tc>
          <w:tcPr>
            <w:tcW w:w="270" w:type="dxa"/>
          </w:tcPr>
          <w:p w14:paraId="7528FB4F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DEF80" w14:textId="2A2C83CB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6CAD">
              <w:rPr>
                <w:rFonts w:ascii="Angsana New" w:hAnsi="Angsana New"/>
                <w:sz w:val="30"/>
                <w:szCs w:val="30"/>
                <w:lang w:val="en-US"/>
              </w:rPr>
              <w:t>13,800</w:t>
            </w:r>
          </w:p>
        </w:tc>
        <w:tc>
          <w:tcPr>
            <w:tcW w:w="270" w:type="dxa"/>
          </w:tcPr>
          <w:p w14:paraId="2319C743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E0CF0" w14:textId="1BE8C1FF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6CAD">
              <w:rPr>
                <w:rFonts w:ascii="Angsana New" w:hAnsi="Angsana New"/>
                <w:sz w:val="30"/>
                <w:szCs w:val="30"/>
                <w:lang w:val="en-US"/>
              </w:rPr>
              <w:t>153,606</w:t>
            </w:r>
          </w:p>
        </w:tc>
      </w:tr>
      <w:tr w:rsidR="000E6CAD" w:rsidRPr="00E20A33" w14:paraId="3D9A579D" w14:textId="77777777" w:rsidTr="00954540">
        <w:trPr>
          <w:cantSplit/>
        </w:trPr>
        <w:tc>
          <w:tcPr>
            <w:tcW w:w="4950" w:type="dxa"/>
          </w:tcPr>
          <w:p w14:paraId="21DB85F6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C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DAEEAD5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3DD9F" w14:textId="5E508BD8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6CAD">
              <w:rPr>
                <w:rFonts w:ascii="Angsana New" w:hAnsi="Angsana New"/>
                <w:sz w:val="30"/>
                <w:szCs w:val="30"/>
                <w:lang w:val="en-US"/>
              </w:rPr>
              <w:t>602,203</w:t>
            </w:r>
          </w:p>
        </w:tc>
        <w:tc>
          <w:tcPr>
            <w:tcW w:w="270" w:type="dxa"/>
          </w:tcPr>
          <w:p w14:paraId="0A09FA80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BBCE5" w14:textId="6D0D9CB3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6CAD">
              <w:rPr>
                <w:rFonts w:ascii="Angsana New" w:hAnsi="Angsana New"/>
                <w:sz w:val="30"/>
                <w:szCs w:val="30"/>
                <w:lang w:val="en-US"/>
              </w:rPr>
              <w:t>(13,800)</w:t>
            </w:r>
          </w:p>
        </w:tc>
        <w:tc>
          <w:tcPr>
            <w:tcW w:w="270" w:type="dxa"/>
          </w:tcPr>
          <w:p w14:paraId="77EA6019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5A726" w14:textId="70FA34C5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6CAD">
              <w:rPr>
                <w:rFonts w:ascii="Angsana New" w:hAnsi="Angsana New"/>
                <w:sz w:val="30"/>
                <w:szCs w:val="30"/>
                <w:lang w:val="en-US"/>
              </w:rPr>
              <w:t>588,403</w:t>
            </w:r>
          </w:p>
        </w:tc>
      </w:tr>
      <w:tr w:rsidR="000E6CAD" w:rsidRPr="00DE24D3" w14:paraId="5D80680D" w14:textId="77777777" w:rsidTr="00954540">
        <w:tc>
          <w:tcPr>
            <w:tcW w:w="4950" w:type="dxa"/>
          </w:tcPr>
          <w:p w14:paraId="651FF0C8" w14:textId="77777777" w:rsidR="000E6CAD" w:rsidRPr="000E6CAD" w:rsidRDefault="000E6CAD" w:rsidP="009545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52531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077EE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5C8F6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B8DF7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6C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11F54D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C6A22" w14:textId="77777777" w:rsidR="000E6CAD" w:rsidRPr="000E6CAD" w:rsidRDefault="000E6CAD" w:rsidP="0095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CA6EB0B" w14:textId="64676941" w:rsidR="009F50EE" w:rsidRPr="000E6CAD" w:rsidRDefault="009F50EE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A86B2E" w:rsidRPr="00B52827" w14:paraId="1CB216E7" w14:textId="77777777" w:rsidTr="00A86B2E">
        <w:trPr>
          <w:tblHeader/>
        </w:trPr>
        <w:tc>
          <w:tcPr>
            <w:tcW w:w="2430" w:type="dxa"/>
          </w:tcPr>
          <w:p w14:paraId="475C1FCE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CFEF9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30E67D5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213E4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86B2E" w:rsidRPr="00B52827" w14:paraId="3AD576B5" w14:textId="77777777" w:rsidTr="00A86B2E">
        <w:trPr>
          <w:tblHeader/>
        </w:trPr>
        <w:tc>
          <w:tcPr>
            <w:tcW w:w="2430" w:type="dxa"/>
          </w:tcPr>
          <w:p w14:paraId="7725662B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14:paraId="70CD800C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6B63317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Pr="000E6CAD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0E6CAD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14:paraId="66D2AE07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B6B36FB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B291F5E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A50702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0A917F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597C90B3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AC7FB85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508E4A7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14:paraId="41388B26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13EF84A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7C7ED4C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BE76237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6AF9725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94644FF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7D1F3AF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C7E3C97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E759A7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672B9D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8011EF9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2E0DF061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7CB7C5F" w14:textId="77777777" w:rsidR="00A86B2E" w:rsidRPr="000E6CAD" w:rsidRDefault="00A86B2E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46F3F21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86B2E" w:rsidRPr="00B52827" w14:paraId="4F649DDE" w14:textId="77777777" w:rsidTr="00A86B2E">
        <w:trPr>
          <w:tblHeader/>
        </w:trPr>
        <w:tc>
          <w:tcPr>
            <w:tcW w:w="2430" w:type="dxa"/>
          </w:tcPr>
          <w:p w14:paraId="2A37CD8E" w14:textId="77777777" w:rsidR="00A86B2E" w:rsidRPr="000E6CAD" w:rsidRDefault="00A86B2E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39D58539" w14:textId="77777777" w:rsidR="00A86B2E" w:rsidRPr="000E6CAD" w:rsidRDefault="00A86B2E" w:rsidP="0005257C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6CA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004D" w:rsidRPr="00E34F2A" w14:paraId="656C53B5" w14:textId="77777777" w:rsidTr="00A86B2E">
        <w:tc>
          <w:tcPr>
            <w:tcW w:w="2430" w:type="dxa"/>
          </w:tcPr>
          <w:p w14:paraId="436F2C1D" w14:textId="767B0B19" w:rsidR="009B004D" w:rsidRPr="000E6CAD" w:rsidRDefault="009B004D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E6CA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1AFC3173" w14:textId="77777777" w:rsidR="009B004D" w:rsidRPr="000E6CAD" w:rsidRDefault="009B004D" w:rsidP="0005257C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01C53E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F8CBC4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21ADFBCA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AA14934" w14:textId="77777777" w:rsidR="009B004D" w:rsidRPr="000E6CAD" w:rsidRDefault="009B004D" w:rsidP="0005257C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821B0C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5455F5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24D20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05BC83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1DD01E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C609A2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004D" w:rsidRPr="00E34F2A" w14:paraId="379EF992" w14:textId="77777777" w:rsidTr="00A86B2E">
        <w:tc>
          <w:tcPr>
            <w:tcW w:w="2430" w:type="dxa"/>
          </w:tcPr>
          <w:p w14:paraId="62093665" w14:textId="7B92F2AF" w:rsidR="009B004D" w:rsidRPr="000E6CAD" w:rsidRDefault="009B004D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1678BE59" w14:textId="5DFD9DFF" w:rsidR="009B004D" w:rsidRPr="000E6CAD" w:rsidRDefault="00E92A73" w:rsidP="00E9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16,761</w:t>
            </w:r>
          </w:p>
        </w:tc>
        <w:tc>
          <w:tcPr>
            <w:tcW w:w="270" w:type="dxa"/>
          </w:tcPr>
          <w:p w14:paraId="312B2743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F8E0164" w14:textId="2D46FDF3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D55C4B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268" w:type="dxa"/>
          </w:tcPr>
          <w:p w14:paraId="65D8412D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3449521C" w14:textId="52CB7A99" w:rsidR="009B004D" w:rsidRPr="000E6CAD" w:rsidRDefault="00E92A73" w:rsidP="00E9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55C4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55C4B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  <w:tc>
          <w:tcPr>
            <w:tcW w:w="270" w:type="dxa"/>
          </w:tcPr>
          <w:p w14:paraId="7BDFD230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8F695B" w14:textId="3189C8AF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7,685</w:t>
            </w:r>
          </w:p>
        </w:tc>
        <w:tc>
          <w:tcPr>
            <w:tcW w:w="270" w:type="dxa"/>
          </w:tcPr>
          <w:p w14:paraId="1CC9B3E2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06A731" w14:textId="20B4E783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1,895</w:t>
            </w:r>
          </w:p>
        </w:tc>
        <w:tc>
          <w:tcPr>
            <w:tcW w:w="270" w:type="dxa"/>
          </w:tcPr>
          <w:p w14:paraId="7748BE37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B645C2" w14:textId="21122279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9,580</w:t>
            </w:r>
          </w:p>
        </w:tc>
      </w:tr>
      <w:tr w:rsidR="009B004D" w14:paraId="7A16FAAE" w14:textId="77777777" w:rsidTr="00A86B2E">
        <w:tc>
          <w:tcPr>
            <w:tcW w:w="2430" w:type="dxa"/>
          </w:tcPr>
          <w:p w14:paraId="68D92490" w14:textId="587DA28F" w:rsidR="009B004D" w:rsidRPr="000E6CAD" w:rsidRDefault="009B004D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6CA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6D5C8FF0" w14:textId="04E3DF95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46,575</w:t>
            </w:r>
          </w:p>
        </w:tc>
        <w:tc>
          <w:tcPr>
            <w:tcW w:w="270" w:type="dxa"/>
          </w:tcPr>
          <w:p w14:paraId="130ACC0C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42A487" w14:textId="1F3EF1F1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(6,</w:t>
            </w:r>
            <w:r w:rsidR="00D55C4B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37AEA36A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41BFE137" w14:textId="0121A257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40,</w:t>
            </w:r>
            <w:r w:rsidR="00D55C4B">
              <w:rPr>
                <w:rFonts w:ascii="Angsana New" w:hAnsi="Angsana New"/>
                <w:sz w:val="28"/>
                <w:szCs w:val="28"/>
                <w:lang w:val="en-US"/>
              </w:rPr>
              <w:t>440</w:t>
            </w:r>
          </w:p>
        </w:tc>
        <w:tc>
          <w:tcPr>
            <w:tcW w:w="270" w:type="dxa"/>
          </w:tcPr>
          <w:p w14:paraId="792FCE4C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0A3937" w14:textId="0C93AB26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22,571</w:t>
            </w:r>
          </w:p>
        </w:tc>
        <w:tc>
          <w:tcPr>
            <w:tcW w:w="270" w:type="dxa"/>
          </w:tcPr>
          <w:p w14:paraId="3541B358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8A11EF" w14:textId="445B9E8A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(1,895)</w:t>
            </w:r>
          </w:p>
        </w:tc>
        <w:tc>
          <w:tcPr>
            <w:tcW w:w="270" w:type="dxa"/>
          </w:tcPr>
          <w:p w14:paraId="2FDEC4EF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35C6C4" w14:textId="62A70771" w:rsidR="009B004D" w:rsidRPr="000E6CAD" w:rsidRDefault="00E92A73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sz w:val="28"/>
                <w:szCs w:val="28"/>
                <w:lang w:val="en-US"/>
              </w:rPr>
              <w:t>20,676</w:t>
            </w:r>
          </w:p>
        </w:tc>
      </w:tr>
      <w:tr w:rsidR="009B004D" w14:paraId="17F92C07" w14:textId="77777777" w:rsidTr="006010FD">
        <w:tc>
          <w:tcPr>
            <w:tcW w:w="2430" w:type="dxa"/>
          </w:tcPr>
          <w:p w14:paraId="5E9BEF3A" w14:textId="66D22635" w:rsidR="009B004D" w:rsidRPr="000E6CAD" w:rsidRDefault="009B004D" w:rsidP="00052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357464" w14:textId="520DB95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BEDE84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B6504" w14:textId="2710AC6D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540F15FB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1CB1B9E" w14:textId="4DEE86FE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EF69A5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B4B256" w14:textId="395D5E11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2A6D74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5B74E" w14:textId="45B39E06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C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462611" w14:textId="77777777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2F4866" w14:textId="64B6ACCD" w:rsidR="009B004D" w:rsidRPr="000E6CAD" w:rsidRDefault="009B004D" w:rsidP="00052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73F3041" w14:textId="00290E6A" w:rsidR="00A86B2E" w:rsidRPr="000E6CAD" w:rsidRDefault="00A86B2E" w:rsidP="000E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</w:p>
    <w:sectPr w:rsidR="00A86B2E" w:rsidRPr="000E6CAD" w:rsidSect="00D83DE3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B7D1A" w14:textId="77777777" w:rsidR="00A87191" w:rsidRDefault="00A87191">
      <w:r>
        <w:separator/>
      </w:r>
    </w:p>
  </w:endnote>
  <w:endnote w:type="continuationSeparator" w:id="0">
    <w:p w14:paraId="78CAE492" w14:textId="77777777" w:rsidR="00A87191" w:rsidRDefault="00A8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30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D934" w14:textId="77777777" w:rsidR="00A87191" w:rsidRDefault="00A87191">
      <w:r>
        <w:separator/>
      </w:r>
    </w:p>
  </w:footnote>
  <w:footnote w:type="continuationSeparator" w:id="0">
    <w:p w14:paraId="4D82EFC8" w14:textId="77777777" w:rsidR="00A87191" w:rsidRDefault="00A87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725725B9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</w:rPr>
      <w:t>สำหรับงวดสามเดือน</w:t>
    </w:r>
    <w:bookmarkStart w:id="12" w:name="_Hlk104556905"/>
    <w:r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4E6751">
      <w:rPr>
        <w:rFonts w:asciiTheme="majorBidi" w:hAnsiTheme="majorBidi" w:cstheme="majorBidi"/>
        <w:bCs/>
        <w:sz w:val="32"/>
        <w:szCs w:val="32"/>
        <w:lang w:val="en-US" w:bidi="th-TH"/>
      </w:rPr>
      <w:t>1</w:t>
    </w:r>
    <w:r w:rsidR="00C11B4B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4E6751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มีนาคม</w:t>
    </w:r>
    <w:r w:rsidR="004E6751"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4E6751">
      <w:rPr>
        <w:rFonts w:asciiTheme="majorBidi" w:hAnsiTheme="majorBidi" w:cstheme="majorBidi"/>
        <w:bCs/>
        <w:sz w:val="32"/>
        <w:szCs w:val="32"/>
        <w:lang w:val="en-US"/>
      </w:rPr>
      <w:t>6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52AD" w14:textId="77777777" w:rsidR="00531916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5462FD9E" w:rsidR="00531916" w:rsidRPr="007D68D9" w:rsidRDefault="00531916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3" w:name="_Hlk97820677"/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4E6751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4E6751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4E6751">
      <w:rPr>
        <w:rFonts w:ascii="Angsana New" w:hAnsi="Angsana New" w:cs="Angsana New"/>
        <w:bCs/>
        <w:sz w:val="32"/>
        <w:szCs w:val="32"/>
        <w:lang w:val="en-US" w:bidi="th-TH"/>
      </w:rPr>
      <w:t>6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3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93C4" w14:textId="77777777" w:rsidR="00EC194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EC1943" w:rsidRPr="00A443A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69DB3D4C" w:rsidR="00EC1943" w:rsidRPr="007D68D9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95E4C">
      <w:rPr>
        <w:rFonts w:ascii="Angsana New" w:hAnsi="Angsana New"/>
        <w:b/>
        <w:sz w:val="32"/>
        <w:szCs w:val="32"/>
      </w:rPr>
      <w:t>3</w:t>
    </w:r>
    <w:r w:rsidR="004E6751">
      <w:rPr>
        <w:rFonts w:ascii="Angsana New" w:hAnsi="Angsana New"/>
        <w:b/>
        <w:sz w:val="32"/>
        <w:szCs w:val="32"/>
      </w:rPr>
      <w:t>1</w:t>
    </w:r>
    <w:r>
      <w:rPr>
        <w:rFonts w:asciiTheme="majorBidi" w:hAnsiTheme="majorBidi" w:cstheme="majorBidi"/>
        <w:bCs/>
        <w:sz w:val="32"/>
        <w:szCs w:val="32"/>
      </w:rPr>
      <w:t xml:space="preserve"> </w:t>
    </w:r>
    <w:r w:rsidR="004E6751">
      <w:rPr>
        <w:rFonts w:asciiTheme="majorBidi" w:hAnsiTheme="majorBidi" w:cstheme="majorBidi" w:hint="cs"/>
        <w:bCs/>
        <w:sz w:val="32"/>
        <w:szCs w:val="32"/>
        <w:cs/>
      </w:rPr>
      <w:t>มีนาคม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Pr="00D95E4C">
      <w:rPr>
        <w:rFonts w:asciiTheme="majorBidi" w:hAnsiTheme="majorBidi" w:cstheme="majorBidi"/>
        <w:b/>
        <w:sz w:val="32"/>
        <w:szCs w:val="32"/>
      </w:rPr>
      <w:t>256</w:t>
    </w:r>
    <w:r w:rsidR="004E6751">
      <w:rPr>
        <w:rFonts w:asciiTheme="majorBidi" w:hAnsiTheme="majorBidi" w:cstheme="majorBidi"/>
        <w:b/>
        <w:sz w:val="32"/>
        <w:szCs w:val="32"/>
      </w:rPr>
      <w:t>6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77777777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</w:rPr>
      <w:t xml:space="preserve">สำหรับงวดสามเดือนสิ้นสุดวันที่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1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มีนาคม</w:t>
    </w:r>
    <w:r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Cs/>
        <w:sz w:val="32"/>
        <w:szCs w:val="32"/>
        <w:lang w:val="en-US"/>
      </w:rPr>
      <w:t>6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5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6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9"/>
  </w:num>
  <w:num w:numId="2" w16cid:durableId="1205369993">
    <w:abstractNumId w:val="4"/>
  </w:num>
  <w:num w:numId="3" w16cid:durableId="909269450">
    <w:abstractNumId w:val="20"/>
  </w:num>
  <w:num w:numId="4" w16cid:durableId="1209954045">
    <w:abstractNumId w:val="7"/>
  </w:num>
  <w:num w:numId="5" w16cid:durableId="266163247">
    <w:abstractNumId w:val="12"/>
  </w:num>
  <w:num w:numId="6" w16cid:durableId="564294472">
    <w:abstractNumId w:val="5"/>
  </w:num>
  <w:num w:numId="7" w16cid:durableId="2098136886">
    <w:abstractNumId w:val="22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3"/>
  </w:num>
  <w:num w:numId="11" w16cid:durableId="1777863236">
    <w:abstractNumId w:val="1"/>
  </w:num>
  <w:num w:numId="12" w16cid:durableId="1745882698">
    <w:abstractNumId w:val="18"/>
  </w:num>
  <w:num w:numId="13" w16cid:durableId="1839806333">
    <w:abstractNumId w:val="16"/>
  </w:num>
  <w:num w:numId="14" w16cid:durableId="1610813399">
    <w:abstractNumId w:val="8"/>
  </w:num>
  <w:num w:numId="15" w16cid:durableId="818769658">
    <w:abstractNumId w:val="13"/>
  </w:num>
  <w:num w:numId="16" w16cid:durableId="1223902590">
    <w:abstractNumId w:val="0"/>
  </w:num>
  <w:num w:numId="17" w16cid:durableId="1495414902">
    <w:abstractNumId w:val="23"/>
  </w:num>
  <w:num w:numId="18" w16cid:durableId="719282783">
    <w:abstractNumId w:val="7"/>
  </w:num>
  <w:num w:numId="19" w16cid:durableId="677924274">
    <w:abstractNumId w:val="7"/>
  </w:num>
  <w:num w:numId="20" w16cid:durableId="893348227">
    <w:abstractNumId w:val="7"/>
  </w:num>
  <w:num w:numId="21" w16cid:durableId="1698921226">
    <w:abstractNumId w:val="7"/>
  </w:num>
  <w:num w:numId="22" w16cid:durableId="1370253826">
    <w:abstractNumId w:val="25"/>
  </w:num>
  <w:num w:numId="23" w16cid:durableId="1113087467">
    <w:abstractNumId w:val="21"/>
  </w:num>
  <w:num w:numId="24" w16cid:durableId="608320117">
    <w:abstractNumId w:val="24"/>
  </w:num>
  <w:num w:numId="25" w16cid:durableId="639043098">
    <w:abstractNumId w:val="7"/>
  </w:num>
  <w:num w:numId="26" w16cid:durableId="277839434">
    <w:abstractNumId w:val="17"/>
  </w:num>
  <w:num w:numId="27" w16cid:durableId="1412241007">
    <w:abstractNumId w:val="6"/>
  </w:num>
  <w:num w:numId="28" w16cid:durableId="103351933">
    <w:abstractNumId w:val="2"/>
  </w:num>
  <w:num w:numId="29" w16cid:durableId="89356188">
    <w:abstractNumId w:val="7"/>
  </w:num>
  <w:num w:numId="30" w16cid:durableId="2034568597">
    <w:abstractNumId w:val="7"/>
  </w:num>
  <w:num w:numId="31" w16cid:durableId="345836626">
    <w:abstractNumId w:val="10"/>
  </w:num>
  <w:num w:numId="32" w16cid:durableId="438842368">
    <w:abstractNumId w:val="7"/>
  </w:num>
  <w:num w:numId="33" w16cid:durableId="1979723836">
    <w:abstractNumId w:val="7"/>
  </w:num>
  <w:num w:numId="34" w16cid:durableId="75714571">
    <w:abstractNumId w:val="15"/>
  </w:num>
  <w:num w:numId="35" w16cid:durableId="1691106212">
    <w:abstractNumId w:val="7"/>
  </w:num>
  <w:num w:numId="36" w16cid:durableId="1698698378">
    <w:abstractNumId w:val="19"/>
  </w:num>
  <w:num w:numId="37" w16cid:durableId="373190320">
    <w:abstractNumId w:val="7"/>
  </w:num>
  <w:num w:numId="38" w16cid:durableId="271130816">
    <w:abstractNumId w:val="7"/>
  </w:num>
  <w:num w:numId="39" w16cid:durableId="1430928647">
    <w:abstractNumId w:val="7"/>
  </w:num>
  <w:num w:numId="40" w16cid:durableId="117422375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751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EB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D00E9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B2E"/>
    <w:rsid w:val="00A86CBA"/>
    <w:rsid w:val="00A86D5B"/>
    <w:rsid w:val="00A87042"/>
    <w:rsid w:val="00A87191"/>
    <w:rsid w:val="00A87200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2134</TotalTime>
  <Pages>11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110</cp:revision>
  <cp:lastPrinted>2023-05-12T10:46:00Z</cp:lastPrinted>
  <dcterms:created xsi:type="dcterms:W3CDTF">2022-11-08T15:55:00Z</dcterms:created>
  <dcterms:modified xsi:type="dcterms:W3CDTF">2023-05-12T10:59:00Z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