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773265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43B4E5EB" w:rsidR="00C13355" w:rsidRPr="0077326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B36294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4BE6747" w14:textId="048F452D" w:rsidR="006D3368" w:rsidRPr="00773265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7732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773265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หุ้นกู้</w:t>
      </w:r>
    </w:p>
    <w:p w14:paraId="6EB0E655" w14:textId="66146697" w:rsidR="00581076" w:rsidRPr="009A3ED8" w:rsidRDefault="005A0745" w:rsidP="009A3ED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773265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773265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480313F8" w14:textId="1CF9F085" w:rsidR="009344BD" w:rsidRDefault="009344BD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A567E6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5E68A4CB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</w:t>
      </w:r>
      <w:r w:rsidR="00395870" w:rsidRPr="00395870">
        <w:rPr>
          <w:rFonts w:ascii="Angsana New" w:hAnsi="Angsana New"/>
          <w:sz w:val="30"/>
          <w:szCs w:val="30"/>
          <w:cs/>
          <w:lang w:val="en-US"/>
        </w:rPr>
        <w:t>กับบุคคลหรือ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589B061D" w14:textId="400536C3" w:rsidR="006D2A99" w:rsidRDefault="006D2A99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366B8887" w14:textId="3E810A86" w:rsidR="00395870" w:rsidRPr="00395870" w:rsidRDefault="00395870" w:rsidP="00395870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395870">
        <w:rPr>
          <w:rFonts w:ascii="Angsana New" w:hAnsi="Angsana New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737978CC" w14:textId="3DA88753" w:rsidR="007B2482" w:rsidRPr="00455790" w:rsidRDefault="000D77DB" w:rsidP="00CE7167">
      <w:pPr>
        <w:pStyle w:val="Ang15"/>
      </w:pPr>
      <w:r>
        <w:rPr>
          <w:cs/>
        </w:rPr>
        <w:br w:type="page"/>
      </w:r>
      <w:r w:rsidR="00203EEF" w:rsidRPr="0045579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455790">
        <w:rPr>
          <w:rFonts w:hint="cs"/>
          <w:cs/>
        </w:rPr>
        <w:t>ระหว่างกาล</w:t>
      </w:r>
      <w:r w:rsidR="00203EEF" w:rsidRPr="00455790">
        <w:rPr>
          <w:cs/>
        </w:rPr>
        <w:t>นี้</w:t>
      </w:r>
    </w:p>
    <w:p w14:paraId="161C1EED" w14:textId="77777777" w:rsidR="00B7732B" w:rsidRPr="00455790" w:rsidRDefault="00B7732B" w:rsidP="00CE7167">
      <w:pPr>
        <w:pStyle w:val="Caption"/>
        <w:numPr>
          <w:ilvl w:val="0"/>
          <w:numId w:val="0"/>
        </w:numPr>
        <w:ind w:left="900"/>
      </w:pPr>
    </w:p>
    <w:p w14:paraId="4FDB2477" w14:textId="3441B4F4" w:rsidR="007B2482" w:rsidRPr="00455790" w:rsidRDefault="00203EEF" w:rsidP="00CE7167">
      <w:pPr>
        <w:pStyle w:val="Ang15"/>
        <w:rPr>
          <w:lang w:val="en-US"/>
        </w:rPr>
      </w:pPr>
      <w:r w:rsidRPr="00455790">
        <w:rPr>
          <w:cs/>
        </w:rPr>
        <w:t>งบการเงิน</w:t>
      </w:r>
      <w:r w:rsidR="00C41850" w:rsidRPr="00455790">
        <w:rPr>
          <w:rFonts w:hint="cs"/>
          <w:cs/>
        </w:rPr>
        <w:t>ระหว่างกาล</w:t>
      </w:r>
      <w:r w:rsidRPr="00455790">
        <w:rPr>
          <w:cs/>
        </w:rPr>
        <w:t>นี</w:t>
      </w:r>
      <w:r w:rsidR="00800E16" w:rsidRPr="00455790">
        <w:rPr>
          <w:cs/>
        </w:rPr>
        <w:t>้ได้รับอนุมัติให้ออกงบการเงิน</w:t>
      </w:r>
      <w:r w:rsidRPr="00455790">
        <w:rPr>
          <w:cs/>
        </w:rPr>
        <w:t>จาก</w:t>
      </w:r>
      <w:r w:rsidR="00732BAC" w:rsidRPr="00455790">
        <w:rPr>
          <w:cs/>
        </w:rPr>
        <w:t>คณะกรรมการตรวจสอบตามการมอบหมายจากคณะกรรมการบริษัท</w:t>
      </w:r>
      <w:r w:rsidRPr="00455790">
        <w:rPr>
          <w:cs/>
        </w:rPr>
        <w:t xml:space="preserve"> เมื่อวันที่</w:t>
      </w:r>
      <w:r w:rsidR="00502377" w:rsidRPr="00455790">
        <w:rPr>
          <w:rFonts w:hint="cs"/>
          <w:cs/>
        </w:rPr>
        <w:t xml:space="preserve"> </w:t>
      </w:r>
      <w:r w:rsidR="00395870">
        <w:rPr>
          <w:lang w:val="en-US"/>
        </w:rPr>
        <w:t xml:space="preserve">9 </w:t>
      </w:r>
      <w:r w:rsidR="00395870">
        <w:rPr>
          <w:rFonts w:hint="cs"/>
          <w:cs/>
          <w:lang w:val="en-US"/>
        </w:rPr>
        <w:t xml:space="preserve">พฤษภาคม </w:t>
      </w:r>
      <w:r w:rsidR="00395870">
        <w:rPr>
          <w:lang w:val="en-US"/>
        </w:rPr>
        <w:t>2566</w:t>
      </w:r>
    </w:p>
    <w:p w14:paraId="2512D62E" w14:textId="77777777" w:rsidR="00B7732B" w:rsidRPr="00455790" w:rsidRDefault="00B7732B" w:rsidP="00CE7167">
      <w:pPr>
        <w:pStyle w:val="Caption"/>
        <w:numPr>
          <w:ilvl w:val="0"/>
          <w:numId w:val="0"/>
        </w:numPr>
        <w:ind w:left="900"/>
        <w:rPr>
          <w:lang w:val="en-GB"/>
        </w:rPr>
      </w:pPr>
    </w:p>
    <w:p w14:paraId="62B1FADB" w14:textId="77777777" w:rsidR="007B2482" w:rsidRPr="00455790" w:rsidRDefault="007B2482" w:rsidP="00CE7167">
      <w:pPr>
        <w:pStyle w:val="Caption"/>
        <w:ind w:left="549" w:hanging="549"/>
      </w:pPr>
      <w:r w:rsidRPr="00455790">
        <w:rPr>
          <w:cs/>
        </w:rPr>
        <w:t>เกณฑ์</w:t>
      </w:r>
      <w:r w:rsidRPr="00455790">
        <w:rPr>
          <w:rFonts w:hint="cs"/>
          <w:cs/>
        </w:rPr>
        <w:t>การจัดทำงบการเงิน</w:t>
      </w:r>
      <w:r w:rsidR="00AA3030" w:rsidRPr="00455790">
        <w:rPr>
          <w:rFonts w:hint="cs"/>
          <w:cs/>
        </w:rPr>
        <w:t>ระหว่างกาล</w:t>
      </w:r>
    </w:p>
    <w:p w14:paraId="60F17F6B" w14:textId="77777777" w:rsidR="007B2482" w:rsidRPr="00455790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2AC094D7" w14:textId="3B44967F" w:rsidR="007A7AC4" w:rsidRPr="00455790" w:rsidRDefault="007A7AC4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34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455790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 w:rsidRPr="0045579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455790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6775CD">
        <w:rPr>
          <w:rFonts w:ascii="Angsana New" w:hAnsi="Angsana New"/>
          <w:spacing w:val="2"/>
          <w:sz w:val="30"/>
          <w:szCs w:val="30"/>
          <w:lang w:val="en-US"/>
        </w:rPr>
        <w:t>5</w:t>
      </w:r>
      <w:r w:rsidRPr="00455790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37724DEB" w14:textId="77777777" w:rsidR="0074609D" w:rsidRPr="00455790" w:rsidRDefault="0074609D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362F70B" w14:textId="47A7E146" w:rsidR="002C5ECA" w:rsidRPr="00455790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6775CD">
        <w:rPr>
          <w:rFonts w:ascii="Angsana New" w:hAnsi="Angsana New"/>
          <w:spacing w:val="2"/>
          <w:sz w:val="30"/>
          <w:szCs w:val="30"/>
          <w:lang w:val="en-US"/>
        </w:rPr>
        <w:t>5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692B71EE" w14:textId="77777777" w:rsidR="00F12AB9" w:rsidRPr="00455790" w:rsidRDefault="00F12AB9" w:rsidP="007A7AC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63C9D6" w14:textId="30CEF006" w:rsidR="007B2482" w:rsidRPr="00455790" w:rsidRDefault="0000702A" w:rsidP="00435278">
      <w:pPr>
        <w:pStyle w:val="Caption"/>
        <w:rPr>
          <w:cs/>
        </w:rPr>
      </w:pPr>
      <w:r w:rsidRPr="00455790">
        <w:rPr>
          <w:rFonts w:hint="cs"/>
          <w:cs/>
        </w:rPr>
        <w:t>บุคคลหรือ</w:t>
      </w:r>
      <w:r w:rsidR="007B2482" w:rsidRPr="00455790">
        <w:rPr>
          <w:cs/>
        </w:rPr>
        <w:t>กิจการที่เกี่ยวข้องกัน</w:t>
      </w:r>
    </w:p>
    <w:p w14:paraId="1F42FC6C" w14:textId="77777777" w:rsidR="00CF2B36" w:rsidRPr="00455790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7C5EAC" w14:textId="49F1990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55790">
        <w:rPr>
          <w:rFonts w:ascii="Angsana New" w:hAnsi="Angsana New" w:hint="cs"/>
          <w:sz w:val="30"/>
          <w:szCs w:val="30"/>
          <w:cs/>
        </w:rPr>
        <w:t>บริษัทใหญ่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บริษัทย่อย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="00AA69F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45579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F04358" w:rsidRPr="00455790">
        <w:rPr>
          <w:rFonts w:ascii="Angsana New" w:hAnsi="Angsana New"/>
          <w:sz w:val="30"/>
          <w:szCs w:val="30"/>
          <w:lang w:val="en-US"/>
        </w:rPr>
        <w:t>4</w:t>
      </w:r>
      <w:r w:rsidRPr="0045579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45579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455790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A1C525" w14:textId="14707F13" w:rsidR="00AC5D2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55790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455790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455790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45579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971B3" w:rsidRPr="00455790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455790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="00455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 w:rsidRPr="00455790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AA69FA">
        <w:rPr>
          <w:rFonts w:ascii="Angsana New" w:hAnsi="Angsana New"/>
          <w:spacing w:val="-4"/>
          <w:sz w:val="30"/>
          <w:szCs w:val="30"/>
          <w:lang w:val="en-US"/>
        </w:rPr>
        <w:t>6</w:t>
      </w:r>
    </w:p>
    <w:p w14:paraId="61631DD0" w14:textId="13BFCFB0" w:rsidR="00AC5D2D" w:rsidRPr="00455790" w:rsidRDefault="00AC5D2D">
      <w:pPr>
        <w:spacing w:line="240" w:lineRule="auto"/>
        <w:rPr>
          <w:rFonts w:ascii="Angsana New" w:hAnsi="Angsana New"/>
          <w:spacing w:val="-4"/>
          <w:sz w:val="30"/>
          <w:szCs w:val="30"/>
          <w:lang w:val="en-US"/>
        </w:rPr>
      </w:pPr>
    </w:p>
    <w:p w14:paraId="059FC9DC" w14:textId="77777777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9"/>
        <w:gridCol w:w="1131"/>
        <w:gridCol w:w="240"/>
        <w:gridCol w:w="1200"/>
        <w:gridCol w:w="268"/>
        <w:gridCol w:w="1169"/>
        <w:gridCol w:w="270"/>
        <w:gridCol w:w="1173"/>
      </w:tblGrid>
      <w:tr w:rsidR="006C1F45" w:rsidRPr="00C54974" w14:paraId="3853325A" w14:textId="77777777" w:rsidTr="00A33091">
        <w:trPr>
          <w:cantSplit/>
          <w:trHeight w:val="397"/>
          <w:tblHeader/>
        </w:trPr>
        <w:tc>
          <w:tcPr>
            <w:tcW w:w="3729" w:type="dxa"/>
          </w:tcPr>
          <w:p w14:paraId="178DB035" w14:textId="77777777" w:rsidR="006C1F45" w:rsidRPr="00A6418F" w:rsidRDefault="006C1F45" w:rsidP="00A33091">
            <w:pPr>
              <w:ind w:left="250" w:right="2" w:hanging="250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lastRenderedPageBreak/>
              <w:t>รายการที่สำคัญกับบุคคลหรือกิจการ</w:t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</w:rPr>
              <w:br/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2571" w:type="dxa"/>
            <w:gridSpan w:val="3"/>
          </w:tcPr>
          <w:p w14:paraId="31AD975A" w14:textId="77777777" w:rsidR="006C1F45" w:rsidRPr="00C54974" w:rsidRDefault="006C1F45" w:rsidP="00A330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B943714" w14:textId="77777777" w:rsidR="006C1F45" w:rsidRPr="00C54974" w:rsidRDefault="006C1F45" w:rsidP="00A3309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3011DCDF" w14:textId="77777777" w:rsidR="006C1F45" w:rsidRPr="00C54974" w:rsidRDefault="006C1F45" w:rsidP="00A3309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F45" w:rsidRPr="00C54974" w14:paraId="27C898A2" w14:textId="77777777" w:rsidTr="00A33091">
        <w:trPr>
          <w:cantSplit/>
          <w:trHeight w:val="397"/>
          <w:tblHeader/>
        </w:trPr>
        <w:tc>
          <w:tcPr>
            <w:tcW w:w="3729" w:type="dxa"/>
          </w:tcPr>
          <w:p w14:paraId="6ABF6A47" w14:textId="77777777" w:rsidR="006C1F45" w:rsidRPr="00D510C3" w:rsidRDefault="006C1F45" w:rsidP="00A33091">
            <w:pPr>
              <w:ind w:right="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 xml:space="preserve">1 </w:t>
            </w: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1131" w:type="dxa"/>
            <w:vAlign w:val="bottom"/>
          </w:tcPr>
          <w:p w14:paraId="4C5D1FDA" w14:textId="77777777" w:rsidR="006C1F45" w:rsidRPr="00C54974" w:rsidRDefault="006C1F45" w:rsidP="00A3309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0" w:type="dxa"/>
          </w:tcPr>
          <w:p w14:paraId="2B9BC3EA" w14:textId="77777777" w:rsidR="006C1F45" w:rsidRPr="00C54974" w:rsidRDefault="006C1F45" w:rsidP="00A330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1B7BA0F" w14:textId="77777777" w:rsidR="006C1F45" w:rsidRPr="004715A3" w:rsidRDefault="006C1F45" w:rsidP="00A330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68" w:type="dxa"/>
          </w:tcPr>
          <w:p w14:paraId="506980F4" w14:textId="77777777" w:rsidR="006C1F45" w:rsidRPr="00C54974" w:rsidRDefault="006C1F45" w:rsidP="00A3309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A84F09F" w14:textId="77777777" w:rsidR="006C1F45" w:rsidRPr="00C54974" w:rsidRDefault="006C1F45" w:rsidP="00A3309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590FF7C0" w14:textId="77777777" w:rsidR="006C1F45" w:rsidRPr="00C54974" w:rsidRDefault="006C1F45" w:rsidP="00A33091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4A0617B" w14:textId="77777777" w:rsidR="006C1F45" w:rsidRPr="00C54974" w:rsidRDefault="006C1F45" w:rsidP="00A3309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6C1F45" w:rsidRPr="00C54974" w14:paraId="63DE6AEC" w14:textId="77777777" w:rsidTr="00A33091">
        <w:trPr>
          <w:cantSplit/>
          <w:trHeight w:val="397"/>
          <w:tblHeader/>
        </w:trPr>
        <w:tc>
          <w:tcPr>
            <w:tcW w:w="3729" w:type="dxa"/>
          </w:tcPr>
          <w:p w14:paraId="5594365F" w14:textId="77777777" w:rsidR="006C1F45" w:rsidRPr="00C54974" w:rsidRDefault="006C1F45" w:rsidP="00A33091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1" w:type="dxa"/>
            <w:gridSpan w:val="7"/>
          </w:tcPr>
          <w:p w14:paraId="31F6CB34" w14:textId="77777777" w:rsidR="006C1F45" w:rsidRPr="00C54974" w:rsidRDefault="006C1F45" w:rsidP="00A3309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1F45" w:rsidRPr="00C54974" w14:paraId="2E3A5D08" w14:textId="77777777" w:rsidTr="00A33091">
        <w:tc>
          <w:tcPr>
            <w:tcW w:w="3729" w:type="dxa"/>
          </w:tcPr>
          <w:p w14:paraId="66B8C230" w14:textId="77777777" w:rsidR="006C1F45" w:rsidRPr="00C54974" w:rsidRDefault="006C1F45" w:rsidP="00A33091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31" w:type="dxa"/>
          </w:tcPr>
          <w:p w14:paraId="58FE9F33" w14:textId="77777777" w:rsidR="006C1F45" w:rsidRPr="00C54974" w:rsidRDefault="006C1F45" w:rsidP="00A33091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B2E59B8" w14:textId="77777777" w:rsidR="006C1F45" w:rsidRPr="00C54974" w:rsidRDefault="006C1F45" w:rsidP="00A33091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C34BAC9" w14:textId="77777777" w:rsidR="006C1F45" w:rsidRPr="00C54974" w:rsidRDefault="006C1F45" w:rsidP="00A33091">
            <w:pPr>
              <w:tabs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DEEB426" w14:textId="77777777" w:rsidR="006C1F45" w:rsidRPr="00C54974" w:rsidRDefault="006C1F45" w:rsidP="00A33091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981C47D" w14:textId="77777777" w:rsidR="006C1F45" w:rsidRPr="00C54974" w:rsidRDefault="006C1F45" w:rsidP="00A33091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BA91B" w14:textId="77777777" w:rsidR="006C1F45" w:rsidRPr="00C54974" w:rsidRDefault="006C1F45" w:rsidP="00A33091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1734567" w14:textId="77777777" w:rsidR="006C1F45" w:rsidRPr="00C54974" w:rsidRDefault="006C1F45" w:rsidP="00A33091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95E" w:rsidRPr="00C54974" w14:paraId="594E247E" w14:textId="77777777" w:rsidTr="00A33091">
        <w:tc>
          <w:tcPr>
            <w:tcW w:w="3729" w:type="dxa"/>
          </w:tcPr>
          <w:p w14:paraId="100FC2DE" w14:textId="77777777" w:rsidR="007C595E" w:rsidRPr="00C54974" w:rsidRDefault="007C595E" w:rsidP="007C595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31" w:type="dxa"/>
            <w:shd w:val="clear" w:color="auto" w:fill="auto"/>
          </w:tcPr>
          <w:p w14:paraId="47B372A6" w14:textId="38DFC90E" w:rsidR="007C595E" w:rsidRPr="00C54974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808,452</w:t>
            </w:r>
          </w:p>
        </w:tc>
        <w:tc>
          <w:tcPr>
            <w:tcW w:w="240" w:type="dxa"/>
          </w:tcPr>
          <w:p w14:paraId="4A422664" w14:textId="77777777" w:rsidR="007C595E" w:rsidRPr="00C54974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6C7AD3B" w14:textId="77777777" w:rsidR="007C595E" w:rsidRPr="00C54974" w:rsidRDefault="007C595E" w:rsidP="007C595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648,669</w:t>
            </w:r>
          </w:p>
        </w:tc>
        <w:tc>
          <w:tcPr>
            <w:tcW w:w="268" w:type="dxa"/>
          </w:tcPr>
          <w:p w14:paraId="154DA7A6" w14:textId="77777777" w:rsidR="007C595E" w:rsidRPr="00C54974" w:rsidRDefault="007C595E" w:rsidP="007C59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F253E67" w14:textId="24725319" w:rsidR="007C595E" w:rsidRPr="001F3A56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808,452</w:t>
            </w:r>
          </w:p>
        </w:tc>
        <w:tc>
          <w:tcPr>
            <w:tcW w:w="270" w:type="dxa"/>
          </w:tcPr>
          <w:p w14:paraId="32D7F0FA" w14:textId="77777777" w:rsidR="007C595E" w:rsidRPr="00C54974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446E74" w14:textId="77777777" w:rsidR="007C595E" w:rsidRPr="00C54974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648,669</w:t>
            </w:r>
          </w:p>
        </w:tc>
      </w:tr>
      <w:tr w:rsidR="007C595E" w:rsidRPr="00C54974" w14:paraId="0576FEAA" w14:textId="77777777" w:rsidTr="00A33091">
        <w:tc>
          <w:tcPr>
            <w:tcW w:w="3729" w:type="dxa"/>
          </w:tcPr>
          <w:p w14:paraId="25DAD323" w14:textId="77777777" w:rsidR="007C595E" w:rsidRPr="00C54974" w:rsidRDefault="007C595E" w:rsidP="007C595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31" w:type="dxa"/>
            <w:shd w:val="clear" w:color="auto" w:fill="auto"/>
          </w:tcPr>
          <w:p w14:paraId="56E2A5A1" w14:textId="7C30F3CD" w:rsidR="007C595E" w:rsidRPr="00C54974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1,147,060</w:t>
            </w:r>
          </w:p>
        </w:tc>
        <w:tc>
          <w:tcPr>
            <w:tcW w:w="240" w:type="dxa"/>
          </w:tcPr>
          <w:p w14:paraId="4FF8E901" w14:textId="77777777" w:rsidR="007C595E" w:rsidRPr="00C54974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B0FAB33" w14:textId="77777777" w:rsidR="007C595E" w:rsidRPr="00C54974" w:rsidRDefault="007C595E" w:rsidP="007C595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931,051</w:t>
            </w:r>
          </w:p>
        </w:tc>
        <w:tc>
          <w:tcPr>
            <w:tcW w:w="268" w:type="dxa"/>
          </w:tcPr>
          <w:p w14:paraId="43278337" w14:textId="77777777" w:rsidR="007C595E" w:rsidRPr="00C54974" w:rsidRDefault="007C595E" w:rsidP="007C59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DE1BDF4" w14:textId="50EAB475" w:rsidR="007C595E" w:rsidRPr="001F3A56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1,147,060</w:t>
            </w:r>
          </w:p>
        </w:tc>
        <w:tc>
          <w:tcPr>
            <w:tcW w:w="270" w:type="dxa"/>
          </w:tcPr>
          <w:p w14:paraId="384125D6" w14:textId="77777777" w:rsidR="007C595E" w:rsidRPr="00C54974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65567AC" w14:textId="77777777" w:rsidR="007C595E" w:rsidRPr="00C54974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931,051</w:t>
            </w:r>
          </w:p>
        </w:tc>
      </w:tr>
      <w:tr w:rsidR="007C595E" w:rsidRPr="00C54974" w14:paraId="623D26CC" w14:textId="77777777" w:rsidTr="00A33091">
        <w:tc>
          <w:tcPr>
            <w:tcW w:w="3729" w:type="dxa"/>
          </w:tcPr>
          <w:p w14:paraId="411476AE" w14:textId="77777777" w:rsidR="007C595E" w:rsidRPr="00C54974" w:rsidRDefault="007C595E" w:rsidP="007C595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4919D085" w14:textId="7D05F7E1" w:rsidR="007C595E" w:rsidRPr="00C54974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1,435</w:t>
            </w:r>
          </w:p>
        </w:tc>
        <w:tc>
          <w:tcPr>
            <w:tcW w:w="240" w:type="dxa"/>
          </w:tcPr>
          <w:p w14:paraId="7E6159F3" w14:textId="77777777" w:rsidR="007C595E" w:rsidRPr="00C54974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7C4C519" w14:textId="77777777" w:rsidR="007C595E" w:rsidRPr="00C54974" w:rsidRDefault="007C595E" w:rsidP="007C595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1,164</w:t>
            </w:r>
          </w:p>
        </w:tc>
        <w:tc>
          <w:tcPr>
            <w:tcW w:w="268" w:type="dxa"/>
          </w:tcPr>
          <w:p w14:paraId="52CA39CE" w14:textId="77777777" w:rsidR="007C595E" w:rsidRPr="00C54974" w:rsidRDefault="007C595E" w:rsidP="007C59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3187911" w14:textId="5719C631" w:rsidR="007C595E" w:rsidRPr="001F3A56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1,435</w:t>
            </w:r>
          </w:p>
        </w:tc>
        <w:tc>
          <w:tcPr>
            <w:tcW w:w="270" w:type="dxa"/>
          </w:tcPr>
          <w:p w14:paraId="4CE943DD" w14:textId="77777777" w:rsidR="007C595E" w:rsidRPr="00C54974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BDD4217" w14:textId="77777777" w:rsidR="007C595E" w:rsidRPr="00C54974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1,164</w:t>
            </w:r>
          </w:p>
        </w:tc>
      </w:tr>
      <w:tr w:rsidR="007C595E" w:rsidRPr="00C54974" w14:paraId="229D9FE5" w14:textId="77777777" w:rsidTr="00A33091">
        <w:tc>
          <w:tcPr>
            <w:tcW w:w="3729" w:type="dxa"/>
          </w:tcPr>
          <w:p w14:paraId="5F065406" w14:textId="77777777" w:rsidR="007C595E" w:rsidRPr="00C54974" w:rsidRDefault="007C595E" w:rsidP="007C595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31" w:type="dxa"/>
            <w:shd w:val="clear" w:color="auto" w:fill="auto"/>
          </w:tcPr>
          <w:p w14:paraId="10D243F2" w14:textId="69036F0B" w:rsidR="007C595E" w:rsidRPr="00C54974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240" w:type="dxa"/>
          </w:tcPr>
          <w:p w14:paraId="6D85659D" w14:textId="77777777" w:rsidR="007C595E" w:rsidRPr="00C54974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1983BE9" w14:textId="77777777" w:rsidR="007C595E" w:rsidRPr="00C54974" w:rsidRDefault="007C595E" w:rsidP="007C595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268" w:type="dxa"/>
          </w:tcPr>
          <w:p w14:paraId="383F277F" w14:textId="77777777" w:rsidR="007C595E" w:rsidRPr="00C54974" w:rsidRDefault="007C595E" w:rsidP="007C59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9DB0269" w14:textId="12D52FE7" w:rsidR="007C595E" w:rsidRPr="001F3A56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270" w:type="dxa"/>
          </w:tcPr>
          <w:p w14:paraId="11F856BB" w14:textId="77777777" w:rsidR="007C595E" w:rsidRPr="00C54974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F23FC93" w14:textId="77777777" w:rsidR="007C595E" w:rsidRPr="00C54974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23,445</w:t>
            </w:r>
          </w:p>
        </w:tc>
      </w:tr>
      <w:tr w:rsidR="007C595E" w:rsidRPr="00C54974" w14:paraId="44C85320" w14:textId="77777777" w:rsidTr="00A33091">
        <w:tc>
          <w:tcPr>
            <w:tcW w:w="3729" w:type="dxa"/>
          </w:tcPr>
          <w:p w14:paraId="140BDDD9" w14:textId="77777777" w:rsidR="007C595E" w:rsidRPr="00C54974" w:rsidRDefault="007C595E" w:rsidP="007C595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บริหาร</w:t>
            </w:r>
          </w:p>
        </w:tc>
        <w:tc>
          <w:tcPr>
            <w:tcW w:w="1131" w:type="dxa"/>
            <w:shd w:val="clear" w:color="auto" w:fill="auto"/>
          </w:tcPr>
          <w:p w14:paraId="264A9684" w14:textId="43C7E006" w:rsidR="007C595E" w:rsidRPr="00C54974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40" w:type="dxa"/>
          </w:tcPr>
          <w:p w14:paraId="167D00C6" w14:textId="77777777" w:rsidR="007C595E" w:rsidRPr="00C54974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49375F5" w14:textId="77777777" w:rsidR="007C595E" w:rsidRPr="00C54974" w:rsidRDefault="007C595E" w:rsidP="007C595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68" w:type="dxa"/>
          </w:tcPr>
          <w:p w14:paraId="38212387" w14:textId="77777777" w:rsidR="007C595E" w:rsidRPr="00C54974" w:rsidRDefault="007C595E" w:rsidP="007C59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A5CBE9E" w14:textId="179B6C30" w:rsidR="007C595E" w:rsidRPr="001F3A56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70" w:type="dxa"/>
          </w:tcPr>
          <w:p w14:paraId="0309A5AB" w14:textId="77777777" w:rsidR="007C595E" w:rsidRPr="00C54974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2544AC" w14:textId="77777777" w:rsidR="007C595E" w:rsidRPr="00C54974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</w:tr>
      <w:tr w:rsidR="007C595E" w:rsidRPr="00D0227B" w14:paraId="087C9589" w14:textId="77777777" w:rsidTr="00A33091">
        <w:tc>
          <w:tcPr>
            <w:tcW w:w="3729" w:type="dxa"/>
          </w:tcPr>
          <w:p w14:paraId="5429DEE5" w14:textId="77777777" w:rsidR="007C595E" w:rsidRDefault="007C595E" w:rsidP="007C595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7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  <w:shd w:val="clear" w:color="auto" w:fill="auto"/>
          </w:tcPr>
          <w:p w14:paraId="6558E316" w14:textId="65EA16A7" w:rsidR="007C595E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2,363</w:t>
            </w:r>
          </w:p>
        </w:tc>
        <w:tc>
          <w:tcPr>
            <w:tcW w:w="240" w:type="dxa"/>
            <w:shd w:val="clear" w:color="auto" w:fill="auto"/>
          </w:tcPr>
          <w:p w14:paraId="1E0CB26A" w14:textId="77777777" w:rsidR="007C595E" w:rsidRPr="00D0227B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82543CE" w14:textId="77777777" w:rsidR="007C595E" w:rsidRPr="00D0227B" w:rsidRDefault="007C595E" w:rsidP="007C595E">
            <w:pPr>
              <w:tabs>
                <w:tab w:val="decimal" w:pos="97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2,336</w:t>
            </w:r>
          </w:p>
        </w:tc>
        <w:tc>
          <w:tcPr>
            <w:tcW w:w="268" w:type="dxa"/>
            <w:shd w:val="clear" w:color="auto" w:fill="auto"/>
          </w:tcPr>
          <w:p w14:paraId="78A7119F" w14:textId="77777777" w:rsidR="007C595E" w:rsidRPr="00D0227B" w:rsidRDefault="007C595E" w:rsidP="007C59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C5BEE28" w14:textId="40923AEA" w:rsidR="007C595E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2,363</w:t>
            </w:r>
          </w:p>
        </w:tc>
        <w:tc>
          <w:tcPr>
            <w:tcW w:w="270" w:type="dxa"/>
          </w:tcPr>
          <w:p w14:paraId="2DCC55DD" w14:textId="77777777" w:rsidR="007C595E" w:rsidRPr="00C54974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306D741" w14:textId="77777777" w:rsidR="007C595E" w:rsidRPr="00D0227B" w:rsidRDefault="007C595E" w:rsidP="007C595E">
            <w:pPr>
              <w:tabs>
                <w:tab w:val="decimal" w:pos="951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2,336</w:t>
            </w:r>
          </w:p>
        </w:tc>
      </w:tr>
      <w:tr w:rsidR="007C595E" w:rsidRPr="00C54974" w14:paraId="2828DF2E" w14:textId="77777777" w:rsidTr="00A33091">
        <w:tc>
          <w:tcPr>
            <w:tcW w:w="3729" w:type="dxa"/>
          </w:tcPr>
          <w:p w14:paraId="2E814FBC" w14:textId="77777777" w:rsidR="007C595E" w:rsidRPr="00C54974" w:rsidRDefault="007C595E" w:rsidP="007C595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31DCA428" w14:textId="6073E1A7" w:rsidR="007C595E" w:rsidRPr="00D0227B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4,383</w:t>
            </w:r>
          </w:p>
        </w:tc>
        <w:tc>
          <w:tcPr>
            <w:tcW w:w="240" w:type="dxa"/>
            <w:shd w:val="clear" w:color="auto" w:fill="auto"/>
          </w:tcPr>
          <w:p w14:paraId="78926998" w14:textId="77777777" w:rsidR="007C595E" w:rsidRPr="00D0227B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3E9EEF8" w14:textId="77777777" w:rsidR="007C595E" w:rsidRPr="00D0227B" w:rsidRDefault="007C595E" w:rsidP="007C595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4,351</w:t>
            </w:r>
          </w:p>
        </w:tc>
        <w:tc>
          <w:tcPr>
            <w:tcW w:w="268" w:type="dxa"/>
            <w:shd w:val="clear" w:color="auto" w:fill="auto"/>
          </w:tcPr>
          <w:p w14:paraId="60817895" w14:textId="77777777" w:rsidR="007C595E" w:rsidRPr="00D0227B" w:rsidRDefault="007C595E" w:rsidP="007C59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1FBD9D2" w14:textId="44EAF5CE" w:rsidR="007C595E" w:rsidRPr="00D0227B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4,383</w:t>
            </w:r>
          </w:p>
        </w:tc>
        <w:tc>
          <w:tcPr>
            <w:tcW w:w="270" w:type="dxa"/>
          </w:tcPr>
          <w:p w14:paraId="15E04A7F" w14:textId="77777777" w:rsidR="007C595E" w:rsidRPr="00C54974" w:rsidRDefault="007C595E" w:rsidP="007C595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96B19E" w14:textId="77777777" w:rsidR="007C595E" w:rsidRPr="00C54974" w:rsidRDefault="007C595E" w:rsidP="007C595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4,351</w:t>
            </w:r>
          </w:p>
        </w:tc>
      </w:tr>
      <w:tr w:rsidR="008D7655" w:rsidRPr="00C54974" w14:paraId="66F490CF" w14:textId="77777777" w:rsidTr="00A33091">
        <w:tc>
          <w:tcPr>
            <w:tcW w:w="3729" w:type="dxa"/>
          </w:tcPr>
          <w:p w14:paraId="6D91F721" w14:textId="0523AB1F" w:rsidR="008D7655" w:rsidRDefault="008D7655" w:rsidP="008D765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31" w:type="dxa"/>
            <w:shd w:val="clear" w:color="auto" w:fill="auto"/>
          </w:tcPr>
          <w:p w14:paraId="13C2AADF" w14:textId="579A3885" w:rsidR="008D7655" w:rsidRPr="007C595E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531,000</w:t>
            </w:r>
          </w:p>
        </w:tc>
        <w:tc>
          <w:tcPr>
            <w:tcW w:w="240" w:type="dxa"/>
            <w:shd w:val="clear" w:color="auto" w:fill="auto"/>
          </w:tcPr>
          <w:p w14:paraId="2E21E67C" w14:textId="77777777" w:rsidR="008D7655" w:rsidRPr="00D0227B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593E2BC" w14:textId="73CB3C4A" w:rsidR="008D7655" w:rsidRPr="008D7655" w:rsidRDefault="008D7655" w:rsidP="008D76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56E2F45" w14:textId="77777777" w:rsidR="008D7655" w:rsidRPr="00D0227B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F185644" w14:textId="66F625AA" w:rsidR="008D7655" w:rsidRPr="007C595E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531,000</w:t>
            </w:r>
          </w:p>
        </w:tc>
        <w:tc>
          <w:tcPr>
            <w:tcW w:w="270" w:type="dxa"/>
          </w:tcPr>
          <w:p w14:paraId="03B22D46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57F7D3E" w14:textId="6ACBA9DC" w:rsidR="008D7655" w:rsidRPr="008D7655" w:rsidRDefault="008D7655" w:rsidP="008D76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7655" w:rsidRPr="00C54974" w14:paraId="62B86D45" w14:textId="77777777" w:rsidTr="00A33091">
        <w:tc>
          <w:tcPr>
            <w:tcW w:w="3729" w:type="dxa"/>
          </w:tcPr>
          <w:p w14:paraId="2A8A18BD" w14:textId="4855F602" w:rsidR="008D7655" w:rsidRDefault="008D7655" w:rsidP="008D765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5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0EE3C22F" w14:textId="77777777" w:rsidR="008D7655" w:rsidRPr="007C595E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29D4F67" w14:textId="77777777" w:rsidR="008D7655" w:rsidRPr="00D0227B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77FC0372" w14:textId="77777777" w:rsidR="008D7655" w:rsidRDefault="008D7655" w:rsidP="008D765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1A1D353C" w14:textId="77777777" w:rsidR="008D7655" w:rsidRPr="00D0227B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D900C58" w14:textId="77777777" w:rsidR="008D7655" w:rsidRPr="007C595E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368C19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9A965F0" w14:textId="77777777" w:rsidR="008D7655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6208" w:rsidRPr="00C54974" w14:paraId="54270B17" w14:textId="77777777" w:rsidTr="00A33091">
        <w:tc>
          <w:tcPr>
            <w:tcW w:w="3729" w:type="dxa"/>
          </w:tcPr>
          <w:p w14:paraId="6D7454C2" w14:textId="484A2ED2" w:rsidR="00876208" w:rsidRDefault="00876208" w:rsidP="00876208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22E48334" w14:textId="68F5488D" w:rsidR="00876208" w:rsidRPr="00E23F58" w:rsidRDefault="00876208" w:rsidP="00E23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38A1B83" w14:textId="77777777" w:rsidR="00876208" w:rsidRPr="00D0227B" w:rsidRDefault="00876208" w:rsidP="00876208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44E3E37" w14:textId="4C3DB589" w:rsidR="00876208" w:rsidRPr="008D7655" w:rsidRDefault="00876208" w:rsidP="008762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8B5A4B6" w14:textId="77777777" w:rsidR="00876208" w:rsidRPr="00D0227B" w:rsidRDefault="00876208" w:rsidP="0087620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B7CC710" w14:textId="099087C8" w:rsidR="00876208" w:rsidRPr="007C595E" w:rsidRDefault="00876208" w:rsidP="00876208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2,471</w:t>
            </w:r>
          </w:p>
        </w:tc>
        <w:tc>
          <w:tcPr>
            <w:tcW w:w="270" w:type="dxa"/>
          </w:tcPr>
          <w:p w14:paraId="0CED8EB3" w14:textId="77777777" w:rsidR="00876208" w:rsidRPr="00C54974" w:rsidRDefault="00876208" w:rsidP="00876208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088335C" w14:textId="5BE577E6" w:rsidR="00876208" w:rsidRPr="008D7655" w:rsidRDefault="00876208" w:rsidP="008762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7655" w:rsidRPr="00C54974" w14:paraId="7430F229" w14:textId="77777777" w:rsidTr="00A33091">
        <w:tc>
          <w:tcPr>
            <w:tcW w:w="3729" w:type="dxa"/>
          </w:tcPr>
          <w:p w14:paraId="4306A6F3" w14:textId="77777777" w:rsidR="008D7655" w:rsidRPr="00C54974" w:rsidRDefault="008D7655" w:rsidP="008D7655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713F9DCD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095C666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CE8F385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FD32590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254BCB0" w14:textId="77777777" w:rsidR="008D7655" w:rsidRPr="001F3A56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D76854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DCA47CB" w14:textId="77777777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D7655" w:rsidRPr="00C54974" w14:paraId="3C00011D" w14:textId="77777777" w:rsidTr="00A33091">
        <w:tc>
          <w:tcPr>
            <w:tcW w:w="3729" w:type="dxa"/>
          </w:tcPr>
          <w:p w14:paraId="14C710AC" w14:textId="77777777" w:rsidR="008D7655" w:rsidRPr="00C54974" w:rsidRDefault="008D7655" w:rsidP="008D765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1" w:type="dxa"/>
            <w:shd w:val="clear" w:color="auto" w:fill="auto"/>
          </w:tcPr>
          <w:p w14:paraId="33D7610A" w14:textId="6404C412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1,252</w:t>
            </w:r>
          </w:p>
        </w:tc>
        <w:tc>
          <w:tcPr>
            <w:tcW w:w="240" w:type="dxa"/>
          </w:tcPr>
          <w:p w14:paraId="68B28C34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4B9A359" w14:textId="77777777" w:rsidR="008D7655" w:rsidRPr="00C54974" w:rsidRDefault="008D7655" w:rsidP="008D765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268" w:type="dxa"/>
          </w:tcPr>
          <w:p w14:paraId="00BC5BDC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51CC82F" w14:textId="7E87D439" w:rsidR="008D7655" w:rsidRPr="001F3A56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1,252</w:t>
            </w:r>
          </w:p>
        </w:tc>
        <w:tc>
          <w:tcPr>
            <w:tcW w:w="270" w:type="dxa"/>
          </w:tcPr>
          <w:p w14:paraId="4C3894EE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1B65C4F" w14:textId="77777777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</w:tr>
      <w:tr w:rsidR="008D7655" w:rsidRPr="00C54974" w14:paraId="109727D3" w14:textId="77777777" w:rsidTr="00A33091">
        <w:tc>
          <w:tcPr>
            <w:tcW w:w="3729" w:type="dxa"/>
          </w:tcPr>
          <w:p w14:paraId="67379B23" w14:textId="77777777" w:rsidR="008D7655" w:rsidRPr="00C54974" w:rsidRDefault="008D7655" w:rsidP="008D765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1" w:type="dxa"/>
            <w:shd w:val="clear" w:color="auto" w:fill="auto"/>
          </w:tcPr>
          <w:p w14:paraId="5B47733E" w14:textId="25E2DA9B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9,361</w:t>
            </w:r>
          </w:p>
        </w:tc>
        <w:tc>
          <w:tcPr>
            <w:tcW w:w="240" w:type="dxa"/>
          </w:tcPr>
          <w:p w14:paraId="5F1CF015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433384E" w14:textId="77777777" w:rsidR="008D7655" w:rsidRPr="00C54974" w:rsidRDefault="008D7655" w:rsidP="008D765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3,553</w:t>
            </w:r>
          </w:p>
        </w:tc>
        <w:tc>
          <w:tcPr>
            <w:tcW w:w="268" w:type="dxa"/>
          </w:tcPr>
          <w:p w14:paraId="6C041101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30D3930" w14:textId="3BE59607" w:rsidR="008D7655" w:rsidRPr="001F3A56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9,361</w:t>
            </w:r>
          </w:p>
        </w:tc>
        <w:tc>
          <w:tcPr>
            <w:tcW w:w="270" w:type="dxa"/>
          </w:tcPr>
          <w:p w14:paraId="5D57E0F2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F5D7D28" w14:textId="77777777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3,553</w:t>
            </w:r>
          </w:p>
        </w:tc>
      </w:tr>
      <w:tr w:rsidR="008D7655" w:rsidRPr="00C54974" w14:paraId="53A39A26" w14:textId="77777777" w:rsidTr="00A33091">
        <w:tc>
          <w:tcPr>
            <w:tcW w:w="3729" w:type="dxa"/>
          </w:tcPr>
          <w:p w14:paraId="11DF7749" w14:textId="77777777" w:rsidR="008D7655" w:rsidRPr="00C54974" w:rsidRDefault="008D7655" w:rsidP="008D765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44EFF6BF" w14:textId="0AE92DA6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40" w:type="dxa"/>
          </w:tcPr>
          <w:p w14:paraId="44D9E550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63F056D" w14:textId="77777777" w:rsidR="008D7655" w:rsidRPr="00C54974" w:rsidRDefault="008D7655" w:rsidP="008D765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6AC01EDB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76CA5ED" w14:textId="71B9662D" w:rsidR="008D7655" w:rsidRPr="001F3A56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14:paraId="4E26644A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1E25A01" w14:textId="77777777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D7655" w:rsidRPr="00C54974" w14:paraId="237BD376" w14:textId="77777777" w:rsidTr="00A33091">
        <w:tc>
          <w:tcPr>
            <w:tcW w:w="3729" w:type="dxa"/>
          </w:tcPr>
          <w:p w14:paraId="465D9013" w14:textId="77777777" w:rsidR="008D7655" w:rsidRPr="00C54974" w:rsidRDefault="008D7655" w:rsidP="008D765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1" w:type="dxa"/>
            <w:shd w:val="clear" w:color="auto" w:fill="auto"/>
          </w:tcPr>
          <w:p w14:paraId="0E6D14CD" w14:textId="2E88FBC4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36,146</w:t>
            </w:r>
          </w:p>
        </w:tc>
        <w:tc>
          <w:tcPr>
            <w:tcW w:w="240" w:type="dxa"/>
          </w:tcPr>
          <w:p w14:paraId="09C3C588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67DA9B4" w14:textId="77777777" w:rsidR="008D7655" w:rsidRPr="00C54974" w:rsidRDefault="008D7655" w:rsidP="008D765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25,779</w:t>
            </w:r>
          </w:p>
        </w:tc>
        <w:tc>
          <w:tcPr>
            <w:tcW w:w="268" w:type="dxa"/>
          </w:tcPr>
          <w:p w14:paraId="0DE43A2E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798BDBF" w14:textId="7091D22B" w:rsidR="008D7655" w:rsidRPr="001F3A56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36,146</w:t>
            </w:r>
          </w:p>
        </w:tc>
        <w:tc>
          <w:tcPr>
            <w:tcW w:w="270" w:type="dxa"/>
          </w:tcPr>
          <w:p w14:paraId="09B4035C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9F19206" w14:textId="77777777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25,779</w:t>
            </w:r>
          </w:p>
        </w:tc>
      </w:tr>
      <w:tr w:rsidR="008D7655" w:rsidRPr="00C54974" w14:paraId="76A89504" w14:textId="77777777" w:rsidTr="00A33091">
        <w:tc>
          <w:tcPr>
            <w:tcW w:w="3729" w:type="dxa"/>
          </w:tcPr>
          <w:p w14:paraId="606C2331" w14:textId="77777777" w:rsidR="008D7655" w:rsidRPr="00C54974" w:rsidRDefault="008D7655" w:rsidP="008D765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1" w:type="dxa"/>
            <w:shd w:val="clear" w:color="auto" w:fill="auto"/>
          </w:tcPr>
          <w:p w14:paraId="2F8EFA06" w14:textId="582F6C76" w:rsidR="008D7655" w:rsidRPr="005E5CD3" w:rsidRDefault="008D7655" w:rsidP="008D76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1B1A8F40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4F64045" w14:textId="77777777" w:rsidR="008D7655" w:rsidRPr="00C54974" w:rsidRDefault="008D7655" w:rsidP="008D765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268" w:type="dxa"/>
          </w:tcPr>
          <w:p w14:paraId="560C95D8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BDD6632" w14:textId="2538A559" w:rsidR="008D7655" w:rsidRPr="00687441" w:rsidRDefault="008D7655" w:rsidP="008D76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4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A66721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CF2419" w14:textId="77777777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</w:tr>
      <w:tr w:rsidR="008D7655" w:rsidRPr="001F3A56" w14:paraId="0C76C52E" w14:textId="77777777" w:rsidTr="00A33091">
        <w:tc>
          <w:tcPr>
            <w:tcW w:w="3729" w:type="dxa"/>
          </w:tcPr>
          <w:p w14:paraId="3C69B4A9" w14:textId="77777777" w:rsidR="008D7655" w:rsidRPr="00C54974" w:rsidRDefault="008D7655" w:rsidP="008D765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  <w:shd w:val="clear" w:color="auto" w:fill="auto"/>
          </w:tcPr>
          <w:p w14:paraId="3E449B20" w14:textId="2E60D80A" w:rsidR="008D7655" w:rsidRPr="005E5CD3" w:rsidRDefault="008D7655" w:rsidP="008D76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68FFEB65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CF67A8D" w14:textId="77777777" w:rsidR="008D7655" w:rsidRPr="001F3A56" w:rsidRDefault="008D7655" w:rsidP="008D765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268" w:type="dxa"/>
          </w:tcPr>
          <w:p w14:paraId="56C84C89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D2D1163" w14:textId="092C0633" w:rsidR="008D7655" w:rsidRPr="00687441" w:rsidRDefault="008D7655" w:rsidP="008D76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4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00F934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1650B7F" w14:textId="77777777" w:rsidR="008D7655" w:rsidRPr="001F3A56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</w:tr>
      <w:tr w:rsidR="008D7655" w:rsidRPr="00C54974" w14:paraId="72734A5E" w14:textId="77777777" w:rsidTr="00A33091">
        <w:tc>
          <w:tcPr>
            <w:tcW w:w="3729" w:type="dxa"/>
          </w:tcPr>
          <w:p w14:paraId="43773879" w14:textId="77777777" w:rsidR="008D7655" w:rsidRPr="00C54974" w:rsidRDefault="008D7655" w:rsidP="008D765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4FBE4DBA" w14:textId="544CC40F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4,411</w:t>
            </w:r>
          </w:p>
        </w:tc>
        <w:tc>
          <w:tcPr>
            <w:tcW w:w="240" w:type="dxa"/>
          </w:tcPr>
          <w:p w14:paraId="52B8B541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30E72E8" w14:textId="449A7E95" w:rsidR="008D7655" w:rsidRPr="00C54974" w:rsidRDefault="00EC59F1" w:rsidP="008D765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3,930</w:t>
            </w:r>
          </w:p>
        </w:tc>
        <w:tc>
          <w:tcPr>
            <w:tcW w:w="268" w:type="dxa"/>
          </w:tcPr>
          <w:p w14:paraId="2C5ADE29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509A75B" w14:textId="78F69536" w:rsidR="008D7655" w:rsidRPr="001F3A56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4,411</w:t>
            </w:r>
          </w:p>
        </w:tc>
        <w:tc>
          <w:tcPr>
            <w:tcW w:w="270" w:type="dxa"/>
          </w:tcPr>
          <w:p w14:paraId="4E662D71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0EA2AA8" w14:textId="1804D148" w:rsidR="008D7655" w:rsidRPr="00C54974" w:rsidRDefault="00EC59F1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3,930</w:t>
            </w:r>
          </w:p>
        </w:tc>
      </w:tr>
      <w:tr w:rsidR="008D7655" w:rsidRPr="00C54974" w14:paraId="2ED39B6B" w14:textId="77777777" w:rsidTr="00A33091">
        <w:tc>
          <w:tcPr>
            <w:tcW w:w="3729" w:type="dxa"/>
          </w:tcPr>
          <w:p w14:paraId="069C5135" w14:textId="591AA700" w:rsidR="008D7655" w:rsidRDefault="008D7655" w:rsidP="008D765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31" w:type="dxa"/>
            <w:shd w:val="clear" w:color="auto" w:fill="auto"/>
          </w:tcPr>
          <w:p w14:paraId="35E42450" w14:textId="200A57C8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240" w:type="dxa"/>
          </w:tcPr>
          <w:p w14:paraId="0C51E489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CB91C95" w14:textId="5B7D514C" w:rsidR="008D7655" w:rsidRPr="005E5CD3" w:rsidRDefault="008D7655" w:rsidP="008D76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48A5E8A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B59A8E0" w14:textId="466D5C7F" w:rsidR="008D7655" w:rsidRPr="001F3A56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</w:tcPr>
          <w:p w14:paraId="69B083EC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C1D9F7" w14:textId="0A92A1F1" w:rsidR="008D7655" w:rsidRPr="00687441" w:rsidRDefault="008D7655" w:rsidP="008D765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4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7655" w:rsidRPr="00C54974" w14:paraId="56CDA4EA" w14:textId="77777777" w:rsidTr="00A33091">
        <w:tc>
          <w:tcPr>
            <w:tcW w:w="3729" w:type="dxa"/>
          </w:tcPr>
          <w:p w14:paraId="4BF8E219" w14:textId="77777777" w:rsidR="008D7655" w:rsidRPr="00C54974" w:rsidRDefault="008D7655" w:rsidP="008D765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2606ACEE" w14:textId="77777777" w:rsidR="008D7655" w:rsidRPr="00C54974" w:rsidRDefault="008D7655" w:rsidP="008D7655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924E3C0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7422CEB" w14:textId="77777777" w:rsidR="008D7655" w:rsidRPr="00C54974" w:rsidRDefault="008D7655" w:rsidP="008D765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0C209FD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F0607DA" w14:textId="77777777" w:rsidR="008D7655" w:rsidRPr="001F3A56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6800F9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FA34EF" w14:textId="77777777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D7655" w:rsidRPr="00C54974" w14:paraId="764EA903" w14:textId="77777777" w:rsidTr="00A33091">
        <w:tc>
          <w:tcPr>
            <w:tcW w:w="3729" w:type="dxa"/>
          </w:tcPr>
          <w:p w14:paraId="2A3C9B06" w14:textId="77777777" w:rsidR="008D7655" w:rsidRPr="00C54974" w:rsidRDefault="008D7655" w:rsidP="008D7655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7213EBE0" w14:textId="77777777" w:rsidR="008D7655" w:rsidRPr="00C54974" w:rsidRDefault="008D7655" w:rsidP="008D7655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14CE125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D660A26" w14:textId="77777777" w:rsidR="008D7655" w:rsidRPr="00C54974" w:rsidRDefault="008D7655" w:rsidP="008D765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EA05F79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97B7A26" w14:textId="77777777" w:rsidR="008D7655" w:rsidRPr="001F3A56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09F1CD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58E11D3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D7655" w:rsidRPr="00C54974" w14:paraId="2344ED46" w14:textId="77777777" w:rsidTr="00A33091">
        <w:tc>
          <w:tcPr>
            <w:tcW w:w="3729" w:type="dxa"/>
            <w:vAlign w:val="bottom"/>
          </w:tcPr>
          <w:p w14:paraId="42B6BE5E" w14:textId="77777777" w:rsidR="008D7655" w:rsidRPr="00C54974" w:rsidRDefault="008D7655" w:rsidP="008D7655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1" w:type="dxa"/>
            <w:shd w:val="clear" w:color="auto" w:fill="auto"/>
          </w:tcPr>
          <w:p w14:paraId="77B1F3BD" w14:textId="55344771" w:rsidR="008D7655" w:rsidRPr="00C54974" w:rsidRDefault="00147740" w:rsidP="008D7655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12,660</w:t>
            </w:r>
          </w:p>
        </w:tc>
        <w:tc>
          <w:tcPr>
            <w:tcW w:w="240" w:type="dxa"/>
          </w:tcPr>
          <w:p w14:paraId="00E08077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FAD10CC" w14:textId="77777777" w:rsidR="008D7655" w:rsidRPr="00C54974" w:rsidRDefault="008D7655" w:rsidP="008D765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12,267</w:t>
            </w:r>
          </w:p>
        </w:tc>
        <w:tc>
          <w:tcPr>
            <w:tcW w:w="268" w:type="dxa"/>
          </w:tcPr>
          <w:p w14:paraId="6D6A4B75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1DDBBA5" w14:textId="46D256FB" w:rsidR="008D7655" w:rsidRPr="001F3A56" w:rsidRDefault="00147740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12,660</w:t>
            </w:r>
          </w:p>
        </w:tc>
        <w:tc>
          <w:tcPr>
            <w:tcW w:w="270" w:type="dxa"/>
          </w:tcPr>
          <w:p w14:paraId="52747165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582F2255" w14:textId="77777777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12,267</w:t>
            </w:r>
          </w:p>
        </w:tc>
      </w:tr>
      <w:tr w:rsidR="008D7655" w:rsidRPr="00C54974" w14:paraId="2C64CA8B" w14:textId="77777777" w:rsidTr="00A33091">
        <w:tc>
          <w:tcPr>
            <w:tcW w:w="3729" w:type="dxa"/>
          </w:tcPr>
          <w:p w14:paraId="264F5A77" w14:textId="77777777" w:rsidR="008D7655" w:rsidRPr="00C54974" w:rsidRDefault="008D7655" w:rsidP="008D765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E5E5F" w14:textId="165E3A73" w:rsidR="008D7655" w:rsidRPr="00C54974" w:rsidRDefault="00147740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12,660</w:t>
            </w:r>
          </w:p>
        </w:tc>
        <w:tc>
          <w:tcPr>
            <w:tcW w:w="240" w:type="dxa"/>
          </w:tcPr>
          <w:p w14:paraId="528745DE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A9029F2" w14:textId="77777777" w:rsidR="008D7655" w:rsidRPr="00C54974" w:rsidRDefault="008D7655" w:rsidP="008D7655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12,267</w:t>
            </w:r>
          </w:p>
        </w:tc>
        <w:tc>
          <w:tcPr>
            <w:tcW w:w="268" w:type="dxa"/>
          </w:tcPr>
          <w:p w14:paraId="77A5E9A6" w14:textId="77777777" w:rsidR="008D7655" w:rsidRPr="00C54974" w:rsidRDefault="008D7655" w:rsidP="008D765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1831C" w14:textId="4470A454" w:rsidR="008D7655" w:rsidRPr="005E6083" w:rsidRDefault="00147740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12,660</w:t>
            </w:r>
          </w:p>
        </w:tc>
        <w:tc>
          <w:tcPr>
            <w:tcW w:w="270" w:type="dxa"/>
          </w:tcPr>
          <w:p w14:paraId="5C0FA21C" w14:textId="77777777" w:rsidR="008D7655" w:rsidRPr="00C54974" w:rsidRDefault="008D7655" w:rsidP="008D765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ECAFD50" w14:textId="77777777" w:rsidR="008D7655" w:rsidRPr="00C54974" w:rsidRDefault="008D7655" w:rsidP="008D765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12,267</w:t>
            </w:r>
          </w:p>
        </w:tc>
      </w:tr>
    </w:tbl>
    <w:p w14:paraId="356022A9" w14:textId="77777777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4"/>
      </w:tblGrid>
      <w:tr w:rsidR="00F15832" w:rsidRPr="00455790" w14:paraId="0EC5C339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FD48006" w14:textId="77777777" w:rsidR="00F15832" w:rsidRPr="00455790" w:rsidRDefault="00F15832" w:rsidP="00B515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5790">
              <w:rPr>
                <w:sz w:val="30"/>
                <w:szCs w:val="30"/>
              </w:rPr>
              <w:lastRenderedPageBreak/>
              <w:br w:type="page"/>
            </w:r>
            <w:r w:rsidRPr="004557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6402832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52BA9D" w14:textId="77777777" w:rsidR="00F15832" w:rsidRPr="00455790" w:rsidRDefault="00F15832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0ECDF892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832" w:rsidRPr="00455790" w14:paraId="64E4F52D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53DF0E70" w14:textId="77777777" w:rsidR="00F15832" w:rsidRPr="00455790" w:rsidRDefault="00F15832" w:rsidP="00B51534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9C963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6EFA79E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FE2B45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BCECBDC" w14:textId="77777777" w:rsidR="00F15832" w:rsidRPr="00455790" w:rsidRDefault="00F15832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F8FF0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DF1BBEF" w14:textId="77777777" w:rsidR="00F15832" w:rsidRPr="00455790" w:rsidRDefault="00F15832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DC3A02E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15832" w:rsidRPr="00455790" w14:paraId="021CEF1A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3E9EB1D7" w14:textId="77777777" w:rsidR="00F15832" w:rsidRPr="00455790" w:rsidRDefault="00F15832" w:rsidP="00B515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194D8F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AC15998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96CC40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2267749" w14:textId="77777777" w:rsidR="00F15832" w:rsidRPr="00455790" w:rsidRDefault="00F15832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B02AA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961F0C0" w14:textId="77777777" w:rsidR="00F15832" w:rsidRPr="00455790" w:rsidRDefault="00F15832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D5DCA0C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15832" w:rsidRPr="00455790" w14:paraId="64525FAC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B0D6986" w14:textId="77777777" w:rsidR="00F15832" w:rsidRPr="00455790" w:rsidRDefault="00F15832" w:rsidP="00B51534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3C96128C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557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5579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15832" w:rsidRPr="00455790" w14:paraId="5AFD4C34" w14:textId="77777777" w:rsidTr="00D65A17">
        <w:tc>
          <w:tcPr>
            <w:tcW w:w="4050" w:type="dxa"/>
            <w:shd w:val="clear" w:color="auto" w:fill="auto"/>
          </w:tcPr>
          <w:p w14:paraId="472D2905" w14:textId="77777777" w:rsidR="00F15832" w:rsidRPr="00455790" w:rsidRDefault="00F15832" w:rsidP="00B51534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A8B6EFF" w14:textId="77777777" w:rsidR="00F15832" w:rsidRPr="00455790" w:rsidRDefault="00F15832" w:rsidP="00B51534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2DFFBB" w14:textId="77777777" w:rsidR="00F15832" w:rsidRPr="00455790" w:rsidRDefault="00F15832" w:rsidP="00B5153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B893A1" w14:textId="77777777" w:rsidR="00F15832" w:rsidRPr="00455790" w:rsidRDefault="00F15832" w:rsidP="00B51534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047A81" w14:textId="77777777" w:rsidR="00F15832" w:rsidRPr="00455790" w:rsidRDefault="00F15832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C79CE" w14:textId="77777777" w:rsidR="00F15832" w:rsidRPr="00455790" w:rsidRDefault="00F15832" w:rsidP="00B51534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39D6F6" w14:textId="77777777" w:rsidR="00F15832" w:rsidRPr="00455790" w:rsidRDefault="00F15832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9F87069" w14:textId="77777777" w:rsidR="00F15832" w:rsidRPr="00455790" w:rsidRDefault="00F15832" w:rsidP="00B51534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321D" w:rsidRPr="00455790" w14:paraId="38714C0E" w14:textId="77777777" w:rsidTr="00D65A17">
        <w:tc>
          <w:tcPr>
            <w:tcW w:w="4050" w:type="dxa"/>
            <w:shd w:val="clear" w:color="auto" w:fill="auto"/>
          </w:tcPr>
          <w:p w14:paraId="42613B7C" w14:textId="77777777" w:rsidR="0066321D" w:rsidRPr="00455790" w:rsidRDefault="0066321D" w:rsidP="0066321D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2733E0A9" w14:textId="62BBB33A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321D">
              <w:rPr>
                <w:rFonts w:ascii="Angsana New" w:hAnsi="Angsana New"/>
                <w:sz w:val="30"/>
                <w:szCs w:val="30"/>
                <w:lang w:val="en-US"/>
              </w:rPr>
              <w:t>920,589</w:t>
            </w:r>
          </w:p>
        </w:tc>
        <w:tc>
          <w:tcPr>
            <w:tcW w:w="270" w:type="dxa"/>
            <w:shd w:val="clear" w:color="auto" w:fill="auto"/>
          </w:tcPr>
          <w:p w14:paraId="0C3E7A5B" w14:textId="77777777" w:rsidR="0066321D" w:rsidRPr="00455790" w:rsidRDefault="0066321D" w:rsidP="0066321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E8A90F" w14:textId="77777777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262,060</w:t>
            </w:r>
          </w:p>
        </w:tc>
        <w:tc>
          <w:tcPr>
            <w:tcW w:w="270" w:type="dxa"/>
            <w:shd w:val="clear" w:color="auto" w:fill="auto"/>
          </w:tcPr>
          <w:p w14:paraId="1FAA808A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11EAAC" w14:textId="61ED48BE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920,589</w:t>
            </w:r>
          </w:p>
        </w:tc>
        <w:tc>
          <w:tcPr>
            <w:tcW w:w="270" w:type="dxa"/>
            <w:shd w:val="clear" w:color="auto" w:fill="auto"/>
          </w:tcPr>
          <w:p w14:paraId="2964BFB2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91AE935" w14:textId="77777777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262,060</w:t>
            </w:r>
          </w:p>
        </w:tc>
      </w:tr>
      <w:tr w:rsidR="0066321D" w:rsidRPr="00455790" w14:paraId="731FFF97" w14:textId="77777777" w:rsidTr="00D65A17">
        <w:trPr>
          <w:trHeight w:val="434"/>
        </w:trPr>
        <w:tc>
          <w:tcPr>
            <w:tcW w:w="4050" w:type="dxa"/>
            <w:shd w:val="clear" w:color="auto" w:fill="auto"/>
          </w:tcPr>
          <w:p w14:paraId="6D7F7898" w14:textId="77777777" w:rsidR="0066321D" w:rsidRPr="00455790" w:rsidRDefault="0066321D" w:rsidP="0066321D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E42524F" w14:textId="77777777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5C7A89" w14:textId="77777777" w:rsidR="0066321D" w:rsidRPr="00455790" w:rsidRDefault="0066321D" w:rsidP="0066321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D5D1CE" w14:textId="77777777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DEA53A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75704B" w14:textId="65B277DE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61DF5C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DC2BED6" w14:textId="77777777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321D" w:rsidRPr="00455790" w14:paraId="16ECCC55" w14:textId="77777777" w:rsidTr="00D65A17">
        <w:tc>
          <w:tcPr>
            <w:tcW w:w="4050" w:type="dxa"/>
            <w:shd w:val="clear" w:color="auto" w:fill="auto"/>
          </w:tcPr>
          <w:p w14:paraId="2D9D3A9E" w14:textId="77777777" w:rsidR="0066321D" w:rsidRPr="00455790" w:rsidRDefault="0066321D" w:rsidP="0066321D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03DE957F" w14:textId="55D7A11E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321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D19D14D" w14:textId="77777777" w:rsidR="0066321D" w:rsidRPr="00455790" w:rsidRDefault="0066321D" w:rsidP="0066321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7F383D" w14:textId="77777777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9D37A7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CE40D" w14:textId="0AAD70DE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B758D27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7B5077C" w14:textId="77777777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6321D" w:rsidRPr="00455790" w14:paraId="1C2E7F78" w14:textId="77777777" w:rsidTr="00D65A17">
        <w:tc>
          <w:tcPr>
            <w:tcW w:w="4050" w:type="dxa"/>
            <w:shd w:val="clear" w:color="auto" w:fill="auto"/>
          </w:tcPr>
          <w:p w14:paraId="156799C5" w14:textId="77777777" w:rsidR="0066321D" w:rsidRPr="00455790" w:rsidRDefault="0066321D" w:rsidP="0066321D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282D995" w14:textId="4C4CEF10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321D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  <w:shd w:val="clear" w:color="auto" w:fill="auto"/>
          </w:tcPr>
          <w:p w14:paraId="30E1F9C1" w14:textId="77777777" w:rsidR="0066321D" w:rsidRPr="00455790" w:rsidRDefault="0066321D" w:rsidP="0066321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3725AC" w14:textId="77777777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  <w:tc>
          <w:tcPr>
            <w:tcW w:w="270" w:type="dxa"/>
            <w:shd w:val="clear" w:color="auto" w:fill="auto"/>
          </w:tcPr>
          <w:p w14:paraId="26AD190B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A68181" w14:textId="1C82624F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  <w:shd w:val="clear" w:color="auto" w:fill="auto"/>
          </w:tcPr>
          <w:p w14:paraId="63C308C7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C34AF1B" w14:textId="77777777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</w:tr>
      <w:tr w:rsidR="0066321D" w:rsidRPr="00455790" w14:paraId="69357CFE" w14:textId="77777777" w:rsidTr="00D65A17">
        <w:tc>
          <w:tcPr>
            <w:tcW w:w="4050" w:type="dxa"/>
            <w:shd w:val="clear" w:color="auto" w:fill="auto"/>
          </w:tcPr>
          <w:p w14:paraId="3EDCDE35" w14:textId="77777777" w:rsidR="0066321D" w:rsidRPr="00455790" w:rsidRDefault="0066321D" w:rsidP="0066321D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A457943" w14:textId="3E7C199F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321D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1649C94C" w14:textId="77777777" w:rsidR="0066321D" w:rsidRPr="00455790" w:rsidRDefault="0066321D" w:rsidP="0066321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BC26CD" w14:textId="77777777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829572B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01FE83" w14:textId="5A272489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188DC507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1CC646E" w14:textId="77777777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66321D" w:rsidRPr="00455790" w14:paraId="7143518D" w14:textId="77777777" w:rsidTr="00D65A17">
        <w:tc>
          <w:tcPr>
            <w:tcW w:w="4050" w:type="dxa"/>
            <w:shd w:val="clear" w:color="auto" w:fill="auto"/>
          </w:tcPr>
          <w:p w14:paraId="4408FC7B" w14:textId="77777777" w:rsidR="0066321D" w:rsidRPr="00455790" w:rsidRDefault="0066321D" w:rsidP="0066321D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27CADD37" w14:textId="39EFB650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321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C955B5A" w14:textId="77777777" w:rsidR="0066321D" w:rsidRPr="00455790" w:rsidRDefault="0066321D" w:rsidP="0066321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E5366" w14:textId="77777777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43269BE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0F50E7" w14:textId="2AB185A5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F9F6E34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253BB3F" w14:textId="77777777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6321D" w:rsidRPr="00455790" w14:paraId="2861AAEB" w14:textId="77777777" w:rsidTr="00D65A17">
        <w:tc>
          <w:tcPr>
            <w:tcW w:w="4050" w:type="dxa"/>
            <w:shd w:val="clear" w:color="auto" w:fill="auto"/>
          </w:tcPr>
          <w:p w14:paraId="3E9C7D1E" w14:textId="77777777" w:rsidR="0066321D" w:rsidRPr="00455790" w:rsidRDefault="0066321D" w:rsidP="0066321D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45579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78BB26" w14:textId="3C31F4D4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321D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6B04CB6" w14:textId="77777777" w:rsidR="0066321D" w:rsidRPr="00455790" w:rsidRDefault="0066321D" w:rsidP="0066321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7BCCE3" w14:textId="77777777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7C701A85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B65C65" w14:textId="593E94F5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603871A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062C663" w14:textId="77777777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66321D" w:rsidRPr="00455790" w14:paraId="5F15799B" w14:textId="77777777" w:rsidTr="00D65A17">
        <w:tc>
          <w:tcPr>
            <w:tcW w:w="4050" w:type="dxa"/>
            <w:shd w:val="clear" w:color="auto" w:fill="auto"/>
          </w:tcPr>
          <w:p w14:paraId="45E6C2E0" w14:textId="77777777" w:rsidR="0066321D" w:rsidRPr="00455790" w:rsidRDefault="0066321D" w:rsidP="0066321D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4557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55790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CEEC7B" w14:textId="638A33B8" w:rsidR="0066321D" w:rsidRPr="00455790" w:rsidRDefault="0066321D" w:rsidP="0066321D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321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D53141B" w14:textId="77777777" w:rsidR="0066321D" w:rsidRPr="00455790" w:rsidRDefault="0066321D" w:rsidP="0066321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373F73" w14:textId="77777777" w:rsidR="0066321D" w:rsidRPr="00455790" w:rsidRDefault="0066321D" w:rsidP="006632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8A1157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C82C65" w14:textId="50E5731D" w:rsidR="0066321D" w:rsidRPr="00455790" w:rsidRDefault="0066321D" w:rsidP="0066321D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5BE6D8" w14:textId="77777777" w:rsidR="0066321D" w:rsidRPr="00455790" w:rsidRDefault="0066321D" w:rsidP="006632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6B3E99A" w14:textId="77777777" w:rsidR="0066321D" w:rsidRPr="00455790" w:rsidRDefault="0066321D" w:rsidP="006632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4904" w:rsidRPr="00455790" w14:paraId="00B4F916" w14:textId="77777777" w:rsidTr="00D65A17">
        <w:tc>
          <w:tcPr>
            <w:tcW w:w="4050" w:type="dxa"/>
            <w:shd w:val="clear" w:color="auto" w:fill="auto"/>
            <w:vAlign w:val="bottom"/>
          </w:tcPr>
          <w:p w14:paraId="55E72625" w14:textId="77777777" w:rsidR="00C34904" w:rsidRPr="00455790" w:rsidRDefault="00C34904" w:rsidP="00C3490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57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F366E" w14:textId="0C602380" w:rsidR="00C34904" w:rsidRPr="00455790" w:rsidRDefault="00C34904" w:rsidP="00C34904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49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921,371</w:t>
            </w:r>
          </w:p>
        </w:tc>
        <w:tc>
          <w:tcPr>
            <w:tcW w:w="270" w:type="dxa"/>
            <w:shd w:val="clear" w:color="auto" w:fill="auto"/>
          </w:tcPr>
          <w:p w14:paraId="1FC7DD66" w14:textId="77777777" w:rsidR="00C34904" w:rsidRPr="00455790" w:rsidRDefault="00C34904" w:rsidP="00C34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8557D0" w14:textId="77777777" w:rsidR="00C34904" w:rsidRPr="00455790" w:rsidRDefault="00C34904" w:rsidP="00C34904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shd w:val="clear" w:color="auto" w:fill="auto"/>
          </w:tcPr>
          <w:p w14:paraId="0386A487" w14:textId="77777777" w:rsidR="00C34904" w:rsidRPr="00455790" w:rsidRDefault="00C34904" w:rsidP="00C34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6279FA" w14:textId="2582A5E7" w:rsidR="00C34904" w:rsidRPr="00455790" w:rsidRDefault="00C34904" w:rsidP="00C34904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921,371</w:t>
            </w:r>
          </w:p>
        </w:tc>
        <w:tc>
          <w:tcPr>
            <w:tcW w:w="270" w:type="dxa"/>
            <w:shd w:val="clear" w:color="auto" w:fill="auto"/>
          </w:tcPr>
          <w:p w14:paraId="5FEE48BB" w14:textId="77777777" w:rsidR="00C34904" w:rsidRPr="00455790" w:rsidRDefault="00C34904" w:rsidP="00C34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36910C3" w14:textId="77777777" w:rsidR="00C34904" w:rsidRPr="00455790" w:rsidRDefault="00C34904" w:rsidP="00C34904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  <w:tr w:rsidR="00C34904" w:rsidRPr="00455790" w14:paraId="50A52BAA" w14:textId="77777777" w:rsidTr="00D65A17">
        <w:tc>
          <w:tcPr>
            <w:tcW w:w="4050" w:type="dxa"/>
            <w:shd w:val="clear" w:color="auto" w:fill="auto"/>
          </w:tcPr>
          <w:p w14:paraId="39C47837" w14:textId="77777777" w:rsidR="00C34904" w:rsidRPr="00455790" w:rsidRDefault="00C34904" w:rsidP="00C34904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455790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45579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455790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44AACD" w14:textId="5F3E9DEB" w:rsidR="00C34904" w:rsidRPr="00455790" w:rsidRDefault="00C34904" w:rsidP="00D65A1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490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95118" w14:textId="77777777" w:rsidR="00C34904" w:rsidRPr="00455790" w:rsidRDefault="00C34904" w:rsidP="00C34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88B84C" w14:textId="77777777" w:rsidR="00C34904" w:rsidRPr="00455790" w:rsidRDefault="00C34904" w:rsidP="00D65A1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30665" w14:textId="77777777" w:rsidR="00C34904" w:rsidRPr="00455790" w:rsidRDefault="00C34904" w:rsidP="00C34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E8FF72" w14:textId="7422A985" w:rsidR="00C34904" w:rsidRPr="00455790" w:rsidRDefault="00C34904" w:rsidP="00D65A1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C9F72" w14:textId="77777777" w:rsidR="00C34904" w:rsidRPr="00455790" w:rsidRDefault="00C34904" w:rsidP="00C34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79D8286" w14:textId="77777777" w:rsidR="00C34904" w:rsidRPr="00455790" w:rsidRDefault="00C34904" w:rsidP="00D65A1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4904" w:rsidRPr="00455790" w14:paraId="1B98F1C9" w14:textId="77777777" w:rsidTr="00D65A17">
        <w:tc>
          <w:tcPr>
            <w:tcW w:w="4050" w:type="dxa"/>
            <w:shd w:val="clear" w:color="auto" w:fill="auto"/>
          </w:tcPr>
          <w:p w14:paraId="6B89028E" w14:textId="77777777" w:rsidR="00C34904" w:rsidRPr="00455790" w:rsidRDefault="00C34904" w:rsidP="00C3490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455790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3EDB6" w14:textId="003D37F6" w:rsidR="00C34904" w:rsidRPr="00455790" w:rsidRDefault="00C34904" w:rsidP="00C34904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49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921,371</w:t>
            </w:r>
          </w:p>
        </w:tc>
        <w:tc>
          <w:tcPr>
            <w:tcW w:w="270" w:type="dxa"/>
            <w:shd w:val="clear" w:color="auto" w:fill="auto"/>
          </w:tcPr>
          <w:p w14:paraId="1D3316CB" w14:textId="77777777" w:rsidR="00C34904" w:rsidRPr="00455790" w:rsidRDefault="00C34904" w:rsidP="00C3490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E1BA6" w14:textId="77777777" w:rsidR="00C34904" w:rsidRPr="00455790" w:rsidRDefault="00C34904" w:rsidP="00C34904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shd w:val="clear" w:color="auto" w:fill="auto"/>
          </w:tcPr>
          <w:p w14:paraId="6E779F18" w14:textId="77777777" w:rsidR="00C34904" w:rsidRPr="00455790" w:rsidRDefault="00C34904" w:rsidP="00C34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F5C38" w14:textId="603ED344" w:rsidR="00C34904" w:rsidRPr="0066321D" w:rsidRDefault="00C34904" w:rsidP="00C34904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32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921,371</w:t>
            </w:r>
          </w:p>
        </w:tc>
        <w:tc>
          <w:tcPr>
            <w:tcW w:w="270" w:type="dxa"/>
            <w:shd w:val="clear" w:color="auto" w:fill="auto"/>
          </w:tcPr>
          <w:p w14:paraId="1421BDF8" w14:textId="77777777" w:rsidR="00C34904" w:rsidRPr="00455790" w:rsidRDefault="00C34904" w:rsidP="00C349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17CAD" w14:textId="77777777" w:rsidR="00C34904" w:rsidRPr="00455790" w:rsidRDefault="00C34904" w:rsidP="00C34904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</w:tbl>
    <w:p w14:paraId="5420F4C0" w14:textId="0F5A574C" w:rsidR="00F15832" w:rsidRPr="00455790" w:rsidRDefault="00F15832" w:rsidP="00FC5CB9">
      <w:pPr>
        <w:pStyle w:val="Bo-Blankline"/>
        <w:rPr>
          <w:sz w:val="30"/>
          <w:szCs w:val="30"/>
        </w:rPr>
      </w:pPr>
    </w:p>
    <w:p w14:paraId="53D07DD9" w14:textId="77777777" w:rsidR="00455790" w:rsidRDefault="00455790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6"/>
        <w:gridCol w:w="230"/>
        <w:gridCol w:w="99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F15832" w:rsidRPr="00850F35" w14:paraId="73EC0371" w14:textId="77777777" w:rsidTr="00B51534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7BC73E6C" w14:textId="5D3EF882" w:rsidR="00F15832" w:rsidRPr="007E2029" w:rsidRDefault="00F15832" w:rsidP="00B515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5B2A7A7" w14:textId="77777777" w:rsidR="00F15832" w:rsidRPr="00850F35" w:rsidRDefault="00F15832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51D6733B" w14:textId="77777777" w:rsidR="00F15832" w:rsidRPr="00850F35" w:rsidRDefault="00F15832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F75CD" w14:textId="77777777" w:rsidR="00F15832" w:rsidRPr="00850F35" w:rsidRDefault="00F15832" w:rsidP="00B515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0B270B5F" w14:textId="77777777" w:rsidR="00F15832" w:rsidRPr="00850F35" w:rsidRDefault="00F15832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15832" w:rsidRPr="007E2029" w14:paraId="3C54ADBA" w14:textId="77777777" w:rsidTr="00B51534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404CEE47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bottom"/>
          </w:tcPr>
          <w:p w14:paraId="625DE6BE" w14:textId="77777777" w:rsidR="00F15832" w:rsidRPr="007E2029" w:rsidRDefault="00F15832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28" w:type="dxa"/>
            <w:gridSpan w:val="2"/>
            <w:vMerge w:val="restart"/>
            <w:shd w:val="clear" w:color="auto" w:fill="auto"/>
            <w:vAlign w:val="bottom"/>
          </w:tcPr>
          <w:p w14:paraId="4769F5C4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สำหรับงวดสามเดือนสิ้นสุด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วันที่ </w:t>
            </w:r>
          </w:p>
          <w:p w14:paraId="47064BE0" w14:textId="77777777" w:rsidR="00F15832" w:rsidRPr="007E2029" w:rsidRDefault="00F15832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99AAE3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D3DB07D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02A88614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2C5881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E4BF8ED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995F16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DE1914E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902DA9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347B71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1F709018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F15832" w:rsidRPr="007E2029" w14:paraId="72A26B2C" w14:textId="77777777" w:rsidTr="00B51534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17999D94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900" w:type="dxa"/>
            <w:gridSpan w:val="2"/>
            <w:vMerge/>
            <w:shd w:val="clear" w:color="auto" w:fill="auto"/>
            <w:vAlign w:val="bottom"/>
          </w:tcPr>
          <w:p w14:paraId="7B3EE48B" w14:textId="77777777" w:rsidR="00F15832" w:rsidRPr="003D23BD" w:rsidRDefault="00F15832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28" w:type="dxa"/>
            <w:gridSpan w:val="2"/>
            <w:vMerge/>
            <w:shd w:val="clear" w:color="auto" w:fill="auto"/>
            <w:vAlign w:val="bottom"/>
          </w:tcPr>
          <w:p w14:paraId="36D2A806" w14:textId="77777777" w:rsidR="00F15832" w:rsidRPr="003D23BD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84CE03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E02F24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7D610E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7011BEC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8EB4C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587B626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3AD3E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F9EA68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</w:tr>
      <w:tr w:rsidR="00F15832" w:rsidRPr="007E2029" w14:paraId="3CA6A35C" w14:textId="77777777" w:rsidTr="00B51534">
        <w:trPr>
          <w:tblHeader/>
        </w:trPr>
        <w:tc>
          <w:tcPr>
            <w:tcW w:w="2160" w:type="dxa"/>
            <w:shd w:val="clear" w:color="auto" w:fill="auto"/>
          </w:tcPr>
          <w:p w14:paraId="5BF67D8E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A3B931F" w14:textId="77777777" w:rsidR="00F15832" w:rsidRPr="007E2029" w:rsidRDefault="00F15832" w:rsidP="00B515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7A87BA44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401B0C6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0FE76F54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15832" w:rsidRPr="007E2029" w14:paraId="4D808A2E" w14:textId="77777777" w:rsidTr="00B51534">
        <w:trPr>
          <w:tblHeader/>
        </w:trPr>
        <w:tc>
          <w:tcPr>
            <w:tcW w:w="2160" w:type="dxa"/>
            <w:shd w:val="clear" w:color="auto" w:fill="auto"/>
          </w:tcPr>
          <w:p w14:paraId="5FD5E2F3" w14:textId="77777777" w:rsidR="00F15832" w:rsidRPr="00E866B5" w:rsidRDefault="00F15832" w:rsidP="00B51534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B707F03" w14:textId="77777777" w:rsidR="00F15832" w:rsidRPr="007E2029" w:rsidRDefault="00F15832" w:rsidP="00B515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15C55DCD" w14:textId="77777777" w:rsidR="00F15832" w:rsidRPr="00074C75" w:rsidRDefault="00F15832" w:rsidP="00B515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AC2E6E" w14:textId="77777777" w:rsidR="00F15832" w:rsidRPr="007E2029" w:rsidRDefault="00F15832" w:rsidP="00B515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1B7E0B34" w14:textId="77777777" w:rsidR="00F15832" w:rsidRPr="007E2029" w:rsidRDefault="00F15832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F15832" w:rsidRPr="008E79B1" w14:paraId="6629A80E" w14:textId="77777777" w:rsidTr="00B51534">
        <w:tc>
          <w:tcPr>
            <w:tcW w:w="2160" w:type="dxa"/>
            <w:shd w:val="clear" w:color="auto" w:fill="auto"/>
          </w:tcPr>
          <w:p w14:paraId="5741DAB4" w14:textId="77777777" w:rsidR="00F15832" w:rsidRPr="004E5247" w:rsidRDefault="00F15832" w:rsidP="00B515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E524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4701CFC" w14:textId="77777777" w:rsidR="00F15832" w:rsidRPr="00E35F2E" w:rsidRDefault="00F15832" w:rsidP="00B515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2C14B11C" w14:textId="42BE45CF" w:rsidR="00F15832" w:rsidRPr="00E35F2E" w:rsidRDefault="0061218E" w:rsidP="00B515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1.60</w:t>
            </w:r>
          </w:p>
        </w:tc>
        <w:tc>
          <w:tcPr>
            <w:tcW w:w="236" w:type="dxa"/>
            <w:shd w:val="clear" w:color="auto" w:fill="auto"/>
          </w:tcPr>
          <w:p w14:paraId="30DB568A" w14:textId="77777777" w:rsidR="00F15832" w:rsidRPr="00985696" w:rsidRDefault="00F15832" w:rsidP="00B515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6993BE07" w14:textId="5F111009" w:rsidR="00F15832" w:rsidRPr="008E79B1" w:rsidRDefault="00C9292D" w:rsidP="00B51534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EE00D6" w14:textId="77777777" w:rsidR="00F15832" w:rsidRPr="008E79B1" w:rsidRDefault="00F15832" w:rsidP="00B515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3CA2F9F8" w14:textId="5CBA6C1F" w:rsidR="00F15832" w:rsidRPr="0061218E" w:rsidRDefault="0061218E" w:rsidP="00D6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61218E">
              <w:rPr>
                <w:rFonts w:ascii="Angsana New" w:hAnsi="Angsana New" w:cs="Angsana New"/>
                <w:sz w:val="27"/>
                <w:szCs w:val="27"/>
                <w:lang w:val="en-US"/>
              </w:rPr>
              <w:t>700,000</w:t>
            </w:r>
          </w:p>
        </w:tc>
        <w:tc>
          <w:tcPr>
            <w:tcW w:w="270" w:type="dxa"/>
            <w:shd w:val="clear" w:color="auto" w:fill="auto"/>
          </w:tcPr>
          <w:p w14:paraId="535C6BF8" w14:textId="77777777" w:rsidR="00F15832" w:rsidRPr="008E79B1" w:rsidRDefault="00F15832" w:rsidP="00B515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1BA6F0DF" w14:textId="4A55FDD5" w:rsidR="00F15832" w:rsidRPr="00A406C9" w:rsidRDefault="0061218E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406C9">
              <w:rPr>
                <w:rFonts w:ascii="Angsana New" w:hAnsi="Angsana New" w:cs="Angsana New"/>
                <w:sz w:val="27"/>
                <w:szCs w:val="27"/>
                <w:lang w:val="en-US"/>
              </w:rPr>
              <w:t>(700,000)</w:t>
            </w:r>
          </w:p>
        </w:tc>
        <w:tc>
          <w:tcPr>
            <w:tcW w:w="270" w:type="dxa"/>
            <w:shd w:val="clear" w:color="auto" w:fill="auto"/>
          </w:tcPr>
          <w:p w14:paraId="6E736470" w14:textId="77777777" w:rsidR="00F15832" w:rsidRPr="008E79B1" w:rsidRDefault="00F15832" w:rsidP="00B515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BE11D30" w14:textId="4DB60C37" w:rsidR="00F15832" w:rsidRPr="008E79B1" w:rsidRDefault="0061218E" w:rsidP="0061218E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218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1218E" w:rsidRPr="00985696" w14:paraId="0AF52B78" w14:textId="77777777" w:rsidTr="00B51534">
        <w:tc>
          <w:tcPr>
            <w:tcW w:w="2160" w:type="dxa"/>
            <w:shd w:val="clear" w:color="auto" w:fill="auto"/>
          </w:tcPr>
          <w:p w14:paraId="3B58CBE8" w14:textId="77777777" w:rsidR="0061218E" w:rsidRPr="007E2029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5893496A" w14:textId="77777777" w:rsidR="0061218E" w:rsidRPr="00216E52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57441F3" w14:textId="77777777" w:rsidR="0061218E" w:rsidRPr="00216E52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7812C3F7" w14:textId="77777777" w:rsidR="0061218E" w:rsidRPr="00216E52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2F4DFE2" w14:textId="77777777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73D8C0A" w14:textId="37C4BD8F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F32122E" w14:textId="77777777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1EF0688A" w14:textId="38BC25D6" w:rsidR="0061218E" w:rsidRPr="00A406C9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A406C9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700,000</w:t>
            </w:r>
          </w:p>
        </w:tc>
        <w:tc>
          <w:tcPr>
            <w:tcW w:w="270" w:type="dxa"/>
            <w:shd w:val="clear" w:color="auto" w:fill="auto"/>
          </w:tcPr>
          <w:p w14:paraId="07E727AA" w14:textId="77777777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49E95AB5" w14:textId="28126A44" w:rsidR="0061218E" w:rsidRPr="00A406C9" w:rsidRDefault="0061218E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A406C9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(700,000)</w:t>
            </w:r>
          </w:p>
        </w:tc>
        <w:tc>
          <w:tcPr>
            <w:tcW w:w="270" w:type="dxa"/>
            <w:shd w:val="clear" w:color="auto" w:fill="auto"/>
          </w:tcPr>
          <w:p w14:paraId="1849A334" w14:textId="77777777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06C660" w14:textId="5F1F2CDA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A406C9" w:rsidRPr="00B73E3B" w14:paraId="3E5DDBD1" w14:textId="77777777" w:rsidTr="00B51534">
        <w:tc>
          <w:tcPr>
            <w:tcW w:w="2160" w:type="dxa"/>
            <w:shd w:val="clear" w:color="auto" w:fill="auto"/>
          </w:tcPr>
          <w:p w14:paraId="7A913EDB" w14:textId="77777777" w:rsidR="00A406C9" w:rsidRPr="007E2029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894" w:type="dxa"/>
            <w:shd w:val="clear" w:color="auto" w:fill="auto"/>
          </w:tcPr>
          <w:p w14:paraId="31255477" w14:textId="77777777" w:rsidR="00A406C9" w:rsidRPr="003C7148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0262B48" w14:textId="77777777" w:rsidR="00A406C9" w:rsidRPr="003C7148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535718A9" w14:textId="77777777" w:rsidR="00A406C9" w:rsidRPr="003C7148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F59EB61" w14:textId="77777777" w:rsidR="00A406C9" w:rsidRPr="003C7148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7A7C440" w14:textId="11A8FA28" w:rsidR="00A406C9" w:rsidRPr="00B73E3B" w:rsidRDefault="00A406C9" w:rsidP="00A406C9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A20A731" w14:textId="77777777" w:rsidR="00A406C9" w:rsidRPr="00B73E3B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1BAB169" w14:textId="7653A884" w:rsidR="00A406C9" w:rsidRPr="004E4F9E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2,363</w:t>
            </w:r>
          </w:p>
        </w:tc>
        <w:tc>
          <w:tcPr>
            <w:tcW w:w="270" w:type="dxa"/>
            <w:shd w:val="clear" w:color="auto" w:fill="auto"/>
          </w:tcPr>
          <w:p w14:paraId="1234BBE0" w14:textId="77777777" w:rsidR="00A406C9" w:rsidRPr="00B73E3B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0C1832BB" w14:textId="45729A84" w:rsidR="00A406C9" w:rsidRPr="00A406C9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406C9">
              <w:rPr>
                <w:rFonts w:ascii="Angsana New" w:hAnsi="Angsana New" w:cs="Angsana New"/>
                <w:sz w:val="27"/>
                <w:szCs w:val="27"/>
                <w:lang w:val="en-US"/>
              </w:rPr>
              <w:t>(2,363)</w:t>
            </w:r>
          </w:p>
        </w:tc>
        <w:tc>
          <w:tcPr>
            <w:tcW w:w="270" w:type="dxa"/>
            <w:shd w:val="clear" w:color="auto" w:fill="auto"/>
          </w:tcPr>
          <w:p w14:paraId="175EE5CF" w14:textId="77777777" w:rsidR="00A406C9" w:rsidRPr="00B73E3B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A300AE" w14:textId="5FCAD7E3" w:rsidR="00A406C9" w:rsidRPr="00B73E3B" w:rsidRDefault="00A406C9" w:rsidP="00A406C9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1218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96A07" w:rsidRPr="00B46A24" w14:paraId="0689D5E8" w14:textId="77777777" w:rsidTr="00B51534">
        <w:tc>
          <w:tcPr>
            <w:tcW w:w="2160" w:type="dxa"/>
            <w:shd w:val="clear" w:color="auto" w:fill="auto"/>
          </w:tcPr>
          <w:p w14:paraId="31C6BB24" w14:textId="77777777" w:rsidR="00496A07" w:rsidRPr="00FC4250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4" w:type="dxa"/>
            <w:shd w:val="clear" w:color="auto" w:fill="auto"/>
          </w:tcPr>
          <w:p w14:paraId="3006223B" w14:textId="77777777" w:rsidR="00496A07" w:rsidRPr="003C7148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65BF637" w14:textId="77777777" w:rsidR="00496A07" w:rsidRPr="003C7148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41019271" w14:textId="77777777" w:rsidR="00496A07" w:rsidRPr="003C7148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45BD9A1" w14:textId="77777777" w:rsidR="00496A07" w:rsidRPr="003C7148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2B8FADD" w14:textId="1A9196E4" w:rsidR="00496A07" w:rsidRPr="00985696" w:rsidRDefault="00496A07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D7CB00D" w14:textId="77777777" w:rsidR="00496A07" w:rsidRPr="00985696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037AAC4F" w14:textId="60AE7F78" w:rsidR="00496A07" w:rsidRPr="00985696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702,363</w:t>
            </w:r>
          </w:p>
        </w:tc>
        <w:tc>
          <w:tcPr>
            <w:tcW w:w="270" w:type="dxa"/>
            <w:shd w:val="clear" w:color="auto" w:fill="auto"/>
          </w:tcPr>
          <w:p w14:paraId="1431050E" w14:textId="77777777" w:rsidR="00496A07" w:rsidRPr="00985696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379B9FF6" w14:textId="3C08EE8D" w:rsidR="00496A07" w:rsidRPr="00A406C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A406C9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(702,363)</w:t>
            </w:r>
          </w:p>
        </w:tc>
        <w:tc>
          <w:tcPr>
            <w:tcW w:w="270" w:type="dxa"/>
            <w:shd w:val="clear" w:color="auto" w:fill="auto"/>
          </w:tcPr>
          <w:p w14:paraId="68546AD8" w14:textId="77777777" w:rsidR="00496A07" w:rsidRPr="00A406C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993CF71" w14:textId="39CDC206" w:rsidR="00496A07" w:rsidRPr="00B46A24" w:rsidRDefault="00496A07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496A07" w:rsidRPr="00D03DD5" w14:paraId="113CE2BE" w14:textId="77777777" w:rsidTr="00B51534">
        <w:tc>
          <w:tcPr>
            <w:tcW w:w="3054" w:type="dxa"/>
            <w:gridSpan w:val="2"/>
            <w:shd w:val="clear" w:color="auto" w:fill="auto"/>
          </w:tcPr>
          <w:p w14:paraId="70DFCD11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Pr="00B73E3B">
              <w:rPr>
                <w:rFonts w:asciiTheme="majorBidi" w:hAnsiTheme="majorBidi" w:cs="Angsana New"/>
                <w:sz w:val="27"/>
                <w:szCs w:val="27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sz w:val="27"/>
                <w:szCs w:val="27"/>
              </w:rPr>
              <w:br/>
            </w:r>
            <w:r w:rsidRPr="00760907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Pr="00760907">
              <w:rPr>
                <w:rFonts w:asciiTheme="majorBidi" w:hAnsiTheme="majorBidi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4CAF053" w14:textId="77777777" w:rsidR="00496A07" w:rsidRPr="007E2029" w:rsidRDefault="00496A07" w:rsidP="00496A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8727067" w14:textId="77777777" w:rsidR="00496A07" w:rsidRPr="007E2029" w:rsidRDefault="00496A07" w:rsidP="00496A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4EE780" w14:textId="77777777" w:rsidR="00496A07" w:rsidRPr="007E2029" w:rsidRDefault="00496A07" w:rsidP="00496A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3E94C" w14:textId="5E5671CF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E9F39C" w14:textId="77777777" w:rsidR="00496A07" w:rsidRPr="00B73E3B" w:rsidRDefault="00496A07" w:rsidP="00496A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33369D5" w14:textId="77777777" w:rsidR="00496A07" w:rsidRPr="002E3912" w:rsidRDefault="00496A07" w:rsidP="00496A07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6FF920" w14:textId="77777777" w:rsidR="00496A07" w:rsidRPr="002E3912" w:rsidRDefault="00496A07" w:rsidP="00496A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0B53E48" w14:textId="77777777" w:rsidR="00496A07" w:rsidRPr="002E3912" w:rsidRDefault="00496A07" w:rsidP="00496A07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231B2A" w14:textId="77777777" w:rsidR="00496A07" w:rsidRPr="00B73E3B" w:rsidRDefault="00496A07" w:rsidP="00496A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5C6EA" w14:textId="637EFA75" w:rsidR="00496A07" w:rsidRPr="00D03DD5" w:rsidRDefault="00496A07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96A07" w:rsidRPr="00B73E3B" w14:paraId="029F38D8" w14:textId="77777777" w:rsidTr="00B51534">
        <w:tc>
          <w:tcPr>
            <w:tcW w:w="2160" w:type="dxa"/>
            <w:shd w:val="clear" w:color="auto" w:fill="auto"/>
          </w:tcPr>
          <w:p w14:paraId="67D33D6E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894" w:type="dxa"/>
            <w:shd w:val="clear" w:color="auto" w:fill="auto"/>
          </w:tcPr>
          <w:p w14:paraId="2DE89DD2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FB5A9A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</w:tcPr>
          <w:p w14:paraId="78CFB390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328918C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499F9" w14:textId="3558E8E4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C73D7CC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332A8DFE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2961DDF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5404AA42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204934C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3BBFB" w14:textId="164E11BF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2CE8246F" w14:textId="6984D908" w:rsidR="00F15832" w:rsidRPr="00C9292D" w:rsidRDefault="00F15832" w:rsidP="00C9292D">
      <w:pPr>
        <w:pStyle w:val="Bo-Blankline"/>
        <w:rPr>
          <w:sz w:val="30"/>
          <w:szCs w:val="30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  <w:gridCol w:w="8"/>
      </w:tblGrid>
      <w:tr w:rsidR="00055F6A" w:rsidRPr="00EB7266" w14:paraId="759E0CEC" w14:textId="77777777" w:rsidTr="002447FD">
        <w:tc>
          <w:tcPr>
            <w:tcW w:w="4050" w:type="dxa"/>
            <w:shd w:val="clear" w:color="auto" w:fill="auto"/>
          </w:tcPr>
          <w:p w14:paraId="0FF3CC30" w14:textId="77777777" w:rsidR="00055F6A" w:rsidRPr="003F31D9" w:rsidRDefault="00055F6A" w:rsidP="00B51534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6ECFFB8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D1AE4C0" w14:textId="77777777" w:rsidR="00055F6A" w:rsidRPr="003F31D9" w:rsidRDefault="00055F6A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4"/>
            <w:shd w:val="clear" w:color="auto" w:fill="auto"/>
          </w:tcPr>
          <w:p w14:paraId="2BC6685A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F6A" w:rsidRPr="00744476" w14:paraId="04A8F8AB" w14:textId="77777777" w:rsidTr="002447FD">
        <w:tc>
          <w:tcPr>
            <w:tcW w:w="4050" w:type="dxa"/>
            <w:shd w:val="clear" w:color="auto" w:fill="auto"/>
          </w:tcPr>
          <w:p w14:paraId="4B62BDD5" w14:textId="77777777" w:rsidR="00055F6A" w:rsidRPr="003F31D9" w:rsidRDefault="00055F6A" w:rsidP="00B5153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197736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9FF1C7F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F511BA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6B5BB06" w14:textId="77777777" w:rsidR="00055F6A" w:rsidRPr="003F31D9" w:rsidRDefault="00055F6A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4C6B2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1D77BB2" w14:textId="77777777" w:rsidR="00055F6A" w:rsidRPr="003F31D9" w:rsidRDefault="00055F6A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2B13E1F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55F6A" w:rsidRPr="00744476" w14:paraId="530B157E" w14:textId="77777777" w:rsidTr="002447FD">
        <w:tc>
          <w:tcPr>
            <w:tcW w:w="4050" w:type="dxa"/>
            <w:shd w:val="clear" w:color="auto" w:fill="auto"/>
          </w:tcPr>
          <w:p w14:paraId="61585D95" w14:textId="77777777" w:rsidR="00055F6A" w:rsidRPr="003F31D9" w:rsidRDefault="00055F6A" w:rsidP="00B515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0B1671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268A373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5347AC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  <w:shd w:val="clear" w:color="auto" w:fill="auto"/>
          </w:tcPr>
          <w:p w14:paraId="6CF1639A" w14:textId="77777777" w:rsidR="00055F6A" w:rsidRPr="003F31D9" w:rsidRDefault="00055F6A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870E26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F367D60" w14:textId="77777777" w:rsidR="00055F6A" w:rsidRPr="003F31D9" w:rsidRDefault="00055F6A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874C736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055F6A" w:rsidRPr="00744476" w14:paraId="5A0CE885" w14:textId="77777777" w:rsidTr="002447FD">
        <w:trPr>
          <w:tblHeader/>
        </w:trPr>
        <w:tc>
          <w:tcPr>
            <w:tcW w:w="4050" w:type="dxa"/>
            <w:shd w:val="clear" w:color="auto" w:fill="auto"/>
          </w:tcPr>
          <w:p w14:paraId="6B44696C" w14:textId="77777777" w:rsidR="00055F6A" w:rsidRPr="003F31D9" w:rsidRDefault="00055F6A" w:rsidP="00B515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8"/>
            <w:shd w:val="clear" w:color="auto" w:fill="auto"/>
          </w:tcPr>
          <w:p w14:paraId="3A8D4E98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55F6A" w:rsidRPr="003362A8" w14:paraId="6C77EAC5" w14:textId="77777777" w:rsidTr="002447FD">
        <w:tc>
          <w:tcPr>
            <w:tcW w:w="4050" w:type="dxa"/>
            <w:shd w:val="clear" w:color="auto" w:fill="auto"/>
          </w:tcPr>
          <w:p w14:paraId="3C412536" w14:textId="77777777" w:rsidR="00055F6A" w:rsidRPr="003F31D9" w:rsidRDefault="00055F6A" w:rsidP="00B51534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A3D5BDD" w14:textId="77777777" w:rsidR="00055F6A" w:rsidRPr="003F31D9" w:rsidRDefault="00055F6A" w:rsidP="00B51534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F9FF8F" w14:textId="77777777" w:rsidR="00055F6A" w:rsidRPr="003F31D9" w:rsidRDefault="00055F6A" w:rsidP="00B51534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CDD55C" w14:textId="77777777" w:rsidR="00055F6A" w:rsidRPr="003F31D9" w:rsidRDefault="00055F6A" w:rsidP="00B51534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7EFE0B" w14:textId="77777777" w:rsidR="00055F6A" w:rsidRPr="003F31D9" w:rsidRDefault="00055F6A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E4BAC0" w14:textId="77777777" w:rsidR="00055F6A" w:rsidRPr="003F31D9" w:rsidRDefault="00055F6A" w:rsidP="00B51534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DD078E" w14:textId="77777777" w:rsidR="00055F6A" w:rsidRPr="003F31D9" w:rsidRDefault="00055F6A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F77A814" w14:textId="77777777" w:rsidR="00055F6A" w:rsidRPr="003F31D9" w:rsidRDefault="00055F6A" w:rsidP="00B51534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2DD2" w:rsidRPr="003362A8" w14:paraId="3289FD1D" w14:textId="77777777" w:rsidTr="002447FD">
        <w:tc>
          <w:tcPr>
            <w:tcW w:w="4050" w:type="dxa"/>
            <w:shd w:val="clear" w:color="auto" w:fill="auto"/>
          </w:tcPr>
          <w:p w14:paraId="4F7669CC" w14:textId="77777777" w:rsidR="00222DD2" w:rsidRPr="003F31D9" w:rsidRDefault="00222DD2" w:rsidP="00222DD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CC5960C" w14:textId="6476CD2B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2DD2">
              <w:rPr>
                <w:rFonts w:ascii="Angsana New" w:hAnsi="Angsana New"/>
                <w:sz w:val="30"/>
                <w:szCs w:val="30"/>
                <w:lang w:val="en-US"/>
              </w:rPr>
              <w:t>10,356</w:t>
            </w:r>
          </w:p>
        </w:tc>
        <w:tc>
          <w:tcPr>
            <w:tcW w:w="270" w:type="dxa"/>
            <w:shd w:val="clear" w:color="auto" w:fill="auto"/>
          </w:tcPr>
          <w:p w14:paraId="131A0328" w14:textId="77777777" w:rsidR="00222DD2" w:rsidRPr="003F31D9" w:rsidRDefault="00222DD2" w:rsidP="00222D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F7E33B" w14:textId="77777777" w:rsidR="00222DD2" w:rsidRPr="003F31D9" w:rsidRDefault="00222DD2" w:rsidP="00222DD2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7,255</w:t>
            </w:r>
          </w:p>
        </w:tc>
        <w:tc>
          <w:tcPr>
            <w:tcW w:w="270" w:type="dxa"/>
            <w:shd w:val="clear" w:color="auto" w:fill="auto"/>
          </w:tcPr>
          <w:p w14:paraId="2BD53623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8A9F2D" w14:textId="645DBB5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10,356</w:t>
            </w:r>
          </w:p>
        </w:tc>
        <w:tc>
          <w:tcPr>
            <w:tcW w:w="270" w:type="dxa"/>
            <w:shd w:val="clear" w:color="auto" w:fill="auto"/>
          </w:tcPr>
          <w:p w14:paraId="3A095F9C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4A5AA7B" w14:textId="7777777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7,255</w:t>
            </w:r>
          </w:p>
        </w:tc>
      </w:tr>
      <w:tr w:rsidR="00222DD2" w:rsidRPr="003362A8" w14:paraId="55162947" w14:textId="77777777" w:rsidTr="002447FD">
        <w:tc>
          <w:tcPr>
            <w:tcW w:w="4050" w:type="dxa"/>
            <w:shd w:val="clear" w:color="auto" w:fill="auto"/>
          </w:tcPr>
          <w:p w14:paraId="72BFFF80" w14:textId="77777777" w:rsidR="00222DD2" w:rsidRPr="003F31D9" w:rsidRDefault="00222DD2" w:rsidP="00222DD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AB9B3A8" w14:textId="7777777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2E0C12" w14:textId="77777777" w:rsidR="00222DD2" w:rsidRPr="003F31D9" w:rsidRDefault="00222DD2" w:rsidP="00222D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91F8C9" w14:textId="77777777" w:rsidR="00222DD2" w:rsidRPr="003F31D9" w:rsidRDefault="00222DD2" w:rsidP="00222DD2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022696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8F3429" w14:textId="7777777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D109D8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873948A" w14:textId="7777777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2DD2" w:rsidRPr="003362A8" w14:paraId="289648ED" w14:textId="77777777" w:rsidTr="002447FD">
        <w:tc>
          <w:tcPr>
            <w:tcW w:w="4050" w:type="dxa"/>
            <w:shd w:val="clear" w:color="auto" w:fill="auto"/>
          </w:tcPr>
          <w:p w14:paraId="4E3A7D02" w14:textId="77777777" w:rsidR="00222DD2" w:rsidRPr="00E1039D" w:rsidRDefault="00222DD2" w:rsidP="00222DD2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1039D">
              <w:rPr>
                <w:rFonts w:ascii="Angsana New" w:hAnsi="Angsana New" w:hint="cs"/>
                <w:sz w:val="30"/>
                <w:szCs w:val="30"/>
                <w:cs/>
              </w:rPr>
              <w:t>บริษัท อี แอนด์ ที พลังงานหมุนเวียน จำกัด</w:t>
            </w:r>
          </w:p>
        </w:tc>
        <w:tc>
          <w:tcPr>
            <w:tcW w:w="1080" w:type="dxa"/>
            <w:shd w:val="clear" w:color="auto" w:fill="auto"/>
          </w:tcPr>
          <w:p w14:paraId="34DA8500" w14:textId="3CA9E0C9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2DD2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3E2D3195" w14:textId="77777777" w:rsidR="00222DD2" w:rsidRPr="003F31D9" w:rsidRDefault="00222DD2" w:rsidP="00222D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D40023" w14:textId="77777777" w:rsidR="00222DD2" w:rsidRPr="003F31D9" w:rsidRDefault="00222DD2" w:rsidP="00222DD2">
            <w:pPr>
              <w:tabs>
                <w:tab w:val="decimal" w:pos="69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6E1624D7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903C0C" w14:textId="2D49D4AB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525C8095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1BDC75E" w14:textId="77777777" w:rsidR="00222DD2" w:rsidRPr="003F31D9" w:rsidRDefault="00222DD2" w:rsidP="00222DD2">
            <w:pPr>
              <w:tabs>
                <w:tab w:val="decimal" w:pos="798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</w:tr>
      <w:tr w:rsidR="00222DD2" w:rsidRPr="00E75ACA" w14:paraId="5BD0EAA3" w14:textId="77777777" w:rsidTr="002447FD">
        <w:tc>
          <w:tcPr>
            <w:tcW w:w="4050" w:type="dxa"/>
            <w:shd w:val="clear" w:color="auto" w:fill="auto"/>
          </w:tcPr>
          <w:p w14:paraId="28787587" w14:textId="77777777" w:rsidR="00222DD2" w:rsidRPr="003F31D9" w:rsidRDefault="00222DD2" w:rsidP="00222DD2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041962F" w14:textId="7777777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2B5041" w14:textId="77777777" w:rsidR="00222DD2" w:rsidRPr="003F31D9" w:rsidRDefault="00222DD2" w:rsidP="00222D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B2BCE2" w14:textId="77777777" w:rsidR="00222DD2" w:rsidRPr="003F31D9" w:rsidRDefault="00222DD2" w:rsidP="00222DD2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04F9D4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F0F7AE" w14:textId="7777777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ABADC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EBF4BF0" w14:textId="7777777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2DD2" w:rsidRPr="003362A8" w14:paraId="4902E23A" w14:textId="77777777" w:rsidTr="002447FD">
        <w:tc>
          <w:tcPr>
            <w:tcW w:w="4050" w:type="dxa"/>
            <w:shd w:val="clear" w:color="auto" w:fill="auto"/>
          </w:tcPr>
          <w:p w14:paraId="78C64EBF" w14:textId="77777777" w:rsidR="00222DD2" w:rsidRPr="003F31D9" w:rsidRDefault="00222DD2" w:rsidP="00222DD2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AC7E5ED" w14:textId="5C2143A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2DD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1CCAEB6" w14:textId="77777777" w:rsidR="00222DD2" w:rsidRPr="003F31D9" w:rsidRDefault="00222DD2" w:rsidP="00222D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572819" w14:textId="77777777" w:rsidR="00222DD2" w:rsidRPr="003F31D9" w:rsidRDefault="00222DD2" w:rsidP="00222DD2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4EAA38D3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52C64C" w14:textId="047060D1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98E5509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46104D2" w14:textId="7777777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222DD2" w:rsidRPr="003362A8" w14:paraId="656AF92C" w14:textId="77777777" w:rsidTr="002447FD">
        <w:tc>
          <w:tcPr>
            <w:tcW w:w="4050" w:type="dxa"/>
            <w:shd w:val="clear" w:color="auto" w:fill="auto"/>
          </w:tcPr>
          <w:p w14:paraId="0EADA151" w14:textId="77777777" w:rsidR="00222DD2" w:rsidRPr="003F31D9" w:rsidRDefault="00222DD2" w:rsidP="00222DD2">
            <w:pPr>
              <w:spacing w:line="240" w:lineRule="auto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3F31D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125686" w14:textId="57C026CF" w:rsidR="00222DD2" w:rsidRPr="003F31D9" w:rsidRDefault="003B3A7B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788E320F" w14:textId="77777777" w:rsidR="00222DD2" w:rsidRPr="003F31D9" w:rsidRDefault="00222DD2" w:rsidP="00222D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23726C" w14:textId="77777777" w:rsidR="00222DD2" w:rsidRPr="003F31D9" w:rsidRDefault="00222DD2" w:rsidP="00222DD2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24E94E36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6A3135" w14:textId="69280D43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B3A7B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75EE8296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A14A781" w14:textId="7777777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</w:tr>
      <w:tr w:rsidR="00222DD2" w:rsidRPr="003362A8" w14:paraId="2EE4F951" w14:textId="77777777" w:rsidTr="002447FD">
        <w:tc>
          <w:tcPr>
            <w:tcW w:w="4050" w:type="dxa"/>
            <w:shd w:val="clear" w:color="auto" w:fill="auto"/>
          </w:tcPr>
          <w:p w14:paraId="53E5E9BF" w14:textId="77777777" w:rsidR="00222DD2" w:rsidRPr="003F31D9" w:rsidRDefault="00222DD2" w:rsidP="00222DD2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451948" w14:textId="1EC3B4AF" w:rsidR="00222DD2" w:rsidRPr="003F31D9" w:rsidRDefault="003B3A7B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49,308</w:t>
            </w:r>
          </w:p>
        </w:tc>
        <w:tc>
          <w:tcPr>
            <w:tcW w:w="270" w:type="dxa"/>
            <w:shd w:val="clear" w:color="auto" w:fill="auto"/>
          </w:tcPr>
          <w:p w14:paraId="13E7B148" w14:textId="77777777" w:rsidR="00222DD2" w:rsidRPr="003F31D9" w:rsidRDefault="00222DD2" w:rsidP="00222D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88CDA1" w14:textId="77777777" w:rsidR="00222DD2" w:rsidRPr="003F31D9" w:rsidRDefault="00222DD2" w:rsidP="00222DD2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83,497</w:t>
            </w:r>
          </w:p>
        </w:tc>
        <w:tc>
          <w:tcPr>
            <w:tcW w:w="270" w:type="dxa"/>
            <w:shd w:val="clear" w:color="auto" w:fill="auto"/>
          </w:tcPr>
          <w:p w14:paraId="2D45755A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B3CBB2" w14:textId="692BE89C" w:rsidR="00222DD2" w:rsidRPr="003F31D9" w:rsidRDefault="003B3A7B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49,308</w:t>
            </w:r>
          </w:p>
        </w:tc>
        <w:tc>
          <w:tcPr>
            <w:tcW w:w="270" w:type="dxa"/>
            <w:shd w:val="clear" w:color="auto" w:fill="auto"/>
          </w:tcPr>
          <w:p w14:paraId="789A48DF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1EA91B7" w14:textId="7777777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83,497</w:t>
            </w:r>
          </w:p>
        </w:tc>
      </w:tr>
      <w:tr w:rsidR="00222DD2" w:rsidRPr="003362A8" w14:paraId="07E54CBE" w14:textId="77777777" w:rsidTr="002447FD">
        <w:tc>
          <w:tcPr>
            <w:tcW w:w="4050" w:type="dxa"/>
            <w:shd w:val="clear" w:color="auto" w:fill="auto"/>
          </w:tcPr>
          <w:p w14:paraId="423DBDF6" w14:textId="77777777" w:rsidR="00222DD2" w:rsidRPr="003F31D9" w:rsidRDefault="00222DD2" w:rsidP="00222DD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AD5DA8" w14:textId="44F8BE40" w:rsidR="00222DD2" w:rsidRPr="003F31D9" w:rsidRDefault="00222DD2" w:rsidP="003166D1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60,282</w:t>
            </w:r>
          </w:p>
        </w:tc>
        <w:tc>
          <w:tcPr>
            <w:tcW w:w="270" w:type="dxa"/>
            <w:shd w:val="clear" w:color="auto" w:fill="auto"/>
          </w:tcPr>
          <w:p w14:paraId="76EEE752" w14:textId="77777777" w:rsidR="00222DD2" w:rsidRPr="003F31D9" w:rsidRDefault="00222DD2" w:rsidP="00222D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2D2734" w14:textId="77777777" w:rsidR="00222DD2" w:rsidRPr="003F31D9" w:rsidRDefault="00222DD2" w:rsidP="00222DD2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  <w:tc>
          <w:tcPr>
            <w:tcW w:w="270" w:type="dxa"/>
            <w:shd w:val="clear" w:color="auto" w:fill="auto"/>
          </w:tcPr>
          <w:p w14:paraId="4D45DDD1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B724C" w14:textId="4BF02EC0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60,282</w:t>
            </w:r>
          </w:p>
        </w:tc>
        <w:tc>
          <w:tcPr>
            <w:tcW w:w="270" w:type="dxa"/>
            <w:shd w:val="clear" w:color="auto" w:fill="auto"/>
          </w:tcPr>
          <w:p w14:paraId="2B3C7925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00485F" w14:textId="7777777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</w:tr>
      <w:tr w:rsidR="00222DD2" w:rsidRPr="003362A8" w14:paraId="58ECCE2D" w14:textId="77777777" w:rsidTr="002447FD">
        <w:tc>
          <w:tcPr>
            <w:tcW w:w="4050" w:type="dxa"/>
            <w:shd w:val="clear" w:color="auto" w:fill="auto"/>
          </w:tcPr>
          <w:p w14:paraId="02BDBB8A" w14:textId="77777777" w:rsidR="00222DD2" w:rsidRPr="003F31D9" w:rsidRDefault="00222DD2" w:rsidP="00222DD2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31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D05E8C" w14:textId="15A77CF0" w:rsidR="00222DD2" w:rsidRPr="003F31D9" w:rsidRDefault="00222DD2" w:rsidP="00222DD2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7EA4B" w14:textId="77777777" w:rsidR="00222DD2" w:rsidRPr="003F31D9" w:rsidRDefault="00222DD2" w:rsidP="00222D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740A07" w14:textId="77777777" w:rsidR="00222DD2" w:rsidRPr="003F31D9" w:rsidRDefault="00222DD2" w:rsidP="00222DD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16CA9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A2591F" w14:textId="1E465C70" w:rsidR="00222DD2" w:rsidRPr="003F31D9" w:rsidRDefault="00222DD2" w:rsidP="00222DD2">
            <w:pPr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1F047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B8A7E" w14:textId="77777777" w:rsidR="00222DD2" w:rsidRPr="003F31D9" w:rsidRDefault="00222DD2" w:rsidP="00222DD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22DD2" w:rsidRPr="003362A8" w14:paraId="1CE976FB" w14:textId="77777777" w:rsidTr="002447FD">
        <w:tc>
          <w:tcPr>
            <w:tcW w:w="4050" w:type="dxa"/>
            <w:shd w:val="clear" w:color="auto" w:fill="auto"/>
          </w:tcPr>
          <w:p w14:paraId="0FAE7C5A" w14:textId="77777777" w:rsidR="00222DD2" w:rsidRPr="003F31D9" w:rsidRDefault="00222DD2" w:rsidP="00222DD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540AB" w14:textId="5570B4F0" w:rsidR="00222DD2" w:rsidRPr="003F31D9" w:rsidRDefault="00222DD2" w:rsidP="0027642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60,282</w:t>
            </w:r>
          </w:p>
        </w:tc>
        <w:tc>
          <w:tcPr>
            <w:tcW w:w="270" w:type="dxa"/>
            <w:shd w:val="clear" w:color="auto" w:fill="auto"/>
          </w:tcPr>
          <w:p w14:paraId="7CEEADE5" w14:textId="77777777" w:rsidR="00222DD2" w:rsidRPr="003F31D9" w:rsidRDefault="00222DD2" w:rsidP="00222D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218DC" w14:textId="77777777" w:rsidR="00222DD2" w:rsidRPr="003F31D9" w:rsidRDefault="00222DD2" w:rsidP="00222DD2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  <w:tc>
          <w:tcPr>
            <w:tcW w:w="270" w:type="dxa"/>
            <w:shd w:val="clear" w:color="auto" w:fill="auto"/>
          </w:tcPr>
          <w:p w14:paraId="5ED094B3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57CB6" w14:textId="278158E1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60,282</w:t>
            </w:r>
          </w:p>
        </w:tc>
        <w:tc>
          <w:tcPr>
            <w:tcW w:w="270" w:type="dxa"/>
            <w:shd w:val="clear" w:color="auto" w:fill="auto"/>
          </w:tcPr>
          <w:p w14:paraId="38EDF1E3" w14:textId="77777777" w:rsidR="00222DD2" w:rsidRPr="003F31D9" w:rsidRDefault="00222DD2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56BE8" w14:textId="77777777" w:rsidR="00222DD2" w:rsidRPr="003F31D9" w:rsidRDefault="00222DD2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</w:tr>
      <w:tr w:rsidR="00AE0928" w:rsidRPr="003362A8" w14:paraId="14BE2E79" w14:textId="77777777" w:rsidTr="002447FD">
        <w:tc>
          <w:tcPr>
            <w:tcW w:w="4050" w:type="dxa"/>
            <w:shd w:val="clear" w:color="auto" w:fill="auto"/>
          </w:tcPr>
          <w:p w14:paraId="7A73ED58" w14:textId="77777777" w:rsidR="00AE0928" w:rsidRPr="003F31D9" w:rsidRDefault="00AE0928" w:rsidP="00222DD2">
            <w:pPr>
              <w:spacing w:line="240" w:lineRule="auto"/>
              <w:ind w:right="2"/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653564" w14:textId="77777777" w:rsidR="00AE0928" w:rsidRDefault="00AE0928" w:rsidP="00222DD2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E10DF" w14:textId="77777777" w:rsidR="00AE0928" w:rsidRPr="003F31D9" w:rsidRDefault="00AE0928" w:rsidP="00222D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9A2928" w14:textId="77777777" w:rsidR="00AE0928" w:rsidRDefault="00AE0928" w:rsidP="00222DD2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29BDD2" w14:textId="77777777" w:rsidR="00AE0928" w:rsidRPr="003F31D9" w:rsidRDefault="00AE0928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63F668" w14:textId="77777777" w:rsidR="00AE0928" w:rsidRDefault="00AE0928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F0DACF" w14:textId="77777777" w:rsidR="00AE0928" w:rsidRPr="003F31D9" w:rsidRDefault="00AE0928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0707AC" w14:textId="77777777" w:rsidR="00AE0928" w:rsidRDefault="00AE0928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E0928" w:rsidRPr="003362A8" w14:paraId="7F801C2F" w14:textId="77777777" w:rsidTr="002447FD">
        <w:tc>
          <w:tcPr>
            <w:tcW w:w="4050" w:type="dxa"/>
            <w:shd w:val="clear" w:color="auto" w:fill="auto"/>
          </w:tcPr>
          <w:p w14:paraId="0CC6B777" w14:textId="77777777" w:rsidR="00AE0928" w:rsidRPr="003F31D9" w:rsidRDefault="00AE0928" w:rsidP="00222DD2">
            <w:pPr>
              <w:spacing w:line="240" w:lineRule="auto"/>
              <w:ind w:right="2"/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78F745" w14:textId="77777777" w:rsidR="00AE0928" w:rsidRDefault="00AE0928" w:rsidP="00222DD2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B2DDE5" w14:textId="77777777" w:rsidR="00AE0928" w:rsidRPr="003F31D9" w:rsidRDefault="00AE0928" w:rsidP="00222D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F76D24" w14:textId="77777777" w:rsidR="00AE0928" w:rsidRDefault="00AE0928" w:rsidP="00222DD2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22B47B" w14:textId="77777777" w:rsidR="00AE0928" w:rsidRPr="003F31D9" w:rsidRDefault="00AE0928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728137" w14:textId="77777777" w:rsidR="00AE0928" w:rsidRDefault="00AE0928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D3ED1B" w14:textId="77777777" w:rsidR="00AE0928" w:rsidRPr="003F31D9" w:rsidRDefault="00AE0928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23BE9AA" w14:textId="77777777" w:rsidR="00AE0928" w:rsidRDefault="00AE0928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E0928" w:rsidRPr="003362A8" w14:paraId="23FD872B" w14:textId="77777777" w:rsidTr="002447FD">
        <w:tc>
          <w:tcPr>
            <w:tcW w:w="4050" w:type="dxa"/>
            <w:shd w:val="clear" w:color="auto" w:fill="auto"/>
          </w:tcPr>
          <w:p w14:paraId="51E07F5E" w14:textId="77777777" w:rsidR="00AE0928" w:rsidRPr="003F31D9" w:rsidRDefault="00AE0928" w:rsidP="00222DD2">
            <w:pPr>
              <w:spacing w:line="240" w:lineRule="auto"/>
              <w:ind w:right="2"/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83219A" w14:textId="77777777" w:rsidR="00AE0928" w:rsidRDefault="00AE0928" w:rsidP="00222DD2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ACCC5D" w14:textId="77777777" w:rsidR="00AE0928" w:rsidRPr="003F31D9" w:rsidRDefault="00AE0928" w:rsidP="00222DD2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28E733" w14:textId="77777777" w:rsidR="00AE0928" w:rsidRDefault="00AE0928" w:rsidP="00222DD2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3A5A15" w14:textId="77777777" w:rsidR="00AE0928" w:rsidRPr="003F31D9" w:rsidRDefault="00AE0928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9EA734" w14:textId="77777777" w:rsidR="00AE0928" w:rsidRDefault="00AE0928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814BFC" w14:textId="77777777" w:rsidR="00AE0928" w:rsidRPr="003F31D9" w:rsidRDefault="00AE0928" w:rsidP="00222D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E4CD112" w14:textId="77777777" w:rsidR="00AE0928" w:rsidRDefault="00AE0928" w:rsidP="00222DD2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55F6A" w:rsidRPr="00EB7266" w14:paraId="67A97FDF" w14:textId="77777777" w:rsidTr="002447FD">
        <w:trPr>
          <w:gridAfter w:val="1"/>
          <w:wAfter w:w="8" w:type="dxa"/>
          <w:tblHeader/>
        </w:trPr>
        <w:tc>
          <w:tcPr>
            <w:tcW w:w="4050" w:type="dxa"/>
            <w:shd w:val="clear" w:color="auto" w:fill="auto"/>
          </w:tcPr>
          <w:p w14:paraId="71CB29FD" w14:textId="77777777" w:rsidR="00055F6A" w:rsidRPr="00255AC3" w:rsidRDefault="00055F6A" w:rsidP="0045579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A16D3D6" w14:textId="77777777" w:rsidR="00055F6A" w:rsidRPr="00EB7266" w:rsidRDefault="00055F6A" w:rsidP="0045579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97535" w14:textId="77777777" w:rsidR="00055F6A" w:rsidRPr="00EB7266" w:rsidRDefault="00055F6A" w:rsidP="004557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3A2627F" w14:textId="77777777" w:rsidR="00055F6A" w:rsidRPr="00EB7266" w:rsidRDefault="00055F6A" w:rsidP="0045579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F6A" w:rsidRPr="006145CD" w14:paraId="2A7496A0" w14:textId="77777777" w:rsidTr="002447FD">
        <w:trPr>
          <w:gridAfter w:val="1"/>
          <w:wAfter w:w="8" w:type="dxa"/>
          <w:tblHeader/>
        </w:trPr>
        <w:tc>
          <w:tcPr>
            <w:tcW w:w="4050" w:type="dxa"/>
            <w:shd w:val="clear" w:color="auto" w:fill="auto"/>
          </w:tcPr>
          <w:p w14:paraId="6C9B70C4" w14:textId="77777777" w:rsidR="00055F6A" w:rsidRPr="004F5468" w:rsidRDefault="00055F6A" w:rsidP="0045579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1F87B" w14:textId="77777777" w:rsidR="00055F6A" w:rsidRPr="006145CD" w:rsidRDefault="00055F6A" w:rsidP="00455790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7E6421A" w14:textId="77777777" w:rsidR="00055F6A" w:rsidRPr="00744476" w:rsidRDefault="00055F6A" w:rsidP="0045579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2BADC" w14:textId="77777777" w:rsidR="00055F6A" w:rsidRPr="006145CD" w:rsidRDefault="00055F6A" w:rsidP="00455790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D47547A" w14:textId="77777777" w:rsidR="00055F6A" w:rsidRPr="00BE704B" w:rsidRDefault="00055F6A" w:rsidP="004557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9BE5" w14:textId="77777777" w:rsidR="00055F6A" w:rsidRPr="006145CD" w:rsidRDefault="00055F6A" w:rsidP="00455790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74E97648" w14:textId="77777777" w:rsidR="00055F6A" w:rsidRPr="00BE704B" w:rsidRDefault="00055F6A" w:rsidP="004557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6B9D0C" w14:textId="77777777" w:rsidR="00055F6A" w:rsidRPr="006145CD" w:rsidRDefault="00055F6A" w:rsidP="00455790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55F6A" w:rsidRPr="00744476" w14:paraId="07F12CB9" w14:textId="77777777" w:rsidTr="002447FD">
        <w:trPr>
          <w:gridAfter w:val="1"/>
          <w:wAfter w:w="8" w:type="dxa"/>
          <w:tblHeader/>
        </w:trPr>
        <w:tc>
          <w:tcPr>
            <w:tcW w:w="4050" w:type="dxa"/>
            <w:shd w:val="clear" w:color="auto" w:fill="auto"/>
          </w:tcPr>
          <w:p w14:paraId="55C3339E" w14:textId="77777777" w:rsidR="00055F6A" w:rsidRPr="00255AC3" w:rsidRDefault="00055F6A" w:rsidP="0045579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016C8" w14:textId="77777777" w:rsidR="00055F6A" w:rsidRPr="00744476" w:rsidRDefault="00055F6A" w:rsidP="0045579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496BD16" w14:textId="77777777" w:rsidR="00055F6A" w:rsidRPr="00744476" w:rsidRDefault="00055F6A" w:rsidP="0045579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E0EB4F" w14:textId="77777777" w:rsidR="00055F6A" w:rsidRPr="00744476" w:rsidRDefault="00055F6A" w:rsidP="0045579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20AFE1E9" w14:textId="77777777" w:rsidR="00055F6A" w:rsidRPr="00BE704B" w:rsidRDefault="00055F6A" w:rsidP="004557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7A6191" w14:textId="77777777" w:rsidR="00055F6A" w:rsidRPr="00744476" w:rsidRDefault="00055F6A" w:rsidP="0045579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FFDBACF" w14:textId="77777777" w:rsidR="00055F6A" w:rsidRPr="00BE704B" w:rsidRDefault="00055F6A" w:rsidP="004557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48DCF" w14:textId="77777777" w:rsidR="00055F6A" w:rsidRPr="00744476" w:rsidRDefault="00055F6A" w:rsidP="0045579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055F6A" w:rsidRPr="00744476" w14:paraId="1D7565A7" w14:textId="77777777" w:rsidTr="002447FD">
        <w:trPr>
          <w:gridAfter w:val="1"/>
          <w:wAfter w:w="8" w:type="dxa"/>
          <w:tblHeader/>
        </w:trPr>
        <w:tc>
          <w:tcPr>
            <w:tcW w:w="4050" w:type="dxa"/>
            <w:shd w:val="clear" w:color="auto" w:fill="auto"/>
          </w:tcPr>
          <w:p w14:paraId="4A4D65AF" w14:textId="77777777" w:rsidR="00055F6A" w:rsidRPr="00744476" w:rsidRDefault="00055F6A" w:rsidP="00455790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42D86C" w14:textId="77777777" w:rsidR="00055F6A" w:rsidRPr="00744476" w:rsidRDefault="00055F6A" w:rsidP="0045579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55F6A" w14:paraId="143AB6D9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3BC976E8" w14:textId="77777777" w:rsidR="00055F6A" w:rsidRPr="00A27D1E" w:rsidRDefault="00055F6A" w:rsidP="00B515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3AE387CF" w14:textId="77777777" w:rsidR="00055F6A" w:rsidRPr="0033434F" w:rsidRDefault="00055F6A" w:rsidP="00B5153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DEEC2" w14:textId="77777777" w:rsidR="00055F6A" w:rsidRDefault="00055F6A" w:rsidP="00B5153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1D6B28" w14:textId="77777777" w:rsidR="00055F6A" w:rsidRDefault="00055F6A" w:rsidP="00B5153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4BFD5" w14:textId="77777777" w:rsidR="00055F6A" w:rsidRPr="00BE704B" w:rsidRDefault="00055F6A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605A92" w14:textId="77777777" w:rsidR="00055F6A" w:rsidRPr="0033434F" w:rsidRDefault="00055F6A" w:rsidP="00B5153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7F672F" w14:textId="77777777" w:rsidR="00055F6A" w:rsidRPr="00BE704B" w:rsidRDefault="00055F6A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A64F3C" w14:textId="77777777" w:rsidR="00055F6A" w:rsidRDefault="00055F6A" w:rsidP="00B5153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3CB2" w:rsidRPr="0033434F" w14:paraId="4833F4B5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2B8554A9" w14:textId="77777777" w:rsidR="00673CB2" w:rsidRPr="00A27D1E" w:rsidRDefault="00673CB2" w:rsidP="00673C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50DA938" w14:textId="6D83E87D" w:rsidR="00673CB2" w:rsidRPr="0033434F" w:rsidRDefault="00673CB2" w:rsidP="00673CB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3CB2">
              <w:rPr>
                <w:rFonts w:ascii="Angsana New" w:hAnsi="Angsana New"/>
                <w:sz w:val="30"/>
                <w:szCs w:val="30"/>
                <w:lang w:val="en-US"/>
              </w:rPr>
              <w:t>24,275</w:t>
            </w:r>
          </w:p>
        </w:tc>
        <w:tc>
          <w:tcPr>
            <w:tcW w:w="270" w:type="dxa"/>
          </w:tcPr>
          <w:p w14:paraId="68218A4E" w14:textId="77777777" w:rsidR="00673CB2" w:rsidRDefault="00673CB2" w:rsidP="00673CB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C3BEAE" w14:textId="77777777" w:rsidR="00673CB2" w:rsidRPr="0033434F" w:rsidRDefault="00673CB2" w:rsidP="00673CB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406,099</w:t>
            </w:r>
          </w:p>
        </w:tc>
        <w:tc>
          <w:tcPr>
            <w:tcW w:w="270" w:type="dxa"/>
          </w:tcPr>
          <w:p w14:paraId="15770C14" w14:textId="77777777" w:rsidR="00673CB2" w:rsidRPr="00BE704B" w:rsidRDefault="00673CB2" w:rsidP="00673C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72034" w14:textId="06FCFB93" w:rsidR="00673CB2" w:rsidRPr="0033434F" w:rsidRDefault="00673CB2" w:rsidP="00673CB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24,275</w:t>
            </w:r>
          </w:p>
        </w:tc>
        <w:tc>
          <w:tcPr>
            <w:tcW w:w="270" w:type="dxa"/>
            <w:shd w:val="clear" w:color="auto" w:fill="auto"/>
          </w:tcPr>
          <w:p w14:paraId="793B228F" w14:textId="77777777" w:rsidR="00673CB2" w:rsidRPr="00BE704B" w:rsidRDefault="00673CB2" w:rsidP="00673C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9C693" w14:textId="77777777" w:rsidR="00673CB2" w:rsidRPr="0033434F" w:rsidRDefault="00673CB2" w:rsidP="00673CB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406,099</w:t>
            </w:r>
          </w:p>
        </w:tc>
      </w:tr>
      <w:tr w:rsidR="00673CB2" w14:paraId="40B59C1A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0C3F8E9C" w14:textId="77777777" w:rsidR="00673CB2" w:rsidRPr="00A27D1E" w:rsidRDefault="00673CB2" w:rsidP="00673C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4EBBC1" w14:textId="77777777" w:rsidR="00673CB2" w:rsidRDefault="00673CB2" w:rsidP="00673CB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85C716" w14:textId="77777777" w:rsidR="00673CB2" w:rsidRDefault="00673CB2" w:rsidP="00673CB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336717" w14:textId="77777777" w:rsidR="00673CB2" w:rsidRDefault="00673CB2" w:rsidP="00673CB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6BDDD" w14:textId="77777777" w:rsidR="00673CB2" w:rsidRPr="00BE704B" w:rsidRDefault="00673CB2" w:rsidP="00673C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AE9F53" w14:textId="77777777" w:rsidR="00673CB2" w:rsidRDefault="00673CB2" w:rsidP="00673CB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231D66" w14:textId="77777777" w:rsidR="00673CB2" w:rsidRPr="00BE704B" w:rsidRDefault="00673CB2" w:rsidP="00673C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2BC1C7" w14:textId="77777777" w:rsidR="00673CB2" w:rsidRDefault="00673CB2" w:rsidP="00673CB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3CB2" w14:paraId="1B0D0FF3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12325CC1" w14:textId="77777777" w:rsidR="00673CB2" w:rsidRPr="00A27D1E" w:rsidRDefault="00673CB2" w:rsidP="00673C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11D1149" w14:textId="787AFAFE" w:rsidR="00673CB2" w:rsidRDefault="00673CB2" w:rsidP="00673CB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3CB2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</w:tcPr>
          <w:p w14:paraId="432CE7B3" w14:textId="77777777" w:rsidR="00673CB2" w:rsidRDefault="00673CB2" w:rsidP="00673CB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C19120" w14:textId="77777777" w:rsidR="00673CB2" w:rsidRDefault="00673CB2" w:rsidP="00673CB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14:paraId="18E93CF6" w14:textId="77777777" w:rsidR="00673CB2" w:rsidRPr="00BE704B" w:rsidRDefault="00673CB2" w:rsidP="00673C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D47605" w14:textId="2646C3AE" w:rsidR="00673CB2" w:rsidRDefault="00673CB2" w:rsidP="00673CB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5FC070AF" w14:textId="77777777" w:rsidR="00673CB2" w:rsidRPr="00BE704B" w:rsidRDefault="00673CB2" w:rsidP="00673C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FE5BA" w14:textId="77777777" w:rsidR="00673CB2" w:rsidRDefault="00673CB2" w:rsidP="00673CB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</w:tr>
      <w:tr w:rsidR="00673CB2" w14:paraId="7E054C1F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5F29AF06" w14:textId="77777777" w:rsidR="00673CB2" w:rsidRPr="00C12557" w:rsidRDefault="00673CB2" w:rsidP="00673CB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5D2C5989" w14:textId="20FBDE95" w:rsidR="00673CB2" w:rsidRDefault="00673CB2" w:rsidP="00673CB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3CB2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</w:tcPr>
          <w:p w14:paraId="0973CD3E" w14:textId="77777777" w:rsidR="00673CB2" w:rsidRDefault="00673CB2" w:rsidP="00673CB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95694A" w14:textId="77777777" w:rsidR="00673CB2" w:rsidRDefault="00673CB2" w:rsidP="00673CB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  <w:tc>
          <w:tcPr>
            <w:tcW w:w="270" w:type="dxa"/>
          </w:tcPr>
          <w:p w14:paraId="10F50457" w14:textId="77777777" w:rsidR="00673CB2" w:rsidRPr="00BE704B" w:rsidRDefault="00673CB2" w:rsidP="00673C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B449E2" w14:textId="262D9A05" w:rsidR="00673CB2" w:rsidRDefault="00673CB2" w:rsidP="00673CB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  <w:shd w:val="clear" w:color="auto" w:fill="auto"/>
          </w:tcPr>
          <w:p w14:paraId="7983397E" w14:textId="77777777" w:rsidR="00673CB2" w:rsidRPr="00BE704B" w:rsidRDefault="00673CB2" w:rsidP="00673C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1812C" w14:textId="77777777" w:rsidR="00673CB2" w:rsidRDefault="00673CB2" w:rsidP="00673CB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</w:tr>
      <w:tr w:rsidR="00673CB2" w14:paraId="53511C53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2C464AFB" w14:textId="77777777" w:rsidR="00673CB2" w:rsidRPr="00C12557" w:rsidRDefault="00673CB2" w:rsidP="00673CB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1FB753A1" w14:textId="7996BACA" w:rsidR="00673CB2" w:rsidRDefault="00673CB2" w:rsidP="00673CB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3CB2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57101629" w14:textId="77777777" w:rsidR="00673CB2" w:rsidRDefault="00673CB2" w:rsidP="00673CB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2F1876" w14:textId="77777777" w:rsidR="00673CB2" w:rsidRDefault="00673CB2" w:rsidP="00673CB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CCA1A1E" w14:textId="77777777" w:rsidR="00673CB2" w:rsidRPr="00BE704B" w:rsidRDefault="00673CB2" w:rsidP="00673C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58D408" w14:textId="78E3130A" w:rsidR="00673CB2" w:rsidRDefault="00673CB2" w:rsidP="00673CB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0ACAF660" w14:textId="77777777" w:rsidR="00673CB2" w:rsidRPr="00BE704B" w:rsidRDefault="00673CB2" w:rsidP="00673C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5A6E95" w14:textId="77777777" w:rsidR="00673CB2" w:rsidRDefault="00673CB2" w:rsidP="00673CB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673CB2" w:rsidRPr="00911ADB" w14:paraId="7E2CB7C5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69B87FF4" w14:textId="77777777" w:rsidR="00673CB2" w:rsidRPr="00A27D1E" w:rsidRDefault="00673CB2" w:rsidP="00673CB2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1B1BE" w14:textId="2688CE39" w:rsidR="00673CB2" w:rsidRPr="00911ADB" w:rsidRDefault="00673CB2" w:rsidP="00673CB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3C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24,727</w:t>
            </w:r>
          </w:p>
        </w:tc>
        <w:tc>
          <w:tcPr>
            <w:tcW w:w="270" w:type="dxa"/>
          </w:tcPr>
          <w:p w14:paraId="4FDCBAC3" w14:textId="77777777" w:rsidR="00673CB2" w:rsidRPr="00911ADB" w:rsidRDefault="00673CB2" w:rsidP="00673CB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A487" w14:textId="77777777" w:rsidR="00673CB2" w:rsidRPr="00911ADB" w:rsidRDefault="00673CB2" w:rsidP="00673CB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408,300</w:t>
            </w:r>
          </w:p>
        </w:tc>
        <w:tc>
          <w:tcPr>
            <w:tcW w:w="270" w:type="dxa"/>
          </w:tcPr>
          <w:p w14:paraId="27B5B925" w14:textId="77777777" w:rsidR="00673CB2" w:rsidRPr="00911ADB" w:rsidRDefault="00673CB2" w:rsidP="00673C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C7BB7" w14:textId="461EAD01" w:rsidR="00673CB2" w:rsidRPr="00911ADB" w:rsidRDefault="00673CB2" w:rsidP="00673CB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24,727</w:t>
            </w:r>
          </w:p>
        </w:tc>
        <w:tc>
          <w:tcPr>
            <w:tcW w:w="270" w:type="dxa"/>
            <w:shd w:val="clear" w:color="auto" w:fill="auto"/>
          </w:tcPr>
          <w:p w14:paraId="0572C299" w14:textId="77777777" w:rsidR="00673CB2" w:rsidRPr="00BE704B" w:rsidRDefault="00673CB2" w:rsidP="00673CB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1405" w14:textId="77777777" w:rsidR="00673CB2" w:rsidRPr="00911ADB" w:rsidRDefault="00673CB2" w:rsidP="00673CB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408,300</w:t>
            </w:r>
          </w:p>
        </w:tc>
      </w:tr>
    </w:tbl>
    <w:p w14:paraId="1587D942" w14:textId="77777777" w:rsidR="000D4B0C" w:rsidRPr="00215053" w:rsidRDefault="000D4B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00CA7" w:rsidRPr="00A27D1E" w14:paraId="17B94D72" w14:textId="77777777" w:rsidTr="00C531CA">
        <w:tc>
          <w:tcPr>
            <w:tcW w:w="4050" w:type="dxa"/>
            <w:shd w:val="clear" w:color="auto" w:fill="auto"/>
          </w:tcPr>
          <w:p w14:paraId="3752733D" w14:textId="651AC6AF" w:rsidR="00400CA7" w:rsidRPr="00400CA7" w:rsidRDefault="00400CA7" w:rsidP="00400CA7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C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5DB8DE3" w14:textId="0328000A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2DF11D5" w14:textId="77777777" w:rsidR="00400CA7" w:rsidRPr="00400CA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44C151" w14:textId="3CB8D656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CA7" w:rsidRPr="00A27D1E" w14:paraId="313E12EC" w14:textId="77777777" w:rsidTr="00455790">
        <w:tc>
          <w:tcPr>
            <w:tcW w:w="4050" w:type="dxa"/>
            <w:shd w:val="clear" w:color="auto" w:fill="auto"/>
          </w:tcPr>
          <w:p w14:paraId="1674DF36" w14:textId="77777777" w:rsidR="00400CA7" w:rsidRPr="00A7698F" w:rsidRDefault="00400CA7" w:rsidP="00400CA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A3E6E6" w14:textId="3C53F330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00CA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56DDB595" w14:textId="77777777" w:rsidR="00400CA7" w:rsidRPr="00400CA7" w:rsidRDefault="00400CA7" w:rsidP="00400CA7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8BFF88" w14:textId="7BA552B9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00CA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FD6B530" w14:textId="77777777" w:rsidR="00400CA7" w:rsidRPr="00400CA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F1AF6F" w14:textId="10637EB1" w:rsidR="00400CA7" w:rsidRPr="00400CA7" w:rsidRDefault="00400CA7" w:rsidP="00400CA7">
            <w:pPr>
              <w:tabs>
                <w:tab w:val="decimal" w:pos="791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00CA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74E3E341" w14:textId="77777777" w:rsidR="00400CA7" w:rsidRPr="00400CA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921BB6" w14:textId="54000CF7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00CA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00CA7" w:rsidRPr="00A27D1E" w14:paraId="55B84A8B" w14:textId="77777777" w:rsidTr="00455790">
        <w:tc>
          <w:tcPr>
            <w:tcW w:w="4050" w:type="dxa"/>
            <w:shd w:val="clear" w:color="auto" w:fill="auto"/>
          </w:tcPr>
          <w:p w14:paraId="4B423EB9" w14:textId="77777777" w:rsidR="00400CA7" w:rsidRPr="00A7698F" w:rsidRDefault="00400CA7" w:rsidP="00400CA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6D21BD" w14:textId="20FE3035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0B42408" w14:textId="77777777" w:rsidR="00400CA7" w:rsidRPr="00400CA7" w:rsidRDefault="00400CA7" w:rsidP="00400CA7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D70E9D" w14:textId="528C17E0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A58705B" w14:textId="77777777" w:rsidR="00400CA7" w:rsidRPr="00400CA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DB2C4D" w14:textId="637CD62C" w:rsidR="00400CA7" w:rsidRPr="00400CA7" w:rsidRDefault="00400CA7" w:rsidP="00400CA7">
            <w:pPr>
              <w:tabs>
                <w:tab w:val="decimal" w:pos="791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C3F4642" w14:textId="77777777" w:rsidR="00400CA7" w:rsidRPr="00400CA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74C56" w14:textId="4731421B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00CA7" w:rsidRPr="00A27D1E" w14:paraId="10ED6CF9" w14:textId="77777777" w:rsidTr="002B1A3C">
        <w:tc>
          <w:tcPr>
            <w:tcW w:w="4050" w:type="dxa"/>
            <w:shd w:val="clear" w:color="auto" w:fill="auto"/>
          </w:tcPr>
          <w:p w14:paraId="28BD2F12" w14:textId="77777777" w:rsidR="00400CA7" w:rsidRPr="00A7698F" w:rsidRDefault="00400CA7" w:rsidP="00400CA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601DFA5" w14:textId="39AB8EA1" w:rsidR="00400CA7" w:rsidRDefault="00400CA7" w:rsidP="00400CA7">
            <w:pPr>
              <w:tabs>
                <w:tab w:val="decimal" w:pos="866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00CA7" w:rsidRPr="00A27D1E" w14:paraId="1560CF37" w14:textId="77777777" w:rsidTr="00455790">
        <w:tc>
          <w:tcPr>
            <w:tcW w:w="4050" w:type="dxa"/>
            <w:shd w:val="clear" w:color="auto" w:fill="auto"/>
          </w:tcPr>
          <w:p w14:paraId="08454846" w14:textId="77777777" w:rsidR="00400CA7" w:rsidRPr="00C12557" w:rsidRDefault="00400CA7" w:rsidP="00400CA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4F267BD" w14:textId="77777777" w:rsidR="00400CA7" w:rsidRPr="0033434F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82B459" w14:textId="77777777" w:rsidR="00400CA7" w:rsidRDefault="00400CA7" w:rsidP="00400C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D8962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C4047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ACF29" w14:textId="77777777" w:rsidR="00400CA7" w:rsidRPr="0033434F" w:rsidRDefault="00400CA7" w:rsidP="00400CA7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CA6343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4ED57C" w14:textId="77777777" w:rsidR="00400CA7" w:rsidRDefault="00400CA7" w:rsidP="00400CA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0CA7" w:rsidRPr="00A27D1E" w14:paraId="79902A69" w14:textId="77777777" w:rsidTr="00455790">
        <w:tc>
          <w:tcPr>
            <w:tcW w:w="4050" w:type="dxa"/>
            <w:shd w:val="clear" w:color="auto" w:fill="auto"/>
          </w:tcPr>
          <w:p w14:paraId="3DFA2A4D" w14:textId="77777777" w:rsidR="00400CA7" w:rsidRPr="00C12557" w:rsidRDefault="00400CA7" w:rsidP="00400CA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4135A417" w14:textId="1947345F" w:rsidR="00400CA7" w:rsidRPr="0033434F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7016">
              <w:rPr>
                <w:rFonts w:ascii="Angsana New" w:hAnsi="Angsana New"/>
                <w:sz w:val="30"/>
                <w:szCs w:val="30"/>
                <w:lang w:val="en-US"/>
              </w:rPr>
              <w:t>120,308</w:t>
            </w:r>
          </w:p>
        </w:tc>
        <w:tc>
          <w:tcPr>
            <w:tcW w:w="270" w:type="dxa"/>
            <w:shd w:val="clear" w:color="auto" w:fill="auto"/>
          </w:tcPr>
          <w:p w14:paraId="41E4D136" w14:textId="77777777" w:rsidR="00400CA7" w:rsidRDefault="00400CA7" w:rsidP="00400C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3AC9B5" w14:textId="77777777" w:rsidR="00400CA7" w:rsidRPr="0033434F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176,228</w:t>
            </w:r>
          </w:p>
        </w:tc>
        <w:tc>
          <w:tcPr>
            <w:tcW w:w="270" w:type="dxa"/>
            <w:shd w:val="clear" w:color="auto" w:fill="auto"/>
          </w:tcPr>
          <w:p w14:paraId="2458C400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40406" w14:textId="3309D2E0" w:rsidR="00400CA7" w:rsidRPr="0033434F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120,308</w:t>
            </w:r>
          </w:p>
        </w:tc>
        <w:tc>
          <w:tcPr>
            <w:tcW w:w="270" w:type="dxa"/>
            <w:shd w:val="clear" w:color="auto" w:fill="auto"/>
          </w:tcPr>
          <w:p w14:paraId="23FB4AB9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6E6E73" w14:textId="77777777" w:rsidR="00400CA7" w:rsidRPr="0033434F" w:rsidRDefault="00400CA7" w:rsidP="00400CA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176,228</w:t>
            </w:r>
          </w:p>
        </w:tc>
      </w:tr>
      <w:tr w:rsidR="00400CA7" w:rsidRPr="00A27D1E" w14:paraId="1BDAE62E" w14:textId="77777777" w:rsidTr="00455790">
        <w:tc>
          <w:tcPr>
            <w:tcW w:w="4050" w:type="dxa"/>
            <w:shd w:val="clear" w:color="auto" w:fill="auto"/>
          </w:tcPr>
          <w:p w14:paraId="2AB7E912" w14:textId="77777777" w:rsidR="00400CA7" w:rsidRPr="00522E6A" w:rsidRDefault="00400CA7" w:rsidP="00400CA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C7512CE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5CAC" w14:textId="77777777" w:rsidR="00400CA7" w:rsidRDefault="00400CA7" w:rsidP="00400C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732BCA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63E783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53B46" w14:textId="77777777" w:rsidR="00400CA7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AFA621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4FC96" w14:textId="77777777" w:rsidR="00400CA7" w:rsidRDefault="00400CA7" w:rsidP="00400CA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0CA7" w:rsidRPr="00A27D1E" w14:paraId="0ECEA160" w14:textId="77777777" w:rsidTr="00455790">
        <w:tc>
          <w:tcPr>
            <w:tcW w:w="4050" w:type="dxa"/>
            <w:shd w:val="clear" w:color="auto" w:fill="auto"/>
          </w:tcPr>
          <w:p w14:paraId="37BD2477" w14:textId="77777777" w:rsidR="00400CA7" w:rsidRPr="00C12557" w:rsidRDefault="00400CA7" w:rsidP="00400C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6E2CB415" w14:textId="5BB0D243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7016">
              <w:rPr>
                <w:rFonts w:ascii="Angsana New" w:hAnsi="Angsana New"/>
                <w:sz w:val="30"/>
                <w:szCs w:val="30"/>
                <w:lang w:val="en-US"/>
              </w:rPr>
              <w:t>1,201</w:t>
            </w:r>
          </w:p>
        </w:tc>
        <w:tc>
          <w:tcPr>
            <w:tcW w:w="270" w:type="dxa"/>
            <w:shd w:val="clear" w:color="auto" w:fill="auto"/>
          </w:tcPr>
          <w:p w14:paraId="44057513" w14:textId="77777777" w:rsidR="00400CA7" w:rsidRDefault="00400CA7" w:rsidP="00400CA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694607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01B03225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806060" w14:textId="605AD6C3" w:rsidR="00400CA7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1,201</w:t>
            </w:r>
          </w:p>
        </w:tc>
        <w:tc>
          <w:tcPr>
            <w:tcW w:w="270" w:type="dxa"/>
            <w:shd w:val="clear" w:color="auto" w:fill="auto"/>
          </w:tcPr>
          <w:p w14:paraId="5AFE1FC9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65BDA" w14:textId="77777777" w:rsidR="00400CA7" w:rsidRDefault="00400CA7" w:rsidP="00400CA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</w:tr>
      <w:tr w:rsidR="00400CA7" w:rsidRPr="00A27D1E" w14:paraId="63D921C4" w14:textId="77777777" w:rsidTr="00455790">
        <w:tc>
          <w:tcPr>
            <w:tcW w:w="4050" w:type="dxa"/>
            <w:shd w:val="clear" w:color="auto" w:fill="auto"/>
          </w:tcPr>
          <w:p w14:paraId="281197EC" w14:textId="77777777" w:rsidR="00400CA7" w:rsidRPr="00C12557" w:rsidRDefault="00400CA7" w:rsidP="00400C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5FE0D7A" w14:textId="297F458F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7016">
              <w:rPr>
                <w:rFonts w:ascii="Angsana New" w:hAnsi="Angsana New"/>
                <w:sz w:val="30"/>
                <w:szCs w:val="30"/>
                <w:lang w:val="en-US"/>
              </w:rPr>
              <w:t>6,467</w:t>
            </w:r>
          </w:p>
        </w:tc>
        <w:tc>
          <w:tcPr>
            <w:tcW w:w="270" w:type="dxa"/>
            <w:shd w:val="clear" w:color="auto" w:fill="auto"/>
          </w:tcPr>
          <w:p w14:paraId="3E57EBDE" w14:textId="77777777" w:rsidR="00400CA7" w:rsidRDefault="00400CA7" w:rsidP="00400CA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0088BA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  <w:shd w:val="clear" w:color="auto" w:fill="auto"/>
          </w:tcPr>
          <w:p w14:paraId="058A22B0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61689F" w14:textId="7CE24A6F" w:rsidR="00400CA7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6,467</w:t>
            </w:r>
          </w:p>
        </w:tc>
        <w:tc>
          <w:tcPr>
            <w:tcW w:w="270" w:type="dxa"/>
            <w:shd w:val="clear" w:color="auto" w:fill="auto"/>
          </w:tcPr>
          <w:p w14:paraId="76F75574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963E1A" w14:textId="77777777" w:rsidR="00400CA7" w:rsidRDefault="00400CA7" w:rsidP="00400CA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</w:tr>
      <w:tr w:rsidR="00400CA7" w:rsidRPr="00A27D1E" w14:paraId="35767970" w14:textId="77777777" w:rsidTr="00455790">
        <w:tc>
          <w:tcPr>
            <w:tcW w:w="4050" w:type="dxa"/>
            <w:shd w:val="clear" w:color="auto" w:fill="auto"/>
          </w:tcPr>
          <w:p w14:paraId="1BF1507F" w14:textId="77777777" w:rsidR="00400CA7" w:rsidRPr="00C12557" w:rsidRDefault="00400CA7" w:rsidP="00400C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3A9C805" w14:textId="129C4409" w:rsidR="00400CA7" w:rsidRPr="007259A6" w:rsidRDefault="00400CA7" w:rsidP="00400CA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6B1DE9" w14:textId="77777777" w:rsidR="00400CA7" w:rsidRDefault="00400CA7" w:rsidP="00400CA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677964" w14:textId="77777777" w:rsidR="00400CA7" w:rsidRDefault="00400CA7" w:rsidP="00400CA7">
            <w:pPr>
              <w:tabs>
                <w:tab w:val="decimal" w:pos="70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FA8D402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DA331C" w14:textId="69B44AA0" w:rsidR="00400CA7" w:rsidRPr="007259A6" w:rsidRDefault="00400CA7" w:rsidP="00400CA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E77FAE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1A0D21" w14:textId="77777777" w:rsidR="00400CA7" w:rsidRDefault="00400CA7" w:rsidP="00400CA7">
            <w:pPr>
              <w:tabs>
                <w:tab w:val="decimal" w:pos="70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400CA7" w:rsidRPr="00A27D1E" w14:paraId="6C167F4C" w14:textId="77777777" w:rsidTr="00455790">
        <w:tc>
          <w:tcPr>
            <w:tcW w:w="4050" w:type="dxa"/>
            <w:shd w:val="clear" w:color="auto" w:fill="auto"/>
          </w:tcPr>
          <w:p w14:paraId="1D1D9E59" w14:textId="77777777" w:rsidR="00400CA7" w:rsidRPr="00C12557" w:rsidRDefault="00400CA7" w:rsidP="00400C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4507BF3" w14:textId="0FEAD2E2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7016">
              <w:rPr>
                <w:rFonts w:ascii="Angsana New" w:hAnsi="Angsana New"/>
                <w:sz w:val="30"/>
                <w:szCs w:val="30"/>
                <w:lang w:val="en-US"/>
              </w:rPr>
              <w:t>1,287</w:t>
            </w:r>
          </w:p>
        </w:tc>
        <w:tc>
          <w:tcPr>
            <w:tcW w:w="270" w:type="dxa"/>
            <w:shd w:val="clear" w:color="auto" w:fill="auto"/>
          </w:tcPr>
          <w:p w14:paraId="6EAFD4EB" w14:textId="77777777" w:rsidR="00400CA7" w:rsidRDefault="00400CA7" w:rsidP="00400C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882BB0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1,377</w:t>
            </w:r>
          </w:p>
        </w:tc>
        <w:tc>
          <w:tcPr>
            <w:tcW w:w="270" w:type="dxa"/>
            <w:shd w:val="clear" w:color="auto" w:fill="auto"/>
          </w:tcPr>
          <w:p w14:paraId="0500E392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270958" w14:textId="7366A6FC" w:rsidR="00400CA7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1,287</w:t>
            </w:r>
          </w:p>
        </w:tc>
        <w:tc>
          <w:tcPr>
            <w:tcW w:w="270" w:type="dxa"/>
            <w:shd w:val="clear" w:color="auto" w:fill="auto"/>
          </w:tcPr>
          <w:p w14:paraId="0A9E3C61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7F0CAF" w14:textId="77777777" w:rsidR="00400CA7" w:rsidRDefault="00400CA7" w:rsidP="00400CA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1,377</w:t>
            </w:r>
          </w:p>
        </w:tc>
      </w:tr>
      <w:tr w:rsidR="00400CA7" w:rsidRPr="00A27D1E" w14:paraId="565A6A4F" w14:textId="77777777" w:rsidTr="00455790">
        <w:tc>
          <w:tcPr>
            <w:tcW w:w="4050" w:type="dxa"/>
            <w:shd w:val="clear" w:color="auto" w:fill="auto"/>
          </w:tcPr>
          <w:p w14:paraId="361E6BD7" w14:textId="77777777" w:rsidR="00400CA7" w:rsidRDefault="00400CA7" w:rsidP="00400C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shd w:val="clear" w:color="auto" w:fill="auto"/>
          </w:tcPr>
          <w:p w14:paraId="481BD9DE" w14:textId="3EA8D1C3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7016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6F81ED6A" w14:textId="77777777" w:rsidR="00400CA7" w:rsidRDefault="00400CA7" w:rsidP="00400C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7DFE8E" w14:textId="77777777" w:rsidR="00400CA7" w:rsidRPr="007259A6" w:rsidRDefault="00400CA7" w:rsidP="00400CA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9B81F4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D5247E" w14:textId="446ABC38" w:rsidR="00400CA7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2DE5A7C1" w14:textId="77777777" w:rsidR="00400CA7" w:rsidRPr="00BE704B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615082" w14:textId="77777777" w:rsidR="00400CA7" w:rsidRPr="007259A6" w:rsidRDefault="00400CA7" w:rsidP="00400CA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00CA7" w:rsidRPr="00A27D1E" w14:paraId="2E1F1926" w14:textId="77777777" w:rsidTr="00455790">
        <w:tc>
          <w:tcPr>
            <w:tcW w:w="4050" w:type="dxa"/>
            <w:shd w:val="clear" w:color="auto" w:fill="auto"/>
          </w:tcPr>
          <w:p w14:paraId="65AD45CB" w14:textId="77777777" w:rsidR="00400CA7" w:rsidRPr="00C12557" w:rsidRDefault="00400CA7" w:rsidP="00400C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435B6891" w14:textId="6D83FF60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701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C76B21" w14:textId="77777777" w:rsidR="00400CA7" w:rsidRDefault="00400CA7" w:rsidP="00400C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58C69" w14:textId="77777777" w:rsidR="00400CA7" w:rsidRPr="006145CD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FC84D31" w14:textId="77777777" w:rsidR="00400CA7" w:rsidRPr="00125D26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4641B8" w14:textId="4DC3957F" w:rsidR="00400CA7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C53FF7F" w14:textId="77777777" w:rsidR="00400CA7" w:rsidRPr="00125D26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7D61D5" w14:textId="77777777" w:rsidR="00400CA7" w:rsidRPr="006145CD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00CA7" w:rsidRPr="00A27D1E" w14:paraId="5530F1F8" w14:textId="77777777" w:rsidTr="00455790">
        <w:tc>
          <w:tcPr>
            <w:tcW w:w="4050" w:type="dxa"/>
            <w:shd w:val="clear" w:color="auto" w:fill="auto"/>
          </w:tcPr>
          <w:p w14:paraId="74DBA1B0" w14:textId="3E34A671" w:rsidR="00400CA7" w:rsidRPr="00207016" w:rsidRDefault="00400CA7" w:rsidP="00400CA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มาสเตอร์ อาชีพ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8D6CC48" w14:textId="7BE90866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701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5367BCFF" w14:textId="77777777" w:rsidR="00400CA7" w:rsidRDefault="00400CA7" w:rsidP="00400C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CA707B" w14:textId="6689A446" w:rsidR="00400CA7" w:rsidRPr="007259A6" w:rsidRDefault="00400CA7" w:rsidP="00400CA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4A0376" w14:textId="77777777" w:rsidR="00400CA7" w:rsidRPr="00125D26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73AB79" w14:textId="256C9901" w:rsidR="00400CA7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5486001F" w14:textId="77777777" w:rsidR="00400CA7" w:rsidRPr="00125D26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BF83D3" w14:textId="31FD5119" w:rsidR="00400CA7" w:rsidRPr="00987E43" w:rsidRDefault="00400CA7" w:rsidP="00400CA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00CA7" w:rsidRPr="00A27D1E" w14:paraId="24EB8B2F" w14:textId="77777777" w:rsidTr="001D34B4">
        <w:tc>
          <w:tcPr>
            <w:tcW w:w="4050" w:type="dxa"/>
            <w:shd w:val="clear" w:color="auto" w:fill="auto"/>
            <w:vAlign w:val="bottom"/>
          </w:tcPr>
          <w:p w14:paraId="7A148870" w14:textId="77777777" w:rsidR="00400CA7" w:rsidRPr="00AD37E5" w:rsidRDefault="00400CA7" w:rsidP="00400CA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33564" w14:textId="02708E41" w:rsidR="00400CA7" w:rsidRPr="00BD09F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129,332</w:t>
            </w:r>
          </w:p>
        </w:tc>
        <w:tc>
          <w:tcPr>
            <w:tcW w:w="270" w:type="dxa"/>
            <w:shd w:val="clear" w:color="auto" w:fill="auto"/>
          </w:tcPr>
          <w:p w14:paraId="5BE3E4D0" w14:textId="77777777" w:rsidR="00400CA7" w:rsidRPr="00BD09F7" w:rsidRDefault="00400CA7" w:rsidP="00400C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DF533" w14:textId="77777777" w:rsidR="00400CA7" w:rsidRPr="00BD09F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178,196</w:t>
            </w:r>
          </w:p>
        </w:tc>
        <w:tc>
          <w:tcPr>
            <w:tcW w:w="270" w:type="dxa"/>
            <w:shd w:val="clear" w:color="auto" w:fill="auto"/>
          </w:tcPr>
          <w:p w14:paraId="08449194" w14:textId="77777777" w:rsidR="00400CA7" w:rsidRPr="00BD09F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18B65" w14:textId="5B39ABFC" w:rsidR="00400CA7" w:rsidRPr="00BD09F7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129,332</w:t>
            </w:r>
          </w:p>
        </w:tc>
        <w:tc>
          <w:tcPr>
            <w:tcW w:w="270" w:type="dxa"/>
            <w:shd w:val="clear" w:color="auto" w:fill="auto"/>
          </w:tcPr>
          <w:p w14:paraId="6F9D771B" w14:textId="77777777" w:rsidR="00400CA7" w:rsidRPr="00BD09F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49B6" w14:textId="77777777" w:rsidR="00400CA7" w:rsidRPr="00BD09F7" w:rsidRDefault="00400CA7" w:rsidP="00400CA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178,196</w:t>
            </w:r>
          </w:p>
        </w:tc>
      </w:tr>
      <w:tr w:rsidR="00400CA7" w:rsidRPr="00A27D1E" w14:paraId="158BC4A9" w14:textId="77777777" w:rsidTr="00F46309">
        <w:tc>
          <w:tcPr>
            <w:tcW w:w="4050" w:type="dxa"/>
            <w:shd w:val="clear" w:color="auto" w:fill="auto"/>
            <w:vAlign w:val="bottom"/>
          </w:tcPr>
          <w:p w14:paraId="66CC96D2" w14:textId="77777777" w:rsidR="00400CA7" w:rsidRPr="00AD37E5" w:rsidRDefault="00400CA7" w:rsidP="00400CA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C2E123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43D64E" w14:textId="77777777" w:rsidR="00400CA7" w:rsidRPr="00BD09F7" w:rsidRDefault="00400CA7" w:rsidP="00400C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8138F8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733246" w14:textId="77777777" w:rsidR="00400CA7" w:rsidRPr="00BD09F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5C7967" w14:textId="77777777" w:rsidR="00400CA7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AA3352" w14:textId="77777777" w:rsidR="00400CA7" w:rsidRPr="00BD09F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7F8E89" w14:textId="77777777" w:rsidR="00400CA7" w:rsidRDefault="00400CA7" w:rsidP="00400CA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0CA7" w:rsidRPr="00A27D1E" w14:paraId="5BF39B30" w14:textId="77777777" w:rsidTr="00F46309">
        <w:tc>
          <w:tcPr>
            <w:tcW w:w="4050" w:type="dxa"/>
            <w:shd w:val="clear" w:color="auto" w:fill="auto"/>
            <w:vAlign w:val="bottom"/>
          </w:tcPr>
          <w:p w14:paraId="215BF666" w14:textId="77777777" w:rsidR="00400CA7" w:rsidRPr="00AD37E5" w:rsidRDefault="00400CA7" w:rsidP="00400CA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087727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CFF3AD" w14:textId="77777777" w:rsidR="00400CA7" w:rsidRPr="00BD09F7" w:rsidRDefault="00400CA7" w:rsidP="00400C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C40BE4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08EDB7" w14:textId="77777777" w:rsidR="00400CA7" w:rsidRPr="00BD09F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944EB0" w14:textId="77777777" w:rsidR="00400CA7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9B7B2D" w14:textId="77777777" w:rsidR="00400CA7" w:rsidRPr="00BD09F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D11A87" w14:textId="77777777" w:rsidR="00400CA7" w:rsidRDefault="00400CA7" w:rsidP="00400CA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0CA7" w:rsidRPr="00A27D1E" w14:paraId="43DDF5ED" w14:textId="77777777" w:rsidTr="00F46309">
        <w:tc>
          <w:tcPr>
            <w:tcW w:w="4050" w:type="dxa"/>
            <w:shd w:val="clear" w:color="auto" w:fill="auto"/>
            <w:vAlign w:val="bottom"/>
          </w:tcPr>
          <w:p w14:paraId="62F961A7" w14:textId="77777777" w:rsidR="00400CA7" w:rsidRPr="00AD37E5" w:rsidRDefault="00400CA7" w:rsidP="00400CA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243BEE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1BE164" w14:textId="77777777" w:rsidR="00400CA7" w:rsidRPr="00BD09F7" w:rsidRDefault="00400CA7" w:rsidP="00400C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A2A18E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1C9177" w14:textId="77777777" w:rsidR="00400CA7" w:rsidRPr="00BD09F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0543A5" w14:textId="77777777" w:rsidR="00400CA7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00DA5E" w14:textId="77777777" w:rsidR="00400CA7" w:rsidRPr="00BD09F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C648A7" w14:textId="77777777" w:rsidR="00400CA7" w:rsidRDefault="00400CA7" w:rsidP="00400CA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0CA7" w:rsidRPr="00A27D1E" w14:paraId="695E970D" w14:textId="77777777" w:rsidTr="00F46309">
        <w:tc>
          <w:tcPr>
            <w:tcW w:w="4050" w:type="dxa"/>
            <w:shd w:val="clear" w:color="auto" w:fill="auto"/>
            <w:vAlign w:val="bottom"/>
          </w:tcPr>
          <w:p w14:paraId="3EF13289" w14:textId="77777777" w:rsidR="00400CA7" w:rsidRPr="00AD37E5" w:rsidRDefault="00400CA7" w:rsidP="00400CA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2C9294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000551" w14:textId="77777777" w:rsidR="00400CA7" w:rsidRPr="00BD09F7" w:rsidRDefault="00400CA7" w:rsidP="00400C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D8CE31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6AF882" w14:textId="77777777" w:rsidR="00400CA7" w:rsidRPr="00BD09F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CC4A60" w14:textId="77777777" w:rsidR="00400CA7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4E12B9" w14:textId="77777777" w:rsidR="00400CA7" w:rsidRPr="00BD09F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3138D8" w14:textId="77777777" w:rsidR="00400CA7" w:rsidRDefault="00400CA7" w:rsidP="00400CA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0CA7" w:rsidRPr="00A27D1E" w14:paraId="2D2C5EA2" w14:textId="77777777" w:rsidTr="00F46309">
        <w:tc>
          <w:tcPr>
            <w:tcW w:w="4050" w:type="dxa"/>
            <w:shd w:val="clear" w:color="auto" w:fill="auto"/>
            <w:vAlign w:val="bottom"/>
          </w:tcPr>
          <w:p w14:paraId="1D98577E" w14:textId="77777777" w:rsidR="00400CA7" w:rsidRPr="00AD37E5" w:rsidRDefault="00400CA7" w:rsidP="00400CA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1496C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4AAD78" w14:textId="77777777" w:rsidR="00400CA7" w:rsidRPr="00BD09F7" w:rsidRDefault="00400CA7" w:rsidP="00400C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EDAA8A" w14:textId="77777777" w:rsidR="00400CA7" w:rsidRDefault="00400CA7" w:rsidP="00400CA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B430B9" w14:textId="77777777" w:rsidR="00400CA7" w:rsidRPr="00BD09F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BDF2B6" w14:textId="77777777" w:rsidR="00400CA7" w:rsidRDefault="00400CA7" w:rsidP="00400CA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151139" w14:textId="77777777" w:rsidR="00400CA7" w:rsidRPr="00BD09F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42A122" w14:textId="77777777" w:rsidR="00400CA7" w:rsidRDefault="00400CA7" w:rsidP="00400CA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0CA7" w:rsidRPr="000E72B7" w14:paraId="76DEDCDD" w14:textId="77777777" w:rsidTr="00B51534">
        <w:tc>
          <w:tcPr>
            <w:tcW w:w="4050" w:type="dxa"/>
          </w:tcPr>
          <w:p w14:paraId="00B1E17A" w14:textId="77777777" w:rsidR="00400CA7" w:rsidRPr="00255AC3" w:rsidRDefault="00400CA7" w:rsidP="00400CA7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33926928"/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323AA69" w14:textId="77777777" w:rsidR="00400CA7" w:rsidRPr="000E72B7" w:rsidRDefault="00400CA7" w:rsidP="00400CA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D549D" w14:textId="77777777" w:rsidR="00400CA7" w:rsidRPr="000E72B7" w:rsidRDefault="00400CA7" w:rsidP="00400CA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B3E181" w14:textId="77777777" w:rsidR="00400CA7" w:rsidRPr="000E72B7" w:rsidRDefault="00400CA7" w:rsidP="00400CA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CA7" w:rsidRPr="000E72B7" w14:paraId="5E934D15" w14:textId="77777777" w:rsidTr="00B51534">
        <w:tc>
          <w:tcPr>
            <w:tcW w:w="4050" w:type="dxa"/>
          </w:tcPr>
          <w:p w14:paraId="5ECC03AB" w14:textId="77777777" w:rsidR="00400CA7" w:rsidRPr="004F5468" w:rsidRDefault="00400CA7" w:rsidP="00400CA7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B59ADA" w14:textId="77777777" w:rsidR="00400CA7" w:rsidRPr="006145CD" w:rsidRDefault="00400CA7" w:rsidP="00400CA7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9026DF7" w14:textId="77777777" w:rsidR="00400CA7" w:rsidRPr="000E72B7" w:rsidRDefault="00400CA7" w:rsidP="00400CA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19596" w14:textId="77777777" w:rsidR="00400CA7" w:rsidRPr="006145CD" w:rsidRDefault="00400CA7" w:rsidP="00400CA7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8149B40" w14:textId="77777777" w:rsidR="00400CA7" w:rsidRPr="000E72B7" w:rsidRDefault="00400CA7" w:rsidP="00400CA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48E31" w14:textId="77777777" w:rsidR="00400CA7" w:rsidRPr="006145CD" w:rsidRDefault="00400CA7" w:rsidP="00400CA7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31F9A28" w14:textId="77777777" w:rsidR="00400CA7" w:rsidRPr="000E72B7" w:rsidRDefault="00400CA7" w:rsidP="00400CA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9DEC1" w14:textId="77777777" w:rsidR="00400CA7" w:rsidRPr="006145CD" w:rsidRDefault="00400CA7" w:rsidP="00400CA7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00CA7" w:rsidRPr="000E72B7" w14:paraId="001F821A" w14:textId="77777777" w:rsidTr="00B51534">
        <w:tc>
          <w:tcPr>
            <w:tcW w:w="4050" w:type="dxa"/>
          </w:tcPr>
          <w:p w14:paraId="5400F698" w14:textId="77777777" w:rsidR="00400CA7" w:rsidRPr="00255AC3" w:rsidRDefault="00400CA7" w:rsidP="00400CA7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10880" w14:textId="77777777" w:rsidR="00400CA7" w:rsidRPr="000E72B7" w:rsidRDefault="00400CA7" w:rsidP="00400CA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6AFE3D3" w14:textId="77777777" w:rsidR="00400CA7" w:rsidRPr="000E72B7" w:rsidRDefault="00400CA7" w:rsidP="00400CA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400E0" w14:textId="77777777" w:rsidR="00400CA7" w:rsidRPr="000E72B7" w:rsidRDefault="00400CA7" w:rsidP="00400CA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7E626883" w14:textId="77777777" w:rsidR="00400CA7" w:rsidRPr="000E72B7" w:rsidRDefault="00400CA7" w:rsidP="00400CA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0734F" w14:textId="77777777" w:rsidR="00400CA7" w:rsidRPr="000E72B7" w:rsidRDefault="00400CA7" w:rsidP="00400CA7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9647225" w14:textId="77777777" w:rsidR="00400CA7" w:rsidRPr="000E72B7" w:rsidRDefault="00400CA7" w:rsidP="00400CA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C41E" w14:textId="77777777" w:rsidR="00400CA7" w:rsidRPr="000E72B7" w:rsidRDefault="00400CA7" w:rsidP="00400CA7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400CA7" w:rsidRPr="000E72B7" w14:paraId="043134E4" w14:textId="77777777" w:rsidTr="00B51534">
        <w:tc>
          <w:tcPr>
            <w:tcW w:w="4050" w:type="dxa"/>
          </w:tcPr>
          <w:p w14:paraId="53CED2B2" w14:textId="77777777" w:rsidR="00400CA7" w:rsidRPr="000E72B7" w:rsidRDefault="00400CA7" w:rsidP="00400CA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75D9CC" w14:textId="77777777" w:rsidR="00400CA7" w:rsidRPr="000E72B7" w:rsidRDefault="00400CA7" w:rsidP="00400CA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00CA7" w:rsidRPr="000E72B7" w14:paraId="0730BACA" w14:textId="77777777" w:rsidTr="00B51534">
        <w:tc>
          <w:tcPr>
            <w:tcW w:w="4050" w:type="dxa"/>
          </w:tcPr>
          <w:p w14:paraId="6EC6B0C5" w14:textId="77777777" w:rsidR="00400CA7" w:rsidRPr="000E72B7" w:rsidRDefault="00400CA7" w:rsidP="00400C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57785A45" w14:textId="77777777" w:rsidR="00400CA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2BE7B4" w14:textId="77777777" w:rsidR="00400CA7" w:rsidRPr="000E72B7" w:rsidRDefault="00400CA7" w:rsidP="00400CA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64A7AE" w14:textId="77777777" w:rsidR="00400CA7" w:rsidRPr="000E72B7" w:rsidRDefault="00400CA7" w:rsidP="00400CA7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817608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99F71D" w14:textId="77777777" w:rsidR="00400CA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9BDB9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01FCC" w14:textId="77777777" w:rsidR="00400CA7" w:rsidRPr="000E72B7" w:rsidRDefault="00400CA7" w:rsidP="00400CA7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0CA7" w:rsidRPr="000E72B7" w14:paraId="0B34DC79" w14:textId="77777777" w:rsidTr="00B51534">
        <w:tc>
          <w:tcPr>
            <w:tcW w:w="4050" w:type="dxa"/>
          </w:tcPr>
          <w:p w14:paraId="737A9D83" w14:textId="77777777" w:rsidR="00400CA7" w:rsidRPr="000E72B7" w:rsidRDefault="00400CA7" w:rsidP="00400CA7">
            <w:pPr>
              <w:spacing w:line="240" w:lineRule="atLeast"/>
              <w:ind w:left="156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1F9AB64" w14:textId="77777777" w:rsidR="00400CA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30FE76" w14:textId="77777777" w:rsidR="00400CA7" w:rsidRPr="000E72B7" w:rsidRDefault="00400CA7" w:rsidP="00400CA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9EB442" w14:textId="77777777" w:rsidR="00400CA7" w:rsidRPr="000E72B7" w:rsidRDefault="00400CA7" w:rsidP="00400CA7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761513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137695" w14:textId="77777777" w:rsidR="00400CA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9158F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CEA4A" w14:textId="77777777" w:rsidR="00400CA7" w:rsidRPr="000E72B7" w:rsidRDefault="00400CA7" w:rsidP="00400CA7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0CA7" w:rsidRPr="000E72B7" w14:paraId="75CE1ADC" w14:textId="77777777" w:rsidTr="00B51534">
        <w:tc>
          <w:tcPr>
            <w:tcW w:w="4050" w:type="dxa"/>
          </w:tcPr>
          <w:p w14:paraId="05FABB4B" w14:textId="77777777" w:rsidR="00400CA7" w:rsidRPr="000E72B7" w:rsidRDefault="00400CA7" w:rsidP="00400C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EEFDB99" w14:textId="6279831A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B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5,300</w:t>
            </w:r>
          </w:p>
        </w:tc>
        <w:tc>
          <w:tcPr>
            <w:tcW w:w="270" w:type="dxa"/>
            <w:shd w:val="clear" w:color="auto" w:fill="auto"/>
          </w:tcPr>
          <w:p w14:paraId="52C874FE" w14:textId="77777777" w:rsidR="00400CA7" w:rsidRPr="000E72B7" w:rsidRDefault="00400CA7" w:rsidP="00400CA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3D0A37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5,198</w:t>
            </w:r>
          </w:p>
        </w:tc>
        <w:tc>
          <w:tcPr>
            <w:tcW w:w="270" w:type="dxa"/>
            <w:shd w:val="clear" w:color="auto" w:fill="auto"/>
          </w:tcPr>
          <w:p w14:paraId="13BDC6EF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85887A" w14:textId="33562470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5,300</w:t>
            </w:r>
          </w:p>
        </w:tc>
        <w:tc>
          <w:tcPr>
            <w:tcW w:w="270" w:type="dxa"/>
          </w:tcPr>
          <w:p w14:paraId="07D19F5E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B941F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5,198</w:t>
            </w:r>
          </w:p>
        </w:tc>
      </w:tr>
      <w:bookmarkEnd w:id="0"/>
      <w:tr w:rsidR="00400CA7" w:rsidRPr="000E72B7" w14:paraId="395F0A27" w14:textId="77777777" w:rsidTr="00B51534">
        <w:tc>
          <w:tcPr>
            <w:tcW w:w="4050" w:type="dxa"/>
          </w:tcPr>
          <w:p w14:paraId="7EE97390" w14:textId="77777777" w:rsidR="00400CA7" w:rsidRPr="000E72B7" w:rsidRDefault="00400CA7" w:rsidP="00400C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034F13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FD7E2B" w14:textId="77777777" w:rsidR="00400CA7" w:rsidRPr="000E72B7" w:rsidRDefault="00400CA7" w:rsidP="00400CA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E1189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538D69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64CA6A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B6131C" w14:textId="77777777" w:rsidR="00400CA7" w:rsidRPr="000056FC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E167" w14:textId="77777777" w:rsidR="00400CA7" w:rsidRPr="000056FC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0CA7" w:rsidRPr="000E72B7" w14:paraId="7C7D8583" w14:textId="77777777" w:rsidTr="003B4E66">
        <w:tc>
          <w:tcPr>
            <w:tcW w:w="4050" w:type="dxa"/>
          </w:tcPr>
          <w:p w14:paraId="0E155CED" w14:textId="77777777" w:rsidR="00400CA7" w:rsidRPr="000E72B7" w:rsidRDefault="00400CA7" w:rsidP="00400C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649AB302" w14:textId="6AA76B1D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B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3,494</w:t>
            </w:r>
          </w:p>
        </w:tc>
        <w:tc>
          <w:tcPr>
            <w:tcW w:w="270" w:type="dxa"/>
            <w:shd w:val="clear" w:color="auto" w:fill="auto"/>
          </w:tcPr>
          <w:p w14:paraId="1DD2356F" w14:textId="77777777" w:rsidR="00400CA7" w:rsidRPr="000E72B7" w:rsidRDefault="00400CA7" w:rsidP="00400CA7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8B7C5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3,485</w:t>
            </w:r>
          </w:p>
        </w:tc>
        <w:tc>
          <w:tcPr>
            <w:tcW w:w="270" w:type="dxa"/>
            <w:shd w:val="clear" w:color="auto" w:fill="auto"/>
          </w:tcPr>
          <w:p w14:paraId="7A8ECF3D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14CB9" w14:textId="016F188E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3,494</w:t>
            </w:r>
          </w:p>
        </w:tc>
        <w:tc>
          <w:tcPr>
            <w:tcW w:w="270" w:type="dxa"/>
          </w:tcPr>
          <w:p w14:paraId="53D92EE5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8F14A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3,485</w:t>
            </w:r>
          </w:p>
        </w:tc>
      </w:tr>
      <w:tr w:rsidR="00400CA7" w:rsidRPr="000E72B7" w14:paraId="4E43D5BA" w14:textId="77777777" w:rsidTr="003B4E66">
        <w:tc>
          <w:tcPr>
            <w:tcW w:w="4050" w:type="dxa"/>
          </w:tcPr>
          <w:p w14:paraId="7677E66D" w14:textId="77777777" w:rsidR="00400CA7" w:rsidRPr="000E72B7" w:rsidRDefault="00400CA7" w:rsidP="00400C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0CFDCE7" w14:textId="33C51C3D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B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5,336</w:t>
            </w:r>
          </w:p>
        </w:tc>
        <w:tc>
          <w:tcPr>
            <w:tcW w:w="270" w:type="dxa"/>
            <w:shd w:val="clear" w:color="auto" w:fill="auto"/>
          </w:tcPr>
          <w:p w14:paraId="715A8D1D" w14:textId="77777777" w:rsidR="00400CA7" w:rsidRPr="000E72B7" w:rsidRDefault="00400CA7" w:rsidP="00400CA7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493D6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4,785</w:t>
            </w:r>
          </w:p>
        </w:tc>
        <w:tc>
          <w:tcPr>
            <w:tcW w:w="270" w:type="dxa"/>
            <w:shd w:val="clear" w:color="auto" w:fill="auto"/>
          </w:tcPr>
          <w:p w14:paraId="11084DCA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CF815" w14:textId="2604EEE3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5,336</w:t>
            </w:r>
          </w:p>
        </w:tc>
        <w:tc>
          <w:tcPr>
            <w:tcW w:w="270" w:type="dxa"/>
          </w:tcPr>
          <w:p w14:paraId="4EE5EBDC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63388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4,785</w:t>
            </w:r>
          </w:p>
        </w:tc>
      </w:tr>
      <w:tr w:rsidR="00400CA7" w:rsidRPr="000E72B7" w14:paraId="1ABA410C" w14:textId="77777777" w:rsidTr="003B4E66">
        <w:tc>
          <w:tcPr>
            <w:tcW w:w="4050" w:type="dxa"/>
          </w:tcPr>
          <w:p w14:paraId="1B6B1AF0" w14:textId="77777777" w:rsidR="00400CA7" w:rsidRPr="000E72B7" w:rsidRDefault="00400CA7" w:rsidP="00400C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6F51EE8" w14:textId="2BD92ECC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B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1,231</w:t>
            </w:r>
          </w:p>
        </w:tc>
        <w:tc>
          <w:tcPr>
            <w:tcW w:w="270" w:type="dxa"/>
            <w:shd w:val="clear" w:color="auto" w:fill="auto"/>
          </w:tcPr>
          <w:p w14:paraId="34AFB38D" w14:textId="77777777" w:rsidR="00400CA7" w:rsidRPr="000E72B7" w:rsidRDefault="00400CA7" w:rsidP="00400CA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7F912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70" w:type="dxa"/>
            <w:shd w:val="clear" w:color="auto" w:fill="auto"/>
          </w:tcPr>
          <w:p w14:paraId="226B0101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2588E" w14:textId="32B8B505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1,231</w:t>
            </w:r>
          </w:p>
        </w:tc>
        <w:tc>
          <w:tcPr>
            <w:tcW w:w="270" w:type="dxa"/>
          </w:tcPr>
          <w:p w14:paraId="20DC2D95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D797B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</w:tr>
      <w:tr w:rsidR="00400CA7" w:rsidRPr="000E72B7" w14:paraId="14E6A07D" w14:textId="77777777" w:rsidTr="003B4E66">
        <w:tc>
          <w:tcPr>
            <w:tcW w:w="4050" w:type="dxa"/>
          </w:tcPr>
          <w:p w14:paraId="765E2945" w14:textId="77777777" w:rsidR="00400CA7" w:rsidRPr="000E72B7" w:rsidRDefault="00400CA7" w:rsidP="00400C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156239F3" w14:textId="45E50B65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B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1,231</w:t>
            </w:r>
          </w:p>
        </w:tc>
        <w:tc>
          <w:tcPr>
            <w:tcW w:w="270" w:type="dxa"/>
            <w:shd w:val="clear" w:color="auto" w:fill="auto"/>
          </w:tcPr>
          <w:p w14:paraId="7455D8BF" w14:textId="77777777" w:rsidR="00400CA7" w:rsidRPr="000E72B7" w:rsidRDefault="00400CA7" w:rsidP="00400CA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68FD71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70" w:type="dxa"/>
            <w:shd w:val="clear" w:color="auto" w:fill="auto"/>
          </w:tcPr>
          <w:p w14:paraId="02CF9AD1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2F154" w14:textId="6D8425FE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1,231</w:t>
            </w:r>
          </w:p>
        </w:tc>
        <w:tc>
          <w:tcPr>
            <w:tcW w:w="270" w:type="dxa"/>
          </w:tcPr>
          <w:p w14:paraId="61A12691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16D9A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</w:tr>
      <w:tr w:rsidR="00400CA7" w:rsidRPr="000E72B7" w14:paraId="1AC70FFF" w14:textId="77777777" w:rsidTr="003B4E66">
        <w:tc>
          <w:tcPr>
            <w:tcW w:w="4050" w:type="dxa"/>
          </w:tcPr>
          <w:p w14:paraId="6EA7927B" w14:textId="77777777" w:rsidR="00400CA7" w:rsidRPr="000E72B7" w:rsidRDefault="00400CA7" w:rsidP="00400C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AB65EE" w14:textId="7EF2FFDF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B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3,693</w:t>
            </w:r>
          </w:p>
        </w:tc>
        <w:tc>
          <w:tcPr>
            <w:tcW w:w="270" w:type="dxa"/>
            <w:shd w:val="clear" w:color="auto" w:fill="auto"/>
          </w:tcPr>
          <w:p w14:paraId="23722F02" w14:textId="77777777" w:rsidR="00400CA7" w:rsidRPr="000E72B7" w:rsidRDefault="00400CA7" w:rsidP="00400CA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822781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3,658</w:t>
            </w:r>
          </w:p>
        </w:tc>
        <w:tc>
          <w:tcPr>
            <w:tcW w:w="270" w:type="dxa"/>
            <w:shd w:val="clear" w:color="auto" w:fill="auto"/>
          </w:tcPr>
          <w:p w14:paraId="12328085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1D26" w14:textId="75C8621D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3,693</w:t>
            </w:r>
          </w:p>
        </w:tc>
        <w:tc>
          <w:tcPr>
            <w:tcW w:w="270" w:type="dxa"/>
          </w:tcPr>
          <w:p w14:paraId="5F60026F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A4F0B" w14:textId="77777777" w:rsidR="00400CA7" w:rsidRPr="000E72B7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3,658</w:t>
            </w:r>
          </w:p>
        </w:tc>
      </w:tr>
      <w:tr w:rsidR="00400CA7" w:rsidRPr="000E72B7" w14:paraId="66017517" w14:textId="77777777" w:rsidTr="00B51534">
        <w:tc>
          <w:tcPr>
            <w:tcW w:w="4050" w:type="dxa"/>
            <w:vAlign w:val="bottom"/>
          </w:tcPr>
          <w:p w14:paraId="61BD698D" w14:textId="77777777" w:rsidR="00400CA7" w:rsidRPr="000E72B7" w:rsidRDefault="00400CA7" w:rsidP="00400C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7293E" w14:textId="5472458D" w:rsidR="00400CA7" w:rsidRPr="000056FC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20,285</w:t>
            </w:r>
          </w:p>
        </w:tc>
        <w:tc>
          <w:tcPr>
            <w:tcW w:w="270" w:type="dxa"/>
            <w:shd w:val="clear" w:color="auto" w:fill="auto"/>
          </w:tcPr>
          <w:p w14:paraId="6E45F79A" w14:textId="77777777" w:rsidR="00400CA7" w:rsidRPr="000E72B7" w:rsidRDefault="00400CA7" w:rsidP="00400CA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8C51C" w14:textId="77777777" w:rsidR="00400CA7" w:rsidRPr="00125D26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19,564</w:t>
            </w:r>
          </w:p>
        </w:tc>
        <w:tc>
          <w:tcPr>
            <w:tcW w:w="270" w:type="dxa"/>
            <w:shd w:val="clear" w:color="auto" w:fill="auto"/>
          </w:tcPr>
          <w:p w14:paraId="55EE87E1" w14:textId="77777777" w:rsidR="00400CA7" w:rsidRPr="00125D26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FB23B" w14:textId="6CA3E87B" w:rsidR="00400CA7" w:rsidRPr="00125D26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20,285</w:t>
            </w:r>
          </w:p>
        </w:tc>
        <w:tc>
          <w:tcPr>
            <w:tcW w:w="270" w:type="dxa"/>
          </w:tcPr>
          <w:p w14:paraId="32C56610" w14:textId="77777777" w:rsidR="00400CA7" w:rsidRPr="000E72B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94B7A" w14:textId="77777777" w:rsidR="00400CA7" w:rsidRPr="00125D26" w:rsidRDefault="00400CA7" w:rsidP="00400C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19,564</w:t>
            </w:r>
          </w:p>
        </w:tc>
      </w:tr>
    </w:tbl>
    <w:p w14:paraId="06C940E4" w14:textId="23DA4FBE" w:rsidR="00055F6A" w:rsidRPr="009369BA" w:rsidRDefault="00055F6A">
      <w:pPr>
        <w:rPr>
          <w:rFonts w:asciiTheme="majorBidi" w:hAnsiTheme="majorBidi" w:cstheme="majorBidi"/>
          <w:sz w:val="40"/>
          <w:szCs w:val="4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E72B7" w14:paraId="23BC8422" w14:textId="77777777" w:rsidTr="00B51534">
        <w:tc>
          <w:tcPr>
            <w:tcW w:w="4050" w:type="dxa"/>
          </w:tcPr>
          <w:p w14:paraId="7865D514" w14:textId="676ABFAD" w:rsidR="00B30BC4" w:rsidRPr="00255AC3" w:rsidRDefault="00455790" w:rsidP="00B51534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="00B30BC4"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5AC5F1E" w14:textId="77777777" w:rsidR="00B30BC4" w:rsidRPr="000E72B7" w:rsidRDefault="00B30BC4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C9EFAA" w14:textId="77777777" w:rsidR="00B30BC4" w:rsidRPr="000E72B7" w:rsidRDefault="00B30BC4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DFC5102" w14:textId="77777777" w:rsidR="00B30BC4" w:rsidRPr="000E72B7" w:rsidRDefault="00B30BC4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BC4" w:rsidRPr="006145CD" w14:paraId="0AECF08C" w14:textId="77777777" w:rsidTr="00B51534">
        <w:tc>
          <w:tcPr>
            <w:tcW w:w="4050" w:type="dxa"/>
          </w:tcPr>
          <w:p w14:paraId="1225CDFE" w14:textId="77777777" w:rsidR="00B30BC4" w:rsidRPr="004F5468" w:rsidRDefault="00B30BC4" w:rsidP="00B51534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5C413F" w14:textId="77777777" w:rsidR="00B30BC4" w:rsidRPr="006145CD" w:rsidRDefault="00B30BC4" w:rsidP="00B51534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13FDBAA" w14:textId="77777777" w:rsidR="00B30BC4" w:rsidRPr="000E72B7" w:rsidRDefault="00B30BC4" w:rsidP="00B5153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AD111" w14:textId="77777777" w:rsidR="00B30BC4" w:rsidRPr="006145CD" w:rsidRDefault="00B30BC4" w:rsidP="00B51534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933784" w14:textId="77777777" w:rsidR="00B30BC4" w:rsidRPr="000E72B7" w:rsidRDefault="00B30BC4" w:rsidP="00B5153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5A197" w14:textId="77777777" w:rsidR="00B30BC4" w:rsidRPr="006145CD" w:rsidRDefault="00B30BC4" w:rsidP="00B51534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4D4E125" w14:textId="77777777" w:rsidR="00B30BC4" w:rsidRPr="000E72B7" w:rsidRDefault="00B30BC4" w:rsidP="00B5153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E0043" w14:textId="77777777" w:rsidR="00B30BC4" w:rsidRPr="006145CD" w:rsidRDefault="00B30BC4" w:rsidP="00B51534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30BC4" w:rsidRPr="000E72B7" w14:paraId="7669D994" w14:textId="77777777" w:rsidTr="00B51534">
        <w:tc>
          <w:tcPr>
            <w:tcW w:w="4050" w:type="dxa"/>
          </w:tcPr>
          <w:p w14:paraId="3ED4D50B" w14:textId="77777777" w:rsidR="00B30BC4" w:rsidRPr="00255AC3" w:rsidRDefault="00B30BC4" w:rsidP="00B51534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EAF4" w14:textId="77777777" w:rsidR="00B30BC4" w:rsidRPr="000E72B7" w:rsidRDefault="00B30BC4" w:rsidP="00B51534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92B51F4" w14:textId="77777777" w:rsidR="00B30BC4" w:rsidRPr="000E72B7" w:rsidRDefault="00B30BC4" w:rsidP="00B5153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3EA24" w14:textId="77777777" w:rsidR="00B30BC4" w:rsidRPr="000E72B7" w:rsidRDefault="00B30BC4" w:rsidP="00B5153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616A1B27" w14:textId="77777777" w:rsidR="00B30BC4" w:rsidRPr="000E72B7" w:rsidRDefault="00B30BC4" w:rsidP="00B5153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08A39" w14:textId="77777777" w:rsidR="00B30BC4" w:rsidRPr="000E72B7" w:rsidRDefault="00B30BC4" w:rsidP="00B51534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FE38B7E" w14:textId="77777777" w:rsidR="00B30BC4" w:rsidRPr="000E72B7" w:rsidRDefault="00B30BC4" w:rsidP="00B5153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B31FF" w14:textId="77777777" w:rsidR="00B30BC4" w:rsidRPr="000E72B7" w:rsidRDefault="00B30BC4" w:rsidP="00B51534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B30BC4" w:rsidRPr="000E72B7" w14:paraId="7359542D" w14:textId="77777777" w:rsidTr="00B51534">
        <w:tc>
          <w:tcPr>
            <w:tcW w:w="4050" w:type="dxa"/>
          </w:tcPr>
          <w:p w14:paraId="55CCE9B7" w14:textId="77777777" w:rsidR="00B30BC4" w:rsidRPr="000E72B7" w:rsidRDefault="00B30BC4" w:rsidP="00B5153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12F0180" w14:textId="77777777" w:rsidR="00B30BC4" w:rsidRPr="000E72B7" w:rsidRDefault="00B30BC4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0BC4" w:rsidRPr="000E72B7" w14:paraId="075F3C37" w14:textId="77777777" w:rsidTr="00B51534">
        <w:tc>
          <w:tcPr>
            <w:tcW w:w="4050" w:type="dxa"/>
          </w:tcPr>
          <w:p w14:paraId="44FF49E5" w14:textId="77777777" w:rsidR="00B30BC4" w:rsidRPr="000E72B7" w:rsidRDefault="00B30BC4" w:rsidP="00B515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0C2A04C" w14:textId="77777777" w:rsidR="00B30BC4" w:rsidRDefault="00B30BC4" w:rsidP="00B5153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8C4FBD" w14:textId="77777777" w:rsidR="00B30BC4" w:rsidRPr="000E72B7" w:rsidRDefault="00B30BC4" w:rsidP="00B5153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DBCE1E" w14:textId="77777777" w:rsidR="00B30BC4" w:rsidRPr="000E72B7" w:rsidRDefault="00B30BC4" w:rsidP="00B51534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F212E" w14:textId="77777777" w:rsidR="00B30BC4" w:rsidRPr="000E72B7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891BD" w14:textId="77777777" w:rsidR="00B30BC4" w:rsidRDefault="00B30BC4" w:rsidP="00B5153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6BEA0F" w14:textId="77777777" w:rsidR="00B30BC4" w:rsidRPr="000E72B7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F1897" w14:textId="77777777" w:rsidR="00B30BC4" w:rsidRPr="000E72B7" w:rsidRDefault="00B30BC4" w:rsidP="00B51534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21B7" w:rsidRPr="000E72B7" w14:paraId="6CE715E9" w14:textId="77777777" w:rsidTr="00B51534">
        <w:tc>
          <w:tcPr>
            <w:tcW w:w="4050" w:type="dxa"/>
          </w:tcPr>
          <w:p w14:paraId="6B95B7E9" w14:textId="77777777" w:rsidR="00ED21B7" w:rsidRPr="000E72B7" w:rsidRDefault="00ED21B7" w:rsidP="00ED21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69BD4CBE" w14:textId="620C21A8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1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453,962</w:t>
            </w:r>
          </w:p>
        </w:tc>
        <w:tc>
          <w:tcPr>
            <w:tcW w:w="270" w:type="dxa"/>
            <w:shd w:val="clear" w:color="auto" w:fill="auto"/>
          </w:tcPr>
          <w:p w14:paraId="1E3612D5" w14:textId="77777777" w:rsidR="00ED21B7" w:rsidRPr="000E72B7" w:rsidRDefault="00ED21B7" w:rsidP="00ED21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7D27E2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417,853</w:t>
            </w:r>
          </w:p>
        </w:tc>
        <w:tc>
          <w:tcPr>
            <w:tcW w:w="270" w:type="dxa"/>
            <w:shd w:val="clear" w:color="auto" w:fill="auto"/>
          </w:tcPr>
          <w:p w14:paraId="2B6FCCEA" w14:textId="77777777" w:rsidR="00ED21B7" w:rsidRPr="000E72B7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4EF3E" w14:textId="4C5E193F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453,962</w:t>
            </w:r>
          </w:p>
        </w:tc>
        <w:tc>
          <w:tcPr>
            <w:tcW w:w="270" w:type="dxa"/>
          </w:tcPr>
          <w:p w14:paraId="6D2B0D3D" w14:textId="77777777" w:rsidR="00ED21B7" w:rsidRPr="000E72B7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7D6C5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417,853</w:t>
            </w:r>
          </w:p>
        </w:tc>
      </w:tr>
      <w:tr w:rsidR="00ED21B7" w:rsidRPr="000056FC" w14:paraId="0ED06503" w14:textId="77777777" w:rsidTr="00B51534">
        <w:tc>
          <w:tcPr>
            <w:tcW w:w="4050" w:type="dxa"/>
          </w:tcPr>
          <w:p w14:paraId="78407D62" w14:textId="77777777" w:rsidR="00ED21B7" w:rsidRPr="000E72B7" w:rsidRDefault="00ED21B7" w:rsidP="00ED21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170E9D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87A2B" w14:textId="77777777" w:rsidR="00ED21B7" w:rsidRPr="000E72B7" w:rsidRDefault="00ED21B7" w:rsidP="00ED21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93BB5B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8775EF" w14:textId="77777777" w:rsidR="00ED21B7" w:rsidRPr="000E72B7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C456F9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495FC1" w14:textId="77777777" w:rsidR="00ED21B7" w:rsidRPr="000056FC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B4C06" w14:textId="77777777" w:rsidR="00ED21B7" w:rsidRPr="000056FC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21B7" w:rsidRPr="000E72B7" w14:paraId="7F91D451" w14:textId="77777777" w:rsidTr="009149B1">
        <w:tc>
          <w:tcPr>
            <w:tcW w:w="4050" w:type="dxa"/>
          </w:tcPr>
          <w:p w14:paraId="6BBFEDF8" w14:textId="77777777" w:rsidR="00ED21B7" w:rsidRPr="000E72B7" w:rsidRDefault="00ED21B7" w:rsidP="00ED2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3D1920AE" w14:textId="067419C1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1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97,288</w:t>
            </w:r>
          </w:p>
        </w:tc>
        <w:tc>
          <w:tcPr>
            <w:tcW w:w="270" w:type="dxa"/>
            <w:shd w:val="clear" w:color="auto" w:fill="auto"/>
          </w:tcPr>
          <w:p w14:paraId="0807881C" w14:textId="77777777" w:rsidR="00ED21B7" w:rsidRPr="000E72B7" w:rsidRDefault="00ED21B7" w:rsidP="00ED21B7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D45EF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96,562</w:t>
            </w:r>
          </w:p>
        </w:tc>
        <w:tc>
          <w:tcPr>
            <w:tcW w:w="270" w:type="dxa"/>
            <w:shd w:val="clear" w:color="auto" w:fill="auto"/>
          </w:tcPr>
          <w:p w14:paraId="4670984C" w14:textId="77777777" w:rsidR="00ED21B7" w:rsidRPr="000E72B7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F7778" w14:textId="431C4023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97,288</w:t>
            </w:r>
          </w:p>
        </w:tc>
        <w:tc>
          <w:tcPr>
            <w:tcW w:w="270" w:type="dxa"/>
          </w:tcPr>
          <w:p w14:paraId="62E72AF5" w14:textId="77777777" w:rsidR="00ED21B7" w:rsidRPr="000E72B7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67D637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96,562</w:t>
            </w:r>
          </w:p>
        </w:tc>
      </w:tr>
      <w:tr w:rsidR="00ED21B7" w:rsidRPr="000E72B7" w14:paraId="27C78C4C" w14:textId="77777777" w:rsidTr="009149B1">
        <w:tc>
          <w:tcPr>
            <w:tcW w:w="4050" w:type="dxa"/>
          </w:tcPr>
          <w:p w14:paraId="188B2D8D" w14:textId="77777777" w:rsidR="00ED21B7" w:rsidRPr="000E72B7" w:rsidRDefault="00ED21B7" w:rsidP="00ED2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E5F3318" w14:textId="2F0CADEC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1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2,436</w:t>
            </w:r>
          </w:p>
        </w:tc>
        <w:tc>
          <w:tcPr>
            <w:tcW w:w="270" w:type="dxa"/>
            <w:shd w:val="clear" w:color="auto" w:fill="auto"/>
          </w:tcPr>
          <w:p w14:paraId="1537F464" w14:textId="77777777" w:rsidR="00ED21B7" w:rsidRPr="000E72B7" w:rsidRDefault="00ED21B7" w:rsidP="00ED21B7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75D8C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</w:t>
            </w:r>
          </w:p>
        </w:tc>
        <w:tc>
          <w:tcPr>
            <w:tcW w:w="270" w:type="dxa"/>
            <w:shd w:val="clear" w:color="auto" w:fill="auto"/>
          </w:tcPr>
          <w:p w14:paraId="15BC86B3" w14:textId="77777777" w:rsidR="00ED21B7" w:rsidRPr="000E72B7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83566" w14:textId="2356161E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2,436</w:t>
            </w:r>
          </w:p>
        </w:tc>
        <w:tc>
          <w:tcPr>
            <w:tcW w:w="270" w:type="dxa"/>
          </w:tcPr>
          <w:p w14:paraId="107588FD" w14:textId="77777777" w:rsidR="00ED21B7" w:rsidRPr="000E72B7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14FA00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</w:t>
            </w:r>
          </w:p>
        </w:tc>
      </w:tr>
      <w:tr w:rsidR="00ED21B7" w:rsidRPr="000E72B7" w14:paraId="52AD8061" w14:textId="77777777" w:rsidTr="009149B1">
        <w:tc>
          <w:tcPr>
            <w:tcW w:w="4050" w:type="dxa"/>
          </w:tcPr>
          <w:p w14:paraId="2D5DFF3A" w14:textId="77777777" w:rsidR="00ED21B7" w:rsidRPr="000E72B7" w:rsidRDefault="00ED21B7" w:rsidP="00ED2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A150FB8" w14:textId="1479020A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1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1,608</w:t>
            </w:r>
          </w:p>
        </w:tc>
        <w:tc>
          <w:tcPr>
            <w:tcW w:w="270" w:type="dxa"/>
            <w:shd w:val="clear" w:color="auto" w:fill="auto"/>
          </w:tcPr>
          <w:p w14:paraId="6508A96F" w14:textId="77777777" w:rsidR="00ED21B7" w:rsidRPr="000E72B7" w:rsidRDefault="00ED21B7" w:rsidP="00ED21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8EBE1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  <w:shd w:val="clear" w:color="auto" w:fill="auto"/>
          </w:tcPr>
          <w:p w14:paraId="265DE770" w14:textId="77777777" w:rsidR="00ED21B7" w:rsidRPr="000E72B7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47F36" w14:textId="4B3840F2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1,608</w:t>
            </w:r>
          </w:p>
        </w:tc>
        <w:tc>
          <w:tcPr>
            <w:tcW w:w="270" w:type="dxa"/>
          </w:tcPr>
          <w:p w14:paraId="25113E6B" w14:textId="77777777" w:rsidR="00ED21B7" w:rsidRPr="000E72B7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9455D5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</w:tr>
      <w:tr w:rsidR="00ED21B7" w:rsidRPr="000E72B7" w14:paraId="316B61F0" w14:textId="77777777" w:rsidTr="009149B1">
        <w:tc>
          <w:tcPr>
            <w:tcW w:w="4050" w:type="dxa"/>
          </w:tcPr>
          <w:p w14:paraId="6522E553" w14:textId="77777777" w:rsidR="00ED21B7" w:rsidRPr="000E72B7" w:rsidRDefault="00ED21B7" w:rsidP="00ED2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06C48410" w14:textId="0150022B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1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1,608</w:t>
            </w:r>
          </w:p>
        </w:tc>
        <w:tc>
          <w:tcPr>
            <w:tcW w:w="270" w:type="dxa"/>
            <w:shd w:val="clear" w:color="auto" w:fill="auto"/>
          </w:tcPr>
          <w:p w14:paraId="3C0B044C" w14:textId="77777777" w:rsidR="00ED21B7" w:rsidRPr="000E72B7" w:rsidRDefault="00ED21B7" w:rsidP="00ED21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B0B114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  <w:shd w:val="clear" w:color="auto" w:fill="auto"/>
          </w:tcPr>
          <w:p w14:paraId="4E85FB18" w14:textId="77777777" w:rsidR="00ED21B7" w:rsidRPr="000E72B7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EB5B8" w14:textId="2CB96855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1,608</w:t>
            </w:r>
          </w:p>
        </w:tc>
        <w:tc>
          <w:tcPr>
            <w:tcW w:w="270" w:type="dxa"/>
          </w:tcPr>
          <w:p w14:paraId="3A8DF9D5" w14:textId="77777777" w:rsidR="00ED21B7" w:rsidRPr="000E72B7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B63DBD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</w:tr>
      <w:tr w:rsidR="00ED21B7" w:rsidRPr="000E72B7" w14:paraId="2FAE910B" w14:textId="77777777" w:rsidTr="009149B1">
        <w:tc>
          <w:tcPr>
            <w:tcW w:w="4050" w:type="dxa"/>
          </w:tcPr>
          <w:p w14:paraId="7F990BC6" w14:textId="77777777" w:rsidR="00ED21B7" w:rsidRPr="000E72B7" w:rsidRDefault="00ED21B7" w:rsidP="00ED2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65B819" w14:textId="756FD880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1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4,824</w:t>
            </w:r>
          </w:p>
        </w:tc>
        <w:tc>
          <w:tcPr>
            <w:tcW w:w="270" w:type="dxa"/>
            <w:shd w:val="clear" w:color="auto" w:fill="auto"/>
          </w:tcPr>
          <w:p w14:paraId="325452A7" w14:textId="77777777" w:rsidR="00ED21B7" w:rsidRPr="000E72B7" w:rsidRDefault="00ED21B7" w:rsidP="00ED21B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393A7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5,761</w:t>
            </w:r>
          </w:p>
        </w:tc>
        <w:tc>
          <w:tcPr>
            <w:tcW w:w="270" w:type="dxa"/>
            <w:shd w:val="clear" w:color="auto" w:fill="auto"/>
          </w:tcPr>
          <w:p w14:paraId="06745659" w14:textId="77777777" w:rsidR="00ED21B7" w:rsidRPr="000E72B7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13E4B" w14:textId="6682C22F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4,824</w:t>
            </w:r>
          </w:p>
        </w:tc>
        <w:tc>
          <w:tcPr>
            <w:tcW w:w="270" w:type="dxa"/>
          </w:tcPr>
          <w:p w14:paraId="6E5F924B" w14:textId="77777777" w:rsidR="00ED21B7" w:rsidRPr="000E72B7" w:rsidRDefault="00ED21B7" w:rsidP="00ED21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7C3949" w14:textId="77777777" w:rsidR="00ED21B7" w:rsidRPr="000E72B7" w:rsidRDefault="00ED21B7" w:rsidP="00ED21B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5,761</w:t>
            </w:r>
          </w:p>
        </w:tc>
      </w:tr>
      <w:tr w:rsidR="00B30BC4" w:rsidRPr="00125D26" w14:paraId="21267C2A" w14:textId="77777777" w:rsidTr="00B51534">
        <w:tc>
          <w:tcPr>
            <w:tcW w:w="4050" w:type="dxa"/>
            <w:vAlign w:val="bottom"/>
          </w:tcPr>
          <w:p w14:paraId="56FF1F92" w14:textId="77777777" w:rsidR="00B30BC4" w:rsidRPr="000E72B7" w:rsidRDefault="00B30BC4" w:rsidP="00B5153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B164F" w14:textId="659D589E" w:rsidR="00B30BC4" w:rsidRPr="000056FC" w:rsidRDefault="00ED21B7" w:rsidP="00B5153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1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561,726</w:t>
            </w:r>
          </w:p>
        </w:tc>
        <w:tc>
          <w:tcPr>
            <w:tcW w:w="270" w:type="dxa"/>
            <w:shd w:val="clear" w:color="auto" w:fill="auto"/>
          </w:tcPr>
          <w:p w14:paraId="6B43883F" w14:textId="77777777" w:rsidR="00B30BC4" w:rsidRPr="000E72B7" w:rsidRDefault="00B30BC4" w:rsidP="00B5153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ED7E5" w14:textId="77777777" w:rsidR="00B30BC4" w:rsidRPr="00125D26" w:rsidRDefault="00B30BC4" w:rsidP="00B5153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527,657</w:t>
            </w:r>
          </w:p>
        </w:tc>
        <w:tc>
          <w:tcPr>
            <w:tcW w:w="270" w:type="dxa"/>
            <w:shd w:val="clear" w:color="auto" w:fill="auto"/>
          </w:tcPr>
          <w:p w14:paraId="523D1B2C" w14:textId="77777777" w:rsidR="00B30BC4" w:rsidRPr="00125D26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83C8E" w14:textId="155959BD" w:rsidR="00B30BC4" w:rsidRPr="00125D26" w:rsidRDefault="00B66A92" w:rsidP="00B5153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561,726</w:t>
            </w:r>
          </w:p>
        </w:tc>
        <w:tc>
          <w:tcPr>
            <w:tcW w:w="270" w:type="dxa"/>
          </w:tcPr>
          <w:p w14:paraId="2747D7B3" w14:textId="77777777" w:rsidR="00B30BC4" w:rsidRPr="000E72B7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AA5C7" w14:textId="77777777" w:rsidR="00B30BC4" w:rsidRPr="00125D26" w:rsidRDefault="00B30BC4" w:rsidP="00B51534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527,657</w:t>
            </w:r>
          </w:p>
        </w:tc>
      </w:tr>
    </w:tbl>
    <w:p w14:paraId="0931E9D8" w14:textId="5AE4B153" w:rsidR="00B30BC4" w:rsidRPr="00455790" w:rsidRDefault="00B30BC4">
      <w:pPr>
        <w:rPr>
          <w:rFonts w:asciiTheme="majorBidi" w:hAnsiTheme="majorBidi" w:cstheme="majorBidi"/>
          <w:sz w:val="30"/>
          <w:szCs w:val="30"/>
        </w:rPr>
      </w:pPr>
    </w:p>
    <w:p w14:paraId="1C19D79D" w14:textId="77777777" w:rsidR="00400CA7" w:rsidRDefault="00400CA7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D2B3E" w:rsidRPr="00CD2B3E" w14:paraId="22F77D8C" w14:textId="77777777" w:rsidTr="0079126E">
        <w:tc>
          <w:tcPr>
            <w:tcW w:w="4050" w:type="dxa"/>
          </w:tcPr>
          <w:p w14:paraId="46EE6FEF" w14:textId="77777777" w:rsidR="00CD2B3E" w:rsidRPr="00CD2B3E" w:rsidRDefault="00CD2B3E" w:rsidP="00CD2B3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2B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4490E86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BEF755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6234AC0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B3E" w:rsidRPr="00CD2B3E" w14:paraId="45BB1E2B" w14:textId="77777777" w:rsidTr="0079126E">
        <w:tc>
          <w:tcPr>
            <w:tcW w:w="4050" w:type="dxa"/>
          </w:tcPr>
          <w:p w14:paraId="0B981684" w14:textId="77777777" w:rsidR="00CD2B3E" w:rsidRPr="00CD2B3E" w:rsidRDefault="00CD2B3E" w:rsidP="00CD2B3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A47156" w14:textId="77777777" w:rsidR="00CD2B3E" w:rsidRPr="00CD2B3E" w:rsidRDefault="00CD2B3E" w:rsidP="00CD2B3E">
            <w:pPr>
              <w:spacing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 xml:space="preserve">31 </w:t>
            </w:r>
            <w:r w:rsidRPr="00CD2B3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x-none"/>
              </w:rPr>
              <w:t>มีนาคม</w:t>
            </w:r>
          </w:p>
        </w:tc>
        <w:tc>
          <w:tcPr>
            <w:tcW w:w="270" w:type="dxa"/>
          </w:tcPr>
          <w:p w14:paraId="139CD09A" w14:textId="77777777" w:rsidR="00CD2B3E" w:rsidRPr="00CD2B3E" w:rsidRDefault="00CD2B3E" w:rsidP="00CD2B3E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B6E0E" w14:textId="77777777" w:rsidR="00CD2B3E" w:rsidRPr="00CD2B3E" w:rsidRDefault="00CD2B3E" w:rsidP="00CD2B3E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D2B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9B4DA" w14:textId="77777777" w:rsidR="00CD2B3E" w:rsidRPr="00CD2B3E" w:rsidRDefault="00CD2B3E" w:rsidP="00CD2B3E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D7A7" w14:textId="77777777" w:rsidR="00CD2B3E" w:rsidRPr="00CD2B3E" w:rsidRDefault="00CD2B3E" w:rsidP="00CD2B3E">
            <w:pPr>
              <w:spacing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 xml:space="preserve">31 </w:t>
            </w:r>
            <w:r w:rsidRPr="00CD2B3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x-none"/>
              </w:rPr>
              <w:t>มีนาคม</w:t>
            </w:r>
          </w:p>
        </w:tc>
        <w:tc>
          <w:tcPr>
            <w:tcW w:w="270" w:type="dxa"/>
          </w:tcPr>
          <w:p w14:paraId="3E6D04F3" w14:textId="77777777" w:rsidR="00CD2B3E" w:rsidRPr="00CD2B3E" w:rsidRDefault="00CD2B3E" w:rsidP="00CD2B3E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AB9A" w14:textId="77777777" w:rsidR="00CD2B3E" w:rsidRPr="00CD2B3E" w:rsidRDefault="00CD2B3E" w:rsidP="00CD2B3E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D2B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D2B3E" w:rsidRPr="00CD2B3E" w14:paraId="45FC1EEA" w14:textId="77777777" w:rsidTr="0079126E">
        <w:tc>
          <w:tcPr>
            <w:tcW w:w="4050" w:type="dxa"/>
          </w:tcPr>
          <w:p w14:paraId="36812EC3" w14:textId="77777777" w:rsidR="00CD2B3E" w:rsidRPr="00CD2B3E" w:rsidRDefault="00CD2B3E" w:rsidP="00CD2B3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BD233" w14:textId="77777777" w:rsidR="00CD2B3E" w:rsidRPr="00CD2B3E" w:rsidRDefault="00CD2B3E" w:rsidP="00CD2B3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2566</w:t>
            </w:r>
          </w:p>
        </w:tc>
        <w:tc>
          <w:tcPr>
            <w:tcW w:w="270" w:type="dxa"/>
          </w:tcPr>
          <w:p w14:paraId="35EB9C76" w14:textId="77777777" w:rsidR="00CD2B3E" w:rsidRPr="00CD2B3E" w:rsidRDefault="00CD2B3E" w:rsidP="00CD2B3E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E1B9B" w14:textId="77777777" w:rsidR="00CD2B3E" w:rsidRPr="00CD2B3E" w:rsidRDefault="00CD2B3E" w:rsidP="00CD2B3E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5D5E0C0" w14:textId="77777777" w:rsidR="00CD2B3E" w:rsidRPr="00CD2B3E" w:rsidRDefault="00CD2B3E" w:rsidP="00CD2B3E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BFE9E" w14:textId="77777777" w:rsidR="00CD2B3E" w:rsidRPr="00CD2B3E" w:rsidRDefault="00CD2B3E" w:rsidP="00CD2B3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2566</w:t>
            </w:r>
          </w:p>
        </w:tc>
        <w:tc>
          <w:tcPr>
            <w:tcW w:w="270" w:type="dxa"/>
          </w:tcPr>
          <w:p w14:paraId="6203B735" w14:textId="77777777" w:rsidR="00CD2B3E" w:rsidRPr="00CD2B3E" w:rsidRDefault="00CD2B3E" w:rsidP="00CD2B3E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854DB" w14:textId="77777777" w:rsidR="00CD2B3E" w:rsidRPr="00CD2B3E" w:rsidRDefault="00CD2B3E" w:rsidP="00CD2B3E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CD2B3E" w:rsidRPr="00CD2B3E" w14:paraId="3C9EEC0F" w14:textId="77777777" w:rsidTr="0079126E">
        <w:tc>
          <w:tcPr>
            <w:tcW w:w="4050" w:type="dxa"/>
          </w:tcPr>
          <w:p w14:paraId="743ACA2D" w14:textId="77777777" w:rsidR="00CD2B3E" w:rsidRPr="00CD2B3E" w:rsidRDefault="00CD2B3E" w:rsidP="00CD2B3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E6B1204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D2B3E" w:rsidRPr="00CD2B3E" w14:paraId="0423D4F5" w14:textId="77777777" w:rsidTr="0079126E">
        <w:tc>
          <w:tcPr>
            <w:tcW w:w="4050" w:type="dxa"/>
          </w:tcPr>
          <w:p w14:paraId="37D2D5AA" w14:textId="3876F29F" w:rsidR="00CD2B3E" w:rsidRPr="00CD2B3E" w:rsidRDefault="00CD2B3E" w:rsidP="00CD2B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E5BA8E9" w14:textId="77777777" w:rsidR="00CD2B3E" w:rsidRPr="00CD2B3E" w:rsidRDefault="00CD2B3E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6BB76F" w14:textId="77777777" w:rsidR="00CD2B3E" w:rsidRPr="00CD2B3E" w:rsidRDefault="00CD2B3E" w:rsidP="00CD2B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8C70E" w14:textId="77777777" w:rsidR="00CD2B3E" w:rsidRPr="00CD2B3E" w:rsidRDefault="00CD2B3E" w:rsidP="00CD2B3E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A96AF4" w14:textId="77777777" w:rsidR="00CD2B3E" w:rsidRPr="00CD2B3E" w:rsidRDefault="00CD2B3E" w:rsidP="00CD2B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C79110C" w14:textId="77777777" w:rsidR="00CD2B3E" w:rsidRPr="00CD2B3E" w:rsidRDefault="00CD2B3E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8FBD3F" w14:textId="77777777" w:rsidR="00CD2B3E" w:rsidRPr="00CD2B3E" w:rsidRDefault="00CD2B3E" w:rsidP="00CD2B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5BE317" w14:textId="77777777" w:rsidR="00CD2B3E" w:rsidRPr="00CD2B3E" w:rsidRDefault="00CD2B3E" w:rsidP="00CD2B3E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2B3E" w:rsidRPr="00CD2B3E" w14:paraId="5398CF3D" w14:textId="77777777" w:rsidTr="0079126E">
        <w:tc>
          <w:tcPr>
            <w:tcW w:w="4050" w:type="dxa"/>
          </w:tcPr>
          <w:p w14:paraId="05EF90A6" w14:textId="71422E3C" w:rsidR="00CD2B3E" w:rsidRPr="00CD2B3E" w:rsidRDefault="00CD2B3E" w:rsidP="00CD2B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="009644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shd w:val="clear" w:color="auto" w:fill="auto"/>
          </w:tcPr>
          <w:p w14:paraId="528CF35E" w14:textId="5C5B0DC1" w:rsidR="00CD2B3E" w:rsidRPr="00CD2B3E" w:rsidRDefault="00CD2B3E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613D6D" w14:textId="77777777" w:rsidR="00CD2B3E" w:rsidRPr="00CD2B3E" w:rsidRDefault="00CD2B3E" w:rsidP="00CD2B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7E3273" w14:textId="08310A0B" w:rsidR="00CD2B3E" w:rsidRPr="00CD2B3E" w:rsidRDefault="00CD2B3E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6233EF" w14:textId="77777777" w:rsidR="00CD2B3E" w:rsidRPr="00CD2B3E" w:rsidRDefault="00CD2B3E" w:rsidP="00CD2B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F6EF63F" w14:textId="70BC7067" w:rsidR="00CD2B3E" w:rsidRPr="00CD2B3E" w:rsidRDefault="00CD2B3E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99EFC" w14:textId="77777777" w:rsidR="00CD2B3E" w:rsidRPr="00CD2B3E" w:rsidRDefault="00CD2B3E" w:rsidP="00CD2B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85158E" w14:textId="5823CEAC" w:rsidR="00CD2B3E" w:rsidRPr="00CD2B3E" w:rsidRDefault="00CD2B3E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2B3E" w:rsidRPr="00CD2B3E" w14:paraId="40E6B4BA" w14:textId="77777777" w:rsidTr="0079126E">
        <w:tc>
          <w:tcPr>
            <w:tcW w:w="4050" w:type="dxa"/>
          </w:tcPr>
          <w:p w14:paraId="72C06CEC" w14:textId="673B49C4" w:rsidR="00CD2B3E" w:rsidRPr="000F52EC" w:rsidRDefault="000F52EC" w:rsidP="00CD2B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  <w:shd w:val="clear" w:color="auto" w:fill="auto"/>
          </w:tcPr>
          <w:p w14:paraId="5B1F88A0" w14:textId="5892B437" w:rsidR="00CD2B3E" w:rsidRPr="001C1558" w:rsidRDefault="001C1558" w:rsidP="001C155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95BBB" w14:textId="77777777" w:rsidR="00CD2B3E" w:rsidRPr="00CD2B3E" w:rsidRDefault="00CD2B3E" w:rsidP="00CD2B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D10D92" w14:textId="3F0E792D" w:rsidR="00CD2B3E" w:rsidRPr="001C1558" w:rsidRDefault="001C1558" w:rsidP="001C155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025E72" w14:textId="77777777" w:rsidR="00CD2B3E" w:rsidRPr="00CD2B3E" w:rsidRDefault="00CD2B3E" w:rsidP="00CD2B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6EE3565" w14:textId="19C9F7D4" w:rsidR="00CD2B3E" w:rsidRPr="00CD2B3E" w:rsidRDefault="00D9222C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14:paraId="2B8358CE" w14:textId="77777777" w:rsidR="00CD2B3E" w:rsidRPr="00CD2B3E" w:rsidRDefault="00CD2B3E" w:rsidP="00CD2B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F2AD14" w14:textId="780B3BBB" w:rsidR="00CD2B3E" w:rsidRPr="00CD2B3E" w:rsidRDefault="00D9222C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</w:tr>
      <w:tr w:rsidR="001C1558" w:rsidRPr="00CD2B3E" w14:paraId="1F96FB23" w14:textId="77777777" w:rsidTr="0079126E">
        <w:tc>
          <w:tcPr>
            <w:tcW w:w="4050" w:type="dxa"/>
          </w:tcPr>
          <w:p w14:paraId="01C1CDE0" w14:textId="529BB4B9" w:rsidR="001C1558" w:rsidRPr="000F52EC" w:rsidRDefault="001C1558" w:rsidP="004B67B0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โพลีน เพาเวอร์</w:t>
            </w:r>
            <w:r w:rsidR="00432C6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จำกัด</w:t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303CE7D" w14:textId="45CFD583" w:rsidR="001C1558" w:rsidRPr="001C1558" w:rsidRDefault="001C1558" w:rsidP="001C155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44154929" w14:textId="77777777" w:rsidR="001C1558" w:rsidRPr="00CD2B3E" w:rsidRDefault="001C1558" w:rsidP="001C155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A479C3" w14:textId="69BE0302" w:rsidR="001C1558" w:rsidRPr="001C1558" w:rsidRDefault="001C1558" w:rsidP="001C155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63E01829" w14:textId="77777777" w:rsidR="001C1558" w:rsidRPr="00CD2B3E" w:rsidRDefault="001C1558" w:rsidP="001C15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70BD382" w14:textId="2D85E34A" w:rsidR="001C1558" w:rsidRPr="00CD2B3E" w:rsidRDefault="001C1558" w:rsidP="001C155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100,000</w:t>
            </w:r>
          </w:p>
        </w:tc>
        <w:tc>
          <w:tcPr>
            <w:tcW w:w="270" w:type="dxa"/>
          </w:tcPr>
          <w:p w14:paraId="0BBDEA50" w14:textId="77777777" w:rsidR="001C1558" w:rsidRPr="00CD2B3E" w:rsidRDefault="001C1558" w:rsidP="001C15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FD2A880" w14:textId="239714F5" w:rsidR="001C1558" w:rsidRPr="001C1558" w:rsidRDefault="001C1558" w:rsidP="001C155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-</w:t>
            </w:r>
          </w:p>
        </w:tc>
      </w:tr>
      <w:tr w:rsidR="001C1558" w:rsidRPr="00CD2B3E" w14:paraId="427B8C2C" w14:textId="77777777" w:rsidTr="0079126E">
        <w:tc>
          <w:tcPr>
            <w:tcW w:w="4050" w:type="dxa"/>
          </w:tcPr>
          <w:p w14:paraId="128C4AC6" w14:textId="400CA4DD" w:rsidR="001C1558" w:rsidRPr="000F52EC" w:rsidRDefault="001C1558" w:rsidP="001C15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ทีพีไอ 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พลังชีวมวล จำกัด</w:t>
            </w:r>
          </w:p>
        </w:tc>
        <w:tc>
          <w:tcPr>
            <w:tcW w:w="1080" w:type="dxa"/>
            <w:shd w:val="clear" w:color="auto" w:fill="auto"/>
          </w:tcPr>
          <w:p w14:paraId="2B1D4ED2" w14:textId="688A1355" w:rsidR="001C1558" w:rsidRPr="001C1558" w:rsidRDefault="001C1558" w:rsidP="001C155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58D4E" w14:textId="77777777" w:rsidR="001C1558" w:rsidRPr="00CD2B3E" w:rsidRDefault="001C1558" w:rsidP="001C155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EAB9F6" w14:textId="10D561FF" w:rsidR="001C1558" w:rsidRPr="001C1558" w:rsidRDefault="001C1558" w:rsidP="001C155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CD6EE" w14:textId="77777777" w:rsidR="001C1558" w:rsidRPr="00CD2B3E" w:rsidRDefault="001C1558" w:rsidP="001C15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BFE23A7" w14:textId="2184B6C3" w:rsidR="001C1558" w:rsidRPr="00CD2B3E" w:rsidRDefault="001C1558" w:rsidP="001C155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70" w:type="dxa"/>
          </w:tcPr>
          <w:p w14:paraId="3FAAAA8A" w14:textId="77777777" w:rsidR="001C1558" w:rsidRPr="00CD2B3E" w:rsidRDefault="001C1558" w:rsidP="001C15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15D470E" w14:textId="4C7978C4" w:rsidR="001C1558" w:rsidRPr="001C1558" w:rsidRDefault="001C1558" w:rsidP="001C155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C1558" w:rsidRPr="00CD2B3E" w14:paraId="6C6BC40F" w14:textId="77777777" w:rsidTr="007508C5">
        <w:tc>
          <w:tcPr>
            <w:tcW w:w="4050" w:type="dxa"/>
          </w:tcPr>
          <w:p w14:paraId="02BA4127" w14:textId="747A8F36" w:rsidR="001C1558" w:rsidRPr="000F52EC" w:rsidRDefault="001C1558" w:rsidP="001C15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E622100" w14:textId="1DE2EA0E" w:rsidR="001C1558" w:rsidRPr="00CD2B3E" w:rsidRDefault="001C1558" w:rsidP="001C155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98E0CE" w14:textId="77777777" w:rsidR="001C1558" w:rsidRPr="00CD2B3E" w:rsidRDefault="001C1558" w:rsidP="001C155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F52D94" w14:textId="77777777" w:rsidR="001C1558" w:rsidRPr="00CD2B3E" w:rsidRDefault="001C1558" w:rsidP="001C155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27270" w14:textId="77777777" w:rsidR="001C1558" w:rsidRPr="00CD2B3E" w:rsidRDefault="001C1558" w:rsidP="001C15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64D0D34" w14:textId="77777777" w:rsidR="001C1558" w:rsidRPr="00CD2B3E" w:rsidRDefault="001C1558" w:rsidP="001C155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00478D" w14:textId="77777777" w:rsidR="001C1558" w:rsidRPr="00CD2B3E" w:rsidRDefault="001C1558" w:rsidP="001C15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C5C6E4" w14:textId="77777777" w:rsidR="001C1558" w:rsidRPr="00CD2B3E" w:rsidRDefault="001C1558" w:rsidP="001C155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2B3E" w:rsidRPr="00CD2B3E" w14:paraId="0AE31002" w14:textId="77777777" w:rsidTr="003A235C">
        <w:tc>
          <w:tcPr>
            <w:tcW w:w="4050" w:type="dxa"/>
          </w:tcPr>
          <w:p w14:paraId="0D5325DA" w14:textId="01DEE68B" w:rsidR="00CD2B3E" w:rsidRPr="000F52EC" w:rsidRDefault="000F52EC" w:rsidP="00CD2B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DFE2A1" w14:textId="57832228" w:rsidR="00CD2B3E" w:rsidRPr="00CD2B3E" w:rsidRDefault="006756C2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2D060A70" w14:textId="77777777" w:rsidR="00CD2B3E" w:rsidRPr="00CD2B3E" w:rsidRDefault="00CD2B3E" w:rsidP="00CD2B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CB3D42" w14:textId="2AEE296D" w:rsidR="00CD2B3E" w:rsidRPr="00CD2B3E" w:rsidRDefault="006756C2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1EF9ED43" w14:textId="77777777" w:rsidR="00CD2B3E" w:rsidRPr="00CD2B3E" w:rsidRDefault="00CD2B3E" w:rsidP="00CD2B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0FE679" w14:textId="3DE9095C" w:rsidR="00CD2B3E" w:rsidRPr="00CD2B3E" w:rsidRDefault="00D9222C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</w:tcPr>
          <w:p w14:paraId="7E09A691" w14:textId="77777777" w:rsidR="00CD2B3E" w:rsidRPr="00CD2B3E" w:rsidRDefault="00CD2B3E" w:rsidP="00CD2B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47F732" w14:textId="07A3B8E3" w:rsidR="00CD2B3E" w:rsidRPr="00CD2B3E" w:rsidRDefault="00D9222C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</w:tr>
      <w:tr w:rsidR="00CD2B3E" w:rsidRPr="00CD2B3E" w14:paraId="4A7F8402" w14:textId="77777777" w:rsidTr="003A235C">
        <w:tc>
          <w:tcPr>
            <w:tcW w:w="4050" w:type="dxa"/>
          </w:tcPr>
          <w:p w14:paraId="58057C36" w14:textId="5C73F3FD" w:rsidR="00CD2B3E" w:rsidRPr="00CD2B3E" w:rsidRDefault="00964447" w:rsidP="00CD2B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B00D3" w14:textId="505491F8" w:rsidR="00CD2B3E" w:rsidRPr="008C5FAF" w:rsidRDefault="007508C5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5F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3ADB9D5B" w14:textId="77777777" w:rsidR="00CD2B3E" w:rsidRPr="008C5FAF" w:rsidRDefault="00CD2B3E" w:rsidP="00CD2B3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08BD2" w14:textId="5B66A953" w:rsidR="00CD2B3E" w:rsidRPr="008C5FAF" w:rsidRDefault="007508C5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5F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5F70B002" w14:textId="77777777" w:rsidR="00CD2B3E" w:rsidRPr="008C5FAF" w:rsidRDefault="00CD2B3E" w:rsidP="00CD2B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D29D4" w14:textId="0AADBA8B" w:rsidR="00CD2B3E" w:rsidRPr="008C5FAF" w:rsidRDefault="00D9222C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5F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592,400</w:t>
            </w:r>
          </w:p>
        </w:tc>
        <w:tc>
          <w:tcPr>
            <w:tcW w:w="270" w:type="dxa"/>
          </w:tcPr>
          <w:p w14:paraId="56DA491C" w14:textId="77777777" w:rsidR="00CD2B3E" w:rsidRPr="008C5FAF" w:rsidRDefault="00CD2B3E" w:rsidP="00CD2B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39FA0" w14:textId="4F7A4C86" w:rsidR="00CD2B3E" w:rsidRPr="008C5FAF" w:rsidRDefault="00D9222C" w:rsidP="00CD2B3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5F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312,400</w:t>
            </w:r>
          </w:p>
        </w:tc>
      </w:tr>
    </w:tbl>
    <w:p w14:paraId="58055798" w14:textId="77777777" w:rsidR="00CD2B3E" w:rsidRDefault="00CD2B3E" w:rsidP="000B478B">
      <w:pPr>
        <w:spacing w:line="240" w:lineRule="auto"/>
        <w:ind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7B1196" w14:textId="54799992" w:rsidR="001229FB" w:rsidRPr="00455790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79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45E8707" w14:textId="77777777" w:rsidR="001229FB" w:rsidRPr="00455790" w:rsidRDefault="001229FB" w:rsidP="004827CC">
      <w:pPr>
        <w:pStyle w:val="Ang15"/>
      </w:pPr>
    </w:p>
    <w:p w14:paraId="296EE1B9" w14:textId="455CDCB6" w:rsidR="001229FB" w:rsidRPr="00455790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55790">
        <w:rPr>
          <w:rFonts w:ascii="Angsana New" w:hAnsi="Angsana New"/>
          <w:spacing w:val="-2"/>
          <w:sz w:val="30"/>
          <w:szCs w:val="30"/>
          <w:cs/>
        </w:rPr>
        <w:t>บริษัททำสัญญา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E67AC8" w:rsidRPr="00FB5CFD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 w:rsidRPr="00455790">
        <w:rPr>
          <w:rFonts w:ascii="Angsana New" w:hAnsi="Angsana New"/>
          <w:sz w:val="30"/>
          <w:szCs w:val="30"/>
        </w:rPr>
        <w:br/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4E73C8D0" w:rsidR="00B32FF3" w:rsidRPr="00455790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70CC6" w14:paraId="499644C6" w14:textId="77777777" w:rsidTr="00B51534">
        <w:trPr>
          <w:tblHeader/>
        </w:trPr>
        <w:tc>
          <w:tcPr>
            <w:tcW w:w="3600" w:type="dxa"/>
            <w:shd w:val="clear" w:color="auto" w:fill="auto"/>
          </w:tcPr>
          <w:p w14:paraId="57D099D1" w14:textId="77777777" w:rsidR="00B30BC4" w:rsidRPr="00070CC6" w:rsidRDefault="00B30BC4" w:rsidP="00B51534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8A9DA63" w14:textId="77777777" w:rsidR="00B30BC4" w:rsidRPr="00070CC6" w:rsidRDefault="00B30BC4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2C04A6" w14:textId="77777777" w:rsidR="00B30BC4" w:rsidRPr="00070CC6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EBB115F" w14:textId="77777777" w:rsidR="00B30BC4" w:rsidRPr="00070CC6" w:rsidRDefault="00B30BC4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BC4" w:rsidRPr="006145CD" w14:paraId="7028D4CD" w14:textId="77777777" w:rsidTr="00B51534">
        <w:trPr>
          <w:tblHeader/>
        </w:trPr>
        <w:tc>
          <w:tcPr>
            <w:tcW w:w="3600" w:type="dxa"/>
            <w:shd w:val="clear" w:color="auto" w:fill="auto"/>
          </w:tcPr>
          <w:p w14:paraId="24D942E9" w14:textId="77777777" w:rsidR="00B30BC4" w:rsidRPr="00070CC6" w:rsidRDefault="00B30BC4" w:rsidP="00B51534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8BC76" w14:textId="77777777" w:rsidR="00B30BC4" w:rsidRPr="006145CD" w:rsidRDefault="00B30BC4" w:rsidP="00B515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492D036" w14:textId="77777777" w:rsidR="00B30BC4" w:rsidRPr="00070CC6" w:rsidRDefault="00B30BC4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4A7D30" w14:textId="77777777" w:rsidR="00B30BC4" w:rsidRPr="006145CD" w:rsidRDefault="00B30BC4" w:rsidP="00B515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B15E8C" w14:textId="77777777" w:rsidR="00B30BC4" w:rsidRPr="00070CC6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84FEF8" w14:textId="77777777" w:rsidR="00B30BC4" w:rsidRPr="006145CD" w:rsidRDefault="00B30BC4" w:rsidP="00B515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B364F53" w14:textId="77777777" w:rsidR="00B30BC4" w:rsidRPr="00070CC6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E1E30" w14:textId="77777777" w:rsidR="00B30BC4" w:rsidRPr="006145CD" w:rsidRDefault="00B30BC4" w:rsidP="00B515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30BC4" w:rsidRPr="00070CC6" w14:paraId="3F872189" w14:textId="77777777" w:rsidTr="00B51534">
        <w:trPr>
          <w:tblHeader/>
        </w:trPr>
        <w:tc>
          <w:tcPr>
            <w:tcW w:w="3600" w:type="dxa"/>
            <w:shd w:val="clear" w:color="auto" w:fill="auto"/>
          </w:tcPr>
          <w:p w14:paraId="6978B39B" w14:textId="77777777" w:rsidR="00B30BC4" w:rsidRPr="00070CC6" w:rsidRDefault="00B30BC4" w:rsidP="00B51534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3A51" w14:textId="77777777" w:rsidR="00B30BC4" w:rsidRPr="00070CC6" w:rsidRDefault="00B30BC4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FBD1CAD" w14:textId="77777777" w:rsidR="00B30BC4" w:rsidRPr="00070CC6" w:rsidRDefault="00B30BC4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1FE3A" w14:textId="77777777" w:rsidR="00B30BC4" w:rsidRPr="00070CC6" w:rsidRDefault="00B30BC4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5882C7B1" w14:textId="77777777" w:rsidR="00B30BC4" w:rsidRPr="00070CC6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33BC3A" w14:textId="77777777" w:rsidR="00B30BC4" w:rsidRPr="00070CC6" w:rsidRDefault="00B30BC4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7C8B843" w14:textId="77777777" w:rsidR="00B30BC4" w:rsidRPr="00070CC6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51CF36" w14:textId="77777777" w:rsidR="00B30BC4" w:rsidRPr="00070CC6" w:rsidRDefault="00B30BC4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B30BC4" w:rsidRPr="00070CC6" w14:paraId="301B21FB" w14:textId="77777777" w:rsidTr="00B51534">
        <w:trPr>
          <w:tblHeader/>
        </w:trPr>
        <w:tc>
          <w:tcPr>
            <w:tcW w:w="3600" w:type="dxa"/>
            <w:shd w:val="clear" w:color="auto" w:fill="auto"/>
          </w:tcPr>
          <w:p w14:paraId="3E1E5338" w14:textId="77777777" w:rsidR="00B30BC4" w:rsidRPr="00070CC6" w:rsidRDefault="00B30BC4" w:rsidP="00B51534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6B6C01" w14:textId="77777777" w:rsidR="00B30BC4" w:rsidRPr="00070CC6" w:rsidRDefault="00B30BC4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30BC4" w:rsidRPr="00070CC6" w14:paraId="21E9CB6B" w14:textId="77777777" w:rsidTr="00B51534">
        <w:tc>
          <w:tcPr>
            <w:tcW w:w="3600" w:type="dxa"/>
            <w:shd w:val="clear" w:color="auto" w:fill="auto"/>
          </w:tcPr>
          <w:p w14:paraId="1BF355D4" w14:textId="77777777" w:rsidR="00B30BC4" w:rsidRPr="00070CC6" w:rsidRDefault="00B30BC4" w:rsidP="00B51534">
            <w:pPr>
              <w:spacing w:line="240" w:lineRule="atLeast"/>
              <w:ind w:left="270" w:right="-126" w:hanging="2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61306FF8" w14:textId="77777777" w:rsidR="00B30BC4" w:rsidRPr="00070CC6" w:rsidRDefault="00B30BC4" w:rsidP="00B5153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461A6" w14:textId="77777777" w:rsidR="00B30BC4" w:rsidRPr="00070CC6" w:rsidRDefault="00B30BC4" w:rsidP="00B5153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62EE01" w14:textId="77777777" w:rsidR="00B30BC4" w:rsidRPr="00070CC6" w:rsidRDefault="00B30BC4" w:rsidP="00B5153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5167E5" w14:textId="77777777" w:rsidR="00B30BC4" w:rsidRPr="00070CC6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0B7343" w14:textId="77777777" w:rsidR="00B30BC4" w:rsidRPr="00070CC6" w:rsidRDefault="00B30BC4" w:rsidP="00B5153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51BE97" w14:textId="77777777" w:rsidR="00B30BC4" w:rsidRPr="00070CC6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9540A" w14:textId="77777777" w:rsidR="00B30BC4" w:rsidRPr="00070CC6" w:rsidRDefault="00B30BC4" w:rsidP="00B51534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0BC4" w:rsidRPr="00070CC6" w14:paraId="2F0AEBEE" w14:textId="77777777" w:rsidTr="00B51534">
        <w:tc>
          <w:tcPr>
            <w:tcW w:w="3600" w:type="dxa"/>
            <w:shd w:val="clear" w:color="auto" w:fill="auto"/>
          </w:tcPr>
          <w:p w14:paraId="212D92CD" w14:textId="77777777" w:rsidR="00B30BC4" w:rsidRPr="00070CC6" w:rsidRDefault="00B30BC4" w:rsidP="00B51534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6C658E86" w14:textId="77777777" w:rsidR="00B30BC4" w:rsidRPr="00070CC6" w:rsidRDefault="00B30BC4" w:rsidP="00B5153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199289" w14:textId="77777777" w:rsidR="00B30BC4" w:rsidRPr="00070CC6" w:rsidRDefault="00B30BC4" w:rsidP="00B5153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173BF4" w14:textId="77777777" w:rsidR="00B30BC4" w:rsidRPr="00070CC6" w:rsidRDefault="00B30BC4" w:rsidP="00B5153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3E399" w14:textId="77777777" w:rsidR="00B30BC4" w:rsidRPr="00070CC6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1F23E5" w14:textId="77777777" w:rsidR="00B30BC4" w:rsidRPr="00070CC6" w:rsidRDefault="00B30BC4" w:rsidP="00B5153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0F4B0" w14:textId="77777777" w:rsidR="00B30BC4" w:rsidRPr="00070CC6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A7DE60" w14:textId="77777777" w:rsidR="00B30BC4" w:rsidRPr="00070CC6" w:rsidRDefault="00B30BC4" w:rsidP="00B51534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4DC3" w:rsidRPr="00070CC6" w14:paraId="61103EB5" w14:textId="77777777" w:rsidTr="00B51534">
        <w:tc>
          <w:tcPr>
            <w:tcW w:w="3600" w:type="dxa"/>
            <w:shd w:val="clear" w:color="auto" w:fill="auto"/>
          </w:tcPr>
          <w:p w14:paraId="5109E83F" w14:textId="77777777" w:rsidR="00204DC3" w:rsidRPr="00070CC6" w:rsidRDefault="00204DC3" w:rsidP="00204DC3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41F8A1D" w14:textId="2D7CD263" w:rsidR="00204DC3" w:rsidRPr="00070CC6" w:rsidRDefault="00204DC3" w:rsidP="00204DC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4DC3">
              <w:rPr>
                <w:rFonts w:ascii="Angsana New" w:hAnsi="Angsana New"/>
                <w:sz w:val="30"/>
                <w:szCs w:val="30"/>
                <w:lang w:val="en-US"/>
              </w:rPr>
              <w:t>8,117</w:t>
            </w:r>
          </w:p>
        </w:tc>
        <w:tc>
          <w:tcPr>
            <w:tcW w:w="270" w:type="dxa"/>
            <w:shd w:val="clear" w:color="auto" w:fill="auto"/>
          </w:tcPr>
          <w:p w14:paraId="49022A1D" w14:textId="77777777" w:rsidR="00204DC3" w:rsidRPr="00070CC6" w:rsidRDefault="00204DC3" w:rsidP="00204D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16817C" w14:textId="77777777" w:rsidR="00204DC3" w:rsidRPr="00070CC6" w:rsidRDefault="00204DC3" w:rsidP="00204DC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8,466</w:t>
            </w:r>
          </w:p>
        </w:tc>
        <w:tc>
          <w:tcPr>
            <w:tcW w:w="270" w:type="dxa"/>
            <w:shd w:val="clear" w:color="auto" w:fill="auto"/>
          </w:tcPr>
          <w:p w14:paraId="417261EA" w14:textId="77777777" w:rsidR="00204DC3" w:rsidRPr="00070CC6" w:rsidRDefault="00204DC3" w:rsidP="00204D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32F30" w14:textId="304C2757" w:rsidR="00204DC3" w:rsidRPr="00070CC6" w:rsidRDefault="00204DC3" w:rsidP="00204DC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8,117</w:t>
            </w:r>
          </w:p>
        </w:tc>
        <w:tc>
          <w:tcPr>
            <w:tcW w:w="270" w:type="dxa"/>
            <w:shd w:val="clear" w:color="auto" w:fill="auto"/>
          </w:tcPr>
          <w:p w14:paraId="4CD634D4" w14:textId="77777777" w:rsidR="00204DC3" w:rsidRPr="00070CC6" w:rsidRDefault="00204DC3" w:rsidP="00204D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9489" w14:textId="77777777" w:rsidR="00204DC3" w:rsidRPr="00070CC6" w:rsidRDefault="00204DC3" w:rsidP="00204DC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8,466</w:t>
            </w:r>
          </w:p>
        </w:tc>
      </w:tr>
      <w:tr w:rsidR="00204DC3" w:rsidRPr="00070CC6" w14:paraId="0E7867A2" w14:textId="77777777" w:rsidTr="00B51534">
        <w:tc>
          <w:tcPr>
            <w:tcW w:w="3600" w:type="dxa"/>
            <w:shd w:val="clear" w:color="auto" w:fill="auto"/>
          </w:tcPr>
          <w:p w14:paraId="47429805" w14:textId="77777777" w:rsidR="00204DC3" w:rsidRPr="00070CC6" w:rsidRDefault="00204DC3" w:rsidP="00204DC3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0CED1BB" w14:textId="289FE55A" w:rsidR="00204DC3" w:rsidRPr="00070CC6" w:rsidRDefault="00204DC3" w:rsidP="00204DC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4DC3">
              <w:rPr>
                <w:rFonts w:ascii="Angsana New" w:hAnsi="Angsana New"/>
                <w:sz w:val="30"/>
                <w:szCs w:val="30"/>
                <w:lang w:val="en-US"/>
              </w:rPr>
              <w:t>2,085</w:t>
            </w:r>
          </w:p>
        </w:tc>
        <w:tc>
          <w:tcPr>
            <w:tcW w:w="270" w:type="dxa"/>
            <w:shd w:val="clear" w:color="auto" w:fill="auto"/>
          </w:tcPr>
          <w:p w14:paraId="7950CB92" w14:textId="77777777" w:rsidR="00204DC3" w:rsidRPr="00070CC6" w:rsidRDefault="00204DC3" w:rsidP="00204D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9E9BAC" w14:textId="77777777" w:rsidR="00204DC3" w:rsidRPr="00070CC6" w:rsidRDefault="00204DC3" w:rsidP="00204DC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3,834</w:t>
            </w:r>
          </w:p>
        </w:tc>
        <w:tc>
          <w:tcPr>
            <w:tcW w:w="270" w:type="dxa"/>
            <w:shd w:val="clear" w:color="auto" w:fill="auto"/>
          </w:tcPr>
          <w:p w14:paraId="7EC6E43B" w14:textId="77777777" w:rsidR="00204DC3" w:rsidRPr="00070CC6" w:rsidRDefault="00204DC3" w:rsidP="00204D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2EA7F7" w14:textId="349FA682" w:rsidR="00204DC3" w:rsidRPr="00070CC6" w:rsidRDefault="00204DC3" w:rsidP="00204DC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2,085</w:t>
            </w:r>
          </w:p>
        </w:tc>
        <w:tc>
          <w:tcPr>
            <w:tcW w:w="270" w:type="dxa"/>
            <w:shd w:val="clear" w:color="auto" w:fill="auto"/>
          </w:tcPr>
          <w:p w14:paraId="2BEE8460" w14:textId="77777777" w:rsidR="00204DC3" w:rsidRPr="00070CC6" w:rsidRDefault="00204DC3" w:rsidP="00204D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5921F3" w14:textId="77777777" w:rsidR="00204DC3" w:rsidRPr="00070CC6" w:rsidRDefault="00204DC3" w:rsidP="00204DC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3,834</w:t>
            </w:r>
          </w:p>
        </w:tc>
      </w:tr>
      <w:tr w:rsidR="00204DC3" w:rsidRPr="00070CC6" w14:paraId="0DFA425B" w14:textId="77777777" w:rsidTr="00B51534">
        <w:tc>
          <w:tcPr>
            <w:tcW w:w="3600" w:type="dxa"/>
            <w:shd w:val="clear" w:color="auto" w:fill="auto"/>
          </w:tcPr>
          <w:p w14:paraId="3C2C6B2C" w14:textId="77777777" w:rsidR="00204DC3" w:rsidRPr="00070CC6" w:rsidRDefault="00204DC3" w:rsidP="00204DC3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84F1A" w14:textId="192E68D1" w:rsidR="00204DC3" w:rsidRPr="00070CC6" w:rsidRDefault="00204DC3" w:rsidP="00204DC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04D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10,202</w:t>
            </w:r>
          </w:p>
        </w:tc>
        <w:tc>
          <w:tcPr>
            <w:tcW w:w="270" w:type="dxa"/>
            <w:shd w:val="clear" w:color="auto" w:fill="auto"/>
          </w:tcPr>
          <w:p w14:paraId="329F634D" w14:textId="77777777" w:rsidR="00204DC3" w:rsidRPr="00070CC6" w:rsidRDefault="00204DC3" w:rsidP="00204D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1460F" w14:textId="77777777" w:rsidR="00204DC3" w:rsidRPr="00070CC6" w:rsidRDefault="00204DC3" w:rsidP="00204DC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12,300</w:t>
            </w:r>
          </w:p>
        </w:tc>
        <w:tc>
          <w:tcPr>
            <w:tcW w:w="270" w:type="dxa"/>
            <w:shd w:val="clear" w:color="auto" w:fill="auto"/>
          </w:tcPr>
          <w:p w14:paraId="56D9730E" w14:textId="77777777" w:rsidR="00204DC3" w:rsidRPr="00070CC6" w:rsidRDefault="00204DC3" w:rsidP="00204D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FD678" w14:textId="66006FCF" w:rsidR="00204DC3" w:rsidRPr="00070CC6" w:rsidRDefault="00204DC3" w:rsidP="00204DC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10,202</w:t>
            </w:r>
          </w:p>
        </w:tc>
        <w:tc>
          <w:tcPr>
            <w:tcW w:w="270" w:type="dxa"/>
            <w:shd w:val="clear" w:color="auto" w:fill="auto"/>
          </w:tcPr>
          <w:p w14:paraId="3373B97F" w14:textId="77777777" w:rsidR="00204DC3" w:rsidRPr="00070CC6" w:rsidRDefault="00204DC3" w:rsidP="00204D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0195F" w14:textId="77777777" w:rsidR="00204DC3" w:rsidRPr="00070CC6" w:rsidRDefault="00204DC3" w:rsidP="00204DC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12,300</w:t>
            </w:r>
          </w:p>
        </w:tc>
      </w:tr>
    </w:tbl>
    <w:p w14:paraId="0FC87969" w14:textId="3BDB07AF" w:rsidR="005C47FD" w:rsidRPr="00455790" w:rsidRDefault="005C47FD">
      <w:pPr>
        <w:spacing w:line="240" w:lineRule="auto"/>
        <w:rPr>
          <w:rFonts w:ascii="Angsana New" w:hAnsi="Angsana New"/>
          <w:spacing w:val="-2"/>
          <w:sz w:val="30"/>
          <w:szCs w:val="30"/>
          <w:lang w:val="en-US"/>
        </w:rPr>
      </w:pPr>
    </w:p>
    <w:p w14:paraId="5BB0FD4F" w14:textId="77777777" w:rsidR="00455790" w:rsidRDefault="00455790">
      <w:pPr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411F6DB2" w14:textId="5D0039BB" w:rsidR="00234C45" w:rsidRPr="00455790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455790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A7591E" w:rsidRDefault="006554A2" w:rsidP="00772053">
      <w:pPr>
        <w:pStyle w:val="Ang15"/>
      </w:pPr>
    </w:p>
    <w:p w14:paraId="7C9CBF84" w14:textId="542F9EBC" w:rsidR="006554A2" w:rsidRPr="00455790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455790">
        <w:rPr>
          <w:rFonts w:ascii="Angsana New" w:hAnsi="Angsana New"/>
          <w:sz w:val="30"/>
          <w:szCs w:val="30"/>
          <w:cs/>
          <w:lang w:val="en-US"/>
        </w:rPr>
        <w:br/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36D45F20" w14:textId="77777777" w:rsidR="00455790" w:rsidRPr="00A7591E" w:rsidRDefault="00455790" w:rsidP="00455790">
      <w:pPr>
        <w:pStyle w:val="ListParagraph"/>
        <w:rPr>
          <w:rFonts w:ascii="Angsana New" w:hAnsi="Angsana New"/>
          <w:sz w:val="30"/>
          <w:szCs w:val="30"/>
        </w:rPr>
      </w:pPr>
    </w:p>
    <w:p w14:paraId="0117E5F3" w14:textId="121D4F7C" w:rsidR="00A70BB7" w:rsidRPr="00455790" w:rsidRDefault="00A70BB7" w:rsidP="00F81D1E">
      <w:pPr>
        <w:pStyle w:val="Caption"/>
      </w:pPr>
      <w:r w:rsidRPr="00455790">
        <w:rPr>
          <w:rFonts w:hint="cs"/>
          <w:cs/>
        </w:rPr>
        <w:t>ลูกหนี้การค้า</w:t>
      </w:r>
    </w:p>
    <w:p w14:paraId="097EFF6C" w14:textId="0ED18DE3" w:rsidR="006D39FA" w:rsidRPr="00A7591E" w:rsidRDefault="006D39FA" w:rsidP="00772053">
      <w:pPr>
        <w:pStyle w:val="Ang15"/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80661" w:rsidRPr="004A7DFC" w14:paraId="41E2E763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02B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9BEB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248D6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F1A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661" w:rsidRPr="006145CD" w14:paraId="7066422A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8D38D64" w14:textId="77777777" w:rsidR="00A80661" w:rsidRPr="00B44C18" w:rsidRDefault="00A80661" w:rsidP="00455790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419A9" w14:textId="77777777" w:rsidR="00A80661" w:rsidRPr="006145CD" w:rsidRDefault="00A80661" w:rsidP="0045579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7B92431" w14:textId="77777777" w:rsidR="00A80661" w:rsidRPr="004A7DFC" w:rsidRDefault="00A80661" w:rsidP="0045579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AE1D54" w14:textId="77777777" w:rsidR="00A80661" w:rsidRPr="006145CD" w:rsidRDefault="00A80661" w:rsidP="0045579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6A7FBD5" w14:textId="77777777" w:rsidR="00A80661" w:rsidRPr="004A7DFC" w:rsidRDefault="00A80661" w:rsidP="004557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74C576" w14:textId="77777777" w:rsidR="00A80661" w:rsidRPr="006145CD" w:rsidRDefault="00A80661" w:rsidP="0045579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BC82AB7" w14:textId="77777777" w:rsidR="00A80661" w:rsidRPr="004A7DFC" w:rsidRDefault="00A80661" w:rsidP="004557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B8912" w14:textId="77777777" w:rsidR="00A80661" w:rsidRPr="006145CD" w:rsidRDefault="00A80661" w:rsidP="0045579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80661" w:rsidRPr="004A7DFC" w14:paraId="53B608D2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1E05422A" w14:textId="77777777" w:rsidR="00A80661" w:rsidRPr="004A7DFC" w:rsidRDefault="00A80661" w:rsidP="0045579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8174E" w14:textId="77777777" w:rsidR="00A80661" w:rsidRPr="004A7DFC" w:rsidRDefault="00A80661" w:rsidP="0045579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932E133" w14:textId="77777777" w:rsidR="00A80661" w:rsidRPr="004A7DFC" w:rsidRDefault="00A80661" w:rsidP="0045579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F667E0" w14:textId="77777777" w:rsidR="00A80661" w:rsidRPr="004A7DFC" w:rsidRDefault="00A80661" w:rsidP="0045579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1AFBCA14" w14:textId="77777777" w:rsidR="00A80661" w:rsidRPr="004A7DFC" w:rsidRDefault="00A80661" w:rsidP="004557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84229A" w14:textId="77777777" w:rsidR="00A80661" w:rsidRPr="004A7DFC" w:rsidRDefault="00A80661" w:rsidP="0045579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03056C6" w14:textId="77777777" w:rsidR="00A80661" w:rsidRPr="004A7DFC" w:rsidRDefault="00A80661" w:rsidP="004557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7DA1D4" w14:textId="77777777" w:rsidR="00A80661" w:rsidRPr="004A7DFC" w:rsidRDefault="00A80661" w:rsidP="0045579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A80661" w:rsidRPr="004A7DFC" w14:paraId="32484B60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D5315" w14:textId="77777777" w:rsidR="00A80661" w:rsidRPr="004A7DFC" w:rsidDel="00B75B12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E90A99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0661" w:rsidRPr="004A7DFC" w14:paraId="2D6E0967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8079C5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CC308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513D2" w:rsidRPr="004A7DFC" w14:paraId="5151D7B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78E6" w14:textId="77777777" w:rsidR="007513D2" w:rsidRPr="004A7DFC" w:rsidRDefault="007513D2" w:rsidP="007513D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A1082" w14:textId="51A57513" w:rsidR="007513D2" w:rsidRPr="007513D2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13D2">
              <w:rPr>
                <w:rFonts w:asciiTheme="majorBidi" w:hAnsiTheme="majorBidi" w:cstheme="majorBidi"/>
                <w:sz w:val="30"/>
                <w:szCs w:val="30"/>
              </w:rPr>
              <w:t>267,869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815ED" w14:textId="77777777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E28F9" w14:textId="77777777" w:rsidR="007513D2" w:rsidRPr="007E1F31" w:rsidRDefault="007513D2" w:rsidP="007513D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6A64F" w14:textId="77777777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6F3F9" w14:textId="5BBFD5D0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A780B" w14:textId="77777777" w:rsidR="007513D2" w:rsidRPr="004A7DFC" w:rsidRDefault="007513D2" w:rsidP="007513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9BF6A4" w14:textId="77777777" w:rsidR="007513D2" w:rsidRPr="004A7DFC" w:rsidRDefault="007513D2" w:rsidP="007513D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263,234</w:t>
            </w:r>
          </w:p>
        </w:tc>
      </w:tr>
      <w:tr w:rsidR="007513D2" w:rsidRPr="004A7DFC" w14:paraId="0D7E2DE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D0455" w14:textId="77777777" w:rsidR="007513D2" w:rsidRPr="004A7DFC" w:rsidRDefault="007513D2" w:rsidP="007513D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C18F5" w14:textId="77777777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62DF2" w14:textId="77777777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D6691" w14:textId="77777777" w:rsidR="007513D2" w:rsidRPr="004A7DFC" w:rsidRDefault="007513D2" w:rsidP="007513D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4B7B9" w14:textId="77777777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8EF06" w14:textId="77777777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6A993" w14:textId="77777777" w:rsidR="007513D2" w:rsidRPr="004A7DFC" w:rsidRDefault="007513D2" w:rsidP="007513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D4318F" w14:textId="77777777" w:rsidR="007513D2" w:rsidRPr="004A7DFC" w:rsidRDefault="007513D2" w:rsidP="007513D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13D2" w:rsidRPr="004A7DFC" w14:paraId="07214EC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34FBB" w14:textId="77777777" w:rsidR="007513D2" w:rsidRPr="004A7DFC" w:rsidRDefault="007513D2" w:rsidP="007513D2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0692D9" w14:textId="53894832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13D2">
              <w:rPr>
                <w:rFonts w:asciiTheme="majorBidi" w:hAnsiTheme="majorBidi" w:cstheme="majorBidi"/>
                <w:sz w:val="30"/>
                <w:szCs w:val="30"/>
              </w:rPr>
              <w:t>299,424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C677A" w14:textId="77777777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A6239" w14:textId="77777777" w:rsidR="007513D2" w:rsidRPr="004A7DFC" w:rsidRDefault="007513D2" w:rsidP="007513D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719AC" w14:textId="77777777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0A3CA" w14:textId="6CFCC0A8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86116" w14:textId="77777777" w:rsidR="007513D2" w:rsidRPr="004A7DFC" w:rsidRDefault="007513D2" w:rsidP="007513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F167A0" w14:textId="77777777" w:rsidR="007513D2" w:rsidRPr="004A7DFC" w:rsidRDefault="007513D2" w:rsidP="007513D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7513D2" w:rsidRPr="004A7DFC" w14:paraId="61C3439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7E01E" w14:textId="77777777" w:rsidR="007513D2" w:rsidRPr="004A7DFC" w:rsidRDefault="007513D2" w:rsidP="007513D2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BD9EBD" w14:textId="54A38E63" w:rsidR="007513D2" w:rsidRPr="007513D2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13D2">
              <w:rPr>
                <w:rFonts w:asciiTheme="majorBidi" w:hAnsiTheme="majorBidi" w:cstheme="majorBidi"/>
                <w:sz w:val="30"/>
                <w:szCs w:val="30"/>
              </w:rPr>
              <w:t>354,078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F8936" w14:textId="77777777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BF9A35" w14:textId="77777777" w:rsidR="007513D2" w:rsidRPr="004A7DFC" w:rsidRDefault="007513D2" w:rsidP="007513D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59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8BC8EF" w14:textId="77777777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A83EF5" w14:textId="07901B3E" w:rsidR="007513D2" w:rsidRPr="004A7DFC" w:rsidRDefault="007513D2" w:rsidP="007513D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841772" w14:textId="77777777" w:rsidR="007513D2" w:rsidRPr="004A7DFC" w:rsidRDefault="007513D2" w:rsidP="007513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842D1B" w14:textId="77777777" w:rsidR="007513D2" w:rsidRPr="004A7DFC" w:rsidRDefault="007513D2" w:rsidP="007513D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0661" w:rsidRPr="004A7DFC" w14:paraId="60A5C77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6506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427C" w14:textId="5B3CEBED" w:rsidR="00A80661" w:rsidRPr="004A7DFC" w:rsidRDefault="002D1A4E" w:rsidP="0045579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921,371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F8ECD" w14:textId="77777777" w:rsidR="00A80661" w:rsidRPr="004A7DFC" w:rsidRDefault="00A80661" w:rsidP="0045579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61CC6" w14:textId="77777777" w:rsidR="00A80661" w:rsidRPr="007E1F31" w:rsidRDefault="00A80661" w:rsidP="0045579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AAAA6" w14:textId="77777777" w:rsidR="00A80661" w:rsidRPr="007E1F31" w:rsidRDefault="00A80661" w:rsidP="0045579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9087" w14:textId="0994629B" w:rsidR="00A80661" w:rsidRPr="004A7DFC" w:rsidRDefault="007513D2" w:rsidP="0045579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921,371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245F1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1D930" w14:textId="77777777" w:rsidR="00A80661" w:rsidRPr="004A7DFC" w:rsidRDefault="00A80661" w:rsidP="0045579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  <w:tr w:rsidR="00A80661" w:rsidRPr="004A7DFC" w14:paraId="29D5165B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26045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425CF" w14:textId="6CE2C397" w:rsidR="00A80661" w:rsidRPr="00355F71" w:rsidRDefault="008C69F5" w:rsidP="00455790">
            <w:pPr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B61DF" w14:textId="77777777" w:rsidR="00A80661" w:rsidRPr="004A7DFC" w:rsidRDefault="00A80661" w:rsidP="004557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68287" w14:textId="77777777" w:rsidR="00A80661" w:rsidRPr="004A7DFC" w:rsidRDefault="00A80661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A38B5" w14:textId="77777777" w:rsidR="00A80661" w:rsidRPr="004A7DFC" w:rsidRDefault="00A80661" w:rsidP="004557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E2C0E" w14:textId="394A27B9" w:rsidR="00A80661" w:rsidRPr="004A7DFC" w:rsidRDefault="008C69F5" w:rsidP="00455790">
            <w:pPr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CE6AF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B100" w14:textId="77777777" w:rsidR="00A80661" w:rsidRPr="004A7DFC" w:rsidRDefault="00A80661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80661" w:rsidRPr="004A7DFC" w14:paraId="4EF7157F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743A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2C6BC" w14:textId="31BF91ED" w:rsidR="00A80661" w:rsidRPr="004A7DFC" w:rsidRDefault="002D1A4E" w:rsidP="0045579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921,371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F0943" w14:textId="77777777" w:rsidR="00A80661" w:rsidRPr="004A7DFC" w:rsidRDefault="00A80661" w:rsidP="0045579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34FFE" w14:textId="77777777" w:rsidR="00A80661" w:rsidRPr="007E1F31" w:rsidRDefault="00A80661" w:rsidP="0045579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9877" w14:textId="77777777" w:rsidR="00A80661" w:rsidRPr="007E1F31" w:rsidRDefault="00A80661" w:rsidP="0045579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5FB3A" w14:textId="75C31E7B" w:rsidR="00A80661" w:rsidRPr="004A7DFC" w:rsidRDefault="007513D2" w:rsidP="0045579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3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921,371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AC6C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A8899" w14:textId="77777777" w:rsidR="00A80661" w:rsidRPr="004A7DFC" w:rsidRDefault="00A80661" w:rsidP="0045579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</w:tbl>
    <w:p w14:paraId="25175067" w14:textId="77777777" w:rsidR="00A7591E" w:rsidRDefault="00A7591E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7591E" w:rsidRPr="004A7DFC" w14:paraId="2A801F9F" w14:textId="77777777" w:rsidTr="004423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080A7" w14:textId="6E8951E2" w:rsidR="00A7591E" w:rsidRPr="00A7591E" w:rsidRDefault="00A7591E" w:rsidP="00A7591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2060" w14:textId="1D93C3BB" w:rsidR="00A7591E" w:rsidRPr="004A7DFC" w:rsidRDefault="00A7591E" w:rsidP="00A7591E">
            <w:pPr>
              <w:tabs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8C065" w14:textId="77777777" w:rsidR="00A7591E" w:rsidRPr="004A7DFC" w:rsidRDefault="00A7591E" w:rsidP="00A7591E">
            <w:pPr>
              <w:tabs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1687" w14:textId="557D8E18" w:rsidR="00A7591E" w:rsidRPr="004A7DFC" w:rsidRDefault="00A7591E" w:rsidP="00A7591E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91E" w:rsidRPr="004A7DFC" w14:paraId="113A6B74" w14:textId="77777777" w:rsidTr="00A759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4ED4" w14:textId="77777777" w:rsidR="00A7591E" w:rsidRPr="00A7591E" w:rsidRDefault="00A7591E" w:rsidP="00A7591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78FC93" w14:textId="3F004207" w:rsidR="00A7591E" w:rsidRPr="00A7591E" w:rsidRDefault="00A7591E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E59E9" w14:textId="77777777" w:rsidR="00A7591E" w:rsidRPr="00A7591E" w:rsidRDefault="00A7591E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4C168F" w14:textId="07F1D91E" w:rsidR="00A7591E" w:rsidRPr="00A7591E" w:rsidRDefault="00A7591E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A60C4" w14:textId="77777777" w:rsidR="00A7591E" w:rsidRPr="00A7591E" w:rsidRDefault="00A7591E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EF97F" w14:textId="64230DD1" w:rsidR="00A7591E" w:rsidRPr="00A7591E" w:rsidRDefault="00A7591E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6631D" w14:textId="77777777" w:rsidR="00A7591E" w:rsidRPr="00A7591E" w:rsidRDefault="00A7591E" w:rsidP="00A7591E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B5318B" w14:textId="2FD5F46D" w:rsidR="00A7591E" w:rsidRPr="00A7591E" w:rsidRDefault="00A7591E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7591E" w:rsidRPr="004A7DFC" w14:paraId="5207D796" w14:textId="77777777" w:rsidTr="00A759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EF0CE" w14:textId="77777777" w:rsidR="00A7591E" w:rsidRPr="00A7591E" w:rsidRDefault="00A7591E" w:rsidP="00A7591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1900E1" w14:textId="3E0EC9D9" w:rsidR="00A7591E" w:rsidRPr="00A7591E" w:rsidRDefault="00A7591E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437CE5" w14:textId="77777777" w:rsidR="00A7591E" w:rsidRPr="00A7591E" w:rsidRDefault="00A7591E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1B5021" w14:textId="586251E9" w:rsidR="00A7591E" w:rsidRPr="00A7591E" w:rsidRDefault="00A7591E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DF467" w14:textId="77777777" w:rsidR="00A7591E" w:rsidRPr="00A7591E" w:rsidRDefault="00A7591E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F5FB45" w14:textId="4EED4DCE" w:rsidR="00A7591E" w:rsidRPr="00A7591E" w:rsidRDefault="00A7591E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B5569E" w14:textId="77777777" w:rsidR="00A7591E" w:rsidRPr="00A7591E" w:rsidRDefault="00A7591E" w:rsidP="00A7591E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C8A8FD" w14:textId="00CEC2D6" w:rsidR="00A7591E" w:rsidRPr="00A7591E" w:rsidRDefault="00A7591E" w:rsidP="00A759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A7591E" w:rsidRPr="004A7DFC" w14:paraId="1978E3E4" w14:textId="77777777" w:rsidTr="00A759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07BFF" w14:textId="77777777" w:rsidR="00A7591E" w:rsidRPr="00A7591E" w:rsidRDefault="00A7591E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25AD5F" w14:textId="39DD783E" w:rsidR="00A7591E" w:rsidRPr="004A7DFC" w:rsidRDefault="00A7591E" w:rsidP="00A7591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0661" w:rsidRPr="00F82619" w14:paraId="6E689D9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9E3DE" w14:textId="77777777" w:rsidR="00A80661" w:rsidRPr="00435338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B76B99" w14:textId="77777777" w:rsidR="00A80661" w:rsidRPr="00F82619" w:rsidRDefault="00A80661" w:rsidP="0045579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A7D661" w14:textId="77777777" w:rsidR="00A80661" w:rsidRPr="00F82619" w:rsidRDefault="00A80661" w:rsidP="0045579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D7FC36" w14:textId="77777777" w:rsidR="00A80661" w:rsidRPr="00F82619" w:rsidRDefault="00A80661" w:rsidP="0045579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38D92" w14:textId="77777777" w:rsidR="00A80661" w:rsidRPr="00F82619" w:rsidRDefault="00A80661" w:rsidP="0045579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AD2D6" w14:textId="77777777" w:rsidR="00A80661" w:rsidRPr="00F82619" w:rsidRDefault="00A80661" w:rsidP="0045579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72971" w14:textId="77777777" w:rsidR="00A80661" w:rsidRPr="00F82619" w:rsidRDefault="00A80661" w:rsidP="0045579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8DBBC1" w14:textId="77777777" w:rsidR="00A80661" w:rsidRPr="00F82619" w:rsidRDefault="00A80661" w:rsidP="0045579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18A5" w:rsidRPr="00F82619" w14:paraId="7669B55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EEAA" w14:textId="77777777" w:rsidR="00AA18A5" w:rsidRPr="00435338" w:rsidRDefault="00AA18A5" w:rsidP="00AA18A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DDB6B7" w14:textId="3B2C86D6" w:rsidR="00AA18A5" w:rsidRPr="00AA18A5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18A5">
              <w:rPr>
                <w:rFonts w:asciiTheme="majorBidi" w:hAnsiTheme="majorBidi" w:cstheme="majorBidi"/>
                <w:sz w:val="30"/>
                <w:szCs w:val="30"/>
              </w:rPr>
              <w:t>1,417,656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764D8" w14:textId="77777777" w:rsidR="00AA18A5" w:rsidRPr="00F82619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48E8F" w14:textId="77777777" w:rsidR="00AA18A5" w:rsidRPr="00F82619" w:rsidRDefault="00AA18A5" w:rsidP="00AA18A5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DC07E" w14:textId="77777777" w:rsidR="00AA18A5" w:rsidRPr="00F82619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E72A0" w14:textId="6937DFB2" w:rsidR="00AA18A5" w:rsidRPr="00F82619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1,417,656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0173A" w14:textId="77777777" w:rsidR="00AA18A5" w:rsidRPr="00F82619" w:rsidRDefault="00AA18A5" w:rsidP="00AA18A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57E143" w14:textId="77777777" w:rsidR="00AA18A5" w:rsidRPr="00F82619" w:rsidRDefault="00AA18A5" w:rsidP="00AA18A5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1,310,412</w:t>
            </w:r>
          </w:p>
        </w:tc>
      </w:tr>
      <w:tr w:rsidR="00AA18A5" w:rsidRPr="00F82619" w14:paraId="3DE4E0F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7098" w14:textId="77777777" w:rsidR="00AA18A5" w:rsidRPr="00435338" w:rsidRDefault="00AA18A5" w:rsidP="00AA18A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4A7" w14:textId="77777777" w:rsidR="00AA18A5" w:rsidRPr="00F82619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77EA" w14:textId="77777777" w:rsidR="00AA18A5" w:rsidRPr="00F82619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1F67" w14:textId="77777777" w:rsidR="00AA18A5" w:rsidRPr="007E1F31" w:rsidRDefault="00AA18A5" w:rsidP="00AA18A5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892A0" w14:textId="77777777" w:rsidR="00AA18A5" w:rsidRPr="00F82619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DE6A8" w14:textId="77777777" w:rsidR="00AA18A5" w:rsidRPr="00F82619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68F67" w14:textId="77777777" w:rsidR="00AA18A5" w:rsidRPr="00F82619" w:rsidRDefault="00AA18A5" w:rsidP="00AA18A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82A20" w14:textId="77777777" w:rsidR="00AA18A5" w:rsidRPr="00F82619" w:rsidRDefault="00AA18A5" w:rsidP="00AA18A5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8A5" w:rsidRPr="00F82619" w14:paraId="7362C753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67D28" w14:textId="77777777" w:rsidR="00AA18A5" w:rsidRPr="00435338" w:rsidRDefault="00AA18A5" w:rsidP="00AA18A5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4C27D1" w14:textId="363D8F3E" w:rsidR="00AA18A5" w:rsidRPr="00F82619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18A5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07749" w14:textId="77777777" w:rsidR="00AA18A5" w:rsidRPr="00F82619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CF6D2" w14:textId="77777777" w:rsidR="00AA18A5" w:rsidRPr="007E1F31" w:rsidRDefault="00AA18A5" w:rsidP="00AA18A5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5C52F" w14:textId="77777777" w:rsidR="00AA18A5" w:rsidRPr="00F82619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4A6F51" w14:textId="1839597D" w:rsidR="00AA18A5" w:rsidRPr="00F82619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D6F0F" w14:textId="77777777" w:rsidR="00AA18A5" w:rsidRPr="00F82619" w:rsidRDefault="00AA18A5" w:rsidP="00AA18A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A7D39" w14:textId="77777777" w:rsidR="00AA18A5" w:rsidRPr="00F82619" w:rsidRDefault="00AA18A5" w:rsidP="00AA18A5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</w:tr>
      <w:tr w:rsidR="00AA18A5" w14:paraId="0438339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5B044" w14:textId="77777777" w:rsidR="00AA18A5" w:rsidRDefault="00AA18A5" w:rsidP="00AA18A5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7F6F2" w14:textId="72AD0CA5" w:rsidR="00AA18A5" w:rsidRPr="00F82619" w:rsidRDefault="00AA18A5" w:rsidP="00AA18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8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597E60" w14:textId="77777777" w:rsidR="00AA18A5" w:rsidRPr="00F82619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520841" w14:textId="77777777" w:rsidR="00AA18A5" w:rsidRDefault="00AA18A5" w:rsidP="00AA18A5">
            <w:pPr>
              <w:tabs>
                <w:tab w:val="decimal" w:pos="885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13AE96" w14:textId="77777777" w:rsidR="00AA18A5" w:rsidRPr="00F82619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1D6578" w14:textId="38E3F928" w:rsidR="00AA18A5" w:rsidRPr="00F82619" w:rsidRDefault="00AA18A5" w:rsidP="00AA18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8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A702D" w14:textId="77777777" w:rsidR="00AA18A5" w:rsidRPr="00F82619" w:rsidRDefault="00AA18A5" w:rsidP="00AA18A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3E6868" w14:textId="77777777" w:rsidR="00AA18A5" w:rsidRDefault="00AA18A5" w:rsidP="00AA18A5">
            <w:pPr>
              <w:tabs>
                <w:tab w:val="decimal" w:pos="840"/>
              </w:tabs>
              <w:spacing w:line="240" w:lineRule="auto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A18A5" w:rsidRPr="00435338" w14:paraId="5DB7EE5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F676A" w14:textId="77777777" w:rsidR="00AA18A5" w:rsidRPr="00435338" w:rsidRDefault="00AA18A5" w:rsidP="00AA18A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F459D" w14:textId="73CB0EF3" w:rsidR="00AA18A5" w:rsidRPr="00AA18A5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1,417,738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E9ED4" w14:textId="77777777" w:rsidR="00AA18A5" w:rsidRPr="006145CD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02286" w14:textId="77777777" w:rsidR="00AA18A5" w:rsidRPr="007E1F31" w:rsidRDefault="00AA18A5" w:rsidP="00AA18A5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96417" w14:textId="77777777" w:rsidR="00AA18A5" w:rsidRPr="007E1F31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1B878" w14:textId="4082716E" w:rsidR="00AA18A5" w:rsidRPr="00435338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1,417,738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EC5EE" w14:textId="77777777" w:rsidR="00AA18A5" w:rsidRPr="00435338" w:rsidRDefault="00AA18A5" w:rsidP="00AA18A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C42B5" w14:textId="77777777" w:rsidR="00AA18A5" w:rsidRPr="00435338" w:rsidRDefault="00AA18A5" w:rsidP="00AA18A5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</w:tr>
      <w:tr w:rsidR="00A80661" w:rsidRPr="00435338" w14:paraId="5B87D52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FA8F1" w14:textId="77777777" w:rsidR="00A80661" w:rsidRPr="00D26E49" w:rsidRDefault="00A80661" w:rsidP="00455790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112DF" w14:textId="21793C35" w:rsidR="00A80661" w:rsidRPr="00435338" w:rsidRDefault="008C69F5" w:rsidP="004557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DCF73" w14:textId="77777777" w:rsidR="00A80661" w:rsidRPr="00435338" w:rsidRDefault="00A80661" w:rsidP="004557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C51D5" w14:textId="77777777" w:rsidR="00A80661" w:rsidRPr="007E1F31" w:rsidRDefault="00A80661" w:rsidP="008C69F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C372B" w14:textId="77777777" w:rsidR="00A80661" w:rsidRPr="00435338" w:rsidRDefault="00A80661" w:rsidP="004557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D177B" w14:textId="52765A76" w:rsidR="00A80661" w:rsidRPr="00435338" w:rsidRDefault="008C69F5" w:rsidP="004557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A9FA0" w14:textId="77777777" w:rsidR="00A80661" w:rsidRPr="00435338" w:rsidRDefault="00A80661" w:rsidP="0045579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ABB14" w14:textId="77777777" w:rsidR="00A80661" w:rsidRPr="00435338" w:rsidRDefault="00A80661" w:rsidP="008C69F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A18A5" w:rsidRPr="00435338" w14:paraId="0E090C9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EFB" w14:textId="77777777" w:rsidR="00AA18A5" w:rsidRPr="00435338" w:rsidRDefault="00AA18A5" w:rsidP="00AA18A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920D" w14:textId="0DC87FFC" w:rsidR="00AA18A5" w:rsidRPr="00AA18A5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1,417,738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8BF69" w14:textId="77777777" w:rsidR="00AA18A5" w:rsidRPr="006145CD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3EBF3" w14:textId="77777777" w:rsidR="00AA18A5" w:rsidRPr="007E1F31" w:rsidRDefault="00AA18A5" w:rsidP="00AA18A5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83B8" w14:textId="77777777" w:rsidR="00AA18A5" w:rsidRPr="007E1F31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D1DC3" w14:textId="02829631" w:rsidR="00AA18A5" w:rsidRPr="00435338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1,417,738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B753E" w14:textId="77777777" w:rsidR="00AA18A5" w:rsidRPr="00435338" w:rsidRDefault="00AA18A5" w:rsidP="00AA18A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D9639" w14:textId="77777777" w:rsidR="00AA18A5" w:rsidRPr="00435338" w:rsidRDefault="00AA18A5" w:rsidP="00AA18A5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</w:tr>
      <w:tr w:rsidR="00AA18A5" w:rsidRPr="00925819" w14:paraId="34A729BE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47DFC" w14:textId="77777777" w:rsidR="00AA18A5" w:rsidRPr="00925819" w:rsidRDefault="00AA18A5" w:rsidP="00AA18A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1D575" w14:textId="77777777" w:rsidR="00AA18A5" w:rsidRPr="00925819" w:rsidRDefault="00AA18A5" w:rsidP="00AA18A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6CA17" w14:textId="77777777" w:rsidR="00AA18A5" w:rsidRPr="00925819" w:rsidRDefault="00AA18A5" w:rsidP="00AA18A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B38D00" w14:textId="77777777" w:rsidR="00AA18A5" w:rsidRPr="00925819" w:rsidRDefault="00AA18A5" w:rsidP="00AA18A5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1F21" w14:textId="77777777" w:rsidR="00AA18A5" w:rsidRPr="00925819" w:rsidRDefault="00AA18A5" w:rsidP="00AA18A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F7FE91" w14:textId="77777777" w:rsidR="00AA18A5" w:rsidRPr="00925819" w:rsidRDefault="00AA18A5" w:rsidP="00AA18A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DE8C0" w14:textId="77777777" w:rsidR="00AA18A5" w:rsidRPr="00925819" w:rsidRDefault="00AA18A5" w:rsidP="00AA18A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06F30D" w14:textId="77777777" w:rsidR="00AA18A5" w:rsidRPr="00925819" w:rsidRDefault="00AA18A5" w:rsidP="00AA18A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A18A5" w:rsidRPr="00435338" w14:paraId="20A4CEB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926B5" w14:textId="77777777" w:rsidR="00AA18A5" w:rsidRPr="00F82619" w:rsidRDefault="00AA18A5" w:rsidP="00AA18A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4EA892" w14:textId="5FE2A9AE" w:rsidR="00AA18A5" w:rsidRPr="00AA18A5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2,339,109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5D96F" w14:textId="77777777" w:rsidR="00AA18A5" w:rsidRPr="006145CD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933C7C" w14:textId="77777777" w:rsidR="00AA18A5" w:rsidRPr="007E1F31" w:rsidRDefault="00AA18A5" w:rsidP="00AA18A5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1,574,312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42D9F" w14:textId="77777777" w:rsidR="00AA18A5" w:rsidRPr="007E1F31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71F07" w14:textId="38B221E5" w:rsidR="00AA18A5" w:rsidRPr="00435338" w:rsidRDefault="00AA18A5" w:rsidP="00AA18A5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2,339,109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E2975" w14:textId="77777777" w:rsidR="00AA18A5" w:rsidRPr="00435338" w:rsidRDefault="00AA18A5" w:rsidP="00AA18A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194624" w14:textId="77777777" w:rsidR="00AA18A5" w:rsidRPr="00435338" w:rsidRDefault="00AA18A5" w:rsidP="00AA18A5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1,574,312</w:t>
            </w:r>
          </w:p>
        </w:tc>
      </w:tr>
    </w:tbl>
    <w:p w14:paraId="183CF60A" w14:textId="75B7966D" w:rsidR="00A80661" w:rsidRPr="008C69F5" w:rsidRDefault="00A80661" w:rsidP="00772053">
      <w:pPr>
        <w:pStyle w:val="Ang15"/>
      </w:pPr>
    </w:p>
    <w:p w14:paraId="304FFD37" w14:textId="4279EEA6" w:rsidR="00C13355" w:rsidRPr="00925819" w:rsidRDefault="00C13355" w:rsidP="00B51B97">
      <w:pPr>
        <w:pStyle w:val="Caption"/>
      </w:pPr>
      <w:r w:rsidRPr="00925819">
        <w:rPr>
          <w:cs/>
        </w:rPr>
        <w:t>เงินลงทุนในบริษัทย่อย</w:t>
      </w:r>
      <w:r w:rsidR="00B36294">
        <w:rPr>
          <w:rFonts w:hint="cs"/>
          <w:cs/>
        </w:rPr>
        <w:t>และการร่วมค้า</w:t>
      </w:r>
    </w:p>
    <w:p w14:paraId="4E79BB8F" w14:textId="2F1D403B" w:rsidR="00025E83" w:rsidRPr="008C69F5" w:rsidRDefault="00025E83" w:rsidP="00025E83">
      <w:pPr>
        <w:pStyle w:val="Bo-Blankline"/>
        <w:rPr>
          <w:sz w:val="30"/>
          <w:szCs w:val="30"/>
          <w:lang w:val="en-US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383FA0" w:rsidRPr="00D041CF" w14:paraId="5C52FF12" w14:textId="77777777" w:rsidTr="00383FA0">
        <w:trPr>
          <w:tblHeader/>
        </w:trPr>
        <w:tc>
          <w:tcPr>
            <w:tcW w:w="3089" w:type="pct"/>
          </w:tcPr>
          <w:p w14:paraId="3F9DB8AC" w14:textId="77777777" w:rsidR="00383FA0" w:rsidRPr="00D041CF" w:rsidRDefault="00383FA0" w:rsidP="00383FA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20C262BF" w14:textId="77777777" w:rsidR="00383FA0" w:rsidRPr="00D041CF" w:rsidRDefault="00383FA0" w:rsidP="00383FA0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FA0" w:rsidRPr="00D041CF" w14:paraId="105B0BDF" w14:textId="77777777" w:rsidTr="00383FA0">
        <w:trPr>
          <w:trHeight w:val="299"/>
          <w:tblHeader/>
        </w:trPr>
        <w:tc>
          <w:tcPr>
            <w:tcW w:w="3089" w:type="pct"/>
          </w:tcPr>
          <w:p w14:paraId="77102C87" w14:textId="0EA050AB" w:rsidR="00383FA0" w:rsidRPr="00A80661" w:rsidRDefault="00383FA0" w:rsidP="00383F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8066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806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A8066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83" w:type="pct"/>
          </w:tcPr>
          <w:p w14:paraId="428932D3" w14:textId="32DD0D63" w:rsidR="00383FA0" w:rsidRPr="00D041CF" w:rsidRDefault="000F3E23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806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246FA531" w14:textId="77777777" w:rsidR="00383FA0" w:rsidRPr="00D041CF" w:rsidRDefault="00383FA0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6A2108CA" w14:textId="659BB5A9" w:rsidR="00383FA0" w:rsidRPr="00383FA0" w:rsidRDefault="000F3E23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3E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8066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83FA0" w:rsidRPr="00D041CF" w14:paraId="55B30EBC" w14:textId="77777777" w:rsidTr="00383FA0">
        <w:trPr>
          <w:trHeight w:val="299"/>
          <w:tblHeader/>
        </w:trPr>
        <w:tc>
          <w:tcPr>
            <w:tcW w:w="3089" w:type="pct"/>
          </w:tcPr>
          <w:p w14:paraId="36389664" w14:textId="77777777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33EE3D51" w14:textId="77777777" w:rsidR="00383FA0" w:rsidRPr="00D041CF" w:rsidRDefault="00383FA0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FA0" w:rsidRPr="00D041CF" w14:paraId="3D1A4CD6" w14:textId="77777777" w:rsidTr="00383FA0">
        <w:tc>
          <w:tcPr>
            <w:tcW w:w="3089" w:type="pct"/>
          </w:tcPr>
          <w:p w14:paraId="514938FC" w14:textId="77777777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011BEA9A" w14:textId="77777777" w:rsidR="00383FA0" w:rsidRPr="00D041CF" w:rsidRDefault="00383FA0" w:rsidP="00383FA0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703BB43" w14:textId="77777777" w:rsidR="00383FA0" w:rsidRPr="00D041CF" w:rsidRDefault="00383FA0" w:rsidP="00383FA0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5533BE59" w14:textId="77777777" w:rsidR="00383FA0" w:rsidRPr="00D041CF" w:rsidRDefault="00383FA0" w:rsidP="00383FA0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661" w:rsidRPr="00D041CF" w14:paraId="78EB9501" w14:textId="77777777" w:rsidTr="00383FA0">
        <w:tc>
          <w:tcPr>
            <w:tcW w:w="3089" w:type="pct"/>
          </w:tcPr>
          <w:p w14:paraId="5F0313EC" w14:textId="5104891B" w:rsidR="00A80661" w:rsidRPr="00D041CF" w:rsidRDefault="00A80661" w:rsidP="00A806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883" w:type="pct"/>
          </w:tcPr>
          <w:p w14:paraId="142027A5" w14:textId="34D33F50" w:rsidR="00A80661" w:rsidRPr="00112B95" w:rsidRDefault="009C1A38" w:rsidP="00A80661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330,398</w:t>
            </w:r>
          </w:p>
        </w:tc>
        <w:tc>
          <w:tcPr>
            <w:tcW w:w="148" w:type="pct"/>
          </w:tcPr>
          <w:p w14:paraId="309D8F6D" w14:textId="77777777" w:rsidR="00A80661" w:rsidRPr="00112B95" w:rsidRDefault="00A80661" w:rsidP="00A8066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pct"/>
          </w:tcPr>
          <w:p w14:paraId="27942210" w14:textId="571DDC11" w:rsidR="00A80661" w:rsidRPr="00112B95" w:rsidRDefault="00A80661" w:rsidP="00A80661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331,820</w:t>
            </w:r>
          </w:p>
        </w:tc>
      </w:tr>
      <w:tr w:rsidR="003D6692" w:rsidRPr="00D041CF" w14:paraId="5CAC0BA8" w14:textId="77777777" w:rsidTr="00934A6B">
        <w:tc>
          <w:tcPr>
            <w:tcW w:w="3089" w:type="pct"/>
          </w:tcPr>
          <w:p w14:paraId="26709097" w14:textId="580B9FE4" w:rsidR="003D6692" w:rsidRPr="00E040C8" w:rsidRDefault="00690D84" w:rsidP="003D66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0D84">
              <w:rPr>
                <w:rFonts w:asciiTheme="majorBidi" w:hAnsiTheme="majorBidi"/>
                <w:sz w:val="30"/>
                <w:szCs w:val="30"/>
                <w:cs/>
              </w:rPr>
              <w:t>เพิ่มทุนใน</w:t>
            </w:r>
            <w:r w:rsidR="00E4414A" w:rsidRPr="00E4414A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พลังแสงอาทิตย์ จำกัด</w:t>
            </w:r>
          </w:p>
        </w:tc>
        <w:tc>
          <w:tcPr>
            <w:tcW w:w="883" w:type="pct"/>
          </w:tcPr>
          <w:p w14:paraId="4767C2C1" w14:textId="34BA089B" w:rsidR="003D6692" w:rsidRPr="009C1A38" w:rsidRDefault="003D6692" w:rsidP="003D6692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1A38"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  <w:tc>
          <w:tcPr>
            <w:tcW w:w="148" w:type="pct"/>
          </w:tcPr>
          <w:p w14:paraId="72A72E0B" w14:textId="77777777" w:rsidR="003D6692" w:rsidRPr="00112B95" w:rsidRDefault="003D6692" w:rsidP="003D6692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pct"/>
            <w:vAlign w:val="bottom"/>
          </w:tcPr>
          <w:p w14:paraId="129E4439" w14:textId="2149F1D1" w:rsidR="003D6692" w:rsidRPr="003D6692" w:rsidRDefault="003D6692" w:rsidP="003D66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692" w:rsidRPr="00D041CF" w14:paraId="6DC4432A" w14:textId="77777777" w:rsidTr="00BE0301">
        <w:tc>
          <w:tcPr>
            <w:tcW w:w="3089" w:type="pct"/>
            <w:shd w:val="clear" w:color="auto" w:fill="auto"/>
          </w:tcPr>
          <w:p w14:paraId="12877790" w14:textId="05949AAF" w:rsidR="003D6692" w:rsidRPr="00D041CF" w:rsidRDefault="003D6692" w:rsidP="003D66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738">
              <w:rPr>
                <w:rFonts w:asciiTheme="majorBidi" w:hAnsiTheme="majorBidi"/>
                <w:sz w:val="30"/>
                <w:szCs w:val="30"/>
                <w:cs/>
              </w:rPr>
              <w:t>ตัดเงินลงทุนในบริษัทย่อย</w:t>
            </w:r>
          </w:p>
        </w:tc>
        <w:tc>
          <w:tcPr>
            <w:tcW w:w="883" w:type="pct"/>
            <w:vAlign w:val="bottom"/>
          </w:tcPr>
          <w:p w14:paraId="72028C4D" w14:textId="74B50905" w:rsidR="003D6692" w:rsidRPr="00112B95" w:rsidRDefault="003D6692" w:rsidP="003D66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CD60A1" w14:textId="77777777" w:rsidR="003D6692" w:rsidRPr="00112B95" w:rsidRDefault="003D6692" w:rsidP="003D6692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7000E7A9" w14:textId="4D8AA1ED" w:rsidR="003D6692" w:rsidRPr="00112B95" w:rsidRDefault="003D6692" w:rsidP="003D6692">
            <w:pPr>
              <w:tabs>
                <w:tab w:val="decimal" w:pos="1389"/>
              </w:tabs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(3,299)</w:t>
            </w:r>
          </w:p>
        </w:tc>
      </w:tr>
      <w:tr w:rsidR="003D6692" w:rsidRPr="00D041CF" w14:paraId="23C570C7" w14:textId="77777777" w:rsidTr="00383FA0">
        <w:tc>
          <w:tcPr>
            <w:tcW w:w="3089" w:type="pct"/>
          </w:tcPr>
          <w:p w14:paraId="00C0355D" w14:textId="092A794A" w:rsidR="003D6692" w:rsidRPr="00D041CF" w:rsidRDefault="003D6692" w:rsidP="003D66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สุทธิจากเงินลงทุนในบริษัทย่อย</w:t>
            </w:r>
          </w:p>
        </w:tc>
        <w:tc>
          <w:tcPr>
            <w:tcW w:w="883" w:type="pct"/>
          </w:tcPr>
          <w:p w14:paraId="68CBD6C6" w14:textId="4A2D5E36" w:rsidR="003D6692" w:rsidRPr="009C1A38" w:rsidRDefault="003D6692" w:rsidP="003D6692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148" w:type="pct"/>
          </w:tcPr>
          <w:p w14:paraId="6EFB474A" w14:textId="77777777" w:rsidR="003D6692" w:rsidRPr="00112B95" w:rsidRDefault="003D6692" w:rsidP="003D6692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38EAD3A0" w14:textId="06DAF19C" w:rsidR="003D6692" w:rsidRPr="00112B95" w:rsidRDefault="003D6692" w:rsidP="003D6692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D6692" w:rsidRPr="00D041CF" w14:paraId="560AA478" w14:textId="77777777" w:rsidTr="00CD4D85">
        <w:tc>
          <w:tcPr>
            <w:tcW w:w="3089" w:type="pct"/>
          </w:tcPr>
          <w:p w14:paraId="688438FD" w14:textId="69E7A7BF" w:rsidR="003D6692" w:rsidRPr="00D041CF" w:rsidRDefault="003D6692" w:rsidP="003D6692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เบ็ดเสร็จอื่นสุทธิจากเงินลงทุนในบริษัทย่อย</w:t>
            </w:r>
          </w:p>
        </w:tc>
        <w:tc>
          <w:tcPr>
            <w:tcW w:w="883" w:type="pct"/>
            <w:vAlign w:val="bottom"/>
          </w:tcPr>
          <w:p w14:paraId="338B32AE" w14:textId="2B0CB72E" w:rsidR="003D6692" w:rsidRPr="00112B95" w:rsidRDefault="003D6692" w:rsidP="003D66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E23FED8" w14:textId="77777777" w:rsidR="003D6692" w:rsidRPr="00112B95" w:rsidRDefault="003D6692" w:rsidP="003D6692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45F4A92B" w14:textId="255EF2F9" w:rsidR="003D6692" w:rsidRPr="00112B95" w:rsidRDefault="003D6692" w:rsidP="003D6692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</w:tr>
      <w:tr w:rsidR="003D6692" w:rsidRPr="00D041CF" w14:paraId="7368931B" w14:textId="77777777" w:rsidTr="00383FA0">
        <w:tc>
          <w:tcPr>
            <w:tcW w:w="3089" w:type="pct"/>
          </w:tcPr>
          <w:p w14:paraId="7154853A" w14:textId="4CEFD77D" w:rsidR="003D6692" w:rsidRPr="00D041CF" w:rsidRDefault="003D6692" w:rsidP="003D66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2880904" w14:textId="076DE40E" w:rsidR="003D6692" w:rsidRPr="00D041CF" w:rsidRDefault="003D6692" w:rsidP="003D6692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430,070</w:t>
            </w:r>
          </w:p>
        </w:tc>
        <w:tc>
          <w:tcPr>
            <w:tcW w:w="148" w:type="pct"/>
          </w:tcPr>
          <w:p w14:paraId="47CEBD89" w14:textId="77777777" w:rsidR="003D6692" w:rsidRPr="00D041CF" w:rsidRDefault="003D6692" w:rsidP="003D6692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614A1DDD" w14:textId="69064458" w:rsidR="003D6692" w:rsidRPr="00D041CF" w:rsidRDefault="003D6692" w:rsidP="003D6692">
            <w:pPr>
              <w:tabs>
                <w:tab w:val="decimal" w:pos="1403"/>
              </w:tabs>
              <w:spacing w:line="360" w:lineRule="exac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328,119</w:t>
            </w:r>
          </w:p>
        </w:tc>
      </w:tr>
    </w:tbl>
    <w:p w14:paraId="0E931DD3" w14:textId="77777777" w:rsidR="00925819" w:rsidRPr="008C69F5" w:rsidRDefault="00925819" w:rsidP="007572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A3167" w14:textId="7EE4A778" w:rsidR="00D27B49" w:rsidRPr="00D27B49" w:rsidRDefault="00D27B49" w:rsidP="00D27B49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/>
          <w:b w:val="0"/>
          <w:bCs w:val="0"/>
        </w:rPr>
      </w:pPr>
      <w:r w:rsidRPr="00E87BDB">
        <w:rPr>
          <w:rFonts w:asciiTheme="majorBidi" w:hAnsiTheme="majorBidi"/>
          <w:b w:val="0"/>
          <w:bCs w:val="0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</w:rPr>
        <w:t>9</w:t>
      </w:r>
      <w:r w:rsidRPr="00E87BDB">
        <w:rPr>
          <w:rFonts w:asciiTheme="majorBidi" w:hAnsiTheme="majorBidi" w:cstheme="majorBidi"/>
          <w:b w:val="0"/>
          <w:bCs w:val="0"/>
        </w:rPr>
        <w:t xml:space="preserve"> </w:t>
      </w:r>
      <w:r w:rsidRPr="00E87BDB">
        <w:rPr>
          <w:rFonts w:asciiTheme="majorBidi" w:hAnsiTheme="majorBidi"/>
          <w:b w:val="0"/>
          <w:bCs w:val="0"/>
          <w:cs/>
        </w:rPr>
        <w:t>ก</w:t>
      </w:r>
      <w:r>
        <w:rPr>
          <w:rFonts w:asciiTheme="majorBidi" w:hAnsiTheme="majorBidi" w:hint="cs"/>
          <w:b w:val="0"/>
          <w:bCs w:val="0"/>
          <w:cs/>
        </w:rPr>
        <w:t>ุมภาพันธ์</w:t>
      </w:r>
      <w:r w:rsidRPr="00E87BDB">
        <w:rPr>
          <w:rFonts w:asciiTheme="majorBidi" w:hAnsiTheme="majorBidi"/>
          <w:b w:val="0"/>
          <w:bCs w:val="0"/>
          <w:cs/>
        </w:rPr>
        <w:t xml:space="preserve"> </w:t>
      </w:r>
      <w:r w:rsidRPr="00E87BDB">
        <w:rPr>
          <w:rFonts w:asciiTheme="majorBidi" w:hAnsiTheme="majorBidi" w:cstheme="majorBidi"/>
          <w:b w:val="0"/>
          <w:bCs w:val="0"/>
        </w:rPr>
        <w:t>256</w:t>
      </w:r>
      <w:r>
        <w:rPr>
          <w:rFonts w:asciiTheme="majorBidi" w:hAnsiTheme="majorBidi" w:cstheme="majorBidi"/>
          <w:b w:val="0"/>
          <w:bCs w:val="0"/>
        </w:rPr>
        <w:t xml:space="preserve">6 </w:t>
      </w:r>
      <w:r w:rsidRPr="00E87BDB">
        <w:rPr>
          <w:rFonts w:asciiTheme="majorBidi" w:hAnsiTheme="majorBidi"/>
          <w:b w:val="0"/>
          <w:bCs w:val="0"/>
          <w:cs/>
        </w:rPr>
        <w:t>บริษัทได้ชำระเงินค่าหุ้นสามัญเพิ่มทุน ของบริษัท ทีพีไอ</w:t>
      </w:r>
      <w:r>
        <w:rPr>
          <w:rFonts w:asciiTheme="majorBidi" w:hAnsiTheme="majorBidi"/>
          <w:b w:val="0"/>
          <w:bCs w:val="0"/>
        </w:rPr>
        <w:t xml:space="preserve"> </w:t>
      </w:r>
      <w:r>
        <w:rPr>
          <w:rFonts w:asciiTheme="majorBidi" w:hAnsiTheme="majorBidi" w:hint="cs"/>
          <w:b w:val="0"/>
          <w:bCs w:val="0"/>
          <w:cs/>
        </w:rPr>
        <w:t>พลังแสงอาทิตย์</w:t>
      </w:r>
      <w:r w:rsidRPr="00E87BDB">
        <w:rPr>
          <w:rFonts w:asciiTheme="majorBidi" w:hAnsiTheme="majorBidi"/>
          <w:b w:val="0"/>
          <w:bCs w:val="0"/>
          <w:cs/>
        </w:rPr>
        <w:t xml:space="preserve"> จำกัด ซึ่งเป็นบริษัทย่อย จำนวน </w:t>
      </w:r>
      <w:r>
        <w:rPr>
          <w:rFonts w:asciiTheme="majorBidi" w:hAnsiTheme="majorBidi" w:cstheme="majorBidi"/>
          <w:b w:val="0"/>
          <w:bCs w:val="0"/>
        </w:rPr>
        <w:t xml:space="preserve">990,000 </w:t>
      </w:r>
      <w:r w:rsidRPr="00E87BDB">
        <w:rPr>
          <w:rFonts w:asciiTheme="majorBidi" w:hAnsiTheme="majorBidi"/>
          <w:b w:val="0"/>
          <w:bCs w:val="0"/>
          <w:cs/>
        </w:rPr>
        <w:t xml:space="preserve">หุ้น มูลค่าหุ้นละ </w:t>
      </w:r>
      <w:r w:rsidRPr="00E87BDB">
        <w:rPr>
          <w:rFonts w:asciiTheme="majorBidi" w:hAnsiTheme="majorBidi" w:cstheme="majorBidi"/>
          <w:b w:val="0"/>
          <w:bCs w:val="0"/>
        </w:rPr>
        <w:t xml:space="preserve">100 </w:t>
      </w:r>
      <w:r w:rsidRPr="00E87BDB">
        <w:rPr>
          <w:rFonts w:asciiTheme="majorBidi" w:hAnsiTheme="majorBidi"/>
          <w:b w:val="0"/>
          <w:bCs w:val="0"/>
          <w:cs/>
        </w:rPr>
        <w:t xml:space="preserve">บาท คิดเป็นมูลค่ารวม </w:t>
      </w:r>
      <w:r>
        <w:rPr>
          <w:rFonts w:asciiTheme="majorBidi" w:hAnsiTheme="majorBidi" w:cstheme="majorBidi"/>
          <w:b w:val="0"/>
          <w:bCs w:val="0"/>
        </w:rPr>
        <w:t>99</w:t>
      </w:r>
      <w:r w:rsidRPr="00E87BDB">
        <w:rPr>
          <w:rFonts w:asciiTheme="majorBidi" w:hAnsiTheme="majorBidi" w:cstheme="majorBidi"/>
          <w:b w:val="0"/>
          <w:bCs w:val="0"/>
        </w:rPr>
        <w:t xml:space="preserve"> </w:t>
      </w:r>
      <w:r w:rsidRPr="00E87BDB">
        <w:rPr>
          <w:rFonts w:asciiTheme="majorBidi" w:hAnsiTheme="majorBidi"/>
          <w:b w:val="0"/>
          <w:bCs w:val="0"/>
          <w:cs/>
        </w:rPr>
        <w:t>ล้านบาท</w:t>
      </w:r>
    </w:p>
    <w:p w14:paraId="13B61D9A" w14:textId="77777777" w:rsidR="00D27B49" w:rsidRDefault="00D27B49" w:rsidP="00D27B49">
      <w:pPr>
        <w:pStyle w:val="Bo-Blankline"/>
      </w:pPr>
    </w:p>
    <w:p w14:paraId="5241D4D7" w14:textId="22E20F69" w:rsidR="00FA685C" w:rsidRDefault="00025E83" w:rsidP="00490FBA">
      <w:pPr>
        <w:spacing w:line="240" w:lineRule="auto"/>
        <w:ind w:left="540"/>
        <w:jc w:val="thaiDistribute"/>
        <w:sectPr w:rsidR="00FA685C" w:rsidSect="004436C2">
          <w:headerReference w:type="default" r:id="rId9"/>
          <w:footerReference w:type="default" r:id="rId10"/>
          <w:pgSz w:w="11909" w:h="16834" w:code="9"/>
          <w:pgMar w:top="691" w:right="1152" w:bottom="1166" w:left="1166" w:header="706" w:footer="706" w:gutter="0"/>
          <w:pgNumType w:start="14"/>
          <w:cols w:space="737"/>
          <w:docGrid w:linePitch="360"/>
        </w:sectPr>
      </w:pPr>
      <w:r>
        <w:br w:type="page"/>
      </w:r>
    </w:p>
    <w:p w14:paraId="58A89ED9" w14:textId="3C7CB870" w:rsidR="00B005EB" w:rsidRDefault="00B005EB" w:rsidP="00B005EB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A616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B6A5B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CB6A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</w:t>
      </w:r>
      <w:r w:rsidR="00CB6A5B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CB6A5B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DA6160">
        <w:rPr>
          <w:rFonts w:ascii="Angsana New" w:hAnsi="Angsana New"/>
          <w:sz w:val="30"/>
          <w:szCs w:val="30"/>
        </w:rPr>
        <w:t>3</w:t>
      </w:r>
      <w:r w:rsidR="00CB6A5B">
        <w:rPr>
          <w:rFonts w:ascii="Angsana New" w:hAnsi="Angsana New"/>
          <w:sz w:val="30"/>
          <w:szCs w:val="30"/>
        </w:rPr>
        <w:t xml:space="preserve">1 </w:t>
      </w:r>
      <w:r w:rsidR="00CB6A5B"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CB6A5B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CB6A5B">
        <w:rPr>
          <w:rFonts w:ascii="Angsana New" w:hAnsi="Angsana New"/>
          <w:sz w:val="30"/>
          <w:szCs w:val="30"/>
          <w:lang w:val="en-US"/>
        </w:rPr>
        <w:t>5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D16F9D" w14:textId="54110AF4" w:rsidR="00383FA0" w:rsidRDefault="00383F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C30F7D" w:rsidRPr="004F2D3D" w14:paraId="29EB2213" w14:textId="77777777" w:rsidTr="00B51534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D8663E6" w14:textId="77777777" w:rsidR="00C30F7D" w:rsidRPr="004F2D3D" w:rsidRDefault="00C30F7D" w:rsidP="00B5153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7B3670A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884C779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E52275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4967B081" w14:textId="77777777" w:rsidR="00C30F7D" w:rsidRPr="004F2D3D" w:rsidRDefault="00C30F7D" w:rsidP="00B515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C30F7D" w:rsidRPr="004F2D3D" w14:paraId="057D80FE" w14:textId="77777777" w:rsidTr="00B51534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C870B3E" w14:textId="77777777" w:rsidR="00C30F7D" w:rsidRPr="004F2D3D" w:rsidRDefault="00C30F7D" w:rsidP="00B5153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3C72949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A878E3E" w14:textId="2CBEE7AE" w:rsidR="00C30F7D" w:rsidRPr="004F2D3D" w:rsidRDefault="00C30F7D" w:rsidP="00B515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68A742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2E55470" w14:textId="08D69FD8" w:rsidR="00C30F7D" w:rsidRPr="004F2D3D" w:rsidRDefault="00C30F7D" w:rsidP="00B515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52E50EC6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874A3B6" w14:textId="17D95D22" w:rsidR="00C30F7D" w:rsidRPr="004F2D3D" w:rsidRDefault="00C30F7D" w:rsidP="00B515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DB95887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7A8623F5" w14:textId="090B76CD" w:rsidR="00C30F7D" w:rsidRPr="004F2D3D" w:rsidRDefault="00C30F7D" w:rsidP="00B515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71E6405" w14:textId="77777777" w:rsidR="00C30F7D" w:rsidRPr="004F2D3D" w:rsidRDefault="00C30F7D" w:rsidP="00B5153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33EFCA97" w14:textId="74234B44" w:rsidR="00C30F7D" w:rsidRPr="004F2D3D" w:rsidRDefault="00C30F7D" w:rsidP="00B515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13BD43B" w14:textId="77777777" w:rsidR="00C30F7D" w:rsidRPr="004F2D3D" w:rsidRDefault="00C30F7D" w:rsidP="00B5153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3F4998F3" w14:textId="4DAFBEF1" w:rsidR="00C30F7D" w:rsidRPr="00C30F7D" w:rsidRDefault="00C30F7D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</w:t>
            </w:r>
          </w:p>
        </w:tc>
      </w:tr>
      <w:tr w:rsidR="00C30F7D" w:rsidRPr="004F2D3D" w14:paraId="481A040C" w14:textId="77777777" w:rsidTr="00B51534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2CD915CA" w14:textId="77777777" w:rsidR="00C30F7D" w:rsidRPr="004F2D3D" w:rsidRDefault="00C30F7D" w:rsidP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F25B6E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04E7AC6B" w14:textId="19D1708B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46CE442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721AAB91" w14:textId="12D74BFB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0434DA7B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7AAE5D72" w14:textId="688A9A99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E43EA89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E8930A8" w14:textId="2859C530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501C8149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7098A8B4" w14:textId="16EE819B" w:rsidR="00C30F7D" w:rsidRPr="004F2D3D" w:rsidRDefault="00C30F7D" w:rsidP="00C30F7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B8D03C4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5BD65224" w14:textId="3C32F5CC" w:rsidR="00C30F7D" w:rsidRPr="004F2D3D" w:rsidRDefault="00C30F7D" w:rsidP="00C30F7D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งวดสามเดือนสิ้นสุดวันที่</w:t>
            </w:r>
          </w:p>
        </w:tc>
      </w:tr>
      <w:tr w:rsidR="00C30F7D" w:rsidRPr="004F2D3D" w14:paraId="08C8E179" w14:textId="77777777" w:rsidTr="00B51534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4158F07D" w14:textId="77777777" w:rsidR="00C30F7D" w:rsidRPr="004F2D3D" w:rsidRDefault="00C30F7D" w:rsidP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C0EC6E7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DF13714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DAC5B9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DFFA4F" w14:textId="4C42AD4A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3929A11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2D5145" w14:textId="0B7F3FD9" w:rsidR="00C30F7D" w:rsidRPr="004F2D3D" w:rsidRDefault="00C30F7D" w:rsidP="00C30F7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6793AEC3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7A461DB" w14:textId="29D73462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72" w:type="dxa"/>
            <w:shd w:val="clear" w:color="auto" w:fill="auto"/>
          </w:tcPr>
          <w:p w14:paraId="684AE16D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BB70EC2" w14:textId="40015D08" w:rsidR="00C30F7D" w:rsidRPr="004F2D3D" w:rsidRDefault="00C30F7D" w:rsidP="00C30F7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58BDDB20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68C52BD" w14:textId="71321B35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56" w:type="dxa"/>
            <w:shd w:val="clear" w:color="auto" w:fill="auto"/>
          </w:tcPr>
          <w:p w14:paraId="504ED6A7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B8DB522" w14:textId="2A4AA52F" w:rsidR="00C30F7D" w:rsidRPr="004F2D3D" w:rsidRDefault="00C30F7D" w:rsidP="00C30F7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066ACBD9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A1AE5ED" w14:textId="64CA2A90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4F38161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B71645" w14:textId="3ACFB732" w:rsidR="00C30F7D" w:rsidRPr="004F2D3D" w:rsidRDefault="00C30F7D" w:rsidP="00C30F7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66DE1919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175D196" w14:textId="762BEEF3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63" w:type="dxa"/>
            <w:shd w:val="clear" w:color="auto" w:fill="auto"/>
          </w:tcPr>
          <w:p w14:paraId="4FF64AD9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6A23B47" w14:textId="47517F82" w:rsidR="00C30F7D" w:rsidRPr="004F2D3D" w:rsidRDefault="00C30F7D" w:rsidP="00C30F7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</w:tr>
      <w:tr w:rsidR="00C30F7D" w:rsidRPr="004F2D3D" w14:paraId="0B347144" w14:textId="77777777" w:rsidTr="00B51534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3ACA342A" w14:textId="77777777" w:rsidR="00C30F7D" w:rsidRPr="004F2D3D" w:rsidRDefault="00C30F7D" w:rsidP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A400952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5B2755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4D6440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0BC190" w14:textId="1A2C505D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C0DBB1B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5CFD625" w14:textId="5D3552F9" w:rsidR="00C30F7D" w:rsidRPr="004F2D3D" w:rsidRDefault="00C30F7D" w:rsidP="00C30F7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41573364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95B572C" w14:textId="2AD2518B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502C16A3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66D5B62" w14:textId="478EE124" w:rsidR="00C30F7D" w:rsidRPr="004F2D3D" w:rsidRDefault="00C30F7D" w:rsidP="00C30F7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9" w:type="dxa"/>
            <w:shd w:val="clear" w:color="auto" w:fill="auto"/>
          </w:tcPr>
          <w:p w14:paraId="6C579537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7045E48" w14:textId="4ECB5968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56" w:type="dxa"/>
            <w:shd w:val="clear" w:color="auto" w:fill="auto"/>
          </w:tcPr>
          <w:p w14:paraId="7DA1E15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64FE509" w14:textId="1284971C" w:rsidR="00C30F7D" w:rsidRPr="004F2D3D" w:rsidRDefault="00C30F7D" w:rsidP="00C30F7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5" w:type="dxa"/>
            <w:shd w:val="clear" w:color="auto" w:fill="auto"/>
          </w:tcPr>
          <w:p w14:paraId="021256ED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49D6E9C" w14:textId="05E68839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6A9061A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5C0376" w14:textId="6331E439" w:rsidR="00C30F7D" w:rsidRPr="008C7BBB" w:rsidRDefault="00C30F7D" w:rsidP="00C30F7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5DFDB4FC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9150FB2" w14:textId="1BE2D658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63" w:type="dxa"/>
            <w:shd w:val="clear" w:color="auto" w:fill="auto"/>
          </w:tcPr>
          <w:p w14:paraId="68080BE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7BEBBB9" w14:textId="3D8098E1" w:rsidR="00C30F7D" w:rsidRPr="004F2D3D" w:rsidRDefault="00C30F7D" w:rsidP="00C30F7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C30F7D" w:rsidRPr="004F2D3D" w14:paraId="6ACBAA60" w14:textId="77777777" w:rsidTr="00B51534">
        <w:trPr>
          <w:trHeight w:val="135"/>
          <w:tblHeader/>
        </w:trPr>
        <w:tc>
          <w:tcPr>
            <w:tcW w:w="2430" w:type="dxa"/>
            <w:shd w:val="clear" w:color="auto" w:fill="auto"/>
            <w:vAlign w:val="bottom"/>
          </w:tcPr>
          <w:p w14:paraId="75E9F4FF" w14:textId="77777777" w:rsidR="00C30F7D" w:rsidRPr="004F2D3D" w:rsidRDefault="00C30F7D" w:rsidP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B68DCCA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0EAF87D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4BBBB7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16D08F6" w14:textId="77777777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EFDA905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444A2073" w14:textId="77777777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C30F7D" w:rsidRPr="004F2D3D" w14:paraId="7D61A01A" w14:textId="77777777" w:rsidTr="00B51534">
        <w:tc>
          <w:tcPr>
            <w:tcW w:w="2430" w:type="dxa"/>
            <w:shd w:val="clear" w:color="auto" w:fill="auto"/>
            <w:vAlign w:val="bottom"/>
          </w:tcPr>
          <w:p w14:paraId="22541379" w14:textId="77777777" w:rsidR="00C30F7D" w:rsidRPr="004F2D3D" w:rsidRDefault="00C30F7D" w:rsidP="00C30F7D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0E7BC055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C8E3946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37F557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CBEC4F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358D82" w14:textId="77777777" w:rsidR="00C30F7D" w:rsidRPr="004F2D3D" w:rsidRDefault="00C30F7D" w:rsidP="00C30F7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8282FB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8E786FC" w14:textId="77777777" w:rsidR="00C30F7D" w:rsidRPr="004F2D3D" w:rsidRDefault="00C30F7D" w:rsidP="00C30F7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326D67" w14:textId="77777777" w:rsidR="00C30F7D" w:rsidRPr="004F2D3D" w:rsidRDefault="00C30F7D" w:rsidP="00C30F7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A9BEBFF" w14:textId="77777777" w:rsidR="00C30F7D" w:rsidRPr="004F2D3D" w:rsidRDefault="00C30F7D" w:rsidP="00C30F7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AB97ED6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943B27B" w14:textId="77777777" w:rsidR="00C30F7D" w:rsidRPr="004F2D3D" w:rsidRDefault="00C30F7D" w:rsidP="00C30F7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522F140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488DF28D" w14:textId="77777777" w:rsidR="00C30F7D" w:rsidRPr="004F2D3D" w:rsidRDefault="00C30F7D" w:rsidP="00C30F7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9EDDF2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1B554C5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481EAD3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1A71A6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86D4B5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B9AF0B4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2111823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54D7BC2C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35ACC6E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9033F" w:rsidRPr="004F2D3D" w14:paraId="2389DA64" w14:textId="77777777" w:rsidTr="00B51534">
        <w:tc>
          <w:tcPr>
            <w:tcW w:w="2430" w:type="dxa"/>
            <w:shd w:val="clear" w:color="auto" w:fill="auto"/>
          </w:tcPr>
          <w:p w14:paraId="7B5BB06F" w14:textId="4769DFB9" w:rsidR="0069033F" w:rsidRPr="004F2D3D" w:rsidRDefault="0069033F" w:rsidP="0069033F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4" w:type="dxa"/>
            <w:shd w:val="clear" w:color="auto" w:fill="auto"/>
          </w:tcPr>
          <w:p w14:paraId="078C87E4" w14:textId="77777777" w:rsidR="0069033F" w:rsidRPr="004F2D3D" w:rsidRDefault="0069033F" w:rsidP="006903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545E928" w14:textId="77777777" w:rsidR="0069033F" w:rsidRPr="004F2D3D" w:rsidRDefault="0069033F" w:rsidP="0069033F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ชีวมวล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0E6744" w14:textId="77777777" w:rsidR="0069033F" w:rsidRPr="004F2D3D" w:rsidRDefault="0069033F" w:rsidP="006903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9C7D57" w14:textId="081250E3" w:rsidR="0069033F" w:rsidRPr="004F2D3D" w:rsidRDefault="0069033F" w:rsidP="0069033F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8119B7" w14:textId="77777777" w:rsidR="0069033F" w:rsidRPr="004F2D3D" w:rsidRDefault="0069033F" w:rsidP="0069033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C47AA4" w14:textId="4A98986F" w:rsidR="0069033F" w:rsidRPr="004F2D3D" w:rsidRDefault="0069033F" w:rsidP="0069033F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56A1C004" w14:textId="77777777" w:rsidR="0069033F" w:rsidRPr="004F2D3D" w:rsidRDefault="0069033F" w:rsidP="006903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6503C83" w14:textId="2D85FCEF" w:rsidR="0069033F" w:rsidRPr="004F2D3D" w:rsidRDefault="0069033F" w:rsidP="0069033F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72" w:type="dxa"/>
            <w:shd w:val="clear" w:color="auto" w:fill="auto"/>
          </w:tcPr>
          <w:p w14:paraId="1F2E2603" w14:textId="77777777" w:rsidR="0069033F" w:rsidRPr="004F2D3D" w:rsidRDefault="0069033F" w:rsidP="006903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8751250" w14:textId="65E2645D" w:rsidR="0069033F" w:rsidRPr="004F2D3D" w:rsidRDefault="0069033F" w:rsidP="0069033F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4E4C5D01" w14:textId="77777777" w:rsidR="0069033F" w:rsidRPr="004F2D3D" w:rsidRDefault="0069033F" w:rsidP="006903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298D650" w14:textId="09387149" w:rsidR="0069033F" w:rsidRPr="004F2D3D" w:rsidRDefault="0069033F" w:rsidP="0069033F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1C62AAEF" w14:textId="77777777" w:rsidR="0069033F" w:rsidRPr="004F2D3D" w:rsidRDefault="0069033F" w:rsidP="0069033F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0444D92" w14:textId="10E99E21" w:rsidR="0069033F" w:rsidRPr="004F2D3D" w:rsidRDefault="0069033F" w:rsidP="0069033F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27609D1A" w14:textId="77777777" w:rsidR="0069033F" w:rsidRPr="004F2D3D" w:rsidRDefault="0069033F" w:rsidP="0069033F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077B7BA" w14:textId="58D718E4" w:rsidR="0069033F" w:rsidRPr="004F2D3D" w:rsidRDefault="00545735" w:rsidP="0069033F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191,384</w:t>
            </w:r>
          </w:p>
        </w:tc>
        <w:tc>
          <w:tcPr>
            <w:tcW w:w="90" w:type="dxa"/>
            <w:shd w:val="clear" w:color="auto" w:fill="auto"/>
          </w:tcPr>
          <w:p w14:paraId="4BD026C6" w14:textId="77777777" w:rsidR="0069033F" w:rsidRPr="004F2D3D" w:rsidRDefault="0069033F" w:rsidP="0069033F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495B" w14:textId="6638D291" w:rsidR="0069033F" w:rsidRPr="004F2D3D" w:rsidRDefault="0069033F" w:rsidP="0069033F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191,603</w:t>
            </w:r>
          </w:p>
        </w:tc>
        <w:tc>
          <w:tcPr>
            <w:tcW w:w="72" w:type="dxa"/>
            <w:shd w:val="clear" w:color="auto" w:fill="auto"/>
          </w:tcPr>
          <w:p w14:paraId="5446F037" w14:textId="77777777" w:rsidR="0069033F" w:rsidRPr="004F2D3D" w:rsidRDefault="0069033F" w:rsidP="0069033F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07A44BF" w14:textId="2F7165BE" w:rsidR="0069033F" w:rsidRPr="004F2D3D" w:rsidRDefault="0069033F" w:rsidP="0069033F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9033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DAC3A44" w14:textId="77777777" w:rsidR="0069033F" w:rsidRPr="004F2D3D" w:rsidRDefault="0069033F" w:rsidP="0069033F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344053D" w14:textId="77777777" w:rsidR="0069033F" w:rsidRPr="004F2D3D" w:rsidRDefault="0069033F" w:rsidP="0069033F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69033F" w:rsidRPr="004F2D3D" w14:paraId="6A4A8259" w14:textId="77777777" w:rsidTr="00B51534">
        <w:tc>
          <w:tcPr>
            <w:tcW w:w="2430" w:type="dxa"/>
            <w:shd w:val="clear" w:color="auto" w:fill="auto"/>
          </w:tcPr>
          <w:p w14:paraId="7A8BF103" w14:textId="77777777" w:rsidR="0069033F" w:rsidRPr="004F2D3D" w:rsidRDefault="0069033F" w:rsidP="00A57F71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  <w:shd w:val="clear" w:color="auto" w:fill="auto"/>
          </w:tcPr>
          <w:p w14:paraId="65A9F341" w14:textId="77777777" w:rsidR="0069033F" w:rsidRPr="004F2D3D" w:rsidRDefault="0069033F" w:rsidP="006903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3E5E57F" w14:textId="77777777" w:rsidR="0069033F" w:rsidRPr="004F2D3D" w:rsidRDefault="0069033F" w:rsidP="0069033F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5A20DA7" w14:textId="77777777" w:rsidR="0069033F" w:rsidRPr="004F2D3D" w:rsidRDefault="0069033F" w:rsidP="006903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F2BBAD" w14:textId="139C13F9" w:rsidR="0069033F" w:rsidRPr="004F2D3D" w:rsidRDefault="0069033F" w:rsidP="0069033F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16A6ED" w14:textId="77777777" w:rsidR="0069033F" w:rsidRPr="004F2D3D" w:rsidRDefault="0069033F" w:rsidP="0069033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0EAC16" w14:textId="7A493D9F" w:rsidR="0069033F" w:rsidRPr="004F2D3D" w:rsidRDefault="0069033F" w:rsidP="0069033F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4ECA79A" w14:textId="77777777" w:rsidR="0069033F" w:rsidRPr="004F2D3D" w:rsidRDefault="0069033F" w:rsidP="006903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5E69018" w14:textId="2300163A" w:rsidR="0069033F" w:rsidRPr="004F2D3D" w:rsidRDefault="0069033F" w:rsidP="0069033F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72" w:type="dxa"/>
            <w:shd w:val="clear" w:color="auto" w:fill="auto"/>
          </w:tcPr>
          <w:p w14:paraId="3932B7B2" w14:textId="77777777" w:rsidR="0069033F" w:rsidRPr="004F2D3D" w:rsidRDefault="0069033F" w:rsidP="006903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9BDEC5F" w14:textId="2C5E73E5" w:rsidR="0069033F" w:rsidRPr="004F2D3D" w:rsidRDefault="0069033F" w:rsidP="0069033F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3621E802" w14:textId="77777777" w:rsidR="0069033F" w:rsidRPr="004F2D3D" w:rsidRDefault="0069033F" w:rsidP="006903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DCE52FE" w14:textId="424013FE" w:rsidR="0069033F" w:rsidRPr="004F2D3D" w:rsidRDefault="0069033F" w:rsidP="0069033F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7F52B1F0" w14:textId="77777777" w:rsidR="0069033F" w:rsidRPr="004F2D3D" w:rsidRDefault="0069033F" w:rsidP="0069033F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8131F6" w14:textId="34630B85" w:rsidR="0069033F" w:rsidRPr="004F2D3D" w:rsidRDefault="0069033F" w:rsidP="0069033F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516661E3" w14:textId="77777777" w:rsidR="0069033F" w:rsidRPr="004F2D3D" w:rsidRDefault="0069033F" w:rsidP="0069033F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FC63228" w14:textId="7980C497" w:rsidR="0069033F" w:rsidRPr="004F2D3D" w:rsidRDefault="00545735" w:rsidP="0069033F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108,618</w:t>
            </w:r>
          </w:p>
        </w:tc>
        <w:tc>
          <w:tcPr>
            <w:tcW w:w="90" w:type="dxa"/>
            <w:shd w:val="clear" w:color="auto" w:fill="auto"/>
          </w:tcPr>
          <w:p w14:paraId="517F0990" w14:textId="77777777" w:rsidR="0069033F" w:rsidRPr="004F2D3D" w:rsidRDefault="0069033F" w:rsidP="0069033F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9EBBC5" w14:textId="7D661314" w:rsidR="0069033F" w:rsidRPr="004F2D3D" w:rsidRDefault="0069033F" w:rsidP="0069033F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107,744</w:t>
            </w:r>
          </w:p>
        </w:tc>
        <w:tc>
          <w:tcPr>
            <w:tcW w:w="72" w:type="dxa"/>
            <w:shd w:val="clear" w:color="auto" w:fill="auto"/>
          </w:tcPr>
          <w:p w14:paraId="119641F8" w14:textId="77777777" w:rsidR="0069033F" w:rsidRPr="004F2D3D" w:rsidRDefault="0069033F" w:rsidP="0069033F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C6D92EC" w14:textId="2C58E764" w:rsidR="0069033F" w:rsidRPr="004F2D3D" w:rsidRDefault="0069033F" w:rsidP="0069033F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9033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2AA3AAF" w14:textId="77777777" w:rsidR="0069033F" w:rsidRPr="004F2D3D" w:rsidRDefault="0069033F" w:rsidP="0069033F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79A01F8" w14:textId="77777777" w:rsidR="0069033F" w:rsidRPr="004F2D3D" w:rsidRDefault="0069033F" w:rsidP="0069033F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69033F" w:rsidRPr="004F2D3D" w14:paraId="71B5CD16" w14:textId="77777777" w:rsidTr="00B51534">
        <w:tc>
          <w:tcPr>
            <w:tcW w:w="2430" w:type="dxa"/>
            <w:shd w:val="clear" w:color="auto" w:fill="auto"/>
          </w:tcPr>
          <w:p w14:paraId="477788E4" w14:textId="77777777" w:rsidR="0069033F" w:rsidRPr="004F2D3D" w:rsidRDefault="0069033F" w:rsidP="0069033F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4FCB76A2" w14:textId="77777777" w:rsidR="0069033F" w:rsidRPr="004F2D3D" w:rsidRDefault="0069033F" w:rsidP="006903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B92FC98" w14:textId="77777777" w:rsidR="0069033F" w:rsidRPr="004F2D3D" w:rsidRDefault="0069033F" w:rsidP="0069033F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60F12198" w14:textId="77777777" w:rsidR="0069033F" w:rsidRPr="004F2D3D" w:rsidRDefault="0069033F" w:rsidP="0069033F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DA29DE9" w14:textId="77777777" w:rsidR="0069033F" w:rsidRPr="004F2D3D" w:rsidRDefault="0069033F" w:rsidP="006903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90B762" w14:textId="76C427BB" w:rsidR="0069033F" w:rsidRPr="004F2D3D" w:rsidRDefault="0069033F" w:rsidP="0069033F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D7E5E0" w14:textId="77777777" w:rsidR="0069033F" w:rsidRPr="004F2D3D" w:rsidRDefault="0069033F" w:rsidP="0069033F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9A697D" w14:textId="057D17EE" w:rsidR="0069033F" w:rsidRPr="004F2D3D" w:rsidRDefault="0069033F" w:rsidP="0069033F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63CDCA33" w14:textId="77777777" w:rsidR="0069033F" w:rsidRPr="004F2D3D" w:rsidRDefault="0069033F" w:rsidP="006903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8D2E35D" w14:textId="197BD71C" w:rsidR="0069033F" w:rsidRPr="004F2D3D" w:rsidRDefault="0069033F" w:rsidP="0069033F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72" w:type="dxa"/>
            <w:shd w:val="clear" w:color="auto" w:fill="auto"/>
          </w:tcPr>
          <w:p w14:paraId="7D6942A5" w14:textId="77777777" w:rsidR="0069033F" w:rsidRPr="004F2D3D" w:rsidRDefault="0069033F" w:rsidP="006903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2EA84E" w14:textId="553E0125" w:rsidR="0069033F" w:rsidRPr="004F2D3D" w:rsidRDefault="0069033F" w:rsidP="0069033F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7AFB959E" w14:textId="77777777" w:rsidR="0069033F" w:rsidRPr="004F2D3D" w:rsidRDefault="0069033F" w:rsidP="006903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0A7D413" w14:textId="17AA1338" w:rsidR="0069033F" w:rsidRPr="004F2D3D" w:rsidRDefault="0069033F" w:rsidP="0069033F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56" w:type="dxa"/>
            <w:shd w:val="clear" w:color="auto" w:fill="auto"/>
          </w:tcPr>
          <w:p w14:paraId="617F922D" w14:textId="77777777" w:rsidR="0069033F" w:rsidRPr="004F2D3D" w:rsidRDefault="0069033F" w:rsidP="0069033F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617A7CE" w14:textId="4A011608" w:rsidR="0069033F" w:rsidRPr="004F2D3D" w:rsidRDefault="0069033F" w:rsidP="0069033F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5" w:type="dxa"/>
            <w:shd w:val="clear" w:color="auto" w:fill="auto"/>
          </w:tcPr>
          <w:p w14:paraId="048D736A" w14:textId="77777777" w:rsidR="0069033F" w:rsidRPr="004F2D3D" w:rsidRDefault="0069033F" w:rsidP="0069033F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1915A70" w14:textId="1BEAAF4F" w:rsidR="0069033F" w:rsidRPr="004F2D3D" w:rsidRDefault="00545735" w:rsidP="0069033F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25,005</w:t>
            </w:r>
          </w:p>
        </w:tc>
        <w:tc>
          <w:tcPr>
            <w:tcW w:w="90" w:type="dxa"/>
            <w:shd w:val="clear" w:color="auto" w:fill="auto"/>
          </w:tcPr>
          <w:p w14:paraId="0047459F" w14:textId="77777777" w:rsidR="0069033F" w:rsidRPr="004F2D3D" w:rsidRDefault="0069033F" w:rsidP="0069033F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468A73" w14:textId="4B7917FF" w:rsidR="0069033F" w:rsidRPr="004F2D3D" w:rsidRDefault="0069033F" w:rsidP="0069033F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25,005</w:t>
            </w:r>
          </w:p>
        </w:tc>
        <w:tc>
          <w:tcPr>
            <w:tcW w:w="72" w:type="dxa"/>
            <w:shd w:val="clear" w:color="auto" w:fill="auto"/>
          </w:tcPr>
          <w:p w14:paraId="323A45A1" w14:textId="77777777" w:rsidR="0069033F" w:rsidRPr="004F2D3D" w:rsidRDefault="0069033F" w:rsidP="0069033F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08E1047" w14:textId="69B1B819" w:rsidR="0069033F" w:rsidRPr="004F2D3D" w:rsidRDefault="0069033F" w:rsidP="0069033F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9033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5131EA6" w14:textId="77777777" w:rsidR="0069033F" w:rsidRPr="004F2D3D" w:rsidRDefault="0069033F" w:rsidP="0069033F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98BC29D" w14:textId="77777777" w:rsidR="0069033F" w:rsidRPr="004F2D3D" w:rsidRDefault="0069033F" w:rsidP="0069033F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69033F" w:rsidRPr="004F2D3D" w14:paraId="2C3BB409" w14:textId="77777777" w:rsidTr="00B51534">
        <w:tc>
          <w:tcPr>
            <w:tcW w:w="2430" w:type="dxa"/>
            <w:shd w:val="clear" w:color="auto" w:fill="auto"/>
          </w:tcPr>
          <w:p w14:paraId="6689ACD7" w14:textId="75D48E71" w:rsidR="0069033F" w:rsidRPr="004F2D3D" w:rsidRDefault="0069033F" w:rsidP="0069033F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4" w:type="dxa"/>
            <w:shd w:val="clear" w:color="auto" w:fill="auto"/>
          </w:tcPr>
          <w:p w14:paraId="4AB8AB04" w14:textId="77777777" w:rsidR="0069033F" w:rsidRPr="004F2D3D" w:rsidRDefault="0069033F" w:rsidP="006903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9859C69" w14:textId="77777777" w:rsidR="0069033F" w:rsidRPr="004F2D3D" w:rsidRDefault="0069033F" w:rsidP="0069033F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CE2776" w14:textId="77777777" w:rsidR="0069033F" w:rsidRPr="004F2D3D" w:rsidRDefault="0069033F" w:rsidP="006903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CA000" w14:textId="1176C517" w:rsidR="0069033F" w:rsidRPr="004F2D3D" w:rsidRDefault="0069033F" w:rsidP="0069033F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522FA70" w14:textId="77777777" w:rsidR="0069033F" w:rsidRPr="004F2D3D" w:rsidRDefault="0069033F" w:rsidP="0069033F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EE7DBE" w14:textId="7B63C520" w:rsidR="0069033F" w:rsidRPr="004F2D3D" w:rsidRDefault="0069033F" w:rsidP="0069033F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0D5AC0D0" w14:textId="77777777" w:rsidR="0069033F" w:rsidRPr="004F2D3D" w:rsidRDefault="0069033F" w:rsidP="006903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A3966B" w14:textId="6E37D210" w:rsidR="0069033F" w:rsidRPr="004F2D3D" w:rsidRDefault="0069033F" w:rsidP="006903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37CE832E" w14:textId="77777777" w:rsidR="0069033F" w:rsidRPr="004F2D3D" w:rsidRDefault="0069033F" w:rsidP="006903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88B3C61" w14:textId="1F21B67A" w:rsidR="0069033F" w:rsidRPr="004F2D3D" w:rsidRDefault="0069033F" w:rsidP="0069033F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6097FF59" w14:textId="77777777" w:rsidR="0069033F" w:rsidRPr="004F2D3D" w:rsidRDefault="0069033F" w:rsidP="006903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22BD651" w14:textId="34CEF250" w:rsidR="0069033F" w:rsidRPr="004F2D3D" w:rsidRDefault="0069033F" w:rsidP="0069033F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26C9CB3A" w14:textId="77777777" w:rsidR="0069033F" w:rsidRPr="004F2D3D" w:rsidRDefault="0069033F" w:rsidP="0069033F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68635D5" w14:textId="555DE77E" w:rsidR="0069033F" w:rsidRPr="004F2D3D" w:rsidRDefault="0069033F" w:rsidP="0069033F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5" w:type="dxa"/>
            <w:shd w:val="clear" w:color="auto" w:fill="auto"/>
          </w:tcPr>
          <w:p w14:paraId="05CBE3FB" w14:textId="77777777" w:rsidR="0069033F" w:rsidRPr="004F2D3D" w:rsidRDefault="0069033F" w:rsidP="006903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9F5BF1D" w14:textId="07A58538" w:rsidR="0069033F" w:rsidRPr="004F2D3D" w:rsidRDefault="00545735" w:rsidP="0069033F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3,219</w:t>
            </w:r>
          </w:p>
        </w:tc>
        <w:tc>
          <w:tcPr>
            <w:tcW w:w="90" w:type="dxa"/>
            <w:shd w:val="clear" w:color="auto" w:fill="auto"/>
          </w:tcPr>
          <w:p w14:paraId="63B1BECF" w14:textId="77777777" w:rsidR="0069033F" w:rsidRPr="004F2D3D" w:rsidRDefault="0069033F" w:rsidP="0069033F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F1EE08" w14:textId="62A112E9" w:rsidR="0069033F" w:rsidRPr="004F2D3D" w:rsidRDefault="0069033F" w:rsidP="0069033F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3,200</w:t>
            </w:r>
          </w:p>
        </w:tc>
        <w:tc>
          <w:tcPr>
            <w:tcW w:w="72" w:type="dxa"/>
            <w:shd w:val="clear" w:color="auto" w:fill="auto"/>
          </w:tcPr>
          <w:p w14:paraId="404572C9" w14:textId="77777777" w:rsidR="0069033F" w:rsidRPr="004F2D3D" w:rsidRDefault="0069033F" w:rsidP="006903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351669B" w14:textId="61F08FF1" w:rsidR="0069033F" w:rsidRPr="004F2D3D" w:rsidRDefault="0069033F" w:rsidP="0069033F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9033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4DA1D21" w14:textId="77777777" w:rsidR="0069033F" w:rsidRPr="004F2D3D" w:rsidRDefault="0069033F" w:rsidP="0069033F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E9C4624" w14:textId="77777777" w:rsidR="0069033F" w:rsidRPr="004F2D3D" w:rsidRDefault="0069033F" w:rsidP="0069033F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30F7D" w:rsidRPr="004F2D3D" w14:paraId="6AF57851" w14:textId="77777777" w:rsidTr="00B51534">
        <w:tc>
          <w:tcPr>
            <w:tcW w:w="2430" w:type="dxa"/>
            <w:shd w:val="clear" w:color="auto" w:fill="auto"/>
          </w:tcPr>
          <w:p w14:paraId="097698C3" w14:textId="77777777" w:rsidR="00C30F7D" w:rsidRPr="004F2D3D" w:rsidRDefault="00C30F7D" w:rsidP="00C30F7D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5CF1C00" w14:textId="77777777" w:rsidR="00C30F7D" w:rsidRPr="004F2D3D" w:rsidRDefault="00C30F7D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571F775" w14:textId="77777777" w:rsidR="00C30F7D" w:rsidRPr="004F2D3D" w:rsidRDefault="00C30F7D" w:rsidP="00C30F7D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2EF39B" w14:textId="77777777" w:rsidR="00C30F7D" w:rsidRPr="004F2D3D" w:rsidRDefault="00C30F7D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4472AD" w14:textId="77777777" w:rsidR="00C30F7D" w:rsidRPr="004F2D3D" w:rsidRDefault="00C30F7D" w:rsidP="00C30F7D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F029DE" w14:textId="77777777" w:rsidR="00C30F7D" w:rsidRPr="004F2D3D" w:rsidRDefault="00C30F7D" w:rsidP="00C30F7D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830D60" w14:textId="77777777" w:rsidR="00C30F7D" w:rsidRPr="004F2D3D" w:rsidRDefault="00C30F7D" w:rsidP="00C30F7D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6A51303" w14:textId="77777777" w:rsidR="00C30F7D" w:rsidRPr="004F2D3D" w:rsidRDefault="00C30F7D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5D72C95" w14:textId="77777777" w:rsidR="00C30F7D" w:rsidRPr="004F2D3D" w:rsidRDefault="00C30F7D" w:rsidP="00C30F7D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AD64FCE" w14:textId="77777777" w:rsidR="00C30F7D" w:rsidRPr="004F2D3D" w:rsidRDefault="00C30F7D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AC07F74" w14:textId="77777777" w:rsidR="00C30F7D" w:rsidRPr="004F2D3D" w:rsidRDefault="00C30F7D" w:rsidP="00C30F7D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5E67B60" w14:textId="77777777" w:rsidR="00C30F7D" w:rsidRPr="004F2D3D" w:rsidRDefault="00C30F7D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61803D8" w14:textId="77777777" w:rsidR="00C30F7D" w:rsidRPr="004F2D3D" w:rsidRDefault="00C30F7D" w:rsidP="00C30F7D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2583397" w14:textId="77777777" w:rsidR="00C30F7D" w:rsidRPr="004F2D3D" w:rsidRDefault="00C30F7D" w:rsidP="00C30F7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CBFCB3A" w14:textId="77777777" w:rsidR="00C30F7D" w:rsidRPr="004F2D3D" w:rsidRDefault="00C30F7D" w:rsidP="00C30F7D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4E4195C" w14:textId="77777777" w:rsidR="00C30F7D" w:rsidRPr="004F2D3D" w:rsidRDefault="00C30F7D" w:rsidP="00C30F7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DADAC1D" w14:textId="77777777" w:rsidR="00C30F7D" w:rsidRDefault="00C30F7D" w:rsidP="00C30F7D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B0ACFC" w14:textId="77777777" w:rsidR="00C30F7D" w:rsidRPr="004F2D3D" w:rsidRDefault="00C30F7D" w:rsidP="00C30F7D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E93CF0" w14:textId="77777777" w:rsidR="00C30F7D" w:rsidRDefault="00C30F7D" w:rsidP="00C30F7D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CD3AF50" w14:textId="77777777" w:rsidR="00C30F7D" w:rsidRPr="004F2D3D" w:rsidRDefault="00C30F7D" w:rsidP="00C30F7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FF947A8" w14:textId="77777777" w:rsidR="00C30F7D" w:rsidRPr="004F2D3D" w:rsidRDefault="00C30F7D" w:rsidP="00C30F7D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93EEFB2" w14:textId="77777777" w:rsidR="00C30F7D" w:rsidRPr="004F2D3D" w:rsidRDefault="00C30F7D" w:rsidP="00C30F7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E7E364A" w14:textId="77777777" w:rsidR="00C30F7D" w:rsidRPr="004F2D3D" w:rsidRDefault="00C30F7D" w:rsidP="00C30F7D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A57F71" w:rsidRPr="004F2D3D" w14:paraId="4F28F398" w14:textId="77777777" w:rsidTr="00B51534">
        <w:tc>
          <w:tcPr>
            <w:tcW w:w="2430" w:type="dxa"/>
            <w:shd w:val="clear" w:color="auto" w:fill="auto"/>
          </w:tcPr>
          <w:p w14:paraId="4C634357" w14:textId="77777777" w:rsidR="00A57F71" w:rsidRPr="004F2D3D" w:rsidRDefault="00A57F71" w:rsidP="00C30F7D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71B3DBF" w14:textId="77777777" w:rsidR="00A57F71" w:rsidRPr="004F2D3D" w:rsidRDefault="00A57F71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B1C7366" w14:textId="77777777" w:rsidR="00A57F71" w:rsidRPr="004F2D3D" w:rsidRDefault="00A57F71" w:rsidP="00C30F7D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83CD92" w14:textId="77777777" w:rsidR="00A57F71" w:rsidRPr="004F2D3D" w:rsidRDefault="00A57F71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7238C0" w14:textId="77777777" w:rsidR="00A57F71" w:rsidRPr="004F2D3D" w:rsidRDefault="00A57F71" w:rsidP="00C30F7D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F7E801" w14:textId="77777777" w:rsidR="00A57F71" w:rsidRPr="004F2D3D" w:rsidRDefault="00A57F71" w:rsidP="00C30F7D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8C486D" w14:textId="77777777" w:rsidR="00A57F71" w:rsidRPr="004F2D3D" w:rsidRDefault="00A57F71" w:rsidP="00C30F7D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9C3642C" w14:textId="77777777" w:rsidR="00A57F71" w:rsidRPr="004F2D3D" w:rsidRDefault="00A57F71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7E6DF61" w14:textId="77777777" w:rsidR="00A57F71" w:rsidRPr="004F2D3D" w:rsidRDefault="00A57F71" w:rsidP="00C30F7D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F143539" w14:textId="77777777" w:rsidR="00A57F71" w:rsidRPr="004F2D3D" w:rsidRDefault="00A57F71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54AB343" w14:textId="77777777" w:rsidR="00A57F71" w:rsidRPr="004F2D3D" w:rsidRDefault="00A57F71" w:rsidP="00C30F7D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DCBC5DE" w14:textId="77777777" w:rsidR="00A57F71" w:rsidRPr="004F2D3D" w:rsidRDefault="00A57F71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D7295CA" w14:textId="77777777" w:rsidR="00A57F71" w:rsidRPr="004F2D3D" w:rsidRDefault="00A57F71" w:rsidP="00C30F7D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FE92C71" w14:textId="77777777" w:rsidR="00A57F71" w:rsidRPr="004F2D3D" w:rsidRDefault="00A57F71" w:rsidP="00C30F7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F5ABE85" w14:textId="77777777" w:rsidR="00A57F71" w:rsidRPr="004F2D3D" w:rsidRDefault="00A57F71" w:rsidP="00C30F7D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674BDB7E" w14:textId="77777777" w:rsidR="00A57F71" w:rsidRPr="004F2D3D" w:rsidRDefault="00A57F71" w:rsidP="00C30F7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4304F2E" w14:textId="77777777" w:rsidR="00A57F71" w:rsidRDefault="00A57F71" w:rsidP="00C30F7D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5A92D2" w14:textId="77777777" w:rsidR="00A57F71" w:rsidRPr="004F2D3D" w:rsidRDefault="00A57F71" w:rsidP="00C30F7D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BF467A" w14:textId="77777777" w:rsidR="00A57F71" w:rsidRDefault="00A57F71" w:rsidP="00C30F7D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9FF7509" w14:textId="77777777" w:rsidR="00A57F71" w:rsidRPr="004F2D3D" w:rsidRDefault="00A57F71" w:rsidP="00C30F7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839B562" w14:textId="77777777" w:rsidR="00A57F71" w:rsidRPr="004F2D3D" w:rsidRDefault="00A57F71" w:rsidP="00C30F7D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8F045A5" w14:textId="77777777" w:rsidR="00A57F71" w:rsidRPr="004F2D3D" w:rsidRDefault="00A57F71" w:rsidP="00C30F7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4ACAAFF" w14:textId="77777777" w:rsidR="00A57F71" w:rsidRPr="004F2D3D" w:rsidRDefault="00A57F71" w:rsidP="00C30F7D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A57F71" w:rsidRPr="004F2D3D" w14:paraId="5B9CE67A" w14:textId="77777777" w:rsidTr="00B51534">
        <w:tc>
          <w:tcPr>
            <w:tcW w:w="2430" w:type="dxa"/>
            <w:shd w:val="clear" w:color="auto" w:fill="auto"/>
          </w:tcPr>
          <w:p w14:paraId="4EE4AD7D" w14:textId="77777777" w:rsidR="00A57F71" w:rsidRPr="004F2D3D" w:rsidRDefault="00A57F71" w:rsidP="00C30F7D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5E079A4" w14:textId="77777777" w:rsidR="00A57F71" w:rsidRPr="004F2D3D" w:rsidRDefault="00A57F71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FA74B43" w14:textId="77777777" w:rsidR="00A57F71" w:rsidRPr="004F2D3D" w:rsidRDefault="00A57F71" w:rsidP="00C30F7D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FF3C81" w14:textId="77777777" w:rsidR="00A57F71" w:rsidRPr="004F2D3D" w:rsidRDefault="00A57F71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C101C0" w14:textId="77777777" w:rsidR="00A57F71" w:rsidRPr="004F2D3D" w:rsidRDefault="00A57F71" w:rsidP="00C30F7D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6CD0E8" w14:textId="77777777" w:rsidR="00A57F71" w:rsidRPr="004F2D3D" w:rsidRDefault="00A57F71" w:rsidP="00C30F7D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99729ED" w14:textId="77777777" w:rsidR="00A57F71" w:rsidRPr="004F2D3D" w:rsidRDefault="00A57F71" w:rsidP="00C30F7D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730342D" w14:textId="77777777" w:rsidR="00A57F71" w:rsidRPr="004F2D3D" w:rsidRDefault="00A57F71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F4E7C55" w14:textId="77777777" w:rsidR="00A57F71" w:rsidRPr="004F2D3D" w:rsidRDefault="00A57F71" w:rsidP="00C30F7D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104CEDB" w14:textId="77777777" w:rsidR="00A57F71" w:rsidRPr="004F2D3D" w:rsidRDefault="00A57F71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0805258" w14:textId="77777777" w:rsidR="00A57F71" w:rsidRPr="004F2D3D" w:rsidRDefault="00A57F71" w:rsidP="00C30F7D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5E3C8F2" w14:textId="77777777" w:rsidR="00A57F71" w:rsidRPr="004F2D3D" w:rsidRDefault="00A57F71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EA0BC20" w14:textId="77777777" w:rsidR="00A57F71" w:rsidRPr="004F2D3D" w:rsidRDefault="00A57F71" w:rsidP="00C30F7D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75DEF72" w14:textId="77777777" w:rsidR="00A57F71" w:rsidRPr="004F2D3D" w:rsidRDefault="00A57F71" w:rsidP="00C30F7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9B79765" w14:textId="77777777" w:rsidR="00A57F71" w:rsidRPr="004F2D3D" w:rsidRDefault="00A57F71" w:rsidP="00C30F7D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337D342" w14:textId="77777777" w:rsidR="00A57F71" w:rsidRPr="004F2D3D" w:rsidRDefault="00A57F71" w:rsidP="00C30F7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FB07574" w14:textId="77777777" w:rsidR="00A57F71" w:rsidRDefault="00A57F71" w:rsidP="00C30F7D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969AE3" w14:textId="77777777" w:rsidR="00A57F71" w:rsidRPr="004F2D3D" w:rsidRDefault="00A57F71" w:rsidP="00C30F7D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C0D5B2" w14:textId="77777777" w:rsidR="00A57F71" w:rsidRDefault="00A57F71" w:rsidP="00C30F7D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3D308B3" w14:textId="77777777" w:rsidR="00A57F71" w:rsidRPr="004F2D3D" w:rsidRDefault="00A57F71" w:rsidP="00C30F7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201783E" w14:textId="77777777" w:rsidR="00A57F71" w:rsidRPr="004F2D3D" w:rsidRDefault="00A57F71" w:rsidP="00C30F7D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D6ECBBA" w14:textId="77777777" w:rsidR="00A57F71" w:rsidRPr="004F2D3D" w:rsidRDefault="00A57F71" w:rsidP="00C30F7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E8A52F2" w14:textId="77777777" w:rsidR="00A57F71" w:rsidRPr="004F2D3D" w:rsidRDefault="00A57F71" w:rsidP="00C30F7D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C30F7D" w:rsidRPr="004F2D3D" w14:paraId="456F7688" w14:textId="77777777" w:rsidTr="00B51534">
        <w:tc>
          <w:tcPr>
            <w:tcW w:w="2430" w:type="dxa"/>
            <w:shd w:val="clear" w:color="auto" w:fill="auto"/>
            <w:vAlign w:val="bottom"/>
          </w:tcPr>
          <w:p w14:paraId="7A1F6E29" w14:textId="77777777" w:rsidR="00C30F7D" w:rsidRPr="004F2D3D" w:rsidRDefault="00C30F7D" w:rsidP="00C30F7D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22D21076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6FCE3231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686BE6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003830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7856EA" w14:textId="77777777" w:rsidR="00C30F7D" w:rsidRPr="004F2D3D" w:rsidRDefault="00C30F7D" w:rsidP="00C30F7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AB21CF" w14:textId="77777777" w:rsidR="00C30F7D" w:rsidRPr="004F2D3D" w:rsidRDefault="00C30F7D" w:rsidP="00C30F7D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4B3CAAA9" w14:textId="77777777" w:rsidR="00C30F7D" w:rsidRPr="004F2D3D" w:rsidRDefault="00C30F7D" w:rsidP="00C30F7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16BF287" w14:textId="77777777" w:rsidR="00C30F7D" w:rsidRPr="004F2D3D" w:rsidRDefault="00C30F7D" w:rsidP="00C30F7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5441CC7" w14:textId="77777777" w:rsidR="00C30F7D" w:rsidRPr="004F2D3D" w:rsidRDefault="00C30F7D" w:rsidP="00C30F7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110E253" w14:textId="77777777" w:rsidR="00C30F7D" w:rsidRPr="004F2D3D" w:rsidRDefault="00C30F7D" w:rsidP="00C30F7D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FC7506F" w14:textId="77777777" w:rsidR="00C30F7D" w:rsidRPr="004F2D3D" w:rsidRDefault="00C30F7D" w:rsidP="00C30F7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C659AB3" w14:textId="77777777" w:rsidR="00C30F7D" w:rsidRPr="004F2D3D" w:rsidRDefault="00C30F7D" w:rsidP="00C30F7D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0EC9FEA" w14:textId="77777777" w:rsidR="00C30F7D" w:rsidRPr="004F2D3D" w:rsidRDefault="00C30F7D" w:rsidP="00C30F7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0BFBA83" w14:textId="77777777" w:rsidR="00C30F7D" w:rsidRPr="004F2D3D" w:rsidRDefault="00C30F7D" w:rsidP="00C30F7D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1662F9A7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E1028C6" w14:textId="77777777" w:rsidR="00C30F7D" w:rsidRPr="004F2D3D" w:rsidRDefault="00C30F7D" w:rsidP="00C30F7D">
            <w:pPr>
              <w:tabs>
                <w:tab w:val="decimal" w:pos="89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F91B1A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91B94A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07E4E09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8847661" w14:textId="77777777" w:rsidR="00C30F7D" w:rsidRPr="004F2D3D" w:rsidRDefault="00C30F7D" w:rsidP="00C30F7D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CBE292C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63E7732" w14:textId="77777777" w:rsidR="00C30F7D" w:rsidRPr="004F2D3D" w:rsidRDefault="00C30F7D" w:rsidP="00C30F7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E7091D" w:rsidRPr="004F2D3D" w14:paraId="06401309" w14:textId="77777777" w:rsidTr="00B51534">
        <w:tc>
          <w:tcPr>
            <w:tcW w:w="2430" w:type="dxa"/>
            <w:shd w:val="clear" w:color="auto" w:fill="auto"/>
          </w:tcPr>
          <w:p w14:paraId="6023102D" w14:textId="45977E29" w:rsidR="00E7091D" w:rsidRPr="004F2D3D" w:rsidRDefault="00E7091D" w:rsidP="00E7091D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4" w:type="dxa"/>
            <w:shd w:val="clear" w:color="auto" w:fill="auto"/>
          </w:tcPr>
          <w:p w14:paraId="3C308735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CBFD592" w14:textId="496C13EA" w:rsidR="00E7091D" w:rsidRPr="004F2D3D" w:rsidRDefault="00E7091D" w:rsidP="00E7091D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</w:t>
            </w:r>
            <w:r w:rsidR="00B8532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ร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กิจเกี่ยวกับชุมชนและนิคมอุตสาหกรรมทุกประเภท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71094B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7E787C" w14:textId="66DDFF13" w:rsidR="00E7091D" w:rsidRPr="004F2D3D" w:rsidRDefault="00E7091D" w:rsidP="00E7091D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E0F8A7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AFDCB6" w14:textId="77777777" w:rsidR="00E7091D" w:rsidRPr="004F2D3D" w:rsidRDefault="00E7091D" w:rsidP="00E7091D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4DB2F4E1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692F82" w14:textId="719E772B" w:rsidR="00E7091D" w:rsidRPr="004F2D3D" w:rsidRDefault="00E7091D" w:rsidP="00E7091D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709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0F506AEB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B2260F0" w14:textId="77777777" w:rsidR="00E7091D" w:rsidRPr="004F2D3D" w:rsidRDefault="00E7091D" w:rsidP="00E7091D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0ED8712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36373A4" w14:textId="2F5D7CAE" w:rsidR="00E7091D" w:rsidRPr="004F2D3D" w:rsidRDefault="00E7091D" w:rsidP="00E7091D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958139A" w14:textId="77777777" w:rsidR="00E7091D" w:rsidRPr="004F2D3D" w:rsidRDefault="00E7091D" w:rsidP="00E7091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2F4B730" w14:textId="6C1AE8B5" w:rsidR="00E7091D" w:rsidRPr="004F2D3D" w:rsidRDefault="00E7091D" w:rsidP="00E7091D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612487C6" w14:textId="77777777" w:rsidR="00E7091D" w:rsidRPr="004F2D3D" w:rsidRDefault="00E7091D" w:rsidP="00E7091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179A0E1" w14:textId="19160D1F" w:rsidR="00E7091D" w:rsidRPr="004F2D3D" w:rsidRDefault="00BE343E" w:rsidP="00E7091D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421DAB6F" w14:textId="77777777" w:rsidR="00E7091D" w:rsidRPr="004F2D3D" w:rsidRDefault="00E7091D" w:rsidP="00E7091D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46970C" w14:textId="5975211F" w:rsidR="00E7091D" w:rsidRPr="004F2D3D" w:rsidRDefault="00E7091D" w:rsidP="00E7091D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949</w:t>
            </w:r>
          </w:p>
        </w:tc>
        <w:tc>
          <w:tcPr>
            <w:tcW w:w="72" w:type="dxa"/>
            <w:shd w:val="clear" w:color="auto" w:fill="auto"/>
          </w:tcPr>
          <w:p w14:paraId="3A1D530B" w14:textId="77777777" w:rsidR="00E7091D" w:rsidRPr="004F2D3D" w:rsidRDefault="00E7091D" w:rsidP="00E7091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207A2DE" w14:textId="5B8C2A32" w:rsidR="00E7091D" w:rsidRPr="004F2D3D" w:rsidRDefault="00E7091D" w:rsidP="00E7091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709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9FFD845" w14:textId="77777777" w:rsidR="00E7091D" w:rsidRPr="004F2D3D" w:rsidRDefault="00E7091D" w:rsidP="00E7091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7189CB0" w14:textId="77777777" w:rsidR="00E7091D" w:rsidRPr="004F2D3D" w:rsidRDefault="00E7091D" w:rsidP="00E7091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E7091D" w:rsidRPr="004F2D3D" w14:paraId="5E8E73DB" w14:textId="77777777" w:rsidTr="00B51534">
        <w:tc>
          <w:tcPr>
            <w:tcW w:w="2430" w:type="dxa"/>
            <w:shd w:val="clear" w:color="auto" w:fill="auto"/>
          </w:tcPr>
          <w:p w14:paraId="632706ED" w14:textId="77777777" w:rsidR="00E7091D" w:rsidRPr="004F2D3D" w:rsidRDefault="00E7091D" w:rsidP="00E7091D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6B4196F3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E48D4D9" w14:textId="77777777" w:rsidR="00E7091D" w:rsidRPr="004F2D3D" w:rsidRDefault="00E7091D" w:rsidP="00E7091D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B1A6A50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6D64F8" w14:textId="2FAF6D5A" w:rsidR="00E7091D" w:rsidRPr="004F2D3D" w:rsidRDefault="00E7091D" w:rsidP="00E7091D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C732C5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F37DA4" w14:textId="77777777" w:rsidR="00E7091D" w:rsidRPr="004F2D3D" w:rsidRDefault="00E7091D" w:rsidP="00E7091D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0E27E0C3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AE646C6" w14:textId="374061A2" w:rsidR="00E7091D" w:rsidRPr="004F2D3D" w:rsidRDefault="00E7091D" w:rsidP="00E7091D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709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72" w:type="dxa"/>
            <w:shd w:val="clear" w:color="auto" w:fill="auto"/>
          </w:tcPr>
          <w:p w14:paraId="5F35DAAB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012A990" w14:textId="77777777" w:rsidR="00E7091D" w:rsidRPr="004F2D3D" w:rsidRDefault="00E7091D" w:rsidP="00E7091D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56FFD22D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F2EF286" w14:textId="439BB6B9" w:rsidR="00E7091D" w:rsidRPr="004F2D3D" w:rsidRDefault="00E7091D" w:rsidP="00E7091D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56" w:type="dxa"/>
            <w:shd w:val="clear" w:color="auto" w:fill="auto"/>
          </w:tcPr>
          <w:p w14:paraId="371AC0EB" w14:textId="77777777" w:rsidR="00E7091D" w:rsidRPr="004F2D3D" w:rsidRDefault="00E7091D" w:rsidP="00E7091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867C0BB" w14:textId="40A4F7C2" w:rsidR="00E7091D" w:rsidRPr="004F2D3D" w:rsidRDefault="00E7091D" w:rsidP="00E7091D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5F5972BD" w14:textId="77777777" w:rsidR="00E7091D" w:rsidRPr="004F2D3D" w:rsidRDefault="00E7091D" w:rsidP="00E7091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593AE55" w14:textId="01440A69" w:rsidR="00E7091D" w:rsidRPr="004F2D3D" w:rsidRDefault="00BE343E" w:rsidP="00E7091D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99,947</w:t>
            </w:r>
          </w:p>
        </w:tc>
        <w:tc>
          <w:tcPr>
            <w:tcW w:w="90" w:type="dxa"/>
            <w:shd w:val="clear" w:color="auto" w:fill="auto"/>
          </w:tcPr>
          <w:p w14:paraId="0D93950D" w14:textId="77777777" w:rsidR="00E7091D" w:rsidRPr="004F2D3D" w:rsidRDefault="00E7091D" w:rsidP="00E7091D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C9C09A" w14:textId="5DD942C9" w:rsidR="00E7091D" w:rsidRPr="004F2D3D" w:rsidRDefault="00E7091D" w:rsidP="00E7091D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63EECC94" w14:textId="77777777" w:rsidR="00E7091D" w:rsidRPr="004F2D3D" w:rsidRDefault="00E7091D" w:rsidP="00E7091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B2B34B0" w14:textId="2B3BAB9D" w:rsidR="00E7091D" w:rsidRPr="004F2D3D" w:rsidRDefault="00E7091D" w:rsidP="00E7091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709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91257F" w14:textId="77777777" w:rsidR="00E7091D" w:rsidRPr="004F2D3D" w:rsidRDefault="00E7091D" w:rsidP="00E7091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2583FA6" w14:textId="77777777" w:rsidR="00E7091D" w:rsidRPr="004F2D3D" w:rsidRDefault="00E7091D" w:rsidP="00E7091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E7091D" w:rsidRPr="004F2D3D" w14:paraId="5B8E91FC" w14:textId="77777777" w:rsidTr="00B51534">
        <w:tc>
          <w:tcPr>
            <w:tcW w:w="2430" w:type="dxa"/>
            <w:shd w:val="clear" w:color="auto" w:fill="auto"/>
          </w:tcPr>
          <w:p w14:paraId="19FF8D60" w14:textId="77777777" w:rsidR="00E7091D" w:rsidRPr="004F2D3D" w:rsidRDefault="00E7091D" w:rsidP="00E7091D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7BDF562A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1F99599" w14:textId="77777777" w:rsidR="00E7091D" w:rsidRPr="004F2D3D" w:rsidRDefault="00E7091D" w:rsidP="00E7091D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EECF0AA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D97AAF" w14:textId="6C30B23A" w:rsidR="00E7091D" w:rsidRPr="004F2D3D" w:rsidRDefault="00E7091D" w:rsidP="00E7091D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4445A4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09C05" w14:textId="77777777" w:rsidR="00E7091D" w:rsidRPr="004F2D3D" w:rsidRDefault="00E7091D" w:rsidP="00E7091D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DDE2489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E2C88DD" w14:textId="4EB67E81" w:rsidR="00E7091D" w:rsidRPr="004F2D3D" w:rsidRDefault="00E7091D" w:rsidP="00E7091D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709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0D8B721C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9A55E56" w14:textId="77777777" w:rsidR="00E7091D" w:rsidRPr="004F2D3D" w:rsidRDefault="00E7091D" w:rsidP="00E7091D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820CBA2" w14:textId="77777777" w:rsidR="00E7091D" w:rsidRPr="004F2D3D" w:rsidRDefault="00E7091D" w:rsidP="00E7091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D30B6C8" w14:textId="51ACEE22" w:rsidR="00E7091D" w:rsidRPr="004F2D3D" w:rsidRDefault="00E7091D" w:rsidP="00E7091D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0E0E196" w14:textId="77777777" w:rsidR="00E7091D" w:rsidRPr="004F2D3D" w:rsidRDefault="00E7091D" w:rsidP="00E7091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E3B038C" w14:textId="070042D1" w:rsidR="00E7091D" w:rsidRPr="004F2D3D" w:rsidRDefault="00E7091D" w:rsidP="00E7091D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5903D358" w14:textId="77777777" w:rsidR="00E7091D" w:rsidRPr="004F2D3D" w:rsidRDefault="00E7091D" w:rsidP="00E7091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2CFCDBC" w14:textId="086BA765" w:rsidR="00E7091D" w:rsidRPr="004F2D3D" w:rsidRDefault="00BE343E" w:rsidP="00E7091D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791454F3" w14:textId="77777777" w:rsidR="00E7091D" w:rsidRPr="004F2D3D" w:rsidRDefault="00E7091D" w:rsidP="00E7091D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0BDC34" w14:textId="2DA3B6B3" w:rsidR="00E7091D" w:rsidRPr="004F2D3D" w:rsidRDefault="00E7091D" w:rsidP="00E7091D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949</w:t>
            </w:r>
          </w:p>
        </w:tc>
        <w:tc>
          <w:tcPr>
            <w:tcW w:w="72" w:type="dxa"/>
            <w:shd w:val="clear" w:color="auto" w:fill="auto"/>
          </w:tcPr>
          <w:p w14:paraId="0E0B6CEB" w14:textId="77777777" w:rsidR="00E7091D" w:rsidRPr="004F2D3D" w:rsidRDefault="00E7091D" w:rsidP="00E7091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75E256C" w14:textId="2B336BA5" w:rsidR="00E7091D" w:rsidRPr="004F2D3D" w:rsidRDefault="00E7091D" w:rsidP="00E7091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709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1CE86F7" w14:textId="77777777" w:rsidR="00E7091D" w:rsidRPr="004F2D3D" w:rsidRDefault="00E7091D" w:rsidP="00E7091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B1C6655" w14:textId="77777777" w:rsidR="00E7091D" w:rsidRPr="004F2D3D" w:rsidRDefault="00E7091D" w:rsidP="00E7091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30F7D" w:rsidRPr="004F2D3D" w14:paraId="3B65811A" w14:textId="77777777" w:rsidTr="00B51534">
        <w:tc>
          <w:tcPr>
            <w:tcW w:w="2430" w:type="dxa"/>
            <w:shd w:val="clear" w:color="auto" w:fill="auto"/>
          </w:tcPr>
          <w:p w14:paraId="078358DA" w14:textId="77777777" w:rsidR="00C30F7D" w:rsidRPr="004F2D3D" w:rsidRDefault="00C30F7D" w:rsidP="00C30F7D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54F450AD" w14:textId="77777777" w:rsidR="00C30F7D" w:rsidRPr="004F2D3D" w:rsidRDefault="00C30F7D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BC7E081" w14:textId="77777777" w:rsidR="00C30F7D" w:rsidRPr="004F2D3D" w:rsidRDefault="00C30F7D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FC7EAA" w14:textId="77777777" w:rsidR="00C30F7D" w:rsidRPr="004F2D3D" w:rsidRDefault="00C30F7D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943CBD" w14:textId="77777777" w:rsidR="00C30F7D" w:rsidRPr="004F2D3D" w:rsidRDefault="00C30F7D" w:rsidP="00C30F7D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EAF79B" w14:textId="77777777" w:rsidR="00C30F7D" w:rsidRPr="004F2D3D" w:rsidRDefault="00C30F7D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2999B9" w14:textId="77777777" w:rsidR="00C30F7D" w:rsidRPr="004F2D3D" w:rsidRDefault="00C30F7D" w:rsidP="00C30F7D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EFB32B0" w14:textId="77777777" w:rsidR="00C30F7D" w:rsidRPr="004F2D3D" w:rsidRDefault="00C30F7D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5D453AB" w14:textId="77777777" w:rsidR="00C30F7D" w:rsidRPr="004F2D3D" w:rsidRDefault="00C30F7D" w:rsidP="00C30F7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D9A96C5" w14:textId="77777777" w:rsidR="00C30F7D" w:rsidRPr="004F2D3D" w:rsidRDefault="00C30F7D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E96E0A1" w14:textId="77777777" w:rsidR="00C30F7D" w:rsidRPr="004F2D3D" w:rsidRDefault="00C30F7D" w:rsidP="00C30F7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D344AE4" w14:textId="77777777" w:rsidR="00C30F7D" w:rsidRPr="004F2D3D" w:rsidRDefault="00C30F7D" w:rsidP="00C30F7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9F4D4" w14:textId="797F6DC4" w:rsidR="00C30F7D" w:rsidRPr="004F2D3D" w:rsidRDefault="00E7091D" w:rsidP="00C30F7D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423,446</w:t>
            </w:r>
          </w:p>
        </w:tc>
        <w:tc>
          <w:tcPr>
            <w:tcW w:w="56" w:type="dxa"/>
            <w:shd w:val="clear" w:color="auto" w:fill="auto"/>
          </w:tcPr>
          <w:p w14:paraId="66A24759" w14:textId="77777777" w:rsidR="00C30F7D" w:rsidRPr="004F2D3D" w:rsidRDefault="00C30F7D" w:rsidP="00C30F7D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81578" w14:textId="722D33EC" w:rsidR="00C30F7D" w:rsidRPr="004F2D3D" w:rsidRDefault="00C30F7D" w:rsidP="00C30F7D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324,446</w:t>
            </w:r>
          </w:p>
        </w:tc>
        <w:tc>
          <w:tcPr>
            <w:tcW w:w="95" w:type="dxa"/>
            <w:shd w:val="clear" w:color="auto" w:fill="auto"/>
          </w:tcPr>
          <w:p w14:paraId="377C8B44" w14:textId="77777777" w:rsidR="00C30F7D" w:rsidRPr="004F2D3D" w:rsidRDefault="00C30F7D" w:rsidP="00C30F7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76E1E" w14:textId="183A73E0" w:rsidR="00C30F7D" w:rsidRPr="004F2D3D" w:rsidRDefault="00BE343E" w:rsidP="00C30F7D">
            <w:pPr>
              <w:tabs>
                <w:tab w:val="decimal" w:pos="98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430,070</w:t>
            </w:r>
          </w:p>
        </w:tc>
        <w:tc>
          <w:tcPr>
            <w:tcW w:w="90" w:type="dxa"/>
            <w:shd w:val="clear" w:color="auto" w:fill="auto"/>
          </w:tcPr>
          <w:p w14:paraId="12485A81" w14:textId="77777777" w:rsidR="00C30F7D" w:rsidRPr="004F2D3D" w:rsidRDefault="00C30F7D" w:rsidP="00C30F7D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4C606" w14:textId="568F14C5" w:rsidR="00C30F7D" w:rsidRPr="00967690" w:rsidRDefault="00C30F7D" w:rsidP="00C30F7D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330,398</w:t>
            </w:r>
          </w:p>
        </w:tc>
        <w:tc>
          <w:tcPr>
            <w:tcW w:w="72" w:type="dxa"/>
            <w:shd w:val="clear" w:color="auto" w:fill="auto"/>
          </w:tcPr>
          <w:p w14:paraId="23EDD91B" w14:textId="77777777" w:rsidR="00C30F7D" w:rsidRPr="004F2D3D" w:rsidRDefault="00C30F7D" w:rsidP="00C30F7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E9D46" w14:textId="5588157B" w:rsidR="00C30F7D" w:rsidRPr="004F2D3D" w:rsidRDefault="00E7091D" w:rsidP="00E7091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7091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D476AD" w14:textId="77777777" w:rsidR="00C30F7D" w:rsidRPr="004F2D3D" w:rsidRDefault="00C30F7D" w:rsidP="00C30F7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8239" w14:textId="77777777" w:rsidR="00C30F7D" w:rsidRPr="00436903" w:rsidRDefault="00C30F7D" w:rsidP="008C69F5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369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78E3B661" w14:textId="77777777" w:rsidR="0074609D" w:rsidRPr="00AD113D" w:rsidRDefault="0074609D" w:rsidP="00B005EB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702D048C" w14:textId="4489E359" w:rsidR="00B005EB" w:rsidRDefault="00B005EB" w:rsidP="00B005EB">
      <w:pPr>
        <w:ind w:left="45" w:hanging="18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1997A4EE" w14:textId="77777777" w:rsidR="0075724C" w:rsidRDefault="0075724C" w:rsidP="00715DD1">
      <w:pPr>
        <w:rPr>
          <w:rFonts w:ascii="Angsana New" w:hAnsi="Angsana New"/>
          <w:sz w:val="30"/>
          <w:szCs w:val="30"/>
        </w:rPr>
      </w:pPr>
    </w:p>
    <w:p w14:paraId="06A2D295" w14:textId="6FEAB110" w:rsidR="0075724C" w:rsidRPr="00704738" w:rsidRDefault="0075724C" w:rsidP="00704738">
      <w:pPr>
        <w:ind w:left="45" w:hanging="18"/>
        <w:rPr>
          <w:rFonts w:ascii="Angsana New" w:hAnsi="Angsana New"/>
          <w:sz w:val="30"/>
          <w:szCs w:val="30"/>
        </w:rPr>
        <w:sectPr w:rsidR="0075724C" w:rsidRPr="00704738" w:rsidSect="00383FA0">
          <w:headerReference w:type="default" r:id="rId11"/>
          <w:footerReference w:type="default" r:id="rId12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5CD4E5C6" w14:textId="77777777" w:rsidR="008A0C12" w:rsidRPr="00916005" w:rsidRDefault="008A0C12" w:rsidP="008A0C12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6E7FB26C" w14:textId="77777777" w:rsidR="008A0C12" w:rsidRDefault="008A0C12" w:rsidP="008A0C12">
      <w:pPr>
        <w:pStyle w:val="Bo-Blankline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A0C12" w:rsidRPr="00D041CF" w14:paraId="4B8BACCF" w14:textId="77777777" w:rsidTr="00B26B1F">
        <w:trPr>
          <w:tblHeader/>
        </w:trPr>
        <w:tc>
          <w:tcPr>
            <w:tcW w:w="3010" w:type="pct"/>
            <w:shd w:val="clear" w:color="auto" w:fill="auto"/>
          </w:tcPr>
          <w:p w14:paraId="33ECBCBD" w14:textId="77777777" w:rsidR="008A0C12" w:rsidRPr="00D041CF" w:rsidRDefault="008A0C12" w:rsidP="00B26B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1C1180E5" w14:textId="77777777" w:rsidR="008A0C12" w:rsidRPr="00D041CF" w:rsidRDefault="008A0C12" w:rsidP="00B26B1F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68A89AF" w14:textId="77777777" w:rsidR="008A0C12" w:rsidRDefault="008A0C12" w:rsidP="00B26B1F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BD0FD20" w14:textId="77777777" w:rsidR="008A0C12" w:rsidRPr="00D041CF" w:rsidRDefault="008A0C12" w:rsidP="00B26B1F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2A18" w:rsidRPr="00D041CF" w14:paraId="7FDBA06B" w14:textId="77777777" w:rsidTr="00B26B1F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48716886" w14:textId="23EE9F07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7" w:type="pct"/>
            <w:shd w:val="clear" w:color="auto" w:fill="auto"/>
          </w:tcPr>
          <w:p w14:paraId="41C3C907" w14:textId="77777777" w:rsidR="000A2A18" w:rsidRPr="007B3081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0F03DE0C" w14:textId="6C574CC3" w:rsidR="000A2A18" w:rsidRPr="00D041CF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226A374C" w14:textId="77777777" w:rsidR="000A2A18" w:rsidRPr="00D041CF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5FD81648" w14:textId="7171478E" w:rsidR="000A2A18" w:rsidRPr="00211AC9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A2A18" w:rsidRPr="00D041CF" w14:paraId="6B45E805" w14:textId="77777777" w:rsidTr="00B26B1F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27A62807" w14:textId="77777777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2C5A5176" w14:textId="77777777" w:rsidR="000A2A18" w:rsidRPr="00D041CF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1FF3E932" w14:textId="77777777" w:rsidR="000A2A18" w:rsidRPr="00D041CF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2A18" w:rsidRPr="00D041CF" w14:paraId="329A610A" w14:textId="77777777" w:rsidTr="00B26B1F">
        <w:tc>
          <w:tcPr>
            <w:tcW w:w="3010" w:type="pct"/>
            <w:shd w:val="clear" w:color="auto" w:fill="auto"/>
          </w:tcPr>
          <w:p w14:paraId="73E3053E" w14:textId="77777777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33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674D1E6C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9" w:type="pct"/>
            <w:shd w:val="clear" w:color="auto" w:fill="auto"/>
          </w:tcPr>
          <w:p w14:paraId="1494FBAA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28767D9" w14:textId="77777777" w:rsidR="000A2A18" w:rsidRPr="00D041CF" w:rsidRDefault="000A2A18" w:rsidP="000A2A18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0FA7C76D" w14:textId="77777777" w:rsidR="000A2A18" w:rsidRPr="00D041CF" w:rsidRDefault="000A2A18" w:rsidP="000A2A18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A18" w:rsidRPr="00D041CF" w14:paraId="001988D4" w14:textId="77777777" w:rsidTr="00B26B1F">
        <w:tc>
          <w:tcPr>
            <w:tcW w:w="3010" w:type="pct"/>
            <w:shd w:val="clear" w:color="auto" w:fill="auto"/>
          </w:tcPr>
          <w:p w14:paraId="67897833" w14:textId="77777777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  <w:shd w:val="clear" w:color="auto" w:fill="auto"/>
          </w:tcPr>
          <w:p w14:paraId="1FD525E1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F1AEB0D" w14:textId="777B50CD" w:rsidR="000A2A18" w:rsidRPr="008D1604" w:rsidRDefault="000A2A18" w:rsidP="000A2A18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249,894</w:t>
            </w:r>
          </w:p>
        </w:tc>
        <w:tc>
          <w:tcPr>
            <w:tcW w:w="148" w:type="pct"/>
            <w:shd w:val="clear" w:color="auto" w:fill="auto"/>
          </w:tcPr>
          <w:p w14:paraId="56B8220B" w14:textId="77777777" w:rsidR="000A2A18" w:rsidRPr="008D1604" w:rsidRDefault="000A2A18" w:rsidP="000A2A18">
            <w:pPr>
              <w:pStyle w:val="1-Number"/>
              <w:tabs>
                <w:tab w:val="decimal" w:pos="877"/>
              </w:tabs>
              <w:spacing w:line="340" w:lineRule="exact"/>
              <w:ind w:left="-10" w:right="0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70FEF568" w14:textId="77777777" w:rsidR="000A2A18" w:rsidRPr="008D1604" w:rsidRDefault="000A2A18" w:rsidP="000A2A18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1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A2A18" w:rsidRPr="008D1604" w14:paraId="74064178" w14:textId="77777777" w:rsidTr="00B26B1F">
        <w:tc>
          <w:tcPr>
            <w:tcW w:w="3010" w:type="pct"/>
            <w:shd w:val="clear" w:color="auto" w:fill="auto"/>
          </w:tcPr>
          <w:p w14:paraId="6E1F4604" w14:textId="47E92174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265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715D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715D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40CDF91F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38DAE2DE" w14:textId="53508D36" w:rsidR="000A2A18" w:rsidRPr="007B0F82" w:rsidRDefault="007B0F82" w:rsidP="000A2A18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729</w:t>
            </w:r>
          </w:p>
        </w:tc>
        <w:tc>
          <w:tcPr>
            <w:tcW w:w="148" w:type="pct"/>
            <w:shd w:val="clear" w:color="auto" w:fill="auto"/>
          </w:tcPr>
          <w:p w14:paraId="403E38DD" w14:textId="77777777" w:rsidR="000A2A18" w:rsidRPr="00D041CF" w:rsidRDefault="000A2A18" w:rsidP="000A2A1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06" w:type="pct"/>
            <w:shd w:val="clear" w:color="auto" w:fill="auto"/>
          </w:tcPr>
          <w:p w14:paraId="2E184470" w14:textId="77777777" w:rsidR="000A2A18" w:rsidRPr="00FD1103" w:rsidRDefault="000A2A18" w:rsidP="000A2A18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2A18" w:rsidRPr="00D041CF" w14:paraId="1BBC1766" w14:textId="77777777" w:rsidTr="00B26B1F">
        <w:tc>
          <w:tcPr>
            <w:tcW w:w="3010" w:type="pct"/>
            <w:shd w:val="clear" w:color="auto" w:fill="auto"/>
          </w:tcPr>
          <w:p w14:paraId="2F0A8F0F" w14:textId="31C0CDF8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7" w:type="pct"/>
            <w:shd w:val="clear" w:color="auto" w:fill="auto"/>
          </w:tcPr>
          <w:p w14:paraId="431EECAB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A3B22" w14:textId="0604ECAB" w:rsidR="000A2A18" w:rsidRPr="000D6A13" w:rsidRDefault="007B0F82" w:rsidP="000A2A18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250,623</w:t>
            </w:r>
          </w:p>
        </w:tc>
        <w:tc>
          <w:tcPr>
            <w:tcW w:w="148" w:type="pct"/>
            <w:shd w:val="clear" w:color="auto" w:fill="auto"/>
          </w:tcPr>
          <w:p w14:paraId="4A6B471D" w14:textId="77777777" w:rsidR="000A2A18" w:rsidRPr="008D1604" w:rsidRDefault="000A2A18" w:rsidP="000A2A18">
            <w:pPr>
              <w:pStyle w:val="1-Number"/>
              <w:tabs>
                <w:tab w:val="decimal" w:pos="877"/>
              </w:tabs>
              <w:ind w:left="-43"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4137B" w14:textId="77777777" w:rsidR="000A2A18" w:rsidRPr="00FD1103" w:rsidRDefault="000A2A18" w:rsidP="00FD1103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1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9DA62FF" w14:textId="77777777" w:rsidR="008A0C12" w:rsidRPr="00934E7C" w:rsidRDefault="008A0C12" w:rsidP="008A0C12">
      <w:pPr>
        <w:tabs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6027087" w14:textId="59290F0B" w:rsidR="00F74AF1" w:rsidRDefault="008A0C12" w:rsidP="00F74AF1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bookmarkStart w:id="1" w:name="_Hlk126672031"/>
      <w:r w:rsidRPr="00F965C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 </w:t>
      </w:r>
      <w:r w:rsidRPr="00F965C5">
        <w:rPr>
          <w:rFonts w:asciiTheme="majorBidi" w:hAnsi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2565 </w:t>
      </w:r>
      <w:r w:rsidRPr="00F965C5">
        <w:rPr>
          <w:rFonts w:asciiTheme="majorBidi" w:hAnsiTheme="majorBidi"/>
          <w:sz w:val="30"/>
          <w:szCs w:val="30"/>
          <w:cs/>
        </w:rPr>
        <w:t>บริษัทได้เข้าทำบันทึกข้อตกลงกับบริษัท ผลิตไฟฟ้า จำกัด (มหาชน) (“</w:t>
      </w:r>
      <w:r w:rsidRPr="00F965C5">
        <w:rPr>
          <w:rFonts w:asciiTheme="majorBidi" w:hAnsiTheme="majorBidi" w:cstheme="majorBidi"/>
          <w:sz w:val="30"/>
          <w:szCs w:val="30"/>
        </w:rPr>
        <w:t xml:space="preserve">EGCO”) </w:t>
      </w:r>
      <w:r w:rsidRPr="00F965C5">
        <w:rPr>
          <w:rFonts w:asciiTheme="majorBidi" w:hAnsiTheme="majorBidi"/>
          <w:sz w:val="30"/>
          <w:szCs w:val="30"/>
          <w:cs/>
        </w:rPr>
        <w:t>ซึ่งเป็นนิติบุคคลที่จัดตั้งขึ้นในประเทศไทย เพื่อร่วมลงทุนในบริษัท อี แอนด์ ที พลังงานหมุนเวียน จำกัด ซึ่งเป็นการร่วมค้าที่จัดตั้งขึ้นใหม่ในประเทศไทย และมีวัตถุประสงค์เพื่อผลิตและจำหน่ายพลังงานไฟฟ้า โดยบริษัทและ</w:t>
      </w:r>
      <w:r w:rsidRPr="00F965C5">
        <w:rPr>
          <w:rFonts w:asciiTheme="majorBidi" w:hAnsiTheme="majorBidi" w:cstheme="majorBidi"/>
          <w:sz w:val="30"/>
          <w:szCs w:val="30"/>
        </w:rPr>
        <w:t>EGCO</w:t>
      </w:r>
      <w:r w:rsidRPr="00F965C5">
        <w:rPr>
          <w:rFonts w:asciiTheme="majorBidi" w:hAnsiTheme="majorBidi"/>
          <w:sz w:val="30"/>
          <w:szCs w:val="30"/>
          <w:cs/>
        </w:rPr>
        <w:t xml:space="preserve">เข้าลงทุนในการร่วมค้า ร้อยละ </w:t>
      </w:r>
      <w:r>
        <w:rPr>
          <w:rFonts w:asciiTheme="majorBidi" w:hAnsiTheme="majorBidi"/>
          <w:sz w:val="30"/>
          <w:szCs w:val="30"/>
        </w:rPr>
        <w:t>49.99</w:t>
      </w:r>
      <w:r w:rsidRPr="00F965C5">
        <w:rPr>
          <w:rFonts w:asciiTheme="majorBidi" w:hAnsiTheme="majorBidi"/>
          <w:sz w:val="30"/>
          <w:szCs w:val="30"/>
          <w:cs/>
        </w:rPr>
        <w:t xml:space="preserve"> ในสัดส่</w:t>
      </w:r>
      <w:bookmarkStart w:id="2" w:name="_GoBack"/>
      <w:bookmarkEnd w:id="2"/>
      <w:r w:rsidRPr="00F965C5">
        <w:rPr>
          <w:rFonts w:asciiTheme="majorBidi" w:hAnsiTheme="majorBidi"/>
          <w:sz w:val="30"/>
          <w:szCs w:val="30"/>
          <w:cs/>
        </w:rPr>
        <w:t xml:space="preserve">วนที่เท่ากัน </w:t>
      </w:r>
      <w:r w:rsidR="00F74AF1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F965C5">
        <w:rPr>
          <w:rFonts w:asciiTheme="majorBidi" w:hAnsiTheme="majorBidi"/>
          <w:sz w:val="30"/>
          <w:szCs w:val="30"/>
          <w:cs/>
        </w:rPr>
        <w:t>ได้จ่ายชำระเงินทุนจัดตั้งบริษัทงวดแรกในอัตราร้อยละ</w:t>
      </w:r>
    </w:p>
    <w:p w14:paraId="6A149A4A" w14:textId="59A40EFA" w:rsidR="008A0C12" w:rsidRPr="00633A7A" w:rsidRDefault="008A0C12" w:rsidP="00F74AF1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US"/>
        </w:rPr>
        <w:sectPr w:rsidR="008A0C12" w:rsidRPr="00633A7A" w:rsidSect="00FB5CFD">
          <w:pgSz w:w="11909" w:h="16834" w:code="9"/>
          <w:pgMar w:top="691" w:right="1152" w:bottom="720" w:left="1152" w:header="720" w:footer="720" w:gutter="0"/>
          <w:paperSrc w:first="15" w:other="15"/>
          <w:pgNumType w:start="26"/>
          <w:cols w:space="737"/>
          <w:docGrid w:linePitch="299"/>
        </w:sectPr>
      </w:pPr>
      <w:r>
        <w:rPr>
          <w:rFonts w:asciiTheme="majorBidi" w:hAnsiTheme="majorBidi"/>
          <w:sz w:val="30"/>
          <w:szCs w:val="30"/>
        </w:rPr>
        <w:t>25</w:t>
      </w:r>
      <w:r w:rsidR="00F74AF1">
        <w:rPr>
          <w:rFonts w:asciiTheme="majorBidi" w:hAnsiTheme="majorBidi"/>
          <w:sz w:val="30"/>
          <w:szCs w:val="30"/>
        </w:rPr>
        <w:t xml:space="preserve"> </w:t>
      </w:r>
      <w:r w:rsidRPr="00F965C5">
        <w:rPr>
          <w:rFonts w:asciiTheme="majorBidi" w:hAnsiTheme="majorBidi"/>
          <w:sz w:val="30"/>
          <w:szCs w:val="30"/>
          <w:cs/>
        </w:rPr>
        <w:t>ของทุน</w:t>
      </w:r>
      <w:r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F965C5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="00334416">
        <w:rPr>
          <w:rFonts w:asciiTheme="majorBidi" w:hAnsiTheme="majorBidi"/>
          <w:sz w:val="30"/>
          <w:szCs w:val="30"/>
        </w:rPr>
        <w:t>500</w:t>
      </w:r>
      <w:r w:rsidRPr="00F965C5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bookmarkEnd w:id="1"/>
    <w:p w14:paraId="550B4A60" w14:textId="1B466C12" w:rsidR="00934E7C" w:rsidRDefault="00934E7C" w:rsidP="00934E7C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34E7C">
        <w:rPr>
          <w:rFonts w:ascii="Angsana New" w:hAnsi="Angsana New"/>
          <w:sz w:val="30"/>
          <w:szCs w:val="30"/>
          <w:cs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>การร่วมค้า</w:t>
      </w:r>
      <w:r w:rsidRPr="00934E7C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934E7C">
        <w:rPr>
          <w:rFonts w:ascii="Angsana New" w:hAnsi="Angsana New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2566</w:t>
      </w:r>
      <w:r w:rsidRPr="00934E7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 w:rsidRPr="00934E7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934E7C">
        <w:rPr>
          <w:rFonts w:ascii="Angsana New" w:hAnsi="Angsana New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934E7C">
        <w:rPr>
          <w:rFonts w:ascii="Angsana New" w:hAnsi="Angsana New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2566</w:t>
      </w:r>
      <w:r w:rsidRPr="00934E7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2565</w:t>
      </w:r>
      <w:r w:rsidRPr="00934E7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D312948" w14:textId="77777777" w:rsidR="00934E7C" w:rsidRPr="00A05071" w:rsidRDefault="00934E7C" w:rsidP="00934E7C">
      <w:pPr>
        <w:pStyle w:val="Bo-Blankline"/>
        <w:rPr>
          <w:lang w:val="en-US"/>
        </w:rPr>
      </w:pP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934E7C" w:rsidRPr="004F2D3D" w14:paraId="12148DE6" w14:textId="77777777" w:rsidTr="00B26B1F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520971EB" w14:textId="77777777" w:rsidR="00934E7C" w:rsidRPr="004F2D3D" w:rsidRDefault="00934E7C" w:rsidP="00B26B1F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F641824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DFEF9C4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9C0A221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7E18A23A" w14:textId="77777777" w:rsidR="00934E7C" w:rsidRPr="004F2D3D" w:rsidRDefault="00934E7C" w:rsidP="00B26B1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34E7C" w:rsidRPr="004F2D3D" w14:paraId="20F657FE" w14:textId="77777777" w:rsidTr="00B26B1F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99469BA" w14:textId="77777777" w:rsidR="00934E7C" w:rsidRPr="004F2D3D" w:rsidRDefault="00934E7C" w:rsidP="00B26B1F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DA8CEC1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0106ED9" w14:textId="77777777" w:rsidR="00934E7C" w:rsidRPr="004F2D3D" w:rsidRDefault="00934E7C" w:rsidP="00B26B1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31793F2B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13792147" w14:textId="0555AA1A" w:rsidR="00934E7C" w:rsidRPr="004F2D3D" w:rsidRDefault="00934E7C" w:rsidP="00B26B1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8FE4D4D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EE858C4" w14:textId="31C2481F" w:rsidR="00934E7C" w:rsidRPr="004F2D3D" w:rsidRDefault="00934E7C" w:rsidP="00B26B1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2A23037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320A617" w14:textId="1887EE01" w:rsidR="00934E7C" w:rsidRPr="004F2D3D" w:rsidRDefault="00934E7C" w:rsidP="00B26B1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690A0CA" w14:textId="77777777" w:rsidR="00934E7C" w:rsidRPr="004F2D3D" w:rsidRDefault="00934E7C" w:rsidP="00B26B1F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15753675" w14:textId="2D3655D7" w:rsidR="00934E7C" w:rsidRPr="004F2D3D" w:rsidRDefault="00934E7C" w:rsidP="00B26B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CB6EE82" w14:textId="77777777" w:rsidR="00934E7C" w:rsidRPr="004F2D3D" w:rsidRDefault="00934E7C" w:rsidP="00B26B1F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20E8E06C" w14:textId="0C528EE4" w:rsidR="00934E7C" w:rsidRPr="00E6799B" w:rsidRDefault="00934E7C" w:rsidP="00B26B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</w:t>
            </w:r>
          </w:p>
        </w:tc>
      </w:tr>
      <w:tr w:rsidR="00334416" w:rsidRPr="004F2D3D" w14:paraId="54DF1057" w14:textId="77777777" w:rsidTr="00984FE5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D254BCD" w14:textId="77777777" w:rsidR="00334416" w:rsidRPr="004F2D3D" w:rsidRDefault="00334416" w:rsidP="00334416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AD9FBB9" w14:textId="77777777" w:rsidR="00334416" w:rsidRPr="004F2D3D" w:rsidRDefault="00334416" w:rsidP="0033441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79AB29D" w14:textId="77777777" w:rsidR="00334416" w:rsidRPr="004F2D3D" w:rsidRDefault="00334416" w:rsidP="0033441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C2F2AB" w14:textId="77777777" w:rsidR="00334416" w:rsidRPr="004F2D3D" w:rsidRDefault="00334416" w:rsidP="0033441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5E48ED1" w14:textId="4476E5C6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5C47DC23" w14:textId="77777777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4BD5206D" w14:textId="2059C7C8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4A49DD26" w14:textId="77777777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shd w:val="clear" w:color="auto" w:fill="auto"/>
          </w:tcPr>
          <w:p w14:paraId="0EB5D5B2" w14:textId="2F51F7E2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70D3CDCD" w14:textId="77777777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088B1DE6" w14:textId="769F63BA" w:rsidR="00334416" w:rsidRPr="004F2D3D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5C06ADBC" w14:textId="77777777" w:rsidR="00334416" w:rsidRPr="004F2D3D" w:rsidRDefault="00334416" w:rsidP="0033441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0743F372" w14:textId="3CF48ADF" w:rsidR="00334416" w:rsidRPr="004F2D3D" w:rsidRDefault="00657F29" w:rsidP="00334416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งวดสามเดือนสิ้นสุดวันที่</w:t>
            </w:r>
          </w:p>
        </w:tc>
      </w:tr>
      <w:tr w:rsidR="00657F29" w:rsidRPr="004F2D3D" w14:paraId="005E98B4" w14:textId="77777777" w:rsidTr="00B26B1F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259A6D10" w14:textId="77777777" w:rsidR="00657F29" w:rsidRPr="004F2D3D" w:rsidRDefault="00657F29" w:rsidP="00657F29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056C4B9" w14:textId="77777777" w:rsidR="00657F29" w:rsidRPr="004F2D3D" w:rsidRDefault="00657F29" w:rsidP="00657F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BC5B2BE" w14:textId="77777777" w:rsidR="00657F29" w:rsidRPr="004F2D3D" w:rsidRDefault="00657F29" w:rsidP="00657F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66EC14" w14:textId="77777777" w:rsidR="00657F29" w:rsidRPr="004F2D3D" w:rsidRDefault="00657F29" w:rsidP="00657F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7B98EE" w14:textId="43772364" w:rsidR="00657F29" w:rsidRPr="004F2D3D" w:rsidRDefault="00657F29" w:rsidP="00657F2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5A697E3" w14:textId="77777777" w:rsidR="00657F29" w:rsidRPr="004F2D3D" w:rsidRDefault="00657F29" w:rsidP="00657F2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1DA67F" w14:textId="4C958FCA" w:rsidR="00657F29" w:rsidRPr="004F2D3D" w:rsidRDefault="00657F29" w:rsidP="00657F29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33893778" w14:textId="77777777" w:rsidR="00657F29" w:rsidRPr="004F2D3D" w:rsidRDefault="00657F29" w:rsidP="00657F2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221CE90" w14:textId="20BA17C5" w:rsidR="00657F29" w:rsidRPr="004F2D3D" w:rsidRDefault="00657F29" w:rsidP="00657F2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72" w:type="dxa"/>
            <w:shd w:val="clear" w:color="auto" w:fill="auto"/>
          </w:tcPr>
          <w:p w14:paraId="55FE273A" w14:textId="77777777" w:rsidR="00657F29" w:rsidRPr="004F2D3D" w:rsidRDefault="00657F29" w:rsidP="00657F2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233CFC3" w14:textId="1E2E9CD0" w:rsidR="00657F29" w:rsidRPr="004F2D3D" w:rsidRDefault="00657F29" w:rsidP="00657F29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68B630B2" w14:textId="77777777" w:rsidR="00657F29" w:rsidRPr="004F2D3D" w:rsidRDefault="00657F29" w:rsidP="00657F2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771A18" w14:textId="7D428C89" w:rsidR="00657F29" w:rsidRPr="004F2D3D" w:rsidRDefault="00657F29" w:rsidP="00657F2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56" w:type="dxa"/>
            <w:shd w:val="clear" w:color="auto" w:fill="auto"/>
          </w:tcPr>
          <w:p w14:paraId="6430E71A" w14:textId="77777777" w:rsidR="00657F29" w:rsidRPr="004F2D3D" w:rsidRDefault="00657F29" w:rsidP="00657F2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31ECF39" w14:textId="7D164DB7" w:rsidR="00657F29" w:rsidRPr="004F2D3D" w:rsidRDefault="00657F29" w:rsidP="00657F29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1000A470" w14:textId="77777777" w:rsidR="00657F29" w:rsidRPr="004F2D3D" w:rsidRDefault="00657F29" w:rsidP="00657F2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3B1114B" w14:textId="5BB05FB0" w:rsidR="00657F29" w:rsidRPr="004F2D3D" w:rsidRDefault="00657F29" w:rsidP="00657F2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AF10AFE" w14:textId="77777777" w:rsidR="00657F29" w:rsidRPr="004F2D3D" w:rsidRDefault="00657F29" w:rsidP="00657F2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3F7436" w14:textId="1853C6AB" w:rsidR="00657F29" w:rsidRPr="008C7BBB" w:rsidRDefault="00657F29" w:rsidP="00657F29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395A0F76" w14:textId="77777777" w:rsidR="00657F29" w:rsidRPr="004F2D3D" w:rsidRDefault="00657F29" w:rsidP="00657F2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F100585" w14:textId="60F95EE4" w:rsidR="00657F29" w:rsidRPr="004F2D3D" w:rsidRDefault="00657F29" w:rsidP="00657F2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63" w:type="dxa"/>
            <w:shd w:val="clear" w:color="auto" w:fill="auto"/>
          </w:tcPr>
          <w:p w14:paraId="34B0AF7C" w14:textId="77777777" w:rsidR="00657F29" w:rsidRPr="004F2D3D" w:rsidRDefault="00657F29" w:rsidP="00657F2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48FEA9" w14:textId="59BA49B0" w:rsidR="00657F29" w:rsidRPr="004F2D3D" w:rsidRDefault="00657F29" w:rsidP="00657F29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</w:tr>
      <w:tr w:rsidR="00657F29" w:rsidRPr="004F2D3D" w14:paraId="64C854BE" w14:textId="77777777" w:rsidTr="00B26B1F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58D35FCB" w14:textId="77777777" w:rsidR="00657F29" w:rsidRPr="004F2D3D" w:rsidRDefault="00657F29" w:rsidP="00657F29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00ED147" w14:textId="77777777" w:rsidR="00657F29" w:rsidRPr="004F2D3D" w:rsidRDefault="00657F29" w:rsidP="00657F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37F652A" w14:textId="77777777" w:rsidR="00657F29" w:rsidRPr="004F2D3D" w:rsidRDefault="00657F29" w:rsidP="00657F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8C3F8" w14:textId="77777777" w:rsidR="00657F29" w:rsidRPr="004F2D3D" w:rsidRDefault="00657F29" w:rsidP="00657F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62AE0C" w14:textId="32BC1507" w:rsidR="00657F29" w:rsidRPr="004F2D3D" w:rsidRDefault="00657F29" w:rsidP="00657F29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DBC01F6" w14:textId="77777777" w:rsidR="00657F29" w:rsidRPr="004F2D3D" w:rsidRDefault="00657F29" w:rsidP="00657F29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A42118" w14:textId="747F6D87" w:rsidR="00657F29" w:rsidRPr="004F2D3D" w:rsidRDefault="00657F29" w:rsidP="00657F29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739670AE" w14:textId="77777777" w:rsidR="00657F29" w:rsidRPr="004F2D3D" w:rsidRDefault="00657F29" w:rsidP="00657F29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6DB0AE" w14:textId="5799D8E4" w:rsidR="00657F29" w:rsidRPr="004F2D3D" w:rsidRDefault="00657F29" w:rsidP="00657F29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241FEB97" w14:textId="77777777" w:rsidR="00657F29" w:rsidRPr="004F2D3D" w:rsidRDefault="00657F29" w:rsidP="00657F29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79DB461" w14:textId="44227E9E" w:rsidR="00657F29" w:rsidRPr="004F2D3D" w:rsidRDefault="00657F29" w:rsidP="00657F29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781DD3BD" w14:textId="77777777" w:rsidR="00657F29" w:rsidRPr="004F2D3D" w:rsidRDefault="00657F29" w:rsidP="00657F29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B50E615" w14:textId="7A603A6D" w:rsidR="00657F29" w:rsidRPr="004F2D3D" w:rsidRDefault="00657F29" w:rsidP="00657F29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56" w:type="dxa"/>
            <w:shd w:val="clear" w:color="auto" w:fill="auto"/>
          </w:tcPr>
          <w:p w14:paraId="5997872C" w14:textId="77777777" w:rsidR="00657F29" w:rsidRPr="004F2D3D" w:rsidRDefault="00657F29" w:rsidP="00657F29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5299122" w14:textId="58AE6F4B" w:rsidR="00657F29" w:rsidRPr="004F2D3D" w:rsidRDefault="00657F29" w:rsidP="00657F29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95" w:type="dxa"/>
            <w:shd w:val="clear" w:color="auto" w:fill="auto"/>
          </w:tcPr>
          <w:p w14:paraId="46B17947" w14:textId="77777777" w:rsidR="00657F29" w:rsidRPr="004F2D3D" w:rsidRDefault="00657F29" w:rsidP="00657F29">
            <w:pPr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1866DEA" w14:textId="36F0684A" w:rsidR="00657F29" w:rsidRPr="004F2D3D" w:rsidRDefault="00657F29" w:rsidP="00657F29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D336AAC" w14:textId="77777777" w:rsidR="00657F29" w:rsidRPr="004F2D3D" w:rsidRDefault="00657F29" w:rsidP="00657F29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9018F4" w14:textId="3FDDA2C5" w:rsidR="00657F29" w:rsidRPr="004F2D3D" w:rsidRDefault="00657F29" w:rsidP="00657F29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72" w:type="dxa"/>
            <w:shd w:val="clear" w:color="auto" w:fill="auto"/>
          </w:tcPr>
          <w:p w14:paraId="4B1A4BFD" w14:textId="77777777" w:rsidR="00657F29" w:rsidRPr="004F2D3D" w:rsidRDefault="00657F29" w:rsidP="00657F29">
            <w:pPr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E212C9" w14:textId="34BA28C6" w:rsidR="00657F29" w:rsidRPr="004F2D3D" w:rsidRDefault="00657F29" w:rsidP="00657F29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63" w:type="dxa"/>
            <w:shd w:val="clear" w:color="auto" w:fill="auto"/>
          </w:tcPr>
          <w:p w14:paraId="5DF775BF" w14:textId="77777777" w:rsidR="00657F29" w:rsidRPr="004F2D3D" w:rsidRDefault="00657F29" w:rsidP="00657F29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6CFA39" w14:textId="64BAF929" w:rsidR="00657F29" w:rsidRPr="004F2D3D" w:rsidRDefault="00657F29" w:rsidP="00657F29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</w:tr>
      <w:tr w:rsidR="00934E7C" w:rsidRPr="004F2D3D" w14:paraId="5BBA8B08" w14:textId="77777777" w:rsidTr="00B26B1F">
        <w:trPr>
          <w:trHeight w:val="135"/>
          <w:tblHeader/>
        </w:trPr>
        <w:tc>
          <w:tcPr>
            <w:tcW w:w="2070" w:type="dxa"/>
            <w:shd w:val="clear" w:color="auto" w:fill="auto"/>
            <w:vAlign w:val="bottom"/>
          </w:tcPr>
          <w:p w14:paraId="4814D5E1" w14:textId="77777777" w:rsidR="00934E7C" w:rsidRPr="004F2D3D" w:rsidRDefault="00934E7C" w:rsidP="00B26B1F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25E042F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BD3796F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E6628E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35FA326" w14:textId="77777777" w:rsidR="00934E7C" w:rsidRPr="004F2D3D" w:rsidRDefault="00934E7C" w:rsidP="00B26B1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702C02C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4F9329E1" w14:textId="77777777" w:rsidR="00934E7C" w:rsidRPr="004F2D3D" w:rsidRDefault="00934E7C" w:rsidP="00B26B1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934E7C" w:rsidRPr="004F2D3D" w14:paraId="416CD3EE" w14:textId="77777777" w:rsidTr="00B26B1F">
        <w:tc>
          <w:tcPr>
            <w:tcW w:w="2070" w:type="dxa"/>
            <w:shd w:val="clear" w:color="auto" w:fill="auto"/>
            <w:vAlign w:val="bottom"/>
          </w:tcPr>
          <w:p w14:paraId="1E749A22" w14:textId="77777777" w:rsidR="00934E7C" w:rsidRPr="004F2D3D" w:rsidRDefault="00934E7C" w:rsidP="00B26B1F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  <w:shd w:val="clear" w:color="auto" w:fill="auto"/>
          </w:tcPr>
          <w:p w14:paraId="7A49D73A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DD2B3D8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4A5557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B8A56D" w14:textId="77777777" w:rsidR="00934E7C" w:rsidRPr="004F2D3D" w:rsidRDefault="00934E7C" w:rsidP="00B26B1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AF10A0" w14:textId="77777777" w:rsidR="00934E7C" w:rsidRPr="004F2D3D" w:rsidRDefault="00934E7C" w:rsidP="00B26B1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1DB5A5" w14:textId="77777777" w:rsidR="00934E7C" w:rsidRPr="004F2D3D" w:rsidRDefault="00934E7C" w:rsidP="00B26B1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CCE6DE2" w14:textId="77777777" w:rsidR="00934E7C" w:rsidRPr="004F2D3D" w:rsidRDefault="00934E7C" w:rsidP="00B26B1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65A4301" w14:textId="77777777" w:rsidR="00934E7C" w:rsidRPr="004F2D3D" w:rsidRDefault="00934E7C" w:rsidP="00B26B1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FC95747" w14:textId="77777777" w:rsidR="00934E7C" w:rsidRPr="004F2D3D" w:rsidRDefault="00934E7C" w:rsidP="00B26B1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A26176F" w14:textId="77777777" w:rsidR="00934E7C" w:rsidRPr="004F2D3D" w:rsidRDefault="00934E7C" w:rsidP="00B26B1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25DD299" w14:textId="77777777" w:rsidR="00934E7C" w:rsidRPr="004F2D3D" w:rsidRDefault="00934E7C" w:rsidP="00B26B1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464DFD2" w14:textId="77777777" w:rsidR="00934E7C" w:rsidRPr="004F2D3D" w:rsidRDefault="00934E7C" w:rsidP="00B26B1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CEB4386" w14:textId="77777777" w:rsidR="00934E7C" w:rsidRPr="004F2D3D" w:rsidRDefault="00934E7C" w:rsidP="00B26B1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8A230E" w14:textId="77777777" w:rsidR="00934E7C" w:rsidRPr="004F2D3D" w:rsidRDefault="00934E7C" w:rsidP="00B26B1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66F8C7B" w14:textId="77777777" w:rsidR="00934E7C" w:rsidRPr="004F2D3D" w:rsidRDefault="00934E7C" w:rsidP="00B26B1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06D0D98" w14:textId="77777777" w:rsidR="00934E7C" w:rsidRPr="004F2D3D" w:rsidRDefault="00934E7C" w:rsidP="00B26B1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AF61ED" w14:textId="77777777" w:rsidR="00934E7C" w:rsidRPr="004F2D3D" w:rsidRDefault="00934E7C" w:rsidP="00B26B1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4C958B" w14:textId="77777777" w:rsidR="00934E7C" w:rsidRPr="004F2D3D" w:rsidRDefault="00934E7C" w:rsidP="00B26B1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E11C42C" w14:textId="77777777" w:rsidR="00934E7C" w:rsidRPr="004F2D3D" w:rsidRDefault="00934E7C" w:rsidP="00B26B1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9F9B2F" w14:textId="77777777" w:rsidR="00934E7C" w:rsidRPr="004F2D3D" w:rsidRDefault="00934E7C" w:rsidP="00B26B1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81133B0" w14:textId="77777777" w:rsidR="00934E7C" w:rsidRPr="004F2D3D" w:rsidRDefault="00934E7C" w:rsidP="00B26B1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6F8CA11" w14:textId="77777777" w:rsidR="00934E7C" w:rsidRPr="004F2D3D" w:rsidRDefault="00934E7C" w:rsidP="00B26B1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34E7C" w:rsidRPr="004F2D3D" w14:paraId="54CA0DBE" w14:textId="77777777" w:rsidTr="00B26B1F">
        <w:tc>
          <w:tcPr>
            <w:tcW w:w="2070" w:type="dxa"/>
            <w:shd w:val="clear" w:color="auto" w:fill="auto"/>
          </w:tcPr>
          <w:p w14:paraId="070B1EB7" w14:textId="77777777" w:rsidR="00934E7C" w:rsidRPr="004F2D3D" w:rsidRDefault="00934E7C" w:rsidP="00934E7C">
            <w:pPr>
              <w:tabs>
                <w:tab w:val="left" w:pos="18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  <w:shd w:val="clear" w:color="auto" w:fill="auto"/>
          </w:tcPr>
          <w:p w14:paraId="50A6105F" w14:textId="77777777" w:rsidR="00934E7C" w:rsidRPr="002B7B73" w:rsidRDefault="00934E7C" w:rsidP="00934E7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DCEE7B4" w14:textId="77777777" w:rsidR="00934E7C" w:rsidRPr="002B7B73" w:rsidRDefault="00934E7C" w:rsidP="00934E7C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90" w:type="dxa"/>
            <w:shd w:val="clear" w:color="auto" w:fill="auto"/>
          </w:tcPr>
          <w:p w14:paraId="559B9A0A" w14:textId="77777777" w:rsidR="00934E7C" w:rsidRPr="004F2D3D" w:rsidRDefault="00934E7C" w:rsidP="00934E7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714D92" w14:textId="2AD2EB7B" w:rsidR="00934E7C" w:rsidRPr="004F2D3D" w:rsidRDefault="00A731FF" w:rsidP="00120A48">
            <w:pPr>
              <w:tabs>
                <w:tab w:val="decimal" w:pos="445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90" w:type="dxa"/>
            <w:shd w:val="clear" w:color="auto" w:fill="auto"/>
          </w:tcPr>
          <w:p w14:paraId="0EB9AF03" w14:textId="77777777" w:rsidR="00934E7C" w:rsidRPr="004F2D3D" w:rsidRDefault="00934E7C" w:rsidP="00934E7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7BB8D2" w14:textId="2D5CDBFD" w:rsidR="00934E7C" w:rsidRPr="004F2D3D" w:rsidRDefault="00934E7C" w:rsidP="00120A48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81" w:type="dxa"/>
            <w:shd w:val="clear" w:color="auto" w:fill="auto"/>
          </w:tcPr>
          <w:p w14:paraId="196E02A5" w14:textId="77777777" w:rsidR="00934E7C" w:rsidRPr="004F2D3D" w:rsidRDefault="00934E7C" w:rsidP="00934E7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C6829D1" w14:textId="0ADC7E8A" w:rsidR="00934E7C" w:rsidRPr="004F2D3D" w:rsidRDefault="00A731FF" w:rsidP="00934E7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72" w:type="dxa"/>
            <w:shd w:val="clear" w:color="auto" w:fill="auto"/>
          </w:tcPr>
          <w:p w14:paraId="33190168" w14:textId="77777777" w:rsidR="00934E7C" w:rsidRPr="004F2D3D" w:rsidRDefault="00934E7C" w:rsidP="00934E7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157BB63" w14:textId="2D9766E2" w:rsidR="00934E7C" w:rsidRPr="004F2D3D" w:rsidRDefault="00934E7C" w:rsidP="00132F7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99" w:type="dxa"/>
            <w:shd w:val="clear" w:color="auto" w:fill="auto"/>
          </w:tcPr>
          <w:p w14:paraId="7DBC9F2D" w14:textId="77777777" w:rsidR="00934E7C" w:rsidRPr="004F2D3D" w:rsidRDefault="00934E7C" w:rsidP="00934E7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83375DC" w14:textId="61EB76B2" w:rsidR="00934E7C" w:rsidRPr="004F2D3D" w:rsidRDefault="00A731FF" w:rsidP="00934E7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793D6424" w14:textId="77777777" w:rsidR="00934E7C" w:rsidRPr="004F2D3D" w:rsidRDefault="00934E7C" w:rsidP="00934E7C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337B682" w14:textId="3C98D3B1" w:rsidR="00934E7C" w:rsidRPr="004F2D3D" w:rsidRDefault="00934E7C" w:rsidP="00132F7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4B6175C3" w14:textId="77777777" w:rsidR="00934E7C" w:rsidRPr="004F2D3D" w:rsidRDefault="00934E7C" w:rsidP="00934E7C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4EFA030" w14:textId="716ECFA9" w:rsidR="00934E7C" w:rsidRPr="004F2D3D" w:rsidRDefault="00510DFA" w:rsidP="00934E7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="007B0F8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0,623</w:t>
            </w:r>
          </w:p>
        </w:tc>
        <w:tc>
          <w:tcPr>
            <w:tcW w:w="90" w:type="dxa"/>
            <w:shd w:val="clear" w:color="auto" w:fill="auto"/>
          </w:tcPr>
          <w:p w14:paraId="27E1564A" w14:textId="77777777" w:rsidR="00934E7C" w:rsidRPr="004F2D3D" w:rsidRDefault="00934E7C" w:rsidP="00934E7C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B80A4F" w14:textId="7FDA7774" w:rsidR="00934E7C" w:rsidRPr="004F2D3D" w:rsidRDefault="00934E7C" w:rsidP="00132F7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249,894</w:t>
            </w:r>
          </w:p>
        </w:tc>
        <w:tc>
          <w:tcPr>
            <w:tcW w:w="72" w:type="dxa"/>
            <w:shd w:val="clear" w:color="auto" w:fill="auto"/>
          </w:tcPr>
          <w:p w14:paraId="51703FBB" w14:textId="77777777" w:rsidR="00934E7C" w:rsidRPr="004F2D3D" w:rsidRDefault="00934E7C" w:rsidP="00934E7C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5A49CA44" w14:textId="77777777" w:rsidR="00934E7C" w:rsidRPr="004F2D3D" w:rsidRDefault="00934E7C" w:rsidP="00934E7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BE16AAB" w14:textId="77777777" w:rsidR="00934E7C" w:rsidRPr="004F2D3D" w:rsidRDefault="00934E7C" w:rsidP="00934E7C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1C60566" w14:textId="77777777" w:rsidR="00934E7C" w:rsidRPr="004F2D3D" w:rsidRDefault="00934E7C" w:rsidP="00934E7C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934E7C" w:rsidRPr="004F2D3D" w14:paraId="6293B7FD" w14:textId="77777777" w:rsidTr="00B26B1F">
        <w:tc>
          <w:tcPr>
            <w:tcW w:w="2070" w:type="dxa"/>
            <w:shd w:val="clear" w:color="auto" w:fill="auto"/>
          </w:tcPr>
          <w:p w14:paraId="667E1D3E" w14:textId="77777777" w:rsidR="00934E7C" w:rsidRPr="004F2D3D" w:rsidRDefault="00934E7C" w:rsidP="00934E7C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0F34D0F5" w14:textId="77777777" w:rsidR="00934E7C" w:rsidRPr="004F2D3D" w:rsidRDefault="00934E7C" w:rsidP="00934E7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840FD06" w14:textId="77777777" w:rsidR="00934E7C" w:rsidRPr="004F2D3D" w:rsidRDefault="00934E7C" w:rsidP="00934E7C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37CDF5" w14:textId="77777777" w:rsidR="00934E7C" w:rsidRPr="004F2D3D" w:rsidRDefault="00934E7C" w:rsidP="00934E7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E516BB" w14:textId="77777777" w:rsidR="00934E7C" w:rsidRPr="004F2D3D" w:rsidRDefault="00934E7C" w:rsidP="00934E7C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A5DEF9" w14:textId="77777777" w:rsidR="00934E7C" w:rsidRPr="004F2D3D" w:rsidRDefault="00934E7C" w:rsidP="00934E7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67C488" w14:textId="77777777" w:rsidR="00934E7C" w:rsidRPr="004F2D3D" w:rsidRDefault="00934E7C" w:rsidP="00934E7C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FEB7995" w14:textId="77777777" w:rsidR="00934E7C" w:rsidRPr="004F2D3D" w:rsidRDefault="00934E7C" w:rsidP="00934E7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7A443B6" w14:textId="77777777" w:rsidR="00934E7C" w:rsidRPr="004F2D3D" w:rsidRDefault="00934E7C" w:rsidP="00934E7C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3C67D40" w14:textId="77777777" w:rsidR="00934E7C" w:rsidRPr="004F2D3D" w:rsidRDefault="00934E7C" w:rsidP="00934E7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0BFDBD0" w14:textId="77777777" w:rsidR="00934E7C" w:rsidRPr="004F2D3D" w:rsidRDefault="00934E7C" w:rsidP="00934E7C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B60930E" w14:textId="77777777" w:rsidR="00934E7C" w:rsidRPr="004F2D3D" w:rsidRDefault="00934E7C" w:rsidP="00934E7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6476C" w14:textId="3C733D9D" w:rsidR="00934E7C" w:rsidRPr="00132F77" w:rsidRDefault="00A731FF" w:rsidP="00934E7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32F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3D1EAAB7" w14:textId="77777777" w:rsidR="00934E7C" w:rsidRPr="00500A3A" w:rsidRDefault="00934E7C" w:rsidP="00934E7C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7F5F7" w14:textId="4DFE0EB5" w:rsidR="00934E7C" w:rsidRPr="00132F77" w:rsidRDefault="00934E7C" w:rsidP="00132F7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32F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66F3DA26" w14:textId="77777777" w:rsidR="00934E7C" w:rsidRPr="00500A3A" w:rsidRDefault="00934E7C" w:rsidP="00934E7C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4C058" w14:textId="6F66A45B" w:rsidR="00934E7C" w:rsidRPr="00132F77" w:rsidRDefault="00510DFA" w:rsidP="00934E7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32F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250,</w:t>
            </w:r>
            <w:r w:rsidR="007B0F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3553AFF5" w14:textId="77777777" w:rsidR="00934E7C" w:rsidRPr="00500A3A" w:rsidRDefault="00934E7C" w:rsidP="00934E7C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2287D" w14:textId="7B25ABCD" w:rsidR="00934E7C" w:rsidRPr="00132F77" w:rsidRDefault="00934E7C" w:rsidP="00132F7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32F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249,894</w:t>
            </w:r>
          </w:p>
        </w:tc>
        <w:tc>
          <w:tcPr>
            <w:tcW w:w="72" w:type="dxa"/>
            <w:shd w:val="clear" w:color="auto" w:fill="auto"/>
          </w:tcPr>
          <w:p w14:paraId="10281F20" w14:textId="77777777" w:rsidR="00934E7C" w:rsidRPr="00500A3A" w:rsidRDefault="00934E7C" w:rsidP="00934E7C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ECEB0" w14:textId="77777777" w:rsidR="00934E7C" w:rsidRPr="00500A3A" w:rsidRDefault="00934E7C" w:rsidP="00934E7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00A3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A8C1B63" w14:textId="77777777" w:rsidR="00934E7C" w:rsidRPr="00500A3A" w:rsidRDefault="00934E7C" w:rsidP="00934E7C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3A311" w14:textId="77777777" w:rsidR="00934E7C" w:rsidRPr="00500A3A" w:rsidRDefault="00934E7C" w:rsidP="00934E7C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00A3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419D9F91" w14:textId="77777777" w:rsidR="00934E7C" w:rsidRPr="00374526" w:rsidRDefault="00934E7C" w:rsidP="00934E7C">
      <w:pPr>
        <w:pStyle w:val="Bo-Blankline"/>
        <w:ind w:left="0"/>
      </w:pPr>
    </w:p>
    <w:p w14:paraId="56FF4801" w14:textId="77777777" w:rsidR="00934E7C" w:rsidRDefault="00934E7C" w:rsidP="00934E7C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</w:t>
      </w:r>
      <w:r>
        <w:rPr>
          <w:rFonts w:asciiTheme="majorBidi" w:hAnsiTheme="majorBidi" w:cstheme="majorBidi" w:hint="cs"/>
          <w:cs/>
          <w:lang w:val="en-US"/>
        </w:rPr>
        <w:t>การร่วมค้า</w:t>
      </w:r>
      <w:r w:rsidRPr="00744476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A7A2F66" w14:textId="77777777" w:rsidR="00934E7C" w:rsidRPr="00374526" w:rsidRDefault="00934E7C" w:rsidP="00934E7C">
      <w:pPr>
        <w:pStyle w:val="Bo-Blankline"/>
        <w:ind w:left="0"/>
      </w:pPr>
    </w:p>
    <w:p w14:paraId="5C791825" w14:textId="586DE262" w:rsidR="00934E7C" w:rsidRDefault="00934E7C" w:rsidP="00934E7C">
      <w:pPr>
        <w:pStyle w:val="Bo-C1Content"/>
        <w:ind w:left="0"/>
      </w:pPr>
      <w:r>
        <w:rPr>
          <w:rFonts w:asciiTheme="majorBidi" w:hAnsiTheme="majorBidi" w:cstheme="majorBidi" w:hint="cs"/>
          <w:cs/>
          <w:lang w:val="en-US"/>
        </w:rPr>
        <w:t>การ</w:t>
      </w:r>
      <w:r w:rsidRPr="00744476">
        <w:rPr>
          <w:rFonts w:asciiTheme="majorBidi" w:hAnsiTheme="majorBidi" w:cstheme="majorBidi"/>
          <w:cs/>
          <w:lang w:val="en-US"/>
        </w:rPr>
        <w:t>ร่วม</w:t>
      </w:r>
      <w:r>
        <w:rPr>
          <w:rFonts w:asciiTheme="majorBidi" w:hAnsiTheme="majorBidi" w:cstheme="majorBidi" w:hint="cs"/>
          <w:cs/>
          <w:lang w:val="en-US"/>
        </w:rPr>
        <w:t>ค้า</w:t>
      </w:r>
      <w:r w:rsidRPr="00744476">
        <w:rPr>
          <w:rFonts w:asciiTheme="majorBidi" w:hAnsiTheme="majorBidi" w:cstheme="majorBidi"/>
          <w:cs/>
          <w:lang w:val="en-US"/>
        </w:rPr>
        <w:t>ของ</w:t>
      </w:r>
      <w:r w:rsidR="00657F29" w:rsidRPr="00657F29">
        <w:rPr>
          <w:rFonts w:asciiTheme="majorBidi" w:hAnsiTheme="majorBidi"/>
          <w:cs/>
          <w:lang w:val="en-US"/>
        </w:rPr>
        <w:t>กลุ่มบริษัทและบริษัท</w:t>
      </w:r>
      <w:r>
        <w:rPr>
          <w:rFonts w:hint="cs"/>
          <w:cs/>
        </w:rPr>
        <w:t>ดำเนินธุรกิจในประเทศไทย</w:t>
      </w:r>
    </w:p>
    <w:p w14:paraId="7B4F8506" w14:textId="77777777" w:rsidR="00934E7C" w:rsidRDefault="00934E7C">
      <w:pPr>
        <w:spacing w:line="240" w:lineRule="auto"/>
        <w:rPr>
          <w:cs/>
        </w:rPr>
        <w:sectPr w:rsidR="00934E7C" w:rsidSect="00934E7C">
          <w:headerReference w:type="default" r:id="rId13"/>
          <w:footerReference w:type="default" r:id="rId14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716AF9F1" w14:textId="2A045450" w:rsidR="00BB6F61" w:rsidRPr="00AD113D" w:rsidRDefault="00F356C1" w:rsidP="00934E7C">
      <w:pPr>
        <w:pStyle w:val="Caption"/>
        <w:ind w:left="567" w:hanging="567"/>
      </w:pPr>
      <w:r w:rsidRPr="00AD113D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AD113D" w:rsidRDefault="00EB712A" w:rsidP="008B5FE8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AD113D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0775FAC3" w:rsidR="00E31BBD" w:rsidRPr="00AD113D" w:rsidRDefault="00E31BBD" w:rsidP="007A7A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30F7D" w:rsidRPr="00AD11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113EE"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30F7D"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C30F7D" w:rsidRPr="00AD11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30F7D"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AD113D" w:rsidRDefault="00E31BBD" w:rsidP="007A7AC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2AF42695" w:rsidR="00E31BBD" w:rsidRPr="00AD113D" w:rsidRDefault="00E31BBD" w:rsidP="007A7AC4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D11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AD113D" w:rsidRDefault="00E31BBD" w:rsidP="007A7AC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631AFE" w14:textId="4D791A8B" w:rsidR="00E31BBD" w:rsidRPr="00AD113D" w:rsidRDefault="00E31BBD" w:rsidP="00657F2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AD113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657F2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D113D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AD113D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AD113D" w:rsidRDefault="00E31BBD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AD113D" w:rsidRDefault="00E31BBD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AD113D" w:rsidRDefault="00E31BBD" w:rsidP="007A7A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113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4256" w:rsidRPr="00AD113D" w14:paraId="313719EC" w14:textId="77777777" w:rsidTr="007A7AC4">
        <w:trPr>
          <w:cantSplit/>
        </w:trPr>
        <w:tc>
          <w:tcPr>
            <w:tcW w:w="4989" w:type="dxa"/>
          </w:tcPr>
          <w:p w14:paraId="24D0EB7E" w14:textId="033A62A3" w:rsidR="00854256" w:rsidRPr="00AD113D" w:rsidRDefault="00854256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1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854256" w:rsidRPr="00AD113D" w:rsidRDefault="00854256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C1E696" w14:textId="49DD944C" w:rsidR="00854256" w:rsidRPr="009A3216" w:rsidRDefault="00182357" w:rsidP="009A3216">
            <w:pPr>
              <w:tabs>
                <w:tab w:val="decimal" w:pos="1360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 w:rsidRPr="009A3216">
              <w:rPr>
                <w:rFonts w:asciiTheme="majorBidi" w:hAnsiTheme="majorBidi" w:cstheme="majorBidi"/>
                <w:sz w:val="30"/>
                <w:szCs w:val="30"/>
              </w:rPr>
              <w:t>1,276,187</w:t>
            </w:r>
          </w:p>
        </w:tc>
        <w:tc>
          <w:tcPr>
            <w:tcW w:w="180" w:type="dxa"/>
          </w:tcPr>
          <w:p w14:paraId="49B7D7D7" w14:textId="77777777" w:rsidR="00854256" w:rsidRPr="00AD113D" w:rsidRDefault="00854256" w:rsidP="00C850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E03AA8" w14:textId="58B0D96C" w:rsidR="00854256" w:rsidRPr="009A3216" w:rsidRDefault="00182357" w:rsidP="009A3216">
            <w:pPr>
              <w:tabs>
                <w:tab w:val="decimal" w:pos="1450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216">
              <w:rPr>
                <w:rFonts w:asciiTheme="majorBidi" w:hAnsiTheme="majorBidi" w:cstheme="majorBidi"/>
                <w:sz w:val="30"/>
                <w:szCs w:val="30"/>
              </w:rPr>
              <w:t>1,266,853</w:t>
            </w:r>
          </w:p>
        </w:tc>
      </w:tr>
      <w:tr w:rsidR="00657F29" w:rsidRPr="00AD113D" w14:paraId="2CCFAA2C" w14:textId="77777777" w:rsidTr="007A7AC4">
        <w:trPr>
          <w:cantSplit/>
        </w:trPr>
        <w:tc>
          <w:tcPr>
            <w:tcW w:w="4989" w:type="dxa"/>
          </w:tcPr>
          <w:p w14:paraId="57F7A9AF" w14:textId="043EFFCE" w:rsidR="00657F29" w:rsidRPr="00AD113D" w:rsidRDefault="00657F29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F29">
              <w:rPr>
                <w:rFonts w:asciiTheme="majorBidi" w:hAnsi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61" w:type="dxa"/>
          </w:tcPr>
          <w:p w14:paraId="53359230" w14:textId="77777777" w:rsidR="00657F29" w:rsidRPr="00AD113D" w:rsidRDefault="00657F29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9361FB1" w14:textId="7A86F7CC" w:rsidR="00657F29" w:rsidRPr="00AD113D" w:rsidRDefault="00C85015" w:rsidP="009A3216">
            <w:pPr>
              <w:tabs>
                <w:tab w:val="decimal" w:pos="1181"/>
              </w:tabs>
              <w:spacing w:line="240" w:lineRule="auto"/>
              <w:ind w:left="-58" w:right="-1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823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3C6AA47D" w14:textId="77777777" w:rsidR="00657F29" w:rsidRPr="00AD113D" w:rsidRDefault="00657F29" w:rsidP="007A7A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352B6C" w14:textId="16B2CC26" w:rsidR="00657F29" w:rsidRPr="009A3216" w:rsidRDefault="00C85015" w:rsidP="009A3216">
            <w:pPr>
              <w:tabs>
                <w:tab w:val="decimal" w:pos="1389"/>
              </w:tabs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2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82357" w:rsidRPr="009A3216">
              <w:rPr>
                <w:rFonts w:asciiTheme="majorBidi" w:hAnsiTheme="majorBidi" w:cstheme="majorBidi"/>
                <w:sz w:val="30"/>
                <w:szCs w:val="30"/>
              </w:rPr>
              <w:t>925</w:t>
            </w:r>
            <w:r w:rsidRPr="009A32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A35EBB6" w14:textId="77777777" w:rsidR="00E60F93" w:rsidRPr="00E60F93" w:rsidRDefault="00E60F93" w:rsidP="00E60F93">
      <w:pPr>
        <w:pStyle w:val="Bo-Blankline"/>
        <w:rPr>
          <w:sz w:val="30"/>
          <w:szCs w:val="30"/>
          <w:lang w:val="en-US"/>
        </w:rPr>
      </w:pPr>
    </w:p>
    <w:p w14:paraId="307EA841" w14:textId="00C5AACB" w:rsidR="00FC6716" w:rsidRPr="00AD113D" w:rsidRDefault="00FC6716" w:rsidP="00FC6716">
      <w:pPr>
        <w:pStyle w:val="Caption"/>
        <w:ind w:left="900" w:hanging="900"/>
      </w:pPr>
      <w:r w:rsidRPr="00AD113D">
        <w:rPr>
          <w:rFonts w:hint="cs"/>
          <w:cs/>
        </w:rPr>
        <w:t>หุ้นกู้</w:t>
      </w:r>
    </w:p>
    <w:p w14:paraId="3A708517" w14:textId="15A3BA97" w:rsidR="00E31BBD" w:rsidRPr="00AD113D" w:rsidRDefault="00E31BBD" w:rsidP="00C85015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39DF23" w14:textId="4571C67B" w:rsidR="00E31BBD" w:rsidRPr="00646ACC" w:rsidRDefault="00E31BBD" w:rsidP="00E60F93">
      <w:pPr>
        <w:ind w:left="540" w:right="-3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D11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113EE" w:rsidRPr="00AD113D">
        <w:rPr>
          <w:rFonts w:asciiTheme="majorBidi" w:hAnsiTheme="majorBidi" w:cstheme="majorBidi"/>
          <w:sz w:val="30"/>
          <w:szCs w:val="30"/>
        </w:rPr>
        <w:t>3</w:t>
      </w:r>
      <w:r w:rsidR="00C30F7D" w:rsidRPr="00AD113D">
        <w:rPr>
          <w:rFonts w:asciiTheme="majorBidi" w:hAnsiTheme="majorBidi" w:cstheme="majorBidi"/>
          <w:sz w:val="30"/>
          <w:szCs w:val="30"/>
        </w:rPr>
        <w:t xml:space="preserve">1 </w:t>
      </w:r>
      <w:r w:rsidR="00C30F7D" w:rsidRPr="00AD113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D113D">
        <w:rPr>
          <w:rFonts w:asciiTheme="majorBidi" w:hAnsiTheme="majorBidi" w:cstheme="majorBidi"/>
          <w:sz w:val="30"/>
          <w:szCs w:val="30"/>
        </w:rPr>
        <w:t>256</w:t>
      </w:r>
      <w:r w:rsidR="00C30F7D" w:rsidRPr="00AD113D">
        <w:rPr>
          <w:rFonts w:asciiTheme="majorBidi" w:hAnsiTheme="majorBidi" w:cstheme="majorBidi"/>
          <w:sz w:val="30"/>
          <w:szCs w:val="30"/>
        </w:rPr>
        <w:t>6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D113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AD113D">
        <w:rPr>
          <w:rFonts w:asciiTheme="majorBidi" w:hAnsiTheme="majorBidi" w:cstheme="majorBidi"/>
          <w:sz w:val="30"/>
          <w:szCs w:val="30"/>
        </w:rPr>
        <w:t xml:space="preserve">3 </w:t>
      </w:r>
      <w:r w:rsidRPr="00AD113D">
        <w:rPr>
          <w:rFonts w:asciiTheme="majorBidi" w:hAnsiTheme="majorBidi" w:cstheme="majorBidi"/>
          <w:sz w:val="30"/>
          <w:szCs w:val="30"/>
          <w:cs/>
        </w:rPr>
        <w:t>เดือน มูลค่ารวม</w:t>
      </w:r>
      <w:r w:rsidR="00010F8C">
        <w:rPr>
          <w:rFonts w:asciiTheme="majorBidi" w:hAnsiTheme="majorBidi" w:cstheme="majorBidi"/>
          <w:sz w:val="30"/>
          <w:szCs w:val="30"/>
        </w:rPr>
        <w:t xml:space="preserve"> 21,937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Pr="00AD113D">
        <w:rPr>
          <w:rFonts w:asciiTheme="majorBidi" w:hAnsiTheme="majorBidi" w:cstheme="majorBidi"/>
          <w:sz w:val="30"/>
          <w:szCs w:val="30"/>
          <w:cs/>
        </w:rPr>
        <w:t>ล้าน</w:t>
      </w:r>
      <w:r w:rsidRPr="008C228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9D24CB" w:rsidRPr="008C228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0F8C" w:rsidRPr="008C2282">
        <w:rPr>
          <w:rFonts w:asciiTheme="majorBidi" w:hAnsiTheme="majorBidi" w:cstheme="majorBidi"/>
          <w:sz w:val="30"/>
          <w:szCs w:val="30"/>
        </w:rPr>
        <w:t xml:space="preserve"> 2</w:t>
      </w:r>
      <w:r w:rsidR="007E0CC6" w:rsidRPr="008C2282">
        <w:rPr>
          <w:rFonts w:asciiTheme="majorBidi" w:hAnsiTheme="majorBidi" w:cstheme="majorBidi"/>
          <w:sz w:val="30"/>
          <w:szCs w:val="30"/>
        </w:rPr>
        <w:t>2,219</w:t>
      </w:r>
      <w:r w:rsidR="00010F8C" w:rsidRPr="00010F8C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010F8C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="009D24CB" w:rsidRPr="00AD113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ตามลำดับ </w:t>
      </w:r>
      <w:r w:rsidRPr="00AD113D">
        <w:rPr>
          <w:rFonts w:asciiTheme="majorBidi" w:hAnsiTheme="majorBidi" w:cstheme="majorBidi"/>
          <w:sz w:val="30"/>
          <w:szCs w:val="30"/>
          <w:cs/>
        </w:rPr>
        <w:t>(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D113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30F7D" w:rsidRPr="00AD113D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D537F">
        <w:rPr>
          <w:rFonts w:asciiTheme="majorBidi" w:hAnsiTheme="majorBidi" w:cstheme="majorBidi"/>
          <w:i/>
          <w:iCs/>
          <w:sz w:val="30"/>
          <w:szCs w:val="30"/>
        </w:rPr>
        <w:t xml:space="preserve"> 16,217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D113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30F7D"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ED537F">
        <w:rPr>
          <w:rFonts w:asciiTheme="majorBidi" w:hAnsiTheme="majorBidi" w:cstheme="majorBidi"/>
          <w:i/>
          <w:iCs/>
          <w:sz w:val="30"/>
          <w:szCs w:val="30"/>
        </w:rPr>
        <w:t>16,219</w:t>
      </w:r>
      <w:r w:rsidR="009D24CB" w:rsidRPr="00AD113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24468A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Pr="00AD113D">
        <w:rPr>
          <w:rFonts w:asciiTheme="majorBidi" w:hAnsiTheme="majorBidi" w:cstheme="majorBidi"/>
          <w:sz w:val="30"/>
          <w:szCs w:val="30"/>
          <w:cs/>
        </w:rPr>
        <w:t>) ดังนี้</w:t>
      </w:r>
    </w:p>
    <w:p w14:paraId="00DB5408" w14:textId="753FA602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936"/>
      </w:tblGrid>
      <w:tr w:rsidR="00E60F93" w:rsidRPr="00744476" w14:paraId="01EE582E" w14:textId="77777777" w:rsidTr="00820C75">
        <w:tc>
          <w:tcPr>
            <w:tcW w:w="1727" w:type="dxa"/>
          </w:tcPr>
          <w:p w14:paraId="77189D53" w14:textId="77777777" w:rsidR="00E60F93" w:rsidRPr="00744476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06586C05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934C0D4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9"/>
          </w:tcPr>
          <w:p w14:paraId="47D643A8" w14:textId="73D96548" w:rsidR="00E60F93" w:rsidRPr="00532769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60F93" w:rsidRPr="00744476" w14:paraId="01BC6821" w14:textId="77777777" w:rsidTr="00820C75">
        <w:tc>
          <w:tcPr>
            <w:tcW w:w="1727" w:type="dxa"/>
          </w:tcPr>
          <w:p w14:paraId="2FB98F83" w14:textId="77777777" w:rsidR="00E60F93" w:rsidRPr="00744476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7CC37446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150908C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0" w:type="dxa"/>
            <w:gridSpan w:val="5"/>
          </w:tcPr>
          <w:p w14:paraId="3AC63316" w14:textId="3F884E8D" w:rsidR="00E60F93" w:rsidRPr="00E31BBD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36" w:type="dxa"/>
          </w:tcPr>
          <w:p w14:paraId="60A29FF1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9DECF4B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53C35BEB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08AA20E3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60F93" w:rsidRPr="00744476" w14:paraId="5ABD3BF0" w14:textId="77777777" w:rsidTr="00820C75">
        <w:tc>
          <w:tcPr>
            <w:tcW w:w="1727" w:type="dxa"/>
          </w:tcPr>
          <w:p w14:paraId="33F36E4A" w14:textId="77777777" w:rsidR="00E60F93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CDADE7C" w14:textId="77777777" w:rsidR="00E60F93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395FE1C" w14:textId="77777777" w:rsidR="00E60F93" w:rsidRPr="00744476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7C424173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14D5CB58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68E6BE77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7725D0B7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0C4F57E" w14:textId="77777777" w:rsidR="00E60F93" w:rsidRPr="001E050E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F0AA3BD" w14:textId="77777777" w:rsidR="00E60F93" w:rsidRPr="00744476" w:rsidRDefault="00E60F93" w:rsidP="00820C7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6384FA4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95444F1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0E5CB9B" w14:textId="77777777" w:rsidR="00E60F93" w:rsidRPr="001E050E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6AC0F563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792CF61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62A6BBF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4743802" w14:textId="77777777" w:rsidR="00E60F93" w:rsidRPr="001E050E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3995725A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3550C76E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6FF8D8A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4E5EB62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383D901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3428E35D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FA7451F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F138409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E60F93" w:rsidRPr="00744476" w14:paraId="2135AE0D" w14:textId="77777777" w:rsidTr="00820C75">
        <w:tc>
          <w:tcPr>
            <w:tcW w:w="1727" w:type="dxa"/>
          </w:tcPr>
          <w:p w14:paraId="28B14AF8" w14:textId="77777777" w:rsidR="00E60F93" w:rsidRPr="00744476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3495CB56" w14:textId="77777777" w:rsidR="00E60F93" w:rsidRPr="002E2B5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1A66167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70" w:type="dxa"/>
            <w:gridSpan w:val="5"/>
          </w:tcPr>
          <w:p w14:paraId="16F3B158" w14:textId="77777777" w:rsidR="00E60F93" w:rsidRPr="00532769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DE73970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A934791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0F2D6344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5B45D628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D3E51" w:rsidRPr="00744476" w14:paraId="39ADEA3C" w14:textId="77777777" w:rsidTr="00820C75">
        <w:tc>
          <w:tcPr>
            <w:tcW w:w="1727" w:type="dxa"/>
          </w:tcPr>
          <w:p w14:paraId="2362E352" w14:textId="4FFBAFDD" w:rsidR="009D3E51" w:rsidRPr="00744476" w:rsidRDefault="009D3E51" w:rsidP="009D3E5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23B775EA" w14:textId="77777777" w:rsidR="009D3E51" w:rsidRPr="00744476" w:rsidRDefault="009D3E51" w:rsidP="009D3E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0336387" w14:textId="77777777" w:rsidR="009D3E51" w:rsidRDefault="009D3E51" w:rsidP="009D3E5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E7E23DC" w14:textId="7A44E936" w:rsidR="009D3E51" w:rsidRPr="00744476" w:rsidRDefault="009D3E51" w:rsidP="000563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328564" w14:textId="77777777" w:rsidR="009D3E51" w:rsidRPr="00744476" w:rsidRDefault="009D3E51" w:rsidP="009D3E5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341855" w14:textId="1B370B11" w:rsidR="009D3E51" w:rsidRPr="00744476" w:rsidRDefault="009D3E51" w:rsidP="000563ED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A9647E7" w14:textId="77777777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512648" w14:textId="206521F6" w:rsidR="009D3E51" w:rsidRPr="00744476" w:rsidRDefault="009D3E51" w:rsidP="000563ED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E368F4A" w14:textId="77777777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E2402BD" w14:textId="7DD655B7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</w:p>
        </w:tc>
        <w:tc>
          <w:tcPr>
            <w:tcW w:w="236" w:type="dxa"/>
          </w:tcPr>
          <w:p w14:paraId="768A0C56" w14:textId="77777777" w:rsidR="009D3E51" w:rsidRPr="00744476" w:rsidRDefault="009D3E51" w:rsidP="009D3E5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9082CDD" w14:textId="22A33FC0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D3E51" w:rsidRPr="00744476" w14:paraId="333A437C" w14:textId="77777777" w:rsidTr="00820C75">
        <w:tc>
          <w:tcPr>
            <w:tcW w:w="1727" w:type="dxa"/>
          </w:tcPr>
          <w:p w14:paraId="5FFFD25E" w14:textId="7CA32DF0" w:rsidR="009D3E51" w:rsidRDefault="009D3E51" w:rsidP="009D3E5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793" w:type="dxa"/>
          </w:tcPr>
          <w:p w14:paraId="7436406E" w14:textId="77777777" w:rsidR="009D3E51" w:rsidRPr="00744476" w:rsidRDefault="009D3E51" w:rsidP="009D3E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052A575" w14:textId="77777777" w:rsidR="009D3E51" w:rsidRDefault="009D3E51" w:rsidP="009D3E5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A2701D" w14:textId="724E590B" w:rsidR="009D3E51" w:rsidRPr="00744476" w:rsidRDefault="009D3E51" w:rsidP="00142C5E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3BB3F6FB" w14:textId="77777777" w:rsidR="009D3E51" w:rsidRPr="00744476" w:rsidRDefault="009D3E51" w:rsidP="009D3E5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16CAFD" w14:textId="569A3F24" w:rsidR="009D3E51" w:rsidRPr="00744476" w:rsidRDefault="009D3E51" w:rsidP="000563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75EA2E" w14:textId="77777777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A5CF3D" w14:textId="2E36A44A" w:rsidR="009D3E51" w:rsidRPr="00744476" w:rsidRDefault="009D3E51" w:rsidP="000563ED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590C308C" w14:textId="77777777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3AF5F73" w14:textId="6BD15C60" w:rsidR="009D3E51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39ED8A88" w14:textId="77777777" w:rsidR="009D3E51" w:rsidRPr="00744476" w:rsidRDefault="009D3E51" w:rsidP="009D3E5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68E84F62" w14:textId="59D1AE7B" w:rsidR="009D3E51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6 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D3E51" w:rsidRPr="00744476" w14:paraId="0182535D" w14:textId="77777777" w:rsidTr="00820C75">
        <w:tc>
          <w:tcPr>
            <w:tcW w:w="1727" w:type="dxa"/>
          </w:tcPr>
          <w:p w14:paraId="583A4B93" w14:textId="1B2652DD" w:rsidR="009D3E51" w:rsidRDefault="009D3E51" w:rsidP="009D3E5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พฤศจิกายน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793" w:type="dxa"/>
          </w:tcPr>
          <w:p w14:paraId="4F72318D" w14:textId="77777777" w:rsidR="009D3E51" w:rsidRPr="00744476" w:rsidRDefault="009D3E51" w:rsidP="009D3E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AE3BE52" w14:textId="77777777" w:rsidR="009D3E51" w:rsidRDefault="009D3E51" w:rsidP="009D3E5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09304C" w14:textId="5F29E5F2" w:rsidR="009D3E51" w:rsidRDefault="009D3E51" w:rsidP="000563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8EABA7" w14:textId="77777777" w:rsidR="009D3E51" w:rsidRPr="00744476" w:rsidRDefault="009D3E51" w:rsidP="009D3E5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5BE98D" w14:textId="6A7CF189" w:rsidR="009D3E51" w:rsidRDefault="009D3E51" w:rsidP="000563ED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361BB5CB" w14:textId="77777777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19FD71" w14:textId="0F1F62CF" w:rsidR="009D3E51" w:rsidRDefault="009D3E51" w:rsidP="000563ED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601CC9F1" w14:textId="77777777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B7BFFFC" w14:textId="5C1F9C31" w:rsidR="009D3E51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6F1853CA" w14:textId="77777777" w:rsidR="009D3E51" w:rsidRPr="00744476" w:rsidRDefault="009D3E51" w:rsidP="009D3E5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13536625" w14:textId="43B7F923" w:rsidR="009D3E51" w:rsidRPr="007726A1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 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9D3E51" w:rsidRPr="00744476" w14:paraId="1E1B74C1" w14:textId="77777777" w:rsidTr="00820C75">
        <w:tc>
          <w:tcPr>
            <w:tcW w:w="1727" w:type="dxa"/>
          </w:tcPr>
          <w:p w14:paraId="6C937F77" w14:textId="2845B9BC" w:rsidR="009D3E51" w:rsidRDefault="009D3E51" w:rsidP="009D3E5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793" w:type="dxa"/>
          </w:tcPr>
          <w:p w14:paraId="718DE9BE" w14:textId="77777777" w:rsidR="009D3E51" w:rsidRPr="00744476" w:rsidRDefault="009D3E51" w:rsidP="009D3E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C4D256B" w14:textId="77777777" w:rsidR="009D3E51" w:rsidRDefault="009D3E51" w:rsidP="009D3E5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6A15C66" w14:textId="65674C47" w:rsidR="009D3E51" w:rsidRDefault="009D3E51" w:rsidP="000563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62AFDC" w14:textId="77777777" w:rsidR="009D3E51" w:rsidRPr="00744476" w:rsidRDefault="009D3E51" w:rsidP="009D3E5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017FF7" w14:textId="564AFC2B" w:rsidR="009D3E51" w:rsidRDefault="009D3E51" w:rsidP="000563ED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70" w:type="dxa"/>
            <w:shd w:val="clear" w:color="auto" w:fill="auto"/>
          </w:tcPr>
          <w:p w14:paraId="5496CF91" w14:textId="77777777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A5C74B" w14:textId="0291A1C5" w:rsidR="009D3E51" w:rsidRDefault="009D3E51" w:rsidP="000563ED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36" w:type="dxa"/>
          </w:tcPr>
          <w:p w14:paraId="4ADB52E0" w14:textId="77777777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B0731EA" w14:textId="03DD9ECB" w:rsidR="009D3E51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3E12D658" w14:textId="77777777" w:rsidR="009D3E51" w:rsidRPr="00744476" w:rsidRDefault="009D3E51" w:rsidP="009D3E5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3B5BCDE" w14:textId="68217483" w:rsidR="009D3E51" w:rsidRPr="007726A1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9D3E51" w:rsidRPr="00744476" w14:paraId="7703C56B" w14:textId="77777777" w:rsidTr="00820C75">
        <w:tc>
          <w:tcPr>
            <w:tcW w:w="1727" w:type="dxa"/>
          </w:tcPr>
          <w:p w14:paraId="6E80E521" w14:textId="3F1451B0" w:rsidR="009D3E51" w:rsidRDefault="009D3E51" w:rsidP="009D3E5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93" w:type="dxa"/>
          </w:tcPr>
          <w:p w14:paraId="61E3146E" w14:textId="77777777" w:rsidR="009D3E51" w:rsidRPr="00744476" w:rsidRDefault="009D3E51" w:rsidP="009D3E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F939A19" w14:textId="77777777" w:rsidR="009D3E51" w:rsidRDefault="009D3E51" w:rsidP="009D3E5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C8B9EA1" w14:textId="46E6380E" w:rsidR="009D3E51" w:rsidRDefault="009D3E51" w:rsidP="000563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14F65" w14:textId="77777777" w:rsidR="009D3E51" w:rsidRPr="00744476" w:rsidRDefault="009D3E51" w:rsidP="009D3E5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5FA56A" w14:textId="15B8F0F0" w:rsidR="009D3E51" w:rsidRDefault="009D3E51" w:rsidP="000563ED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7D59B789" w14:textId="77777777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E2EF7D" w14:textId="1D1958F9" w:rsidR="009D3E51" w:rsidRDefault="009D3E51" w:rsidP="000563ED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1E0A7DD5" w14:textId="77777777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38A0BC1" w14:textId="75D065F2" w:rsidR="009D3E51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31F1A782" w14:textId="77777777" w:rsidR="009D3E51" w:rsidRPr="00744476" w:rsidRDefault="009D3E51" w:rsidP="009D3E5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1EB3E924" w14:textId="607F0C86" w:rsidR="009D3E51" w:rsidRPr="007726A1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9D3E51" w:rsidRPr="00744476" w14:paraId="27515D5A" w14:textId="77777777" w:rsidTr="00820C75">
        <w:tc>
          <w:tcPr>
            <w:tcW w:w="1727" w:type="dxa"/>
          </w:tcPr>
          <w:p w14:paraId="0A23591F" w14:textId="5364BE27" w:rsidR="009D3E51" w:rsidRDefault="009D3E51" w:rsidP="009D3E5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93" w:type="dxa"/>
          </w:tcPr>
          <w:p w14:paraId="091EB90E" w14:textId="77777777" w:rsidR="009D3E51" w:rsidRPr="00744476" w:rsidRDefault="009D3E51" w:rsidP="009D3E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AAE09CD" w14:textId="77777777" w:rsidR="009D3E51" w:rsidRDefault="009D3E51" w:rsidP="009D3E5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1BAF4C3" w14:textId="09013905" w:rsidR="009D3E51" w:rsidRDefault="009D3E51" w:rsidP="000563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C96E8" w14:textId="77777777" w:rsidR="009D3E51" w:rsidRPr="00744476" w:rsidRDefault="009D3E51" w:rsidP="009D3E5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4639B9" w14:textId="72FFEF91" w:rsidR="009D3E51" w:rsidRDefault="009D3E51" w:rsidP="000563ED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1E2126EE" w14:textId="77777777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F3F31" w14:textId="236BB8BD" w:rsidR="009D3E51" w:rsidRPr="00744476" w:rsidRDefault="009D3E51" w:rsidP="000563ED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278826A0" w14:textId="77777777" w:rsidR="009D3E51" w:rsidRPr="00744476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D3E8A4A" w14:textId="20B2E266" w:rsidR="009D3E51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236" w:type="dxa"/>
          </w:tcPr>
          <w:p w14:paraId="534BFB45" w14:textId="77777777" w:rsidR="009D3E51" w:rsidRPr="00744476" w:rsidRDefault="009D3E51" w:rsidP="009D3E5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4F35D5C" w14:textId="0F116664" w:rsidR="009D3E51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9D3E51" w:rsidRPr="00744476" w14:paraId="49C96013" w14:textId="77777777" w:rsidTr="00820C75">
        <w:tc>
          <w:tcPr>
            <w:tcW w:w="1727" w:type="dxa"/>
          </w:tcPr>
          <w:p w14:paraId="777711BF" w14:textId="77777777" w:rsidR="009D3E51" w:rsidRPr="0018344E" w:rsidRDefault="009D3E51" w:rsidP="009D3E51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</w:tcPr>
          <w:p w14:paraId="2DF0B43D" w14:textId="77777777" w:rsidR="009D3E51" w:rsidRPr="002E2B56" w:rsidRDefault="009D3E51" w:rsidP="009D3E51">
            <w:pPr>
              <w:spacing w:line="240" w:lineRule="atLeast"/>
              <w:ind w:left="-130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DF0707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9</w:t>
            </w:r>
          </w:p>
        </w:tc>
        <w:tc>
          <w:tcPr>
            <w:tcW w:w="270" w:type="dxa"/>
          </w:tcPr>
          <w:p w14:paraId="063F58B6" w14:textId="77777777" w:rsidR="009D3E51" w:rsidRDefault="009D3E51" w:rsidP="009D3E51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AFBB5" w14:textId="2A80410C" w:rsidR="009D3E51" w:rsidRPr="0018344E" w:rsidRDefault="009D3E51" w:rsidP="00142C5E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3CD7346F" w14:textId="77777777" w:rsidR="009D3E51" w:rsidRPr="0018344E" w:rsidRDefault="009D3E51" w:rsidP="009D3E5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34C75" w14:textId="7C056CA8" w:rsidR="009D3E51" w:rsidRPr="00721122" w:rsidRDefault="009D3E51" w:rsidP="000563ED">
            <w:pPr>
              <w:tabs>
                <w:tab w:val="decimal" w:pos="87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18,936,600</w:t>
            </w:r>
          </w:p>
        </w:tc>
        <w:tc>
          <w:tcPr>
            <w:tcW w:w="270" w:type="dxa"/>
            <w:shd w:val="clear" w:color="auto" w:fill="auto"/>
          </w:tcPr>
          <w:p w14:paraId="4498FEF1" w14:textId="77777777" w:rsidR="009D3E51" w:rsidRPr="00721122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469B" w14:textId="6B39A37F" w:rsidR="009D3E51" w:rsidRPr="00721122" w:rsidRDefault="009D3E51" w:rsidP="000563ED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21,936,600</w:t>
            </w:r>
          </w:p>
        </w:tc>
        <w:tc>
          <w:tcPr>
            <w:tcW w:w="236" w:type="dxa"/>
          </w:tcPr>
          <w:p w14:paraId="13968719" w14:textId="77777777" w:rsidR="009D3E51" w:rsidRPr="005964F0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10C974F2" w14:textId="77777777" w:rsidR="009D3E51" w:rsidRPr="005964F0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1B98177F" w14:textId="77777777" w:rsidR="009D3E51" w:rsidRPr="005964F0" w:rsidRDefault="009D3E51" w:rsidP="009D3E5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36" w:type="dxa"/>
          </w:tcPr>
          <w:p w14:paraId="34CA23BA" w14:textId="77777777" w:rsidR="009D3E51" w:rsidRPr="005964F0" w:rsidRDefault="009D3E51" w:rsidP="009D3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25D086A0" w14:textId="4BC9712E" w:rsidR="00ED537F" w:rsidRDefault="00ED537F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7CF60" w14:textId="7C805822" w:rsidR="00371AD1" w:rsidRDefault="00371AD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936"/>
      </w:tblGrid>
      <w:tr w:rsidR="00E60F93" w:rsidRPr="00744476" w14:paraId="0F424828" w14:textId="77777777" w:rsidTr="00820C75">
        <w:tc>
          <w:tcPr>
            <w:tcW w:w="1727" w:type="dxa"/>
          </w:tcPr>
          <w:p w14:paraId="4EEDC9B2" w14:textId="77777777" w:rsidR="00E60F93" w:rsidRPr="00744476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135F90E7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446B33A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9"/>
          </w:tcPr>
          <w:p w14:paraId="37569296" w14:textId="5A21E3A7" w:rsidR="00E60F93" w:rsidRPr="00532769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60F93" w:rsidRPr="00744476" w14:paraId="48E02F9D" w14:textId="77777777" w:rsidTr="00820C75">
        <w:tc>
          <w:tcPr>
            <w:tcW w:w="1727" w:type="dxa"/>
          </w:tcPr>
          <w:p w14:paraId="7CD6DAD4" w14:textId="77777777" w:rsidR="00E60F93" w:rsidRPr="00744476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5995EEF9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7FDBF50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0" w:type="dxa"/>
            <w:gridSpan w:val="5"/>
          </w:tcPr>
          <w:p w14:paraId="0CA15FBE" w14:textId="36E2E8E2" w:rsidR="00E60F93" w:rsidRPr="00E31BBD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36" w:type="dxa"/>
          </w:tcPr>
          <w:p w14:paraId="25E2C348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076A7109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197F0B83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39E95EA2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60F93" w:rsidRPr="00744476" w14:paraId="18C443E0" w14:textId="77777777" w:rsidTr="00820C75">
        <w:tc>
          <w:tcPr>
            <w:tcW w:w="1727" w:type="dxa"/>
          </w:tcPr>
          <w:p w14:paraId="5B8F6DCE" w14:textId="77777777" w:rsidR="00E60F93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28745486" w14:textId="77777777" w:rsidR="00E60F93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1DB669C" w14:textId="77777777" w:rsidR="00E60F93" w:rsidRPr="00744476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28FC1E8E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6B2CE3AF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34278FF6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6CCA8CAF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183F7E2" w14:textId="77777777" w:rsidR="00E60F93" w:rsidRPr="001E050E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2EC95891" w14:textId="77777777" w:rsidR="00E60F93" w:rsidRPr="00744476" w:rsidRDefault="00E60F93" w:rsidP="00820C7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D5786BE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1D91F96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19D7B03" w14:textId="77777777" w:rsidR="00E60F93" w:rsidRPr="001E050E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3184DA70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0BCC4F1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4DC2B9D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D820C9D" w14:textId="77777777" w:rsidR="00E60F93" w:rsidRPr="001E050E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412AB023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DB40509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E31E757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B84A980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B679CD8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40F8E25C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710BFBC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89860BE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E60F93" w:rsidRPr="00744476" w14:paraId="1A43B282" w14:textId="77777777" w:rsidTr="00820C75">
        <w:tc>
          <w:tcPr>
            <w:tcW w:w="1727" w:type="dxa"/>
          </w:tcPr>
          <w:p w14:paraId="3C6C9C9A" w14:textId="77777777" w:rsidR="00E60F93" w:rsidRPr="00744476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2DC08A93" w14:textId="77777777" w:rsidR="00E60F93" w:rsidRPr="002E2B5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E90FFF2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70" w:type="dxa"/>
            <w:gridSpan w:val="5"/>
          </w:tcPr>
          <w:p w14:paraId="2BB7B8E3" w14:textId="77777777" w:rsidR="00E60F93" w:rsidRPr="00532769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423CAB5D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2C86F2E4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020E214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188DFD86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D3A34" w:rsidRPr="00744476" w14:paraId="5CB8D5EC" w14:textId="77777777" w:rsidTr="00820C75">
        <w:tc>
          <w:tcPr>
            <w:tcW w:w="1727" w:type="dxa"/>
          </w:tcPr>
          <w:p w14:paraId="3223DAE0" w14:textId="1985FE61" w:rsidR="005D3A34" w:rsidRPr="00744476" w:rsidRDefault="005D3A34" w:rsidP="005D3A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24909F50" w14:textId="77777777" w:rsidR="005D3A34" w:rsidRPr="00744476" w:rsidRDefault="005D3A34" w:rsidP="005D3A3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B3C9508" w14:textId="77777777" w:rsidR="005D3A34" w:rsidRDefault="005D3A34" w:rsidP="005D3A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2E2CFF" w14:textId="6E40344B" w:rsidR="005D3A34" w:rsidRPr="00744476" w:rsidRDefault="005D3A34" w:rsidP="00142C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10B5B" w14:textId="77777777" w:rsidR="005D3A34" w:rsidRPr="00744476" w:rsidRDefault="005D3A34" w:rsidP="005D3A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9D57EE" w14:textId="30231D2E" w:rsidR="005D3A34" w:rsidRPr="00744476" w:rsidRDefault="005D3A34" w:rsidP="00142C5E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843364E" w14:textId="77777777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8716F1" w14:textId="4E2331F8" w:rsidR="005D3A34" w:rsidRPr="00744476" w:rsidRDefault="005D3A34" w:rsidP="00142C5E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A87F5C4" w14:textId="77777777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CEC2E5A" w14:textId="2E887721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</w:p>
        </w:tc>
        <w:tc>
          <w:tcPr>
            <w:tcW w:w="236" w:type="dxa"/>
          </w:tcPr>
          <w:p w14:paraId="3BBB1DD8" w14:textId="77777777" w:rsidR="005D3A34" w:rsidRPr="00744476" w:rsidRDefault="005D3A34" w:rsidP="005D3A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1474B7B8" w14:textId="444EF3DF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D3A34" w:rsidRPr="00744476" w14:paraId="6056E55D" w14:textId="77777777" w:rsidTr="00820C75">
        <w:tc>
          <w:tcPr>
            <w:tcW w:w="1727" w:type="dxa"/>
          </w:tcPr>
          <w:p w14:paraId="39F3B4E6" w14:textId="77817A38" w:rsidR="005D3A34" w:rsidRDefault="005D3A34" w:rsidP="005D3A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793" w:type="dxa"/>
          </w:tcPr>
          <w:p w14:paraId="556FA030" w14:textId="77777777" w:rsidR="005D3A34" w:rsidRPr="00744476" w:rsidRDefault="005D3A34" w:rsidP="005D3A3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366139F7" w14:textId="77777777" w:rsidR="005D3A34" w:rsidRDefault="005D3A34" w:rsidP="005D3A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F97B1E" w14:textId="3740E324" w:rsidR="005D3A34" w:rsidRPr="00744476" w:rsidRDefault="005D3A34" w:rsidP="00142C5E">
            <w:pPr>
              <w:tabs>
                <w:tab w:val="decimal" w:pos="96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5FF50530" w14:textId="77777777" w:rsidR="005D3A34" w:rsidRPr="00744476" w:rsidRDefault="005D3A34" w:rsidP="005D3A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D4F3BA" w14:textId="4F56B312" w:rsidR="005D3A34" w:rsidRPr="00744476" w:rsidRDefault="005D3A34" w:rsidP="00142C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9718FC" w14:textId="77777777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A66365" w14:textId="4C208EF5" w:rsidR="005D3A34" w:rsidRPr="00744476" w:rsidRDefault="005D3A34" w:rsidP="00142C5E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3A401074" w14:textId="77777777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6C4083C" w14:textId="23EE8569" w:rsidR="005D3A34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697CB452" w14:textId="77777777" w:rsidR="005D3A34" w:rsidRPr="00744476" w:rsidRDefault="005D3A34" w:rsidP="005D3A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01E956A" w14:textId="1080C6FE" w:rsidR="005D3A34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6 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D3A34" w:rsidRPr="00744476" w14:paraId="7E968AD6" w14:textId="77777777" w:rsidTr="00820C75">
        <w:tc>
          <w:tcPr>
            <w:tcW w:w="1727" w:type="dxa"/>
          </w:tcPr>
          <w:p w14:paraId="00AA0352" w14:textId="0ECABE02" w:rsidR="005D3A34" w:rsidRDefault="005D3A34" w:rsidP="005D3A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พฤศจิกายน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793" w:type="dxa"/>
          </w:tcPr>
          <w:p w14:paraId="154E0ECC" w14:textId="77777777" w:rsidR="005D3A34" w:rsidRPr="00744476" w:rsidRDefault="005D3A34" w:rsidP="005D3A3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E9A6FD0" w14:textId="77777777" w:rsidR="005D3A34" w:rsidRDefault="005D3A34" w:rsidP="005D3A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5C083C0" w14:textId="1819298B" w:rsidR="005D3A34" w:rsidRPr="00744476" w:rsidRDefault="005D3A34" w:rsidP="005D3A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B1E50" w14:textId="77777777" w:rsidR="005D3A34" w:rsidRPr="00744476" w:rsidRDefault="005D3A34" w:rsidP="005D3A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16BA6E" w14:textId="185B797D" w:rsidR="005D3A34" w:rsidRPr="00744476" w:rsidRDefault="005D3A34" w:rsidP="00142C5E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43FADFDC" w14:textId="77777777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6AC2DB" w14:textId="08506889" w:rsidR="005D3A34" w:rsidRPr="00744476" w:rsidRDefault="005D3A34" w:rsidP="00142C5E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3CC20D6C" w14:textId="77777777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B89B51C" w14:textId="375EBA71" w:rsidR="005D3A34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6CF5DAF2" w14:textId="77777777" w:rsidR="005D3A34" w:rsidRPr="00744476" w:rsidRDefault="005D3A34" w:rsidP="005D3A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EDD65C9" w14:textId="4823556B" w:rsidR="005D3A34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 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5D3A34" w:rsidRPr="00744476" w14:paraId="0C05479E" w14:textId="77777777" w:rsidTr="00820C75">
        <w:tc>
          <w:tcPr>
            <w:tcW w:w="1727" w:type="dxa"/>
          </w:tcPr>
          <w:p w14:paraId="3637DE30" w14:textId="12E81112" w:rsidR="005D3A34" w:rsidRDefault="005D3A34" w:rsidP="005D3A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793" w:type="dxa"/>
          </w:tcPr>
          <w:p w14:paraId="1853B147" w14:textId="77777777" w:rsidR="005D3A34" w:rsidRPr="00744476" w:rsidRDefault="005D3A34" w:rsidP="005D3A3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DC4C277" w14:textId="77777777" w:rsidR="005D3A34" w:rsidRDefault="005D3A34" w:rsidP="005D3A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65289E" w14:textId="0FC7051F" w:rsidR="005D3A34" w:rsidRPr="00744476" w:rsidRDefault="005D3A34" w:rsidP="005D3A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D429FD" w14:textId="77777777" w:rsidR="005D3A34" w:rsidRPr="00744476" w:rsidRDefault="005D3A34" w:rsidP="005D3A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5B9AAA" w14:textId="121E5EB5" w:rsidR="005D3A34" w:rsidRPr="00744476" w:rsidRDefault="00F74F6B" w:rsidP="00142C5E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74F6B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4</w:t>
            </w:r>
            <w:r w:rsidRPr="00F74F6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74F6B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695</w:t>
            </w:r>
            <w:r w:rsidRPr="00F74F6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74F6B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E4937BC" w14:textId="77777777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EC082E" w14:textId="0B119E1C" w:rsidR="005D3A34" w:rsidRPr="00744476" w:rsidRDefault="005D3A34" w:rsidP="00142C5E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</w:t>
            </w:r>
            <w:r w:rsidR="00F74F6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36" w:type="dxa"/>
          </w:tcPr>
          <w:p w14:paraId="2F02A13B" w14:textId="77777777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2F02A14" w14:textId="0E90D7F2" w:rsidR="005D3A34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228B0C59" w14:textId="77777777" w:rsidR="005D3A34" w:rsidRPr="00744476" w:rsidRDefault="005D3A34" w:rsidP="005D3A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4B6565F5" w14:textId="65B90BDE" w:rsidR="005D3A34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5D3A34" w:rsidRPr="00744476" w14:paraId="010D62CC" w14:textId="77777777" w:rsidTr="00820C75">
        <w:tc>
          <w:tcPr>
            <w:tcW w:w="1727" w:type="dxa"/>
          </w:tcPr>
          <w:p w14:paraId="362A3CF7" w14:textId="2BEA2358" w:rsidR="005D3A34" w:rsidRDefault="005D3A34" w:rsidP="005D3A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  <w:r w:rsidRPr="005D3A34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มกราคม </w:t>
            </w: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93" w:type="dxa"/>
          </w:tcPr>
          <w:p w14:paraId="0D71A7A0" w14:textId="77777777" w:rsidR="005D3A34" w:rsidRPr="00744476" w:rsidRDefault="005D3A34" w:rsidP="005D3A3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C385B12" w14:textId="77777777" w:rsidR="005D3A34" w:rsidRDefault="005D3A34" w:rsidP="005D3A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90AB959" w14:textId="12FA58E7" w:rsidR="005D3A34" w:rsidRPr="00744476" w:rsidRDefault="005D3A34" w:rsidP="005D3A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75762E" w14:textId="77777777" w:rsidR="005D3A34" w:rsidRPr="00744476" w:rsidRDefault="005D3A34" w:rsidP="005D3A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439D73" w14:textId="088ACC01" w:rsidR="005D3A34" w:rsidRPr="00744476" w:rsidRDefault="0083634E" w:rsidP="00142C5E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</w:t>
            </w:r>
            <w:r w:rsidR="005D3A34"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40FC1D58" w14:textId="77777777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FE8745" w14:textId="4F03C23E" w:rsidR="005D3A34" w:rsidRPr="00744476" w:rsidRDefault="0083634E" w:rsidP="00142C5E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</w:t>
            </w:r>
            <w:r w:rsidR="005D3A34"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36" w:type="dxa"/>
          </w:tcPr>
          <w:p w14:paraId="199834CA" w14:textId="77777777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F2DF13C" w14:textId="07094341" w:rsidR="005D3A34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208C926B" w14:textId="77777777" w:rsidR="005D3A34" w:rsidRPr="00744476" w:rsidRDefault="005D3A34" w:rsidP="005D3A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4BD9E405" w14:textId="0965D4E8" w:rsidR="005D3A34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5D3A34" w:rsidRPr="00744476" w14:paraId="0FB1A9D2" w14:textId="77777777" w:rsidTr="00820C75">
        <w:tc>
          <w:tcPr>
            <w:tcW w:w="1727" w:type="dxa"/>
          </w:tcPr>
          <w:p w14:paraId="70592422" w14:textId="505AB5F1" w:rsidR="005D3A34" w:rsidRDefault="005D3A34" w:rsidP="005D3A3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  <w:r w:rsidRPr="005D3A34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มกราคม </w:t>
            </w: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93" w:type="dxa"/>
          </w:tcPr>
          <w:p w14:paraId="26CC17E0" w14:textId="77777777" w:rsidR="005D3A34" w:rsidRPr="00744476" w:rsidRDefault="005D3A34" w:rsidP="005D3A3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EBCB906" w14:textId="77777777" w:rsidR="005D3A34" w:rsidRDefault="005D3A34" w:rsidP="005D3A3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913146A" w14:textId="51A74D42" w:rsidR="005D3A34" w:rsidRDefault="005D3A34" w:rsidP="005D3A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02FC73" w14:textId="77777777" w:rsidR="005D3A34" w:rsidRPr="00744476" w:rsidRDefault="005D3A34" w:rsidP="005D3A3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9BAEBA" w14:textId="4A716EDA" w:rsidR="005D3A34" w:rsidRDefault="0083634E" w:rsidP="00142C5E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</w:t>
            </w:r>
            <w:r w:rsidR="005D3A34"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648B0570" w14:textId="77777777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5C7ADF" w14:textId="682383FC" w:rsidR="005D3A34" w:rsidRPr="00744476" w:rsidRDefault="0083634E" w:rsidP="00142C5E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</w:t>
            </w:r>
            <w:r w:rsidR="005D3A34"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36" w:type="dxa"/>
          </w:tcPr>
          <w:p w14:paraId="2AE2870B" w14:textId="77777777" w:rsidR="005D3A34" w:rsidRPr="00744476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F637627" w14:textId="22A575EA" w:rsidR="005D3A34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236" w:type="dxa"/>
          </w:tcPr>
          <w:p w14:paraId="35B8A91C" w14:textId="77777777" w:rsidR="005D3A34" w:rsidRPr="00744476" w:rsidRDefault="005D3A34" w:rsidP="005D3A3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83C6314" w14:textId="40A95D3C" w:rsidR="005D3A34" w:rsidRDefault="005D3A34" w:rsidP="005D3A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E60F93" w:rsidRPr="00744476" w14:paraId="35FD5514" w14:textId="77777777" w:rsidTr="00477692">
        <w:tc>
          <w:tcPr>
            <w:tcW w:w="1727" w:type="dxa"/>
          </w:tcPr>
          <w:p w14:paraId="2DCC8F91" w14:textId="77777777" w:rsidR="00E60F93" w:rsidRPr="0018344E" w:rsidRDefault="00E60F93" w:rsidP="00820C7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  <w:shd w:val="clear" w:color="auto" w:fill="auto"/>
          </w:tcPr>
          <w:p w14:paraId="1BAC82F2" w14:textId="77777777" w:rsidR="00E60F93" w:rsidRPr="002E2B56" w:rsidRDefault="00E60F93" w:rsidP="00820C75">
            <w:pPr>
              <w:spacing w:line="240" w:lineRule="atLeast"/>
              <w:ind w:left="-130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DF0707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9</w:t>
            </w:r>
          </w:p>
        </w:tc>
        <w:tc>
          <w:tcPr>
            <w:tcW w:w="270" w:type="dxa"/>
          </w:tcPr>
          <w:p w14:paraId="44284C84" w14:textId="77777777" w:rsidR="00E60F93" w:rsidRDefault="00E60F93" w:rsidP="00820C7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C2C2F" w14:textId="5EF90759" w:rsidR="00E60F93" w:rsidRPr="0018344E" w:rsidRDefault="0083634E" w:rsidP="00142C5E">
            <w:pPr>
              <w:tabs>
                <w:tab w:val="decimal" w:pos="96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4307E4CF" w14:textId="77777777" w:rsidR="00E60F93" w:rsidRPr="0018344E" w:rsidRDefault="00E60F93" w:rsidP="00820C7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1BBF5" w14:textId="795A11B4" w:rsidR="00E60F93" w:rsidRPr="00477692" w:rsidRDefault="0083634E" w:rsidP="00142C5E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7769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19,21</w:t>
            </w:r>
            <w:r w:rsidR="00C60663" w:rsidRPr="0047769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Pr="0047769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,600</w:t>
            </w:r>
          </w:p>
        </w:tc>
        <w:tc>
          <w:tcPr>
            <w:tcW w:w="270" w:type="dxa"/>
            <w:shd w:val="clear" w:color="auto" w:fill="auto"/>
          </w:tcPr>
          <w:p w14:paraId="0EF468EB" w14:textId="77777777" w:rsidR="00E60F93" w:rsidRPr="00477692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9BAB7" w14:textId="5DFFFA3C" w:rsidR="00E60F93" w:rsidRPr="00477692" w:rsidRDefault="0083634E" w:rsidP="00142C5E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7769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22,21</w:t>
            </w:r>
            <w:r w:rsidR="00C60663" w:rsidRPr="0047769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Pr="0047769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,600</w:t>
            </w:r>
          </w:p>
        </w:tc>
        <w:tc>
          <w:tcPr>
            <w:tcW w:w="236" w:type="dxa"/>
            <w:shd w:val="clear" w:color="auto" w:fill="auto"/>
          </w:tcPr>
          <w:p w14:paraId="602CD2EC" w14:textId="77777777" w:rsidR="00E60F93" w:rsidRPr="00477692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2A49CC6" w14:textId="77777777" w:rsidR="00E60F93" w:rsidRPr="00477692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</w:tcPr>
          <w:p w14:paraId="701F2720" w14:textId="77777777" w:rsidR="00E60F93" w:rsidRPr="005964F0" w:rsidRDefault="00E60F93" w:rsidP="00820C7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36" w:type="dxa"/>
          </w:tcPr>
          <w:p w14:paraId="762CF699" w14:textId="77777777" w:rsidR="00E60F93" w:rsidRPr="005964F0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62C21233" w14:textId="77777777" w:rsidR="00ED537F" w:rsidRPr="00AD113D" w:rsidRDefault="00ED537F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CEBFDB" w14:textId="37329070" w:rsidR="00C21040" w:rsidRPr="00AD113D" w:rsidRDefault="005A0745" w:rsidP="00C50CF6">
      <w:pPr>
        <w:pStyle w:val="Caption"/>
      </w:pPr>
      <w:r w:rsidRPr="00AD113D">
        <w:rPr>
          <w:cs/>
        </w:rPr>
        <w:t>ส่วนงา</w:t>
      </w:r>
      <w:r w:rsidRPr="00AD113D">
        <w:rPr>
          <w:rFonts w:hint="cs"/>
          <w:cs/>
        </w:rPr>
        <w:t>น</w:t>
      </w:r>
      <w:r w:rsidR="006271EE" w:rsidRPr="00AD113D">
        <w:rPr>
          <w:rFonts w:hint="cs"/>
          <w:cs/>
        </w:rPr>
        <w:t>ดำเนินงาน</w:t>
      </w:r>
      <w:r w:rsidR="00606FE0" w:rsidRPr="00AD113D">
        <w:rPr>
          <w:rFonts w:hint="cs"/>
          <w:cs/>
        </w:rPr>
        <w:t>และการจำแนกรายได้</w:t>
      </w:r>
    </w:p>
    <w:p w14:paraId="0DA32EEB" w14:textId="77777777" w:rsidR="00C21040" w:rsidRPr="00AD113D" w:rsidRDefault="00C21040" w:rsidP="00EE75F6">
      <w:pPr>
        <w:pStyle w:val="Bo-Blankline"/>
        <w:rPr>
          <w:sz w:val="30"/>
          <w:szCs w:val="30"/>
        </w:rPr>
      </w:pPr>
    </w:p>
    <w:p w14:paraId="63DD9E08" w14:textId="77777777" w:rsidR="00AD5237" w:rsidRPr="00331157" w:rsidRDefault="00AD5237" w:rsidP="00AD523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sz w:val="30"/>
          <w:szCs w:val="30"/>
          <w:lang w:val="en-US"/>
        </w:rPr>
        <w:t xml:space="preserve">2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48049583" w14:textId="77777777" w:rsidR="00AD5237" w:rsidRDefault="00AD5237" w:rsidP="00AD5237">
      <w:pPr>
        <w:pStyle w:val="Bo-Blankline"/>
      </w:pPr>
    </w:p>
    <w:p w14:paraId="72E89F0C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612A951B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39A70F7D" w14:textId="77777777" w:rsidR="00AD5237" w:rsidRDefault="00AD5237" w:rsidP="00AD5237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590A10B7" w14:textId="77777777" w:rsidR="00AD5237" w:rsidRDefault="00AD5237" w:rsidP="00AD5237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A3A14BB" w14:textId="77777777" w:rsidR="00CD37FD" w:rsidRDefault="00CD37F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0D9EE897" w14:textId="77777777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1354FE67" w14:textId="3F612A41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AD113D" w:rsidSect="00934E7C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994E6B7" w:rsidR="0043318E" w:rsidRDefault="0043318E" w:rsidP="00EE75F6">
      <w:pPr>
        <w:pStyle w:val="Bo-Blankline"/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7"/>
        <w:gridCol w:w="1259"/>
        <w:gridCol w:w="293"/>
        <w:gridCol w:w="1326"/>
        <w:gridCol w:w="295"/>
        <w:gridCol w:w="1235"/>
        <w:gridCol w:w="271"/>
        <w:gridCol w:w="24"/>
        <w:gridCol w:w="1146"/>
        <w:gridCol w:w="295"/>
        <w:gridCol w:w="1235"/>
        <w:gridCol w:w="295"/>
        <w:gridCol w:w="1239"/>
        <w:gridCol w:w="295"/>
        <w:gridCol w:w="1325"/>
        <w:gridCol w:w="295"/>
        <w:gridCol w:w="1325"/>
      </w:tblGrid>
      <w:tr w:rsidR="001F0583" w:rsidRPr="00F2037A" w14:paraId="2770C78E" w14:textId="77777777" w:rsidTr="001F0583">
        <w:tc>
          <w:tcPr>
            <w:tcW w:w="2787" w:type="dxa"/>
            <w:shd w:val="clear" w:color="auto" w:fill="auto"/>
            <w:vAlign w:val="bottom"/>
          </w:tcPr>
          <w:p w14:paraId="51468F09" w14:textId="77777777" w:rsidR="001F0583" w:rsidRPr="00844EC7" w:rsidRDefault="001F0583" w:rsidP="00B5153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1AEA3E9D" w14:textId="77777777" w:rsidR="001F0583" w:rsidRPr="00F2037A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0583" w:rsidRPr="00844EC7" w14:paraId="2B798B1C" w14:textId="77777777" w:rsidTr="001F0583">
        <w:tc>
          <w:tcPr>
            <w:tcW w:w="2787" w:type="dxa"/>
            <w:shd w:val="clear" w:color="auto" w:fill="auto"/>
            <w:vAlign w:val="bottom"/>
          </w:tcPr>
          <w:p w14:paraId="2CA4671B" w14:textId="77777777" w:rsidR="001F0583" w:rsidRPr="00844EC7" w:rsidRDefault="001F0583" w:rsidP="00B51534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878" w:type="dxa"/>
            <w:gridSpan w:val="3"/>
            <w:shd w:val="clear" w:color="auto" w:fill="auto"/>
            <w:vAlign w:val="bottom"/>
          </w:tcPr>
          <w:p w14:paraId="3A144C74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37C5C938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6" w:type="dxa"/>
            <w:gridSpan w:val="4"/>
            <w:shd w:val="clear" w:color="auto" w:fill="auto"/>
            <w:vAlign w:val="bottom"/>
          </w:tcPr>
          <w:p w14:paraId="39C54355" w14:textId="77777777" w:rsidR="001F0583" w:rsidRPr="0095749C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FB4F37C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bottom"/>
          </w:tcPr>
          <w:p w14:paraId="3BEDD38F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2DD9E3ED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  <w:shd w:val="clear" w:color="auto" w:fill="auto"/>
            <w:vAlign w:val="bottom"/>
          </w:tcPr>
          <w:p w14:paraId="1B09BFCF" w14:textId="77777777" w:rsidR="001F0583" w:rsidRDefault="001F0583" w:rsidP="00B5153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60103154" w14:textId="77777777" w:rsidR="001F0583" w:rsidRDefault="001F0583" w:rsidP="00B5153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68414824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1F0583" w:rsidRPr="00844EC7" w14:paraId="3A593833" w14:textId="77777777" w:rsidTr="001F0583">
        <w:tc>
          <w:tcPr>
            <w:tcW w:w="2787" w:type="dxa"/>
            <w:shd w:val="clear" w:color="auto" w:fill="auto"/>
            <w:vAlign w:val="bottom"/>
          </w:tcPr>
          <w:p w14:paraId="70DA7893" w14:textId="77777777" w:rsidR="001F0583" w:rsidRPr="00844EC7" w:rsidRDefault="001F0583" w:rsidP="00B51534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0F3E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850A394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18A02821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33038C7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7BFF0C5F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028A8FCD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18BB658B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8335692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148CFE0D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FFAF87C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A1B9CFD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70627E22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0D8DD198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4AE75C9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03E95107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8D62514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1F0583" w:rsidRPr="0095749C" w14:paraId="7FD2E5AA" w14:textId="77777777" w:rsidTr="001F0583">
        <w:tc>
          <w:tcPr>
            <w:tcW w:w="2787" w:type="dxa"/>
            <w:shd w:val="clear" w:color="auto" w:fill="auto"/>
          </w:tcPr>
          <w:p w14:paraId="0BCDBE65" w14:textId="77777777" w:rsidR="001F0583" w:rsidRPr="00844EC7" w:rsidRDefault="001F0583" w:rsidP="00B515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6F0DCF34" w14:textId="77777777" w:rsidR="001F0583" w:rsidRPr="0095749C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BF64E6" w:rsidRPr="00844EC7" w14:paraId="2A67BDF8" w14:textId="77777777" w:rsidTr="001F467D">
        <w:tc>
          <w:tcPr>
            <w:tcW w:w="2787" w:type="dxa"/>
            <w:shd w:val="clear" w:color="auto" w:fill="auto"/>
            <w:vAlign w:val="center"/>
          </w:tcPr>
          <w:p w14:paraId="58C19AA0" w14:textId="77777777" w:rsidR="00BF64E6" w:rsidRPr="00844EC7" w:rsidRDefault="00BF64E6" w:rsidP="00BF64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655CD4F" w14:textId="7D4FFAAD" w:rsidR="00BF64E6" w:rsidRPr="00BF64E6" w:rsidRDefault="00BF64E6" w:rsidP="00BF64E6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64E6">
              <w:rPr>
                <w:rFonts w:ascii="Angsana New" w:hAnsi="Angsana New"/>
                <w:sz w:val="30"/>
                <w:szCs w:val="30"/>
                <w:lang w:val="en-US"/>
              </w:rPr>
              <w:t>2,788,480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74B219BA" w14:textId="77777777" w:rsidR="00BF64E6" w:rsidRPr="00844EC7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F91E017" w14:textId="77777777" w:rsidR="00BF64E6" w:rsidRPr="00844EC7" w:rsidRDefault="00BF64E6" w:rsidP="00BF64E6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2,650,447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A4EC55F" w14:textId="77777777" w:rsidR="00BF64E6" w:rsidRPr="00844EC7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4AF6A075" w14:textId="67DEE62E" w:rsidR="00BF64E6" w:rsidRPr="0095749C" w:rsidRDefault="00BF64E6" w:rsidP="00BF64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2768543" w14:textId="77777777" w:rsidR="00BF64E6" w:rsidRPr="0095749C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7E35699" w14:textId="77777777" w:rsidR="00BF64E6" w:rsidRPr="0095749C" w:rsidRDefault="00BF64E6" w:rsidP="00BF64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777DFDC6" w14:textId="77777777" w:rsidR="00BF64E6" w:rsidRPr="00844EC7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77D9F19" w14:textId="770FC3B8" w:rsidR="00BF64E6" w:rsidRPr="00844EC7" w:rsidRDefault="00BF64E6" w:rsidP="00BF64E6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64E6">
              <w:rPr>
                <w:rFonts w:ascii="Angsana New" w:hAnsi="Angsana New"/>
                <w:sz w:val="30"/>
                <w:szCs w:val="30"/>
                <w:lang w:val="en-US"/>
              </w:rPr>
              <w:t>2,788,480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94D59D2" w14:textId="77777777" w:rsidR="00BF64E6" w:rsidRPr="00844EC7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577BC207" w14:textId="77777777" w:rsidR="00BF64E6" w:rsidRPr="00844EC7" w:rsidRDefault="00BF64E6" w:rsidP="00BF64E6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2,650,447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1CF603B" w14:textId="77777777" w:rsidR="00BF64E6" w:rsidRPr="00844EC7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BABA188" w14:textId="062B46AB" w:rsidR="00BF64E6" w:rsidRPr="00844EC7" w:rsidRDefault="001F467D" w:rsidP="00BF64E6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1,332,177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1260C00A" w14:textId="77777777" w:rsidR="00BF64E6" w:rsidRPr="00844EC7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4B40D1C" w14:textId="77777777" w:rsidR="00BF64E6" w:rsidRPr="00844EC7" w:rsidRDefault="00BF64E6" w:rsidP="00BF64E6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1,113,785</w:t>
            </w:r>
          </w:p>
        </w:tc>
      </w:tr>
      <w:tr w:rsidR="00BF64E6" w:rsidRPr="00844EC7" w14:paraId="452EB3D0" w14:textId="77777777" w:rsidTr="001F467D">
        <w:tc>
          <w:tcPr>
            <w:tcW w:w="2787" w:type="dxa"/>
            <w:shd w:val="clear" w:color="auto" w:fill="auto"/>
            <w:vAlign w:val="center"/>
          </w:tcPr>
          <w:p w14:paraId="68EFA1EB" w14:textId="77777777" w:rsidR="00BF64E6" w:rsidRPr="00844EC7" w:rsidRDefault="00BF64E6" w:rsidP="00BF64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4C239182" w14:textId="7540157A" w:rsidR="00BF64E6" w:rsidRPr="00BF64E6" w:rsidRDefault="00BF64E6" w:rsidP="00BF64E6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64E6">
              <w:rPr>
                <w:rFonts w:ascii="Angsana New" w:hAnsi="Angsana New"/>
                <w:sz w:val="30"/>
                <w:szCs w:val="30"/>
                <w:lang w:val="en-US"/>
              </w:rPr>
              <w:t>151,546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0B91F99A" w14:textId="77777777" w:rsidR="00BF64E6" w:rsidRPr="00844EC7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7A214675" w14:textId="77777777" w:rsidR="00BF64E6" w:rsidRPr="00844EC7" w:rsidRDefault="00BF64E6" w:rsidP="00BF64E6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137,145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998FB93" w14:textId="77777777" w:rsidR="00BF64E6" w:rsidRPr="00844EC7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CF82705" w14:textId="6D315504" w:rsidR="00BF64E6" w:rsidRPr="0095749C" w:rsidRDefault="00BF64E6" w:rsidP="00BF64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6FDC4E1" w14:textId="77777777" w:rsidR="00BF64E6" w:rsidRPr="0095749C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076D251" w14:textId="77777777" w:rsidR="00BF64E6" w:rsidRPr="0095749C" w:rsidRDefault="00BF64E6" w:rsidP="00BF64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96F3A74" w14:textId="77777777" w:rsidR="00BF64E6" w:rsidRPr="00844EC7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7B22437D" w14:textId="32D470DE" w:rsidR="00BF64E6" w:rsidRPr="00844EC7" w:rsidRDefault="00BF64E6" w:rsidP="00BF64E6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64E6">
              <w:rPr>
                <w:rFonts w:ascii="Angsana New" w:hAnsi="Angsana New"/>
                <w:sz w:val="30"/>
                <w:szCs w:val="30"/>
                <w:lang w:val="en-US"/>
              </w:rPr>
              <w:t>151,546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C83F9F5" w14:textId="77777777" w:rsidR="00BF64E6" w:rsidRPr="00844EC7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E192D68" w14:textId="77777777" w:rsidR="00BF64E6" w:rsidRPr="00844EC7" w:rsidRDefault="00BF64E6" w:rsidP="00BF64E6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137,145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6EFBCEE" w14:textId="77777777" w:rsidR="00BF64E6" w:rsidRPr="00844EC7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62FE19B" w14:textId="40CE3F92" w:rsidR="00BF64E6" w:rsidRPr="00844EC7" w:rsidRDefault="001F467D" w:rsidP="00BF64E6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(2,184)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5EEEDC6" w14:textId="77777777" w:rsidR="00BF64E6" w:rsidRPr="00844EC7" w:rsidRDefault="00BF64E6" w:rsidP="00BF64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5A247F26" w14:textId="77777777" w:rsidR="00BF64E6" w:rsidRPr="00844EC7" w:rsidRDefault="00BF64E6" w:rsidP="00BF64E6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11,010</w:t>
            </w:r>
          </w:p>
        </w:tc>
      </w:tr>
      <w:tr w:rsidR="00FB6D05" w:rsidRPr="00844EC7" w14:paraId="374560DA" w14:textId="77777777" w:rsidTr="00BF64E6">
        <w:tc>
          <w:tcPr>
            <w:tcW w:w="2787" w:type="dxa"/>
            <w:shd w:val="clear" w:color="auto" w:fill="auto"/>
            <w:vAlign w:val="center"/>
          </w:tcPr>
          <w:p w14:paraId="2BB518B1" w14:textId="77777777" w:rsidR="00FB6D05" w:rsidRPr="00844EC7" w:rsidRDefault="00FB6D05" w:rsidP="00FB6D0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107E1" w14:textId="7E49D58E" w:rsidR="00FB6D05" w:rsidRPr="00844EC7" w:rsidRDefault="00BF64E6" w:rsidP="00BF64E6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2,940,026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3A182AD0" w14:textId="77777777" w:rsidR="00FB6D05" w:rsidRPr="00844EC7" w:rsidRDefault="00FB6D05" w:rsidP="00FB6D0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F52DD" w14:textId="77777777" w:rsidR="00FB6D05" w:rsidRPr="00844EC7" w:rsidRDefault="00FB6D05" w:rsidP="00FB6D05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2,787,592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E8AD84D" w14:textId="77777777" w:rsidR="00FB6D05" w:rsidRPr="00844EC7" w:rsidRDefault="00FB6D05" w:rsidP="00FB6D0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8F104" w14:textId="18976049" w:rsidR="00FB6D05" w:rsidRPr="00FB6D05" w:rsidRDefault="00FB6D05" w:rsidP="00FB6D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6D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96307A2" w14:textId="77777777" w:rsidR="00FB6D05" w:rsidRPr="0095749C" w:rsidRDefault="00FB6D05" w:rsidP="00FB6D0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8C23F" w14:textId="77777777" w:rsidR="00FB6D05" w:rsidRPr="0095749C" w:rsidRDefault="00FB6D05" w:rsidP="00FB6D0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11B0B00C" w14:textId="77777777" w:rsidR="00FB6D05" w:rsidRPr="00844EC7" w:rsidRDefault="00FB6D05" w:rsidP="00FB6D0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E88F0" w14:textId="00FCB3CD" w:rsidR="00FB6D05" w:rsidRPr="00844EC7" w:rsidRDefault="00BF64E6" w:rsidP="00BF64E6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2,940,026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FB82B17" w14:textId="77777777" w:rsidR="00FB6D05" w:rsidRPr="00844EC7" w:rsidRDefault="00FB6D05" w:rsidP="00FB6D0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9EB46" w14:textId="77777777" w:rsidR="00FB6D05" w:rsidRPr="00844EC7" w:rsidRDefault="00FB6D05" w:rsidP="00FB6D05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2,787,592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FA38EB4" w14:textId="77777777" w:rsidR="00FB6D05" w:rsidRPr="00844EC7" w:rsidRDefault="00FB6D05" w:rsidP="00FB6D0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68B05" w14:textId="39EA4976" w:rsidR="00FB6D05" w:rsidRPr="00844EC7" w:rsidRDefault="00FB6D05" w:rsidP="00FB6D05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1,329,993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03033EE" w14:textId="77777777" w:rsidR="00FB6D05" w:rsidRPr="00844EC7" w:rsidRDefault="00FB6D05" w:rsidP="00FB6D05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507B5" w14:textId="77777777" w:rsidR="00FB6D05" w:rsidRPr="00844EC7" w:rsidRDefault="00FB6D05" w:rsidP="00FB6D05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1,124,795</w:t>
            </w:r>
          </w:p>
        </w:tc>
      </w:tr>
      <w:tr w:rsidR="001F0583" w:rsidRPr="00216B61" w14:paraId="4088140D" w14:textId="77777777" w:rsidTr="001F0583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7BA16A93" w14:textId="77777777" w:rsidR="001F0583" w:rsidRPr="00FF0171" w:rsidRDefault="001F0583" w:rsidP="00B51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7A82925E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7E3621D9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7DBD6BDA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6DF8B4B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8EFBB40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FEF5B86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C96CBEA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019BE99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6B1F7AF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477B10B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4ECFBCE0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28DBAF7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A442F" w14:textId="77777777" w:rsidR="001F0583" w:rsidRPr="00216B61" w:rsidRDefault="001F0583" w:rsidP="000563ED">
            <w:pPr>
              <w:pStyle w:val="Ang15"/>
              <w:tabs>
                <w:tab w:val="decimal" w:pos="1116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5626B097" w14:textId="77777777" w:rsidR="001F0583" w:rsidRPr="00216B61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171D1" w14:textId="77777777" w:rsidR="001F0583" w:rsidRPr="00216B61" w:rsidRDefault="001F0583" w:rsidP="000056EC">
            <w:pPr>
              <w:pStyle w:val="Ang15"/>
              <w:tabs>
                <w:tab w:val="decimal" w:pos="1110"/>
              </w:tabs>
              <w:ind w:left="-112" w:right="-88"/>
              <w:jc w:val="left"/>
              <w:rPr>
                <w:b/>
                <w:bCs/>
                <w:cs/>
                <w:lang w:val="en-US"/>
              </w:rPr>
            </w:pPr>
          </w:p>
        </w:tc>
      </w:tr>
      <w:tr w:rsidR="001F0583" w:rsidRPr="00504FD8" w14:paraId="789EE04A" w14:textId="77777777" w:rsidTr="000563ED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F76083F" w14:textId="77777777" w:rsidR="001F0583" w:rsidRPr="00FF0171" w:rsidRDefault="001F0583" w:rsidP="00B51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E272457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2EA9F413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90547E8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AA4624D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F5C07B4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8A0552A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9EFFEC1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70D0B6E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6A7C4237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C052E38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DCAE5F3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5BE45951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6243618C" w14:textId="680FB49D" w:rsidR="001F0583" w:rsidRPr="00B66BA6" w:rsidRDefault="000563ED" w:rsidP="000563ED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(25,178)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E0231FE" w14:textId="77777777" w:rsidR="001F0583" w:rsidRPr="00451E6D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544B9F6" w14:textId="77777777" w:rsidR="001F0583" w:rsidRPr="00504FD8" w:rsidRDefault="001F0583" w:rsidP="000056E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(21,147)</w:t>
            </w:r>
          </w:p>
        </w:tc>
      </w:tr>
      <w:tr w:rsidR="001F0583" w:rsidRPr="00504FD8" w14:paraId="691DD5DB" w14:textId="77777777" w:rsidTr="000563ED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020F737E" w14:textId="77777777" w:rsidR="001F0583" w:rsidRPr="00FF0171" w:rsidRDefault="001F0583" w:rsidP="00B51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5CE5EF3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791D5044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749D3630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E34C872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9FAA4BD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F8ED301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541C03B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6785C71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27F400E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56C92D3B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7ED90998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7521243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392E5" w14:textId="50960E4A" w:rsidR="001F0583" w:rsidRPr="000056EC" w:rsidRDefault="000563ED" w:rsidP="000563ED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(249,182)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02772D04" w14:textId="77777777" w:rsidR="001F0583" w:rsidRPr="00451E6D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6B36B" w14:textId="77777777" w:rsidR="001F0583" w:rsidRPr="00504FD8" w:rsidRDefault="001F0583" w:rsidP="000056E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(244,666)</w:t>
            </w:r>
          </w:p>
        </w:tc>
      </w:tr>
      <w:tr w:rsidR="001F0583" w:rsidRPr="00504FD8" w14:paraId="73569C1D" w14:textId="77777777" w:rsidTr="000056EC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F698B87" w14:textId="597F7D4A" w:rsidR="001F0583" w:rsidRPr="00FF0171" w:rsidRDefault="001F0583" w:rsidP="00B515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4F1A9588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49E753EE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A8B9CEA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90F9379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5997A54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BF6952C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DC59CB6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2119E941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7A163542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1060C3A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00FF29A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EDAB625" w14:textId="77777777" w:rsidR="001F0583" w:rsidRPr="00844EC7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8A65C2" w14:textId="7722B808" w:rsidR="001F0583" w:rsidRPr="000056EC" w:rsidRDefault="000563ED" w:rsidP="000563ED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1,055,633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36EA5C9" w14:textId="77777777" w:rsidR="001F0583" w:rsidRPr="00451E6D" w:rsidRDefault="001F0583" w:rsidP="001F058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DACF7B" w14:textId="4D8DA2CC" w:rsidR="001F0583" w:rsidRPr="001F0583" w:rsidRDefault="002353A1" w:rsidP="000056E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858,982</w:t>
            </w:r>
          </w:p>
        </w:tc>
      </w:tr>
    </w:tbl>
    <w:p w14:paraId="62C8CF06" w14:textId="3164B42C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5C5069" w:rsidRDefault="00FF0171" w:rsidP="00AD5237">
      <w:pPr>
        <w:ind w:right="-450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0056EC">
          <w:headerReference w:type="default" r:id="rId15"/>
          <w:footerReference w:type="default" r:id="rId16"/>
          <w:pgSz w:w="16834" w:h="11909" w:orient="landscape" w:code="9"/>
          <w:pgMar w:top="1166" w:right="1267" w:bottom="1152" w:left="1166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FF0171" w:rsidRPr="00A518AA" w14:paraId="08183A80" w14:textId="77777777" w:rsidTr="001A765A">
        <w:tc>
          <w:tcPr>
            <w:tcW w:w="4842" w:type="dxa"/>
            <w:shd w:val="clear" w:color="auto" w:fill="auto"/>
          </w:tcPr>
          <w:p w14:paraId="59BD9C0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A16FFA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F5B487E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2BF8EFE7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A518AA" w14:paraId="65ECEBE8" w14:textId="77777777" w:rsidTr="001A765A">
        <w:tc>
          <w:tcPr>
            <w:tcW w:w="4842" w:type="dxa"/>
            <w:shd w:val="clear" w:color="auto" w:fill="auto"/>
          </w:tcPr>
          <w:p w14:paraId="24890237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3726B6E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44456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D26D602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FF0171" w:rsidRPr="00A518AA" w14:paraId="0E67DEC5" w14:textId="77777777" w:rsidTr="001A765A">
        <w:tc>
          <w:tcPr>
            <w:tcW w:w="4842" w:type="dxa"/>
            <w:shd w:val="clear" w:color="auto" w:fill="auto"/>
          </w:tcPr>
          <w:p w14:paraId="4D2313AC" w14:textId="5B7AF633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F0583" w:rsidRPr="00A518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A1EB3"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1F0583"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1F0583" w:rsidRPr="00A518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806" w:type="dxa"/>
            <w:shd w:val="clear" w:color="auto" w:fill="auto"/>
          </w:tcPr>
          <w:p w14:paraId="55B69901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8AE4D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22E3B23E" w14:textId="223D4D02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F0583"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1439A814" w14:textId="77777777" w:rsidR="00FF0171" w:rsidRPr="00A518AA" w:rsidRDefault="00FF0171" w:rsidP="00A518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F1B98C" w14:textId="78612C9A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F0583"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FF0171" w:rsidRPr="00A518AA" w14:paraId="0D16D095" w14:textId="77777777" w:rsidTr="001A765A">
        <w:tc>
          <w:tcPr>
            <w:tcW w:w="4842" w:type="dxa"/>
            <w:shd w:val="clear" w:color="auto" w:fill="auto"/>
          </w:tcPr>
          <w:p w14:paraId="41D9D3CE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C9F6512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9F53835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7F7A2CD4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F0583" w:rsidRPr="00A518AA" w14:paraId="25481871" w14:textId="77777777" w:rsidTr="00831644">
        <w:tc>
          <w:tcPr>
            <w:tcW w:w="4842" w:type="dxa"/>
            <w:shd w:val="clear" w:color="auto" w:fill="auto"/>
            <w:vAlign w:val="center"/>
          </w:tcPr>
          <w:p w14:paraId="3F4C9881" w14:textId="77777777" w:rsidR="001F0583" w:rsidRPr="00A518AA" w:rsidRDefault="001F0583" w:rsidP="00A518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7883656D" w14:textId="77777777" w:rsidR="001F0583" w:rsidRPr="00A518AA" w:rsidRDefault="001F0583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D6FB42" w14:textId="77777777" w:rsidR="001F0583" w:rsidRPr="00A518AA" w:rsidRDefault="001F0583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9720C23" w14:textId="61BDE60B" w:rsidR="001F0583" w:rsidRPr="00A518AA" w:rsidRDefault="00831644" w:rsidP="00831644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1,063,755</w:t>
            </w:r>
          </w:p>
        </w:tc>
        <w:tc>
          <w:tcPr>
            <w:tcW w:w="268" w:type="dxa"/>
            <w:shd w:val="clear" w:color="auto" w:fill="auto"/>
          </w:tcPr>
          <w:p w14:paraId="3748698A" w14:textId="77777777" w:rsidR="001F0583" w:rsidRPr="00A518AA" w:rsidRDefault="001F0583" w:rsidP="00A518A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005B044" w14:textId="715D4D71" w:rsidR="001F0583" w:rsidRPr="00A518AA" w:rsidRDefault="001F0583" w:rsidP="00831644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852,522</w:t>
            </w:r>
          </w:p>
        </w:tc>
      </w:tr>
      <w:tr w:rsidR="001F0583" w:rsidRPr="00A518AA" w14:paraId="1B40B213" w14:textId="77777777" w:rsidTr="00831644">
        <w:tc>
          <w:tcPr>
            <w:tcW w:w="4842" w:type="dxa"/>
            <w:shd w:val="clear" w:color="auto" w:fill="auto"/>
            <w:vAlign w:val="center"/>
          </w:tcPr>
          <w:p w14:paraId="59DE64B7" w14:textId="77777777" w:rsidR="001F0583" w:rsidRPr="00A518AA" w:rsidRDefault="001F0583" w:rsidP="00A518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  <w:shd w:val="clear" w:color="auto" w:fill="auto"/>
          </w:tcPr>
          <w:p w14:paraId="43CAAD20" w14:textId="77777777" w:rsidR="001F0583" w:rsidRPr="00A518AA" w:rsidRDefault="001F0583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1608D00" w14:textId="77777777" w:rsidR="001F0583" w:rsidRPr="00A518AA" w:rsidRDefault="001F0583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000E13D1" w14:textId="32C945DA" w:rsidR="001F0583" w:rsidRPr="00A518AA" w:rsidRDefault="00831644" w:rsidP="00831644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(8,122)</w:t>
            </w:r>
          </w:p>
        </w:tc>
        <w:tc>
          <w:tcPr>
            <w:tcW w:w="268" w:type="dxa"/>
            <w:shd w:val="clear" w:color="auto" w:fill="auto"/>
          </w:tcPr>
          <w:p w14:paraId="371AF219" w14:textId="77777777" w:rsidR="001F0583" w:rsidRPr="00A518AA" w:rsidRDefault="001F0583" w:rsidP="00A518A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FC67344" w14:textId="3A016006" w:rsidR="001F0583" w:rsidRPr="00A518AA" w:rsidRDefault="001F0583" w:rsidP="00831644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6,460</w:t>
            </w:r>
          </w:p>
        </w:tc>
      </w:tr>
      <w:tr w:rsidR="001F0583" w:rsidRPr="00A518AA" w14:paraId="79B38F1A" w14:textId="77777777" w:rsidTr="007A7AC4">
        <w:tc>
          <w:tcPr>
            <w:tcW w:w="4842" w:type="dxa"/>
            <w:shd w:val="clear" w:color="auto" w:fill="auto"/>
          </w:tcPr>
          <w:p w14:paraId="1BFC497D" w14:textId="77777777" w:rsidR="001F0583" w:rsidRPr="00A518AA" w:rsidRDefault="001F0583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389BF7EF" w14:textId="77777777" w:rsidR="001F0583" w:rsidRPr="00A518AA" w:rsidRDefault="001F0583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835627" w14:textId="77777777" w:rsidR="001F0583" w:rsidRPr="00A518AA" w:rsidRDefault="001F0583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138CF734" w14:textId="57009E71" w:rsidR="001F0583" w:rsidRPr="00A518AA" w:rsidRDefault="00BF64E6" w:rsidP="00831644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1,055,633</w:t>
            </w:r>
          </w:p>
        </w:tc>
        <w:tc>
          <w:tcPr>
            <w:tcW w:w="268" w:type="dxa"/>
            <w:shd w:val="clear" w:color="auto" w:fill="auto"/>
          </w:tcPr>
          <w:p w14:paraId="21F441FC" w14:textId="77777777" w:rsidR="001F0583" w:rsidRPr="00A518AA" w:rsidRDefault="001F0583" w:rsidP="00A518A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2942DF3" w14:textId="2780DD00" w:rsidR="001F0583" w:rsidRPr="00A518AA" w:rsidRDefault="001F0583" w:rsidP="00831644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858,982</w:t>
            </w:r>
          </w:p>
        </w:tc>
      </w:tr>
      <w:tr w:rsidR="001F0583" w:rsidRPr="00A518AA" w14:paraId="1ABC1C86" w14:textId="77777777" w:rsidTr="007A7AC4">
        <w:tc>
          <w:tcPr>
            <w:tcW w:w="4842" w:type="dxa"/>
            <w:shd w:val="clear" w:color="auto" w:fill="auto"/>
            <w:vAlign w:val="center"/>
          </w:tcPr>
          <w:p w14:paraId="7885D1C0" w14:textId="77777777" w:rsidR="001F0583" w:rsidRPr="00A518AA" w:rsidRDefault="001F0583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40CCB5F3" w14:textId="77777777" w:rsidR="001F0583" w:rsidRPr="00A518AA" w:rsidRDefault="001F0583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86D0738" w14:textId="77777777" w:rsidR="001F0583" w:rsidRPr="00A518AA" w:rsidRDefault="001F0583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9BA9DF3" w14:textId="6C18AE15" w:rsidR="001F0583" w:rsidRPr="00A518AA" w:rsidRDefault="009236BF" w:rsidP="008316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4A4C5D" w14:textId="77777777" w:rsidR="001F0583" w:rsidRPr="00A518AA" w:rsidRDefault="001F0583" w:rsidP="00A518A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8608ADE" w14:textId="5ECC61A6" w:rsidR="001F0583" w:rsidRPr="00A518AA" w:rsidRDefault="001F0583" w:rsidP="008316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0583" w:rsidRPr="00A518AA" w14:paraId="2963CF92" w14:textId="77777777" w:rsidTr="007A7AC4">
        <w:trPr>
          <w:trHeight w:val="415"/>
        </w:trPr>
        <w:tc>
          <w:tcPr>
            <w:tcW w:w="4842" w:type="dxa"/>
            <w:shd w:val="clear" w:color="auto" w:fill="auto"/>
          </w:tcPr>
          <w:p w14:paraId="3D9F0B29" w14:textId="417F9099" w:rsidR="001F0583" w:rsidRPr="00A518AA" w:rsidRDefault="001F0583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197BEC81" w14:textId="77777777" w:rsidR="001F0583" w:rsidRPr="00A518AA" w:rsidRDefault="001F0583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2CC4B7" w14:textId="77777777" w:rsidR="001F0583" w:rsidRPr="00A518AA" w:rsidRDefault="001F0583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36EA1" w14:textId="1861F531" w:rsidR="001F0583" w:rsidRPr="00A518AA" w:rsidRDefault="00BF64E6" w:rsidP="00BB4D00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1,055,633</w:t>
            </w:r>
          </w:p>
        </w:tc>
        <w:tc>
          <w:tcPr>
            <w:tcW w:w="268" w:type="dxa"/>
            <w:shd w:val="clear" w:color="auto" w:fill="auto"/>
          </w:tcPr>
          <w:p w14:paraId="2F3801A3" w14:textId="77777777" w:rsidR="001F0583" w:rsidRPr="00A518AA" w:rsidRDefault="001F0583" w:rsidP="00A518A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39A51" w14:textId="471582F6" w:rsidR="001F0583" w:rsidRPr="00A518AA" w:rsidRDefault="001F0583" w:rsidP="00831644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858,982</w:t>
            </w:r>
          </w:p>
        </w:tc>
      </w:tr>
    </w:tbl>
    <w:p w14:paraId="0E9FC4F6" w14:textId="77777777" w:rsidR="00FF0171" w:rsidRPr="000056EC" w:rsidRDefault="00FF0171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AEA21FF" w14:textId="48F0CDB3" w:rsidR="005A69E3" w:rsidRPr="00A518AA" w:rsidRDefault="005A69E3" w:rsidP="00A518A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A518AA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36FE612B" w:rsidR="001B3E66" w:rsidRPr="000056EC" w:rsidRDefault="001B3E66" w:rsidP="00A518AA">
      <w:pPr>
        <w:pStyle w:val="Bo-Blankline"/>
        <w:rPr>
          <w:sz w:val="30"/>
          <w:szCs w:val="30"/>
        </w:rPr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770"/>
        <w:gridCol w:w="810"/>
        <w:gridCol w:w="270"/>
        <w:gridCol w:w="1530"/>
        <w:gridCol w:w="234"/>
        <w:gridCol w:w="1570"/>
      </w:tblGrid>
      <w:tr w:rsidR="00A857CC" w:rsidRPr="00A518AA" w14:paraId="440583A7" w14:textId="77777777" w:rsidTr="00BB4D00">
        <w:tc>
          <w:tcPr>
            <w:tcW w:w="4770" w:type="dxa"/>
            <w:shd w:val="clear" w:color="auto" w:fill="auto"/>
          </w:tcPr>
          <w:p w14:paraId="673FAF1B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12D8936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F58D66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593E3F0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857CC" w:rsidRPr="00A518AA" w14:paraId="39256E12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229884C5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2A5102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729298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06E9508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18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4" w:type="dxa"/>
            <w:shd w:val="clear" w:color="auto" w:fill="auto"/>
          </w:tcPr>
          <w:p w14:paraId="2D581626" w14:textId="77777777" w:rsidR="00A857CC" w:rsidRPr="00A518AA" w:rsidRDefault="00A857CC" w:rsidP="00A51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275669C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18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857CC" w:rsidRPr="00A518AA" w14:paraId="6D751FF5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6BFC7826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F9A369A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2D81E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DD00C3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  <w:shd w:val="clear" w:color="auto" w:fill="auto"/>
          </w:tcPr>
          <w:p w14:paraId="2F731920" w14:textId="77777777" w:rsidR="00A857CC" w:rsidRPr="00A518AA" w:rsidRDefault="00A857CC" w:rsidP="00A51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6D97A3D5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A857CC" w:rsidRPr="00A518AA" w14:paraId="2BC98F6D" w14:textId="77777777" w:rsidTr="00BB4D00">
        <w:tc>
          <w:tcPr>
            <w:tcW w:w="4770" w:type="dxa"/>
            <w:shd w:val="clear" w:color="auto" w:fill="auto"/>
          </w:tcPr>
          <w:p w14:paraId="4157E45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3DF3AC3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DE394A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39487552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857CC" w:rsidRPr="00A518AA" w14:paraId="57B5E31D" w14:textId="77777777" w:rsidTr="004F3A62">
        <w:tc>
          <w:tcPr>
            <w:tcW w:w="4770" w:type="dxa"/>
            <w:shd w:val="clear" w:color="auto" w:fill="auto"/>
            <w:vAlign w:val="center"/>
          </w:tcPr>
          <w:p w14:paraId="6E900AC2" w14:textId="77777777" w:rsidR="00A857CC" w:rsidRPr="00A518AA" w:rsidRDefault="00A857CC" w:rsidP="00A518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26F99D3A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119183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A082775" w14:textId="10625968" w:rsidR="00A857CC" w:rsidRPr="00A518AA" w:rsidRDefault="004F3A62" w:rsidP="00BB4D00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48,785,003</w:t>
            </w:r>
          </w:p>
        </w:tc>
        <w:tc>
          <w:tcPr>
            <w:tcW w:w="234" w:type="dxa"/>
            <w:shd w:val="clear" w:color="auto" w:fill="auto"/>
          </w:tcPr>
          <w:p w14:paraId="15DE7751" w14:textId="77777777" w:rsidR="00A857CC" w:rsidRPr="00A518AA" w:rsidRDefault="00A857CC" w:rsidP="00A518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129420AA" w14:textId="77777777" w:rsidR="00A857CC" w:rsidRPr="00A518AA" w:rsidRDefault="00A857CC" w:rsidP="00BB4D00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46,493,705</w:t>
            </w:r>
          </w:p>
        </w:tc>
      </w:tr>
      <w:tr w:rsidR="00A857CC" w:rsidRPr="00A518AA" w14:paraId="39810740" w14:textId="77777777" w:rsidTr="004F3A62">
        <w:tc>
          <w:tcPr>
            <w:tcW w:w="4770" w:type="dxa"/>
            <w:shd w:val="clear" w:color="auto" w:fill="auto"/>
            <w:vAlign w:val="center"/>
          </w:tcPr>
          <w:p w14:paraId="77D6A2B4" w14:textId="77777777" w:rsidR="00A857CC" w:rsidRPr="00A518AA" w:rsidRDefault="00A857CC" w:rsidP="00A518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0" w:type="dxa"/>
            <w:shd w:val="clear" w:color="auto" w:fill="auto"/>
          </w:tcPr>
          <w:p w14:paraId="002CC510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90990E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64C884D" w14:textId="0C2318EB" w:rsidR="00A857CC" w:rsidRPr="00A518AA" w:rsidRDefault="004F3A62" w:rsidP="00BB4D00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78,141</w:t>
            </w:r>
          </w:p>
        </w:tc>
        <w:tc>
          <w:tcPr>
            <w:tcW w:w="234" w:type="dxa"/>
            <w:shd w:val="clear" w:color="auto" w:fill="auto"/>
          </w:tcPr>
          <w:p w14:paraId="5115CE82" w14:textId="77777777" w:rsidR="00A857CC" w:rsidRPr="00A518AA" w:rsidRDefault="00A857CC" w:rsidP="00A518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4CA03794" w14:textId="77777777" w:rsidR="00A857CC" w:rsidRPr="00A518AA" w:rsidRDefault="00A857CC" w:rsidP="00BB4D00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77,590</w:t>
            </w:r>
          </w:p>
        </w:tc>
      </w:tr>
      <w:tr w:rsidR="00A857CC" w:rsidRPr="00A518AA" w14:paraId="1DE5843F" w14:textId="77777777" w:rsidTr="004F3A62">
        <w:tc>
          <w:tcPr>
            <w:tcW w:w="4770" w:type="dxa"/>
            <w:shd w:val="clear" w:color="auto" w:fill="auto"/>
          </w:tcPr>
          <w:p w14:paraId="25FFFDF7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8BEACCB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F7CD32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7F51E" w14:textId="592CD6D0" w:rsidR="00A857CC" w:rsidRPr="00A518AA" w:rsidRDefault="004F3A62" w:rsidP="00BB4D00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="002557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863,144</w:t>
            </w:r>
          </w:p>
        </w:tc>
        <w:tc>
          <w:tcPr>
            <w:tcW w:w="234" w:type="dxa"/>
            <w:shd w:val="clear" w:color="auto" w:fill="auto"/>
          </w:tcPr>
          <w:p w14:paraId="00D366C7" w14:textId="77777777" w:rsidR="00A857CC" w:rsidRPr="00A518AA" w:rsidRDefault="00A857CC" w:rsidP="00A518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AA2D4" w14:textId="77777777" w:rsidR="00A857CC" w:rsidRPr="00A518AA" w:rsidRDefault="00A857CC" w:rsidP="00BB4D00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46,571,295</w:t>
            </w:r>
          </w:p>
        </w:tc>
      </w:tr>
      <w:tr w:rsidR="00A857CC" w:rsidRPr="00A518AA" w14:paraId="3F443051" w14:textId="77777777" w:rsidTr="004F3A62">
        <w:tc>
          <w:tcPr>
            <w:tcW w:w="4770" w:type="dxa"/>
            <w:shd w:val="clear" w:color="auto" w:fill="auto"/>
          </w:tcPr>
          <w:p w14:paraId="090F330A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2725CB6B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F997F8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7E59A" w14:textId="2450C5B2" w:rsidR="00A857CC" w:rsidRPr="00A518AA" w:rsidRDefault="004F3A62" w:rsidP="00BB4D00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7,416,0</w:t>
            </w:r>
            <w:r w:rsidR="000612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34" w:type="dxa"/>
            <w:shd w:val="clear" w:color="auto" w:fill="auto"/>
          </w:tcPr>
          <w:p w14:paraId="42401CFC" w14:textId="77777777" w:rsidR="00A857CC" w:rsidRPr="00A518AA" w:rsidRDefault="00A857CC" w:rsidP="00A518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4D9CC" w14:textId="77777777" w:rsidR="00A857CC" w:rsidRPr="00A518AA" w:rsidRDefault="00A857CC" w:rsidP="00BB4D00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4,008,078</w:t>
            </w:r>
          </w:p>
        </w:tc>
      </w:tr>
      <w:tr w:rsidR="00A857CC" w:rsidRPr="00A518AA" w14:paraId="5C5B93B5" w14:textId="77777777" w:rsidTr="00BB4D00">
        <w:tc>
          <w:tcPr>
            <w:tcW w:w="4770" w:type="dxa"/>
            <w:shd w:val="clear" w:color="auto" w:fill="auto"/>
          </w:tcPr>
          <w:p w14:paraId="35FE58A9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799C1EF0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5BCB5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945651" w14:textId="716D38E2" w:rsidR="00A857CC" w:rsidRPr="00A518AA" w:rsidRDefault="009236BF" w:rsidP="00BB4D00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56,279,20</w:t>
            </w:r>
            <w:r w:rsidR="000612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  <w:shd w:val="clear" w:color="auto" w:fill="auto"/>
          </w:tcPr>
          <w:p w14:paraId="1EC0448F" w14:textId="77777777" w:rsidR="00A857CC" w:rsidRPr="00A518AA" w:rsidRDefault="00A857CC" w:rsidP="00A518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12E156" w14:textId="77777777" w:rsidR="00A857CC" w:rsidRPr="00A518AA" w:rsidRDefault="00A857CC" w:rsidP="00BB4D00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50,579,373</w:t>
            </w:r>
          </w:p>
        </w:tc>
      </w:tr>
    </w:tbl>
    <w:p w14:paraId="282A0CAE" w14:textId="728843B7" w:rsidR="000056EC" w:rsidRDefault="000056EC" w:rsidP="00A518AA">
      <w:pPr>
        <w:pStyle w:val="Caption"/>
        <w:numPr>
          <w:ilvl w:val="0"/>
          <w:numId w:val="0"/>
        </w:numPr>
        <w:ind w:left="567"/>
        <w:rPr>
          <w:sz w:val="24"/>
          <w:szCs w:val="24"/>
        </w:rPr>
      </w:pPr>
    </w:p>
    <w:p w14:paraId="709AB106" w14:textId="77777777" w:rsidR="000056EC" w:rsidRDefault="000056EC" w:rsidP="000056EC">
      <w:pPr>
        <w:pStyle w:val="Caption"/>
        <w:numPr>
          <w:ilvl w:val="0"/>
          <w:numId w:val="0"/>
        </w:numPr>
        <w:ind w:left="567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br w:type="page"/>
      </w:r>
    </w:p>
    <w:p w14:paraId="2E84BDA0" w14:textId="533AEB62" w:rsidR="00581076" w:rsidRDefault="00DD66D2" w:rsidP="006E00CD">
      <w:pPr>
        <w:pStyle w:val="Caption"/>
        <w:ind w:left="567" w:hanging="567"/>
      </w:pPr>
      <w:r>
        <w:rPr>
          <w:rFonts w:hint="cs"/>
          <w:cs/>
        </w:rPr>
        <w:lastRenderedPageBreak/>
        <w:t>เงินปันผล</w:t>
      </w:r>
    </w:p>
    <w:p w14:paraId="1664EA77" w14:textId="77777777" w:rsidR="0056153A" w:rsidRPr="0056153A" w:rsidRDefault="0056153A" w:rsidP="0056153A">
      <w:pPr>
        <w:rPr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00"/>
        <w:gridCol w:w="1260"/>
        <w:gridCol w:w="990"/>
      </w:tblGrid>
      <w:tr w:rsidR="002D667E" w14:paraId="010B4C30" w14:textId="77777777" w:rsidTr="002D667E">
        <w:trPr>
          <w:tblHeader/>
        </w:trPr>
        <w:tc>
          <w:tcPr>
            <w:tcW w:w="3330" w:type="dxa"/>
            <w:vAlign w:val="bottom"/>
          </w:tcPr>
          <w:p w14:paraId="61ED96EE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  <w:hideMark/>
          </w:tcPr>
          <w:p w14:paraId="72C41029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66ACDDB8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10C2BA2F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0FE937B8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2D667E" w14:paraId="72FD145F" w14:textId="77777777" w:rsidTr="002D667E">
        <w:trPr>
          <w:tblHeader/>
        </w:trPr>
        <w:tc>
          <w:tcPr>
            <w:tcW w:w="3330" w:type="dxa"/>
          </w:tcPr>
          <w:p w14:paraId="297685B6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2F45A67" w14:textId="77777777" w:rsidR="002D667E" w:rsidRDefault="002D667E" w:rsidP="00F031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33D0B1B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7DFD955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5ABF2BB8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D667E" w14:paraId="5854DC06" w14:textId="77777777" w:rsidTr="002D667E">
        <w:tc>
          <w:tcPr>
            <w:tcW w:w="3330" w:type="dxa"/>
            <w:hideMark/>
          </w:tcPr>
          <w:p w14:paraId="72037B3E" w14:textId="4DDC18B8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61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61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0A9BE7BF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1A16455C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636F8C06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E76D31" w14:textId="77777777" w:rsidR="002D667E" w:rsidRDefault="002D667E" w:rsidP="00F03103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67E" w14:paraId="6159EB3B" w14:textId="77777777" w:rsidTr="002D667E">
        <w:tc>
          <w:tcPr>
            <w:tcW w:w="3330" w:type="dxa"/>
            <w:hideMark/>
          </w:tcPr>
          <w:p w14:paraId="4A89A93F" w14:textId="4CE3B0DE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00" w:type="dxa"/>
            <w:hideMark/>
          </w:tcPr>
          <w:p w14:paraId="1E2EB247" w14:textId="5A28954D" w:rsidR="002D667E" w:rsidRPr="0056153A" w:rsidRDefault="002D667E" w:rsidP="00E76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153A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5615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079FFD9" w14:textId="2ABEF9CD" w:rsidR="002D667E" w:rsidRPr="0056153A" w:rsidRDefault="002D667E" w:rsidP="00EE1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5615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6358E832" w14:textId="40126C06" w:rsidR="002D667E" w:rsidRPr="00C51B0F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B0F">
              <w:rPr>
                <w:rFonts w:ascii="Angsana New" w:hAnsi="Angsana New" w:cs="Angsana New" w:hint="cs"/>
                <w:sz w:val="30"/>
                <w:szCs w:val="30"/>
                <w:cs/>
              </w:rPr>
              <w:t>0.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990" w:type="dxa"/>
            <w:hideMark/>
          </w:tcPr>
          <w:p w14:paraId="32C2418F" w14:textId="433018F6" w:rsidR="002D667E" w:rsidRPr="00EE196E" w:rsidRDefault="002D667E" w:rsidP="00AA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96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EE196E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261BED" w14:paraId="641FEE42" w14:textId="77777777" w:rsidTr="002D667E">
        <w:tc>
          <w:tcPr>
            <w:tcW w:w="3330" w:type="dxa"/>
          </w:tcPr>
          <w:p w14:paraId="68C04C19" w14:textId="77777777" w:rsidR="00261BED" w:rsidRPr="0056153A" w:rsidRDefault="00261BED" w:rsidP="0056153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4344901" w14:textId="77777777" w:rsidR="00261BED" w:rsidRPr="0056153A" w:rsidRDefault="00261BED" w:rsidP="00E7686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4E170BF" w14:textId="77777777" w:rsidR="00261BED" w:rsidRDefault="00261BED" w:rsidP="00EE19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AF30DE" w14:textId="77777777" w:rsidR="00261BED" w:rsidRPr="00C51B0F" w:rsidRDefault="00261BED" w:rsidP="00F03103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F29A8D" w14:textId="77777777" w:rsidR="00261BED" w:rsidRPr="00EE196E" w:rsidRDefault="00261BED" w:rsidP="00AA56D9">
            <w:pPr>
              <w:tabs>
                <w:tab w:val="decimal" w:pos="79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D667E" w14:paraId="4B78081E" w14:textId="77777777" w:rsidTr="002D667E">
        <w:tc>
          <w:tcPr>
            <w:tcW w:w="3330" w:type="dxa"/>
            <w:hideMark/>
          </w:tcPr>
          <w:p w14:paraId="5D97DF25" w14:textId="1F0CEAF7" w:rsidR="002D667E" w:rsidRPr="006E3A4A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51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C51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6586FED" w14:textId="77777777" w:rsidR="002D667E" w:rsidRDefault="002D667E" w:rsidP="00E76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29CA96A3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C01C640" w14:textId="77777777" w:rsidR="002D667E" w:rsidRPr="00C51B0F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8C391F" w14:textId="77777777" w:rsidR="002D667E" w:rsidRDefault="002D667E" w:rsidP="00F03103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67E" w:rsidRPr="00E76867" w14:paraId="3CEEF7AE" w14:textId="77777777" w:rsidTr="002D667E">
        <w:tc>
          <w:tcPr>
            <w:tcW w:w="3330" w:type="dxa"/>
            <w:shd w:val="clear" w:color="auto" w:fill="auto"/>
            <w:hideMark/>
          </w:tcPr>
          <w:p w14:paraId="56DC4708" w14:textId="6CAB3D5A" w:rsidR="002D667E" w:rsidRPr="00C51B0F" w:rsidRDefault="002D667E" w:rsidP="00C51B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ประจำปี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0" w:type="dxa"/>
            <w:hideMark/>
          </w:tcPr>
          <w:p w14:paraId="5B9DD978" w14:textId="0460C581" w:rsidR="002D667E" w:rsidRPr="00C51B0F" w:rsidRDefault="002D667E" w:rsidP="00E76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1B0F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C51B0F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hideMark/>
          </w:tcPr>
          <w:p w14:paraId="51ACA915" w14:textId="46603845" w:rsidR="002D667E" w:rsidRPr="00C51B0F" w:rsidRDefault="002D667E" w:rsidP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hideMark/>
          </w:tcPr>
          <w:p w14:paraId="67DF7852" w14:textId="333125DC" w:rsidR="002D667E" w:rsidRPr="00C51B0F" w:rsidRDefault="002D667E" w:rsidP="00C51B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B0F">
              <w:rPr>
                <w:rFonts w:ascii="Angsana New" w:hAnsi="Angsana New" w:cs="Angsana New" w:hint="cs"/>
                <w:sz w:val="30"/>
                <w:szCs w:val="30"/>
                <w:cs/>
              </w:rPr>
              <w:t>0.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90" w:type="dxa"/>
            <w:hideMark/>
          </w:tcPr>
          <w:p w14:paraId="45D2A41E" w14:textId="57A9BC40" w:rsidR="002D667E" w:rsidRPr="00EE196E" w:rsidRDefault="002D667E" w:rsidP="00AA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96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EE196E">
              <w:rPr>
                <w:rFonts w:asciiTheme="majorBidi" w:hAnsiTheme="majorBidi" w:cstheme="majorBidi" w:hint="cs"/>
                <w:sz w:val="30"/>
                <w:szCs w:val="30"/>
              </w:rPr>
              <w:t>1,</w:t>
            </w:r>
            <w:r w:rsidRPr="00EE196E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</w:tr>
      <w:tr w:rsidR="002D667E" w:rsidRPr="00AB302E" w14:paraId="1996BAA3" w14:textId="77777777" w:rsidTr="002D667E">
        <w:tc>
          <w:tcPr>
            <w:tcW w:w="3330" w:type="dxa"/>
            <w:shd w:val="clear" w:color="auto" w:fill="auto"/>
          </w:tcPr>
          <w:p w14:paraId="7F9B83E3" w14:textId="650BA71F" w:rsidR="002D667E" w:rsidRDefault="002D667E" w:rsidP="00C51B0F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0C1F9E11" w14:textId="13303217" w:rsidR="002D667E" w:rsidRPr="00C51B0F" w:rsidRDefault="002D667E" w:rsidP="00E76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B0F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3FFBCBB" w14:textId="142C6120" w:rsidR="002D667E" w:rsidRPr="00EE196E" w:rsidRDefault="002D667E" w:rsidP="005941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E196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74F82181" w14:textId="16636D3F" w:rsidR="002D667E" w:rsidRPr="00C51B0F" w:rsidRDefault="002D667E" w:rsidP="00C51B0F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1B0F">
              <w:rPr>
                <w:rFonts w:ascii="Angsana New" w:hAnsi="Angsana New" w:cs="Angsana New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680B6E63" w14:textId="4DA43C1A" w:rsidR="002D667E" w:rsidRPr="00EE196E" w:rsidRDefault="002D667E" w:rsidP="00E7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4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EE196E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</w:tbl>
    <w:p w14:paraId="0A1ABB7F" w14:textId="77777777" w:rsidR="0056153A" w:rsidRPr="00220FAA" w:rsidRDefault="0056153A" w:rsidP="0056153A">
      <w:pPr>
        <w:pStyle w:val="Bo-Blankline"/>
        <w:ind w:left="0"/>
        <w:rPr>
          <w:sz w:val="30"/>
          <w:szCs w:val="30"/>
          <w:lang w:val="en-US"/>
        </w:rPr>
      </w:pPr>
    </w:p>
    <w:p w14:paraId="52AF824D" w14:textId="1CB8BFCD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D2D10B8" w14:textId="77777777" w:rsidR="00A518AA" w:rsidRDefault="00A518AA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B2B8A" w14:textId="72E458BC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4697C621" w14:textId="77777777" w:rsidR="00A518AA" w:rsidRPr="000056EC" w:rsidRDefault="00A518AA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015D1A99" w14:textId="542911AC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headerReference w:type="default" r:id="rId17"/>
          <w:footerReference w:type="default" r:id="rId18"/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731B95" w14:paraId="76B8F33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989F774" w14:textId="77777777" w:rsidR="008E711A" w:rsidRPr="00EC0235" w:rsidRDefault="008E711A" w:rsidP="00B5153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CE6E658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11FA991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731B95" w14:paraId="0AA827D9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057997D" w14:textId="77777777" w:rsidR="008E711A" w:rsidRPr="00EC0235" w:rsidRDefault="008E711A" w:rsidP="00B5153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BA82AD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0A9E3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7C02483F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A908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731B95" w14:paraId="2FCD2A14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00D7357" w14:textId="7412D2C1" w:rsidR="008E711A" w:rsidRPr="00EC0235" w:rsidRDefault="008E711A" w:rsidP="00B51534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0EC3B2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65D82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EDEF89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20B342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D720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358C04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9586E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24436" w14:textId="77777777" w:rsidR="008E711A" w:rsidRPr="00EC0235" w:rsidRDefault="008E711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F93B2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22209D4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FCEA7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079ED5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513C4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6B41D7E" w14:textId="77777777" w:rsidR="008E711A" w:rsidRPr="00EC0235" w:rsidRDefault="008E711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DC5C10" w14:textId="77777777" w:rsidR="008E711A" w:rsidRPr="00EC0235" w:rsidRDefault="008E711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C4C439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8CCFF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731B95" w14:paraId="1BE2A85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CD41A21" w14:textId="77777777" w:rsidR="008E711A" w:rsidRPr="00EC0235" w:rsidRDefault="008E711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FB4E2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6F26393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731B95" w14:paraId="14CE369B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161C6D5" w14:textId="3D0556D4" w:rsidR="008E711A" w:rsidRPr="00EC0235" w:rsidRDefault="008E711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7F15CB6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229B33F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731B95" w14:paraId="05E377DA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6118D0F" w14:textId="77777777" w:rsidR="008E711A" w:rsidRPr="00EC0235" w:rsidRDefault="008E711A" w:rsidP="00B5153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A5D647F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E53321" w14:textId="1AFA5F23" w:rsidR="008E711A" w:rsidRPr="00DD66D2" w:rsidRDefault="008E711A" w:rsidP="00DD66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E74E6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EB7C85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8CB1C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F8D14DC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65EF4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982DF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28FE2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ABF83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5D1C3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10F89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1EC8E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DF10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731B95" w14:paraId="49A590C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02799A6D" w14:textId="77777777" w:rsidR="008E711A" w:rsidRPr="00EC0235" w:rsidRDefault="008E711A" w:rsidP="00B51534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E25EBDE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FD653D4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5AD4F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3A9DA1C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2122BD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3E79D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D4E40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3CBFD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98E9D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4F6FD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824E52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0350A4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398DE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5B2B4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2F8633E0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6FB05059" w14:textId="77777777" w:rsidR="00DD66D2" w:rsidRPr="00EC0235" w:rsidRDefault="00DD66D2" w:rsidP="00DD66D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5A0764A9" w14:textId="3E903043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8AD8AD2" w14:textId="0593900B" w:rsidR="00DD66D2" w:rsidRPr="00EC0235" w:rsidRDefault="00DD66D2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1,704,203</w:t>
            </w:r>
          </w:p>
        </w:tc>
        <w:tc>
          <w:tcPr>
            <w:tcW w:w="270" w:type="dxa"/>
            <w:shd w:val="clear" w:color="auto" w:fill="auto"/>
          </w:tcPr>
          <w:p w14:paraId="64B39BE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7142FD" w14:textId="429C96D4" w:rsidR="00DD66D2" w:rsidRPr="00AC27DF" w:rsidRDefault="00AC27DF" w:rsidP="00AC27DF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27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3BBB9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AE5A3EB" w14:textId="06271CA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1,704,203</w:t>
            </w:r>
          </w:p>
        </w:tc>
        <w:tc>
          <w:tcPr>
            <w:tcW w:w="270" w:type="dxa"/>
            <w:shd w:val="clear" w:color="auto" w:fill="auto"/>
          </w:tcPr>
          <w:p w14:paraId="76CE1D93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517AE0" w14:textId="2012E2E3" w:rsidR="00DD66D2" w:rsidRPr="00A91BCC" w:rsidRDefault="00A91BCC" w:rsidP="00A91BCC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B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3C18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857128" w14:textId="0837E39E" w:rsidR="00DD66D2" w:rsidRPr="00A91BCC" w:rsidRDefault="00A91BCC" w:rsidP="00A91BC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1B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91B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91B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704</w:t>
            </w:r>
            <w:r w:rsidRPr="00A91B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91B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203</w:t>
            </w:r>
          </w:p>
        </w:tc>
        <w:tc>
          <w:tcPr>
            <w:tcW w:w="270" w:type="dxa"/>
            <w:shd w:val="clear" w:color="auto" w:fill="auto"/>
          </w:tcPr>
          <w:p w14:paraId="0252B5B8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12116F" w14:textId="65A8380C" w:rsidR="00DD66D2" w:rsidRPr="00EC0235" w:rsidRDefault="00DD66D2" w:rsidP="00DD66D2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33B501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B3C47F" w14:textId="28001A76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1,704,203</w:t>
            </w:r>
          </w:p>
        </w:tc>
      </w:tr>
      <w:tr w:rsidR="00DD66D2" w:rsidRPr="00731B95" w14:paraId="5D4129B0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A80D60A" w14:textId="77777777" w:rsidR="00DD66D2" w:rsidRPr="00EC0235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A02A4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A82CE2B" w14:textId="77777777" w:rsidR="00DD66D2" w:rsidRPr="00EC0235" w:rsidRDefault="00DD66D2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2C226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331DBD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CC511A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50258B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BD09D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2EFD08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ADEED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B0FDF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0B74E6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906DAD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CC62A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F2AF70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66D2" w:rsidRPr="00731B95" w14:paraId="2CC88279" w14:textId="77777777" w:rsidTr="005626DA">
        <w:trPr>
          <w:trHeight w:val="261"/>
        </w:trPr>
        <w:tc>
          <w:tcPr>
            <w:tcW w:w="3330" w:type="dxa"/>
            <w:shd w:val="clear" w:color="auto" w:fill="auto"/>
          </w:tcPr>
          <w:p w14:paraId="27E92226" w14:textId="77777777" w:rsidR="00DD66D2" w:rsidRPr="00EC0235" w:rsidRDefault="00DD66D2" w:rsidP="00DD66D2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35CFE425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3703F34" w14:textId="295104CA" w:rsidR="00DD66D2" w:rsidRPr="00EC0235" w:rsidRDefault="00DD66D2" w:rsidP="00D61A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5669E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E5BC5" w14:textId="75820EEC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486,382</w:t>
            </w:r>
          </w:p>
        </w:tc>
        <w:tc>
          <w:tcPr>
            <w:tcW w:w="270" w:type="dxa"/>
            <w:shd w:val="clear" w:color="auto" w:fill="auto"/>
          </w:tcPr>
          <w:p w14:paraId="2F035A07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A180A2" w14:textId="3D9B89D4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486,382</w:t>
            </w:r>
          </w:p>
        </w:tc>
        <w:tc>
          <w:tcPr>
            <w:tcW w:w="270" w:type="dxa"/>
            <w:shd w:val="clear" w:color="auto" w:fill="auto"/>
          </w:tcPr>
          <w:p w14:paraId="04D08246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226C7A" w14:textId="78D94EC1" w:rsidR="00DD66D2" w:rsidRPr="00EC0235" w:rsidRDefault="00DD66D2" w:rsidP="00DD66D2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8753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A674BB" w14:textId="735710C3" w:rsidR="00DD66D2" w:rsidRPr="00EC0235" w:rsidRDefault="005626DA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456,253</w:t>
            </w:r>
          </w:p>
        </w:tc>
        <w:tc>
          <w:tcPr>
            <w:tcW w:w="270" w:type="dxa"/>
            <w:shd w:val="clear" w:color="auto" w:fill="auto"/>
          </w:tcPr>
          <w:p w14:paraId="02D92665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298ED" w14:textId="546BDBE7" w:rsidR="00DD66D2" w:rsidRPr="00EC0235" w:rsidRDefault="00DD66D2" w:rsidP="00DD66D2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1AAB1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8E3D0A" w14:textId="7CEF241A" w:rsidR="00DD66D2" w:rsidRPr="00EC0235" w:rsidRDefault="005626DA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456,253</w:t>
            </w:r>
          </w:p>
        </w:tc>
      </w:tr>
      <w:tr w:rsidR="00DD66D2" w:rsidRPr="00731B95" w14:paraId="3E8533C1" w14:textId="77777777" w:rsidTr="001D34B4">
        <w:trPr>
          <w:trHeight w:val="261"/>
        </w:trPr>
        <w:tc>
          <w:tcPr>
            <w:tcW w:w="3330" w:type="dxa"/>
            <w:shd w:val="clear" w:color="auto" w:fill="auto"/>
          </w:tcPr>
          <w:p w14:paraId="23422DA2" w14:textId="77777777" w:rsidR="00DD66D2" w:rsidRPr="00EC0235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3CDD52E1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14FF7" w14:textId="334693A9" w:rsidR="00DD66D2" w:rsidRPr="00DD66D2" w:rsidRDefault="00DD66D2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1,704,203</w:t>
            </w:r>
          </w:p>
        </w:tc>
        <w:tc>
          <w:tcPr>
            <w:tcW w:w="270" w:type="dxa"/>
            <w:shd w:val="clear" w:color="auto" w:fill="auto"/>
          </w:tcPr>
          <w:p w14:paraId="4025827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B9B05" w14:textId="466AFBF2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486,382</w:t>
            </w:r>
          </w:p>
        </w:tc>
        <w:tc>
          <w:tcPr>
            <w:tcW w:w="270" w:type="dxa"/>
            <w:shd w:val="clear" w:color="auto" w:fill="auto"/>
          </w:tcPr>
          <w:p w14:paraId="2A471610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63869" w14:textId="53BEE310" w:rsidR="00DD66D2" w:rsidRPr="007D748A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7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</w:t>
            </w:r>
            <w:r w:rsidR="002B6EC9" w:rsidRPr="007D7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Pr="007D7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,585</w:t>
            </w:r>
          </w:p>
        </w:tc>
        <w:tc>
          <w:tcPr>
            <w:tcW w:w="270" w:type="dxa"/>
            <w:shd w:val="clear" w:color="auto" w:fill="auto"/>
          </w:tcPr>
          <w:p w14:paraId="494ECA6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B74BA5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DF9A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BFF15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9B20E6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4A0685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E91CE6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064B5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4214EFE1" w14:textId="77777777" w:rsidTr="0079213A">
        <w:trPr>
          <w:trHeight w:val="168"/>
        </w:trPr>
        <w:tc>
          <w:tcPr>
            <w:tcW w:w="3330" w:type="dxa"/>
            <w:shd w:val="clear" w:color="auto" w:fill="auto"/>
          </w:tcPr>
          <w:p w14:paraId="171F4337" w14:textId="77777777" w:rsidR="00DD66D2" w:rsidRPr="00EC0235" w:rsidRDefault="00DD66D2" w:rsidP="00DD66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624F20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8256A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43A201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3AAEFE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C36922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6A517D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91634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9BA85D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96C962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B8870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0C387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F9DD6C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B047B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CC66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5A70E401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384371FE" w14:textId="77777777" w:rsidR="00DD66D2" w:rsidRPr="00EC0235" w:rsidRDefault="00DD66D2" w:rsidP="00DD66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78F34B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1A4BC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DAE33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4BBCD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97D0A0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F2B927E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FEA7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F32A28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A50038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064D52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D1089F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44A0B2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D5737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BEC9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7DF" w:rsidRPr="00731B95" w14:paraId="6C6173D3" w14:textId="77777777" w:rsidTr="005626DA">
        <w:trPr>
          <w:trHeight w:val="261"/>
        </w:trPr>
        <w:tc>
          <w:tcPr>
            <w:tcW w:w="3330" w:type="dxa"/>
            <w:shd w:val="clear" w:color="auto" w:fill="auto"/>
          </w:tcPr>
          <w:p w14:paraId="37E7D135" w14:textId="77777777" w:rsidR="00AC27DF" w:rsidRPr="00EC0235" w:rsidRDefault="00AC27DF" w:rsidP="00AC27DF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351A5BC" w14:textId="1C7F6930" w:rsidR="00AC27DF" w:rsidRPr="00EC0235" w:rsidRDefault="00AC27DF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E500212" w14:textId="7492944D" w:rsidR="00AC27DF" w:rsidRPr="00EC0235" w:rsidRDefault="00AC27DF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6C7881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57D265" w14:textId="0432B7CF" w:rsidR="00AC27DF" w:rsidRPr="00EC0235" w:rsidRDefault="00AC27DF" w:rsidP="00AC27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7E2F24E2" w14:textId="77777777" w:rsidR="00AC27DF" w:rsidRPr="00EC0235" w:rsidRDefault="00AC27DF" w:rsidP="00AC27D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1A6FB25" w14:textId="2E0A80F6" w:rsidR="00AC27DF" w:rsidRPr="00EC0235" w:rsidRDefault="00AC27DF" w:rsidP="00AC27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DFDB3C0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E5A995" w14:textId="1E2F3DD0" w:rsidR="00AC27DF" w:rsidRPr="00EC0235" w:rsidRDefault="00AC27DF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A7BB5B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CB6035" w14:textId="698775DC" w:rsidR="00AC27DF" w:rsidRPr="00EC0235" w:rsidRDefault="005626DA" w:rsidP="00AC27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21,997,667</w:t>
            </w:r>
          </w:p>
        </w:tc>
        <w:tc>
          <w:tcPr>
            <w:tcW w:w="270" w:type="dxa"/>
            <w:shd w:val="clear" w:color="auto" w:fill="auto"/>
          </w:tcPr>
          <w:p w14:paraId="0336BC68" w14:textId="77777777" w:rsidR="00AC27DF" w:rsidRPr="00EC0235" w:rsidRDefault="00AC27DF" w:rsidP="00AC27D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E68B84" w14:textId="57FCF68B" w:rsidR="00AC27DF" w:rsidRPr="00EC0235" w:rsidRDefault="00AC27DF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832776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8DC8E9" w14:textId="053D0EBE" w:rsidR="00AC27DF" w:rsidRPr="00EC0235" w:rsidRDefault="005626DA" w:rsidP="00AC27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21,997,667</w:t>
            </w:r>
          </w:p>
        </w:tc>
      </w:tr>
      <w:tr w:rsidR="00AC27DF" w:rsidRPr="00731B95" w14:paraId="29FC063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1A5560B" w14:textId="77777777" w:rsidR="00AC27DF" w:rsidRPr="00EC0235" w:rsidRDefault="00AC27DF" w:rsidP="00AC27DF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E2CF84" w14:textId="77777777" w:rsidR="00AC27DF" w:rsidRPr="00EC0235" w:rsidRDefault="00AC27DF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FEDF9" w14:textId="01F8C58D" w:rsidR="00AC27DF" w:rsidRPr="00EC0235" w:rsidRDefault="00AC27DF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3F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9160A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F5A66" w14:textId="32A5D2E7" w:rsidR="00AC27DF" w:rsidRPr="000E7636" w:rsidRDefault="00AC27DF" w:rsidP="00AC27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56BA996" w14:textId="77777777" w:rsidR="00AC27DF" w:rsidRPr="000E7636" w:rsidRDefault="00AC27DF" w:rsidP="00AC27D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5B19D" w14:textId="713ED28A" w:rsidR="00AC27DF" w:rsidRPr="000E7636" w:rsidRDefault="00AC27DF" w:rsidP="00AC27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88BB0E0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0D36E0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FEFD61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4B2917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740956" w14:textId="77777777" w:rsidR="00AC27DF" w:rsidRPr="00EC0235" w:rsidRDefault="00AC27DF" w:rsidP="00AC27D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96E1A3" w14:textId="77777777" w:rsidR="00AC27DF" w:rsidRPr="00EC0235" w:rsidRDefault="00AC27DF" w:rsidP="00AC27D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5B094D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8095B4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27F71E1" w14:textId="2713496B" w:rsidR="008E711A" w:rsidRDefault="008E711A"/>
    <w:p w14:paraId="29F4586D" w14:textId="54FB0074" w:rsidR="008E711A" w:rsidRDefault="008E711A"/>
    <w:p w14:paraId="3C4D43D9" w14:textId="77777777" w:rsidR="008E711A" w:rsidRDefault="008E711A"/>
    <w:p w14:paraId="63E0D69D" w14:textId="43963C8C" w:rsidR="008E711A" w:rsidRDefault="008E711A"/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EC0235" w14:paraId="54779FFB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DA7A3D0" w14:textId="77777777" w:rsidR="008E711A" w:rsidRPr="00EC0235" w:rsidRDefault="008E711A" w:rsidP="00B5153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3442801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28BF7852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EC0235" w14:paraId="11B8F1B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C4130E3" w14:textId="77777777" w:rsidR="008E711A" w:rsidRPr="00EC0235" w:rsidRDefault="008E711A" w:rsidP="00B5153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FD19A1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12EC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15BD4FC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674B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EC0235" w14:paraId="51007EE2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F1DD3C4" w14:textId="77777777" w:rsidR="008E711A" w:rsidRPr="00EC0235" w:rsidRDefault="008E711A" w:rsidP="00B51534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65201B0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77D9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73A4D6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2B8DEDC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A785D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8F8447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7DB1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D6C07" w14:textId="77777777" w:rsidR="008E711A" w:rsidRPr="00EC0235" w:rsidRDefault="008E711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644D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3FC1FDC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F0B66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44FEAD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B1CA6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B6D210" w14:textId="77777777" w:rsidR="008E711A" w:rsidRPr="00EC0235" w:rsidRDefault="008E711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58DC5" w14:textId="77777777" w:rsidR="008E711A" w:rsidRPr="00EC0235" w:rsidRDefault="008E711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3CB63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27AC0F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EC0235" w14:paraId="7E436AC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B10903A" w14:textId="77777777" w:rsidR="008E711A" w:rsidRPr="00EC0235" w:rsidRDefault="008E711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79B8A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9AE496C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EC0235" w14:paraId="33E1FC2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7B645D7C" w14:textId="0C41BFA4" w:rsidR="008E711A" w:rsidRPr="00EC0235" w:rsidRDefault="008E711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54634E5D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0C22A6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EC0235" w14:paraId="0A17619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F9411C0" w14:textId="77777777" w:rsidR="008E711A" w:rsidRPr="00EC0235" w:rsidRDefault="008E711A" w:rsidP="00B5153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7A026C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9BBE1A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C4CE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3AE610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CE1F98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9EC4F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F6FAC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00070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1A63B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7165E4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5E849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11678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BC80C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A42B2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37324D2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3E088898" w14:textId="77777777" w:rsidR="008E711A" w:rsidRPr="00EC0235" w:rsidRDefault="008E711A" w:rsidP="00B51534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86D10C6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B2968C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A65764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E7365C8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1463F2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4B474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F96AB2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7EFF96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1FFDE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5D3E2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26E5FE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520A1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5A769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835A7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2D75754F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FC6239D" w14:textId="77777777" w:rsidR="008E711A" w:rsidRPr="00EC0235" w:rsidRDefault="008E711A" w:rsidP="00B5153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F510718" w14:textId="60A9BF9F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289DB04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A4043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843858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185,030</w:t>
            </w:r>
          </w:p>
        </w:tc>
        <w:tc>
          <w:tcPr>
            <w:tcW w:w="270" w:type="dxa"/>
            <w:shd w:val="clear" w:color="auto" w:fill="auto"/>
          </w:tcPr>
          <w:p w14:paraId="616779EB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BD045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185,030</w:t>
            </w:r>
          </w:p>
        </w:tc>
        <w:tc>
          <w:tcPr>
            <w:tcW w:w="270" w:type="dxa"/>
            <w:shd w:val="clear" w:color="auto" w:fill="auto"/>
          </w:tcPr>
          <w:p w14:paraId="435C3A8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3DF401" w14:textId="77777777" w:rsidR="008E711A" w:rsidRPr="00EC0235" w:rsidRDefault="008E711A" w:rsidP="00B51534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C6B59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31128F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185,088</w:t>
            </w:r>
          </w:p>
        </w:tc>
        <w:tc>
          <w:tcPr>
            <w:tcW w:w="270" w:type="dxa"/>
            <w:shd w:val="clear" w:color="auto" w:fill="auto"/>
          </w:tcPr>
          <w:p w14:paraId="1EA1D457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5BBFA8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476C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DCCB7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185,088</w:t>
            </w:r>
          </w:p>
        </w:tc>
      </w:tr>
      <w:tr w:rsidR="008E711A" w:rsidRPr="00EC0235" w14:paraId="33B52BE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0E222793" w14:textId="77777777" w:rsidR="008E711A" w:rsidRPr="00EC0235" w:rsidRDefault="008E711A" w:rsidP="00B5153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F54FE0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AA150C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A4585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DD624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106735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8542A2F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E2FCF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EF919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7739F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F81C7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67CEBF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738254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5B9D9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BA8CB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711A" w:rsidRPr="00EC0235" w14:paraId="54172E7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86264FB" w14:textId="77777777" w:rsidR="008E711A" w:rsidRPr="00EC0235" w:rsidRDefault="008E711A" w:rsidP="00B51534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1C8DB2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8B7B0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FC511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BF555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6738D13A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BF7EE2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12734B4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1C2FA5" w14:textId="77777777" w:rsidR="008E711A" w:rsidRPr="00EC0235" w:rsidRDefault="008E711A" w:rsidP="00B51534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CBE0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F2305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  <w:tc>
          <w:tcPr>
            <w:tcW w:w="270" w:type="dxa"/>
            <w:shd w:val="clear" w:color="auto" w:fill="auto"/>
          </w:tcPr>
          <w:p w14:paraId="763441E1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D04641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40CA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5F86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</w:tr>
      <w:tr w:rsidR="008E711A" w:rsidRPr="00EC0235" w14:paraId="2F0182D8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85E0A56" w14:textId="77777777" w:rsidR="008E711A" w:rsidRPr="00EC0235" w:rsidRDefault="008E711A" w:rsidP="00B5153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ABF31D2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7486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D1DF6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4448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671,203</w:t>
            </w:r>
          </w:p>
        </w:tc>
        <w:tc>
          <w:tcPr>
            <w:tcW w:w="270" w:type="dxa"/>
            <w:shd w:val="clear" w:color="auto" w:fill="auto"/>
          </w:tcPr>
          <w:p w14:paraId="07763EF9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A8BF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671,203</w:t>
            </w:r>
          </w:p>
        </w:tc>
        <w:tc>
          <w:tcPr>
            <w:tcW w:w="270" w:type="dxa"/>
            <w:shd w:val="clear" w:color="auto" w:fill="auto"/>
          </w:tcPr>
          <w:p w14:paraId="52B80F8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37B3C2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F808E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7A16E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CE64DB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FFE878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86254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51E66C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69708F58" w14:textId="77777777" w:rsidTr="0079213A">
        <w:trPr>
          <w:trHeight w:val="168"/>
        </w:trPr>
        <w:tc>
          <w:tcPr>
            <w:tcW w:w="3330" w:type="dxa"/>
            <w:shd w:val="clear" w:color="auto" w:fill="auto"/>
          </w:tcPr>
          <w:p w14:paraId="6805687D" w14:textId="77777777" w:rsidR="008E711A" w:rsidRPr="00EC0235" w:rsidRDefault="008E711A" w:rsidP="00B5153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286835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D68703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A62494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2D634E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B96F44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AEE779F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6FC22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788FF6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37ADF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193E7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7E0005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D3A0D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CE874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28EF4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1BAB380C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E381C48" w14:textId="77777777" w:rsidR="008E711A" w:rsidRPr="00EC0235" w:rsidRDefault="008E711A" w:rsidP="00B5153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9A1AC8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A65987A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9778CF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C0253A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50C959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49295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C37F1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F6DB3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50256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B87F5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F93386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3A6123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AD642A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8810A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1DF9378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291EEEB" w14:textId="77777777" w:rsidR="008E711A" w:rsidRPr="00EC0235" w:rsidRDefault="008E711A" w:rsidP="00B51534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03875696" w14:textId="7B96BBA6" w:rsidR="008E711A" w:rsidRPr="00EC0235" w:rsidRDefault="00313112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A116838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8213C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67FBC0F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4D5E6D4E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942BB8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615DF84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0A8BBD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FCA98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C09A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16,177,195</w:t>
            </w:r>
          </w:p>
        </w:tc>
        <w:tc>
          <w:tcPr>
            <w:tcW w:w="270" w:type="dxa"/>
            <w:shd w:val="clear" w:color="auto" w:fill="auto"/>
          </w:tcPr>
          <w:p w14:paraId="757B1CBD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0A6D08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594D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2ABF4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16,177,195</w:t>
            </w:r>
          </w:p>
        </w:tc>
      </w:tr>
      <w:tr w:rsidR="008E711A" w:rsidRPr="00EC0235" w14:paraId="42826F9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CD4E281" w14:textId="77777777" w:rsidR="008E711A" w:rsidRPr="00EC0235" w:rsidRDefault="008E711A" w:rsidP="00B51534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02573E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99A0D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7A4DC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C7858" w14:textId="77777777" w:rsidR="008E711A" w:rsidRPr="000E7636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55219B70" w14:textId="77777777" w:rsidR="008E711A" w:rsidRPr="000E7636" w:rsidRDefault="008E711A" w:rsidP="00B5153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FEDE" w14:textId="77777777" w:rsidR="008E711A" w:rsidRPr="000E7636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28C242B2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57B6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DC2F5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108E98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3B3867" w14:textId="77777777" w:rsidR="008E711A" w:rsidRPr="00EC0235" w:rsidRDefault="008E711A" w:rsidP="00B5153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EFC9CB" w14:textId="77777777" w:rsidR="008E711A" w:rsidRPr="00EC0235" w:rsidRDefault="008E711A" w:rsidP="00B5153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1D4CB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13AA8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752E93" w14:textId="77777777" w:rsidR="0079213A" w:rsidRDefault="0079213A">
      <w:pPr>
        <w:spacing w:line="240" w:lineRule="auto"/>
      </w:pPr>
    </w:p>
    <w:p w14:paraId="598CFAFC" w14:textId="202BE822" w:rsidR="00933BB6" w:rsidRDefault="00933BB6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79213A" w:rsidRPr="00731B95" w14:paraId="4B1F1AA7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0F45EFB" w14:textId="77777777" w:rsidR="0079213A" w:rsidRPr="003F1166" w:rsidRDefault="0079213A" w:rsidP="00B5153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19ECA950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7282BA5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13A" w:rsidRPr="00731B95" w14:paraId="79A7325D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34E5DFA" w14:textId="77777777" w:rsidR="0079213A" w:rsidRPr="003F1166" w:rsidRDefault="0079213A" w:rsidP="00B5153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7077E31C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09838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8EC6E3E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0875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213A" w:rsidRPr="00731B95" w14:paraId="2CCB5CEF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1E440D07" w14:textId="7C2A5004" w:rsidR="0079213A" w:rsidRPr="003F1166" w:rsidRDefault="0079213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3B4871B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FEE2D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B51063F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E6966D1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4826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CECD0B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D06ED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F632D" w14:textId="77777777" w:rsidR="0079213A" w:rsidRPr="003F1166" w:rsidRDefault="0079213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C8E37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35897CA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8C408FC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39974E8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269517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0325EA9" w14:textId="77777777" w:rsidR="0079213A" w:rsidRPr="003F1166" w:rsidRDefault="0079213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6641EE" w14:textId="77777777" w:rsidR="0079213A" w:rsidRPr="003F1166" w:rsidRDefault="0079213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FBF458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D9A63E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213A" w:rsidRPr="00731B95" w14:paraId="57DF7C1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0B91073" w14:textId="77777777" w:rsidR="0079213A" w:rsidRPr="003F1166" w:rsidRDefault="0079213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6B8B42A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16E4856E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213A" w:rsidRPr="00731B95" w14:paraId="10086EB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33A861DC" w14:textId="6008C617" w:rsidR="0079213A" w:rsidRPr="003F1166" w:rsidRDefault="0079213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01" w:type="dxa"/>
            <w:shd w:val="clear" w:color="auto" w:fill="auto"/>
          </w:tcPr>
          <w:p w14:paraId="5DBF1727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06E81208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213A" w:rsidRPr="00731B95" w14:paraId="0176CFE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2E8CF41F" w14:textId="77777777" w:rsidR="0079213A" w:rsidRPr="003F1166" w:rsidRDefault="0079213A" w:rsidP="00B5153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707E0A39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E5B190E" w14:textId="6B2B846F" w:rsidR="0079213A" w:rsidRPr="003F1166" w:rsidRDefault="0079213A" w:rsidP="00B515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DCFABC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38BF787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A3F259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3B95275C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13C4E5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575622D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444225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AA7190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D37F46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9C671BA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05C97A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0F5683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213A" w:rsidRPr="00731B95" w14:paraId="05B3F54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612DBD6" w14:textId="77777777" w:rsidR="0079213A" w:rsidRPr="003F1166" w:rsidRDefault="0079213A" w:rsidP="00B51534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5C887171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7974D30A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D1226B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F22190C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27A158" w14:textId="77777777" w:rsidR="0079213A" w:rsidRPr="003F1166" w:rsidRDefault="0079213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D65B1D1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637AB7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0678584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79D3ED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2C3DCB4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F6B0B1" w14:textId="77777777" w:rsidR="0079213A" w:rsidRPr="003F1166" w:rsidRDefault="0079213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8E56533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680268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831486B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F3C" w:rsidRPr="00731B95" w14:paraId="14B2EABC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63D59EC6" w14:textId="77777777" w:rsidR="00546F3C" w:rsidRPr="003F1166" w:rsidRDefault="00546F3C" w:rsidP="00546F3C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1539070C" w14:textId="6B291B63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47D0072A" w14:textId="10A02A75" w:rsidR="00546F3C" w:rsidRPr="00F311EA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311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1,704,203</w:t>
            </w:r>
          </w:p>
        </w:tc>
        <w:tc>
          <w:tcPr>
            <w:tcW w:w="270" w:type="dxa"/>
            <w:shd w:val="clear" w:color="auto" w:fill="auto"/>
          </w:tcPr>
          <w:p w14:paraId="12AFABC1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85CC840" w14:textId="06D0C692" w:rsidR="00546F3C" w:rsidRPr="00795C11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B47D9" w14:textId="77777777" w:rsidR="00546F3C" w:rsidRPr="003F1166" w:rsidRDefault="00546F3C" w:rsidP="00546F3C">
            <w:pPr>
              <w:tabs>
                <w:tab w:val="decimal" w:pos="595"/>
              </w:tabs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6800868" w14:textId="7C10191B" w:rsidR="00546F3C" w:rsidRPr="00F311EA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311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1,704,203</w:t>
            </w:r>
          </w:p>
        </w:tc>
        <w:tc>
          <w:tcPr>
            <w:tcW w:w="270" w:type="dxa"/>
            <w:shd w:val="clear" w:color="auto" w:fill="auto"/>
          </w:tcPr>
          <w:p w14:paraId="78CF369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06D9977" w14:textId="68EC3109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A55202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47E028" w14:textId="4481C485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1,704,203</w:t>
            </w:r>
          </w:p>
        </w:tc>
        <w:tc>
          <w:tcPr>
            <w:tcW w:w="270" w:type="dxa"/>
            <w:shd w:val="clear" w:color="auto" w:fill="auto"/>
          </w:tcPr>
          <w:p w14:paraId="5C6F38AB" w14:textId="77777777" w:rsidR="00546F3C" w:rsidRPr="003F1166" w:rsidRDefault="00546F3C" w:rsidP="00546F3C">
            <w:pPr>
              <w:tabs>
                <w:tab w:val="decimal" w:pos="595"/>
              </w:tabs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1DDE5AB" w14:textId="73F795C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09A07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FE1CE43" w14:textId="658DAE3A" w:rsidR="00546F3C" w:rsidRPr="003F1166" w:rsidRDefault="00546F3C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1,704,203</w:t>
            </w:r>
          </w:p>
        </w:tc>
      </w:tr>
      <w:tr w:rsidR="00546F3C" w:rsidRPr="00731B95" w14:paraId="2805F802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2EE3F4A8" w14:textId="77777777" w:rsidR="00546F3C" w:rsidRPr="003F1166" w:rsidRDefault="00546F3C" w:rsidP="00546F3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7A2D9A02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427A3BC8" w14:textId="77777777" w:rsidR="00546F3C" w:rsidRPr="000E763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447A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A4D2C3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5A7A0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71C6BB6" w14:textId="77777777" w:rsidR="00546F3C" w:rsidRPr="00F311EA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5CDCA5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D8949E8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E52A50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0952197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369896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D88A090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8487A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0542B18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F3C" w:rsidRPr="00731B95" w14:paraId="0FB84DE9" w14:textId="77777777" w:rsidTr="00210D11">
        <w:trPr>
          <w:trHeight w:val="261"/>
        </w:trPr>
        <w:tc>
          <w:tcPr>
            <w:tcW w:w="3330" w:type="dxa"/>
            <w:shd w:val="clear" w:color="auto" w:fill="auto"/>
          </w:tcPr>
          <w:p w14:paraId="080838BA" w14:textId="77777777" w:rsidR="00546F3C" w:rsidRPr="003F1166" w:rsidRDefault="00546F3C" w:rsidP="00546F3C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E74DC6F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24397640" w14:textId="7E6D6663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A4C9E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2DDA1B4C" w14:textId="320F158D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486,382</w:t>
            </w:r>
          </w:p>
        </w:tc>
        <w:tc>
          <w:tcPr>
            <w:tcW w:w="270" w:type="dxa"/>
            <w:shd w:val="clear" w:color="auto" w:fill="auto"/>
          </w:tcPr>
          <w:p w14:paraId="2355FA8B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479685C" w14:textId="36F94BCC" w:rsidR="00546F3C" w:rsidRPr="00F311EA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311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486,382</w:t>
            </w:r>
          </w:p>
        </w:tc>
        <w:tc>
          <w:tcPr>
            <w:tcW w:w="270" w:type="dxa"/>
            <w:shd w:val="clear" w:color="auto" w:fill="auto"/>
          </w:tcPr>
          <w:p w14:paraId="30A55E4D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31F7162" w14:textId="6A080473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0D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DAC6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DB78D4" w14:textId="60C7F7DF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456,253</w:t>
            </w:r>
          </w:p>
        </w:tc>
        <w:tc>
          <w:tcPr>
            <w:tcW w:w="270" w:type="dxa"/>
            <w:shd w:val="clear" w:color="auto" w:fill="auto"/>
          </w:tcPr>
          <w:p w14:paraId="3CB74AA3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EB71F16" w14:textId="368879B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080F6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9D01B69" w14:textId="73C2F130" w:rsidR="00546F3C" w:rsidRPr="003F1166" w:rsidRDefault="00546F3C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456,253</w:t>
            </w:r>
          </w:p>
        </w:tc>
      </w:tr>
      <w:tr w:rsidR="00546F3C" w:rsidRPr="00731B95" w14:paraId="00B740D1" w14:textId="77777777" w:rsidTr="00D31C9A">
        <w:trPr>
          <w:trHeight w:val="261"/>
        </w:trPr>
        <w:tc>
          <w:tcPr>
            <w:tcW w:w="3330" w:type="dxa"/>
            <w:shd w:val="clear" w:color="auto" w:fill="auto"/>
          </w:tcPr>
          <w:p w14:paraId="2C91910D" w14:textId="77777777" w:rsidR="00546F3C" w:rsidRPr="003F1166" w:rsidRDefault="00546F3C" w:rsidP="00546F3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67767C68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F9612" w14:textId="47CAA36B" w:rsidR="00546F3C" w:rsidRPr="00F311EA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311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1,704,203</w:t>
            </w:r>
          </w:p>
        </w:tc>
        <w:tc>
          <w:tcPr>
            <w:tcW w:w="270" w:type="dxa"/>
            <w:shd w:val="clear" w:color="auto" w:fill="auto"/>
          </w:tcPr>
          <w:p w14:paraId="6A7D06C7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A031E" w14:textId="78F75119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486,382</w:t>
            </w:r>
          </w:p>
        </w:tc>
        <w:tc>
          <w:tcPr>
            <w:tcW w:w="270" w:type="dxa"/>
            <w:shd w:val="clear" w:color="auto" w:fill="auto"/>
          </w:tcPr>
          <w:p w14:paraId="38D67548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E2DC4" w14:textId="183C1F62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2,190,585</w:t>
            </w:r>
          </w:p>
        </w:tc>
        <w:tc>
          <w:tcPr>
            <w:tcW w:w="270" w:type="dxa"/>
            <w:shd w:val="clear" w:color="auto" w:fill="auto"/>
          </w:tcPr>
          <w:p w14:paraId="360E6D2E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7F414B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F8D44E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2F58A0E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BE0D22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60AA739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BDEF5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E93372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F3C" w:rsidRPr="00731B95" w14:paraId="7F4AB2E3" w14:textId="77777777" w:rsidTr="0079213A">
        <w:trPr>
          <w:trHeight w:val="26"/>
        </w:trPr>
        <w:tc>
          <w:tcPr>
            <w:tcW w:w="3330" w:type="dxa"/>
            <w:shd w:val="clear" w:color="auto" w:fill="auto"/>
          </w:tcPr>
          <w:p w14:paraId="113E3226" w14:textId="77777777" w:rsidR="00546F3C" w:rsidRPr="003F1166" w:rsidRDefault="00546F3C" w:rsidP="00546F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1A169355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6F1ED358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9EC6A7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4237B149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991555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4D45996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7DA52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34FACB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8617BD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E49725E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B56FA4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588CB35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E887EC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2B33025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F3C" w:rsidRPr="00731B95" w14:paraId="38FEB0B8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6FBD9830" w14:textId="77777777" w:rsidR="00546F3C" w:rsidRPr="003F1166" w:rsidRDefault="00546F3C" w:rsidP="00546F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7844EAA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09CAB8E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389DF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B6D0CB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8CFCF3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8D0F2E2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02A4A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772E791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2A8429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01CF49C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E0C4BC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6E845C0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C8BCBB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AFD0D9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F3C" w:rsidRPr="00731B95" w14:paraId="43F060DE" w14:textId="77777777" w:rsidTr="00210D11">
        <w:trPr>
          <w:trHeight w:val="261"/>
        </w:trPr>
        <w:tc>
          <w:tcPr>
            <w:tcW w:w="3330" w:type="dxa"/>
            <w:shd w:val="clear" w:color="auto" w:fill="auto"/>
          </w:tcPr>
          <w:p w14:paraId="1DCE6766" w14:textId="77777777" w:rsidR="00546F3C" w:rsidRPr="003F1166" w:rsidRDefault="00546F3C" w:rsidP="00546F3C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126184C1" w14:textId="44D3BB8C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422EABA4" w14:textId="0B2BBDCC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B900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650B057" w14:textId="3FD9F76E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6089A6A3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A9B6D" w14:textId="0E7CE32F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46B960C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0C21392" w14:textId="7215DF40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75B61C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ED8237D" w14:textId="22CE3B42" w:rsidR="00546F3C" w:rsidRPr="003F1166" w:rsidRDefault="00546F3C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22,282,703</w:t>
            </w:r>
          </w:p>
        </w:tc>
        <w:tc>
          <w:tcPr>
            <w:tcW w:w="270" w:type="dxa"/>
            <w:shd w:val="clear" w:color="auto" w:fill="auto"/>
          </w:tcPr>
          <w:p w14:paraId="44D67203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1E0C3D0" w14:textId="4C229E33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503E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F330915" w14:textId="3FD7DBDA" w:rsidR="00546F3C" w:rsidRPr="003F1166" w:rsidRDefault="00546F3C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22,282,703</w:t>
            </w:r>
          </w:p>
        </w:tc>
      </w:tr>
      <w:tr w:rsidR="00546F3C" w:rsidRPr="00731B95" w14:paraId="69316753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7C0F03F" w14:textId="77777777" w:rsidR="00546F3C" w:rsidRPr="003F1166" w:rsidRDefault="00546F3C" w:rsidP="00546F3C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3FCDABA7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F0ECB" w14:textId="5ACBBF73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3B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275585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885A3" w14:textId="3B2826BA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6FFBB280" w14:textId="77777777" w:rsidR="00546F3C" w:rsidRPr="003F1166" w:rsidRDefault="00546F3C" w:rsidP="00546F3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BD51C" w14:textId="0A99D6FD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492B4958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A99B5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B87746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C49425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740F81" w14:textId="77777777" w:rsidR="00546F3C" w:rsidRPr="003F1166" w:rsidRDefault="00546F3C" w:rsidP="00546F3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B83AD51" w14:textId="77777777" w:rsidR="00546F3C" w:rsidRPr="003F1166" w:rsidRDefault="00546F3C" w:rsidP="00546F3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CD42B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443FF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A3E5A70" w14:textId="12213DD6" w:rsidR="0079213A" w:rsidRDefault="0079213A"/>
    <w:p w14:paraId="204E07EC" w14:textId="6C929FA8" w:rsidR="00007314" w:rsidRDefault="00007314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007314" w:rsidRPr="00731B95" w14:paraId="13313C10" w14:textId="77777777" w:rsidTr="00820C75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2C745CD" w14:textId="77777777" w:rsidR="00007314" w:rsidRPr="003F1166" w:rsidRDefault="00007314" w:rsidP="00820C7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01CD7AA1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42E62BF5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314" w:rsidRPr="00731B95" w14:paraId="2E90C9CB" w14:textId="77777777" w:rsidTr="00820C75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2D9E510" w14:textId="77777777" w:rsidR="00007314" w:rsidRPr="003F1166" w:rsidRDefault="00007314" w:rsidP="00820C7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5C3579F1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3F84F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9A9956F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6C002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07314" w:rsidRPr="00731B95" w14:paraId="7AEFFBD8" w14:textId="77777777" w:rsidTr="00820C75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039A4C03" w14:textId="77777777" w:rsidR="00007314" w:rsidRPr="003F1166" w:rsidRDefault="00007314" w:rsidP="00820C7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5162CBB5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2DB692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2C1D462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0FD892B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42119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CF673D4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66B40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D4AEB" w14:textId="77777777" w:rsidR="00007314" w:rsidRPr="003F1166" w:rsidRDefault="00007314" w:rsidP="00820C7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CF3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797DF7A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865260F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71E604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1F5C1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8DBFD5" w14:textId="77777777" w:rsidR="00007314" w:rsidRPr="003F1166" w:rsidRDefault="00007314" w:rsidP="00820C7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E053C99" w14:textId="77777777" w:rsidR="00007314" w:rsidRPr="003F1166" w:rsidRDefault="00007314" w:rsidP="00820C7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9F29AD8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2AFB1B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314" w:rsidRPr="00731B95" w14:paraId="6AB3E6F9" w14:textId="77777777" w:rsidTr="00820C75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39D80C8" w14:textId="77777777" w:rsidR="00007314" w:rsidRPr="003F1166" w:rsidRDefault="00007314" w:rsidP="00820C7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C62677A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56287F99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7314" w:rsidRPr="00731B95" w14:paraId="132171E6" w14:textId="77777777" w:rsidTr="00820C75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2B0C8DC" w14:textId="16D31E6C" w:rsidR="00007314" w:rsidRPr="003F1166" w:rsidRDefault="00007314" w:rsidP="00820C7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901" w:type="dxa"/>
            <w:shd w:val="clear" w:color="auto" w:fill="auto"/>
          </w:tcPr>
          <w:p w14:paraId="231650B4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A22C662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07314" w:rsidRPr="00731B95" w14:paraId="6889200C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051B454C" w14:textId="77777777" w:rsidR="00007314" w:rsidRPr="003F1166" w:rsidRDefault="00007314" w:rsidP="00820C7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023E25B1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538A9CE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707A7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94D448C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4B6F26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3D8CD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D0FBB3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954E9F4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A00D02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C1FD79F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9FDD0E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BF04A50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5FAC03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D56DDD5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3E88BA14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6F9F6D3C" w14:textId="77777777" w:rsidR="00007314" w:rsidRPr="003F1166" w:rsidRDefault="00007314" w:rsidP="00820C75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522E80D2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5D10D307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7C8C1B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A17DC78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71E0AE" w14:textId="77777777" w:rsidR="00007314" w:rsidRPr="003F1166" w:rsidRDefault="00007314" w:rsidP="00820C7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53B12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77DC6E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9505F53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65B445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7C1689F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D78663" w14:textId="77777777" w:rsidR="00007314" w:rsidRPr="003F1166" w:rsidRDefault="00007314" w:rsidP="00820C7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4B49A6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553C4C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BF70507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478D084A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1E57779F" w14:textId="77777777" w:rsidR="00007314" w:rsidRPr="003F1166" w:rsidRDefault="00007314" w:rsidP="0000731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1C94C6E3" w14:textId="09CECB58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129EA7D1" w14:textId="252ED8EE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98BCF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D971B5D" w14:textId="1144E081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5,017</w:t>
            </w:r>
          </w:p>
        </w:tc>
        <w:tc>
          <w:tcPr>
            <w:tcW w:w="270" w:type="dxa"/>
            <w:shd w:val="clear" w:color="auto" w:fill="auto"/>
          </w:tcPr>
          <w:p w14:paraId="09019688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8876C" w14:textId="1A6577A1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5,017</w:t>
            </w:r>
          </w:p>
        </w:tc>
        <w:tc>
          <w:tcPr>
            <w:tcW w:w="270" w:type="dxa"/>
            <w:shd w:val="clear" w:color="auto" w:fill="auto"/>
          </w:tcPr>
          <w:p w14:paraId="056FED90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1F9710D" w14:textId="41AB08E5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2BAFE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17C6FC0" w14:textId="598115E0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5,045</w:t>
            </w:r>
          </w:p>
        </w:tc>
        <w:tc>
          <w:tcPr>
            <w:tcW w:w="270" w:type="dxa"/>
            <w:shd w:val="clear" w:color="auto" w:fill="auto"/>
          </w:tcPr>
          <w:p w14:paraId="2DD7EB8C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F7428AF" w14:textId="483126AA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499EB6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15A7D7D" w14:textId="20A51E01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5,045</w:t>
            </w:r>
          </w:p>
        </w:tc>
      </w:tr>
      <w:tr w:rsidR="00007314" w:rsidRPr="00731B95" w14:paraId="5BFEB8A9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0883DD99" w14:textId="77777777" w:rsidR="00007314" w:rsidRPr="003F1166" w:rsidRDefault="00007314" w:rsidP="0000731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45D8DA7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B422E06" w14:textId="77777777" w:rsidR="00007314" w:rsidRPr="000E763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EC5C6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AA15BB8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487132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52B4C5A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1CF39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6B981A1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AEE9E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506330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FA1695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5412C6B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51D9F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F24A5F0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7AC0F445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55FF0861" w14:textId="77777777" w:rsidR="00007314" w:rsidRPr="003F1166" w:rsidRDefault="00007314" w:rsidP="00007314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3F15B0A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4D3E5464" w14:textId="797CC275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85E4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6C860E2D" w14:textId="423D0840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6DDAD7B2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F91B189" w14:textId="3A7261EE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1354C7F0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686FCB5" w14:textId="5123C9C4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9804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DAD312" w14:textId="65004A0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  <w:tc>
          <w:tcPr>
            <w:tcW w:w="270" w:type="dxa"/>
            <w:shd w:val="clear" w:color="auto" w:fill="auto"/>
          </w:tcPr>
          <w:p w14:paraId="7FE04B0D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AAC390B" w14:textId="5724E8FA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536A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4DDC44F" w14:textId="3E0A9104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</w:tr>
      <w:tr w:rsidR="00007314" w:rsidRPr="00731B95" w14:paraId="04AD6E56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5767F8B8" w14:textId="77777777" w:rsidR="00007314" w:rsidRPr="003F1166" w:rsidRDefault="00007314" w:rsidP="0000731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4ABD9C36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E96A3" w14:textId="366A2A42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5CEF2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0EAAF" w14:textId="21E3FDB8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491,190</w:t>
            </w:r>
          </w:p>
        </w:tc>
        <w:tc>
          <w:tcPr>
            <w:tcW w:w="270" w:type="dxa"/>
            <w:shd w:val="clear" w:color="auto" w:fill="auto"/>
          </w:tcPr>
          <w:p w14:paraId="5C18346F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05FB7" w14:textId="42894A38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491,190</w:t>
            </w:r>
          </w:p>
        </w:tc>
        <w:tc>
          <w:tcPr>
            <w:tcW w:w="270" w:type="dxa"/>
            <w:shd w:val="clear" w:color="auto" w:fill="auto"/>
          </w:tcPr>
          <w:p w14:paraId="4E84BDB4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56E9481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440B3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36EAAC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A4273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3F40B6B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66F951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D774C0E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6D1B01FB" w14:textId="77777777" w:rsidTr="00820C75">
        <w:trPr>
          <w:trHeight w:val="26"/>
        </w:trPr>
        <w:tc>
          <w:tcPr>
            <w:tcW w:w="3330" w:type="dxa"/>
            <w:shd w:val="clear" w:color="auto" w:fill="auto"/>
          </w:tcPr>
          <w:p w14:paraId="0C6E8408" w14:textId="77777777" w:rsidR="00007314" w:rsidRPr="003F1166" w:rsidRDefault="00007314" w:rsidP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06CBCF8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53E4E606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5963A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7351A21C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C50A34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B25347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9E52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B93761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8E43C7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4CB045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71FEF4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F4EBAD2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61DE8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7A2015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21B72BC1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4027F90A" w14:textId="77777777" w:rsidR="00007314" w:rsidRPr="003F1166" w:rsidRDefault="00007314" w:rsidP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889BC0A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36FFA972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143DC7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892BA1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F999B5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58AAC0B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F6DC11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0654940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B7E441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1BC80CE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A64DF4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20971DD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621E86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239E29B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5DF4D95A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0B163D9E" w14:textId="77777777" w:rsidR="00007314" w:rsidRPr="003F1166" w:rsidRDefault="00007314" w:rsidP="00007314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6F469A35" w14:textId="110BDAC8" w:rsidR="00007314" w:rsidRPr="003F1166" w:rsidRDefault="00313112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0296CBDC" w14:textId="27F12009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759E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0E1392F" w14:textId="6866BD01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  <w:tc>
          <w:tcPr>
            <w:tcW w:w="270" w:type="dxa"/>
            <w:shd w:val="clear" w:color="auto" w:fill="auto"/>
          </w:tcPr>
          <w:p w14:paraId="2B5B7C18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FB46B26" w14:textId="486DB0FF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  <w:tc>
          <w:tcPr>
            <w:tcW w:w="270" w:type="dxa"/>
            <w:shd w:val="clear" w:color="auto" w:fill="auto"/>
          </w:tcPr>
          <w:p w14:paraId="777F871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26F5C8B" w14:textId="332BF41D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3E27D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A8FB6" w14:textId="3840CF55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16,179,195</w:t>
            </w:r>
          </w:p>
        </w:tc>
        <w:tc>
          <w:tcPr>
            <w:tcW w:w="270" w:type="dxa"/>
            <w:shd w:val="clear" w:color="auto" w:fill="auto"/>
          </w:tcPr>
          <w:p w14:paraId="5AB80C96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1C7BDAB" w14:textId="295EBEB5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C42788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E2D6126" w14:textId="32C6DC8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16,179,195</w:t>
            </w:r>
          </w:p>
        </w:tc>
      </w:tr>
      <w:tr w:rsidR="00007314" w:rsidRPr="00731B95" w14:paraId="6646BAFC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154336ED" w14:textId="77777777" w:rsidR="00007314" w:rsidRPr="003F1166" w:rsidRDefault="00007314" w:rsidP="00007314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4E9EE4C9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BBFD2" w14:textId="1206F86B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BABC18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ED8A1" w14:textId="3074DE63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,600</w:t>
            </w:r>
          </w:p>
        </w:tc>
        <w:tc>
          <w:tcPr>
            <w:tcW w:w="270" w:type="dxa"/>
            <w:shd w:val="clear" w:color="auto" w:fill="auto"/>
          </w:tcPr>
          <w:p w14:paraId="3D5998B1" w14:textId="77777777" w:rsidR="00007314" w:rsidRPr="003F1166" w:rsidRDefault="00007314" w:rsidP="0000731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3900C" w14:textId="0E845AAD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,600</w:t>
            </w:r>
          </w:p>
        </w:tc>
        <w:tc>
          <w:tcPr>
            <w:tcW w:w="270" w:type="dxa"/>
            <w:shd w:val="clear" w:color="auto" w:fill="auto"/>
          </w:tcPr>
          <w:p w14:paraId="07F9FCB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60E8F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D57E67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55F243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FE0471" w14:textId="77777777" w:rsidR="00007314" w:rsidRPr="003F1166" w:rsidRDefault="00007314" w:rsidP="0000731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FD1315" w14:textId="77777777" w:rsidR="00007314" w:rsidRPr="003F1166" w:rsidRDefault="00007314" w:rsidP="0000731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D1D0A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B3EE0E6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003CF57" w14:textId="77777777" w:rsidR="00007314" w:rsidRDefault="00007314"/>
    <w:p w14:paraId="1221A2CF" w14:textId="2C4184A7" w:rsidR="00EC0458" w:rsidRDefault="00EC0458">
      <w:pPr>
        <w:spacing w:line="240" w:lineRule="auto"/>
      </w:pPr>
    </w:p>
    <w:p w14:paraId="29259BEE" w14:textId="77777777" w:rsidR="007D6448" w:rsidRPr="007D6448" w:rsidRDefault="007D6448" w:rsidP="007D6448">
      <w:pPr>
        <w:sectPr w:rsidR="007D6448" w:rsidRPr="007D6448" w:rsidSect="00DC7AC1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A128FC" w:rsidRDefault="00627172" w:rsidP="00627172">
      <w:pPr>
        <w:pStyle w:val="Bo-Blankline"/>
        <w:rPr>
          <w:lang w:val="en-US"/>
        </w:rPr>
      </w:pPr>
    </w:p>
    <w:p w14:paraId="6AFB06CA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E0BB7">
        <w:rPr>
          <w:b w:val="0"/>
          <w:bCs w:val="0"/>
        </w:rPr>
        <w:t xml:space="preserve">2 </w:t>
      </w:r>
    </w:p>
    <w:p w14:paraId="3B406161" w14:textId="77777777" w:rsidR="00C152B0" w:rsidRPr="00A128FC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171EAE" w:rsidRPr="002274A4" w14:paraId="4B616E42" w14:textId="77777777" w:rsidTr="00132456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32456" w:rsidRPr="002274A4" w14:paraId="468F183B" w14:textId="77777777" w:rsidTr="00132456">
        <w:tc>
          <w:tcPr>
            <w:tcW w:w="3690" w:type="dxa"/>
            <w:shd w:val="clear" w:color="auto" w:fill="auto"/>
          </w:tcPr>
          <w:p w14:paraId="603495BE" w14:textId="7D904591" w:rsidR="00132456" w:rsidRPr="006C71CD" w:rsidRDefault="00132456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4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5C61846C" w14:textId="77777777" w:rsidR="00132456" w:rsidRPr="000A4973" w:rsidRDefault="00132456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2421FA61" w14:textId="3A5AEBA9" w:rsidR="00132456" w:rsidRPr="00132456" w:rsidRDefault="00132456" w:rsidP="0013245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245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171EAE" w:rsidRPr="002274A4" w14:paraId="46A64552" w14:textId="77777777" w:rsidTr="00132456">
        <w:tc>
          <w:tcPr>
            <w:tcW w:w="3690" w:type="dxa"/>
            <w:shd w:val="clear" w:color="auto" w:fill="auto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4DD00272" w14:textId="77777777" w:rsidTr="00132456">
        <w:tc>
          <w:tcPr>
            <w:tcW w:w="3690" w:type="dxa"/>
            <w:shd w:val="clear" w:color="auto" w:fill="auto"/>
          </w:tcPr>
          <w:p w14:paraId="58874F20" w14:textId="77777777" w:rsidR="00171EAE" w:rsidRPr="00E50529" w:rsidRDefault="00171EAE" w:rsidP="007A7AC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Default="00627172" w:rsidP="00A95E68">
      <w:pPr>
        <w:rPr>
          <w:rFonts w:ascii="Angsana New" w:hAnsi="Angsana New"/>
          <w:sz w:val="20"/>
          <w:szCs w:val="20"/>
          <w:lang w:eastAsia="x-none"/>
        </w:rPr>
      </w:pPr>
    </w:p>
    <w:p w14:paraId="723C25F0" w14:textId="77777777" w:rsidR="00395870" w:rsidRPr="00395870" w:rsidRDefault="00395870" w:rsidP="00395870">
      <w:pPr>
        <w:pStyle w:val="Caption"/>
        <w:rPr>
          <w:rFonts w:asciiTheme="majorBidi" w:hAnsiTheme="majorBidi" w:cstheme="majorBidi"/>
        </w:rPr>
      </w:pPr>
      <w:r w:rsidRPr="00395870">
        <w:rPr>
          <w:rFonts w:asciiTheme="majorBidi" w:hAnsiTheme="majorBidi"/>
          <w:cs/>
        </w:rPr>
        <w:t>ภาระผูกพันกับบุคคลหรือกิจการที่ไม่เกี่ยวข้องกัน</w:t>
      </w:r>
    </w:p>
    <w:p w14:paraId="0C0685C1" w14:textId="33CB1119" w:rsidR="00BC749C" w:rsidRPr="002B0B05" w:rsidRDefault="00BC749C" w:rsidP="00D21694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270"/>
        <w:gridCol w:w="1890"/>
      </w:tblGrid>
      <w:tr w:rsidR="00171EAE" w:rsidRPr="00744476" w14:paraId="42BB55B6" w14:textId="77777777" w:rsidTr="007A7AC4">
        <w:trPr>
          <w:tblHeader/>
        </w:trPr>
        <w:tc>
          <w:tcPr>
            <w:tcW w:w="5310" w:type="dxa"/>
            <w:shd w:val="clear" w:color="auto" w:fill="auto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5445200E" w:rsidR="00171EAE" w:rsidRP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17E1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79213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7921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9213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</w:tcPr>
          <w:p w14:paraId="738DA290" w14:textId="77777777" w:rsidR="00171EAE" w:rsidRPr="00460798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7A7AC4">
        <w:trPr>
          <w:tblHeader/>
        </w:trPr>
        <w:tc>
          <w:tcPr>
            <w:tcW w:w="5310" w:type="dxa"/>
            <w:shd w:val="clear" w:color="auto" w:fill="auto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7A7AC4">
        <w:tc>
          <w:tcPr>
            <w:tcW w:w="5310" w:type="dxa"/>
            <w:shd w:val="clear" w:color="auto" w:fill="auto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B29201D" w14:textId="54BAEE72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9013B3">
        <w:tc>
          <w:tcPr>
            <w:tcW w:w="5310" w:type="dxa"/>
            <w:shd w:val="clear" w:color="auto" w:fill="auto"/>
          </w:tcPr>
          <w:p w14:paraId="759DBB87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F3032DD" w14:textId="49D41D45" w:rsidR="00171EAE" w:rsidRPr="002B54B1" w:rsidRDefault="00810E12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7,457,202</w:t>
            </w:r>
          </w:p>
        </w:tc>
        <w:tc>
          <w:tcPr>
            <w:tcW w:w="270" w:type="dxa"/>
            <w:shd w:val="clear" w:color="auto" w:fill="auto"/>
          </w:tcPr>
          <w:p w14:paraId="371C15D6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B7E8C82" w14:textId="73932D3B" w:rsidR="00171EAE" w:rsidRPr="002B54B1" w:rsidRDefault="00810E12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7,415,799</w:t>
            </w:r>
          </w:p>
        </w:tc>
      </w:tr>
      <w:tr w:rsidR="00171EAE" w:rsidRPr="00AE0BB7" w14:paraId="27BC12B8" w14:textId="77777777" w:rsidTr="007A7AC4">
        <w:tc>
          <w:tcPr>
            <w:tcW w:w="5310" w:type="dxa"/>
            <w:shd w:val="clear" w:color="auto" w:fill="auto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7A7AC4">
        <w:tc>
          <w:tcPr>
            <w:tcW w:w="5310" w:type="dxa"/>
            <w:shd w:val="clear" w:color="auto" w:fill="auto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FF56A39" w14:textId="5C6A29F9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DE4C142" w14:textId="11EB80DE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0E12" w:rsidRPr="00B00DEA" w14:paraId="26956FFA" w14:textId="77777777" w:rsidTr="00D12584">
        <w:tc>
          <w:tcPr>
            <w:tcW w:w="5310" w:type="dxa"/>
            <w:shd w:val="clear" w:color="auto" w:fill="auto"/>
          </w:tcPr>
          <w:p w14:paraId="5D3EEDF7" w14:textId="77777777" w:rsidR="00810E12" w:rsidRPr="00A91138" w:rsidRDefault="00810E12" w:rsidP="00810E12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10" w:type="dxa"/>
            <w:shd w:val="clear" w:color="auto" w:fill="auto"/>
          </w:tcPr>
          <w:p w14:paraId="523C0F85" w14:textId="088A784C" w:rsidR="00810E12" w:rsidRPr="002B54B1" w:rsidRDefault="00810E12" w:rsidP="00810E12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0E12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52C45A5" w14:textId="77777777" w:rsidR="00810E12" w:rsidRPr="002B54B1" w:rsidRDefault="00810E12" w:rsidP="00810E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78AD18" w14:textId="6622D938" w:rsidR="00810E12" w:rsidRPr="002B54B1" w:rsidRDefault="00810E12" w:rsidP="00810E12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9D1511" w:rsidRPr="0033434F" w14:paraId="5C05C84A" w14:textId="77777777" w:rsidTr="00D12584">
        <w:tc>
          <w:tcPr>
            <w:tcW w:w="5310" w:type="dxa"/>
            <w:shd w:val="clear" w:color="auto" w:fill="auto"/>
          </w:tcPr>
          <w:p w14:paraId="4DF57FD8" w14:textId="77777777" w:rsidR="009D1511" w:rsidRPr="005A64AC" w:rsidRDefault="009D1511" w:rsidP="009D1511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E3659E2" w14:textId="4335C1AB" w:rsidR="009D1511" w:rsidRPr="002B54B1" w:rsidRDefault="009D1511" w:rsidP="009D1511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0E12">
              <w:rPr>
                <w:rFonts w:ascii="Angsana New" w:hAnsi="Angsana New"/>
                <w:sz w:val="30"/>
                <w:szCs w:val="30"/>
                <w:lang w:val="en-US"/>
              </w:rPr>
              <w:t>575,503</w:t>
            </w:r>
          </w:p>
        </w:tc>
        <w:tc>
          <w:tcPr>
            <w:tcW w:w="270" w:type="dxa"/>
            <w:shd w:val="clear" w:color="auto" w:fill="auto"/>
          </w:tcPr>
          <w:p w14:paraId="662319D4" w14:textId="77777777" w:rsidR="009D1511" w:rsidRPr="002B54B1" w:rsidRDefault="009D1511" w:rsidP="009D15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BA2B4FA" w14:textId="1106DBDE" w:rsidR="009D1511" w:rsidRPr="002B54B1" w:rsidRDefault="009D1511" w:rsidP="009D1511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575,503</w:t>
            </w:r>
          </w:p>
        </w:tc>
      </w:tr>
      <w:tr w:rsidR="009D1511" w:rsidRPr="005A0632" w14:paraId="1277A252" w14:textId="77777777" w:rsidTr="00D12584">
        <w:trPr>
          <w:trHeight w:val="451"/>
        </w:trPr>
        <w:tc>
          <w:tcPr>
            <w:tcW w:w="5310" w:type="dxa"/>
            <w:shd w:val="clear" w:color="auto" w:fill="auto"/>
            <w:vAlign w:val="bottom"/>
          </w:tcPr>
          <w:p w14:paraId="64E1A742" w14:textId="77777777" w:rsidR="009D1511" w:rsidRPr="005A64AC" w:rsidRDefault="009D1511" w:rsidP="009D151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A69CA" w14:textId="00539098" w:rsidR="009D1511" w:rsidRPr="002B54B1" w:rsidRDefault="009D1511" w:rsidP="009D1511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0E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575,603</w:t>
            </w:r>
          </w:p>
        </w:tc>
        <w:tc>
          <w:tcPr>
            <w:tcW w:w="270" w:type="dxa"/>
            <w:shd w:val="clear" w:color="auto" w:fill="auto"/>
          </w:tcPr>
          <w:p w14:paraId="391949EB" w14:textId="77777777" w:rsidR="009D1511" w:rsidRPr="002B54B1" w:rsidRDefault="009D1511" w:rsidP="009D15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5868E" w14:textId="22A13E14" w:rsidR="009D1511" w:rsidRPr="002B54B1" w:rsidRDefault="009D1511" w:rsidP="009D1511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575,603</w:t>
            </w:r>
          </w:p>
        </w:tc>
      </w:tr>
    </w:tbl>
    <w:p w14:paraId="5C95C978" w14:textId="77777777" w:rsidR="007C1E02" w:rsidRDefault="007C1E0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i/>
          <w:iCs/>
          <w:cs/>
        </w:rPr>
        <w:br w:type="page"/>
      </w:r>
    </w:p>
    <w:p w14:paraId="190CEF11" w14:textId="46A5AAC9" w:rsidR="00485CD3" w:rsidRPr="00A518AA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518AA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A518AA" w:rsidRDefault="00485CD3" w:rsidP="00485CD3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3DA12B73" w14:textId="5730BFEA" w:rsidR="00485CD3" w:rsidRPr="00A518AA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518AA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A518AA">
        <w:rPr>
          <w:rFonts w:asciiTheme="majorBidi" w:hAnsiTheme="majorBidi" w:cstheme="majorBidi"/>
          <w:sz w:val="30"/>
          <w:szCs w:val="30"/>
        </w:rPr>
        <w:t xml:space="preserve">Non-Firm </w:t>
      </w:r>
      <w:r w:rsidRPr="00A518AA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 w:rsidRPr="00A518AA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Cs/>
          <w:sz w:val="30"/>
          <w:szCs w:val="30"/>
        </w:rPr>
        <w:t>(Adder)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 w:rsidRPr="00A518AA">
        <w:rPr>
          <w:rFonts w:asciiTheme="majorBidi" w:hAnsiTheme="majorBidi" w:cstheme="majorBidi"/>
          <w:bCs/>
          <w:sz w:val="30"/>
          <w:szCs w:val="30"/>
        </w:rPr>
        <w:t>7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A518AA" w:rsidRDefault="00485CD3" w:rsidP="00485CD3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3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B0B05" w:rsidRPr="00435338" w14:paraId="7A4F6CE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D01EB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5FDD1F66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017D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81F13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350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C358BD" w:rsidRPr="00435338" w14:paraId="4766D13E" w14:textId="77777777" w:rsidTr="00C35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EF45C" w14:textId="77777777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2C0F" w14:textId="31E517EA" w:rsidR="00C358BD" w:rsidRPr="004259F7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1435F4" w14:textId="77777777" w:rsidR="00C358BD" w:rsidRPr="00435338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tr w:rsidR="00C358BD" w:rsidRPr="00435338" w14:paraId="09A56933" w14:textId="77777777" w:rsidTr="00FD6B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3D00" w14:textId="20E7A8C9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สัญญาฉบับที่ </w:t>
            </w:r>
            <w:r>
              <w:rPr>
                <w:rFonts w:asciiTheme="majorBidi" w:hAnsiTheme="majorBidi" w:cstheme="majorBidi"/>
              </w:rPr>
              <w:t>3 (</w:t>
            </w:r>
            <w:r>
              <w:rPr>
                <w:rFonts w:asciiTheme="majorBidi" w:hAnsiTheme="majorBidi" w:cstheme="majorBidi" w:hint="cs"/>
                <w:cs/>
              </w:rPr>
              <w:t>ต่อสัญญา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(1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</w:rPr>
              <w:t xml:space="preserve">2566 </w:t>
            </w:r>
            <w:r w:rsidR="00FD6BCE">
              <w:rPr>
                <w:rFonts w:asciiTheme="majorBidi" w:hAnsiTheme="majorBidi" w:cstheme="majorBidi"/>
              </w:rPr>
              <w:t>–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FD6BCE">
              <w:rPr>
                <w:rFonts w:asciiTheme="majorBidi" w:hAnsiTheme="majorBidi" w:cstheme="majorBidi"/>
              </w:rPr>
              <w:t xml:space="preserve">31 </w:t>
            </w:r>
            <w:r w:rsidR="00FD6BCE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FD6BCE">
              <w:rPr>
                <w:rFonts w:asciiTheme="majorBidi" w:hAnsiTheme="majorBidi" w:cstheme="majorBidi"/>
              </w:rPr>
              <w:t>2571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5FE038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129BF87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</w:tbl>
    <w:p w14:paraId="6FF9727C" w14:textId="30BD2637" w:rsidR="00171EAE" w:rsidRPr="00A518AA" w:rsidRDefault="00171EAE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bookmarkEnd w:id="3"/>
    <w:p w14:paraId="443BBCAD" w14:textId="1AE6CCEA" w:rsidR="00654AEC" w:rsidRPr="00A518AA" w:rsidRDefault="00433C05" w:rsidP="00A518AA">
      <w:pPr>
        <w:pStyle w:val="Caption"/>
      </w:pPr>
      <w:r w:rsidRPr="00A518AA">
        <w:rPr>
          <w:rFonts w:hint="cs"/>
          <w:cs/>
        </w:rPr>
        <w:t>คดีฟ้องร้อง</w:t>
      </w:r>
    </w:p>
    <w:p w14:paraId="4A6E3508" w14:textId="5CD31CA0" w:rsidR="00433C05" w:rsidRPr="00A518AA" w:rsidRDefault="00433C05" w:rsidP="00A518AA">
      <w:pPr>
        <w:pStyle w:val="Bo-Blankline"/>
        <w:rPr>
          <w:sz w:val="30"/>
          <w:szCs w:val="30"/>
          <w:lang w:val="en-US"/>
        </w:rPr>
      </w:pPr>
    </w:p>
    <w:p w14:paraId="2C6C7852" w14:textId="77777777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16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เอกชนรวม </w:t>
      </w:r>
      <w:r w:rsidRPr="00A518AA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A518AA">
        <w:rPr>
          <w:rFonts w:asciiTheme="majorBidi" w:hAnsiTheme="majorBidi" w:cstheme="majorBidi"/>
        </w:rPr>
        <w:t xml:space="preserve">EHIA) </w:t>
      </w:r>
      <w:r w:rsidRPr="00A518AA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A518AA" w:rsidRDefault="002B0B05" w:rsidP="00A518AA">
      <w:pPr>
        <w:pStyle w:val="Bo-Blankline"/>
        <w:rPr>
          <w:sz w:val="30"/>
          <w:szCs w:val="30"/>
        </w:rPr>
      </w:pPr>
    </w:p>
    <w:p w14:paraId="00B87037" w14:textId="77777777" w:rsidR="00CC0305" w:rsidRDefault="00CC030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35A3F3" w14:textId="0BEF91C9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25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A518AA">
        <w:rPr>
          <w:rFonts w:asciiTheme="majorBidi" w:hAnsiTheme="majorBidi" w:cstheme="majorBidi"/>
          <w:lang w:val="en-US"/>
        </w:rPr>
        <w:t>28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มกราคม </w:t>
      </w:r>
      <w:r w:rsidRPr="00A518AA">
        <w:rPr>
          <w:rFonts w:asciiTheme="majorBidi" w:hAnsiTheme="majorBidi" w:cstheme="majorBidi"/>
          <w:lang w:val="en-US"/>
        </w:rPr>
        <w:t>2563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605EC401" w14:textId="77777777" w:rsidR="00CC0305" w:rsidRDefault="00CC03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5CD96733" w14:textId="6FB3D0D1" w:rsidR="002B0B05" w:rsidRPr="00A518AA" w:rsidRDefault="002B0B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A518AA" w:rsidRDefault="002B0B05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EDD9739" w14:textId="00529382" w:rsidR="002B0B05" w:rsidRPr="00A518AA" w:rsidRDefault="002B0B05" w:rsidP="00A518AA">
      <w:pPr>
        <w:pStyle w:val="Bo-Blankline"/>
        <w:rPr>
          <w:sz w:val="30"/>
          <w:szCs w:val="30"/>
          <w:cs/>
          <w:lang w:val="en-US"/>
        </w:rPr>
      </w:pPr>
      <w:r w:rsidRPr="00A518AA">
        <w:rPr>
          <w:rFonts w:hint="cs"/>
          <w:sz w:val="30"/>
          <w:szCs w:val="30"/>
          <w:cs/>
        </w:rPr>
        <w:t xml:space="preserve">เมื่อวันที่ </w:t>
      </w:r>
      <w:r w:rsidRPr="00A518AA">
        <w:rPr>
          <w:sz w:val="30"/>
          <w:szCs w:val="30"/>
          <w:lang w:val="en-US"/>
        </w:rPr>
        <w:t xml:space="preserve">7 </w:t>
      </w:r>
      <w:r w:rsidRPr="00A518AA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A518AA">
        <w:rPr>
          <w:sz w:val="30"/>
          <w:szCs w:val="30"/>
          <w:lang w:val="en-US"/>
        </w:rPr>
        <w:t xml:space="preserve">2563 </w:t>
      </w:r>
      <w:r w:rsidRPr="00A518AA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A518AA">
        <w:rPr>
          <w:sz w:val="30"/>
          <w:szCs w:val="30"/>
          <w:lang w:val="en-US"/>
        </w:rPr>
        <w:t xml:space="preserve">5 </w:t>
      </w:r>
      <w:r w:rsidRPr="00A518AA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E92F93" w:rsidRPr="00A518AA">
        <w:rPr>
          <w:sz w:val="30"/>
          <w:szCs w:val="30"/>
          <w:lang w:val="en-US"/>
        </w:rPr>
        <w:t xml:space="preserve">12 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มีนาคม </w:t>
      </w:r>
      <w:r w:rsidR="00E92F93" w:rsidRPr="00A518AA">
        <w:rPr>
          <w:sz w:val="30"/>
          <w:szCs w:val="30"/>
          <w:lang w:val="en-US"/>
        </w:rPr>
        <w:t xml:space="preserve">2564 </w:t>
      </w:r>
      <w:r w:rsidR="00E92F93" w:rsidRPr="00A518AA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55FF416B" w14:textId="77777777" w:rsidR="002B0B05" w:rsidRPr="00A518AA" w:rsidRDefault="002B0B05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C7D8C4C" w14:textId="16A2D27E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A518AA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6E9A7A22" w14:textId="77777777" w:rsidR="00EF7EEC" w:rsidRPr="00A518AA" w:rsidRDefault="00EF7EEC" w:rsidP="00A518AA">
      <w:pPr>
        <w:pStyle w:val="Caption"/>
      </w:pPr>
      <w:r w:rsidRPr="00A518AA">
        <w:rPr>
          <w:rFonts w:hint="cs"/>
          <w:cs/>
        </w:rPr>
        <w:t>เรื่องอื่น</w:t>
      </w:r>
    </w:p>
    <w:p w14:paraId="374C5E44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0388F7C9" w14:textId="77777777" w:rsidR="00CC0305" w:rsidRDefault="00EF7EEC" w:rsidP="00CC0305">
      <w:pPr>
        <w:pStyle w:val="Bo-Blankline"/>
        <w:numPr>
          <w:ilvl w:val="0"/>
          <w:numId w:val="23"/>
        </w:numPr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บริษัทได้ซื้อที่ดิน ณ อำเภอจะนะ จังหวัดสงขลา เพื่อพัฒนาโครงการเมืองต้นแบบ “สามเหลี่ยมมั่นคง มั่งคั่ง ยั่งยืน”ไปสู่เมืองต้นแบบที่ </w:t>
      </w:r>
      <w:r w:rsidRPr="00A518AA">
        <w:rPr>
          <w:rFonts w:asciiTheme="majorBidi" w:hAnsiTheme="majorBidi"/>
          <w:spacing w:val="-2"/>
          <w:sz w:val="30"/>
          <w:szCs w:val="30"/>
        </w:rPr>
        <w:t>4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(“ศอ.บต”)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 </w:t>
      </w:r>
      <w:r w:rsidRPr="00A518AA">
        <w:rPr>
          <w:rFonts w:asciiTheme="majorBidi" w:hAnsiTheme="majorBidi"/>
          <w:spacing w:val="-2"/>
          <w:sz w:val="30"/>
          <w:szCs w:val="30"/>
        </w:rPr>
        <w:t>2553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 w:rsidRPr="00A518AA">
        <w:rPr>
          <w:rFonts w:asciiTheme="majorBidi" w:hAnsiTheme="majorBidi"/>
          <w:spacing w:val="-2"/>
          <w:sz w:val="30"/>
          <w:szCs w:val="30"/>
        </w:rPr>
        <w:t>396,000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ต่อมาเมื่อวันที่ </w:t>
      </w:r>
      <w:r w:rsidRPr="00A518AA">
        <w:rPr>
          <w:rFonts w:asciiTheme="majorBidi" w:hAnsiTheme="majorBidi"/>
          <w:spacing w:val="-2"/>
          <w:sz w:val="30"/>
          <w:szCs w:val="30"/>
        </w:rPr>
        <w:t>7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พฤษภาคม </w:t>
      </w:r>
      <w:r w:rsidRPr="00A518AA">
        <w:rPr>
          <w:rFonts w:asciiTheme="majorBidi" w:hAnsiTheme="majorBidi"/>
          <w:spacing w:val="-2"/>
          <w:sz w:val="30"/>
          <w:szCs w:val="30"/>
        </w:rPr>
        <w:t>2562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6E9E3656" w14:textId="77777777" w:rsidR="00CC0305" w:rsidRDefault="00CC0305" w:rsidP="00CC0305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6A574902" w14:textId="16B9BD41" w:rsidR="00EF7EEC" w:rsidRPr="00CC0305" w:rsidRDefault="00EF7EEC" w:rsidP="00CC0305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CC0305">
        <w:rPr>
          <w:rFonts w:asciiTheme="majorBidi" w:hAnsiTheme="majorBidi"/>
          <w:spacing w:val="-2"/>
          <w:sz w:val="30"/>
          <w:szCs w:val="30"/>
        </w:rPr>
        <w:t>6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 w:rsidRPr="00CC0305">
        <w:rPr>
          <w:rFonts w:asciiTheme="majorBidi" w:hAnsiTheme="majorBidi"/>
          <w:spacing w:val="-2"/>
          <w:sz w:val="30"/>
          <w:szCs w:val="30"/>
        </w:rPr>
        <w:t>2563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ศอ.บต. ได้มีหนังสือถึงบริษัทแจ้งให้บริษัททราบว่า ศอ.บต. 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 ตามการประชุมกพต. ครั้งที่ </w:t>
      </w:r>
      <w:r w:rsidRPr="00CC0305">
        <w:rPr>
          <w:rFonts w:asciiTheme="majorBidi" w:hAnsiTheme="majorBidi"/>
          <w:spacing w:val="-2"/>
          <w:sz w:val="30"/>
          <w:szCs w:val="30"/>
        </w:rPr>
        <w:t>1/2562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เมื่อวันที่ </w:t>
      </w:r>
      <w:r w:rsidRPr="00CC0305">
        <w:rPr>
          <w:rFonts w:asciiTheme="majorBidi" w:hAnsiTheme="majorBidi"/>
          <w:spacing w:val="-2"/>
          <w:sz w:val="30"/>
          <w:szCs w:val="30"/>
        </w:rPr>
        <w:t>31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ตุลาคม </w:t>
      </w:r>
      <w:r w:rsidRPr="00CC0305">
        <w:rPr>
          <w:rFonts w:asciiTheme="majorBidi" w:hAnsiTheme="majorBidi"/>
          <w:spacing w:val="-2"/>
          <w:sz w:val="30"/>
          <w:szCs w:val="30"/>
        </w:rPr>
        <w:t>2562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และเสนอคณะรัฐมนตรีรับทราบและเห็นชอบแล้ว เมื่อวันที่ </w:t>
      </w:r>
      <w:r w:rsidRPr="00CC0305">
        <w:rPr>
          <w:rFonts w:asciiTheme="majorBidi" w:hAnsiTheme="majorBidi"/>
          <w:spacing w:val="-2"/>
          <w:sz w:val="30"/>
          <w:szCs w:val="30"/>
        </w:rPr>
        <w:t>21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CC0305">
        <w:rPr>
          <w:rFonts w:asciiTheme="majorBidi" w:hAnsiTheme="majorBidi"/>
          <w:spacing w:val="-2"/>
          <w:sz w:val="30"/>
          <w:szCs w:val="30"/>
        </w:rPr>
        <w:t>2563</w:t>
      </w:r>
      <w:r w:rsidR="004C7D16" w:rsidRPr="00CC0305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>ในขณะนี้ ศอ.บต. ได้ประสานให้หน่วยงานที่เกี่ยวข้องกับแผนการลงทุนภาคเอกชน ได้ไปดำเนินการต่อไป อาทิ กรมโยธาธิการและผังเมือง กระทรวงมหาดไทย และองค์การบริหารจังหวัดสงขลา พิจารณาดำเนินการปรับเปลี่ยนผังการใช้ประโยชน์ที่ดิน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CC0305">
        <w:rPr>
          <w:rFonts w:asciiTheme="majorBidi" w:hAnsiTheme="majorBidi"/>
          <w:spacing w:val="-2"/>
          <w:sz w:val="30"/>
          <w:szCs w:val="30"/>
        </w:rPr>
        <w:t xml:space="preserve">Power Development Plan) 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ที่จะต้องปรับปรุงใหม่ตามมติคณะรัฐมนตรี (ครม.) ให้หน่วยงานของรัฐ (สำนักงานคณะกรรมการกำกับกิจการพลังงานหรือ กกพ.) อนุมัติให้หน่วยงานของรัฐ (กฟผ.) รับซื้อไฟฟ้าจากภาคเอกชนซึ่งหมายถึงบริษัททีพีไอ โพลีน เพาเวอร์ จำกัด (มหาชน) ซึ่งเป็นผู้ลงทุนในกิจการโรงไฟฟ้า </w:t>
      </w:r>
      <w:r w:rsidRPr="00CC0305">
        <w:rPr>
          <w:rFonts w:asciiTheme="majorBidi" w:hAnsiTheme="majorBidi"/>
          <w:spacing w:val="-2"/>
          <w:sz w:val="30"/>
          <w:szCs w:val="30"/>
        </w:rPr>
        <w:t>3,700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ในพื้นที่เมืองต้นแบบอุตสาหกรรมก้าวหน้าแห่งอนาคตที่อนุมัติเปลี่ยนสีพื้นที่จากสีเขียวเป็นสีม่วง ที่ อ.จะนะ จ.สงขลา </w:t>
      </w:r>
      <w:r w:rsidRPr="00CC0305">
        <w:rPr>
          <w:rFonts w:asciiTheme="majorBidi" w:hAnsiTheme="majorBidi"/>
          <w:sz w:val="30"/>
          <w:szCs w:val="30"/>
          <w:cs/>
        </w:rPr>
        <w:t>รวมทั้งมีข้อบังคับให้ภาคเอกชนมีหน้าที่ต้องดำเนินการศึกษาผลกระทบสิ่งแวดล้อม (</w:t>
      </w:r>
      <w:r w:rsidRPr="00CC0305">
        <w:rPr>
          <w:rFonts w:asciiTheme="majorBidi" w:hAnsiTheme="majorBidi"/>
          <w:sz w:val="30"/>
          <w:szCs w:val="30"/>
        </w:rPr>
        <w:t xml:space="preserve">Environment Impact Assessment : EIA) </w:t>
      </w:r>
      <w:r w:rsidRPr="00CC0305">
        <w:rPr>
          <w:rFonts w:asciiTheme="majorBidi" w:hAnsiTheme="majorBidi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CC0305">
        <w:rPr>
          <w:rFonts w:asciiTheme="majorBidi" w:hAnsiTheme="majorBidi"/>
          <w:sz w:val="30"/>
          <w:szCs w:val="30"/>
        </w:rPr>
        <w:t xml:space="preserve">Environment and Health Impact Assessment : EHIA) </w:t>
      </w:r>
      <w:r w:rsidRPr="00CC0305">
        <w:rPr>
          <w:rFonts w:asciiTheme="majorBidi" w:hAnsiTheme="majorBidi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 w:rsidRPr="00CC0305">
        <w:rPr>
          <w:rFonts w:asciiTheme="majorBidi" w:hAnsiTheme="majorBidi"/>
          <w:sz w:val="30"/>
          <w:szCs w:val="30"/>
        </w:rPr>
        <w:t>2564</w:t>
      </w:r>
      <w:r w:rsidRPr="00CC0305">
        <w:rPr>
          <w:rFonts w:asciiTheme="majorBidi" w:hAnsiTheme="majorBidi"/>
          <w:sz w:val="30"/>
          <w:szCs w:val="30"/>
          <w:cs/>
        </w:rPr>
        <w:t xml:space="preserve"> เป็นต้นไป</w:t>
      </w:r>
    </w:p>
    <w:p w14:paraId="3198C651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4CFCDD2E" w14:textId="30797F3B" w:rsidR="00EF7EEC" w:rsidRPr="00A518AA" w:rsidRDefault="00EF7EEC" w:rsidP="00A518AA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t>ศอ.บต ได้ทำการประเมินสิ่งแวดล้อมระดับยุทธศาสตร์ (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Strategic Environmental Assessment : SEA)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>ตามหลักการของสำนักงานสภาพัฒนาการเศรษฐกิจและสังคมแห่งชาติ (สศช.) อันเป็นกระบวนการที่เป็นระบบเพื่อสนับสนุนการตัดสินใจในการกำหนดนโยบายแผนหรือแผนงานโดยให้ความสำคัญกับการมีส่วนร่วมและ</w:t>
      </w:r>
      <w:r w:rsidRPr="00A518AA">
        <w:rPr>
          <w:rFonts w:asciiTheme="majorBidi" w:hAnsiTheme="majorBidi"/>
          <w:spacing w:val="-2"/>
          <w:sz w:val="30"/>
          <w:szCs w:val="30"/>
        </w:rPr>
        <w:br/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การบูรณาการด้านเศรษฐกิจ สังคม และสิ่งแวดล้อมอย่างสมดุล ซึ่งนำไปใช้ในการวางแผนเพื่อให้เกิดการพัฒนาที่ยั่งยืน โดยมีคณะกรรมการยุทธศาสตร์ด้านการพัฒนาจังหวัดชายแดนภาคใต้ (กพต.) อันมีนายกรัฐมนตรีเป็นประธานและรองนายกรัฐมนตรี พลเอกประวิตร วงษ์สุวรรณ เป็นผู้รับมอบอำนาจทำการแทนนายกรัฐมนตรี </w:t>
      </w:r>
      <w:r w:rsidRPr="00A518AA">
        <w:rPr>
          <w:rFonts w:asciiTheme="majorBidi" w:hAnsiTheme="majorBidi"/>
          <w:spacing w:val="-2"/>
          <w:sz w:val="30"/>
          <w:szCs w:val="30"/>
        </w:rPr>
        <w:br/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เป็นหน่วยงานเจ้าของแผนงานทำ 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SEA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>มีมติเห็นชอบกับโครงการของบริษัทและครม.มีมติรับทราบ ซึ่งถือว่าเป็นมติครม.เห็นชอบกับโครงการตามแผน แผนงาน นโยบายสามเหลี่ยมมั่นคงมั่งคั่งยั่งยืนของกพต. นอกจากนี้กพต.มีมติให้เร่งรัดให้กรมโยธาธิการให้ทำการเปลี่ยนพื้นที่สีเขียวเป็นสีม่วง กระทรวงพลังงาน กกพ. และหน่วยงานรัฐวิสาหกิจให้จัดการทำ สัญญาซื้อขายไฟฟ้า (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Power Purchase Agreement : PPA)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ให้เสร็จโดยเร็ว และก็เป็นหน้าที่ของบริษัท ที่ต้องทำ 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EIA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หรือ </w:t>
      </w:r>
      <w:r w:rsidRPr="00A518AA">
        <w:rPr>
          <w:rFonts w:asciiTheme="majorBidi" w:hAnsiTheme="majorBidi"/>
          <w:spacing w:val="-2"/>
          <w:sz w:val="30"/>
          <w:szCs w:val="30"/>
        </w:rPr>
        <w:t>EHIA</w:t>
      </w:r>
    </w:p>
    <w:p w14:paraId="1BBDF9B1" w14:textId="77777777" w:rsidR="00EF7EEC" w:rsidRPr="00A518AA" w:rsidRDefault="00EF7EEC" w:rsidP="00A518AA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3DC6308C" w14:textId="77777777" w:rsidR="009076CA" w:rsidRPr="00A518AA" w:rsidRDefault="009076CA" w:rsidP="00A518AA">
      <w:pPr>
        <w:spacing w:line="240" w:lineRule="auto"/>
        <w:rPr>
          <w:rFonts w:asciiTheme="majorBidi" w:hAnsiTheme="majorBidi"/>
          <w:spacing w:val="-2"/>
          <w:sz w:val="30"/>
          <w:szCs w:val="30"/>
          <w:cs/>
          <w:lang w:eastAsia="x-none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p w14:paraId="6220B5D1" w14:textId="2EDBB547" w:rsidR="00EF7EEC" w:rsidRPr="00A518AA" w:rsidRDefault="00EF7EEC" w:rsidP="00A518AA">
      <w:pPr>
        <w:pStyle w:val="Bo-Blankline"/>
        <w:ind w:left="90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ทั้งนี้ กรณีการประสานงานมวลชน ภาคประชาชน ภาคประชาสังคมในพื้นที่ </w:t>
      </w:r>
      <w:r w:rsidRPr="00A518AA">
        <w:rPr>
          <w:rFonts w:asciiTheme="majorBidi" w:hAnsiTheme="majorBidi"/>
          <w:spacing w:val="-2"/>
          <w:sz w:val="30"/>
          <w:szCs w:val="30"/>
          <w:lang w:val="en-US"/>
        </w:rPr>
        <w:t>3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สามารถรองรับการพัฒนาเศรษฐกิจและสังคมในระยะยาวต่อไปได้ เช่นเดียวกับภูมิภาคอื่น ๆ ของประเทศไทยต่อไป และขอให้บริษัทดำเนินการในส่วนที่เกี่ยวข้อง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>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1BEC0DD0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cs/>
        </w:rPr>
      </w:pPr>
    </w:p>
    <w:p w14:paraId="49DA93D8" w14:textId="77777777" w:rsidR="00EF7EEC" w:rsidRPr="00A518AA" w:rsidRDefault="00EF7EEC" w:rsidP="00A518AA">
      <w:pPr>
        <w:spacing w:line="240" w:lineRule="auto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A518AA">
        <w:rPr>
          <w:rFonts w:asciiTheme="majorBidi" w:hAnsiTheme="majorBidi"/>
          <w:spacing w:val="-2"/>
          <w:sz w:val="30"/>
          <w:szCs w:val="30"/>
        </w:rPr>
        <w:t>25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A518AA">
        <w:rPr>
          <w:rFonts w:asciiTheme="majorBidi" w:hAnsiTheme="majorBidi"/>
          <w:spacing w:val="-2"/>
          <w:sz w:val="30"/>
          <w:szCs w:val="30"/>
        </w:rPr>
        <w:t>2564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องค์การบริหารส่วนจังหวัดสงขลา ได้ประกาศให้บริษัทเป็นผู้ชนะการเสนอราคา จัดหาเอกชนร่วมลงทุนก่อสร้างและบริหารจัดการระบบกำจัดขยะมูลฝอย องค์การบริหารส่วนจังหวัดสงขลา โดยวิธีการประกวดราคา ได้รับผลตอบแทนในรูปค่ากำจัดขยะมูลฝอย </w:t>
      </w:r>
      <w:r w:rsidRPr="00A518AA">
        <w:rPr>
          <w:rFonts w:asciiTheme="majorBidi" w:hAnsiTheme="majorBidi"/>
          <w:spacing w:val="-2"/>
          <w:sz w:val="30"/>
          <w:szCs w:val="30"/>
        </w:rPr>
        <w:t>400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บาทต่อตัน (ปรับขึ้นร้อยละ </w:t>
      </w:r>
      <w:r w:rsidRPr="00A518AA">
        <w:rPr>
          <w:rFonts w:asciiTheme="majorBidi" w:hAnsiTheme="majorBidi"/>
          <w:spacing w:val="-2"/>
          <w:sz w:val="30"/>
          <w:szCs w:val="30"/>
        </w:rPr>
        <w:t>10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ทุก ๆ </w:t>
      </w:r>
      <w:r w:rsidRPr="00A518AA">
        <w:rPr>
          <w:rFonts w:asciiTheme="majorBidi" w:hAnsiTheme="majorBidi"/>
          <w:spacing w:val="-2"/>
          <w:sz w:val="30"/>
          <w:szCs w:val="30"/>
        </w:rPr>
        <w:t>3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ปี) และได้รับรายได้จากค่าขายไฟฟ้าจากการกำจัดขยะมูลฝอยตามสัญญาซื้อขายไฟฟ้า </w:t>
      </w:r>
      <w:r w:rsidRPr="00A518AA">
        <w:rPr>
          <w:rFonts w:asciiTheme="majorBidi" w:hAnsiTheme="majorBidi"/>
          <w:spacing w:val="-2"/>
          <w:sz w:val="30"/>
          <w:szCs w:val="30"/>
        </w:rPr>
        <w:t>7.92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</w:t>
      </w:r>
      <w:r w:rsidRPr="00A518AA">
        <w:rPr>
          <w:rFonts w:asciiTheme="majorBidi" w:hAnsiTheme="majorBidi"/>
          <w:spacing w:val="-2"/>
          <w:sz w:val="30"/>
          <w:szCs w:val="30"/>
        </w:rPr>
        <w:br/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เป็นระยะเวลา </w:t>
      </w:r>
      <w:r w:rsidRPr="00A518AA">
        <w:rPr>
          <w:rFonts w:asciiTheme="majorBidi" w:hAnsiTheme="majorBidi"/>
          <w:spacing w:val="-2"/>
          <w:sz w:val="30"/>
          <w:szCs w:val="30"/>
        </w:rPr>
        <w:t>20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ปี ในอัตรา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 5.78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บาทต่อหน่วย สำหรับ </w:t>
      </w:r>
      <w:r w:rsidRPr="00A518AA">
        <w:rPr>
          <w:rFonts w:asciiTheme="majorBidi" w:hAnsiTheme="majorBidi"/>
          <w:spacing w:val="-2"/>
          <w:sz w:val="30"/>
          <w:szCs w:val="30"/>
        </w:rPr>
        <w:t>8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ปีแรก และ 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5.08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บาทต่อหน่วย สำหรับ </w:t>
      </w:r>
      <w:r w:rsidRPr="00A518AA">
        <w:rPr>
          <w:rFonts w:asciiTheme="majorBidi" w:hAnsiTheme="majorBidi"/>
          <w:spacing w:val="-2"/>
          <w:sz w:val="30"/>
          <w:szCs w:val="30"/>
        </w:rPr>
        <w:t>12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ปีถัดไป</w:t>
      </w:r>
    </w:p>
    <w:p w14:paraId="6166908C" w14:textId="77777777" w:rsidR="00EF7EEC" w:rsidRPr="00A518AA" w:rsidRDefault="00EF7EEC" w:rsidP="00A518AA">
      <w:pPr>
        <w:pStyle w:val="Bo-Blankline"/>
        <w:ind w:left="900"/>
        <w:jc w:val="thaiDistribute"/>
        <w:rPr>
          <w:sz w:val="30"/>
          <w:szCs w:val="30"/>
        </w:rPr>
      </w:pPr>
    </w:p>
    <w:p w14:paraId="36C424D9" w14:textId="77777777" w:rsidR="00EF7EEC" w:rsidRPr="00A518AA" w:rsidRDefault="00EF7EEC" w:rsidP="00A518AA">
      <w:pPr>
        <w:spacing w:line="240" w:lineRule="auto"/>
        <w:ind w:left="900"/>
        <w:jc w:val="thaiDistribute"/>
        <w:rPr>
          <w:sz w:val="30"/>
          <w:szCs w:val="30"/>
        </w:rPr>
      </w:pPr>
      <w:r w:rsidRPr="00A518AA">
        <w:rPr>
          <w:rFonts w:asciiTheme="majorBidi" w:hAnsiTheme="majorBidi" w:hint="cs"/>
          <w:spacing w:val="-2"/>
          <w:sz w:val="30"/>
          <w:szCs w:val="30"/>
          <w:cs/>
        </w:rPr>
        <w:t>ต่อมาเมื่อวันที่</w:t>
      </w:r>
      <w:r w:rsidRPr="00A518AA">
        <w:rPr>
          <w:rFonts w:asciiTheme="majorBidi" w:hAnsiTheme="majorBidi"/>
          <w:spacing w:val="-2"/>
          <w:sz w:val="30"/>
          <w:szCs w:val="30"/>
          <w:lang w:val="en-US"/>
        </w:rPr>
        <w:t xml:space="preserve"> 29 </w:t>
      </w:r>
      <w:r w:rsidRPr="00A518AA">
        <w:rPr>
          <w:rFonts w:asciiTheme="majorBidi" w:hAnsiTheme="majorBidi" w:hint="cs"/>
          <w:spacing w:val="-2"/>
          <w:sz w:val="30"/>
          <w:szCs w:val="30"/>
          <w:cs/>
          <w:lang w:val="en-US"/>
        </w:rPr>
        <w:t xml:space="preserve">กันยายน </w:t>
      </w:r>
      <w:r w:rsidRPr="00A518AA">
        <w:rPr>
          <w:rFonts w:asciiTheme="majorBidi" w:hAnsiTheme="majorBidi"/>
          <w:spacing w:val="-2"/>
          <w:sz w:val="30"/>
          <w:szCs w:val="30"/>
          <w:lang w:val="en-US"/>
        </w:rPr>
        <w:t xml:space="preserve">2564 </w:t>
      </w:r>
      <w:r w:rsidRPr="00A518AA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บริษัท ได้ลงนามในสัญญาให้เอกชนลงทุนก่อสร้างและบริหารจัดการขยะ</w:t>
      </w:r>
      <w:r w:rsidRPr="00A518AA">
        <w:rPr>
          <w:rFonts w:asciiTheme="majorBidi" w:hAnsiTheme="majorBidi"/>
          <w:spacing w:val="-2"/>
          <w:sz w:val="30"/>
          <w:szCs w:val="30"/>
          <w:lang w:val="en-US"/>
        </w:rPr>
        <w:br/>
      </w:r>
      <w:r w:rsidRPr="00A518AA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มูลฝอยกับองค์การบริหารส่วนจังหวัดสงขลา</w:t>
      </w:r>
    </w:p>
    <w:p w14:paraId="1DC67871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62075832" w14:textId="77777777" w:rsidR="00EF7EEC" w:rsidRPr="00A518AA" w:rsidRDefault="00EF7EEC" w:rsidP="00A518AA">
      <w:pPr>
        <w:pStyle w:val="Bo-Blankline"/>
        <w:numPr>
          <w:ilvl w:val="0"/>
          <w:numId w:val="23"/>
        </w:numPr>
        <w:ind w:left="900"/>
        <w:jc w:val="thaiDistribute"/>
        <w:rPr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A518AA">
        <w:rPr>
          <w:rFonts w:asciiTheme="majorBidi" w:hAnsiTheme="majorBidi"/>
          <w:spacing w:val="-2"/>
          <w:sz w:val="30"/>
          <w:szCs w:val="30"/>
        </w:rPr>
        <w:br/>
      </w:r>
      <w:r w:rsidRPr="00A518AA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A518AA">
        <w:rPr>
          <w:sz w:val="30"/>
          <w:szCs w:val="30"/>
        </w:rPr>
        <w:t xml:space="preserve">T-VER) </w:t>
      </w:r>
      <w:r w:rsidRPr="00A518AA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4ECF6B80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065BF894" w14:textId="2CF3B55B" w:rsidR="00EF7EEC" w:rsidRPr="00A518AA" w:rsidRDefault="00EF7EEC" w:rsidP="00A518AA">
      <w:pPr>
        <w:pStyle w:val="Bo-Blankline"/>
        <w:ind w:left="900"/>
        <w:jc w:val="thaiDistribute"/>
        <w:rPr>
          <w:sz w:val="30"/>
          <w:szCs w:val="30"/>
        </w:rPr>
      </w:pPr>
      <w:r w:rsidRPr="00A518AA">
        <w:rPr>
          <w:sz w:val="30"/>
          <w:szCs w:val="30"/>
          <w:cs/>
        </w:rPr>
        <w:t xml:space="preserve">ณ สิ้นปี </w:t>
      </w:r>
      <w:r w:rsidRPr="00A518AA">
        <w:rPr>
          <w:sz w:val="30"/>
          <w:szCs w:val="30"/>
        </w:rPr>
        <w:t>2564</w:t>
      </w:r>
      <w:r w:rsidRPr="00A518AA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Pr="00A518AA">
        <w:rPr>
          <w:sz w:val="30"/>
          <w:szCs w:val="30"/>
        </w:rPr>
        <w:t>82</w:t>
      </w:r>
      <w:r w:rsidRPr="00A518AA">
        <w:rPr>
          <w:sz w:val="30"/>
          <w:szCs w:val="30"/>
          <w:cs/>
        </w:rPr>
        <w:t>,</w:t>
      </w:r>
      <w:r w:rsidRPr="00A518AA">
        <w:rPr>
          <w:sz w:val="30"/>
          <w:szCs w:val="30"/>
        </w:rPr>
        <w:t>056</w:t>
      </w:r>
      <w:r w:rsidRPr="00A518AA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A518AA">
        <w:rPr>
          <w:sz w:val="30"/>
          <w:szCs w:val="30"/>
        </w:rPr>
        <w:t>34,690</w:t>
      </w:r>
      <w:r w:rsidRPr="00A518AA">
        <w:rPr>
          <w:sz w:val="30"/>
          <w:szCs w:val="30"/>
          <w:cs/>
        </w:rPr>
        <w:t xml:space="preserve"> ตันคาร์บอนไดออกไซด์เทียบเท่า</w:t>
      </w:r>
      <w:r w:rsidRPr="00A518AA">
        <w:rPr>
          <w:sz w:val="30"/>
          <w:szCs w:val="30"/>
        </w:rPr>
        <w:t xml:space="preserve"> </w:t>
      </w:r>
      <w:r w:rsidRPr="00A518AA">
        <w:rPr>
          <w:rFonts w:hint="cs"/>
          <w:sz w:val="30"/>
          <w:szCs w:val="30"/>
          <w:cs/>
        </w:rPr>
        <w:t>บริษัท</w:t>
      </w:r>
      <w:r w:rsidRPr="00A518AA">
        <w:rPr>
          <w:sz w:val="30"/>
          <w:szCs w:val="30"/>
          <w:cs/>
        </w:rPr>
        <w:t xml:space="preserve">มีจำนวนคาร์บอนเครดิตคงเหลือ </w:t>
      </w:r>
      <w:r w:rsidRPr="00A518AA">
        <w:rPr>
          <w:sz w:val="30"/>
          <w:szCs w:val="30"/>
          <w:lang w:val="en-US"/>
        </w:rPr>
        <w:t>47,366</w:t>
      </w:r>
      <w:r w:rsidRPr="00A518AA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1C81312A" w14:textId="52D458BF" w:rsidR="00B86F2D" w:rsidRPr="00A518AA" w:rsidRDefault="00B86F2D" w:rsidP="00A518AA">
      <w:pPr>
        <w:pStyle w:val="Bo-Blankline"/>
        <w:jc w:val="thaiDistribute"/>
        <w:rPr>
          <w:sz w:val="30"/>
          <w:szCs w:val="30"/>
        </w:rPr>
      </w:pPr>
    </w:p>
    <w:p w14:paraId="115BE889" w14:textId="2D75D52F" w:rsidR="00B513A8" w:rsidRPr="00A518AA" w:rsidRDefault="00B513A8" w:rsidP="00A518AA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A518AA">
        <w:rPr>
          <w:sz w:val="30"/>
          <w:szCs w:val="30"/>
        </w:rPr>
        <w:br w:type="page"/>
      </w:r>
    </w:p>
    <w:p w14:paraId="3BC928FF" w14:textId="77777777" w:rsidR="008C6527" w:rsidRPr="005A1ABA" w:rsidRDefault="008C6527" w:rsidP="005A1ABA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17777542"/>
      <w:r w:rsidRPr="005A1ABA">
        <w:rPr>
          <w:rFonts w:asciiTheme="majorBidi" w:hAnsiTheme="majorBidi" w:cstheme="majorBidi" w:hint="cs"/>
          <w:sz w:val="30"/>
          <w:szCs w:val="30"/>
          <w:cs/>
        </w:rPr>
        <w:lastRenderedPageBreak/>
        <w:t>ต่อมาเมื่อวันที่</w:t>
      </w:r>
      <w:r w:rsidRPr="005A1ABA">
        <w:rPr>
          <w:rFonts w:asciiTheme="majorBidi" w:hAnsiTheme="majorBidi" w:cstheme="majorBidi"/>
          <w:sz w:val="30"/>
          <w:szCs w:val="30"/>
        </w:rPr>
        <w:t xml:space="preserve"> 24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5A1ABA">
        <w:rPr>
          <w:rFonts w:asciiTheme="majorBidi" w:hAnsiTheme="majorBidi" w:cstheme="majorBidi"/>
          <w:sz w:val="30"/>
          <w:szCs w:val="30"/>
        </w:rPr>
        <w:t xml:space="preserve">2565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บริษัทได้รับการขึ้นทะเบียนจาก อบก. รับรองปริมาณก๊าซเรือนกระจกที่ลดลง (คาร์บอนเครดิต) 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Pr="005A1ABA">
        <w:rPr>
          <w:rFonts w:asciiTheme="majorBidi" w:hAnsiTheme="majorBidi" w:cstheme="majorBidi"/>
          <w:sz w:val="30"/>
          <w:szCs w:val="30"/>
        </w:rPr>
        <w:t>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5A1ABA">
        <w:rPr>
          <w:rFonts w:asciiTheme="majorBidi" w:hAnsiTheme="majorBidi" w:cstheme="majorBidi"/>
          <w:sz w:val="30"/>
          <w:szCs w:val="30"/>
        </w:rPr>
        <w:t>2560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5A1ABA">
        <w:rPr>
          <w:rFonts w:asciiTheme="majorBidi" w:hAnsiTheme="majorBidi" w:cstheme="majorBidi"/>
          <w:sz w:val="30"/>
          <w:szCs w:val="30"/>
        </w:rPr>
        <w:t>31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A1ABA">
        <w:rPr>
          <w:rFonts w:asciiTheme="majorBidi" w:hAnsiTheme="majorBidi" w:cstheme="majorBidi"/>
          <w:sz w:val="30"/>
          <w:szCs w:val="30"/>
        </w:rPr>
        <w:t xml:space="preserve">2563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5A1ABA">
        <w:rPr>
          <w:rFonts w:asciiTheme="majorBidi" w:hAnsiTheme="majorBidi" w:cstheme="majorBidi"/>
          <w:sz w:val="30"/>
          <w:szCs w:val="30"/>
        </w:rPr>
        <w:t xml:space="preserve"> 717,931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ทำให้บริษัทมีจำนวนคาร์บอนเครดิตคงเหลือ </w:t>
      </w:r>
      <w:r w:rsidRPr="005A1ABA">
        <w:rPr>
          <w:rFonts w:asciiTheme="majorBidi" w:hAnsiTheme="majorBidi" w:cstheme="majorBidi"/>
          <w:sz w:val="30"/>
          <w:szCs w:val="30"/>
        </w:rPr>
        <w:t xml:space="preserve">765,297 </w:t>
      </w:r>
      <w:r w:rsidRPr="005A1ABA">
        <w:rPr>
          <w:rFonts w:asciiTheme="majorBidi" w:hAnsiTheme="majorBidi" w:cstheme="majorBidi"/>
          <w:sz w:val="30"/>
          <w:szCs w:val="30"/>
        </w:rPr>
        <w:br/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bookmarkEnd w:id="4"/>
    <w:p w14:paraId="7F698EA0" w14:textId="47318E9D" w:rsidR="008C6527" w:rsidRPr="005A1ABA" w:rsidRDefault="008C6527" w:rsidP="005A1ABA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829B14" w14:textId="77777777" w:rsidR="00DF0707" w:rsidRDefault="00DF0707" w:rsidP="00DF070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0D1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210D11">
        <w:rPr>
          <w:rFonts w:asciiTheme="majorBidi" w:hAnsiTheme="majorBidi" w:cstheme="majorBidi"/>
          <w:sz w:val="30"/>
          <w:szCs w:val="30"/>
        </w:rPr>
        <w:t>2565</w:t>
      </w:r>
      <w:r w:rsidRPr="00210D11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บริษัทได้รับขยะทุกประเภทรวมทั้งสิ้น </w:t>
      </w:r>
      <w:r w:rsidRPr="00210D11">
        <w:rPr>
          <w:rFonts w:asciiTheme="majorBidi" w:hAnsiTheme="majorBidi" w:cstheme="majorBidi"/>
          <w:sz w:val="30"/>
          <w:szCs w:val="30"/>
        </w:rPr>
        <w:t>2</w:t>
      </w:r>
      <w:r w:rsidRPr="00210D11">
        <w:rPr>
          <w:rFonts w:asciiTheme="majorBidi" w:hAnsiTheme="majorBidi" w:cstheme="majorBidi"/>
          <w:sz w:val="30"/>
          <w:szCs w:val="30"/>
          <w:cs/>
        </w:rPr>
        <w:t>.</w:t>
      </w:r>
      <w:r w:rsidRPr="00210D11">
        <w:rPr>
          <w:rFonts w:asciiTheme="majorBidi" w:hAnsiTheme="majorBidi" w:cstheme="majorBidi"/>
          <w:sz w:val="30"/>
          <w:szCs w:val="30"/>
          <w:lang w:val="en-US"/>
        </w:rPr>
        <w:t>73</w:t>
      </w:r>
      <w:r w:rsidRPr="00210D11">
        <w:rPr>
          <w:rFonts w:asciiTheme="majorBidi" w:hAnsiTheme="majorBidi" w:cstheme="majorBidi"/>
          <w:sz w:val="30"/>
          <w:szCs w:val="30"/>
          <w:cs/>
        </w:rPr>
        <w:t xml:space="preserve"> ล้านตัน มาใช้เป็นเชื้อเพลิงในโรงไฟฟ้าของบริษัทและ</w:t>
      </w:r>
      <w:r w:rsidRPr="00210D11">
        <w:rPr>
          <w:rFonts w:asciiTheme="majorBidi" w:hAnsiTheme="majorBidi" w:cstheme="majorBidi"/>
          <w:spacing w:val="-4"/>
          <w:sz w:val="30"/>
          <w:szCs w:val="30"/>
          <w:cs/>
        </w:rPr>
        <w:t>ในโรงปูนซิเมนต์ของบริษัท ทีพีไอ โพลีน จำกัด (มหาชน) ซึ่งสามารถลดการปล่อยก๊าซเรือนกระจก (คาร์บอน</w:t>
      </w:r>
      <w:r w:rsidRPr="00210D11">
        <w:rPr>
          <w:rFonts w:asciiTheme="majorBidi" w:hAnsiTheme="majorBidi" w:cstheme="majorBidi"/>
          <w:spacing w:val="-4"/>
          <w:sz w:val="30"/>
          <w:szCs w:val="30"/>
        </w:rPr>
        <w:br/>
      </w:r>
      <w:r w:rsidRPr="00210D11">
        <w:rPr>
          <w:rFonts w:asciiTheme="majorBidi" w:hAnsiTheme="majorBidi" w:cstheme="majorBidi"/>
          <w:spacing w:val="-4"/>
          <w:sz w:val="30"/>
          <w:szCs w:val="30"/>
          <w:cs/>
        </w:rPr>
        <w:t>รีดักชั่น)</w:t>
      </w:r>
      <w:r w:rsidRPr="00210D11">
        <w:rPr>
          <w:rFonts w:asciiTheme="majorBidi" w:hAnsiTheme="majorBidi" w:cstheme="majorBidi"/>
          <w:sz w:val="30"/>
          <w:szCs w:val="30"/>
          <w:cs/>
        </w:rPr>
        <w:t xml:space="preserve"> จากการฝังกลบได้ประมาณ </w:t>
      </w:r>
      <w:r w:rsidRPr="00210D11">
        <w:rPr>
          <w:rFonts w:asciiTheme="majorBidi" w:hAnsiTheme="majorBidi" w:cstheme="majorBidi"/>
          <w:sz w:val="30"/>
          <w:szCs w:val="30"/>
        </w:rPr>
        <w:t>6.34</w:t>
      </w:r>
      <w:r w:rsidRPr="00210D11">
        <w:rPr>
          <w:rFonts w:asciiTheme="majorBidi" w:hAnsiTheme="majorBidi" w:cstheme="majorBidi"/>
          <w:sz w:val="30"/>
          <w:szCs w:val="30"/>
          <w:cs/>
        </w:rPr>
        <w:t xml:space="preserve"> ล้านตันคาร์บอนไดออกไซค์เทียบเท่า โครงการใหม่นี้ บริษัทกำลังขึ้นทะเบียนกับ อบก. เพื่อรับรองปริมาณก๊าซเรือนกระจกที่ลดลง</w:t>
      </w:r>
    </w:p>
    <w:p w14:paraId="4302F41E" w14:textId="77777777" w:rsidR="00DD144B" w:rsidRPr="005A1ABA" w:rsidRDefault="00DD144B" w:rsidP="005A1ABA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E4785A" w14:textId="033BAED9" w:rsidR="005D4FD2" w:rsidRPr="005D4FD2" w:rsidRDefault="005D4FD2" w:rsidP="005D4FD2">
      <w:pPr>
        <w:pStyle w:val="Caption"/>
        <w:rPr>
          <w:rFonts w:asciiTheme="majorBidi" w:hAnsiTheme="majorBidi" w:cstheme="majorBidi"/>
        </w:rPr>
      </w:pPr>
      <w:r w:rsidRPr="005D4FD2">
        <w:rPr>
          <w:rFonts w:asciiTheme="majorBidi" w:hAnsiTheme="majorBidi"/>
          <w:cs/>
        </w:rPr>
        <w:t>เหตุการณ์ภายหลังรอบระยะเวลารายงาน</w:t>
      </w:r>
    </w:p>
    <w:p w14:paraId="2BE8543A" w14:textId="77777777" w:rsidR="000D2C43" w:rsidRPr="005A1ABA" w:rsidRDefault="000D2C43" w:rsidP="005A1AB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2065260" w14:textId="79044829" w:rsidR="008A12C4" w:rsidRPr="00A07237" w:rsidRDefault="005D4FD2" w:rsidP="00063780">
      <w:pPr>
        <w:pStyle w:val="Captio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lang w:val="en-GB" w:eastAsia="x-none"/>
        </w:rPr>
      </w:pP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ในการประชุมสามัญผู้ถือหุ้นประจำปี </w:t>
      </w:r>
      <w:r w:rsidRPr="00063780">
        <w:rPr>
          <w:rFonts w:asciiTheme="majorBidi" w:hAnsiTheme="majorBidi" w:cstheme="majorBidi"/>
          <w:b w:val="0"/>
          <w:bCs w:val="0"/>
          <w:lang w:val="en-GB" w:eastAsia="x-none"/>
        </w:rPr>
        <w:t>2566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 เมื่อวันที่ </w:t>
      </w:r>
      <w:r w:rsidR="008728BF" w:rsidRPr="00063780">
        <w:rPr>
          <w:rFonts w:asciiTheme="majorBidi" w:hAnsiTheme="majorBidi" w:cstheme="majorBidi"/>
          <w:b w:val="0"/>
          <w:bCs w:val="0"/>
          <w:lang w:eastAsia="x-none"/>
        </w:rPr>
        <w:t>20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 เมษายน </w:t>
      </w:r>
      <w:r w:rsidR="00967F6A" w:rsidRPr="00063780">
        <w:rPr>
          <w:rFonts w:asciiTheme="majorBidi" w:hAnsiTheme="majorBidi" w:cstheme="majorBidi"/>
          <w:b w:val="0"/>
          <w:bCs w:val="0"/>
          <w:lang w:val="en-GB" w:eastAsia="x-none"/>
        </w:rPr>
        <w:t>256</w:t>
      </w:r>
      <w:r w:rsidR="00E67D96">
        <w:rPr>
          <w:rFonts w:asciiTheme="majorBidi" w:hAnsiTheme="majorBidi" w:cstheme="majorBidi"/>
          <w:b w:val="0"/>
          <w:bCs w:val="0"/>
          <w:lang w:val="en-GB" w:eastAsia="x-none"/>
        </w:rPr>
        <w:t>6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 ที่ประชุมมีมติอนุมัติการจ่ายเงินปันผลจากผลการดำเนินงานประจำปี </w:t>
      </w:r>
      <w:r w:rsidRPr="00063780">
        <w:rPr>
          <w:rFonts w:asciiTheme="majorBidi" w:hAnsiTheme="majorBidi" w:cstheme="majorBidi"/>
          <w:b w:val="0"/>
          <w:bCs w:val="0"/>
          <w:lang w:val="en-GB" w:eastAsia="x-none"/>
        </w:rPr>
        <w:t>2565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 ในอัตราหุ้นละ </w:t>
      </w:r>
      <w:r w:rsidR="00967F6A" w:rsidRPr="00063780">
        <w:rPr>
          <w:rFonts w:asciiTheme="majorBidi" w:hAnsiTheme="majorBidi" w:cstheme="majorBidi"/>
          <w:b w:val="0"/>
          <w:bCs w:val="0"/>
          <w:lang w:val="en-GB" w:eastAsia="x-none"/>
        </w:rPr>
        <w:t>0.</w:t>
      </w:r>
      <w:r w:rsidR="008728BF" w:rsidRPr="00063780">
        <w:rPr>
          <w:rFonts w:asciiTheme="majorBidi" w:hAnsiTheme="majorBidi" w:cstheme="majorBidi"/>
          <w:b w:val="0"/>
          <w:bCs w:val="0"/>
          <w:lang w:val="en-GB" w:eastAsia="x-none"/>
        </w:rPr>
        <w:t>24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 บาท เป็นจำนวนเงิน </w:t>
      </w:r>
      <w:r w:rsidR="00967F6A" w:rsidRPr="00063780">
        <w:rPr>
          <w:rFonts w:asciiTheme="majorBidi" w:hAnsiTheme="majorBidi" w:cstheme="majorBidi"/>
          <w:b w:val="0"/>
          <w:bCs w:val="0"/>
          <w:lang w:val="en-GB" w:eastAsia="x-none"/>
        </w:rPr>
        <w:t>2,</w:t>
      </w:r>
      <w:r w:rsidR="008728BF" w:rsidRPr="00063780">
        <w:rPr>
          <w:rFonts w:asciiTheme="majorBidi" w:hAnsiTheme="majorBidi" w:cstheme="majorBidi"/>
          <w:b w:val="0"/>
          <w:bCs w:val="0"/>
          <w:lang w:val="en-GB" w:eastAsia="x-none"/>
        </w:rPr>
        <w:t>016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 ล้านบาท เงินปันผลจำนวนนี้ได้ รวมเงินปันผลระหว่างกาล ซึ่งบริษัทได้จ่ายให้ผู้ถือหุ้นของบริษัทแล้วในระหว่างปี </w:t>
      </w:r>
      <w:r w:rsidRPr="00063780">
        <w:rPr>
          <w:rFonts w:asciiTheme="majorBidi" w:hAnsiTheme="majorBidi" w:cstheme="majorBidi"/>
          <w:b w:val="0"/>
          <w:bCs w:val="0"/>
          <w:lang w:val="en-GB" w:eastAsia="x-none"/>
        </w:rPr>
        <w:t>2565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 </w:t>
      </w:r>
      <w:r w:rsidR="00063780" w:rsidRPr="00063780">
        <w:rPr>
          <w:rFonts w:asciiTheme="majorBidi" w:hAnsiTheme="majorBidi" w:cstheme="majorBidi" w:hint="cs"/>
          <w:b w:val="0"/>
          <w:bCs w:val="0"/>
          <w:cs/>
          <w:lang w:val="en-GB" w:eastAsia="x-none"/>
        </w:rPr>
        <w:t xml:space="preserve">และในวันที่ </w:t>
      </w:r>
      <w:r w:rsidR="00063780" w:rsidRPr="00063780">
        <w:rPr>
          <w:rFonts w:asciiTheme="majorBidi" w:hAnsiTheme="majorBidi" w:cstheme="majorBidi"/>
          <w:b w:val="0"/>
          <w:bCs w:val="0"/>
          <w:lang w:eastAsia="x-none"/>
        </w:rPr>
        <w:t xml:space="preserve">23 </w:t>
      </w:r>
      <w:r w:rsidR="00063780" w:rsidRPr="00063780">
        <w:rPr>
          <w:rFonts w:asciiTheme="majorBidi" w:hAnsiTheme="majorBidi" w:cstheme="majorBidi" w:hint="cs"/>
          <w:b w:val="0"/>
          <w:bCs w:val="0"/>
          <w:cs/>
          <w:lang w:eastAsia="x-none"/>
        </w:rPr>
        <w:t xml:space="preserve">กุมภาพันธ์ </w:t>
      </w:r>
      <w:r w:rsidR="00063780" w:rsidRPr="00063780">
        <w:rPr>
          <w:rFonts w:asciiTheme="majorBidi" w:hAnsiTheme="majorBidi" w:cstheme="majorBidi"/>
          <w:b w:val="0"/>
          <w:bCs w:val="0"/>
          <w:lang w:eastAsia="x-none"/>
        </w:rPr>
        <w:t xml:space="preserve">2566 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ในอัตราหุ้นละ </w:t>
      </w:r>
      <w:r w:rsidR="00967F6A" w:rsidRPr="00063780">
        <w:rPr>
          <w:rFonts w:asciiTheme="majorBidi" w:hAnsiTheme="majorBidi" w:cstheme="majorBidi"/>
          <w:b w:val="0"/>
          <w:bCs w:val="0"/>
          <w:lang w:val="en-GB" w:eastAsia="x-none"/>
        </w:rPr>
        <w:t>0.</w:t>
      </w:r>
      <w:r w:rsidR="00063780" w:rsidRPr="00063780">
        <w:rPr>
          <w:rFonts w:asciiTheme="majorBidi" w:hAnsiTheme="majorBidi" w:cstheme="majorBidi"/>
          <w:b w:val="0"/>
          <w:bCs w:val="0"/>
          <w:lang w:val="en-GB" w:eastAsia="x-none"/>
        </w:rPr>
        <w:t>12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 บาท</w:t>
      </w:r>
      <w:r w:rsidR="00063780" w:rsidRPr="00063780">
        <w:rPr>
          <w:rFonts w:asciiTheme="majorBidi" w:hAnsiTheme="majorBidi" w:cstheme="majorBidi"/>
          <w:b w:val="0"/>
          <w:bCs w:val="0"/>
          <w:lang w:val="en-GB" w:eastAsia="x-none"/>
        </w:rPr>
        <w:t xml:space="preserve"> </w:t>
      </w:r>
      <w:r w:rsidR="00063780" w:rsidRPr="00063780">
        <w:rPr>
          <w:rFonts w:asciiTheme="majorBidi" w:hAnsiTheme="majorBidi" w:cstheme="majorBidi" w:hint="cs"/>
          <w:b w:val="0"/>
          <w:bCs w:val="0"/>
          <w:cs/>
          <w:lang w:val="en-GB" w:eastAsia="x-none"/>
        </w:rPr>
        <w:t xml:space="preserve">และในอัตราหุ้นละ </w:t>
      </w:r>
      <w:r w:rsidR="00063780" w:rsidRPr="00063780">
        <w:rPr>
          <w:rFonts w:asciiTheme="majorBidi" w:hAnsiTheme="majorBidi" w:cstheme="majorBidi"/>
          <w:b w:val="0"/>
          <w:bCs w:val="0"/>
          <w:lang w:eastAsia="x-none"/>
        </w:rPr>
        <w:t xml:space="preserve">0.09 </w:t>
      </w:r>
      <w:r w:rsidR="00063780" w:rsidRPr="00063780">
        <w:rPr>
          <w:rFonts w:asciiTheme="majorBidi" w:hAnsiTheme="majorBidi" w:cstheme="majorBidi" w:hint="cs"/>
          <w:b w:val="0"/>
          <w:bCs w:val="0"/>
          <w:cs/>
          <w:lang w:eastAsia="x-none"/>
        </w:rPr>
        <w:t>บาท ตามลำดับ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 เป็นจำนวนเงิน </w:t>
      </w:r>
      <w:r w:rsidR="00967F6A" w:rsidRPr="00063780">
        <w:rPr>
          <w:rFonts w:asciiTheme="majorBidi" w:hAnsiTheme="majorBidi" w:cstheme="majorBidi"/>
          <w:b w:val="0"/>
          <w:bCs w:val="0"/>
          <w:lang w:val="en-GB" w:eastAsia="x-none"/>
        </w:rPr>
        <w:t>1,</w:t>
      </w:r>
      <w:r w:rsidR="008728BF" w:rsidRPr="00063780">
        <w:rPr>
          <w:rFonts w:asciiTheme="majorBidi" w:hAnsiTheme="majorBidi" w:cstheme="majorBidi"/>
          <w:b w:val="0"/>
          <w:bCs w:val="0"/>
          <w:lang w:val="en-GB" w:eastAsia="x-none"/>
        </w:rPr>
        <w:t>764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 ล้านบาทแล้ว ดังนั้น เงินปันผลที่ต้องจ่ายเพิ่มอีก </w:t>
      </w:r>
      <w:r w:rsidR="00967F6A" w:rsidRPr="00063780">
        <w:rPr>
          <w:rFonts w:asciiTheme="majorBidi" w:hAnsiTheme="majorBidi" w:cstheme="majorBidi"/>
          <w:b w:val="0"/>
          <w:bCs w:val="0"/>
          <w:lang w:val="en-GB" w:eastAsia="x-none"/>
        </w:rPr>
        <w:t>0.</w:t>
      </w:r>
      <w:r w:rsidR="008728BF" w:rsidRPr="00063780">
        <w:rPr>
          <w:rFonts w:asciiTheme="majorBidi" w:hAnsiTheme="majorBidi" w:cstheme="majorBidi"/>
          <w:b w:val="0"/>
          <w:bCs w:val="0"/>
          <w:lang w:val="en-GB" w:eastAsia="x-none"/>
        </w:rPr>
        <w:t>03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 บาทต่อหุ้น เป็นจำนวนเงิน </w:t>
      </w:r>
      <w:r w:rsidR="008728BF" w:rsidRPr="00063780">
        <w:rPr>
          <w:rFonts w:asciiTheme="majorBidi" w:hAnsiTheme="majorBidi" w:cstheme="majorBidi"/>
          <w:b w:val="0"/>
          <w:bCs w:val="0"/>
          <w:lang w:val="en-GB" w:eastAsia="x-none"/>
        </w:rPr>
        <w:t>252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 ล้านบาท กำหนดจ่ายเงินปันผลในวันที่ </w:t>
      </w:r>
      <w:r w:rsid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br/>
      </w:r>
      <w:r w:rsidR="00967F6A" w:rsidRPr="00063780">
        <w:rPr>
          <w:rFonts w:asciiTheme="majorBidi" w:hAnsiTheme="majorBidi" w:cstheme="majorBidi"/>
          <w:b w:val="0"/>
          <w:bCs w:val="0"/>
          <w:lang w:val="en-GB" w:eastAsia="x-none"/>
        </w:rPr>
        <w:t>1</w:t>
      </w:r>
      <w:r w:rsidR="008728BF" w:rsidRPr="00063780">
        <w:rPr>
          <w:rFonts w:asciiTheme="majorBidi" w:hAnsiTheme="majorBidi" w:cstheme="majorBidi"/>
          <w:b w:val="0"/>
          <w:bCs w:val="0"/>
          <w:lang w:val="en-GB" w:eastAsia="x-none"/>
        </w:rPr>
        <w:t>1</w:t>
      </w:r>
      <w:r w:rsidRPr="00063780">
        <w:rPr>
          <w:rFonts w:asciiTheme="majorBidi" w:hAnsiTheme="majorBidi" w:cstheme="majorBidi"/>
          <w:b w:val="0"/>
          <w:bCs w:val="0"/>
          <w:cs/>
          <w:lang w:val="en-GB" w:eastAsia="x-none"/>
        </w:rPr>
        <w:t xml:space="preserve"> พฤษภาคม </w:t>
      </w:r>
      <w:r w:rsidR="00967F6A" w:rsidRPr="00063780">
        <w:rPr>
          <w:rFonts w:asciiTheme="majorBidi" w:hAnsiTheme="majorBidi" w:cstheme="majorBidi"/>
          <w:b w:val="0"/>
          <w:bCs w:val="0"/>
          <w:lang w:val="en-GB" w:eastAsia="x-none"/>
        </w:rPr>
        <w:t>256</w:t>
      </w:r>
      <w:r w:rsidR="008728BF" w:rsidRPr="00063780">
        <w:rPr>
          <w:rFonts w:asciiTheme="majorBidi" w:hAnsiTheme="majorBidi" w:cstheme="majorBidi"/>
          <w:b w:val="0"/>
          <w:bCs w:val="0"/>
          <w:lang w:val="en-GB" w:eastAsia="x-none"/>
        </w:rPr>
        <w:t>6</w:t>
      </w:r>
    </w:p>
    <w:p w14:paraId="563CA4AA" w14:textId="3619E9A6" w:rsidR="005A1ABA" w:rsidRDefault="005A1ABA">
      <w:pPr>
        <w:rPr>
          <w:cs/>
        </w:rPr>
      </w:pPr>
    </w:p>
    <w:sectPr w:rsidR="005A1ABA" w:rsidSect="007D6448">
      <w:headerReference w:type="default" r:id="rId21"/>
      <w:footerReference w:type="default" r:id="rId22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E3003" w14:textId="77777777" w:rsidR="00760158" w:rsidRDefault="00760158">
      <w:r>
        <w:separator/>
      </w:r>
    </w:p>
  </w:endnote>
  <w:endnote w:type="continuationSeparator" w:id="0">
    <w:p w14:paraId="666744B7" w14:textId="77777777" w:rsidR="00760158" w:rsidRDefault="00760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EA6D" w14:textId="0B0FF7E8" w:rsidR="00171D7E" w:rsidRPr="00FF32BF" w:rsidRDefault="00171D7E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FB7058">
      <w:rPr>
        <w:rFonts w:ascii="Angsana New" w:hAnsi="Angsana New"/>
        <w:noProof/>
        <w:sz w:val="30"/>
        <w:szCs w:val="30"/>
      </w:rPr>
      <w:t>23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0E728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FB7058">
      <w:rPr>
        <w:rFonts w:ascii="Angsana New" w:hAnsi="Angsana New"/>
        <w:noProof/>
        <w:sz w:val="30"/>
        <w:szCs w:val="30"/>
      </w:rPr>
      <w:t>26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045A3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FB7058">
      <w:rPr>
        <w:rFonts w:ascii="Angsana New" w:hAnsi="Angsana New"/>
        <w:noProof/>
        <w:sz w:val="30"/>
        <w:szCs w:val="30"/>
      </w:rPr>
      <w:t>29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FB7058">
      <w:rPr>
        <w:rFonts w:asciiTheme="majorBidi" w:hAnsiTheme="majorBidi" w:cstheme="majorBidi"/>
        <w:noProof/>
        <w:sz w:val="30"/>
        <w:szCs w:val="30"/>
      </w:rPr>
      <w:t>30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4E9CB" w14:textId="77777777" w:rsidR="004436C2" w:rsidRPr="00D83821" w:rsidRDefault="004436C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FB7058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D890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FB7058">
      <w:rPr>
        <w:rFonts w:asciiTheme="majorBidi" w:hAnsiTheme="majorBidi" w:cstheme="majorBidi"/>
        <w:noProof/>
        <w:sz w:val="30"/>
        <w:szCs w:val="30"/>
      </w:rPr>
      <w:t>36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FB7058">
      <w:rPr>
        <w:rFonts w:asciiTheme="majorBidi" w:hAnsiTheme="majorBidi" w:cstheme="majorBidi"/>
        <w:noProof/>
        <w:sz w:val="30"/>
        <w:szCs w:val="30"/>
      </w:rPr>
      <w:t>42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FC59E" w14:textId="77777777" w:rsidR="00760158" w:rsidRDefault="00760158">
      <w:r>
        <w:separator/>
      </w:r>
    </w:p>
  </w:footnote>
  <w:footnote w:type="continuationSeparator" w:id="0">
    <w:p w14:paraId="7DAE0B35" w14:textId="77777777" w:rsidR="00760158" w:rsidRDefault="00760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0B807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3190D3D0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C1AA24A" w14:textId="77777777" w:rsidR="004436C2" w:rsidRPr="00E22BD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4D0AE8D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19EA7F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945D6C9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74DE1C2" w14:textId="77777777" w:rsidR="004436C2" w:rsidRPr="00E22BD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1DA8D97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E5110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178CF92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2BFD826" w14:textId="77777777" w:rsidR="004436C2" w:rsidRPr="00E22BD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4D407EB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53C2A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271E58F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8071AD" w14:textId="77777777" w:rsidR="004436C2" w:rsidRPr="00E22BD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959B58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62C22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D07D039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FCBD335" w14:textId="77777777" w:rsidR="004436C2" w:rsidRPr="00E22BD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9724A14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AE8D6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A0320FF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515CCDF" w14:textId="2719A530" w:rsidR="00E760A4" w:rsidRPr="00E22BD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9BA6D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3219A9F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B35BA59" w14:textId="22D63C71" w:rsidR="00E760A4" w:rsidRPr="00E22BD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"/>
  </w:num>
  <w:num w:numId="5">
    <w:abstractNumId w:val="10"/>
  </w:num>
  <w:num w:numId="6">
    <w:abstractNumId w:val="4"/>
  </w:num>
  <w:num w:numId="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1"/>
  </w:num>
  <w:num w:numId="17">
    <w:abstractNumId w:val="9"/>
  </w:num>
  <w:num w:numId="18">
    <w:abstractNumId w:val="2"/>
  </w:num>
  <w:num w:numId="19">
    <w:abstractNumId w:val="20"/>
  </w:num>
  <w:num w:numId="20">
    <w:abstractNumId w:val="19"/>
  </w:num>
  <w:num w:numId="21">
    <w:abstractNumId w:val="14"/>
  </w:num>
  <w:num w:numId="22">
    <w:abstractNumId w:val="1"/>
  </w:num>
  <w:num w:numId="23">
    <w:abstractNumId w:val="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6EC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314"/>
    <w:rsid w:val="000074BC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7AD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7EF"/>
    <w:rsid w:val="0005491A"/>
    <w:rsid w:val="00055217"/>
    <w:rsid w:val="00055284"/>
    <w:rsid w:val="00055503"/>
    <w:rsid w:val="000555AD"/>
    <w:rsid w:val="000556B4"/>
    <w:rsid w:val="000556D5"/>
    <w:rsid w:val="00055BFA"/>
    <w:rsid w:val="00055D70"/>
    <w:rsid w:val="00055F6A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8E4"/>
    <w:rsid w:val="00091A03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5AE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23"/>
    <w:rsid w:val="000F3EFE"/>
    <w:rsid w:val="000F42D2"/>
    <w:rsid w:val="000F4377"/>
    <w:rsid w:val="000F4859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2B95"/>
    <w:rsid w:val="00113158"/>
    <w:rsid w:val="001132B4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456"/>
    <w:rsid w:val="00132E27"/>
    <w:rsid w:val="00132F7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ACF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6176"/>
    <w:rsid w:val="0019622E"/>
    <w:rsid w:val="001962FE"/>
    <w:rsid w:val="0019638B"/>
    <w:rsid w:val="00196492"/>
    <w:rsid w:val="00196AF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C7D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558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4A57"/>
    <w:rsid w:val="001C52D3"/>
    <w:rsid w:val="001C52E8"/>
    <w:rsid w:val="001C5D53"/>
    <w:rsid w:val="001C5D92"/>
    <w:rsid w:val="001C5EBC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0583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AC5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DD7"/>
    <w:rsid w:val="002B6EC9"/>
    <w:rsid w:val="002B6FCF"/>
    <w:rsid w:val="002B7094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5F3"/>
    <w:rsid w:val="002E16C2"/>
    <w:rsid w:val="002E17A5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33DB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92"/>
    <w:rsid w:val="0030177A"/>
    <w:rsid w:val="003024B0"/>
    <w:rsid w:val="003024CA"/>
    <w:rsid w:val="00302578"/>
    <w:rsid w:val="00302E8F"/>
    <w:rsid w:val="0030327B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06"/>
    <w:rsid w:val="00327186"/>
    <w:rsid w:val="00327404"/>
    <w:rsid w:val="00327C7D"/>
    <w:rsid w:val="00327F02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AD1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148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4A49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9EB"/>
    <w:rsid w:val="00411D5F"/>
    <w:rsid w:val="00411D90"/>
    <w:rsid w:val="0041218C"/>
    <w:rsid w:val="004129E2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95B"/>
    <w:rsid w:val="00416EBE"/>
    <w:rsid w:val="00416FF6"/>
    <w:rsid w:val="00417004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08D"/>
    <w:rsid w:val="0042626D"/>
    <w:rsid w:val="00426873"/>
    <w:rsid w:val="004268E3"/>
    <w:rsid w:val="004270D0"/>
    <w:rsid w:val="004278EE"/>
    <w:rsid w:val="00427948"/>
    <w:rsid w:val="00427AC6"/>
    <w:rsid w:val="0043003C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C60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1C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40456"/>
    <w:rsid w:val="00440542"/>
    <w:rsid w:val="00440C65"/>
    <w:rsid w:val="00440EA9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9DF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7A33"/>
    <w:rsid w:val="00487BB6"/>
    <w:rsid w:val="00487BF8"/>
    <w:rsid w:val="00487CEF"/>
    <w:rsid w:val="00490C12"/>
    <w:rsid w:val="00490D2B"/>
    <w:rsid w:val="00490D7D"/>
    <w:rsid w:val="00490FBA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589"/>
    <w:rsid w:val="004A49A4"/>
    <w:rsid w:val="004A4A71"/>
    <w:rsid w:val="004A4A89"/>
    <w:rsid w:val="004A5110"/>
    <w:rsid w:val="004A51A4"/>
    <w:rsid w:val="004A51B5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A71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37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53A"/>
    <w:rsid w:val="005618AE"/>
    <w:rsid w:val="0056198A"/>
    <w:rsid w:val="00561E55"/>
    <w:rsid w:val="00562054"/>
    <w:rsid w:val="005626DA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F26"/>
    <w:rsid w:val="0057218C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1EA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32C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CD3"/>
    <w:rsid w:val="005E5D06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40"/>
    <w:rsid w:val="0063026A"/>
    <w:rsid w:val="006307ED"/>
    <w:rsid w:val="00630838"/>
    <w:rsid w:val="00630C14"/>
    <w:rsid w:val="00630F3E"/>
    <w:rsid w:val="0063131E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114"/>
    <w:rsid w:val="006402F8"/>
    <w:rsid w:val="0064083B"/>
    <w:rsid w:val="00640E70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1F45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2E9"/>
    <w:rsid w:val="006D2369"/>
    <w:rsid w:val="006D24C8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5DD1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9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299"/>
    <w:rsid w:val="00745643"/>
    <w:rsid w:val="007456E9"/>
    <w:rsid w:val="00745B6A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158"/>
    <w:rsid w:val="00760387"/>
    <w:rsid w:val="00760DCB"/>
    <w:rsid w:val="00761728"/>
    <w:rsid w:val="0076173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0F90"/>
    <w:rsid w:val="007913FD"/>
    <w:rsid w:val="007918F2"/>
    <w:rsid w:val="0079206C"/>
    <w:rsid w:val="0079213A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448"/>
    <w:rsid w:val="007D65D4"/>
    <w:rsid w:val="007D6F1C"/>
    <w:rsid w:val="007D748A"/>
    <w:rsid w:val="007D7FD0"/>
    <w:rsid w:val="007E016F"/>
    <w:rsid w:val="007E0806"/>
    <w:rsid w:val="007E0935"/>
    <w:rsid w:val="007E0B38"/>
    <w:rsid w:val="007E0CC6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16A6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0E12"/>
    <w:rsid w:val="008121DD"/>
    <w:rsid w:val="00812226"/>
    <w:rsid w:val="008123B6"/>
    <w:rsid w:val="008129CA"/>
    <w:rsid w:val="00813670"/>
    <w:rsid w:val="008136C9"/>
    <w:rsid w:val="00813913"/>
    <w:rsid w:val="00813C9F"/>
    <w:rsid w:val="00813E94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40666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1AC"/>
    <w:rsid w:val="008971B3"/>
    <w:rsid w:val="008973F1"/>
    <w:rsid w:val="0089747A"/>
    <w:rsid w:val="00897B2A"/>
    <w:rsid w:val="008A0372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F4C"/>
    <w:rsid w:val="008A33C4"/>
    <w:rsid w:val="008A349E"/>
    <w:rsid w:val="008A35BC"/>
    <w:rsid w:val="008A3984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436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218"/>
    <w:rsid w:val="008E0260"/>
    <w:rsid w:val="008E07B1"/>
    <w:rsid w:val="008E0855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DC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521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CF"/>
    <w:rsid w:val="00964447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332"/>
    <w:rsid w:val="0098395C"/>
    <w:rsid w:val="00983D29"/>
    <w:rsid w:val="00984481"/>
    <w:rsid w:val="009845D2"/>
    <w:rsid w:val="00984BB3"/>
    <w:rsid w:val="00984C7F"/>
    <w:rsid w:val="00984DF7"/>
    <w:rsid w:val="00984F04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9BA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E51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4B4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9EB"/>
    <w:rsid w:val="009F7E9A"/>
    <w:rsid w:val="00A0003D"/>
    <w:rsid w:val="00A000F7"/>
    <w:rsid w:val="00A006E5"/>
    <w:rsid w:val="00A00A2F"/>
    <w:rsid w:val="00A00AF0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18AA"/>
    <w:rsid w:val="00A528D3"/>
    <w:rsid w:val="00A52A8C"/>
    <w:rsid w:val="00A52B86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BCC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60A3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02E"/>
    <w:rsid w:val="00AB32A4"/>
    <w:rsid w:val="00AB345C"/>
    <w:rsid w:val="00AB3647"/>
    <w:rsid w:val="00AB39AE"/>
    <w:rsid w:val="00AB3FC3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B7E13"/>
    <w:rsid w:val="00AC0028"/>
    <w:rsid w:val="00AC08B7"/>
    <w:rsid w:val="00AC16E3"/>
    <w:rsid w:val="00AC1E86"/>
    <w:rsid w:val="00AC1FC7"/>
    <w:rsid w:val="00AC2509"/>
    <w:rsid w:val="00AC25DA"/>
    <w:rsid w:val="00AC27DF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237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928"/>
    <w:rsid w:val="00AE0A16"/>
    <w:rsid w:val="00AE0BB7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6C0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BE"/>
    <w:rsid w:val="00B005EB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306"/>
    <w:rsid w:val="00B1748B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A89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0BC4"/>
    <w:rsid w:val="00B3195D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294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FBC"/>
    <w:rsid w:val="00B5364F"/>
    <w:rsid w:val="00B5398A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27"/>
    <w:rsid w:val="00B66069"/>
    <w:rsid w:val="00B66A92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2C6"/>
    <w:rsid w:val="00B863C9"/>
    <w:rsid w:val="00B86714"/>
    <w:rsid w:val="00B8684B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E20"/>
    <w:rsid w:val="00BA7223"/>
    <w:rsid w:val="00BA7347"/>
    <w:rsid w:val="00BA75E4"/>
    <w:rsid w:val="00BA79EF"/>
    <w:rsid w:val="00BA7A05"/>
    <w:rsid w:val="00BA7F9E"/>
    <w:rsid w:val="00BB059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D00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13B"/>
    <w:rsid w:val="00BE0472"/>
    <w:rsid w:val="00BE0695"/>
    <w:rsid w:val="00BE089E"/>
    <w:rsid w:val="00BE0AD8"/>
    <w:rsid w:val="00BE0BA5"/>
    <w:rsid w:val="00BE0CCE"/>
    <w:rsid w:val="00BE118D"/>
    <w:rsid w:val="00BE162A"/>
    <w:rsid w:val="00BE1840"/>
    <w:rsid w:val="00BE1A80"/>
    <w:rsid w:val="00BE2712"/>
    <w:rsid w:val="00BE29BA"/>
    <w:rsid w:val="00BE2B6B"/>
    <w:rsid w:val="00BE2C73"/>
    <w:rsid w:val="00BE343E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4E6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0F7D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501"/>
    <w:rsid w:val="00C85763"/>
    <w:rsid w:val="00C85813"/>
    <w:rsid w:val="00C8592E"/>
    <w:rsid w:val="00C85A65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59"/>
    <w:rsid w:val="00C92677"/>
    <w:rsid w:val="00C9292D"/>
    <w:rsid w:val="00C9327E"/>
    <w:rsid w:val="00C93B86"/>
    <w:rsid w:val="00C9429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05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17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22C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160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870"/>
    <w:rsid w:val="00E27920"/>
    <w:rsid w:val="00E27DAA"/>
    <w:rsid w:val="00E300EC"/>
    <w:rsid w:val="00E30E8E"/>
    <w:rsid w:val="00E313A7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31D1"/>
    <w:rsid w:val="00E43398"/>
    <w:rsid w:val="00E43453"/>
    <w:rsid w:val="00E434A5"/>
    <w:rsid w:val="00E43510"/>
    <w:rsid w:val="00E43537"/>
    <w:rsid w:val="00E43756"/>
    <w:rsid w:val="00E43841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4D7"/>
    <w:rsid w:val="00E70575"/>
    <w:rsid w:val="00E707EA"/>
    <w:rsid w:val="00E7091D"/>
    <w:rsid w:val="00E70978"/>
    <w:rsid w:val="00E70A69"/>
    <w:rsid w:val="00E70BEF"/>
    <w:rsid w:val="00E7161F"/>
    <w:rsid w:val="00E71859"/>
    <w:rsid w:val="00E7191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0A4"/>
    <w:rsid w:val="00E766D9"/>
    <w:rsid w:val="00E76832"/>
    <w:rsid w:val="00E76867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B2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9F1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E25"/>
    <w:rsid w:val="00ED0EB2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96E"/>
    <w:rsid w:val="00EE1B51"/>
    <w:rsid w:val="00EE1E67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5E21"/>
    <w:rsid w:val="00F06059"/>
    <w:rsid w:val="00F062B7"/>
    <w:rsid w:val="00F06304"/>
    <w:rsid w:val="00F0634B"/>
    <w:rsid w:val="00F07066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2E65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AF1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92D"/>
    <w:rsid w:val="00F91ABC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058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13FC9-5CEF-4F5D-9455-6EA2CAD48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33</TotalTime>
  <Pages>29</Pages>
  <Words>6169</Words>
  <Characters>27172</Characters>
  <Application>Microsoft Office Word</Application>
  <DocSecurity>0</DocSecurity>
  <Lines>226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33275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ชโลทร เจตนาธรรมจิต</cp:lastModifiedBy>
  <cp:revision>9</cp:revision>
  <cp:lastPrinted>2023-05-03T08:57:00Z</cp:lastPrinted>
  <dcterms:created xsi:type="dcterms:W3CDTF">2023-05-05T07:03:00Z</dcterms:created>
  <dcterms:modified xsi:type="dcterms:W3CDTF">2023-05-09T10:35:00Z</dcterms:modified>
</cp:coreProperties>
</file>