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67EE2" w14:textId="77777777" w:rsidR="00241D33" w:rsidRPr="00FE1E01" w:rsidRDefault="00241D33" w:rsidP="00241D33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CFE9E89" w14:textId="77777777" w:rsidR="00241D33" w:rsidRPr="00FE1E01" w:rsidRDefault="00241D33" w:rsidP="00241D33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F14C01E" w14:textId="77777777" w:rsidR="00241D33" w:rsidRPr="00FE1E01" w:rsidRDefault="00241D33" w:rsidP="00241D33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A1B0A47" w14:textId="77777777" w:rsidR="00241D33" w:rsidRPr="00FE1E01" w:rsidRDefault="00241D33" w:rsidP="00241D33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A66154B" w14:textId="77777777" w:rsidR="00241D33" w:rsidRPr="00FE1E01" w:rsidRDefault="00241D33" w:rsidP="00241D33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594BAD5F" w14:textId="77777777" w:rsidR="00241D33" w:rsidRPr="00FE1E01" w:rsidRDefault="00241D33" w:rsidP="00241D33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746E828" w14:textId="77777777" w:rsidR="00241D33" w:rsidRPr="00FE1E01" w:rsidRDefault="00241D33" w:rsidP="00241D33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โกลบอลกรีนเคมิคอล จำกัด (มหาชน)  </w:t>
      </w:r>
    </w:p>
    <w:p w14:paraId="06452DC9" w14:textId="77777777" w:rsidR="00241D33" w:rsidRPr="00FE1E01" w:rsidRDefault="00241D33" w:rsidP="00241D33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6FA3709" w14:textId="77777777" w:rsidR="00241D33" w:rsidRPr="00FE1E01" w:rsidRDefault="00241D33" w:rsidP="00241D33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1E24E4" w14:textId="77777777" w:rsidR="00241D33" w:rsidRPr="00FE1E01" w:rsidRDefault="00241D33" w:rsidP="00241D33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677A29C0" w14:textId="77777777" w:rsidR="00241D33" w:rsidRPr="00FE1E01" w:rsidRDefault="00241D33" w:rsidP="00241D33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FE1E0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3C439B">
        <w:rPr>
          <w:rFonts w:asciiTheme="majorBidi" w:hAnsiTheme="majorBidi" w:cstheme="majorBidi"/>
          <w:sz w:val="32"/>
          <w:szCs w:val="32"/>
        </w:rPr>
        <w:t>31</w:t>
      </w:r>
      <w:r w:rsidRPr="00FE1E01">
        <w:rPr>
          <w:rFonts w:asciiTheme="majorBidi" w:hAnsiTheme="majorBidi" w:cstheme="majorBidi"/>
          <w:sz w:val="32"/>
          <w:szCs w:val="32"/>
        </w:rPr>
        <w:t xml:space="preserve"> </w:t>
      </w:r>
      <w:r w:rsidRPr="00FE1E0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C439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54A08C4E" w14:textId="77777777" w:rsidR="00241D33" w:rsidRPr="00FE1E01" w:rsidRDefault="00241D33" w:rsidP="00241D33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แล</w:t>
      </w:r>
      <w:r w:rsidRPr="00FE1E01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E337935" w14:textId="77777777" w:rsidR="00241D33" w:rsidRPr="00FE1E01" w:rsidRDefault="00241D33" w:rsidP="00241D33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E1E01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7BDBD2D" w14:textId="77777777" w:rsidR="00241D33" w:rsidRPr="00FE1E01" w:rsidRDefault="00241D33" w:rsidP="00241D33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0F0F70" w14:textId="77777777" w:rsidR="00241D33" w:rsidRPr="00FE1E01" w:rsidRDefault="00241D33" w:rsidP="00241D33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7DCFF5FA" w14:textId="77777777" w:rsidR="00241D33" w:rsidRPr="00FE1E01" w:rsidRDefault="00241D33" w:rsidP="00241D33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E1C842A" w14:textId="77777777" w:rsidR="00241D33" w:rsidRPr="00FE1E01" w:rsidRDefault="00241D33" w:rsidP="00241D33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706FAFA" w14:textId="77777777" w:rsidR="00241D33" w:rsidRPr="00FE1E01" w:rsidRDefault="00241D33" w:rsidP="00241D33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1D719BF" w14:textId="77777777" w:rsidR="00241D33" w:rsidRPr="00FE1E01" w:rsidRDefault="00241D33" w:rsidP="00241D33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4036E75" w14:textId="77777777" w:rsidR="00241D33" w:rsidRPr="00FE1E01" w:rsidRDefault="00241D33" w:rsidP="00241D3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241D33" w:rsidRPr="00FE1E01" w:rsidSect="00521944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5CFE4292" w14:textId="77777777" w:rsidR="00241D33" w:rsidRPr="00FE1E01" w:rsidRDefault="00241D33" w:rsidP="007B1FB3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14CC032" w14:textId="77777777" w:rsidR="00241D33" w:rsidRPr="00FE1E01" w:rsidRDefault="00241D33" w:rsidP="007B1FB3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875F9E2" w14:textId="77777777" w:rsidR="00241D33" w:rsidRPr="00FE1E01" w:rsidRDefault="00241D33" w:rsidP="007B1FB3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1002407" w14:textId="77777777" w:rsidR="00241D33" w:rsidRPr="00FE1E01" w:rsidRDefault="00241D33" w:rsidP="007B1FB3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D72DA9C" w14:textId="77777777" w:rsidR="00241D33" w:rsidRPr="00FE1E01" w:rsidRDefault="00241D33" w:rsidP="007B1FB3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A398A1C" w14:textId="77777777" w:rsidR="00241D33" w:rsidRPr="00FE1E01" w:rsidRDefault="00241D33" w:rsidP="007B1FB3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C7427B7" w14:textId="77777777" w:rsidR="00241D33" w:rsidRPr="00FE1E01" w:rsidRDefault="00241D33" w:rsidP="007B1FB3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F2485A1" w14:textId="77777777" w:rsidR="00241D33" w:rsidRPr="00FE1E01" w:rsidRDefault="00241D33" w:rsidP="007B1F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27256A" w14:textId="77777777" w:rsidR="00241D33" w:rsidRPr="00FE1E01" w:rsidRDefault="00241D33" w:rsidP="007B1FB3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3D328A1" w14:textId="77777777" w:rsidR="00241D33" w:rsidRPr="00FE1E01" w:rsidRDefault="00241D33" w:rsidP="007B1FB3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โกลบอลกรีนเคมิคอล จำกัด (มหาชน)</w:t>
      </w:r>
      <w:bookmarkEnd w:id="0"/>
    </w:p>
    <w:p w14:paraId="26CA6927" w14:textId="77777777" w:rsidR="00241D33" w:rsidRPr="00FE1E01" w:rsidRDefault="00241D33" w:rsidP="007B1FB3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E30CDA4" w14:textId="77777777" w:rsidR="00241D33" w:rsidRPr="00BB1BF3" w:rsidRDefault="00241D33" w:rsidP="007B1FB3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BB1BF3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BB1B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C439B">
        <w:rPr>
          <w:rFonts w:asciiTheme="majorBidi" w:hAnsiTheme="majorBidi" w:cstheme="majorBidi"/>
          <w:sz w:val="30"/>
          <w:szCs w:val="30"/>
        </w:rPr>
        <w:t>31</w:t>
      </w:r>
      <w:r w:rsidRPr="00BB1BF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3C439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B1B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B1BF3">
        <w:rPr>
          <w:rFonts w:asciiTheme="majorBidi" w:hAnsiTheme="majorBidi" w:cstheme="majorBidi"/>
          <w:sz w:val="30"/>
          <w:szCs w:val="30"/>
          <w:cs/>
        </w:rPr>
        <w:br/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B1BF3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BB1BF3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BB1BF3">
        <w:rPr>
          <w:rFonts w:asciiTheme="majorBidi" w:hAnsiTheme="majorBidi" w:cstheme="majorBidi"/>
          <w:sz w:val="30"/>
          <w:szCs w:val="30"/>
          <w:cs/>
        </w:rPr>
        <w:t>ร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B1BF3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Pr="003C439B">
        <w:rPr>
          <w:rFonts w:asciiTheme="majorBidi" w:hAnsiTheme="majorBidi" w:cstheme="majorBidi"/>
          <w:sz w:val="30"/>
          <w:szCs w:val="30"/>
        </w:rPr>
        <w:t>31</w:t>
      </w:r>
      <w:r w:rsidRPr="00BB1BF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3C439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B1BF3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BB1BF3">
        <w:rPr>
          <w:rFonts w:asciiTheme="majorBidi" w:hAnsiTheme="majorBidi" w:cstheme="majorBidi"/>
          <w:sz w:val="30"/>
          <w:szCs w:val="30"/>
        </w:rPr>
        <w:t>(</w:t>
      </w:r>
      <w:r w:rsidRPr="00BB1BF3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</w:t>
      </w:r>
      <w:r w:rsidRPr="00BB1BF3">
        <w:rPr>
          <w:rFonts w:asciiTheme="majorBidi" w:hAnsiTheme="majorBidi" w:cstheme="majorBidi"/>
          <w:sz w:val="30"/>
          <w:szCs w:val="30"/>
        </w:rPr>
        <w:t xml:space="preserve"> </w:t>
      </w:r>
      <w:r w:rsidRPr="00BB1BF3">
        <w:rPr>
          <w:rFonts w:asciiTheme="majorBidi" w:hAnsiTheme="majorBidi" w:cstheme="majorBidi"/>
          <w:sz w:val="30"/>
          <w:szCs w:val="30"/>
          <w:cs/>
        </w:rPr>
        <w:t>ของ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บริษัท โกลบอลกรีนเคมิคอล จำกัด (มหาชน) และ</w:t>
      </w:r>
      <w:r>
        <w:rPr>
          <w:rFonts w:asciiTheme="majorBidi" w:eastAsia="Angsana New" w:hAnsiTheme="majorBidi" w:cstheme="majorBidi"/>
          <w:sz w:val="30"/>
          <w:szCs w:val="30"/>
          <w:cs/>
        </w:rPr>
        <w:br/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บริษัทย่อย และของเฉพาะบริษัท โกลบอลกรีนเคมิคอล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C439B">
        <w:rPr>
          <w:rFonts w:asciiTheme="majorBidi" w:hAnsiTheme="majorBidi" w:cstheme="majorBidi"/>
          <w:sz w:val="30"/>
          <w:szCs w:val="30"/>
        </w:rPr>
        <w:t>34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</w:t>
      </w:r>
      <w:r w:rsidRPr="00BB1BF3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>
        <w:rPr>
          <w:rFonts w:asciiTheme="majorBidi" w:eastAsia="Angsana New" w:hAnsiTheme="majorBidi" w:cstheme="majorBidi"/>
          <w:sz w:val="30"/>
          <w:szCs w:val="30"/>
          <w:cs/>
        </w:rPr>
        <w:br/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ผลการสอบทานของข้าพเจ้า</w:t>
      </w:r>
      <w:r w:rsidRPr="00BB1BF3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14DE990" w14:textId="77777777" w:rsidR="00241D33" w:rsidRPr="00FE1E01" w:rsidRDefault="00241D33" w:rsidP="007B1FB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06231C" w14:textId="77777777" w:rsidR="00241D33" w:rsidRPr="00FE1E01" w:rsidRDefault="00241D33" w:rsidP="007B1FB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77DD54B" w14:textId="77777777" w:rsidR="00241D33" w:rsidRPr="00FE1E01" w:rsidRDefault="00241D33" w:rsidP="007B1FB3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C7C34" w14:textId="77777777" w:rsidR="00241D33" w:rsidRPr="00FE1E01" w:rsidRDefault="00241D33" w:rsidP="007B1FB3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รหัส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3C439B">
        <w:rPr>
          <w:rFonts w:asciiTheme="majorBidi" w:hAnsiTheme="majorBidi" w:cstheme="majorBidi"/>
          <w:sz w:val="30"/>
          <w:szCs w:val="30"/>
        </w:rPr>
        <w:t>2410</w:t>
      </w:r>
      <w:r w:rsidRPr="00FE1E01">
        <w:rPr>
          <w:rFonts w:asciiTheme="majorBidi" w:hAnsiTheme="majorBidi" w:cstheme="majorBidi"/>
          <w:sz w:val="30"/>
          <w:szCs w:val="30"/>
        </w:rPr>
        <w:t xml:space="preserve"> “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FE1E01">
        <w:rPr>
          <w:rFonts w:asciiTheme="majorBidi" w:hAnsiTheme="majorBidi" w:cstheme="majorBidi"/>
          <w:sz w:val="30"/>
          <w:szCs w:val="30"/>
        </w:rPr>
        <w:t>”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9E5CE8E" w14:textId="77777777" w:rsidR="00241D33" w:rsidRPr="00FE1E01" w:rsidRDefault="00241D33" w:rsidP="007B1FB3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2031D423" w14:textId="77777777" w:rsidR="00241D33" w:rsidRPr="00FE1E01" w:rsidRDefault="00241D33" w:rsidP="007B1FB3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241D33" w:rsidRPr="00FE1E01" w:rsidSect="00521944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7FB8EE60" w14:textId="77777777" w:rsidR="00D40444" w:rsidRDefault="00D40444" w:rsidP="007B1FB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EEA4D8" w14:textId="77777777" w:rsidR="00D40444" w:rsidRDefault="00D40444" w:rsidP="007B1FB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61A1867" w14:textId="77777777" w:rsidR="00D40444" w:rsidRDefault="00D40444" w:rsidP="007B1FB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547615" w14:textId="77777777" w:rsidR="00D40444" w:rsidRDefault="00D40444" w:rsidP="007B1FB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A3FF2F" w14:textId="2542EDA8" w:rsidR="00241D33" w:rsidRPr="00FE1E01" w:rsidRDefault="00241D33" w:rsidP="007B1FB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88177F4" w14:textId="77777777" w:rsidR="00241D33" w:rsidRPr="00FE1E01" w:rsidRDefault="00241D33" w:rsidP="007B1FB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3A939" w14:textId="77777777" w:rsidR="00241D33" w:rsidRPr="00FE1E01" w:rsidRDefault="00241D33" w:rsidP="007B1FB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C439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DDFEAE4" w14:textId="77777777" w:rsidR="00241D33" w:rsidRPr="00FE1E01" w:rsidRDefault="00241D33" w:rsidP="007B1FB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5A434" w14:textId="77777777" w:rsidR="00241D33" w:rsidRDefault="00241D33" w:rsidP="007B1FB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3E9215B" w14:textId="77777777" w:rsidR="00241D33" w:rsidRPr="00FE1E01" w:rsidRDefault="00241D33" w:rsidP="007B1FB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1B157F4" w14:textId="77777777" w:rsidR="00241D33" w:rsidRPr="00FE1E01" w:rsidRDefault="00241D33" w:rsidP="007B1FB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B8818D0" w14:textId="77777777" w:rsidR="00241D33" w:rsidRPr="00FE1E01" w:rsidRDefault="00241D33" w:rsidP="007B1FB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F2CB010" w14:textId="77777777" w:rsidR="00241D33" w:rsidRDefault="00241D33" w:rsidP="007B1FB3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FE1E01"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/>
          <w:cs/>
          <w:lang w:val="en-US"/>
        </w:rPr>
        <w:t>ธัญลักษณ์ เกตุแก้ว</w:t>
      </w:r>
      <w:r w:rsidRPr="00FE1E01">
        <w:rPr>
          <w:rFonts w:asciiTheme="majorBidi" w:hAnsiTheme="majorBidi" w:cstheme="majorBidi"/>
          <w:cs/>
        </w:rPr>
        <w:t>)</w:t>
      </w:r>
    </w:p>
    <w:p w14:paraId="206B411D" w14:textId="77777777" w:rsidR="00241D33" w:rsidRPr="00FE1E01" w:rsidRDefault="00241D33" w:rsidP="007B1FB3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E1E01">
        <w:rPr>
          <w:rFonts w:asciiTheme="majorBidi" w:hAnsiTheme="majorBidi" w:cstheme="majorBidi"/>
          <w:cs/>
        </w:rPr>
        <w:t>ผู้สอบบัญชีรับอนุญาต</w:t>
      </w:r>
    </w:p>
    <w:p w14:paraId="4DADAD35" w14:textId="77777777" w:rsidR="00241D33" w:rsidRPr="00FE1E01" w:rsidRDefault="00241D33" w:rsidP="007B1FB3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E1E01">
        <w:rPr>
          <w:rFonts w:asciiTheme="majorBidi" w:hAnsiTheme="majorBidi" w:cstheme="majorBidi"/>
          <w:cs/>
        </w:rPr>
        <w:t xml:space="preserve">เลขทะเบียน </w:t>
      </w:r>
      <w:r w:rsidRPr="003C439B">
        <w:rPr>
          <w:rFonts w:asciiTheme="majorBidi" w:hAnsiTheme="majorBidi" w:cstheme="majorBidi"/>
          <w:lang w:val="en-US"/>
        </w:rPr>
        <w:t>8179</w:t>
      </w:r>
    </w:p>
    <w:p w14:paraId="1ADAA286" w14:textId="77777777" w:rsidR="00241D33" w:rsidRPr="00FE1E01" w:rsidRDefault="00241D33" w:rsidP="007B1FB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99A11B" w14:textId="77777777" w:rsidR="00241D33" w:rsidRPr="00FE1E01" w:rsidRDefault="00241D33" w:rsidP="007B1FB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0C66C04" w14:textId="77777777" w:rsidR="00241D33" w:rsidRPr="00FE1E01" w:rsidRDefault="00241D33" w:rsidP="007B1FB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72A9BD0" w14:textId="2EEA0652" w:rsidR="00241D33" w:rsidRPr="00BB1BF3" w:rsidRDefault="00F36C27" w:rsidP="007B1FB3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พฤษภาคม </w:t>
      </w:r>
      <w:r w:rsidR="00241D33" w:rsidRPr="003C439B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241D33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</w:p>
    <w:p w14:paraId="0E4E71E4" w14:textId="77777777" w:rsidR="00A16D12" w:rsidRPr="00F64248" w:rsidRDefault="00A16D12" w:rsidP="0091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A16D12" w:rsidRPr="00F64248" w:rsidSect="00913A45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start="1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4DC86" w14:textId="77777777" w:rsidR="00691CE2" w:rsidRDefault="00691CE2" w:rsidP="004956B4">
      <w:r>
        <w:separator/>
      </w:r>
    </w:p>
  </w:endnote>
  <w:endnote w:type="continuationSeparator" w:id="0">
    <w:p w14:paraId="6108F54C" w14:textId="77777777" w:rsidR="00691CE2" w:rsidRDefault="00691CE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7F510" w14:textId="3AB9284D" w:rsidR="00241D33" w:rsidRPr="00C93A49" w:rsidRDefault="00C93A49" w:rsidP="00C93A49">
    <w:pPr>
      <w:pStyle w:val="Footer"/>
      <w:jc w:val="center"/>
      <w:rPr>
        <w:rFonts w:asciiTheme="majorBidi" w:hAnsiTheme="majorBidi" w:cstheme="majorBidi"/>
        <w:sz w:val="30"/>
        <w:szCs w:val="30"/>
        <w:cs/>
      </w:rPr>
    </w:pPr>
    <w:r w:rsidRPr="00C93A49">
      <w:rPr>
        <w:rFonts w:asciiTheme="majorBidi" w:hAnsiTheme="majorBidi" w:cstheme="majorBidi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C8B2" w14:textId="77777777" w:rsidR="00241D33" w:rsidRPr="00CC00FB" w:rsidRDefault="00241D33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D5147" w14:textId="77777777" w:rsidR="00691CE2" w:rsidRDefault="00691CE2" w:rsidP="004956B4">
      <w:r>
        <w:separator/>
      </w:r>
    </w:p>
  </w:footnote>
  <w:footnote w:type="continuationSeparator" w:id="0">
    <w:p w14:paraId="6BD39D1C" w14:textId="77777777" w:rsidR="00691CE2" w:rsidRDefault="00691CE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14F95" w14:textId="77777777" w:rsidR="00241D33" w:rsidRPr="00CC3125" w:rsidRDefault="00241D33" w:rsidP="00B4629C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D138D" w14:textId="77777777" w:rsidR="00241D33" w:rsidRPr="00117F8E" w:rsidRDefault="00241D33" w:rsidP="00B4629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A893F5" w14:textId="77777777" w:rsidR="00241D33" w:rsidRDefault="00241D33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31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มีนาคม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8F5514"/>
    <w:multiLevelType w:val="multilevel"/>
    <w:tmpl w:val="549670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0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097287958">
    <w:abstractNumId w:val="6"/>
  </w:num>
  <w:num w:numId="2" w16cid:durableId="246841216">
    <w:abstractNumId w:val="5"/>
  </w:num>
  <w:num w:numId="3" w16cid:durableId="1055814589">
    <w:abstractNumId w:val="9"/>
  </w:num>
  <w:num w:numId="4" w16cid:durableId="1516260704">
    <w:abstractNumId w:val="7"/>
  </w:num>
  <w:num w:numId="5" w16cid:durableId="1323243390">
    <w:abstractNumId w:val="8"/>
  </w:num>
  <w:num w:numId="6" w16cid:durableId="2077776032">
    <w:abstractNumId w:val="3"/>
  </w:num>
  <w:num w:numId="7" w16cid:durableId="1127503721">
    <w:abstractNumId w:val="2"/>
  </w:num>
  <w:num w:numId="8" w16cid:durableId="778648076">
    <w:abstractNumId w:val="0"/>
  </w:num>
  <w:num w:numId="9" w16cid:durableId="1343632711">
    <w:abstractNumId w:val="1"/>
  </w:num>
  <w:num w:numId="10" w16cid:durableId="421343927">
    <w:abstractNumId w:val="4"/>
  </w:num>
  <w:num w:numId="11" w16cid:durableId="2038197448">
    <w:abstractNumId w:val="23"/>
  </w:num>
  <w:num w:numId="12" w16cid:durableId="1840389582">
    <w:abstractNumId w:val="18"/>
  </w:num>
  <w:num w:numId="13" w16cid:durableId="913005351">
    <w:abstractNumId w:val="31"/>
  </w:num>
  <w:num w:numId="14" w16cid:durableId="697048034">
    <w:abstractNumId w:val="21"/>
  </w:num>
  <w:num w:numId="15" w16cid:durableId="1242640571">
    <w:abstractNumId w:val="26"/>
  </w:num>
  <w:num w:numId="16" w16cid:durableId="1569413446">
    <w:abstractNumId w:val="32"/>
  </w:num>
  <w:num w:numId="17" w16cid:durableId="1507397777">
    <w:abstractNumId w:val="34"/>
  </w:num>
  <w:num w:numId="18" w16cid:durableId="66851655">
    <w:abstractNumId w:val="16"/>
  </w:num>
  <w:num w:numId="19" w16cid:durableId="1130901616">
    <w:abstractNumId w:val="30"/>
  </w:num>
  <w:num w:numId="20" w16cid:durableId="309991695">
    <w:abstractNumId w:val="12"/>
  </w:num>
  <w:num w:numId="21" w16cid:durableId="992300348">
    <w:abstractNumId w:val="13"/>
  </w:num>
  <w:num w:numId="22" w16cid:durableId="203374027">
    <w:abstractNumId w:val="35"/>
  </w:num>
  <w:num w:numId="23" w16cid:durableId="9465407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03174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0102320">
    <w:abstractNumId w:val="11"/>
  </w:num>
  <w:num w:numId="26" w16cid:durableId="1400399657">
    <w:abstractNumId w:val="29"/>
  </w:num>
  <w:num w:numId="27" w16cid:durableId="1941064609">
    <w:abstractNumId w:val="19"/>
  </w:num>
  <w:num w:numId="28" w16cid:durableId="359666130">
    <w:abstractNumId w:val="27"/>
  </w:num>
  <w:num w:numId="29" w16cid:durableId="408384256">
    <w:abstractNumId w:val="28"/>
  </w:num>
  <w:num w:numId="30" w16cid:durableId="527180088">
    <w:abstractNumId w:val="14"/>
  </w:num>
  <w:num w:numId="31" w16cid:durableId="109084226">
    <w:abstractNumId w:val="33"/>
  </w:num>
  <w:num w:numId="32" w16cid:durableId="1649750524">
    <w:abstractNumId w:val="10"/>
  </w:num>
  <w:num w:numId="33" w16cid:durableId="1077050719">
    <w:abstractNumId w:val="17"/>
  </w:num>
  <w:num w:numId="34" w16cid:durableId="742752010">
    <w:abstractNumId w:val="15"/>
  </w:num>
  <w:num w:numId="35" w16cid:durableId="7446874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0488869">
    <w:abstractNumId w:val="24"/>
  </w:num>
  <w:num w:numId="37" w16cid:durableId="1992126893">
    <w:abstractNumId w:val="20"/>
  </w:num>
  <w:num w:numId="38" w16cid:durableId="632753435">
    <w:abstractNumId w:val="25"/>
  </w:num>
  <w:num w:numId="39" w16cid:durableId="1305549415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29"/>
    <w:rsid w:val="00002F4D"/>
    <w:rsid w:val="00003271"/>
    <w:rsid w:val="000032FE"/>
    <w:rsid w:val="000033D8"/>
    <w:rsid w:val="000035FE"/>
    <w:rsid w:val="00003AE6"/>
    <w:rsid w:val="00003CF4"/>
    <w:rsid w:val="00004320"/>
    <w:rsid w:val="0000493D"/>
    <w:rsid w:val="00004C4B"/>
    <w:rsid w:val="00004C91"/>
    <w:rsid w:val="00004C9A"/>
    <w:rsid w:val="00004ECF"/>
    <w:rsid w:val="00005E45"/>
    <w:rsid w:val="00005E81"/>
    <w:rsid w:val="000063D3"/>
    <w:rsid w:val="00006468"/>
    <w:rsid w:val="00006FFF"/>
    <w:rsid w:val="00007982"/>
    <w:rsid w:val="00007BFE"/>
    <w:rsid w:val="00007C5F"/>
    <w:rsid w:val="00007E44"/>
    <w:rsid w:val="000102DC"/>
    <w:rsid w:val="000103ED"/>
    <w:rsid w:val="0001078B"/>
    <w:rsid w:val="00010D91"/>
    <w:rsid w:val="00010F5C"/>
    <w:rsid w:val="00011892"/>
    <w:rsid w:val="00011F96"/>
    <w:rsid w:val="00011F9B"/>
    <w:rsid w:val="00012102"/>
    <w:rsid w:val="00012C61"/>
    <w:rsid w:val="00012EF6"/>
    <w:rsid w:val="00013058"/>
    <w:rsid w:val="00013106"/>
    <w:rsid w:val="00013204"/>
    <w:rsid w:val="000132EA"/>
    <w:rsid w:val="0001342C"/>
    <w:rsid w:val="00013704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A8"/>
    <w:rsid w:val="000169B6"/>
    <w:rsid w:val="000175DD"/>
    <w:rsid w:val="00020065"/>
    <w:rsid w:val="0002028C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7CB"/>
    <w:rsid w:val="00025877"/>
    <w:rsid w:val="00025985"/>
    <w:rsid w:val="0002670E"/>
    <w:rsid w:val="000268D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273"/>
    <w:rsid w:val="0003160F"/>
    <w:rsid w:val="00031630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AEC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6CA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076"/>
    <w:rsid w:val="00046AB2"/>
    <w:rsid w:val="00046AFC"/>
    <w:rsid w:val="00046F7A"/>
    <w:rsid w:val="000473FD"/>
    <w:rsid w:val="000474BB"/>
    <w:rsid w:val="00047623"/>
    <w:rsid w:val="00047668"/>
    <w:rsid w:val="000479BE"/>
    <w:rsid w:val="00047D75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A6F"/>
    <w:rsid w:val="00053C09"/>
    <w:rsid w:val="00054218"/>
    <w:rsid w:val="000544D8"/>
    <w:rsid w:val="000549B7"/>
    <w:rsid w:val="00054A11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33A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288"/>
    <w:rsid w:val="000668C4"/>
    <w:rsid w:val="00066C14"/>
    <w:rsid w:val="00066D73"/>
    <w:rsid w:val="00066EE2"/>
    <w:rsid w:val="00066FB0"/>
    <w:rsid w:val="00067CE5"/>
    <w:rsid w:val="00067D22"/>
    <w:rsid w:val="000701A9"/>
    <w:rsid w:val="00070327"/>
    <w:rsid w:val="000704B4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3B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0A8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F8"/>
    <w:rsid w:val="00097E91"/>
    <w:rsid w:val="000A0326"/>
    <w:rsid w:val="000A036D"/>
    <w:rsid w:val="000A08FB"/>
    <w:rsid w:val="000A0B6F"/>
    <w:rsid w:val="000A0BFF"/>
    <w:rsid w:val="000A0C84"/>
    <w:rsid w:val="000A0D7E"/>
    <w:rsid w:val="000A0EA3"/>
    <w:rsid w:val="000A1095"/>
    <w:rsid w:val="000A1623"/>
    <w:rsid w:val="000A18E6"/>
    <w:rsid w:val="000A2058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84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B9C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DBB"/>
    <w:rsid w:val="000B0E74"/>
    <w:rsid w:val="000B0F8E"/>
    <w:rsid w:val="000B17A0"/>
    <w:rsid w:val="000B19E9"/>
    <w:rsid w:val="000B1A29"/>
    <w:rsid w:val="000B1B44"/>
    <w:rsid w:val="000B1C74"/>
    <w:rsid w:val="000B1F21"/>
    <w:rsid w:val="000B1F9F"/>
    <w:rsid w:val="000B2301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81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5AB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2B9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2B85"/>
    <w:rsid w:val="000C3E75"/>
    <w:rsid w:val="000C3E8B"/>
    <w:rsid w:val="000C43C7"/>
    <w:rsid w:val="000C489C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17"/>
    <w:rsid w:val="000D1E7D"/>
    <w:rsid w:val="000D243E"/>
    <w:rsid w:val="000D251D"/>
    <w:rsid w:val="000D2CE3"/>
    <w:rsid w:val="000D2DEF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6B9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D81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C5E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7FE"/>
    <w:rsid w:val="000F59CA"/>
    <w:rsid w:val="000F61B0"/>
    <w:rsid w:val="000F6487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8C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0C9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63FE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04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1E73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17"/>
    <w:rsid w:val="00136668"/>
    <w:rsid w:val="001372E4"/>
    <w:rsid w:val="00137742"/>
    <w:rsid w:val="00137780"/>
    <w:rsid w:val="00137CFC"/>
    <w:rsid w:val="00137FC8"/>
    <w:rsid w:val="001400ED"/>
    <w:rsid w:val="00140F4D"/>
    <w:rsid w:val="00140FB7"/>
    <w:rsid w:val="001415DC"/>
    <w:rsid w:val="0014167B"/>
    <w:rsid w:val="001419CF"/>
    <w:rsid w:val="00141FAE"/>
    <w:rsid w:val="00142270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72"/>
    <w:rsid w:val="001546DF"/>
    <w:rsid w:val="00154858"/>
    <w:rsid w:val="001548A1"/>
    <w:rsid w:val="0015495B"/>
    <w:rsid w:val="00154989"/>
    <w:rsid w:val="00154F0A"/>
    <w:rsid w:val="00154FF0"/>
    <w:rsid w:val="001558D9"/>
    <w:rsid w:val="001559F5"/>
    <w:rsid w:val="00155A44"/>
    <w:rsid w:val="00156746"/>
    <w:rsid w:val="001569AF"/>
    <w:rsid w:val="001575BB"/>
    <w:rsid w:val="001576BA"/>
    <w:rsid w:val="0015791B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D67"/>
    <w:rsid w:val="001645BF"/>
    <w:rsid w:val="001645DD"/>
    <w:rsid w:val="0016481C"/>
    <w:rsid w:val="00164E19"/>
    <w:rsid w:val="0016589F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9B2"/>
    <w:rsid w:val="00173B8C"/>
    <w:rsid w:val="00173E78"/>
    <w:rsid w:val="00174070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1FF3"/>
    <w:rsid w:val="001829C5"/>
    <w:rsid w:val="00182B39"/>
    <w:rsid w:val="00182FF7"/>
    <w:rsid w:val="00183067"/>
    <w:rsid w:val="00183215"/>
    <w:rsid w:val="001833FE"/>
    <w:rsid w:val="00183837"/>
    <w:rsid w:val="00183E8D"/>
    <w:rsid w:val="001845B6"/>
    <w:rsid w:val="001846A4"/>
    <w:rsid w:val="00184878"/>
    <w:rsid w:val="001848F0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579"/>
    <w:rsid w:val="001908B6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EA"/>
    <w:rsid w:val="001926F8"/>
    <w:rsid w:val="00192899"/>
    <w:rsid w:val="00192AC6"/>
    <w:rsid w:val="00192B85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14C"/>
    <w:rsid w:val="00195454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0D7"/>
    <w:rsid w:val="001A10F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126"/>
    <w:rsid w:val="001A4530"/>
    <w:rsid w:val="001A45A4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2CE"/>
    <w:rsid w:val="001A6A4A"/>
    <w:rsid w:val="001A6B4B"/>
    <w:rsid w:val="001A6C91"/>
    <w:rsid w:val="001A70EA"/>
    <w:rsid w:val="001A7137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CEC"/>
    <w:rsid w:val="001B2E48"/>
    <w:rsid w:val="001B301C"/>
    <w:rsid w:val="001B3061"/>
    <w:rsid w:val="001B3299"/>
    <w:rsid w:val="001B3877"/>
    <w:rsid w:val="001B3D2A"/>
    <w:rsid w:val="001B4365"/>
    <w:rsid w:val="001B478B"/>
    <w:rsid w:val="001B4AE8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B77DB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1E6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9"/>
    <w:rsid w:val="001D497B"/>
    <w:rsid w:val="001D4B3C"/>
    <w:rsid w:val="001D4DE6"/>
    <w:rsid w:val="001D4E9E"/>
    <w:rsid w:val="001D538A"/>
    <w:rsid w:val="001D5488"/>
    <w:rsid w:val="001D595C"/>
    <w:rsid w:val="001D5BA0"/>
    <w:rsid w:val="001D5DD3"/>
    <w:rsid w:val="001D63F7"/>
    <w:rsid w:val="001D6BEA"/>
    <w:rsid w:val="001D7275"/>
    <w:rsid w:val="001D72ED"/>
    <w:rsid w:val="001D7310"/>
    <w:rsid w:val="001D74EF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8BA"/>
    <w:rsid w:val="001E4A07"/>
    <w:rsid w:val="001E4F22"/>
    <w:rsid w:val="001E526B"/>
    <w:rsid w:val="001E58BC"/>
    <w:rsid w:val="001E5C7D"/>
    <w:rsid w:val="001E6013"/>
    <w:rsid w:val="001E62AA"/>
    <w:rsid w:val="001E6408"/>
    <w:rsid w:val="001E6538"/>
    <w:rsid w:val="001E6A75"/>
    <w:rsid w:val="001E71ED"/>
    <w:rsid w:val="001E72A8"/>
    <w:rsid w:val="001E789C"/>
    <w:rsid w:val="001E78C5"/>
    <w:rsid w:val="001E7B35"/>
    <w:rsid w:val="001E7D3E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A2F"/>
    <w:rsid w:val="00201D1C"/>
    <w:rsid w:val="00202E0E"/>
    <w:rsid w:val="00203213"/>
    <w:rsid w:val="0020352D"/>
    <w:rsid w:val="002035DE"/>
    <w:rsid w:val="0020382C"/>
    <w:rsid w:val="00203D6D"/>
    <w:rsid w:val="00203F96"/>
    <w:rsid w:val="002041A0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5CF"/>
    <w:rsid w:val="00206761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7CA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2DF"/>
    <w:rsid w:val="002362F9"/>
    <w:rsid w:val="002365F5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D33"/>
    <w:rsid w:val="00241EEE"/>
    <w:rsid w:val="00241F26"/>
    <w:rsid w:val="002421D6"/>
    <w:rsid w:val="00242298"/>
    <w:rsid w:val="00242485"/>
    <w:rsid w:val="00243088"/>
    <w:rsid w:val="0024348E"/>
    <w:rsid w:val="0024355C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AB6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51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688"/>
    <w:rsid w:val="00272B91"/>
    <w:rsid w:val="00272BB2"/>
    <w:rsid w:val="00273464"/>
    <w:rsid w:val="00274206"/>
    <w:rsid w:val="0027444C"/>
    <w:rsid w:val="00275011"/>
    <w:rsid w:val="00275190"/>
    <w:rsid w:val="002752E5"/>
    <w:rsid w:val="0027569B"/>
    <w:rsid w:val="00275F65"/>
    <w:rsid w:val="00275FDB"/>
    <w:rsid w:val="00276340"/>
    <w:rsid w:val="0027656E"/>
    <w:rsid w:val="00276874"/>
    <w:rsid w:val="00276AF3"/>
    <w:rsid w:val="00277288"/>
    <w:rsid w:val="002775D0"/>
    <w:rsid w:val="00277CB8"/>
    <w:rsid w:val="00277EF7"/>
    <w:rsid w:val="002804F4"/>
    <w:rsid w:val="00280F70"/>
    <w:rsid w:val="0028178A"/>
    <w:rsid w:val="0028183A"/>
    <w:rsid w:val="00282570"/>
    <w:rsid w:val="00282A55"/>
    <w:rsid w:val="00282C30"/>
    <w:rsid w:val="00282CFB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7CA9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2539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CCF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3A5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06"/>
    <w:rsid w:val="002A707F"/>
    <w:rsid w:val="002A7398"/>
    <w:rsid w:val="002A7653"/>
    <w:rsid w:val="002A789E"/>
    <w:rsid w:val="002A7A5C"/>
    <w:rsid w:val="002A7BD8"/>
    <w:rsid w:val="002B009A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208"/>
    <w:rsid w:val="002B3BC6"/>
    <w:rsid w:val="002B480E"/>
    <w:rsid w:val="002B4BF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188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1CA9"/>
    <w:rsid w:val="002E2301"/>
    <w:rsid w:val="002E2755"/>
    <w:rsid w:val="002E2783"/>
    <w:rsid w:val="002E2943"/>
    <w:rsid w:val="002E2D5A"/>
    <w:rsid w:val="002E2EB0"/>
    <w:rsid w:val="002E30E6"/>
    <w:rsid w:val="002E3E80"/>
    <w:rsid w:val="002E5954"/>
    <w:rsid w:val="002E595B"/>
    <w:rsid w:val="002E5B7C"/>
    <w:rsid w:val="002E6346"/>
    <w:rsid w:val="002E646B"/>
    <w:rsid w:val="002E64E4"/>
    <w:rsid w:val="002E6852"/>
    <w:rsid w:val="002E6DFB"/>
    <w:rsid w:val="002E6EE7"/>
    <w:rsid w:val="002E74C8"/>
    <w:rsid w:val="002E74D9"/>
    <w:rsid w:val="002E765B"/>
    <w:rsid w:val="002E7931"/>
    <w:rsid w:val="002E7E10"/>
    <w:rsid w:val="002F01AC"/>
    <w:rsid w:val="002F02B4"/>
    <w:rsid w:val="002F0913"/>
    <w:rsid w:val="002F09F2"/>
    <w:rsid w:val="002F0E87"/>
    <w:rsid w:val="002F0F2C"/>
    <w:rsid w:val="002F1B7E"/>
    <w:rsid w:val="002F1BB2"/>
    <w:rsid w:val="002F1C85"/>
    <w:rsid w:val="002F1CD1"/>
    <w:rsid w:val="002F219B"/>
    <w:rsid w:val="002F268A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687"/>
    <w:rsid w:val="002F5AE9"/>
    <w:rsid w:val="002F6035"/>
    <w:rsid w:val="002F70B2"/>
    <w:rsid w:val="002F7AB4"/>
    <w:rsid w:val="002F7BD6"/>
    <w:rsid w:val="002F7F73"/>
    <w:rsid w:val="003000A4"/>
    <w:rsid w:val="00300121"/>
    <w:rsid w:val="00300F58"/>
    <w:rsid w:val="00301000"/>
    <w:rsid w:val="00301B7C"/>
    <w:rsid w:val="00301FF8"/>
    <w:rsid w:val="00302038"/>
    <w:rsid w:val="0030208F"/>
    <w:rsid w:val="00302117"/>
    <w:rsid w:val="0030212D"/>
    <w:rsid w:val="00302498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CA7"/>
    <w:rsid w:val="00312332"/>
    <w:rsid w:val="0031237A"/>
    <w:rsid w:val="00312C54"/>
    <w:rsid w:val="00312E9D"/>
    <w:rsid w:val="003131CE"/>
    <w:rsid w:val="003134D3"/>
    <w:rsid w:val="0031390A"/>
    <w:rsid w:val="00313AB4"/>
    <w:rsid w:val="00313B30"/>
    <w:rsid w:val="00313B70"/>
    <w:rsid w:val="0031405B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0B2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DC9"/>
    <w:rsid w:val="00317F97"/>
    <w:rsid w:val="0032005C"/>
    <w:rsid w:val="00320102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18C2"/>
    <w:rsid w:val="003424E2"/>
    <w:rsid w:val="0034254E"/>
    <w:rsid w:val="00342649"/>
    <w:rsid w:val="003429FB"/>
    <w:rsid w:val="00342C2E"/>
    <w:rsid w:val="00342FA8"/>
    <w:rsid w:val="003431FD"/>
    <w:rsid w:val="003438BA"/>
    <w:rsid w:val="00343CA1"/>
    <w:rsid w:val="00343DB5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654B"/>
    <w:rsid w:val="003465A9"/>
    <w:rsid w:val="00347847"/>
    <w:rsid w:val="003478F7"/>
    <w:rsid w:val="00347EB7"/>
    <w:rsid w:val="00347F1B"/>
    <w:rsid w:val="003503E1"/>
    <w:rsid w:val="00350783"/>
    <w:rsid w:val="00351177"/>
    <w:rsid w:val="00351291"/>
    <w:rsid w:val="003516A5"/>
    <w:rsid w:val="0035173D"/>
    <w:rsid w:val="0035237C"/>
    <w:rsid w:val="00352755"/>
    <w:rsid w:val="00352B78"/>
    <w:rsid w:val="00352B82"/>
    <w:rsid w:val="00352BF9"/>
    <w:rsid w:val="00352CFA"/>
    <w:rsid w:val="00352D9F"/>
    <w:rsid w:val="00352DA9"/>
    <w:rsid w:val="00352DAD"/>
    <w:rsid w:val="00352EA7"/>
    <w:rsid w:val="0035348C"/>
    <w:rsid w:val="003534CE"/>
    <w:rsid w:val="003535C4"/>
    <w:rsid w:val="003539CA"/>
    <w:rsid w:val="003539F8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1954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6E0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374"/>
    <w:rsid w:val="003803B5"/>
    <w:rsid w:val="00380B18"/>
    <w:rsid w:val="00380B1E"/>
    <w:rsid w:val="00380E39"/>
    <w:rsid w:val="003810CA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C33"/>
    <w:rsid w:val="00383CE0"/>
    <w:rsid w:val="00383D8B"/>
    <w:rsid w:val="00384057"/>
    <w:rsid w:val="003840FC"/>
    <w:rsid w:val="003844DF"/>
    <w:rsid w:val="00384893"/>
    <w:rsid w:val="003849E4"/>
    <w:rsid w:val="00384CE8"/>
    <w:rsid w:val="0038558F"/>
    <w:rsid w:val="00385BF5"/>
    <w:rsid w:val="00385C4A"/>
    <w:rsid w:val="00385E3D"/>
    <w:rsid w:val="00386D5A"/>
    <w:rsid w:val="00386FBA"/>
    <w:rsid w:val="003870AD"/>
    <w:rsid w:val="003874DF"/>
    <w:rsid w:val="00387A88"/>
    <w:rsid w:val="003900F6"/>
    <w:rsid w:val="003904B0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AF1"/>
    <w:rsid w:val="00397D8F"/>
    <w:rsid w:val="00397F91"/>
    <w:rsid w:val="003A00E1"/>
    <w:rsid w:val="003A0EA1"/>
    <w:rsid w:val="003A1193"/>
    <w:rsid w:val="003A15E3"/>
    <w:rsid w:val="003A1DE4"/>
    <w:rsid w:val="003A1F36"/>
    <w:rsid w:val="003A26CD"/>
    <w:rsid w:val="003A3271"/>
    <w:rsid w:val="003A3B89"/>
    <w:rsid w:val="003A4167"/>
    <w:rsid w:val="003A42A5"/>
    <w:rsid w:val="003A442E"/>
    <w:rsid w:val="003A4A4A"/>
    <w:rsid w:val="003A5269"/>
    <w:rsid w:val="003A5352"/>
    <w:rsid w:val="003A5378"/>
    <w:rsid w:val="003A543B"/>
    <w:rsid w:val="003A555C"/>
    <w:rsid w:val="003A6F0C"/>
    <w:rsid w:val="003A7034"/>
    <w:rsid w:val="003A70B0"/>
    <w:rsid w:val="003A757F"/>
    <w:rsid w:val="003A76D7"/>
    <w:rsid w:val="003A77B9"/>
    <w:rsid w:val="003B01A2"/>
    <w:rsid w:val="003B0558"/>
    <w:rsid w:val="003B05E0"/>
    <w:rsid w:val="003B0BA5"/>
    <w:rsid w:val="003B0BEA"/>
    <w:rsid w:val="003B0BFD"/>
    <w:rsid w:val="003B1A13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BB9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E6D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2E4B"/>
    <w:rsid w:val="003C2E4C"/>
    <w:rsid w:val="003C35D0"/>
    <w:rsid w:val="003C3759"/>
    <w:rsid w:val="003C3AAD"/>
    <w:rsid w:val="003C40A6"/>
    <w:rsid w:val="003C439B"/>
    <w:rsid w:val="003C43C9"/>
    <w:rsid w:val="003C43DA"/>
    <w:rsid w:val="003C44C2"/>
    <w:rsid w:val="003C4962"/>
    <w:rsid w:val="003C4CD3"/>
    <w:rsid w:val="003C4CEC"/>
    <w:rsid w:val="003C50B0"/>
    <w:rsid w:val="003C5369"/>
    <w:rsid w:val="003C5942"/>
    <w:rsid w:val="003C5D3C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945"/>
    <w:rsid w:val="003D2DCA"/>
    <w:rsid w:val="003D325C"/>
    <w:rsid w:val="003D3A08"/>
    <w:rsid w:val="003D3BA8"/>
    <w:rsid w:val="003D3F50"/>
    <w:rsid w:val="003D3F98"/>
    <w:rsid w:val="003D49FB"/>
    <w:rsid w:val="003D4D7C"/>
    <w:rsid w:val="003D5229"/>
    <w:rsid w:val="003D55C3"/>
    <w:rsid w:val="003D6504"/>
    <w:rsid w:val="003D6532"/>
    <w:rsid w:val="003D660E"/>
    <w:rsid w:val="003D6A17"/>
    <w:rsid w:val="003D6F75"/>
    <w:rsid w:val="003D71B5"/>
    <w:rsid w:val="003D779A"/>
    <w:rsid w:val="003D7865"/>
    <w:rsid w:val="003D7C34"/>
    <w:rsid w:val="003D7D4A"/>
    <w:rsid w:val="003E0087"/>
    <w:rsid w:val="003E035C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061"/>
    <w:rsid w:val="003E342E"/>
    <w:rsid w:val="003E3501"/>
    <w:rsid w:val="003E3DA5"/>
    <w:rsid w:val="003E3E17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183"/>
    <w:rsid w:val="003F0503"/>
    <w:rsid w:val="003F08CB"/>
    <w:rsid w:val="003F0B40"/>
    <w:rsid w:val="003F0CFA"/>
    <w:rsid w:val="003F0F80"/>
    <w:rsid w:val="003F116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3F7F94"/>
    <w:rsid w:val="00401228"/>
    <w:rsid w:val="00401741"/>
    <w:rsid w:val="0040185C"/>
    <w:rsid w:val="00401B33"/>
    <w:rsid w:val="00401EDD"/>
    <w:rsid w:val="00401EE8"/>
    <w:rsid w:val="00401FBD"/>
    <w:rsid w:val="004023A8"/>
    <w:rsid w:val="004023B1"/>
    <w:rsid w:val="00402E8D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807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6E10"/>
    <w:rsid w:val="00417464"/>
    <w:rsid w:val="0041797C"/>
    <w:rsid w:val="00417BC9"/>
    <w:rsid w:val="00417F58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468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15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3C5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1D1"/>
    <w:rsid w:val="0043481B"/>
    <w:rsid w:val="00434AFE"/>
    <w:rsid w:val="00434B06"/>
    <w:rsid w:val="00435024"/>
    <w:rsid w:val="004351ED"/>
    <w:rsid w:val="00435478"/>
    <w:rsid w:val="004358D7"/>
    <w:rsid w:val="00435B0E"/>
    <w:rsid w:val="004361A9"/>
    <w:rsid w:val="0043658D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2CA1"/>
    <w:rsid w:val="0044312A"/>
    <w:rsid w:val="0044317A"/>
    <w:rsid w:val="0044353C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AEF"/>
    <w:rsid w:val="00456D9C"/>
    <w:rsid w:val="00456F8C"/>
    <w:rsid w:val="00457073"/>
    <w:rsid w:val="004575C8"/>
    <w:rsid w:val="004576F3"/>
    <w:rsid w:val="00457D40"/>
    <w:rsid w:val="00457E2E"/>
    <w:rsid w:val="00457FE4"/>
    <w:rsid w:val="004600CF"/>
    <w:rsid w:val="00460139"/>
    <w:rsid w:val="0046094C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2F93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40B"/>
    <w:rsid w:val="00465C8B"/>
    <w:rsid w:val="00465E27"/>
    <w:rsid w:val="004668B1"/>
    <w:rsid w:val="00466A5B"/>
    <w:rsid w:val="00466FF2"/>
    <w:rsid w:val="0046715C"/>
    <w:rsid w:val="00467168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98A"/>
    <w:rsid w:val="00473A61"/>
    <w:rsid w:val="00473CA0"/>
    <w:rsid w:val="00473EB6"/>
    <w:rsid w:val="00473EC9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6D6"/>
    <w:rsid w:val="00476FD9"/>
    <w:rsid w:val="0047714F"/>
    <w:rsid w:val="00477B20"/>
    <w:rsid w:val="00477BD3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EFD"/>
    <w:rsid w:val="00484F0A"/>
    <w:rsid w:val="00484F85"/>
    <w:rsid w:val="0048517E"/>
    <w:rsid w:val="00485837"/>
    <w:rsid w:val="00485DB5"/>
    <w:rsid w:val="00485F85"/>
    <w:rsid w:val="00485FAC"/>
    <w:rsid w:val="00486357"/>
    <w:rsid w:val="00486436"/>
    <w:rsid w:val="004864AE"/>
    <w:rsid w:val="004864F9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27C"/>
    <w:rsid w:val="00497517"/>
    <w:rsid w:val="0049766C"/>
    <w:rsid w:val="00497929"/>
    <w:rsid w:val="0049795E"/>
    <w:rsid w:val="004A02A6"/>
    <w:rsid w:val="004A0A2E"/>
    <w:rsid w:val="004A0CA5"/>
    <w:rsid w:val="004A13EE"/>
    <w:rsid w:val="004A1E78"/>
    <w:rsid w:val="004A286F"/>
    <w:rsid w:val="004A2DCB"/>
    <w:rsid w:val="004A3085"/>
    <w:rsid w:val="004A318C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E32"/>
    <w:rsid w:val="004A5F1E"/>
    <w:rsid w:val="004A67F4"/>
    <w:rsid w:val="004A687A"/>
    <w:rsid w:val="004A69C4"/>
    <w:rsid w:val="004A6A7D"/>
    <w:rsid w:val="004A6D6F"/>
    <w:rsid w:val="004A6E71"/>
    <w:rsid w:val="004A7E94"/>
    <w:rsid w:val="004B01E5"/>
    <w:rsid w:val="004B05E3"/>
    <w:rsid w:val="004B06E3"/>
    <w:rsid w:val="004B0B18"/>
    <w:rsid w:val="004B0E0B"/>
    <w:rsid w:val="004B143D"/>
    <w:rsid w:val="004B1589"/>
    <w:rsid w:val="004B16E3"/>
    <w:rsid w:val="004B18A3"/>
    <w:rsid w:val="004B2DFF"/>
    <w:rsid w:val="004B2F88"/>
    <w:rsid w:val="004B3014"/>
    <w:rsid w:val="004B31A6"/>
    <w:rsid w:val="004B3693"/>
    <w:rsid w:val="004B3AF9"/>
    <w:rsid w:val="004B3C5F"/>
    <w:rsid w:val="004B41A8"/>
    <w:rsid w:val="004B439F"/>
    <w:rsid w:val="004B4FC4"/>
    <w:rsid w:val="004B5258"/>
    <w:rsid w:val="004B5563"/>
    <w:rsid w:val="004B56CA"/>
    <w:rsid w:val="004B591B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BFC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7D"/>
    <w:rsid w:val="004C70AE"/>
    <w:rsid w:val="004C7346"/>
    <w:rsid w:val="004C7605"/>
    <w:rsid w:val="004C7C2A"/>
    <w:rsid w:val="004C7EED"/>
    <w:rsid w:val="004C7EF4"/>
    <w:rsid w:val="004D0526"/>
    <w:rsid w:val="004D087E"/>
    <w:rsid w:val="004D0996"/>
    <w:rsid w:val="004D0BF7"/>
    <w:rsid w:val="004D0C0F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C81"/>
    <w:rsid w:val="004D7D84"/>
    <w:rsid w:val="004E03DC"/>
    <w:rsid w:val="004E050C"/>
    <w:rsid w:val="004E09D2"/>
    <w:rsid w:val="004E0E87"/>
    <w:rsid w:val="004E122E"/>
    <w:rsid w:val="004E16B7"/>
    <w:rsid w:val="004E18F7"/>
    <w:rsid w:val="004E1DD4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437"/>
    <w:rsid w:val="004E4AE8"/>
    <w:rsid w:val="004E4B4B"/>
    <w:rsid w:val="004E4C8F"/>
    <w:rsid w:val="004E5950"/>
    <w:rsid w:val="004E5B5C"/>
    <w:rsid w:val="004E7071"/>
    <w:rsid w:val="004E71A3"/>
    <w:rsid w:val="004E764E"/>
    <w:rsid w:val="004E7A7F"/>
    <w:rsid w:val="004E7FBD"/>
    <w:rsid w:val="004F0593"/>
    <w:rsid w:val="004F104F"/>
    <w:rsid w:val="004F1164"/>
    <w:rsid w:val="004F17C7"/>
    <w:rsid w:val="004F2084"/>
    <w:rsid w:val="004F24F2"/>
    <w:rsid w:val="004F2538"/>
    <w:rsid w:val="004F26F9"/>
    <w:rsid w:val="004F27A3"/>
    <w:rsid w:val="004F2A33"/>
    <w:rsid w:val="004F2F82"/>
    <w:rsid w:val="004F31A7"/>
    <w:rsid w:val="004F31E2"/>
    <w:rsid w:val="004F3353"/>
    <w:rsid w:val="004F353D"/>
    <w:rsid w:val="004F3A98"/>
    <w:rsid w:val="004F3FEF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7EE"/>
    <w:rsid w:val="004F7C76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B45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31E"/>
    <w:rsid w:val="00506A2D"/>
    <w:rsid w:val="00507677"/>
    <w:rsid w:val="0050770C"/>
    <w:rsid w:val="005077A2"/>
    <w:rsid w:val="00507C69"/>
    <w:rsid w:val="00510076"/>
    <w:rsid w:val="00510ED0"/>
    <w:rsid w:val="00510F91"/>
    <w:rsid w:val="005116F8"/>
    <w:rsid w:val="00511815"/>
    <w:rsid w:val="005118D8"/>
    <w:rsid w:val="00511AB4"/>
    <w:rsid w:val="00511D1A"/>
    <w:rsid w:val="00511D71"/>
    <w:rsid w:val="005134BA"/>
    <w:rsid w:val="0051352C"/>
    <w:rsid w:val="00513780"/>
    <w:rsid w:val="00513862"/>
    <w:rsid w:val="00513C20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0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62A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5E74"/>
    <w:rsid w:val="005460FB"/>
    <w:rsid w:val="005463A1"/>
    <w:rsid w:val="005463AD"/>
    <w:rsid w:val="0054642E"/>
    <w:rsid w:val="00546E4E"/>
    <w:rsid w:val="00546F31"/>
    <w:rsid w:val="00547833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B5"/>
    <w:rsid w:val="0055424B"/>
    <w:rsid w:val="00554264"/>
    <w:rsid w:val="00554346"/>
    <w:rsid w:val="00554744"/>
    <w:rsid w:val="00554E05"/>
    <w:rsid w:val="00554F80"/>
    <w:rsid w:val="0055508F"/>
    <w:rsid w:val="00555472"/>
    <w:rsid w:val="0055578B"/>
    <w:rsid w:val="00556681"/>
    <w:rsid w:val="00556956"/>
    <w:rsid w:val="00556FC9"/>
    <w:rsid w:val="00557086"/>
    <w:rsid w:val="00557658"/>
    <w:rsid w:val="005576F0"/>
    <w:rsid w:val="0055782B"/>
    <w:rsid w:val="00557AFE"/>
    <w:rsid w:val="00557B5E"/>
    <w:rsid w:val="0056003C"/>
    <w:rsid w:val="00560171"/>
    <w:rsid w:val="005604FE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CB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62A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2B5"/>
    <w:rsid w:val="005732D9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2F1"/>
    <w:rsid w:val="005754A6"/>
    <w:rsid w:val="005759BA"/>
    <w:rsid w:val="00575B0A"/>
    <w:rsid w:val="00575D20"/>
    <w:rsid w:val="00575E33"/>
    <w:rsid w:val="00576AB9"/>
    <w:rsid w:val="00576ACE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1E41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2D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1FE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3F7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4F92"/>
    <w:rsid w:val="005B52DE"/>
    <w:rsid w:val="005B542C"/>
    <w:rsid w:val="005B59FC"/>
    <w:rsid w:val="005B5FDD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166D"/>
    <w:rsid w:val="005C1714"/>
    <w:rsid w:val="005C1CA7"/>
    <w:rsid w:val="005C215A"/>
    <w:rsid w:val="005C21AE"/>
    <w:rsid w:val="005C2764"/>
    <w:rsid w:val="005C27EF"/>
    <w:rsid w:val="005C2A34"/>
    <w:rsid w:val="005C30F0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F9"/>
    <w:rsid w:val="005C4C36"/>
    <w:rsid w:val="005C4EAC"/>
    <w:rsid w:val="005C5048"/>
    <w:rsid w:val="005C528C"/>
    <w:rsid w:val="005C52AC"/>
    <w:rsid w:val="005C5430"/>
    <w:rsid w:val="005C5681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370"/>
    <w:rsid w:val="005D45AE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D7EE2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367"/>
    <w:rsid w:val="005E3585"/>
    <w:rsid w:val="005E3750"/>
    <w:rsid w:val="005E378D"/>
    <w:rsid w:val="005E380C"/>
    <w:rsid w:val="005E389D"/>
    <w:rsid w:val="005E3A37"/>
    <w:rsid w:val="005E3E6C"/>
    <w:rsid w:val="005E3F5F"/>
    <w:rsid w:val="005E4049"/>
    <w:rsid w:val="005E428C"/>
    <w:rsid w:val="005E46D2"/>
    <w:rsid w:val="005E4ADB"/>
    <w:rsid w:val="005E4B9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1C"/>
    <w:rsid w:val="005F1697"/>
    <w:rsid w:val="005F17AE"/>
    <w:rsid w:val="005F1B07"/>
    <w:rsid w:val="005F21AC"/>
    <w:rsid w:val="005F22D6"/>
    <w:rsid w:val="005F2728"/>
    <w:rsid w:val="005F2805"/>
    <w:rsid w:val="005F2F38"/>
    <w:rsid w:val="005F300E"/>
    <w:rsid w:val="005F31EA"/>
    <w:rsid w:val="005F3318"/>
    <w:rsid w:val="005F34EB"/>
    <w:rsid w:val="005F39E1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131"/>
    <w:rsid w:val="005F6445"/>
    <w:rsid w:val="005F64A0"/>
    <w:rsid w:val="005F6554"/>
    <w:rsid w:val="005F6DB2"/>
    <w:rsid w:val="005F702A"/>
    <w:rsid w:val="005F71E5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5D7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BE0"/>
    <w:rsid w:val="00603BFC"/>
    <w:rsid w:val="00603CD2"/>
    <w:rsid w:val="00604458"/>
    <w:rsid w:val="0060485F"/>
    <w:rsid w:val="00604A15"/>
    <w:rsid w:val="00604B51"/>
    <w:rsid w:val="00605209"/>
    <w:rsid w:val="006054A7"/>
    <w:rsid w:val="006056A4"/>
    <w:rsid w:val="00605CE5"/>
    <w:rsid w:val="00605F2F"/>
    <w:rsid w:val="00606344"/>
    <w:rsid w:val="00606DB1"/>
    <w:rsid w:val="00607709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361"/>
    <w:rsid w:val="00612466"/>
    <w:rsid w:val="006124A7"/>
    <w:rsid w:val="006125CD"/>
    <w:rsid w:val="00612DFE"/>
    <w:rsid w:val="0061352F"/>
    <w:rsid w:val="00613778"/>
    <w:rsid w:val="00613A01"/>
    <w:rsid w:val="00614361"/>
    <w:rsid w:val="0061453C"/>
    <w:rsid w:val="006145CB"/>
    <w:rsid w:val="00614802"/>
    <w:rsid w:val="00614912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404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6302"/>
    <w:rsid w:val="00627530"/>
    <w:rsid w:val="00627AA3"/>
    <w:rsid w:val="00627CB9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14A9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4BBC"/>
    <w:rsid w:val="00635316"/>
    <w:rsid w:val="00635331"/>
    <w:rsid w:val="00635808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4CC8"/>
    <w:rsid w:val="006451EF"/>
    <w:rsid w:val="00645477"/>
    <w:rsid w:val="00645523"/>
    <w:rsid w:val="00645E42"/>
    <w:rsid w:val="0064625B"/>
    <w:rsid w:val="006467ED"/>
    <w:rsid w:val="0064683A"/>
    <w:rsid w:val="00647D2A"/>
    <w:rsid w:val="00647F2E"/>
    <w:rsid w:val="00650076"/>
    <w:rsid w:val="006502F0"/>
    <w:rsid w:val="00650AC0"/>
    <w:rsid w:val="006515A5"/>
    <w:rsid w:val="00651836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8F2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CA5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786"/>
    <w:rsid w:val="00672B3C"/>
    <w:rsid w:val="00672F63"/>
    <w:rsid w:val="0067316F"/>
    <w:rsid w:val="00673184"/>
    <w:rsid w:val="0067375B"/>
    <w:rsid w:val="006738CF"/>
    <w:rsid w:val="00673BB9"/>
    <w:rsid w:val="00674050"/>
    <w:rsid w:val="0067477D"/>
    <w:rsid w:val="006747B6"/>
    <w:rsid w:val="00674932"/>
    <w:rsid w:val="00675171"/>
    <w:rsid w:val="00675231"/>
    <w:rsid w:val="006753A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776E6"/>
    <w:rsid w:val="00680707"/>
    <w:rsid w:val="0068071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5D1E"/>
    <w:rsid w:val="006861A3"/>
    <w:rsid w:val="0068626E"/>
    <w:rsid w:val="006867BA"/>
    <w:rsid w:val="00686920"/>
    <w:rsid w:val="00686947"/>
    <w:rsid w:val="006872E8"/>
    <w:rsid w:val="006875D3"/>
    <w:rsid w:val="006877D5"/>
    <w:rsid w:val="00687A8E"/>
    <w:rsid w:val="00687B18"/>
    <w:rsid w:val="0069009E"/>
    <w:rsid w:val="00690339"/>
    <w:rsid w:val="00690477"/>
    <w:rsid w:val="006910B2"/>
    <w:rsid w:val="0069118B"/>
    <w:rsid w:val="0069124E"/>
    <w:rsid w:val="0069158D"/>
    <w:rsid w:val="006918FA"/>
    <w:rsid w:val="00691CE2"/>
    <w:rsid w:val="006924E5"/>
    <w:rsid w:val="006926DC"/>
    <w:rsid w:val="00692734"/>
    <w:rsid w:val="00692860"/>
    <w:rsid w:val="006928CE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1E4"/>
    <w:rsid w:val="006A122F"/>
    <w:rsid w:val="006A1404"/>
    <w:rsid w:val="006A16C7"/>
    <w:rsid w:val="006A1839"/>
    <w:rsid w:val="006A19AF"/>
    <w:rsid w:val="006A1B31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256"/>
    <w:rsid w:val="006B13C9"/>
    <w:rsid w:val="006B18CD"/>
    <w:rsid w:val="006B1DFF"/>
    <w:rsid w:val="006B2043"/>
    <w:rsid w:val="006B20FB"/>
    <w:rsid w:val="006B2336"/>
    <w:rsid w:val="006B26BC"/>
    <w:rsid w:val="006B27C5"/>
    <w:rsid w:val="006B2B83"/>
    <w:rsid w:val="006B3A5F"/>
    <w:rsid w:val="006B4352"/>
    <w:rsid w:val="006B440F"/>
    <w:rsid w:val="006B4751"/>
    <w:rsid w:val="006B4F2F"/>
    <w:rsid w:val="006B5087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5FF"/>
    <w:rsid w:val="006C4A29"/>
    <w:rsid w:val="006C4B3A"/>
    <w:rsid w:val="006C4CD4"/>
    <w:rsid w:val="006C5204"/>
    <w:rsid w:val="006C5453"/>
    <w:rsid w:val="006C54CE"/>
    <w:rsid w:val="006C597B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CB7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6FB8"/>
    <w:rsid w:val="006E732A"/>
    <w:rsid w:val="006E7678"/>
    <w:rsid w:val="006E7EFF"/>
    <w:rsid w:val="006F02F9"/>
    <w:rsid w:val="006F0A98"/>
    <w:rsid w:val="006F0F93"/>
    <w:rsid w:val="006F0FE9"/>
    <w:rsid w:val="006F1076"/>
    <w:rsid w:val="006F1ADF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206"/>
    <w:rsid w:val="006F4550"/>
    <w:rsid w:val="006F4661"/>
    <w:rsid w:val="006F4895"/>
    <w:rsid w:val="006F48E7"/>
    <w:rsid w:val="006F4926"/>
    <w:rsid w:val="006F4981"/>
    <w:rsid w:val="006F4E7E"/>
    <w:rsid w:val="006F53E5"/>
    <w:rsid w:val="006F557B"/>
    <w:rsid w:val="006F57A5"/>
    <w:rsid w:val="006F5962"/>
    <w:rsid w:val="006F5A55"/>
    <w:rsid w:val="006F5CB1"/>
    <w:rsid w:val="006F613C"/>
    <w:rsid w:val="006F6885"/>
    <w:rsid w:val="006F6A41"/>
    <w:rsid w:val="006F6FDF"/>
    <w:rsid w:val="006F7453"/>
    <w:rsid w:val="006F7751"/>
    <w:rsid w:val="006F7977"/>
    <w:rsid w:val="006F7B62"/>
    <w:rsid w:val="006F7FEB"/>
    <w:rsid w:val="007002D7"/>
    <w:rsid w:val="007003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A3C"/>
    <w:rsid w:val="00702B63"/>
    <w:rsid w:val="00703251"/>
    <w:rsid w:val="0070328B"/>
    <w:rsid w:val="007032C0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69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04B"/>
    <w:rsid w:val="00717584"/>
    <w:rsid w:val="0071762E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A4"/>
    <w:rsid w:val="007260FE"/>
    <w:rsid w:val="007263DE"/>
    <w:rsid w:val="007267D3"/>
    <w:rsid w:val="00726966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C9"/>
    <w:rsid w:val="00742B47"/>
    <w:rsid w:val="00742C99"/>
    <w:rsid w:val="00742CC0"/>
    <w:rsid w:val="00742D5B"/>
    <w:rsid w:val="0074305A"/>
    <w:rsid w:val="00743085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86B"/>
    <w:rsid w:val="007618BA"/>
    <w:rsid w:val="00761BAC"/>
    <w:rsid w:val="00761FB0"/>
    <w:rsid w:val="00762199"/>
    <w:rsid w:val="007629A8"/>
    <w:rsid w:val="007629DB"/>
    <w:rsid w:val="00762F7E"/>
    <w:rsid w:val="0076322A"/>
    <w:rsid w:val="00763233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4F1"/>
    <w:rsid w:val="007746F5"/>
    <w:rsid w:val="00775304"/>
    <w:rsid w:val="00775A1E"/>
    <w:rsid w:val="00775B78"/>
    <w:rsid w:val="00775BA3"/>
    <w:rsid w:val="00775C9B"/>
    <w:rsid w:val="00776192"/>
    <w:rsid w:val="007767F0"/>
    <w:rsid w:val="00776AA3"/>
    <w:rsid w:val="00776B76"/>
    <w:rsid w:val="00776EB3"/>
    <w:rsid w:val="00776FB4"/>
    <w:rsid w:val="0077709E"/>
    <w:rsid w:val="007774E3"/>
    <w:rsid w:val="0077755C"/>
    <w:rsid w:val="0077792F"/>
    <w:rsid w:val="00777EA1"/>
    <w:rsid w:val="0078019C"/>
    <w:rsid w:val="0078029E"/>
    <w:rsid w:val="007802E0"/>
    <w:rsid w:val="00780346"/>
    <w:rsid w:val="00780BC8"/>
    <w:rsid w:val="00780E54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8DB"/>
    <w:rsid w:val="00783AE4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705"/>
    <w:rsid w:val="00791B11"/>
    <w:rsid w:val="00791BC8"/>
    <w:rsid w:val="007920BF"/>
    <w:rsid w:val="007922EA"/>
    <w:rsid w:val="00792713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91"/>
    <w:rsid w:val="007B25D3"/>
    <w:rsid w:val="007B346D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B7F13"/>
    <w:rsid w:val="007C03F5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75E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8DE"/>
    <w:rsid w:val="007C5B0E"/>
    <w:rsid w:val="007C5E51"/>
    <w:rsid w:val="007C5E65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57E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B06"/>
    <w:rsid w:val="007D5DD4"/>
    <w:rsid w:val="007D628D"/>
    <w:rsid w:val="007D65DF"/>
    <w:rsid w:val="007D6AA1"/>
    <w:rsid w:val="007D737E"/>
    <w:rsid w:val="007D7DA0"/>
    <w:rsid w:val="007E0268"/>
    <w:rsid w:val="007E0331"/>
    <w:rsid w:val="007E096E"/>
    <w:rsid w:val="007E0D0B"/>
    <w:rsid w:val="007E0DC0"/>
    <w:rsid w:val="007E11F1"/>
    <w:rsid w:val="007E1463"/>
    <w:rsid w:val="007E14C2"/>
    <w:rsid w:val="007E14F1"/>
    <w:rsid w:val="007E1617"/>
    <w:rsid w:val="007E1808"/>
    <w:rsid w:val="007E1959"/>
    <w:rsid w:val="007E197D"/>
    <w:rsid w:val="007E1D7E"/>
    <w:rsid w:val="007E214B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2C8A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2C"/>
    <w:rsid w:val="007F725A"/>
    <w:rsid w:val="007F731A"/>
    <w:rsid w:val="007F763F"/>
    <w:rsid w:val="007F7651"/>
    <w:rsid w:val="007F796E"/>
    <w:rsid w:val="007F7F44"/>
    <w:rsid w:val="008001AE"/>
    <w:rsid w:val="0080026A"/>
    <w:rsid w:val="008002B6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75A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22F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39E"/>
    <w:rsid w:val="0082297E"/>
    <w:rsid w:val="00822BC0"/>
    <w:rsid w:val="00823180"/>
    <w:rsid w:val="0082338C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6FB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C50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230"/>
    <w:rsid w:val="008354CC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0F0B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895"/>
    <w:rsid w:val="00843C45"/>
    <w:rsid w:val="008440E4"/>
    <w:rsid w:val="008441F4"/>
    <w:rsid w:val="0084422C"/>
    <w:rsid w:val="008443DF"/>
    <w:rsid w:val="0084483B"/>
    <w:rsid w:val="00844D3F"/>
    <w:rsid w:val="00845403"/>
    <w:rsid w:val="00846AFD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9C1"/>
    <w:rsid w:val="008567C3"/>
    <w:rsid w:val="00856BFD"/>
    <w:rsid w:val="00856F53"/>
    <w:rsid w:val="0085746D"/>
    <w:rsid w:val="00857D13"/>
    <w:rsid w:val="00857F1F"/>
    <w:rsid w:val="00857FFC"/>
    <w:rsid w:val="00860177"/>
    <w:rsid w:val="008601CF"/>
    <w:rsid w:val="00860518"/>
    <w:rsid w:val="00860F8C"/>
    <w:rsid w:val="00860F9A"/>
    <w:rsid w:val="00861553"/>
    <w:rsid w:val="00861DD4"/>
    <w:rsid w:val="008623F1"/>
    <w:rsid w:val="00862780"/>
    <w:rsid w:val="00862840"/>
    <w:rsid w:val="00862C18"/>
    <w:rsid w:val="00862C5F"/>
    <w:rsid w:val="00862E4D"/>
    <w:rsid w:val="00863187"/>
    <w:rsid w:val="008637D4"/>
    <w:rsid w:val="00864130"/>
    <w:rsid w:val="00864391"/>
    <w:rsid w:val="008643CF"/>
    <w:rsid w:val="008649C0"/>
    <w:rsid w:val="008649E2"/>
    <w:rsid w:val="00864E41"/>
    <w:rsid w:val="00865C65"/>
    <w:rsid w:val="00865DF8"/>
    <w:rsid w:val="00865F60"/>
    <w:rsid w:val="008664EA"/>
    <w:rsid w:val="00866728"/>
    <w:rsid w:val="008667F0"/>
    <w:rsid w:val="008671B7"/>
    <w:rsid w:val="00867A27"/>
    <w:rsid w:val="00867EA6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1F9"/>
    <w:rsid w:val="00873AE4"/>
    <w:rsid w:val="00873F49"/>
    <w:rsid w:val="0087429D"/>
    <w:rsid w:val="008746ED"/>
    <w:rsid w:val="00874742"/>
    <w:rsid w:val="00874A53"/>
    <w:rsid w:val="00875229"/>
    <w:rsid w:val="00875727"/>
    <w:rsid w:val="00875768"/>
    <w:rsid w:val="00875876"/>
    <w:rsid w:val="00875934"/>
    <w:rsid w:val="00875C50"/>
    <w:rsid w:val="00875D6A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0F"/>
    <w:rsid w:val="008809B4"/>
    <w:rsid w:val="00880AD9"/>
    <w:rsid w:val="00880AE3"/>
    <w:rsid w:val="00880EC8"/>
    <w:rsid w:val="0088161E"/>
    <w:rsid w:val="00881714"/>
    <w:rsid w:val="0088186F"/>
    <w:rsid w:val="00881C8B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828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096F"/>
    <w:rsid w:val="008A1160"/>
    <w:rsid w:val="008A14E1"/>
    <w:rsid w:val="008A16A4"/>
    <w:rsid w:val="008A176D"/>
    <w:rsid w:val="008A1814"/>
    <w:rsid w:val="008A19EA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1B5"/>
    <w:rsid w:val="008A54FC"/>
    <w:rsid w:val="008A5664"/>
    <w:rsid w:val="008A58D2"/>
    <w:rsid w:val="008A5CB3"/>
    <w:rsid w:val="008A6074"/>
    <w:rsid w:val="008A62EC"/>
    <w:rsid w:val="008A636B"/>
    <w:rsid w:val="008A656B"/>
    <w:rsid w:val="008A65B4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1D2A"/>
    <w:rsid w:val="008B23AE"/>
    <w:rsid w:val="008B2980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B7E6D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520"/>
    <w:rsid w:val="008D46F2"/>
    <w:rsid w:val="008D47C3"/>
    <w:rsid w:val="008D495C"/>
    <w:rsid w:val="008D4B86"/>
    <w:rsid w:val="008D4BD7"/>
    <w:rsid w:val="008D4BF7"/>
    <w:rsid w:val="008D4E31"/>
    <w:rsid w:val="008D4F7D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06"/>
    <w:rsid w:val="008E25EF"/>
    <w:rsid w:val="008E3932"/>
    <w:rsid w:val="008E3F56"/>
    <w:rsid w:val="008E44C6"/>
    <w:rsid w:val="008E45BC"/>
    <w:rsid w:val="008E484D"/>
    <w:rsid w:val="008E4B6E"/>
    <w:rsid w:val="008E4E30"/>
    <w:rsid w:val="008E507E"/>
    <w:rsid w:val="008E54D1"/>
    <w:rsid w:val="008E56D6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776"/>
    <w:rsid w:val="008E7995"/>
    <w:rsid w:val="008E7B4B"/>
    <w:rsid w:val="008E7BF7"/>
    <w:rsid w:val="008E7BF9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5B0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4F08"/>
    <w:rsid w:val="008F56B5"/>
    <w:rsid w:val="008F5894"/>
    <w:rsid w:val="008F5F5D"/>
    <w:rsid w:val="008F6099"/>
    <w:rsid w:val="008F616A"/>
    <w:rsid w:val="008F63D2"/>
    <w:rsid w:val="008F699F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3C"/>
    <w:rsid w:val="00900E8C"/>
    <w:rsid w:val="009010D3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D52"/>
    <w:rsid w:val="00903384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CBC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33"/>
    <w:rsid w:val="0091358D"/>
    <w:rsid w:val="009135E0"/>
    <w:rsid w:val="0091384D"/>
    <w:rsid w:val="00913A43"/>
    <w:rsid w:val="00913A45"/>
    <w:rsid w:val="00913B21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9AF"/>
    <w:rsid w:val="00925A71"/>
    <w:rsid w:val="00925ADC"/>
    <w:rsid w:val="00926579"/>
    <w:rsid w:val="0092697C"/>
    <w:rsid w:val="009277F6"/>
    <w:rsid w:val="00927D34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897"/>
    <w:rsid w:val="00942957"/>
    <w:rsid w:val="00942C29"/>
    <w:rsid w:val="00942DC2"/>
    <w:rsid w:val="0094306B"/>
    <w:rsid w:val="00943426"/>
    <w:rsid w:val="009434AD"/>
    <w:rsid w:val="0094355C"/>
    <w:rsid w:val="00943931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03"/>
    <w:rsid w:val="00946264"/>
    <w:rsid w:val="009467EA"/>
    <w:rsid w:val="00946FAE"/>
    <w:rsid w:val="00947386"/>
    <w:rsid w:val="00947D51"/>
    <w:rsid w:val="00947D87"/>
    <w:rsid w:val="00947F51"/>
    <w:rsid w:val="00947F52"/>
    <w:rsid w:val="0095046F"/>
    <w:rsid w:val="00950B0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0BC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1FAC"/>
    <w:rsid w:val="009621C4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66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77F3C"/>
    <w:rsid w:val="009805D2"/>
    <w:rsid w:val="009809F7"/>
    <w:rsid w:val="00980E8A"/>
    <w:rsid w:val="009812AA"/>
    <w:rsid w:val="00981605"/>
    <w:rsid w:val="0098178C"/>
    <w:rsid w:val="00981C34"/>
    <w:rsid w:val="00981D66"/>
    <w:rsid w:val="00982306"/>
    <w:rsid w:val="0098237B"/>
    <w:rsid w:val="00982404"/>
    <w:rsid w:val="0098260C"/>
    <w:rsid w:val="00982794"/>
    <w:rsid w:val="00982B31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840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7F4"/>
    <w:rsid w:val="0099388E"/>
    <w:rsid w:val="00993BC9"/>
    <w:rsid w:val="00994B8D"/>
    <w:rsid w:val="00994D80"/>
    <w:rsid w:val="00995398"/>
    <w:rsid w:val="00995456"/>
    <w:rsid w:val="009957CD"/>
    <w:rsid w:val="00995A5E"/>
    <w:rsid w:val="00995AAE"/>
    <w:rsid w:val="00995D7D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5F4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B8C"/>
    <w:rsid w:val="009A7CE2"/>
    <w:rsid w:val="009B0277"/>
    <w:rsid w:val="009B1679"/>
    <w:rsid w:val="009B1688"/>
    <w:rsid w:val="009B171C"/>
    <w:rsid w:val="009B1C2A"/>
    <w:rsid w:val="009B1CF9"/>
    <w:rsid w:val="009B2014"/>
    <w:rsid w:val="009B210F"/>
    <w:rsid w:val="009B2658"/>
    <w:rsid w:val="009B2B1B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5CEC"/>
    <w:rsid w:val="009B637C"/>
    <w:rsid w:val="009B65D6"/>
    <w:rsid w:val="009B7183"/>
    <w:rsid w:val="009B74BD"/>
    <w:rsid w:val="009B7681"/>
    <w:rsid w:val="009B78DA"/>
    <w:rsid w:val="009B7A14"/>
    <w:rsid w:val="009B7DCD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A1D"/>
    <w:rsid w:val="009D1029"/>
    <w:rsid w:val="009D10DC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AFB"/>
    <w:rsid w:val="009D7224"/>
    <w:rsid w:val="009D7238"/>
    <w:rsid w:val="009D7300"/>
    <w:rsid w:val="009D743D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06B"/>
    <w:rsid w:val="009E3576"/>
    <w:rsid w:val="009E3C59"/>
    <w:rsid w:val="009E3C8E"/>
    <w:rsid w:val="009E3CEA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4D1"/>
    <w:rsid w:val="009E6594"/>
    <w:rsid w:val="009E66A1"/>
    <w:rsid w:val="009E66F8"/>
    <w:rsid w:val="009E6E1C"/>
    <w:rsid w:val="009E7681"/>
    <w:rsid w:val="009E7865"/>
    <w:rsid w:val="009E787D"/>
    <w:rsid w:val="009E78F7"/>
    <w:rsid w:val="009F0986"/>
    <w:rsid w:val="009F13B1"/>
    <w:rsid w:val="009F13DF"/>
    <w:rsid w:val="009F1533"/>
    <w:rsid w:val="009F1A93"/>
    <w:rsid w:val="009F23C9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1F7"/>
    <w:rsid w:val="00A04433"/>
    <w:rsid w:val="00A04BC4"/>
    <w:rsid w:val="00A04CBE"/>
    <w:rsid w:val="00A054D7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0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2F43"/>
    <w:rsid w:val="00A130A3"/>
    <w:rsid w:val="00A132C2"/>
    <w:rsid w:val="00A1352E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C34"/>
    <w:rsid w:val="00A15CF0"/>
    <w:rsid w:val="00A15E00"/>
    <w:rsid w:val="00A15F96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C8C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109"/>
    <w:rsid w:val="00A252CD"/>
    <w:rsid w:val="00A25399"/>
    <w:rsid w:val="00A2589B"/>
    <w:rsid w:val="00A25C67"/>
    <w:rsid w:val="00A25D9E"/>
    <w:rsid w:val="00A25DC8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2C64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64E"/>
    <w:rsid w:val="00A4071E"/>
    <w:rsid w:val="00A40AFE"/>
    <w:rsid w:val="00A40BDC"/>
    <w:rsid w:val="00A41026"/>
    <w:rsid w:val="00A411C7"/>
    <w:rsid w:val="00A41D0B"/>
    <w:rsid w:val="00A41D29"/>
    <w:rsid w:val="00A41F28"/>
    <w:rsid w:val="00A420E0"/>
    <w:rsid w:val="00A4211F"/>
    <w:rsid w:val="00A42161"/>
    <w:rsid w:val="00A427D7"/>
    <w:rsid w:val="00A428DE"/>
    <w:rsid w:val="00A42AF1"/>
    <w:rsid w:val="00A430BB"/>
    <w:rsid w:val="00A43667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6FF0"/>
    <w:rsid w:val="00A4706E"/>
    <w:rsid w:val="00A47666"/>
    <w:rsid w:val="00A47AE3"/>
    <w:rsid w:val="00A47AFC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0FF"/>
    <w:rsid w:val="00A572B2"/>
    <w:rsid w:val="00A575AD"/>
    <w:rsid w:val="00A57BFE"/>
    <w:rsid w:val="00A57F81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3965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B9E"/>
    <w:rsid w:val="00A82C82"/>
    <w:rsid w:val="00A82E76"/>
    <w:rsid w:val="00A830AF"/>
    <w:rsid w:val="00A83134"/>
    <w:rsid w:val="00A832ED"/>
    <w:rsid w:val="00A83B9B"/>
    <w:rsid w:val="00A844DA"/>
    <w:rsid w:val="00A84A58"/>
    <w:rsid w:val="00A85141"/>
    <w:rsid w:val="00A8547E"/>
    <w:rsid w:val="00A854F1"/>
    <w:rsid w:val="00A85AC7"/>
    <w:rsid w:val="00A85C93"/>
    <w:rsid w:val="00A85D56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0E3E"/>
    <w:rsid w:val="00A916C6"/>
    <w:rsid w:val="00A91AEF"/>
    <w:rsid w:val="00A91CD6"/>
    <w:rsid w:val="00A92459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626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075"/>
    <w:rsid w:val="00AA1305"/>
    <w:rsid w:val="00AA14BF"/>
    <w:rsid w:val="00AA15D8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69D"/>
    <w:rsid w:val="00AB1CC2"/>
    <w:rsid w:val="00AB26BB"/>
    <w:rsid w:val="00AB28DF"/>
    <w:rsid w:val="00AB2C87"/>
    <w:rsid w:val="00AB3142"/>
    <w:rsid w:val="00AB385F"/>
    <w:rsid w:val="00AB3EDD"/>
    <w:rsid w:val="00AB4612"/>
    <w:rsid w:val="00AB4886"/>
    <w:rsid w:val="00AB4DBA"/>
    <w:rsid w:val="00AB52F2"/>
    <w:rsid w:val="00AB5699"/>
    <w:rsid w:val="00AB5C0F"/>
    <w:rsid w:val="00AB62DC"/>
    <w:rsid w:val="00AB6CAE"/>
    <w:rsid w:val="00AB6CF5"/>
    <w:rsid w:val="00AB713D"/>
    <w:rsid w:val="00AB7501"/>
    <w:rsid w:val="00AB7522"/>
    <w:rsid w:val="00AB78CA"/>
    <w:rsid w:val="00AC08D9"/>
    <w:rsid w:val="00AC1001"/>
    <w:rsid w:val="00AC14A8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10D"/>
    <w:rsid w:val="00AC6B33"/>
    <w:rsid w:val="00AC6BA8"/>
    <w:rsid w:val="00AC7506"/>
    <w:rsid w:val="00AC756A"/>
    <w:rsid w:val="00AC7860"/>
    <w:rsid w:val="00AC79C2"/>
    <w:rsid w:val="00AD087B"/>
    <w:rsid w:val="00AD102F"/>
    <w:rsid w:val="00AD10E7"/>
    <w:rsid w:val="00AD11EF"/>
    <w:rsid w:val="00AD1625"/>
    <w:rsid w:val="00AD1934"/>
    <w:rsid w:val="00AD19AB"/>
    <w:rsid w:val="00AD1A6F"/>
    <w:rsid w:val="00AD1AE1"/>
    <w:rsid w:val="00AD1C6B"/>
    <w:rsid w:val="00AD1D41"/>
    <w:rsid w:val="00AD1F38"/>
    <w:rsid w:val="00AD2117"/>
    <w:rsid w:val="00AD2CED"/>
    <w:rsid w:val="00AD2D99"/>
    <w:rsid w:val="00AD2E00"/>
    <w:rsid w:val="00AD2F5E"/>
    <w:rsid w:val="00AD33A7"/>
    <w:rsid w:val="00AD3765"/>
    <w:rsid w:val="00AD3EC6"/>
    <w:rsid w:val="00AD421A"/>
    <w:rsid w:val="00AD428D"/>
    <w:rsid w:val="00AD469B"/>
    <w:rsid w:val="00AD4745"/>
    <w:rsid w:val="00AD48A5"/>
    <w:rsid w:val="00AD4C73"/>
    <w:rsid w:val="00AD584D"/>
    <w:rsid w:val="00AD5E10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1D16"/>
    <w:rsid w:val="00AE20AD"/>
    <w:rsid w:val="00AE222E"/>
    <w:rsid w:val="00AE26A2"/>
    <w:rsid w:val="00AE2B82"/>
    <w:rsid w:val="00AE2C4F"/>
    <w:rsid w:val="00AE355C"/>
    <w:rsid w:val="00AE464F"/>
    <w:rsid w:val="00AE4942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138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40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4D0"/>
    <w:rsid w:val="00AF690A"/>
    <w:rsid w:val="00AF6AF3"/>
    <w:rsid w:val="00AF6DDF"/>
    <w:rsid w:val="00AF712E"/>
    <w:rsid w:val="00AF756A"/>
    <w:rsid w:val="00AF7602"/>
    <w:rsid w:val="00AF76AC"/>
    <w:rsid w:val="00AF7867"/>
    <w:rsid w:val="00AF7ED5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94D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13"/>
    <w:rsid w:val="00B1056E"/>
    <w:rsid w:val="00B10AFA"/>
    <w:rsid w:val="00B1107F"/>
    <w:rsid w:val="00B115E1"/>
    <w:rsid w:val="00B1167F"/>
    <w:rsid w:val="00B11AF0"/>
    <w:rsid w:val="00B11D75"/>
    <w:rsid w:val="00B11E46"/>
    <w:rsid w:val="00B11E9E"/>
    <w:rsid w:val="00B12233"/>
    <w:rsid w:val="00B125F9"/>
    <w:rsid w:val="00B1260E"/>
    <w:rsid w:val="00B129A7"/>
    <w:rsid w:val="00B12B11"/>
    <w:rsid w:val="00B12BB3"/>
    <w:rsid w:val="00B12BE3"/>
    <w:rsid w:val="00B12CA9"/>
    <w:rsid w:val="00B12EC2"/>
    <w:rsid w:val="00B13055"/>
    <w:rsid w:val="00B1360A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1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30D"/>
    <w:rsid w:val="00B24500"/>
    <w:rsid w:val="00B248D9"/>
    <w:rsid w:val="00B24C81"/>
    <w:rsid w:val="00B250A2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75B"/>
    <w:rsid w:val="00B32CE4"/>
    <w:rsid w:val="00B331AF"/>
    <w:rsid w:val="00B337D3"/>
    <w:rsid w:val="00B345E2"/>
    <w:rsid w:val="00B348DE"/>
    <w:rsid w:val="00B34A59"/>
    <w:rsid w:val="00B34B24"/>
    <w:rsid w:val="00B351E5"/>
    <w:rsid w:val="00B354B6"/>
    <w:rsid w:val="00B35C42"/>
    <w:rsid w:val="00B35FF8"/>
    <w:rsid w:val="00B360D9"/>
    <w:rsid w:val="00B363C7"/>
    <w:rsid w:val="00B36851"/>
    <w:rsid w:val="00B36BF7"/>
    <w:rsid w:val="00B37435"/>
    <w:rsid w:val="00B37E34"/>
    <w:rsid w:val="00B37ED9"/>
    <w:rsid w:val="00B37F5E"/>
    <w:rsid w:val="00B4037D"/>
    <w:rsid w:val="00B40395"/>
    <w:rsid w:val="00B40580"/>
    <w:rsid w:val="00B40C2E"/>
    <w:rsid w:val="00B41139"/>
    <w:rsid w:val="00B411E4"/>
    <w:rsid w:val="00B412B2"/>
    <w:rsid w:val="00B4133E"/>
    <w:rsid w:val="00B414ED"/>
    <w:rsid w:val="00B41839"/>
    <w:rsid w:val="00B41C3F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32A"/>
    <w:rsid w:val="00B578FB"/>
    <w:rsid w:val="00B57A62"/>
    <w:rsid w:val="00B57AEF"/>
    <w:rsid w:val="00B60593"/>
    <w:rsid w:val="00B6086D"/>
    <w:rsid w:val="00B60B52"/>
    <w:rsid w:val="00B60D57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4E3"/>
    <w:rsid w:val="00B71AE0"/>
    <w:rsid w:val="00B72786"/>
    <w:rsid w:val="00B72A44"/>
    <w:rsid w:val="00B72E06"/>
    <w:rsid w:val="00B72FAA"/>
    <w:rsid w:val="00B7383F"/>
    <w:rsid w:val="00B73B0D"/>
    <w:rsid w:val="00B73DB4"/>
    <w:rsid w:val="00B7402B"/>
    <w:rsid w:val="00B74284"/>
    <w:rsid w:val="00B7452C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B36"/>
    <w:rsid w:val="00B77FD4"/>
    <w:rsid w:val="00B800CF"/>
    <w:rsid w:val="00B8089F"/>
    <w:rsid w:val="00B80D54"/>
    <w:rsid w:val="00B80F88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87E4E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A37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13C"/>
    <w:rsid w:val="00BA2257"/>
    <w:rsid w:val="00BA2426"/>
    <w:rsid w:val="00BA2793"/>
    <w:rsid w:val="00BA2A19"/>
    <w:rsid w:val="00BA2D15"/>
    <w:rsid w:val="00BA330F"/>
    <w:rsid w:val="00BA34BF"/>
    <w:rsid w:val="00BA4A10"/>
    <w:rsid w:val="00BA4BD9"/>
    <w:rsid w:val="00BA4EAF"/>
    <w:rsid w:val="00BA4FCE"/>
    <w:rsid w:val="00BA5103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ABE"/>
    <w:rsid w:val="00BA6AF4"/>
    <w:rsid w:val="00BA6AF8"/>
    <w:rsid w:val="00BA6D6A"/>
    <w:rsid w:val="00BA6FD2"/>
    <w:rsid w:val="00BA70E5"/>
    <w:rsid w:val="00BA7164"/>
    <w:rsid w:val="00BA7200"/>
    <w:rsid w:val="00BA7495"/>
    <w:rsid w:val="00BA7813"/>
    <w:rsid w:val="00BA7E9F"/>
    <w:rsid w:val="00BB0112"/>
    <w:rsid w:val="00BB011A"/>
    <w:rsid w:val="00BB05EE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9E1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DE4"/>
    <w:rsid w:val="00BB4F76"/>
    <w:rsid w:val="00BB4F78"/>
    <w:rsid w:val="00BB5047"/>
    <w:rsid w:val="00BB51E4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AD2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3536"/>
    <w:rsid w:val="00BD3F41"/>
    <w:rsid w:val="00BD40BB"/>
    <w:rsid w:val="00BD43A1"/>
    <w:rsid w:val="00BD44CB"/>
    <w:rsid w:val="00BD4673"/>
    <w:rsid w:val="00BD4707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CCC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5C7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2BC"/>
    <w:rsid w:val="00BE56DB"/>
    <w:rsid w:val="00BE5792"/>
    <w:rsid w:val="00BE5B73"/>
    <w:rsid w:val="00BE5C33"/>
    <w:rsid w:val="00BE5C37"/>
    <w:rsid w:val="00BE6B20"/>
    <w:rsid w:val="00BE6CCE"/>
    <w:rsid w:val="00BE6DC7"/>
    <w:rsid w:val="00BE7020"/>
    <w:rsid w:val="00BE7440"/>
    <w:rsid w:val="00BE7479"/>
    <w:rsid w:val="00BE7F3A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D0E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810"/>
    <w:rsid w:val="00C01A38"/>
    <w:rsid w:val="00C01AC8"/>
    <w:rsid w:val="00C01B36"/>
    <w:rsid w:val="00C01B8B"/>
    <w:rsid w:val="00C01BD8"/>
    <w:rsid w:val="00C01D5C"/>
    <w:rsid w:val="00C0211A"/>
    <w:rsid w:val="00C021A7"/>
    <w:rsid w:val="00C022CC"/>
    <w:rsid w:val="00C025B5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C7C"/>
    <w:rsid w:val="00C05D50"/>
    <w:rsid w:val="00C0618E"/>
    <w:rsid w:val="00C06210"/>
    <w:rsid w:val="00C06939"/>
    <w:rsid w:val="00C0696C"/>
    <w:rsid w:val="00C072B2"/>
    <w:rsid w:val="00C07AF6"/>
    <w:rsid w:val="00C07ED9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AB6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19C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33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5291"/>
    <w:rsid w:val="00C257DD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9FD"/>
    <w:rsid w:val="00C31C27"/>
    <w:rsid w:val="00C31DAB"/>
    <w:rsid w:val="00C32622"/>
    <w:rsid w:val="00C327FC"/>
    <w:rsid w:val="00C32C51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5D77"/>
    <w:rsid w:val="00C361C6"/>
    <w:rsid w:val="00C365C7"/>
    <w:rsid w:val="00C36609"/>
    <w:rsid w:val="00C36AC2"/>
    <w:rsid w:val="00C37336"/>
    <w:rsid w:val="00C37874"/>
    <w:rsid w:val="00C40182"/>
    <w:rsid w:val="00C4031E"/>
    <w:rsid w:val="00C40996"/>
    <w:rsid w:val="00C40B4F"/>
    <w:rsid w:val="00C41051"/>
    <w:rsid w:val="00C41CB5"/>
    <w:rsid w:val="00C41D42"/>
    <w:rsid w:val="00C41E2A"/>
    <w:rsid w:val="00C41F24"/>
    <w:rsid w:val="00C41F35"/>
    <w:rsid w:val="00C42201"/>
    <w:rsid w:val="00C4253D"/>
    <w:rsid w:val="00C425B8"/>
    <w:rsid w:val="00C425D4"/>
    <w:rsid w:val="00C42BE0"/>
    <w:rsid w:val="00C42E38"/>
    <w:rsid w:val="00C42E67"/>
    <w:rsid w:val="00C43138"/>
    <w:rsid w:val="00C4323F"/>
    <w:rsid w:val="00C435DB"/>
    <w:rsid w:val="00C43BC9"/>
    <w:rsid w:val="00C44684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89F"/>
    <w:rsid w:val="00C47A25"/>
    <w:rsid w:val="00C47C07"/>
    <w:rsid w:val="00C500CB"/>
    <w:rsid w:val="00C51199"/>
    <w:rsid w:val="00C51578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2AB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830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3FD0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D8D"/>
    <w:rsid w:val="00C75410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1AF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19C"/>
    <w:rsid w:val="00C853B5"/>
    <w:rsid w:val="00C85B18"/>
    <w:rsid w:val="00C85EDF"/>
    <w:rsid w:val="00C85F1D"/>
    <w:rsid w:val="00C8694A"/>
    <w:rsid w:val="00C8737C"/>
    <w:rsid w:val="00C87532"/>
    <w:rsid w:val="00C8785D"/>
    <w:rsid w:val="00C87881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D6C"/>
    <w:rsid w:val="00C92DF5"/>
    <w:rsid w:val="00C92F57"/>
    <w:rsid w:val="00C92FFD"/>
    <w:rsid w:val="00C9308A"/>
    <w:rsid w:val="00C9311C"/>
    <w:rsid w:val="00C934B2"/>
    <w:rsid w:val="00C93A49"/>
    <w:rsid w:val="00C93DA1"/>
    <w:rsid w:val="00C94645"/>
    <w:rsid w:val="00C9543D"/>
    <w:rsid w:val="00C954E8"/>
    <w:rsid w:val="00C9570A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1E0A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BE5"/>
    <w:rsid w:val="00CA4FB4"/>
    <w:rsid w:val="00CA516E"/>
    <w:rsid w:val="00CA55B5"/>
    <w:rsid w:val="00CA56C7"/>
    <w:rsid w:val="00CA5A5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5EF5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5D36"/>
    <w:rsid w:val="00CD6252"/>
    <w:rsid w:val="00CD627A"/>
    <w:rsid w:val="00CD67C7"/>
    <w:rsid w:val="00CD69CF"/>
    <w:rsid w:val="00CD6DC0"/>
    <w:rsid w:val="00CD7068"/>
    <w:rsid w:val="00CD74F7"/>
    <w:rsid w:val="00CD7812"/>
    <w:rsid w:val="00CD79E1"/>
    <w:rsid w:val="00CD7BAD"/>
    <w:rsid w:val="00CE00D6"/>
    <w:rsid w:val="00CE0164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48A"/>
    <w:rsid w:val="00CE3567"/>
    <w:rsid w:val="00CE3984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67E8"/>
    <w:rsid w:val="00CE7428"/>
    <w:rsid w:val="00CE7595"/>
    <w:rsid w:val="00CE76A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217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8AE"/>
    <w:rsid w:val="00D01AE2"/>
    <w:rsid w:val="00D01FBE"/>
    <w:rsid w:val="00D01FF4"/>
    <w:rsid w:val="00D0242E"/>
    <w:rsid w:val="00D02AFD"/>
    <w:rsid w:val="00D02B4B"/>
    <w:rsid w:val="00D02F85"/>
    <w:rsid w:val="00D030CE"/>
    <w:rsid w:val="00D0370E"/>
    <w:rsid w:val="00D037CD"/>
    <w:rsid w:val="00D037D7"/>
    <w:rsid w:val="00D03C3A"/>
    <w:rsid w:val="00D03D3E"/>
    <w:rsid w:val="00D0401D"/>
    <w:rsid w:val="00D04043"/>
    <w:rsid w:val="00D04222"/>
    <w:rsid w:val="00D04450"/>
    <w:rsid w:val="00D04639"/>
    <w:rsid w:val="00D04AB0"/>
    <w:rsid w:val="00D04B4A"/>
    <w:rsid w:val="00D04BA3"/>
    <w:rsid w:val="00D05680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807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831"/>
    <w:rsid w:val="00D13CFC"/>
    <w:rsid w:val="00D143FF"/>
    <w:rsid w:val="00D1478F"/>
    <w:rsid w:val="00D14945"/>
    <w:rsid w:val="00D14A42"/>
    <w:rsid w:val="00D14EBE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CC4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078"/>
    <w:rsid w:val="00D31116"/>
    <w:rsid w:val="00D31564"/>
    <w:rsid w:val="00D31793"/>
    <w:rsid w:val="00D317F6"/>
    <w:rsid w:val="00D31BD4"/>
    <w:rsid w:val="00D32134"/>
    <w:rsid w:val="00D321FD"/>
    <w:rsid w:val="00D32625"/>
    <w:rsid w:val="00D329B3"/>
    <w:rsid w:val="00D32C6E"/>
    <w:rsid w:val="00D3331E"/>
    <w:rsid w:val="00D33346"/>
    <w:rsid w:val="00D333CA"/>
    <w:rsid w:val="00D33615"/>
    <w:rsid w:val="00D33EA7"/>
    <w:rsid w:val="00D33F45"/>
    <w:rsid w:val="00D33FCB"/>
    <w:rsid w:val="00D340D3"/>
    <w:rsid w:val="00D3448E"/>
    <w:rsid w:val="00D346F6"/>
    <w:rsid w:val="00D34E8B"/>
    <w:rsid w:val="00D35DAC"/>
    <w:rsid w:val="00D36019"/>
    <w:rsid w:val="00D36295"/>
    <w:rsid w:val="00D36439"/>
    <w:rsid w:val="00D36CD0"/>
    <w:rsid w:val="00D37CAC"/>
    <w:rsid w:val="00D400F3"/>
    <w:rsid w:val="00D4023F"/>
    <w:rsid w:val="00D40444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3588"/>
    <w:rsid w:val="00D44319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AD9"/>
    <w:rsid w:val="00D46B19"/>
    <w:rsid w:val="00D46E19"/>
    <w:rsid w:val="00D47186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34"/>
    <w:rsid w:val="00D543E1"/>
    <w:rsid w:val="00D5453D"/>
    <w:rsid w:val="00D55946"/>
    <w:rsid w:val="00D559FB"/>
    <w:rsid w:val="00D5604D"/>
    <w:rsid w:val="00D5616F"/>
    <w:rsid w:val="00D561CB"/>
    <w:rsid w:val="00D5620C"/>
    <w:rsid w:val="00D56371"/>
    <w:rsid w:val="00D563D7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9E2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3F"/>
    <w:rsid w:val="00D66F8D"/>
    <w:rsid w:val="00D6707B"/>
    <w:rsid w:val="00D671E4"/>
    <w:rsid w:val="00D6768F"/>
    <w:rsid w:val="00D676C6"/>
    <w:rsid w:val="00D6770C"/>
    <w:rsid w:val="00D7030F"/>
    <w:rsid w:val="00D7051A"/>
    <w:rsid w:val="00D70789"/>
    <w:rsid w:val="00D70C63"/>
    <w:rsid w:val="00D70D07"/>
    <w:rsid w:val="00D71184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1DC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D3B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CE8"/>
    <w:rsid w:val="00D87DAC"/>
    <w:rsid w:val="00D87FE3"/>
    <w:rsid w:val="00D90055"/>
    <w:rsid w:val="00D9006C"/>
    <w:rsid w:val="00D90ECA"/>
    <w:rsid w:val="00D91BAE"/>
    <w:rsid w:val="00D9220A"/>
    <w:rsid w:val="00D925F2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2EE"/>
    <w:rsid w:val="00DA338A"/>
    <w:rsid w:val="00DA33DA"/>
    <w:rsid w:val="00DA390F"/>
    <w:rsid w:val="00DA48C1"/>
    <w:rsid w:val="00DA4B0E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905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ED5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07D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178"/>
    <w:rsid w:val="00DC037C"/>
    <w:rsid w:val="00DC153E"/>
    <w:rsid w:val="00DC1557"/>
    <w:rsid w:val="00DC1673"/>
    <w:rsid w:val="00DC1692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2D2"/>
    <w:rsid w:val="00DC4415"/>
    <w:rsid w:val="00DC4505"/>
    <w:rsid w:val="00DC46CA"/>
    <w:rsid w:val="00DC5147"/>
    <w:rsid w:val="00DC5970"/>
    <w:rsid w:val="00DC5BBA"/>
    <w:rsid w:val="00DC61CE"/>
    <w:rsid w:val="00DC6303"/>
    <w:rsid w:val="00DC639D"/>
    <w:rsid w:val="00DC654B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810"/>
    <w:rsid w:val="00DD7A1F"/>
    <w:rsid w:val="00DE012A"/>
    <w:rsid w:val="00DE028C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2D"/>
    <w:rsid w:val="00DE2B48"/>
    <w:rsid w:val="00DE3440"/>
    <w:rsid w:val="00DE3CB4"/>
    <w:rsid w:val="00DE3EE8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623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3C9E"/>
    <w:rsid w:val="00DF432D"/>
    <w:rsid w:val="00DF452E"/>
    <w:rsid w:val="00DF48E1"/>
    <w:rsid w:val="00DF4E0A"/>
    <w:rsid w:val="00DF53A2"/>
    <w:rsid w:val="00DF57DB"/>
    <w:rsid w:val="00DF5E91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0D4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3893"/>
    <w:rsid w:val="00E141DE"/>
    <w:rsid w:val="00E145CF"/>
    <w:rsid w:val="00E14951"/>
    <w:rsid w:val="00E1497E"/>
    <w:rsid w:val="00E1499B"/>
    <w:rsid w:val="00E154DF"/>
    <w:rsid w:val="00E15651"/>
    <w:rsid w:val="00E15DB8"/>
    <w:rsid w:val="00E16214"/>
    <w:rsid w:val="00E166F6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1C3"/>
    <w:rsid w:val="00E219DE"/>
    <w:rsid w:val="00E21F33"/>
    <w:rsid w:val="00E222E5"/>
    <w:rsid w:val="00E22AE2"/>
    <w:rsid w:val="00E22EB3"/>
    <w:rsid w:val="00E2347F"/>
    <w:rsid w:val="00E23514"/>
    <w:rsid w:val="00E23BB7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EBC"/>
    <w:rsid w:val="00E3317C"/>
    <w:rsid w:val="00E33397"/>
    <w:rsid w:val="00E33608"/>
    <w:rsid w:val="00E33BEC"/>
    <w:rsid w:val="00E33D71"/>
    <w:rsid w:val="00E33DF5"/>
    <w:rsid w:val="00E33F21"/>
    <w:rsid w:val="00E340F7"/>
    <w:rsid w:val="00E341D2"/>
    <w:rsid w:val="00E344E6"/>
    <w:rsid w:val="00E34795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0F"/>
    <w:rsid w:val="00E45444"/>
    <w:rsid w:val="00E4575B"/>
    <w:rsid w:val="00E45BFD"/>
    <w:rsid w:val="00E45D73"/>
    <w:rsid w:val="00E45DD1"/>
    <w:rsid w:val="00E45DF6"/>
    <w:rsid w:val="00E4611B"/>
    <w:rsid w:val="00E461DF"/>
    <w:rsid w:val="00E46306"/>
    <w:rsid w:val="00E46A39"/>
    <w:rsid w:val="00E46C0B"/>
    <w:rsid w:val="00E46DC5"/>
    <w:rsid w:val="00E470F1"/>
    <w:rsid w:val="00E472C8"/>
    <w:rsid w:val="00E473F2"/>
    <w:rsid w:val="00E474B3"/>
    <w:rsid w:val="00E47673"/>
    <w:rsid w:val="00E478E7"/>
    <w:rsid w:val="00E47D91"/>
    <w:rsid w:val="00E47E8B"/>
    <w:rsid w:val="00E47FC6"/>
    <w:rsid w:val="00E50362"/>
    <w:rsid w:val="00E50E57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352E"/>
    <w:rsid w:val="00E541AD"/>
    <w:rsid w:val="00E54657"/>
    <w:rsid w:val="00E54D2E"/>
    <w:rsid w:val="00E54E12"/>
    <w:rsid w:val="00E54EC7"/>
    <w:rsid w:val="00E551EE"/>
    <w:rsid w:val="00E55222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55E"/>
    <w:rsid w:val="00E675B6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969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88"/>
    <w:rsid w:val="00E910AE"/>
    <w:rsid w:val="00E91651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4F44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81F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6C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80D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007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3E1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AF8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135"/>
    <w:rsid w:val="00EF72DE"/>
    <w:rsid w:val="00EF7317"/>
    <w:rsid w:val="00EF7934"/>
    <w:rsid w:val="00EF7B4F"/>
    <w:rsid w:val="00F0000A"/>
    <w:rsid w:val="00F00383"/>
    <w:rsid w:val="00F006C9"/>
    <w:rsid w:val="00F00767"/>
    <w:rsid w:val="00F008AC"/>
    <w:rsid w:val="00F00B77"/>
    <w:rsid w:val="00F016B5"/>
    <w:rsid w:val="00F01847"/>
    <w:rsid w:val="00F018E2"/>
    <w:rsid w:val="00F01B17"/>
    <w:rsid w:val="00F01CA0"/>
    <w:rsid w:val="00F021CC"/>
    <w:rsid w:val="00F026B5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6952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388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4EE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325"/>
    <w:rsid w:val="00F31C1C"/>
    <w:rsid w:val="00F31C73"/>
    <w:rsid w:val="00F32090"/>
    <w:rsid w:val="00F32227"/>
    <w:rsid w:val="00F32583"/>
    <w:rsid w:val="00F3264B"/>
    <w:rsid w:val="00F32EE1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6C27"/>
    <w:rsid w:val="00F36EBC"/>
    <w:rsid w:val="00F378FD"/>
    <w:rsid w:val="00F37CE9"/>
    <w:rsid w:val="00F37F1A"/>
    <w:rsid w:val="00F40301"/>
    <w:rsid w:val="00F40510"/>
    <w:rsid w:val="00F40BFF"/>
    <w:rsid w:val="00F40FB2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C95"/>
    <w:rsid w:val="00F43D1D"/>
    <w:rsid w:val="00F43FB7"/>
    <w:rsid w:val="00F4462A"/>
    <w:rsid w:val="00F448CA"/>
    <w:rsid w:val="00F448ED"/>
    <w:rsid w:val="00F4496E"/>
    <w:rsid w:val="00F44A1B"/>
    <w:rsid w:val="00F44A7E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D5F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12C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327"/>
    <w:rsid w:val="00F5678F"/>
    <w:rsid w:val="00F571F0"/>
    <w:rsid w:val="00F57712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248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676DD"/>
    <w:rsid w:val="00F6779C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2C94"/>
    <w:rsid w:val="00F7317D"/>
    <w:rsid w:val="00F731D4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15F"/>
    <w:rsid w:val="00F75621"/>
    <w:rsid w:val="00F756DE"/>
    <w:rsid w:val="00F7591F"/>
    <w:rsid w:val="00F759E0"/>
    <w:rsid w:val="00F75E6A"/>
    <w:rsid w:val="00F760DA"/>
    <w:rsid w:val="00F76115"/>
    <w:rsid w:val="00F764C4"/>
    <w:rsid w:val="00F7650A"/>
    <w:rsid w:val="00F768EB"/>
    <w:rsid w:val="00F7696D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3C9"/>
    <w:rsid w:val="00F85747"/>
    <w:rsid w:val="00F85A2E"/>
    <w:rsid w:val="00F863C7"/>
    <w:rsid w:val="00F863E4"/>
    <w:rsid w:val="00F867F4"/>
    <w:rsid w:val="00F87286"/>
    <w:rsid w:val="00F87670"/>
    <w:rsid w:val="00F8785F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5D4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27B"/>
    <w:rsid w:val="00FA15B3"/>
    <w:rsid w:val="00FA1844"/>
    <w:rsid w:val="00FA188F"/>
    <w:rsid w:val="00FA1A92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83D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CA2"/>
    <w:rsid w:val="00FB1D11"/>
    <w:rsid w:val="00FB1DB6"/>
    <w:rsid w:val="00FB1DC3"/>
    <w:rsid w:val="00FB1ECC"/>
    <w:rsid w:val="00FB2278"/>
    <w:rsid w:val="00FB2297"/>
    <w:rsid w:val="00FB2494"/>
    <w:rsid w:val="00FB285B"/>
    <w:rsid w:val="00FB28BA"/>
    <w:rsid w:val="00FB2AC3"/>
    <w:rsid w:val="00FB3289"/>
    <w:rsid w:val="00FB3435"/>
    <w:rsid w:val="00FB346C"/>
    <w:rsid w:val="00FB35B2"/>
    <w:rsid w:val="00FB361C"/>
    <w:rsid w:val="00FB384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8FC"/>
    <w:rsid w:val="00FB6BAB"/>
    <w:rsid w:val="00FC0015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855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906"/>
    <w:rsid w:val="00FE2BAA"/>
    <w:rsid w:val="00FE30CF"/>
    <w:rsid w:val="00FE3724"/>
    <w:rsid w:val="00FE3854"/>
    <w:rsid w:val="00FE3A4A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6B26"/>
    <w:rsid w:val="00FE72DC"/>
    <w:rsid w:val="00FE7F6F"/>
    <w:rsid w:val="00FF00CA"/>
    <w:rsid w:val="00FF05B3"/>
    <w:rsid w:val="00FF0E93"/>
    <w:rsid w:val="00FF1275"/>
    <w:rsid w:val="00FF14D9"/>
    <w:rsid w:val="00FF174B"/>
    <w:rsid w:val="00FF17C6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9FA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BAA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41D3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D8C18A-A86B-437B-B150-7956DD9A8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468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603</cp:revision>
  <cp:lastPrinted>2022-10-18T11:03:00Z</cp:lastPrinted>
  <dcterms:created xsi:type="dcterms:W3CDTF">2022-10-19T11:05:00Z</dcterms:created>
  <dcterms:modified xsi:type="dcterms:W3CDTF">2023-05-08T10:56:00Z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0x010100F3E2BC9911BB554D96AC477CA4E491ED</vt:lpwstr>
  </property>
</Properties>
</file>