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FE1E01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FE1E01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FE1E01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0746D6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5048BB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0746D6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0746D6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5048BB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0746D6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FE1E01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0746D6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FE1E01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A27030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270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FE1E01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FE1E01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FE1E01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A27030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A270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BB1BF3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BB1BF3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BB1BF3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B1B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BB1BF3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5484710B" w:rsidR="001F782D" w:rsidRPr="00BB1BF3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1E7D3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A2DCB" w:rsidRPr="00FE1E01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4D1C54AC" w:rsidR="004A2DCB" w:rsidRPr="00A27030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2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A27030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FE1E01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54BBDA7B" w:rsidR="004A2DCB" w:rsidRPr="00A27030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2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A27030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A16D12" w:rsidRPr="00FD65A6" w14:paraId="7F73C9E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992A120" w14:textId="76C981EB" w:rsidR="00A16D12" w:rsidRPr="00FD65A6" w:rsidRDefault="00A16D12" w:rsidP="00A1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2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293C0AB7" w14:textId="069B2197" w:rsidR="00A16D12" w:rsidRPr="00A16D12" w:rsidRDefault="00A16D12" w:rsidP="00A1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16D1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38CA212" w14:textId="1B2EBF75" w:rsidR="005F0C29" w:rsidRPr="00FE1E01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FE1E01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7AC18F70" w:rsidR="00492877" w:rsidRPr="00F204EE" w:rsidRDefault="003C2E4B" w:rsidP="00F46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C2E4B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วันที่</w:t>
      </w:r>
      <w:r w:rsidRPr="003C2E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731F9">
        <w:rPr>
          <w:rFonts w:asciiTheme="majorBidi" w:hAnsiTheme="majorBidi"/>
          <w:spacing w:val="-2"/>
          <w:sz w:val="30"/>
          <w:szCs w:val="30"/>
        </w:rPr>
        <w:t>8</w:t>
      </w:r>
      <w:r w:rsidRPr="003C2E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C2E4B">
        <w:rPr>
          <w:rFonts w:asciiTheme="majorBidi" w:hAnsiTheme="majorBidi" w:hint="cs"/>
          <w:spacing w:val="-2"/>
          <w:sz w:val="30"/>
          <w:szCs w:val="30"/>
          <w:cs/>
        </w:rPr>
        <w:t>พฤษภาคม</w:t>
      </w:r>
      <w:r w:rsidRPr="003C2E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731F9">
        <w:rPr>
          <w:rFonts w:asciiTheme="majorBidi" w:hAnsiTheme="majorBidi"/>
          <w:spacing w:val="-2"/>
          <w:sz w:val="30"/>
          <w:szCs w:val="30"/>
        </w:rPr>
        <w:t>2566</w:t>
      </w:r>
    </w:p>
    <w:p w14:paraId="5C4BCD8E" w14:textId="7777777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9D32" w14:textId="306C6AE4" w:rsidR="00492877" w:rsidRPr="003C439B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3C439B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5E6CF7">
        <w:rPr>
          <w:rFonts w:asciiTheme="majorBidi" w:hAnsiTheme="majorBidi" w:cstheme="majorBidi"/>
          <w:sz w:val="30"/>
          <w:szCs w:val="30"/>
        </w:rPr>
        <w:t xml:space="preserve"> (</w:t>
      </w:r>
      <w:r w:rsidRPr="005E6CF7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5E6CF7">
        <w:rPr>
          <w:rFonts w:asciiTheme="majorBidi" w:hAnsiTheme="majorBidi" w:cstheme="majorBidi"/>
          <w:sz w:val="30"/>
          <w:szCs w:val="30"/>
        </w:rPr>
        <w:t>“</w:t>
      </w:r>
      <w:r w:rsidRPr="005E6CF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6CF7">
        <w:rPr>
          <w:rFonts w:asciiTheme="majorBidi" w:hAnsiTheme="majorBidi" w:cstheme="majorBidi"/>
          <w:sz w:val="30"/>
          <w:szCs w:val="30"/>
        </w:rPr>
        <w:t>”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5E6CF7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7EA7">
        <w:rPr>
          <w:rFonts w:asciiTheme="majorBidi" w:hAnsiTheme="majorBidi" w:cstheme="majorBidi"/>
          <w:sz w:val="30"/>
          <w:szCs w:val="30"/>
        </w:rPr>
        <w:t>2</w:t>
      </w:r>
      <w:r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97EA7">
        <w:rPr>
          <w:rFonts w:asciiTheme="majorBidi" w:hAnsiTheme="majorBidi" w:cstheme="majorBidi"/>
          <w:sz w:val="30"/>
          <w:szCs w:val="30"/>
        </w:rPr>
        <w:t>2560</w:t>
      </w:r>
      <w:r w:rsidRPr="005E6CF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E6CF7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E6CF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3C439B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3C439B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3C439B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3C439B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3C439B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3C439B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3C439B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3C439B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3C439B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3C439B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3C439B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3C439B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3C439B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241D33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1D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241D33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36F77A6C" w:rsidR="008B0900" w:rsidRPr="00241D33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241D33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241D33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241D33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241D33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241D33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241D33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241D33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241D33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241D33">
        <w:rPr>
          <w:rFonts w:ascii="Angsana New" w:hAnsi="Angsana New"/>
          <w:sz w:val="30"/>
          <w:szCs w:val="30"/>
        </w:rPr>
        <w:t xml:space="preserve"> </w:t>
      </w:r>
      <w:r w:rsidR="00AA1075" w:rsidRPr="00241D33">
        <w:rPr>
          <w:rFonts w:ascii="Angsana New" w:hAnsi="Angsana New"/>
          <w:sz w:val="30"/>
          <w:szCs w:val="30"/>
        </w:rPr>
        <w:t>31</w:t>
      </w:r>
      <w:r w:rsidR="00594BFC" w:rsidRPr="00241D33">
        <w:rPr>
          <w:rFonts w:ascii="Angsana New" w:hAnsi="Angsana New"/>
          <w:sz w:val="30"/>
          <w:szCs w:val="30"/>
        </w:rPr>
        <w:t xml:space="preserve"> </w:t>
      </w:r>
      <w:r w:rsidR="00594BFC" w:rsidRPr="00241D33">
        <w:rPr>
          <w:rFonts w:ascii="Angsana New" w:hAnsi="Angsana New"/>
          <w:sz w:val="30"/>
          <w:szCs w:val="30"/>
          <w:cs/>
        </w:rPr>
        <w:t>ธันวาคม</w:t>
      </w:r>
      <w:r w:rsidR="00594BFC" w:rsidRPr="00241D33">
        <w:rPr>
          <w:rFonts w:ascii="Angsana New" w:hAnsi="Angsana New"/>
          <w:sz w:val="30"/>
          <w:szCs w:val="30"/>
        </w:rPr>
        <w:t xml:space="preserve"> </w:t>
      </w:r>
      <w:r w:rsidR="00AA1075" w:rsidRPr="00241D33">
        <w:rPr>
          <w:rFonts w:ascii="Angsana New" w:hAnsi="Angsana New"/>
          <w:sz w:val="30"/>
          <w:szCs w:val="30"/>
        </w:rPr>
        <w:t>256</w:t>
      </w:r>
      <w:r w:rsidR="00241D33" w:rsidRPr="00241D33">
        <w:rPr>
          <w:rFonts w:ascii="Angsana New" w:hAnsi="Angsana New"/>
          <w:sz w:val="30"/>
          <w:szCs w:val="30"/>
        </w:rPr>
        <w:t>5</w:t>
      </w:r>
    </w:p>
    <w:p w14:paraId="3E3F4B30" w14:textId="4252A44A" w:rsidR="008B0900" w:rsidRPr="00241D33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26220749" w:rsidR="008B0900" w:rsidRPr="00241D33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241D33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241D33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241D33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241D33" w:rsidRPr="00241D33">
        <w:rPr>
          <w:rFonts w:asciiTheme="majorBidi" w:eastAsia="Times New Roman" w:hAnsiTheme="majorBidi" w:cstheme="majorBidi"/>
          <w:color w:val="242424"/>
          <w:sz w:val="30"/>
          <w:szCs w:val="30"/>
        </w:rPr>
        <w:t>5</w:t>
      </w:r>
      <w:r w:rsidR="007E11F1" w:rsidRPr="00241D33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</w:p>
    <w:p w14:paraId="0255ED60" w14:textId="77777777" w:rsidR="00645477" w:rsidRPr="00241D33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241D33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1D3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241D33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A617211" w:rsidR="003C439B" w:rsidRPr="00241D33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85D1E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และการร่วมค้าที่มีการเปลี่ยนแปลงอย่างมีสาระสำคัญได้เปิดเผยในหมายเหตุข้อ</w:t>
      </w:r>
      <w:r w:rsidRPr="00685D1E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85D1E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85D1E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85D1E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85D1E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85D1E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C07ED9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C07ED9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C07ED9" w:rsidRPr="00C07ED9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241D33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4FB5A" w14:textId="38F04AC4" w:rsidR="003C439B" w:rsidRPr="00241D33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C0DEA5E" w14:textId="77777777" w:rsidR="00241D33" w:rsidRPr="00241D33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64ADC" w14:textId="77777777" w:rsidR="00241D33" w:rsidRDefault="00241D33">
      <w:r>
        <w:br w:type="page"/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5"/>
        <w:gridCol w:w="1085"/>
        <w:gridCol w:w="236"/>
        <w:gridCol w:w="1074"/>
        <w:gridCol w:w="236"/>
        <w:gridCol w:w="1081"/>
        <w:gridCol w:w="236"/>
        <w:gridCol w:w="1079"/>
      </w:tblGrid>
      <w:tr w:rsidR="00241D33" w:rsidRPr="00DA5925" w14:paraId="3571206E" w14:textId="77777777" w:rsidTr="007B1FB3">
        <w:trPr>
          <w:tblHeader/>
        </w:trPr>
        <w:tc>
          <w:tcPr>
            <w:tcW w:w="2248" w:type="pct"/>
            <w:shd w:val="clear" w:color="auto" w:fill="auto"/>
          </w:tcPr>
          <w:p w14:paraId="0CE4BDD7" w14:textId="3E48E782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1" w:type="pct"/>
            <w:gridSpan w:val="3"/>
            <w:shd w:val="clear" w:color="auto" w:fill="auto"/>
          </w:tcPr>
          <w:p w14:paraId="3E53A298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2991719E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BC0906A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D33" w:rsidRPr="00DA5925" w14:paraId="048F6A7A" w14:textId="77777777" w:rsidTr="007B1FB3">
        <w:trPr>
          <w:tblHeader/>
        </w:trPr>
        <w:tc>
          <w:tcPr>
            <w:tcW w:w="2248" w:type="pct"/>
            <w:shd w:val="clear" w:color="auto" w:fill="auto"/>
          </w:tcPr>
          <w:p w14:paraId="4FF5E15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shd w:val="clear" w:color="auto" w:fill="auto"/>
          </w:tcPr>
          <w:p w14:paraId="26D2CE74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046F7AF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98A940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24A1CA54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DDBC4B7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2316964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48F9D39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1D33" w:rsidRPr="00DA5925" w14:paraId="4DBAE705" w14:textId="77777777" w:rsidTr="007B1FB3">
        <w:trPr>
          <w:trHeight w:val="63"/>
          <w:tblHeader/>
        </w:trPr>
        <w:tc>
          <w:tcPr>
            <w:tcW w:w="2248" w:type="pct"/>
            <w:shd w:val="clear" w:color="auto" w:fill="auto"/>
          </w:tcPr>
          <w:p w14:paraId="0CF48AD6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14:paraId="1C7EF648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DA5925" w14:paraId="090194EF" w14:textId="77777777" w:rsidTr="007B1FB3">
        <w:tc>
          <w:tcPr>
            <w:tcW w:w="2248" w:type="pct"/>
            <w:shd w:val="clear" w:color="auto" w:fill="auto"/>
          </w:tcPr>
          <w:p w14:paraId="163D93DE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4" w:type="pct"/>
            <w:shd w:val="clear" w:color="auto" w:fill="auto"/>
          </w:tcPr>
          <w:p w14:paraId="535E7873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A3FB49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8FFAC0B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377FBC2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D02328B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3859DC1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A5CE672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41D33" w:rsidRPr="00DA5925" w14:paraId="05127BA6" w14:textId="77777777" w:rsidTr="007B1FB3">
        <w:tc>
          <w:tcPr>
            <w:tcW w:w="2248" w:type="pct"/>
            <w:shd w:val="clear" w:color="auto" w:fill="auto"/>
          </w:tcPr>
          <w:p w14:paraId="1CBB4F6C" w14:textId="5C425C48" w:rsidR="00241D33" w:rsidRPr="00DA5925" w:rsidRDefault="007838DB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58E2975B" w14:textId="32F75AA8" w:rsidR="00241D33" w:rsidRPr="00DA5925" w:rsidRDefault="00A1049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07D575F3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31A905E" w14:textId="119DFB83" w:rsidR="00241D33" w:rsidRPr="00DA5925" w:rsidRDefault="004341D1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D213C9D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F1F4468" w14:textId="55EAA0E0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3D8FF670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6EE0A6A" w14:textId="51AFF2E2" w:rsidR="00241D33" w:rsidRPr="00DA5925" w:rsidRDefault="004341D1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241D33" w:rsidRPr="00DA5925" w14:paraId="3EC9CEED" w14:textId="77777777" w:rsidTr="007B1FB3">
        <w:tc>
          <w:tcPr>
            <w:tcW w:w="2248" w:type="pct"/>
            <w:shd w:val="clear" w:color="auto" w:fill="auto"/>
          </w:tcPr>
          <w:p w14:paraId="311E3B70" w14:textId="6F083EBF" w:rsidR="00241D33" w:rsidRPr="00DA5925" w:rsidRDefault="007838DB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6FDB1100" w14:textId="5C0C643B" w:rsidR="00241D33" w:rsidRPr="00DA5925" w:rsidRDefault="00A1049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  <w:shd w:val="clear" w:color="auto" w:fill="auto"/>
          </w:tcPr>
          <w:p w14:paraId="42281A9F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9215B7" w14:textId="7B6A489E" w:rsidR="00241D33" w:rsidRPr="00DA5925" w:rsidRDefault="004341D1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129" w:type="pct"/>
            <w:shd w:val="clear" w:color="auto" w:fill="auto"/>
          </w:tcPr>
          <w:p w14:paraId="5A57B9B0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7B7538" w14:textId="70645E06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  <w:shd w:val="clear" w:color="auto" w:fill="auto"/>
          </w:tcPr>
          <w:p w14:paraId="054CCED9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A804B7" w14:textId="01787954" w:rsidR="00241D33" w:rsidRPr="00DA5925" w:rsidRDefault="004341D1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</w:t>
            </w:r>
          </w:p>
        </w:tc>
      </w:tr>
      <w:tr w:rsidR="00241D33" w:rsidRPr="006910B2" w14:paraId="30A844D5" w14:textId="77777777" w:rsidTr="007B1FB3">
        <w:tc>
          <w:tcPr>
            <w:tcW w:w="2248" w:type="pct"/>
            <w:shd w:val="clear" w:color="auto" w:fill="auto"/>
          </w:tcPr>
          <w:p w14:paraId="5F142A0B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39DE0EF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7ACAEABE" w14:textId="77777777" w:rsidR="00241D33" w:rsidRPr="006910B2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559C6485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6BC938ED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2199CA8B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23FC0672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169015FD" w14:textId="77777777" w:rsidR="00241D33" w:rsidRPr="006910B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241D33" w:rsidRPr="00DA5925" w14:paraId="295B79CB" w14:textId="77777777" w:rsidTr="007B1FB3">
        <w:tc>
          <w:tcPr>
            <w:tcW w:w="2248" w:type="pct"/>
            <w:shd w:val="clear" w:color="auto" w:fill="auto"/>
          </w:tcPr>
          <w:p w14:paraId="02616197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4" w:type="pct"/>
            <w:shd w:val="clear" w:color="auto" w:fill="auto"/>
          </w:tcPr>
          <w:p w14:paraId="6CE9912E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7737BD0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461ACEA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32333206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112DFAD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C1BE55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9E6E3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241D33" w:rsidRPr="00DA5925" w14:paraId="1E764C57" w14:textId="77777777" w:rsidTr="007B1FB3">
        <w:tc>
          <w:tcPr>
            <w:tcW w:w="2248" w:type="pct"/>
            <w:shd w:val="clear" w:color="auto" w:fill="auto"/>
          </w:tcPr>
          <w:p w14:paraId="355C26BB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2B46A070" w14:textId="7CB24A36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29" w:type="pct"/>
            <w:shd w:val="clear" w:color="auto" w:fill="auto"/>
          </w:tcPr>
          <w:p w14:paraId="4F85AD9F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6628ACC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129" w:type="pct"/>
            <w:shd w:val="clear" w:color="auto" w:fill="auto"/>
          </w:tcPr>
          <w:p w14:paraId="1D738C6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4DD17AA" w14:textId="5A705265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718</w:t>
            </w:r>
          </w:p>
        </w:tc>
        <w:tc>
          <w:tcPr>
            <w:tcW w:w="129" w:type="pct"/>
            <w:shd w:val="clear" w:color="auto" w:fill="auto"/>
          </w:tcPr>
          <w:p w14:paraId="60E1B7F6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E5B4516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890</w:t>
            </w:r>
          </w:p>
        </w:tc>
      </w:tr>
      <w:tr w:rsidR="00241D33" w:rsidRPr="00DA5925" w14:paraId="59B6CF20" w14:textId="77777777" w:rsidTr="007B1FB3">
        <w:tc>
          <w:tcPr>
            <w:tcW w:w="2248" w:type="pct"/>
            <w:shd w:val="clear" w:color="auto" w:fill="auto"/>
          </w:tcPr>
          <w:p w14:paraId="3B5B55EF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39FC91BC" w14:textId="4F70DAF8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9" w:type="pct"/>
            <w:shd w:val="clear" w:color="auto" w:fill="auto"/>
          </w:tcPr>
          <w:p w14:paraId="296F9FF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58387F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9" w:type="pct"/>
            <w:shd w:val="clear" w:color="auto" w:fill="auto"/>
          </w:tcPr>
          <w:p w14:paraId="657C265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6D7DF60" w14:textId="1D4403E2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9" w:type="pct"/>
            <w:shd w:val="clear" w:color="auto" w:fill="auto"/>
          </w:tcPr>
          <w:p w14:paraId="02A144D0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D9985B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241D33" w:rsidRPr="00DA5925" w14:paraId="5E085B4E" w14:textId="77777777" w:rsidTr="007B1FB3">
        <w:tc>
          <w:tcPr>
            <w:tcW w:w="2248" w:type="pct"/>
            <w:shd w:val="clear" w:color="auto" w:fill="auto"/>
          </w:tcPr>
          <w:p w14:paraId="5534D6F7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  <w:shd w:val="clear" w:color="auto" w:fill="auto"/>
          </w:tcPr>
          <w:p w14:paraId="6727A17D" w14:textId="378D443F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766B177E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57129DF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6160157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E24850B" w14:textId="70F8BB7D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1A10D8C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35925B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241D33" w:rsidRPr="00DA5925" w14:paraId="1AFAB006" w14:textId="77777777" w:rsidTr="007B1FB3">
        <w:tc>
          <w:tcPr>
            <w:tcW w:w="2248" w:type="pct"/>
            <w:shd w:val="clear" w:color="auto" w:fill="auto"/>
          </w:tcPr>
          <w:p w14:paraId="01A3B547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006E1487" w14:textId="635F59A4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9" w:type="pct"/>
            <w:shd w:val="clear" w:color="auto" w:fill="auto"/>
          </w:tcPr>
          <w:p w14:paraId="1A16273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EEAE904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9" w:type="pct"/>
            <w:shd w:val="clear" w:color="auto" w:fill="auto"/>
          </w:tcPr>
          <w:p w14:paraId="74FA17F4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975D78A" w14:textId="05907D2B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9" w:type="pct"/>
            <w:shd w:val="clear" w:color="auto" w:fill="auto"/>
          </w:tcPr>
          <w:p w14:paraId="78DA922F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427191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41D33" w:rsidRPr="00795228" w14:paraId="2C54A405" w14:textId="77777777" w:rsidTr="007B1FB3">
        <w:tc>
          <w:tcPr>
            <w:tcW w:w="2248" w:type="pct"/>
            <w:shd w:val="clear" w:color="auto" w:fill="auto"/>
          </w:tcPr>
          <w:p w14:paraId="1E3F84DD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5D8CBFC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91630C7" w14:textId="77777777" w:rsidR="00241D33" w:rsidRPr="00795228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35A1EE8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360713E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5E50B87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EF7EFC4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8B6151B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DA5925" w14:paraId="2AFC368A" w14:textId="77777777" w:rsidTr="007B1FB3">
        <w:tc>
          <w:tcPr>
            <w:tcW w:w="2248" w:type="pct"/>
            <w:shd w:val="clear" w:color="auto" w:fill="auto"/>
          </w:tcPr>
          <w:p w14:paraId="46252D4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1B46F85A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CB25C5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18CCEDE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1E8F803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17F4B0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B6D3CE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8C57A93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D33" w:rsidRPr="00DA5925" w14:paraId="03A14EDF" w14:textId="77777777" w:rsidTr="007B1FB3">
        <w:tc>
          <w:tcPr>
            <w:tcW w:w="2248" w:type="pct"/>
            <w:shd w:val="clear" w:color="auto" w:fill="auto"/>
          </w:tcPr>
          <w:p w14:paraId="28C51D82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2D09C1BF" w14:textId="131E8F39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5A74BB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3D1A8D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306D49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6DD7018" w14:textId="10DD3D22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8223C1C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468CD8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</w:tr>
      <w:tr w:rsidR="00241D33" w:rsidRPr="00DA5925" w14:paraId="2FC8531D" w14:textId="77777777" w:rsidTr="007B1FB3">
        <w:tc>
          <w:tcPr>
            <w:tcW w:w="2248" w:type="pct"/>
            <w:shd w:val="clear" w:color="auto" w:fill="auto"/>
          </w:tcPr>
          <w:p w14:paraId="5E5B7589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14:paraId="75B8EF45" w14:textId="166944D1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2C0167D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E2B8CF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7CB5AC9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F66AB4F" w14:textId="127EFEA5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0C6CAD2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55F9AF4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41D33" w:rsidRPr="00DA5925" w14:paraId="3012AD4F" w14:textId="77777777" w:rsidTr="007B1FB3">
        <w:tc>
          <w:tcPr>
            <w:tcW w:w="2248" w:type="pct"/>
            <w:shd w:val="clear" w:color="auto" w:fill="auto"/>
          </w:tcPr>
          <w:p w14:paraId="33295C86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4" w:type="pct"/>
            <w:shd w:val="clear" w:color="auto" w:fill="auto"/>
          </w:tcPr>
          <w:p w14:paraId="54CF441D" w14:textId="5F81C7DC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E74F8A8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87422FD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A6F3B9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84D2CF4" w14:textId="2CFBC9BF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3C2491B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F7B810D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241D33" w:rsidRPr="00795228" w14:paraId="7C4736F2" w14:textId="77777777" w:rsidTr="007B1FB3">
        <w:tc>
          <w:tcPr>
            <w:tcW w:w="2248" w:type="pct"/>
            <w:shd w:val="clear" w:color="auto" w:fill="auto"/>
          </w:tcPr>
          <w:p w14:paraId="578F8484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37DBAD78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19AB58E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733BDB6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701C0A5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9482A88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0948886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D46480F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DA5925" w14:paraId="20CC13DA" w14:textId="77777777" w:rsidTr="007B1FB3">
        <w:tc>
          <w:tcPr>
            <w:tcW w:w="2248" w:type="pct"/>
            <w:shd w:val="clear" w:color="auto" w:fill="auto"/>
          </w:tcPr>
          <w:p w14:paraId="5313D767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3B3B5D1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6F6E1610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D514930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6271AD7F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E19D31A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FC470D8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E2A1DF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D33" w:rsidRPr="00DA5925" w14:paraId="42B74D1D" w14:textId="77777777" w:rsidTr="007B1FB3">
        <w:tc>
          <w:tcPr>
            <w:tcW w:w="2248" w:type="pct"/>
            <w:shd w:val="clear" w:color="auto" w:fill="auto"/>
          </w:tcPr>
          <w:p w14:paraId="50224F7C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4F503837" w14:textId="1749B11E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129" w:type="pct"/>
            <w:shd w:val="clear" w:color="auto" w:fill="auto"/>
          </w:tcPr>
          <w:p w14:paraId="53896C99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18028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29" w:type="pct"/>
            <w:shd w:val="clear" w:color="auto" w:fill="auto"/>
          </w:tcPr>
          <w:p w14:paraId="6625997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B7D01FB" w14:textId="6FB340BB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  <w:shd w:val="clear" w:color="auto" w:fill="auto"/>
          </w:tcPr>
          <w:p w14:paraId="15C1EA47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B45757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241D33" w:rsidRPr="00DA5925" w14:paraId="3A4A0FD0" w14:textId="77777777" w:rsidTr="007B1FB3">
        <w:tc>
          <w:tcPr>
            <w:tcW w:w="2248" w:type="pct"/>
            <w:shd w:val="clear" w:color="auto" w:fill="auto"/>
          </w:tcPr>
          <w:p w14:paraId="0D161BF1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14:paraId="243AAE31" w14:textId="011C8A05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7A3945C5" w14:textId="77777777" w:rsidR="00241D33" w:rsidRPr="00DA592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368AB6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01740A37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BB885E5" w14:textId="4AC72EAF" w:rsidR="00241D33" w:rsidRPr="00DA5925" w:rsidRDefault="005D437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50F58F95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792155A" w14:textId="77777777" w:rsidR="00241D33" w:rsidRPr="00DA592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</w:tr>
      <w:tr w:rsidR="00241D33" w:rsidRPr="00795228" w14:paraId="57B08A9A" w14:textId="77777777" w:rsidTr="007B1FB3">
        <w:tc>
          <w:tcPr>
            <w:tcW w:w="2248" w:type="pct"/>
            <w:shd w:val="clear" w:color="auto" w:fill="auto"/>
          </w:tcPr>
          <w:p w14:paraId="464D6A9D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2FFF0E3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FC904DD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DCC684D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5CA3FE4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B01F9A6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5D33DC2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3F4F6E5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686947" w14:paraId="7B74068B" w14:textId="77777777" w:rsidTr="007B1FB3">
        <w:tc>
          <w:tcPr>
            <w:tcW w:w="2248" w:type="pct"/>
            <w:shd w:val="clear" w:color="auto" w:fill="auto"/>
          </w:tcPr>
          <w:p w14:paraId="2AC226DD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  <w:shd w:val="clear" w:color="auto" w:fill="auto"/>
          </w:tcPr>
          <w:p w14:paraId="7559BBDB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0E88BD05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EC8110E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4C430E51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3891729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7D4A62A6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9B76395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FD2855" w:rsidRPr="00686947" w14:paraId="15D958D5" w14:textId="77777777" w:rsidTr="007B1FB3">
        <w:tc>
          <w:tcPr>
            <w:tcW w:w="2248" w:type="pct"/>
            <w:shd w:val="clear" w:color="auto" w:fill="auto"/>
          </w:tcPr>
          <w:p w14:paraId="2D2C0446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0CACBBFD" w14:textId="73EDAC25" w:rsidR="00FD2855" w:rsidRPr="00686947" w:rsidRDefault="000B0DBB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B0DBB">
              <w:rPr>
                <w:rFonts w:asciiTheme="majorBidi" w:hAnsiTheme="majorBidi" w:hint="cs"/>
                <w:sz w:val="30"/>
                <w:szCs w:val="30"/>
                <w:lang w:eastAsia="zh-CN"/>
              </w:rPr>
              <w:t>1</w:t>
            </w:r>
            <w:r w:rsidR="00FD2855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0B0DBB">
              <w:rPr>
                <w:rFonts w:asciiTheme="majorBidi" w:hAnsiTheme="majorBidi" w:hint="cs"/>
                <w:sz w:val="30"/>
                <w:szCs w:val="30"/>
                <w:lang w:eastAsia="zh-CN"/>
              </w:rPr>
              <w:t>690</w:t>
            </w:r>
          </w:p>
        </w:tc>
        <w:tc>
          <w:tcPr>
            <w:tcW w:w="129" w:type="pct"/>
            <w:shd w:val="clear" w:color="auto" w:fill="auto"/>
          </w:tcPr>
          <w:p w14:paraId="59B4821F" w14:textId="77777777" w:rsidR="00FD2855" w:rsidRPr="00686947" w:rsidRDefault="00FD2855" w:rsidP="00FD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CF0B55A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2,672</w:t>
            </w:r>
          </w:p>
        </w:tc>
        <w:tc>
          <w:tcPr>
            <w:tcW w:w="129" w:type="pct"/>
            <w:shd w:val="clear" w:color="auto" w:fill="auto"/>
          </w:tcPr>
          <w:p w14:paraId="396A3296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A2365C1" w14:textId="7EB26996" w:rsidR="00FD2855" w:rsidRPr="00686947" w:rsidRDefault="000B0DBB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B0DBB">
              <w:rPr>
                <w:rFonts w:asciiTheme="majorBidi" w:hAnsiTheme="majorBidi" w:hint="cs"/>
                <w:sz w:val="30"/>
                <w:szCs w:val="30"/>
                <w:lang w:eastAsia="zh-CN"/>
              </w:rPr>
              <w:t>1</w:t>
            </w:r>
            <w:r w:rsidR="00FD2855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0B0DBB">
              <w:rPr>
                <w:rFonts w:asciiTheme="majorBidi" w:hAnsiTheme="majorBidi" w:hint="cs"/>
                <w:sz w:val="30"/>
                <w:szCs w:val="30"/>
                <w:lang w:eastAsia="zh-CN"/>
              </w:rPr>
              <w:t>690</w:t>
            </w:r>
          </w:p>
        </w:tc>
        <w:tc>
          <w:tcPr>
            <w:tcW w:w="129" w:type="pct"/>
            <w:shd w:val="clear" w:color="auto" w:fill="auto"/>
          </w:tcPr>
          <w:p w14:paraId="7B037EF7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02AD279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2,665</w:t>
            </w:r>
          </w:p>
        </w:tc>
      </w:tr>
      <w:tr w:rsidR="00FD2855" w:rsidRPr="00686947" w14:paraId="337F6A0A" w14:textId="77777777" w:rsidTr="007B1FB3">
        <w:tc>
          <w:tcPr>
            <w:tcW w:w="2248" w:type="pct"/>
            <w:shd w:val="clear" w:color="auto" w:fill="auto"/>
          </w:tcPr>
          <w:p w14:paraId="4E3193EF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5F050646" w14:textId="25E5B885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251</w:t>
            </w:r>
          </w:p>
        </w:tc>
        <w:tc>
          <w:tcPr>
            <w:tcW w:w="129" w:type="pct"/>
            <w:shd w:val="clear" w:color="auto" w:fill="auto"/>
          </w:tcPr>
          <w:p w14:paraId="5ECE8C16" w14:textId="77777777" w:rsidR="00FD2855" w:rsidRPr="00686947" w:rsidRDefault="00FD2855" w:rsidP="00FD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4E10DF8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  <w:tc>
          <w:tcPr>
            <w:tcW w:w="129" w:type="pct"/>
            <w:shd w:val="clear" w:color="auto" w:fill="auto"/>
          </w:tcPr>
          <w:p w14:paraId="38E1C51A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8534066" w14:textId="623C95FA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251</w:t>
            </w:r>
          </w:p>
        </w:tc>
        <w:tc>
          <w:tcPr>
            <w:tcW w:w="129" w:type="pct"/>
            <w:shd w:val="clear" w:color="auto" w:fill="auto"/>
          </w:tcPr>
          <w:p w14:paraId="3CDA6D9C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2ABCA5F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172</w:t>
            </w:r>
          </w:p>
        </w:tc>
      </w:tr>
      <w:tr w:rsidR="00FD2855" w:rsidRPr="00686947" w14:paraId="1D65210A" w14:textId="77777777" w:rsidTr="007B1FB3">
        <w:tc>
          <w:tcPr>
            <w:tcW w:w="2248" w:type="pct"/>
            <w:shd w:val="clear" w:color="auto" w:fill="auto"/>
          </w:tcPr>
          <w:p w14:paraId="5CCD2F20" w14:textId="6A90E79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14:paraId="4695C8CD" w14:textId="71F5BD56" w:rsidR="00FD2855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7B452E2C" w14:textId="77777777" w:rsidR="00FD2855" w:rsidRPr="00686947" w:rsidRDefault="00FD2855" w:rsidP="00FD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80935B0" w14:textId="6577C1F4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45D6367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DBB1E51" w14:textId="000696B6" w:rsidR="00FD2855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5E86D03B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4EF5A39" w14:textId="684C0915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D2855" w:rsidRPr="00686947" w14:paraId="3B31F9D1" w14:textId="77777777" w:rsidTr="007B1FB3">
        <w:tc>
          <w:tcPr>
            <w:tcW w:w="2248" w:type="pct"/>
            <w:shd w:val="clear" w:color="auto" w:fill="auto"/>
          </w:tcPr>
          <w:p w14:paraId="3A13DF12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27617C6C" w14:textId="31B52590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29" w:type="pct"/>
            <w:shd w:val="clear" w:color="auto" w:fill="auto"/>
          </w:tcPr>
          <w:p w14:paraId="61EF0EA1" w14:textId="77777777" w:rsidR="00FD2855" w:rsidRPr="00686947" w:rsidRDefault="00FD2855" w:rsidP="00FD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1116B3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49A08D32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F558B89" w14:textId="31B448F9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29" w:type="pct"/>
            <w:shd w:val="clear" w:color="auto" w:fill="auto"/>
          </w:tcPr>
          <w:p w14:paraId="7FD6CE79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BBF1A3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FD2855" w:rsidRPr="00686947" w14:paraId="24FF1D37" w14:textId="77777777" w:rsidTr="007B1FB3">
        <w:tc>
          <w:tcPr>
            <w:tcW w:w="2248" w:type="pct"/>
            <w:shd w:val="clear" w:color="auto" w:fill="auto"/>
          </w:tcPr>
          <w:p w14:paraId="0749ADA8" w14:textId="77777777" w:rsidR="00FD2855" w:rsidRPr="00620F08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cs/>
              </w:rPr>
            </w:pPr>
            <w:r w:rsidRPr="00620F08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94" w:type="pct"/>
            <w:shd w:val="clear" w:color="auto" w:fill="auto"/>
          </w:tcPr>
          <w:p w14:paraId="3097BAA2" w14:textId="6FFDFDA6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47DF9FF5" w14:textId="77777777" w:rsidR="00FD2855" w:rsidRPr="00686947" w:rsidRDefault="00FD2855" w:rsidP="00FD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08624D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01B01E2F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C82AE5D" w14:textId="456B20EE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1C6815F5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01F1F42" w14:textId="77777777" w:rsidR="00FD2855" w:rsidRPr="00686947" w:rsidRDefault="00FD2855" w:rsidP="00FD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</w:tr>
      <w:tr w:rsidR="00241D33" w:rsidRPr="00795228" w14:paraId="6C408AE8" w14:textId="77777777" w:rsidTr="007B1FB3">
        <w:tc>
          <w:tcPr>
            <w:tcW w:w="2248" w:type="pct"/>
            <w:shd w:val="clear" w:color="auto" w:fill="auto"/>
          </w:tcPr>
          <w:p w14:paraId="6A109295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8D44289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2094488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896E92D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07C4009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9B16732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5D0BF69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44BD53F" w14:textId="77777777" w:rsidR="00241D33" w:rsidRPr="007952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588" w:rsidRPr="00795228" w14:paraId="78210459" w14:textId="77777777" w:rsidTr="007B1FB3">
        <w:tc>
          <w:tcPr>
            <w:tcW w:w="2248" w:type="pct"/>
            <w:shd w:val="clear" w:color="auto" w:fill="auto"/>
          </w:tcPr>
          <w:p w14:paraId="2611F5D9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A11429A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334CD56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B62958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65CEB49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5BB32F3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99E6F8A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E29E41E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588" w:rsidRPr="00795228" w14:paraId="6DBF6B19" w14:textId="77777777" w:rsidTr="007B1FB3">
        <w:tc>
          <w:tcPr>
            <w:tcW w:w="2248" w:type="pct"/>
            <w:shd w:val="clear" w:color="auto" w:fill="auto"/>
          </w:tcPr>
          <w:p w14:paraId="6BB383B4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0D080C8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9E9642E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9B5054A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098B3C9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D35FFEF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BA84C77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28A467F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588" w:rsidRPr="00795228" w14:paraId="0820F267" w14:textId="77777777" w:rsidTr="007B1FB3">
        <w:tc>
          <w:tcPr>
            <w:tcW w:w="2248" w:type="pct"/>
            <w:shd w:val="clear" w:color="auto" w:fill="auto"/>
          </w:tcPr>
          <w:p w14:paraId="028C6167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5E8164D6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5065D55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0374C77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47D28C0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0913E72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F156478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2BC2D42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588" w:rsidRPr="00795228" w14:paraId="4CF4877F" w14:textId="77777777" w:rsidTr="007B1FB3">
        <w:tc>
          <w:tcPr>
            <w:tcW w:w="2248" w:type="pct"/>
            <w:shd w:val="clear" w:color="auto" w:fill="auto"/>
          </w:tcPr>
          <w:p w14:paraId="105F302E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EC80710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AC3CD0D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49E3633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492317F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781AF5B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530DDD9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EBB929F" w14:textId="77777777" w:rsidR="00D43588" w:rsidRPr="00795228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686947" w14:paraId="020552C0" w14:textId="77777777" w:rsidTr="007B1FB3">
        <w:tc>
          <w:tcPr>
            <w:tcW w:w="2248" w:type="pct"/>
            <w:shd w:val="clear" w:color="auto" w:fill="auto"/>
          </w:tcPr>
          <w:p w14:paraId="031DC8E4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4" w:type="pct"/>
            <w:shd w:val="clear" w:color="auto" w:fill="auto"/>
          </w:tcPr>
          <w:p w14:paraId="28B087CE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1756AD6D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347F2EE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2A3F877A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23D2644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5EF1DB76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7D391F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41D33" w:rsidRPr="00686947" w14:paraId="35243D66" w14:textId="77777777" w:rsidTr="007B1FB3">
        <w:tc>
          <w:tcPr>
            <w:tcW w:w="2248" w:type="pct"/>
            <w:shd w:val="clear" w:color="auto" w:fill="auto"/>
          </w:tcPr>
          <w:p w14:paraId="2144463A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shd w:val="clear" w:color="auto" w:fill="auto"/>
          </w:tcPr>
          <w:p w14:paraId="5346D492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5F55CA0A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34DC23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7BEE2A3D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AD76C5A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3564C530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5ED8C17" w14:textId="77777777" w:rsidR="00241D33" w:rsidRPr="0068694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41D33" w:rsidRPr="00686947" w14:paraId="6EFE7B39" w14:textId="77777777" w:rsidTr="006558F2">
        <w:tc>
          <w:tcPr>
            <w:tcW w:w="2248" w:type="pct"/>
            <w:shd w:val="clear" w:color="auto" w:fill="auto"/>
          </w:tcPr>
          <w:p w14:paraId="4A545363" w14:textId="77777777" w:rsidR="00241D33" w:rsidRPr="006558F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558F2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558F2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14:paraId="200FD4EF" w14:textId="543AC566" w:rsidR="00241D33" w:rsidRPr="006558F2" w:rsidRDefault="006558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558F2">
              <w:rPr>
                <w:rFonts w:asciiTheme="majorBidi" w:hAnsiTheme="majorBidi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129" w:type="pct"/>
            <w:shd w:val="clear" w:color="auto" w:fill="auto"/>
          </w:tcPr>
          <w:p w14:paraId="1A6891BE" w14:textId="77777777" w:rsidR="00241D33" w:rsidRPr="006558F2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8ABF35A" w14:textId="77777777" w:rsidR="00241D33" w:rsidRPr="006558F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558F2">
              <w:rPr>
                <w:rFonts w:asciiTheme="majorBidi" w:hAnsiTheme="majorBidi"/>
                <w:sz w:val="30"/>
                <w:szCs w:val="30"/>
              </w:rPr>
              <w:t>24</w:t>
            </w:r>
          </w:p>
        </w:tc>
        <w:tc>
          <w:tcPr>
            <w:tcW w:w="129" w:type="pct"/>
            <w:shd w:val="clear" w:color="auto" w:fill="auto"/>
          </w:tcPr>
          <w:p w14:paraId="37A3888E" w14:textId="77777777" w:rsidR="00241D33" w:rsidRPr="006558F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7BA86A8" w14:textId="262AFA46" w:rsidR="00241D33" w:rsidRPr="006558F2" w:rsidRDefault="006558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558F2">
              <w:rPr>
                <w:rFonts w:asciiTheme="majorBidi" w:hAnsiTheme="majorBidi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129" w:type="pct"/>
            <w:shd w:val="clear" w:color="auto" w:fill="auto"/>
          </w:tcPr>
          <w:p w14:paraId="69CC910D" w14:textId="77777777" w:rsidR="00241D33" w:rsidRPr="006558F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7E59E80" w14:textId="77777777" w:rsidR="00241D33" w:rsidRPr="006558F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558F2">
              <w:rPr>
                <w:rFonts w:asciiTheme="majorBidi" w:hAnsiTheme="majorBidi"/>
                <w:sz w:val="30"/>
                <w:szCs w:val="30"/>
              </w:rPr>
              <w:t>24</w:t>
            </w:r>
          </w:p>
        </w:tc>
      </w:tr>
      <w:tr w:rsidR="00D43588" w:rsidRPr="00686947" w14:paraId="2D664B01" w14:textId="77777777" w:rsidTr="00C36609">
        <w:tc>
          <w:tcPr>
            <w:tcW w:w="2248" w:type="pct"/>
            <w:shd w:val="clear" w:color="auto" w:fill="auto"/>
          </w:tcPr>
          <w:p w14:paraId="30C33B16" w14:textId="50EEFE1F" w:rsidR="00D43588" w:rsidRPr="006558F2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558F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6558F2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CBE8B2A" w14:textId="59D01496" w:rsidR="00D43588" w:rsidRPr="006558F2" w:rsidRDefault="006558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558F2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44EDB1BC" w14:textId="77777777" w:rsidR="00D43588" w:rsidRPr="006558F2" w:rsidRDefault="00D43588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6DC84D37" w14:textId="1E6DABE5" w:rsidR="00D43588" w:rsidRPr="006558F2" w:rsidRDefault="006B5087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558F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847219B" w14:textId="77777777" w:rsidR="00D43588" w:rsidRPr="006558F2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BE0FD12" w14:textId="1EB2B16F" w:rsidR="00D43588" w:rsidRPr="006558F2" w:rsidRDefault="006558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558F2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21595323" w14:textId="77777777" w:rsidR="00D43588" w:rsidRPr="006558F2" w:rsidRDefault="00D4358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AD73702" w14:textId="70684023" w:rsidR="00D43588" w:rsidRPr="006558F2" w:rsidRDefault="006B5087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6558F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030D4" w:rsidRPr="00686947" w14:paraId="31B3CFFD" w14:textId="77777777" w:rsidTr="00C36609">
        <w:tc>
          <w:tcPr>
            <w:tcW w:w="2248" w:type="pct"/>
            <w:shd w:val="clear" w:color="auto" w:fill="auto"/>
          </w:tcPr>
          <w:p w14:paraId="60F29D7A" w14:textId="7E325B49" w:rsidR="00E030D4" w:rsidRPr="006F7FEB" w:rsidRDefault="00E030D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7FE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0331A" w14:textId="490CFE6C" w:rsidR="00E030D4" w:rsidRPr="006F7FEB" w:rsidRDefault="00317D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7FE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29" w:type="pct"/>
            <w:shd w:val="clear" w:color="auto" w:fill="auto"/>
          </w:tcPr>
          <w:p w14:paraId="750547DB" w14:textId="77777777" w:rsidR="00E030D4" w:rsidRPr="006F7FEB" w:rsidRDefault="00E030D4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28D79" w14:textId="3960756D" w:rsidR="00E030D4" w:rsidRPr="006F7FEB" w:rsidRDefault="00317D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7FEB">
              <w:rPr>
                <w:rFonts w:asciiTheme="majorBidi" w:hAnsi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29" w:type="pct"/>
            <w:shd w:val="clear" w:color="auto" w:fill="auto"/>
          </w:tcPr>
          <w:p w14:paraId="051A50F9" w14:textId="77777777" w:rsidR="00E030D4" w:rsidRPr="006F7FEB" w:rsidRDefault="00E030D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1727" w14:textId="59135BBF" w:rsidR="00E030D4" w:rsidRPr="006F7FEB" w:rsidRDefault="00317D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7FE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29" w:type="pct"/>
            <w:shd w:val="clear" w:color="auto" w:fill="auto"/>
          </w:tcPr>
          <w:p w14:paraId="080223F0" w14:textId="77777777" w:rsidR="00E030D4" w:rsidRPr="006F7FEB" w:rsidRDefault="00E030D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96FD3" w14:textId="3FA094B3" w:rsidR="00E030D4" w:rsidRPr="006F7FEB" w:rsidRDefault="00317D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7FEB">
              <w:rPr>
                <w:rFonts w:asciiTheme="majorBidi" w:hAnsiTheme="majorBidi"/>
                <w:b/>
                <w:bCs/>
                <w:sz w:val="30"/>
                <w:szCs w:val="30"/>
              </w:rPr>
              <w:t>24</w:t>
            </w:r>
          </w:p>
        </w:tc>
      </w:tr>
    </w:tbl>
    <w:p w14:paraId="7571065C" w14:textId="1CDB8D9D" w:rsidR="00241D33" w:rsidRPr="00013204" w:rsidRDefault="000132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86947" w14:paraId="6D84752A" w14:textId="77777777" w:rsidTr="00FB68FC">
        <w:trPr>
          <w:tblHeader/>
        </w:trPr>
        <w:tc>
          <w:tcPr>
            <w:tcW w:w="2207" w:type="pct"/>
          </w:tcPr>
          <w:p w14:paraId="272D96BC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  <w:shd w:val="clear" w:color="auto" w:fill="auto"/>
          </w:tcPr>
          <w:p w14:paraId="23B8398C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D33" w:rsidRPr="00686947" w14:paraId="044DBE90" w14:textId="77777777" w:rsidTr="00FB68FC">
        <w:trPr>
          <w:tblHeader/>
        </w:trPr>
        <w:tc>
          <w:tcPr>
            <w:tcW w:w="2207" w:type="pct"/>
          </w:tcPr>
          <w:p w14:paraId="0D8FCD23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</w:tcPr>
          <w:p w14:paraId="60BD7B60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32EC89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A93BBB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65475B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6F4067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6A06A128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B61718C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241D33" w:rsidRPr="00686947" w14:paraId="286B361D" w14:textId="77777777" w:rsidTr="00FB68FC">
        <w:trPr>
          <w:tblHeader/>
        </w:trPr>
        <w:tc>
          <w:tcPr>
            <w:tcW w:w="2207" w:type="pct"/>
          </w:tcPr>
          <w:p w14:paraId="35943E5B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B7EBED1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241D33" w:rsidRPr="00686947" w14:paraId="52FC8030" w14:textId="77777777" w:rsidTr="008E7776">
        <w:trPr>
          <w:tblHeader/>
        </w:trPr>
        <w:tc>
          <w:tcPr>
            <w:tcW w:w="2207" w:type="pct"/>
          </w:tcPr>
          <w:p w14:paraId="3407B660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241D33" w:rsidRPr="00686947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56144C" w14:paraId="26DF5B0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649C0" w:rsidRPr="0056144C" w14:paraId="1EB75D9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2BC2278" w14:textId="332E5456" w:rsidR="008649C0" w:rsidRPr="0056144C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6833DF8" w14:textId="357EBDC1" w:rsidR="008649C0" w:rsidRPr="000A0BFF" w:rsidRDefault="000B0DBB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0DB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ED2DE8" w14:textId="77777777" w:rsidR="008649C0" w:rsidRPr="000A0BF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D06FCD0" w14:textId="7FD1C1E6" w:rsidR="008649C0" w:rsidRPr="000A0BF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0B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01DA81B" w14:textId="77777777" w:rsidR="008649C0" w:rsidRPr="000A0BF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CC6E6E8" w14:textId="4B3114A7" w:rsidR="008649C0" w:rsidRPr="000A0BF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595169D" w14:textId="77777777" w:rsidR="008649C0" w:rsidRPr="000A0BF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91780D" w14:textId="6644066A" w:rsidR="008649C0" w:rsidRPr="000A0BF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0" w:rsidRPr="00FA2792" w14:paraId="2DFD13DC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36E5E173" w:rsidR="008649C0" w:rsidRPr="00FA2792" w:rsidRDefault="000B0DBB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0DBB">
              <w:rPr>
                <w:rFonts w:asciiTheme="majorBidi" w:hAnsiTheme="majorBidi" w:cstheme="majorBidi" w:hint="cs"/>
                <w:sz w:val="30"/>
                <w:szCs w:val="30"/>
              </w:rPr>
              <w:t>142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96" w:type="pct"/>
          </w:tcPr>
          <w:p w14:paraId="46ECEB80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34F22EFF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8649C0" w:rsidRPr="00FA2792" w14:paraId="70FB3F7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200DFA4B" w:rsidR="008649C0" w:rsidRPr="00FA2792" w:rsidRDefault="000B0DBB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0DBB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96" w:type="pct"/>
          </w:tcPr>
          <w:p w14:paraId="347C7B3E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4A01CECB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8649C0" w:rsidRPr="00FA2792" w14:paraId="341F13E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1DC1FDF3" w:rsidR="008649C0" w:rsidRPr="00FA2792" w:rsidRDefault="000B0DBB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0DBB">
              <w:rPr>
                <w:rFonts w:asciiTheme="majorBidi" w:hAnsiTheme="majorBidi" w:cstheme="majorBidi" w:hint="cs"/>
                <w:sz w:val="30"/>
                <w:szCs w:val="30"/>
              </w:rPr>
              <w:t>342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96" w:type="pct"/>
          </w:tcPr>
          <w:p w14:paraId="3DF3EAFA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426719A3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8649C0" w:rsidRPr="00FA2792" w14:paraId="31003B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3091D022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96" w:type="pct"/>
          </w:tcPr>
          <w:p w14:paraId="03A3FBA0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084F5E88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8649C0" w:rsidRPr="00FA2792" w14:paraId="4AB2817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7909EA9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67EA327D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0" w:rsidRPr="00FA2792" w14:paraId="5E0BA51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07295992" w:rsidR="008649C0" w:rsidRPr="000F634F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96" w:type="pct"/>
          </w:tcPr>
          <w:p w14:paraId="4C7C6566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1E9FD043" w:rsidR="008649C0" w:rsidRPr="008649C0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77777777" w:rsidR="008649C0" w:rsidRPr="00FA2792" w:rsidRDefault="008649C0" w:rsidP="0086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</w:tr>
      <w:tr w:rsidR="00241D33" w:rsidRPr="0056144C" w14:paraId="3A329B8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2C1ED4E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41D33" w:rsidRPr="0056144C" w14:paraId="68EA7C8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241D33" w:rsidRPr="0056144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41D33" w:rsidRPr="00FA2792" w14:paraId="7ACC624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6B7D76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5CE6EA4" w14:textId="6E1FEA1E" w:rsidR="00241D33" w:rsidRPr="00FA2792" w:rsidRDefault="007C58DE" w:rsidP="007C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77719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04D1919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8C8C84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9B8DAE3" w14:textId="23829B99" w:rsidR="00241D33" w:rsidRPr="00FA2792" w:rsidRDefault="002F268A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B1F0A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3C6B4895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D33" w:rsidRPr="00FA2792" w14:paraId="111696F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596566CD" w:rsidR="00241D33" w:rsidRPr="007C58DE" w:rsidRDefault="007C58DE" w:rsidP="007C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8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" w:type="pct"/>
          </w:tcPr>
          <w:p w14:paraId="6DBD829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64980C74" w:rsidR="00241D33" w:rsidRPr="00FA2792" w:rsidRDefault="002F268A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1D33" w:rsidRPr="00FA2792" w14:paraId="3563C777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AAB58E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A7E6C77" w14:textId="5BE1A913" w:rsidR="00241D33" w:rsidRPr="00FA2792" w:rsidRDefault="007C58DE" w:rsidP="007C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F13BCD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40530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75BD317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1F95D8" w14:textId="3822B01B" w:rsidR="00241D33" w:rsidRPr="00FA2792" w:rsidRDefault="002F268A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463CC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356B5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41D33" w:rsidRPr="00FA2792" w14:paraId="20EE45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7B2019B0" w:rsidR="00241D33" w:rsidRPr="00FA2792" w:rsidRDefault="007C58DE" w:rsidP="007C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2903E20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25CAE037" w:rsidR="00241D33" w:rsidRPr="00FA2792" w:rsidRDefault="002F268A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1D33" w:rsidRPr="00FA2792" w14:paraId="5DFFF61F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B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19866256" w:rsidR="00241D33" w:rsidRPr="00FA2792" w:rsidRDefault="007C58DE" w:rsidP="007C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730860BD" w:rsidR="00241D33" w:rsidRPr="00FA2792" w:rsidRDefault="002F268A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D33" w:rsidRPr="00FA2792" w14:paraId="23758030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241D33" w:rsidRPr="000B1B0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53773836" w:rsidR="00241D33" w:rsidRPr="005F2728" w:rsidRDefault="007C58DE" w:rsidP="007C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241D33" w:rsidRPr="005F27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77777777" w:rsidR="00241D33" w:rsidRPr="005F27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4351813D" w14:textId="77777777" w:rsidR="00241D33" w:rsidRPr="005F27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23742CCC" w:rsidR="00241D33" w:rsidRPr="005F2728" w:rsidRDefault="002F268A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241D33" w:rsidRPr="005F27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77777777" w:rsidR="00241D33" w:rsidRPr="005F27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241D33" w:rsidRPr="00EC1F51" w14:paraId="038966B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DC3776B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EC936BC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845B5AC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5574632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302CEDA4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46A5819F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A90D2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1429CE2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C9" w:rsidRPr="00EC1F51" w14:paraId="51447EC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3652B2B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B36012A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1D77B5B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2A41664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BFBED58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CD1BD8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B1DCE6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7743C92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C9" w:rsidRPr="00EC1F51" w14:paraId="227863B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2A62CAE6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473EC9" w:rsidRPr="00EC1F51" w:rsidRDefault="00473EC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FA2792" w14:paraId="136AC6F2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268A" w:rsidRPr="00FA2792" w14:paraId="7F760437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5E7B7BAC" w14:textId="4C54E5D3" w:rsidR="002F268A" w:rsidRPr="0056144C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2445DEF" w14:textId="11A7EED2" w:rsidR="002F268A" w:rsidRPr="00FA2792" w:rsidRDefault="009259AF" w:rsidP="0092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D47B9B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996C4B9" w14:textId="72D064E1" w:rsidR="002F268A" w:rsidRPr="009259AF" w:rsidRDefault="009259AF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805B7C3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E67836B" w14:textId="52809A5A" w:rsidR="002F268A" w:rsidRPr="00FA2792" w:rsidRDefault="009259AF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4294F9B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3FDF9578" w14:textId="3FBB01AD" w:rsidR="002F268A" w:rsidRPr="009259AF" w:rsidRDefault="009259AF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68A" w:rsidRPr="00FA2792" w14:paraId="24B9D53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6D408238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7281A74F" w:rsidR="002F268A" w:rsidRPr="00FA2792" w:rsidRDefault="009259AF" w:rsidP="0092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61ACA716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vAlign w:val="center"/>
          </w:tcPr>
          <w:p w14:paraId="3792D3FB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2AAE4012" w:rsidR="002F268A" w:rsidRPr="00FA2792" w:rsidRDefault="009259AF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545E047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2F268A" w:rsidRPr="00FA2792" w14:paraId="080AB16D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57A0DFAC" w:rsidR="002F268A" w:rsidRPr="00FA2792" w:rsidRDefault="009259AF" w:rsidP="0092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96" w:type="pct"/>
          </w:tcPr>
          <w:p w14:paraId="758FD675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225AE7CC" w:rsidR="002F268A" w:rsidRPr="00FA2792" w:rsidRDefault="009259AF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2F268A" w:rsidRPr="00FA2792" w14:paraId="7B7A3AE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2F268A" w:rsidRPr="00FA2792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3EA6C22A" w:rsidR="002F268A" w:rsidRPr="009259AF" w:rsidRDefault="009259AF" w:rsidP="0092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96" w:type="pct"/>
          </w:tcPr>
          <w:p w14:paraId="17E492B3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7EF42F68" w:rsidR="002F268A" w:rsidRPr="009259AF" w:rsidRDefault="009259AF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77777777" w:rsidR="002F268A" w:rsidRPr="009259AF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  <w:tr w:rsidR="002F268A" w:rsidRPr="00EC1F51" w14:paraId="620A4C7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2E449655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2F268A" w:rsidRPr="00EC1F51" w:rsidRDefault="002F268A" w:rsidP="002F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FA2792" w14:paraId="5035B36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A905B4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F09B76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CD249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3015D3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62E9B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BAC00CB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A74F5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9B0C5A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6966" w:rsidRPr="00FA2792" w14:paraId="678926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25500B16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6" w:type="pct"/>
          </w:tcPr>
          <w:p w14:paraId="38025E3F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5BF83BA3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26966" w:rsidRPr="00FA2792" w14:paraId="61E4A3BB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68DCD1F8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1174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6" w:type="pct"/>
          </w:tcPr>
          <w:p w14:paraId="46B537D0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5D14B5AE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26966" w:rsidRPr="00FA2792" w14:paraId="18FC937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726966" w:rsidRPr="00FA2792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38BC15F9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77777777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96" w:type="pct"/>
          </w:tcPr>
          <w:p w14:paraId="55F71B16" w14:textId="77777777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7E8AA967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77777777" w:rsidR="00726966" w:rsidRPr="0011742A" w:rsidRDefault="00726966" w:rsidP="0072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241D33" w:rsidRPr="00EC1F51" w14:paraId="1CADFF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CB16577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38FAA8BF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241D33" w:rsidRPr="00EC1F5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D33" w:rsidRPr="00FA2792" w14:paraId="7E7896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1D33" w:rsidRPr="00FA2792" w14:paraId="359C9FA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6B5B5E0A" w:rsidR="00241D33" w:rsidRPr="00FA2792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7B85BE3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58791112" w:rsidR="00241D33" w:rsidRPr="00FA2792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1D33" w:rsidRPr="00FA2792" w14:paraId="5315C07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2B3389BD" w:rsidR="00241D33" w:rsidRPr="00FB5528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241D33" w:rsidRPr="00FB55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77777777" w:rsidR="00241D33" w:rsidRPr="00FB55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348438CD" w14:textId="77777777" w:rsidR="00241D33" w:rsidRPr="00FB55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3790C0DF" w:rsidR="00241D33" w:rsidRPr="00FB5528" w:rsidRDefault="00343CA1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241D33" w:rsidRPr="00FB55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77777777" w:rsidR="00241D33" w:rsidRPr="00FB552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241D33" w:rsidRPr="00FA2792" w14:paraId="0CB41B95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241D33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B8572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1D33" w:rsidRPr="00FA2792" w14:paraId="17F2D9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77777777" w:rsidR="00241D33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1D33" w:rsidRPr="00FA2792" w14:paraId="1786BB3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6EB4D72B" w14:textId="2D6210C7" w:rsidR="00241D33" w:rsidRPr="00FA2792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708C27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6" w:type="pct"/>
            <w:vAlign w:val="center"/>
          </w:tcPr>
          <w:p w14:paraId="1618DF1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33448DB" w14:textId="06B05834" w:rsidR="00241D33" w:rsidRPr="00FA2792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75DE0D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241D33" w:rsidRPr="00FA2792" w14:paraId="7FBCA69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FD28D" w14:textId="262A75FD" w:rsidR="00241D33" w:rsidRPr="00FA2792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9CCE5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259EB" w14:textId="36346A27" w:rsidR="00241D33" w:rsidRPr="00FA2792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5B6849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1D33" w:rsidRPr="00FA2792" w14:paraId="3380503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91197" w14:textId="1FA53289" w:rsidR="00241D33" w:rsidRPr="0011742A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E0C70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6" w:type="pct"/>
            <w:vAlign w:val="center"/>
          </w:tcPr>
          <w:p w14:paraId="50400D36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47B95E" w14:textId="0FB57681" w:rsidR="00241D33" w:rsidRPr="0011742A" w:rsidRDefault="005C276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913FC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241D33" w:rsidRPr="00FD6518" w14:paraId="2A66D62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241D33" w:rsidRPr="00FD6518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D33" w:rsidRPr="00FA2792" w14:paraId="43D920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1D33" w:rsidRPr="00FA2792" w14:paraId="28F4D55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31AB9E66" w:rsidR="00241D33" w:rsidRPr="00FA2792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038F111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6DE955B3" w:rsidR="00241D33" w:rsidRPr="00FA2792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5D5BE1D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41D33" w:rsidRPr="00FA2792" w14:paraId="74B739C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06BBCF2F" w:rsidR="00241D33" w:rsidRPr="00FA2792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5B25CE7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96" w:type="pct"/>
            <w:vAlign w:val="center"/>
          </w:tcPr>
          <w:p w14:paraId="546F856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62084F90" w:rsidR="00241D33" w:rsidRPr="00FA2792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CEDAA9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241D33" w:rsidRPr="00FA2792" w14:paraId="3006584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6E07E389" w:rsidR="00241D33" w:rsidRPr="00FA2792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41094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vAlign w:val="center"/>
          </w:tcPr>
          <w:p w14:paraId="10ECDF5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73E12233" w:rsidR="00241D33" w:rsidRPr="00FA2792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B3CE8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1D33" w:rsidRPr="00FA2792" w14:paraId="5B18B2C1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7B86654E" w:rsidR="00241D33" w:rsidRPr="0011742A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AFA3A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63EE6AD8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50CABC33" w:rsidR="00241D33" w:rsidRPr="0011742A" w:rsidRDefault="00067CE5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2EC3C1" w14:textId="77777777" w:rsidR="00241D33" w:rsidRPr="0011742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59B779A" w14:textId="22C70886" w:rsidR="002C53B8" w:rsidRPr="0008695E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5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Pr="000869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21546EA" w14:textId="21FB4B61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695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="00241D33">
        <w:rPr>
          <w:rFonts w:asciiTheme="majorBidi" w:hAnsiTheme="majorBidi" w:cstheme="majorBidi"/>
          <w:sz w:val="30"/>
          <w:szCs w:val="30"/>
        </w:rPr>
        <w:t>1</w:t>
      </w:r>
      <w:r w:rsidR="00F173ED">
        <w:rPr>
          <w:rFonts w:asciiTheme="majorBidi" w:hAnsiTheme="majorBidi" w:cstheme="majorBidi"/>
          <w:sz w:val="30"/>
          <w:szCs w:val="30"/>
        </w:rPr>
        <w:t xml:space="preserve"> </w:t>
      </w:r>
      <w:r w:rsidR="00AF64D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</w:t>
      </w:r>
      <w:r w:rsidR="00AF64D0">
        <w:rPr>
          <w:rFonts w:asciiTheme="majorBidi" w:hAnsiTheme="majorBidi" w:cstheme="majorBidi"/>
          <w:sz w:val="30"/>
          <w:szCs w:val="30"/>
        </w:rPr>
        <w:t>6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1E53994D" w14:textId="0FD7EC09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D9006C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D9006C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82CCF15" w14:textId="324FAF21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581E41" w:rsidRPr="00D9006C">
        <w:rPr>
          <w:rFonts w:ascii="Angsana New" w:hAnsi="Angsana New"/>
          <w:color w:val="000000"/>
          <w:sz w:val="30"/>
          <w:szCs w:val="30"/>
        </w:rPr>
        <w:t>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100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D9006C">
        <w:rPr>
          <w:rFonts w:ascii="Angsana New" w:hAnsi="Angsana New"/>
          <w:color w:val="000000"/>
          <w:sz w:val="30"/>
          <w:szCs w:val="30"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D9006C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3803B5"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5F6131" w:rsidRPr="00D9006C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DA4B0E">
        <w:rPr>
          <w:rFonts w:ascii="Angsana New" w:hAnsi="Angsana New" w:hint="cs"/>
          <w:color w:val="000000"/>
          <w:sz w:val="30"/>
          <w:szCs w:val="30"/>
          <w:cs/>
        </w:rPr>
        <w:t xml:space="preserve">และธันวาคม </w:t>
      </w:r>
      <w:r w:rsidR="005F6131" w:rsidRPr="00D9006C">
        <w:rPr>
          <w:rFonts w:ascii="Angsana New" w:hAnsi="Angsana New"/>
          <w:color w:val="000000"/>
          <w:sz w:val="30"/>
          <w:szCs w:val="30"/>
        </w:rPr>
        <w:t xml:space="preserve">2566 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B714E3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F5687" w:rsidRPr="002F5687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3E59D12F" w14:textId="77777777" w:rsidR="00686947" w:rsidRPr="00D9006C" w:rsidRDefault="00686947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3A10FD45" w14:textId="6F0F9621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สัญญาซื้อขายแฟตตี้แอลกอฮอล์</w:t>
      </w:r>
    </w:p>
    <w:p w14:paraId="555C9B48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7D616B9" w14:textId="636B52F7" w:rsidR="002C53B8" w:rsidRPr="009B7DC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B7DCD">
        <w:rPr>
          <w:rFonts w:ascii="Angsana New" w:hAnsi="Angsana New"/>
          <w:spacing w:val="-2"/>
          <w:sz w:val="30"/>
          <w:szCs w:val="30"/>
          <w:cs/>
        </w:rPr>
        <w:t>กลุ่มบริษัทมีสัญญาซื้อขายแฟตตี้แอลกอฮอล์จำนวน</w:t>
      </w:r>
      <w:r w:rsidRPr="009B7DCD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9B7DCD">
        <w:rPr>
          <w:rFonts w:ascii="Angsana New" w:hAnsi="Angsana New"/>
          <w:spacing w:val="-2"/>
          <w:sz w:val="30"/>
          <w:szCs w:val="30"/>
        </w:rPr>
        <w:t>1</w:t>
      </w:r>
      <w:r w:rsidRPr="009B7DCD">
        <w:rPr>
          <w:rFonts w:ascii="Angsana New" w:hAnsi="Angsana New"/>
          <w:spacing w:val="-2"/>
          <w:sz w:val="30"/>
          <w:szCs w:val="30"/>
          <w:cs/>
        </w:rPr>
        <w:t xml:space="preserve"> ฉบับกับบริษัทร่วมค้าแห่ง</w:t>
      </w:r>
      <w:r w:rsidR="00E637E7" w:rsidRPr="009B7DCD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9B7DCD">
        <w:rPr>
          <w:rFonts w:ascii="Angsana New" w:hAnsi="Angsana New"/>
          <w:spacing w:val="-2"/>
          <w:sz w:val="30"/>
          <w:szCs w:val="30"/>
          <w:cs/>
        </w:rPr>
        <w:t xml:space="preserve"> โดยตามสัญญากำหนดราคาขายเฉลี่ยแฟตตี้แอลกอฮอล์โดยอ้างอิงจากประกาศ </w:t>
      </w:r>
      <w:r w:rsidRPr="009B7DCD">
        <w:rPr>
          <w:rFonts w:ascii="Angsana New" w:hAnsi="Angsana New"/>
          <w:spacing w:val="-2"/>
          <w:sz w:val="30"/>
          <w:szCs w:val="30"/>
        </w:rPr>
        <w:t xml:space="preserve">ICIS </w:t>
      </w:r>
      <w:r w:rsidRPr="009B7DCD">
        <w:rPr>
          <w:rFonts w:ascii="Angsana New" w:hAnsi="Angsana New"/>
          <w:spacing w:val="-2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9B7DCD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9B7DCD">
        <w:rPr>
          <w:rFonts w:ascii="Angsana New" w:hAnsi="Angsana New"/>
          <w:spacing w:val="-2"/>
          <w:sz w:val="30"/>
          <w:szCs w:val="30"/>
        </w:rPr>
        <w:t>1</w:t>
      </w:r>
      <w:r w:rsidRPr="009B7DCD">
        <w:rPr>
          <w:rFonts w:ascii="Angsana New" w:hAnsi="Angsana New"/>
          <w:spacing w:val="-2"/>
          <w:sz w:val="30"/>
          <w:szCs w:val="30"/>
        </w:rPr>
        <w:t xml:space="preserve"> </w:t>
      </w:r>
      <w:r w:rsidRPr="009B7DCD">
        <w:rPr>
          <w:rFonts w:ascii="Angsana New" w:hAnsi="Angsana New"/>
          <w:spacing w:val="-2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9B7DCD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9B7DCD">
        <w:rPr>
          <w:rFonts w:ascii="Angsana New" w:hAnsi="Angsana New"/>
          <w:spacing w:val="-2"/>
          <w:sz w:val="30"/>
          <w:szCs w:val="30"/>
        </w:rPr>
        <w:t>2565</w:t>
      </w:r>
      <w:r w:rsidR="00FF17C6" w:rsidRPr="009B7DCD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3478F7" w:rsidRPr="009B7DCD">
        <w:rPr>
          <w:rFonts w:ascii="Angsana New" w:hAnsi="Angsana New" w:hint="cs"/>
          <w:spacing w:val="-2"/>
          <w:sz w:val="30"/>
          <w:szCs w:val="30"/>
          <w:cs/>
        </w:rPr>
        <w:t>ขณะนี้บริษัทอยู่ในระหว่างดำเนินการต่อสัญญา และยังคงซื้อขายกับการร่วมค้าภายใต้เงื่อนไขเดิม</w:t>
      </w:r>
    </w:p>
    <w:p w14:paraId="654F023B" w14:textId="2DC3CF8F" w:rsidR="008002B6" w:rsidRDefault="0080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B3287FA" w14:textId="46BDBD0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สัญญาซื้อขายกลีเซอรีน</w:t>
      </w:r>
    </w:p>
    <w:p w14:paraId="7D7D89A6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C977AAE" w14:textId="58CBBF2D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E637E7" w:rsidRPr="00D9006C">
        <w:rPr>
          <w:rFonts w:ascii="Angsana New" w:hAnsi="Angsana New"/>
          <w:sz w:val="30"/>
          <w:szCs w:val="30"/>
          <w:cs/>
        </w:rPr>
        <w:t>แห่งหนึ่ง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AA1075" w:rsidRPr="00D9006C">
        <w:rPr>
          <w:rFonts w:ascii="Angsana New" w:hAnsi="Angsana New"/>
          <w:color w:val="000000"/>
          <w:sz w:val="30"/>
          <w:szCs w:val="30"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</w:p>
    <w:p w14:paraId="15A34476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p w14:paraId="3A4A3E9A" w14:textId="5EBE2B09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D50682C" w14:textId="2765CA0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9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6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0B92BBD" w14:textId="740EDE6A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</w:p>
    <w:p w14:paraId="307D096E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7ACFBDA2" w14:textId="32DD8D14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2582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D9006C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EAAF71A" w14:textId="213DF38C" w:rsidR="002C53B8" w:rsidRPr="00D9006C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</w:t>
      </w:r>
      <w:r w:rsidR="000B19E9" w:rsidRPr="00D9006C">
        <w:rPr>
          <w:rFonts w:ascii="Angsana New" w:hAnsi="Angsana New"/>
          <w:color w:val="000000"/>
          <w:sz w:val="30"/>
          <w:szCs w:val="30"/>
        </w:rPr>
        <w:t>8</w:t>
      </w:r>
      <w:r w:rsidR="00942C29">
        <w:rPr>
          <w:rFonts w:ascii="Angsana New" w:hAnsi="Angsana New"/>
          <w:color w:val="000000"/>
          <w:sz w:val="30"/>
          <w:szCs w:val="30"/>
        </w:rPr>
        <w:t>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1562CCD1" w14:textId="77777777" w:rsidR="000B19E9" w:rsidRPr="00D9006C" w:rsidRDefault="000B19E9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D9006C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D9006C">
        <w:rPr>
          <w:rFonts w:ascii="Angsana New" w:hAnsi="Angsana New"/>
          <w:color w:val="000000"/>
          <w:sz w:val="30"/>
          <w:szCs w:val="30"/>
        </w:rPr>
        <w:t>258</w:t>
      </w:r>
      <w:r w:rsidR="00942C29">
        <w:rPr>
          <w:rFonts w:ascii="Angsana New" w:hAnsi="Angsana New"/>
          <w:color w:val="000000"/>
          <w:sz w:val="30"/>
          <w:szCs w:val="30"/>
        </w:rPr>
        <w:t>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8E47EC7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FD64EAD" w14:textId="13283DE2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7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D9006C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2580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81CB867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B951F75" w14:textId="5A99BD24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49EAC105" w14:textId="77777777" w:rsidR="00C257DD" w:rsidRPr="00D9006C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2E4B8D3" w14:textId="0574D9FD" w:rsidR="002C53B8" w:rsidRPr="00D9006C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B935118" w14:textId="688AA425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D9006C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</w:t>
      </w:r>
      <w:r w:rsidR="00C21E33">
        <w:rPr>
          <w:rFonts w:ascii="Angsana New" w:hAnsi="Angsana New"/>
          <w:color w:val="000000"/>
          <w:sz w:val="30"/>
          <w:szCs w:val="30"/>
        </w:rPr>
        <w:t>6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29A0CC38" w:rsidR="004B01E5" w:rsidRPr="00D9006C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A1CCF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/>
          <w:color w:val="000000"/>
          <w:sz w:val="30"/>
          <w:szCs w:val="30"/>
        </w:rPr>
        <w:t xml:space="preserve">1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/>
          <w:color w:val="000000"/>
          <w:sz w:val="30"/>
          <w:szCs w:val="30"/>
        </w:rPr>
        <w:t xml:space="preserve">1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/>
          <w:color w:val="000000"/>
          <w:sz w:val="30"/>
          <w:szCs w:val="30"/>
        </w:rPr>
        <w:t xml:space="preserve">1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2A1C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1CCF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6A1A90C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  <w:cs/>
        </w:rPr>
      </w:pPr>
    </w:p>
    <w:p w14:paraId="4D9AC269" w14:textId="31EEE6DC" w:rsidR="002C53B8" w:rsidRPr="00A82B9E" w:rsidRDefault="007802E0" w:rsidP="00780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</w:rPr>
      </w:pP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F46D5F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โดยสัญญาบริการด้านงานสำนักงานจะมีผลสิ้นสุดในเดือนธันวาคม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F46D5F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</w:t>
      </w:r>
      <w:r w:rsidR="002F6035"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</w:t>
      </w:r>
      <w:r w:rsidR="00B77B36"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</w:t>
      </w:r>
      <w:r w:rsidR="002F6035"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างๆ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F46D5F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F46D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46D5F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ซึ่งสัญญาดังกล่าวอยู่ในระหว่างดำเนินการต่อสัญญา</w:t>
      </w:r>
    </w:p>
    <w:p w14:paraId="225D2318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52114EE" w14:textId="09DAD10F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บริษัทมีสัญญาบริการซ่อมแซมบำรุงรักษาอาคารสถานที่กับกิจการที่เกี่ยวข้องกันแห่งหนึ่ง โดยสัญญามีระยะเวลา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และจะมีผลสิ้นสุดในเดือนมิถุนายน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39F3FC29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  <w:cs/>
        </w:rPr>
      </w:pPr>
    </w:p>
    <w:p w14:paraId="212CBFAF" w14:textId="58633A1A" w:rsidR="002C53B8" w:rsidRPr="00D9006C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</w:t>
      </w:r>
      <w:r w:rsidR="002365F5">
        <w:rPr>
          <w:rFonts w:ascii="Angsana New" w:hAnsi="Angsana New"/>
          <w:color w:val="000000"/>
          <w:sz w:val="30"/>
          <w:szCs w:val="30"/>
        </w:rPr>
        <w:t>7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EE0A8FC" w14:textId="32413EDA" w:rsidR="006910B2" w:rsidRDefault="006910B2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0C14F888" w14:textId="1B8F29E3" w:rsidR="000F3C5E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5E46B0F2" w14:textId="77777777" w:rsidR="000F3C5E" w:rsidRPr="00D9006C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CC27284" w14:textId="58FF18B1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</w:t>
      </w:r>
      <w:r w:rsidR="006F1ADF">
        <w:rPr>
          <w:rFonts w:ascii="Angsana New" w:hAnsi="Angsana New"/>
          <w:color w:val="000000"/>
          <w:sz w:val="30"/>
          <w:szCs w:val="30"/>
        </w:rPr>
        <w:t>7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4D6323E7" w14:textId="77777777" w:rsidR="000F3C5E" w:rsidRPr="00D9006C" w:rsidRDefault="000F3C5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7DAB1A" w14:textId="498B6DE3" w:rsidR="0008695E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46D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0F3C5E" w:rsidRPr="00F46D5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F46D5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F46D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AA1075" w:rsidRPr="00F46D5F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F46D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F46D5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F46D5F">
        <w:rPr>
          <w:rFonts w:ascii="Angsana New" w:hAnsi="Angsana New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 และจะมีผลสิ้นสุดในเดือน</w:t>
      </w:r>
      <w:r w:rsidRPr="00F46D5F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F46D5F">
        <w:rPr>
          <w:rFonts w:ascii="Angsana New" w:hAnsi="Angsana New"/>
          <w:color w:val="000000"/>
          <w:sz w:val="30"/>
          <w:szCs w:val="30"/>
        </w:rPr>
        <w:t>2566</w:t>
      </w:r>
      <w:r w:rsidRPr="00F46D5F">
        <w:rPr>
          <w:rFonts w:ascii="Angsana New" w:hAnsi="Angsana New"/>
          <w:color w:val="000000"/>
          <w:sz w:val="30"/>
          <w:szCs w:val="30"/>
        </w:rPr>
        <w:t xml:space="preserve"> </w:t>
      </w:r>
      <w:r w:rsidR="00D030CE" w:rsidRPr="00F46D5F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192B85" w:rsidRPr="00F46D5F">
        <w:rPr>
          <w:rFonts w:ascii="Angsana New" w:hAnsi="Angsana New" w:hint="cs"/>
          <w:color w:val="000000"/>
          <w:sz w:val="30"/>
          <w:szCs w:val="30"/>
          <w:cs/>
        </w:rPr>
        <w:t>มกราคมและเดือน</w:t>
      </w:r>
      <w:r w:rsidR="00D030CE" w:rsidRPr="00F46D5F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AA1075" w:rsidRPr="00F46D5F">
        <w:rPr>
          <w:rFonts w:ascii="Angsana New" w:hAnsi="Angsana New"/>
          <w:color w:val="000000"/>
          <w:sz w:val="30"/>
          <w:szCs w:val="30"/>
        </w:rPr>
        <w:t>2568</w:t>
      </w:r>
      <w:r w:rsidR="00D030CE" w:rsidRPr="00F46D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399B" w:rsidRPr="00F46D5F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F46D5F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E637E7" w:rsidRPr="00D9006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C39404A" w14:textId="77777777" w:rsidR="006F1ADF" w:rsidRPr="00D9006C" w:rsidRDefault="006F1AD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0B641CDF" w:rsidR="00795228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D900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2568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AB43D27" w14:textId="77777777" w:rsidR="006F1ADF" w:rsidRPr="00D9006C" w:rsidRDefault="006F1ADF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7EA07D51" w:rsidR="0008695E" w:rsidRPr="00D9006C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2577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B09BF37" w14:textId="77777777" w:rsidR="00CF261C" w:rsidRPr="00D9006C" w:rsidRDefault="00CF261C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4FE20D" w14:textId="4119EF9A" w:rsidR="002C53B8" w:rsidRPr="00D9006C" w:rsidRDefault="002C53B8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D375A9D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FCBF533" w14:textId="21FEE19F" w:rsidR="0008695E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D9006C">
        <w:rPr>
          <w:rFonts w:ascii="Angsana New" w:hAnsi="Angsana New"/>
          <w:color w:val="000000"/>
          <w:sz w:val="30"/>
          <w:szCs w:val="30"/>
        </w:rPr>
        <w:t>3</w:t>
      </w:r>
      <w:r w:rsidR="00AB169D">
        <w:rPr>
          <w:rFonts w:ascii="Angsana New" w:hAnsi="Angsana New"/>
          <w:color w:val="000000"/>
          <w:sz w:val="30"/>
          <w:szCs w:val="30"/>
        </w:rPr>
        <w:t xml:space="preserve"> </w:t>
      </w:r>
      <w:r w:rsidR="00AB169D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>
        <w:rPr>
          <w:rFonts w:ascii="Angsana New" w:hAnsi="Angsana New"/>
          <w:color w:val="000000"/>
          <w:sz w:val="30"/>
          <w:szCs w:val="30"/>
        </w:rPr>
        <w:t>17</w:t>
      </w:r>
      <w:r w:rsidR="00477BD3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2579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20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5BB6A9C3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D9006C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="00A53B42" w:rsidRPr="00D9006C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ผลสิ้นสุดในเดือนสิงหาคม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>
        <w:rPr>
          <w:rFonts w:ascii="Angsana New" w:hAnsi="Angsana New" w:hint="cs"/>
          <w:color w:val="000000"/>
          <w:sz w:val="30"/>
          <w:szCs w:val="30"/>
          <w:cs/>
        </w:rPr>
        <w:t xml:space="preserve">และกันยายน </w:t>
      </w:r>
      <w:r w:rsidR="00AD1C6B">
        <w:rPr>
          <w:rFonts w:ascii="Angsana New" w:hAnsi="Angsana New"/>
          <w:color w:val="000000"/>
          <w:sz w:val="30"/>
          <w:szCs w:val="30"/>
        </w:rPr>
        <w:t xml:space="preserve">2567 </w:t>
      </w:r>
      <w:r w:rsidR="007D399B" w:rsidRPr="00D9006C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D9006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5C76800" w14:textId="1C888204" w:rsidR="005F71E5" w:rsidRDefault="005F7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A30FAA1" w14:textId="38C5863D" w:rsidR="00C648E7" w:rsidRPr="00686947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E665EB4" w14:textId="77777777" w:rsidR="00241D33" w:rsidRP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241D33" w:rsidRPr="005B4056" w14:paraId="0C80F291" w14:textId="77777777" w:rsidTr="007B1FB3">
        <w:trPr>
          <w:tblHeader/>
        </w:trPr>
        <w:tc>
          <w:tcPr>
            <w:tcW w:w="2880" w:type="dxa"/>
          </w:tcPr>
          <w:p w14:paraId="384C1F12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B50BCCB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4367ADFC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5B4056" w14:paraId="014A598F" w14:textId="77777777" w:rsidTr="007B1FB3">
        <w:trPr>
          <w:tblHeader/>
        </w:trPr>
        <w:tc>
          <w:tcPr>
            <w:tcW w:w="2880" w:type="dxa"/>
          </w:tcPr>
          <w:p w14:paraId="49E65A2D" w14:textId="77777777" w:rsidR="00241D33" w:rsidRPr="0081583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51E3E5A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44AB98C" w14:textId="77777777" w:rsidR="00241D33" w:rsidRPr="005043D0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77777777" w:rsidR="00241D33" w:rsidRPr="00F97EA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241D33" w:rsidRPr="00F97EA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77777777" w:rsidR="00241D33" w:rsidRPr="00F97EA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241D33" w:rsidRPr="00F97EA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41D33" w:rsidRPr="005B4056" w14:paraId="5272C6DD" w14:textId="77777777" w:rsidTr="007B1FB3">
        <w:trPr>
          <w:tblHeader/>
        </w:trPr>
        <w:tc>
          <w:tcPr>
            <w:tcW w:w="2880" w:type="dxa"/>
          </w:tcPr>
          <w:p w14:paraId="1C5A6C2A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F436FD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241D33" w:rsidRPr="005043D0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E04AF68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77777777" w:rsidR="00241D33" w:rsidRPr="00160F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1D33" w:rsidRPr="005B4056" w14:paraId="0331659A" w14:textId="77777777" w:rsidTr="007B1FB3">
        <w:trPr>
          <w:tblHeader/>
        </w:trPr>
        <w:tc>
          <w:tcPr>
            <w:tcW w:w="2880" w:type="dxa"/>
          </w:tcPr>
          <w:p w14:paraId="1843FE2E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37AE1CA" w14:textId="77777777" w:rsidR="00241D33" w:rsidRPr="007D330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C34A2E7" w14:textId="77777777" w:rsidR="00241D33" w:rsidRPr="007D330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241D33" w:rsidRPr="007D330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18AE" w:rsidRPr="005B4056" w14:paraId="1D4904E8" w14:textId="77777777" w:rsidTr="007B1FB3">
        <w:tc>
          <w:tcPr>
            <w:tcW w:w="2880" w:type="dxa"/>
          </w:tcPr>
          <w:p w14:paraId="191372F4" w14:textId="77777777" w:rsidR="00D018AE" w:rsidRPr="005B4056" w:rsidRDefault="00D018AE" w:rsidP="00D018A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1A2DC25A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885BAA7" w14:textId="2AC07990" w:rsidR="00D018AE" w:rsidRPr="005043D0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76C604E0" w:rsidR="00D018AE" w:rsidRPr="00AA1075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D018AE" w:rsidRPr="00AA1075" w:rsidRDefault="00D018AE" w:rsidP="00D018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77777777" w:rsidR="00D018AE" w:rsidRPr="00AA1075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4622B90C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63307545" w:rsidR="00D018AE" w:rsidRPr="00AA1075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77777777" w:rsidR="00D018AE" w:rsidRPr="005B4056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D018AE" w:rsidRPr="005B4056" w14:paraId="0C596EE1" w14:textId="77777777" w:rsidTr="007B1FB3">
        <w:tc>
          <w:tcPr>
            <w:tcW w:w="2880" w:type="dxa"/>
          </w:tcPr>
          <w:p w14:paraId="154E0529" w14:textId="77777777" w:rsidR="00D018AE" w:rsidRPr="005B4056" w:rsidRDefault="00D018AE" w:rsidP="00D018A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6D28B74E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E0D1B21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25B5FF0F" w:rsidR="00D018AE" w:rsidRPr="00AA1075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D018AE" w:rsidRPr="00AA1075" w:rsidRDefault="00D018AE" w:rsidP="00D018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77777777" w:rsidR="00D018AE" w:rsidRPr="00AA1075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80" w:type="dxa"/>
          </w:tcPr>
          <w:p w14:paraId="7DD75F40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550FC7DC" w:rsidR="00D018AE" w:rsidRPr="00AA1075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77777777" w:rsidR="00D018AE" w:rsidRPr="005B4056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D018AE" w:rsidRPr="005B4056" w14:paraId="5017DE45" w14:textId="77777777" w:rsidTr="007B1FB3">
        <w:tc>
          <w:tcPr>
            <w:tcW w:w="2880" w:type="dxa"/>
          </w:tcPr>
          <w:p w14:paraId="5DFF603D" w14:textId="77777777" w:rsidR="00D018AE" w:rsidRPr="005B4056" w:rsidRDefault="00D018AE" w:rsidP="00D018A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291BEE56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F931B7B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D018AE" w:rsidRPr="003C439B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5206BBB0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D018AE" w:rsidRPr="0027058F" w:rsidRDefault="00D018AE" w:rsidP="00D018AE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799757EA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59731D0F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77777777" w:rsidR="00D018AE" w:rsidRPr="0027058F" w:rsidRDefault="00D018AE" w:rsidP="00D0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  <w:tr w:rsidR="00FA783D" w:rsidRPr="005B4056" w14:paraId="1C3BA1C0" w14:textId="77777777" w:rsidTr="007B1FB3">
        <w:tc>
          <w:tcPr>
            <w:tcW w:w="2880" w:type="dxa"/>
          </w:tcPr>
          <w:p w14:paraId="3EB6D016" w14:textId="77777777" w:rsidR="00FA783D" w:rsidRPr="005B4056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0659BFBA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C1CECFB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FA783D" w:rsidRPr="00AA1075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3D" w:rsidRPr="005B4056" w14:paraId="280EFDAC" w14:textId="77777777" w:rsidTr="007B1FB3">
        <w:tc>
          <w:tcPr>
            <w:tcW w:w="2880" w:type="dxa"/>
          </w:tcPr>
          <w:p w14:paraId="36B90DD4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74545800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2C0FDF8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6056A5BA" w:rsidR="00FA783D" w:rsidRPr="00AA1075" w:rsidRDefault="00B337D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FA783D" w:rsidRPr="00AA1075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7720C0BC" w:rsidR="00FA783D" w:rsidRPr="00AA1075" w:rsidRDefault="00B337D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83D" w:rsidRPr="005B4056" w14:paraId="4A31EFF6" w14:textId="77777777" w:rsidTr="007B1FB3">
        <w:tc>
          <w:tcPr>
            <w:tcW w:w="2880" w:type="dxa"/>
          </w:tcPr>
          <w:p w14:paraId="622683ED" w14:textId="77777777" w:rsidR="00FA783D" w:rsidRPr="005B4056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7AA01022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997DDE9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6726B654" w:rsidR="00FA783D" w:rsidRPr="00AA1075" w:rsidRDefault="00B337D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FA783D" w:rsidRPr="00AA1075" w:rsidRDefault="00FA783D" w:rsidP="00FA783D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2DA48D6E" w14:textId="77777777" w:rsidR="00FA783D" w:rsidRPr="008D16DF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54AE31FB" w:rsidR="00FA783D" w:rsidRPr="00AA1075" w:rsidRDefault="00FE6B26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  <w:tr w:rsidR="00FA783D" w:rsidRPr="005043D0" w14:paraId="6042A103" w14:textId="77777777" w:rsidTr="007B1FB3">
        <w:tc>
          <w:tcPr>
            <w:tcW w:w="2880" w:type="dxa"/>
          </w:tcPr>
          <w:p w14:paraId="78CF9EE3" w14:textId="77777777" w:rsidR="00FA783D" w:rsidRPr="005043D0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00F583C" w14:textId="77777777" w:rsidR="00FA783D" w:rsidRPr="005043D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77B8D3AE" w14:textId="77777777" w:rsidR="00FA783D" w:rsidRPr="005043D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89DAAE8" w14:textId="77777777" w:rsidR="00FA783D" w:rsidRPr="005043D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FA783D" w:rsidRPr="00AA1075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BFFDB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FA783D" w:rsidRPr="005043D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FA783D" w:rsidRPr="005043D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A783D" w:rsidRPr="005B4056" w14:paraId="4E0D186C" w14:textId="77777777" w:rsidTr="007B1FB3">
        <w:tc>
          <w:tcPr>
            <w:tcW w:w="2880" w:type="dxa"/>
          </w:tcPr>
          <w:p w14:paraId="7727D3E4" w14:textId="77777777" w:rsidR="00FA783D" w:rsidRPr="005B4056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4DF8CFEF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D4DD246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FA783D" w:rsidRPr="00AA1075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0F499C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FA783D" w:rsidRPr="00AA1075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64D1" w:rsidRPr="005B4056" w14:paraId="0588AF58" w14:textId="77777777" w:rsidTr="007B1FB3">
        <w:tc>
          <w:tcPr>
            <w:tcW w:w="2880" w:type="dxa"/>
          </w:tcPr>
          <w:p w14:paraId="676EBAC7" w14:textId="77777777" w:rsidR="009E64D1" w:rsidRPr="005B4056" w:rsidRDefault="009E64D1" w:rsidP="009E64D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1E005271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D676CFB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765FAC7D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9E64D1" w:rsidRPr="00AA1075" w:rsidRDefault="009E64D1" w:rsidP="009E64D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76F6236C" w14:textId="77777777" w:rsidR="009E64D1" w:rsidRPr="00933C7A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264E0525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9E64D1" w:rsidRPr="005B4056" w14:paraId="71FCDE71" w14:textId="77777777" w:rsidTr="007B1FB3">
        <w:tc>
          <w:tcPr>
            <w:tcW w:w="2880" w:type="dxa"/>
          </w:tcPr>
          <w:p w14:paraId="67BB7073" w14:textId="77777777" w:rsidR="009E64D1" w:rsidRPr="005B4056" w:rsidRDefault="009E64D1" w:rsidP="009E64D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1CD5CF6F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1839F21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17C8B9B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04923F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B6C07" w14:textId="77777777" w:rsidR="009E64D1" w:rsidRPr="00AA1075" w:rsidRDefault="009E64D1" w:rsidP="009E64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C2D07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808E9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7AA24B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0F44F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9451A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4D1" w:rsidRPr="005B4056" w14:paraId="4F4B3F86" w14:textId="77777777" w:rsidTr="007B1FB3">
        <w:tc>
          <w:tcPr>
            <w:tcW w:w="2880" w:type="dxa"/>
          </w:tcPr>
          <w:p w14:paraId="0CEE99C1" w14:textId="77777777" w:rsidR="009E64D1" w:rsidRPr="005B4056" w:rsidRDefault="009E64D1" w:rsidP="009E64D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388D289A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5B6B39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02D23ED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C81A1C" w14:textId="4F693870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E63EF" w14:textId="77777777" w:rsidR="009E64D1" w:rsidRPr="00AA1075" w:rsidRDefault="009E64D1" w:rsidP="009E64D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06CB7C4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D2C26E" w14:textId="77777777" w:rsidR="009E64D1" w:rsidRPr="00A67AA2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179C2D7" w14:textId="1A28135E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347384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407EC0" w14:textId="77777777" w:rsidR="009E64D1" w:rsidRPr="00795228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4D1" w:rsidRPr="005B4056" w14:paraId="0837F505" w14:textId="77777777" w:rsidTr="007B1FB3">
        <w:tc>
          <w:tcPr>
            <w:tcW w:w="2880" w:type="dxa"/>
          </w:tcPr>
          <w:p w14:paraId="14D0E53A" w14:textId="77777777" w:rsidR="009E64D1" w:rsidRPr="00D47DD3" w:rsidRDefault="009E64D1" w:rsidP="009E64D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2CF6AAFA" w14:textId="77777777" w:rsidR="009E64D1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E0A088C" w14:textId="77777777" w:rsidR="009E64D1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9E64D1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49E93FAE" w:rsidR="009E64D1" w:rsidRPr="008A419B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9E64D1" w:rsidRPr="00AA1075" w:rsidRDefault="009E64D1" w:rsidP="009E64D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77777777" w:rsidR="009E64D1" w:rsidRPr="00AA1075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2C540F18" w14:textId="77777777" w:rsidR="009E64D1" w:rsidRPr="007D5A92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0E7BB619" w:rsidR="009E64D1" w:rsidRPr="008A419B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9E64D1" w:rsidRPr="005B4056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77777777" w:rsidR="009E64D1" w:rsidRPr="003C439B" w:rsidRDefault="009E64D1" w:rsidP="009E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FA783D" w:rsidRPr="00820F08" w14:paraId="742BB8AF" w14:textId="77777777" w:rsidTr="007B1FB3">
        <w:tc>
          <w:tcPr>
            <w:tcW w:w="2880" w:type="dxa"/>
          </w:tcPr>
          <w:p w14:paraId="65BF6D52" w14:textId="77777777" w:rsidR="00FA783D" w:rsidRPr="00820F08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" w:type="dxa"/>
          </w:tcPr>
          <w:p w14:paraId="7BD1DEF1" w14:textId="77777777" w:rsidR="00FA783D" w:rsidRPr="00820F08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936" w:type="dxa"/>
          </w:tcPr>
          <w:p w14:paraId="3D62C2EE" w14:textId="77777777" w:rsidR="00FA783D" w:rsidRPr="00820F08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44" w:type="dxa"/>
          </w:tcPr>
          <w:p w14:paraId="10DCF636" w14:textId="77777777" w:rsidR="00FA783D" w:rsidRPr="00820F08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FA783D" w:rsidRPr="00820F08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FA783D" w:rsidRPr="00820F08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FA783D" w:rsidRPr="00820F08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</w:tcPr>
          <w:p w14:paraId="2B560AB6" w14:textId="77777777" w:rsidR="00FA783D" w:rsidRPr="00820F08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FA783D" w:rsidRPr="00820F08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FA783D" w:rsidRPr="00820F08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FA783D" w:rsidRPr="00820F08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</w:tr>
      <w:tr w:rsidR="00FA783D" w:rsidRPr="005B4056" w14:paraId="5F1CE0FA" w14:textId="77777777" w:rsidTr="007B1FB3">
        <w:tc>
          <w:tcPr>
            <w:tcW w:w="2880" w:type="dxa"/>
          </w:tcPr>
          <w:p w14:paraId="4C58F4EE" w14:textId="77777777" w:rsidR="00FA783D" w:rsidRPr="00D47DD3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0BB922E9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87CECF4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FA783D" w:rsidRPr="005B4056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2361" w:rsidRPr="005B4056" w14:paraId="255C3D79" w14:textId="77777777" w:rsidTr="007B1FB3">
        <w:tc>
          <w:tcPr>
            <w:tcW w:w="2880" w:type="dxa"/>
          </w:tcPr>
          <w:p w14:paraId="71EFC5A3" w14:textId="77777777" w:rsidR="00612361" w:rsidRPr="00D47DD3" w:rsidRDefault="00612361" w:rsidP="0061236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167DF0DC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88DD819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64B34AA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612361" w:rsidRPr="00795228" w:rsidRDefault="00612361" w:rsidP="00612361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80" w:type="dxa"/>
          </w:tcPr>
          <w:p w14:paraId="2E7164B8" w14:textId="77777777" w:rsidR="00612361" w:rsidRPr="00616530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08EC90FE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</w:tr>
      <w:tr w:rsidR="00612361" w:rsidRPr="005B4056" w14:paraId="7793B28D" w14:textId="77777777" w:rsidTr="007B1FB3">
        <w:tc>
          <w:tcPr>
            <w:tcW w:w="2880" w:type="dxa"/>
          </w:tcPr>
          <w:p w14:paraId="5EAF0613" w14:textId="77777777" w:rsidR="00612361" w:rsidRPr="00D47DD3" w:rsidRDefault="00612361" w:rsidP="0061236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7B88ECCD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EF175E0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612361" w:rsidRPr="00795228" w:rsidRDefault="00612361" w:rsidP="00612361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612361" w:rsidRPr="00616530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2361" w:rsidRPr="005B4056" w14:paraId="5AA14040" w14:textId="77777777" w:rsidTr="007B1FB3">
        <w:tc>
          <w:tcPr>
            <w:tcW w:w="2880" w:type="dxa"/>
          </w:tcPr>
          <w:p w14:paraId="7835B95D" w14:textId="77777777" w:rsidR="00612361" w:rsidRPr="00D47DD3" w:rsidRDefault="00612361" w:rsidP="0061236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40152596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4FCEA0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4D43E02E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612361" w:rsidRPr="00795228" w:rsidRDefault="00612361" w:rsidP="00612361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</w:tcPr>
          <w:p w14:paraId="106E791A" w14:textId="77777777" w:rsidR="00612361" w:rsidRPr="00616530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7683280D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77777777" w:rsidR="00612361" w:rsidRPr="00795228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612361" w:rsidRPr="005B4056" w14:paraId="2F65EE6E" w14:textId="77777777" w:rsidTr="007B1FB3">
        <w:tc>
          <w:tcPr>
            <w:tcW w:w="2880" w:type="dxa"/>
          </w:tcPr>
          <w:p w14:paraId="772AB6A1" w14:textId="77777777" w:rsidR="00612361" w:rsidRDefault="00612361" w:rsidP="0061236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3CAD4775" w14:textId="77777777" w:rsidR="00612361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E9B2ED7" w14:textId="77777777" w:rsidR="00612361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612361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3FFC13B0" w:rsidR="00612361" w:rsidRPr="008A419B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612361" w:rsidRPr="005B4056" w:rsidRDefault="00612361" w:rsidP="0061236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77777777" w:rsidR="00612361" w:rsidRPr="003C439B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80" w:type="dxa"/>
          </w:tcPr>
          <w:p w14:paraId="3D9141E6" w14:textId="77777777" w:rsidR="00612361" w:rsidRPr="003F75A4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20A47B60" w:rsidR="00612361" w:rsidRPr="008A419B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612361" w:rsidRPr="008A419B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77777777" w:rsidR="00612361" w:rsidRPr="003C439B" w:rsidRDefault="00612361" w:rsidP="006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</w:tr>
      <w:tr w:rsidR="00FA783D" w:rsidRPr="000154ED" w14:paraId="0C224C01" w14:textId="77777777" w:rsidTr="007B1FB3">
        <w:tc>
          <w:tcPr>
            <w:tcW w:w="2880" w:type="dxa"/>
          </w:tcPr>
          <w:p w14:paraId="7478CF78" w14:textId="77777777" w:rsidR="00FA783D" w:rsidRPr="000154ED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" w:type="dxa"/>
          </w:tcPr>
          <w:p w14:paraId="59BC22CE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</w:tcPr>
          <w:p w14:paraId="21902E8D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</w:tcPr>
          <w:p w14:paraId="33569869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21CF09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104C68" w14:textId="77777777" w:rsidR="00FA783D" w:rsidRPr="000154ED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4501E35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0A3845D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C19A499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CC5FFE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8B6804" w14:textId="77777777" w:rsidR="00FA783D" w:rsidRPr="000154E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</w:tr>
      <w:tr w:rsidR="00FA783D" w:rsidRPr="005B4056" w14:paraId="6972128A" w14:textId="77777777" w:rsidTr="007B1FB3">
        <w:tc>
          <w:tcPr>
            <w:tcW w:w="2880" w:type="dxa"/>
          </w:tcPr>
          <w:p w14:paraId="1ACA813B" w14:textId="77777777" w:rsidR="00FA783D" w:rsidRPr="00D47DD3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5CC771E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002AD10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FA783D" w:rsidRPr="005B4056" w:rsidRDefault="00FA783D" w:rsidP="00FA78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783D" w:rsidRPr="005B4056" w14:paraId="5F567AE1" w14:textId="77777777" w:rsidTr="007B1FB3">
        <w:tc>
          <w:tcPr>
            <w:tcW w:w="2880" w:type="dxa"/>
          </w:tcPr>
          <w:p w14:paraId="583E1EB5" w14:textId="77777777" w:rsidR="00FA783D" w:rsidRPr="00D47DD3" w:rsidRDefault="00FA783D" w:rsidP="00FA783D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622CF924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25ECFCA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FA783D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0A3897AE" w:rsidR="00FA783D" w:rsidRPr="00A420E0" w:rsidRDefault="00DC630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FA783D" w:rsidRPr="00A420E0" w:rsidRDefault="00FA783D" w:rsidP="00FA783D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77777777" w:rsidR="00FA783D" w:rsidRPr="00A420E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FA783D" w:rsidRPr="005B57EC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381FB4A5" w:rsidR="00FA783D" w:rsidRPr="00A420E0" w:rsidRDefault="00DC630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FA783D" w:rsidRPr="00A420E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77777777" w:rsidR="00FA783D" w:rsidRPr="00A420E0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83D" w:rsidRPr="005B4056" w14:paraId="19119391" w14:textId="77777777" w:rsidTr="007B1FB3">
        <w:tc>
          <w:tcPr>
            <w:tcW w:w="2880" w:type="dxa"/>
          </w:tcPr>
          <w:p w14:paraId="13B50333" w14:textId="77777777" w:rsidR="00FA783D" w:rsidRPr="00D47DD3" w:rsidRDefault="00FA783D" w:rsidP="00FA783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22487FDD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25E0DF0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03A0ED3A" w:rsidR="00FA783D" w:rsidRDefault="00DC630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FA783D" w:rsidRPr="005B4056" w:rsidRDefault="00FA783D" w:rsidP="00FA783D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721EFBFC" w14:textId="77777777" w:rsidR="00FA783D" w:rsidRPr="005B57EC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1C231DBD" w:rsidR="00FA783D" w:rsidRPr="003C439B" w:rsidRDefault="00DC6303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FA783D" w:rsidRPr="005B4056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77777777" w:rsidR="00FA783D" w:rsidRPr="003C439B" w:rsidRDefault="00FA783D" w:rsidP="00FA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</w:tbl>
    <w:p w14:paraId="12E69CCC" w14:textId="77777777" w:rsidR="00F7140D" w:rsidRPr="005A20B6" w:rsidRDefault="00F7140D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55FB2D3" w14:textId="6D4238C6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AA1075">
        <w:rPr>
          <w:rFonts w:asciiTheme="majorBidi" w:hAnsiTheme="majorBidi" w:cstheme="majorBidi"/>
          <w:sz w:val="30"/>
          <w:szCs w:val="30"/>
        </w:rPr>
        <w:t>60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667D5EE2" w14:textId="77777777" w:rsidR="004301B1" w:rsidRPr="00FE1E01" w:rsidRDefault="004301B1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C13CC0A" w14:textId="77777777" w:rsidR="00241D33" w:rsidRDefault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35C1CCD" w14:textId="62BD87E8" w:rsidR="00C974F3" w:rsidRPr="00241D33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1D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FF2DC68" w14:textId="77777777" w:rsidR="00241D33" w:rsidRPr="00241D33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FA2792" w14:paraId="401AD65D" w14:textId="77777777" w:rsidTr="007B1FB3">
        <w:tc>
          <w:tcPr>
            <w:tcW w:w="4050" w:type="dxa"/>
          </w:tcPr>
          <w:p w14:paraId="057A9894" w14:textId="77777777" w:rsidR="00241D33" w:rsidRPr="00FA2792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B3C17F8" w14:textId="77777777" w:rsidR="00241D33" w:rsidRPr="00FA2792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B705364" w14:textId="77777777" w:rsidR="00241D33" w:rsidRPr="00FA2792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F3C1C69" w14:textId="77777777" w:rsidR="00241D33" w:rsidRPr="00FA2792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FA2792" w14:paraId="7F16D3D4" w14:textId="77777777" w:rsidTr="007B1FB3">
        <w:tc>
          <w:tcPr>
            <w:tcW w:w="4050" w:type="dxa"/>
          </w:tcPr>
          <w:p w14:paraId="609E8F1E" w14:textId="77777777" w:rsidR="00241D33" w:rsidRPr="00FA2792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549DD" w14:textId="77777777" w:rsidR="00241D33" w:rsidRPr="00F97EA7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4F8691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EA3601" w14:textId="77777777" w:rsidR="00241D33" w:rsidRPr="00F97EA7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5268939" w14:textId="77777777" w:rsidR="00241D33" w:rsidRPr="00FA2792" w:rsidRDefault="00241D33" w:rsidP="007B1FB3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B26C6" w14:textId="77777777" w:rsidR="00241D33" w:rsidRPr="00F97EA7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BB5650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EB39D7" w14:textId="77777777" w:rsidR="00241D33" w:rsidRPr="00F97EA7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41D33" w:rsidRPr="00FA2792" w14:paraId="615D1D54" w14:textId="77777777" w:rsidTr="007B1FB3">
        <w:tc>
          <w:tcPr>
            <w:tcW w:w="4050" w:type="dxa"/>
          </w:tcPr>
          <w:p w14:paraId="29C96D6B" w14:textId="77777777" w:rsidR="00241D33" w:rsidRPr="00FA2792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77006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15AF8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B85D3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8A9F687" w14:textId="77777777" w:rsidR="00241D33" w:rsidRPr="00FA2792" w:rsidRDefault="00241D33" w:rsidP="007B1FB3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34AB8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65F18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EAE4ED" w14:textId="77777777" w:rsidR="00241D33" w:rsidRPr="00FA2792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1D33" w:rsidRPr="00FA2792" w14:paraId="69D88D86" w14:textId="77777777" w:rsidTr="007B1FB3">
        <w:trPr>
          <w:trHeight w:val="127"/>
        </w:trPr>
        <w:tc>
          <w:tcPr>
            <w:tcW w:w="4050" w:type="dxa"/>
          </w:tcPr>
          <w:p w14:paraId="4C3B196C" w14:textId="77777777" w:rsidR="00241D33" w:rsidRPr="00FA2792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124B3262" w14:textId="77777777" w:rsidR="00241D33" w:rsidRPr="00FA2792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9E1" w:rsidRPr="00FA2792" w14:paraId="1AA1E24C" w14:textId="77777777" w:rsidTr="007B1FB3">
        <w:tc>
          <w:tcPr>
            <w:tcW w:w="4050" w:type="dxa"/>
          </w:tcPr>
          <w:p w14:paraId="33BA492A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9590ED" w14:textId="5AB59224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E57E35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7943D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C6ED1F6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99021" w14:textId="081722EA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9AF995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65C0CA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39E1" w:rsidRPr="00FA2792" w14:paraId="35B4DA06" w14:textId="77777777" w:rsidTr="007B1FB3">
        <w:tc>
          <w:tcPr>
            <w:tcW w:w="4050" w:type="dxa"/>
          </w:tcPr>
          <w:p w14:paraId="4F733A13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7DB26" w14:textId="7EF2CD3E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201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EF808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ADF95C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F442FF1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EFF69B" w14:textId="1ED28F6E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201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D49224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75642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39E1" w:rsidRPr="00FA2792" w14:paraId="5EACA7A0" w14:textId="77777777" w:rsidTr="007B1FB3">
        <w:tc>
          <w:tcPr>
            <w:tcW w:w="4050" w:type="dxa"/>
          </w:tcPr>
          <w:p w14:paraId="761CECEC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A0448" w14:textId="5C0BC229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432362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14FA7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8498679" w14:textId="77777777" w:rsidR="00BB39E1" w:rsidRPr="00FA2792" w:rsidRDefault="00BB39E1" w:rsidP="00BB39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88A68" w14:textId="60F49446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25EF8" w14:textId="77777777" w:rsidR="00BB39E1" w:rsidRPr="00FA2792" w:rsidRDefault="00BB39E1" w:rsidP="00BB39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229DB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39E1" w:rsidRPr="00FA2792" w14:paraId="6F724B9E" w14:textId="77777777" w:rsidTr="007B1FB3">
        <w:tc>
          <w:tcPr>
            <w:tcW w:w="4050" w:type="dxa"/>
          </w:tcPr>
          <w:p w14:paraId="20A782A3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7510" w14:textId="4A248360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D6DC73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D4085C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451906E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EB216" w14:textId="21E935A5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A2E602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5EC9D9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39E1" w:rsidRPr="00FA2792" w14:paraId="34A03F59" w14:textId="77777777" w:rsidTr="007B1FB3">
        <w:tc>
          <w:tcPr>
            <w:tcW w:w="4050" w:type="dxa"/>
          </w:tcPr>
          <w:p w14:paraId="0ECBD8AC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75D0DA9B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DDCBD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16EF68D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0ABBCA38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1946FF" w14:textId="77777777" w:rsidR="00BB39E1" w:rsidRPr="00FA2792" w:rsidRDefault="00BB39E1" w:rsidP="00BB39E1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39E1" w:rsidRPr="00FA2792" w14:paraId="22945048" w14:textId="77777777" w:rsidTr="007B1FB3">
        <w:tc>
          <w:tcPr>
            <w:tcW w:w="4050" w:type="dxa"/>
          </w:tcPr>
          <w:p w14:paraId="02AAFE32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0C944B2B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</w:t>
            </w:r>
            <w:r w:rsidR="00DF3C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1E450A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80" w:type="dxa"/>
          </w:tcPr>
          <w:p w14:paraId="01BC929A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04752B31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</w:t>
            </w:r>
            <w:r w:rsidR="00E21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9AA8C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</w:tr>
      <w:tr w:rsidR="00BB39E1" w:rsidRPr="00FA2792" w14:paraId="00C5819D" w14:textId="77777777" w:rsidTr="007B1FB3">
        <w:trPr>
          <w:trHeight w:val="370"/>
        </w:trPr>
        <w:tc>
          <w:tcPr>
            <w:tcW w:w="4050" w:type="dxa"/>
          </w:tcPr>
          <w:p w14:paraId="2ED897E6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2CEFF0A6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F90617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6F5F82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5BD5F352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2A52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51523A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39E1" w:rsidRPr="00FA2792" w14:paraId="70CABC6F" w14:textId="77777777" w:rsidTr="007B1FB3">
        <w:tc>
          <w:tcPr>
            <w:tcW w:w="4050" w:type="dxa"/>
          </w:tcPr>
          <w:p w14:paraId="340A19E9" w14:textId="77777777" w:rsidR="00BB39E1" w:rsidRPr="00FA2792" w:rsidRDefault="00BB39E1" w:rsidP="00BB39E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3916D7BD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</w:t>
            </w:r>
            <w:r w:rsidR="00620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A701BC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80" w:type="dxa"/>
          </w:tcPr>
          <w:p w14:paraId="193AB6AB" w14:textId="77777777" w:rsidR="00BB39E1" w:rsidRPr="00FA2792" w:rsidRDefault="00BB39E1" w:rsidP="00BB39E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2AE5921A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A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</w:t>
            </w:r>
            <w:r w:rsidR="00620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AA774E" w14:textId="77777777" w:rsidR="00BB39E1" w:rsidRPr="00FA2792" w:rsidRDefault="00BB39E1" w:rsidP="00BB39E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77777777" w:rsidR="00BB39E1" w:rsidRPr="00FA2792" w:rsidRDefault="00BB39E1" w:rsidP="00BB3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</w:tr>
    </w:tbl>
    <w:p w14:paraId="0CD6F29F" w14:textId="77777777" w:rsidR="00241D33" w:rsidRPr="00881C79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70"/>
        <w:gridCol w:w="180"/>
        <w:gridCol w:w="1161"/>
        <w:gridCol w:w="9"/>
        <w:gridCol w:w="171"/>
        <w:gridCol w:w="9"/>
        <w:gridCol w:w="1080"/>
        <w:gridCol w:w="180"/>
        <w:gridCol w:w="1161"/>
        <w:gridCol w:w="9"/>
      </w:tblGrid>
      <w:tr w:rsidR="00241D33" w:rsidRPr="005B4056" w14:paraId="1D69C9E4" w14:textId="77777777" w:rsidTr="007B1FB3">
        <w:trPr>
          <w:gridAfter w:val="1"/>
          <w:wAfter w:w="9" w:type="dxa"/>
        </w:trPr>
        <w:tc>
          <w:tcPr>
            <w:tcW w:w="4050" w:type="dxa"/>
          </w:tcPr>
          <w:p w14:paraId="2D266626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  <w:tcBorders>
              <w:left w:val="nil"/>
              <w:right w:val="nil"/>
            </w:tcBorders>
          </w:tcPr>
          <w:p w14:paraId="352995F9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6B46F4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4"/>
            <w:tcBorders>
              <w:left w:val="nil"/>
              <w:right w:val="nil"/>
            </w:tcBorders>
          </w:tcPr>
          <w:p w14:paraId="098DBBC9" w14:textId="77777777" w:rsidR="00241D33" w:rsidRPr="003C439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5B4056" w14:paraId="3AE4BD4B" w14:textId="77777777" w:rsidTr="007B1FB3">
        <w:tc>
          <w:tcPr>
            <w:tcW w:w="4059" w:type="dxa"/>
            <w:gridSpan w:val="2"/>
          </w:tcPr>
          <w:p w14:paraId="7E72E852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79058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951DD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467994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</w:tcPr>
          <w:p w14:paraId="20B30AFE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97F3A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529C73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48D373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1D33" w:rsidRPr="005B4056" w14:paraId="2BE92CAA" w14:textId="77777777" w:rsidTr="007B1FB3">
        <w:tc>
          <w:tcPr>
            <w:tcW w:w="4059" w:type="dxa"/>
            <w:gridSpan w:val="2"/>
          </w:tcPr>
          <w:p w14:paraId="743EA9E7" w14:textId="77777777" w:rsidR="00241D33" w:rsidRPr="005B405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tcBorders>
              <w:left w:val="nil"/>
              <w:right w:val="nil"/>
            </w:tcBorders>
          </w:tcPr>
          <w:p w14:paraId="230903F2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5B4056" w14:paraId="43A06B92" w14:textId="77777777" w:rsidTr="007B1FB3">
        <w:tc>
          <w:tcPr>
            <w:tcW w:w="4059" w:type="dxa"/>
            <w:gridSpan w:val="2"/>
          </w:tcPr>
          <w:p w14:paraId="2B632FC1" w14:textId="77777777" w:rsidR="00241D33" w:rsidRPr="005B405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2BC938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D3357A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B72B6A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094DCA" w14:textId="77777777" w:rsidR="00241D33" w:rsidRPr="005B4056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9EE6A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3C1C8C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5B4056" w14:paraId="5F3138CB" w14:textId="77777777" w:rsidTr="007B1FB3">
        <w:tc>
          <w:tcPr>
            <w:tcW w:w="4059" w:type="dxa"/>
            <w:gridSpan w:val="2"/>
          </w:tcPr>
          <w:p w14:paraId="7C4B9454" w14:textId="77777777" w:rsidR="00241D33" w:rsidRPr="005B405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8667FA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4FDFA1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042D611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F1B14F4" w14:textId="77777777" w:rsidR="00241D33" w:rsidRPr="005B4056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FB91F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6DA3FD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DC0" w:rsidRPr="005B4056" w14:paraId="1D711DE6" w14:textId="77777777" w:rsidTr="007B1FB3">
        <w:tc>
          <w:tcPr>
            <w:tcW w:w="4059" w:type="dxa"/>
            <w:gridSpan w:val="2"/>
          </w:tcPr>
          <w:p w14:paraId="7E5CB482" w14:textId="77777777" w:rsidR="00CD6DC0" w:rsidRPr="005B4056" w:rsidRDefault="00CD6DC0" w:rsidP="00CD6DC0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85ED97" w14:textId="3F1CEDCA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A52">
              <w:rPr>
                <w:rFonts w:ascii="Angsana New" w:hAnsi="Angsana New"/>
                <w:sz w:val="30"/>
                <w:szCs w:val="30"/>
              </w:rPr>
              <w:t>4,481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89831" w14:textId="77777777" w:rsidR="00CD6DC0" w:rsidRPr="005B4056" w:rsidRDefault="00CD6DC0" w:rsidP="00CD6DC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F35D95" w14:textId="77777777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</w:t>
            </w:r>
            <w:r w:rsidRPr="00A27030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80" w:type="dxa"/>
            <w:gridSpan w:val="2"/>
          </w:tcPr>
          <w:p w14:paraId="0759BF13" w14:textId="77777777" w:rsidR="00CD6DC0" w:rsidRPr="005B4056" w:rsidRDefault="00CD6DC0" w:rsidP="00CD6DC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3FA3F" w14:textId="2EEAD78D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A52">
              <w:rPr>
                <w:rFonts w:ascii="Angsana New" w:hAnsi="Angsana New"/>
                <w:sz w:val="30"/>
                <w:szCs w:val="30"/>
              </w:rPr>
              <w:t>4,4</w:t>
            </w:r>
            <w:r w:rsidR="00D7118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3FB28" w14:textId="77777777" w:rsidR="00CD6DC0" w:rsidRPr="005B4056" w:rsidRDefault="00CD6DC0" w:rsidP="00CD6DC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5E7172E" w14:textId="77777777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</w:t>
            </w:r>
            <w:r w:rsidRPr="00A27030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CD6DC0" w:rsidRPr="005B4056" w14:paraId="7D2499D6" w14:textId="77777777" w:rsidTr="007B1FB3">
        <w:tc>
          <w:tcPr>
            <w:tcW w:w="4059" w:type="dxa"/>
            <w:gridSpan w:val="2"/>
          </w:tcPr>
          <w:p w14:paraId="1794C065" w14:textId="4012AC88" w:rsidR="00CD6DC0" w:rsidRPr="005B4056" w:rsidRDefault="00CD6DC0" w:rsidP="00CD6DC0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398A">
              <w:rPr>
                <w:rFonts w:ascii="Angsana New" w:hAnsi="Angsana New" w:hint="cs"/>
                <w:sz w:val="30"/>
                <w:szCs w:val="30"/>
                <w:cs/>
              </w:rPr>
              <w:t>กลับราย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A5B33D" w14:textId="53DB373F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A52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DA0F1E" w14:textId="77777777" w:rsidR="00CD6DC0" w:rsidRPr="00505376" w:rsidRDefault="00CD6DC0" w:rsidP="00CD6DC0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82B136" w14:textId="77777777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3FD5511D" w14:textId="77777777" w:rsidR="00CD6DC0" w:rsidRPr="00505376" w:rsidRDefault="00CD6DC0" w:rsidP="00CD6DC0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9FF8" w14:textId="413D8328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A52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26F684" w14:textId="77777777" w:rsidR="00CD6DC0" w:rsidRPr="00505376" w:rsidRDefault="00CD6DC0" w:rsidP="00CD6DC0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9CBDE86" w14:textId="77777777" w:rsidR="00CD6DC0" w:rsidRPr="005B4056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DC0" w:rsidRPr="005B4056" w14:paraId="5CE70772" w14:textId="77777777" w:rsidTr="007B1FB3">
        <w:tc>
          <w:tcPr>
            <w:tcW w:w="4059" w:type="dxa"/>
            <w:gridSpan w:val="2"/>
          </w:tcPr>
          <w:p w14:paraId="002E9ACF" w14:textId="77777777" w:rsidR="00CD6DC0" w:rsidRPr="005B4056" w:rsidRDefault="00CD6DC0" w:rsidP="00CD6DC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1BE35610" w:rsidR="00CD6DC0" w:rsidRPr="00A75832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A52">
              <w:rPr>
                <w:rFonts w:ascii="Angsana New" w:hAnsi="Angsana New"/>
                <w:b/>
                <w:bCs/>
                <w:sz w:val="30"/>
                <w:szCs w:val="30"/>
              </w:rPr>
              <w:t>4,463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B82877" w14:textId="77777777" w:rsidR="00CD6DC0" w:rsidRPr="00A75832" w:rsidRDefault="00CD6DC0" w:rsidP="00CD6DC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77777777" w:rsidR="00CD6DC0" w:rsidRPr="00EF66FF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832">
              <w:rPr>
                <w:rFonts w:ascii="Angsana New" w:hAnsi="Angsana New"/>
                <w:b/>
                <w:bCs/>
                <w:sz w:val="30"/>
                <w:szCs w:val="30"/>
              </w:rPr>
              <w:t>6,585</w:t>
            </w:r>
          </w:p>
        </w:tc>
        <w:tc>
          <w:tcPr>
            <w:tcW w:w="180" w:type="dxa"/>
            <w:gridSpan w:val="2"/>
          </w:tcPr>
          <w:p w14:paraId="66812DE9" w14:textId="77777777" w:rsidR="00CD6DC0" w:rsidRPr="00EF66FF" w:rsidRDefault="00CD6DC0" w:rsidP="00CD6DC0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09C1865E" w:rsidR="00CD6DC0" w:rsidRPr="00EF66FF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A52">
              <w:rPr>
                <w:rFonts w:ascii="Angsana New" w:hAnsi="Angsana New"/>
                <w:b/>
                <w:bCs/>
                <w:sz w:val="30"/>
                <w:szCs w:val="30"/>
              </w:rPr>
              <w:t>4,46</w:t>
            </w:r>
            <w:r w:rsidR="001A45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F4D1F" w14:textId="77777777" w:rsidR="00CD6DC0" w:rsidRPr="00EF66FF" w:rsidRDefault="00CD6DC0" w:rsidP="00CD6DC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77777777" w:rsidR="00CD6DC0" w:rsidRPr="00EF66FF" w:rsidRDefault="00CD6DC0" w:rsidP="00CD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6FF">
              <w:rPr>
                <w:rFonts w:ascii="Angsana New" w:hAnsi="Angsana New"/>
                <w:b/>
                <w:bCs/>
                <w:sz w:val="30"/>
                <w:szCs w:val="30"/>
              </w:rPr>
              <w:t>6,810</w:t>
            </w:r>
          </w:p>
        </w:tc>
      </w:tr>
    </w:tbl>
    <w:p w14:paraId="6E398D7D" w14:textId="77777777" w:rsidR="00AB5C0F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FCA321E" w14:textId="43F6CD94" w:rsidR="00E94095" w:rsidRPr="00241D33" w:rsidRDefault="00E94095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1D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8E3B7D5" w14:textId="77777777" w:rsidR="00241D33" w:rsidRP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5B4056" w14:paraId="09DC7491" w14:textId="77777777" w:rsidTr="007B1FB3">
        <w:tc>
          <w:tcPr>
            <w:tcW w:w="4059" w:type="dxa"/>
          </w:tcPr>
          <w:p w14:paraId="13102D30" w14:textId="77777777" w:rsidR="00241D33" w:rsidRPr="005B4056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6EA256DD" w14:textId="77777777" w:rsidR="00241D33" w:rsidRPr="005B4056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4EB409D" w14:textId="77777777" w:rsidR="00241D33" w:rsidRPr="005B4056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301AA944" w14:textId="77777777" w:rsidR="00241D33" w:rsidRPr="005B4056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5B4056" w14:paraId="29BAD767" w14:textId="77777777" w:rsidTr="007B1FB3">
        <w:tc>
          <w:tcPr>
            <w:tcW w:w="4059" w:type="dxa"/>
          </w:tcPr>
          <w:p w14:paraId="69709080" w14:textId="77777777" w:rsidR="00241D33" w:rsidRPr="005B4056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476B0" w14:textId="77777777" w:rsidR="00241D33" w:rsidRPr="0024416E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29FEE7" w14:textId="77777777" w:rsidR="00241D33" w:rsidRPr="0024416E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24A9E6" w14:textId="77777777" w:rsidR="00241D33" w:rsidRPr="0024416E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96CF6B" w14:textId="77777777" w:rsidR="00241D33" w:rsidRPr="0024416E" w:rsidRDefault="00241D33" w:rsidP="007B1FB3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A0272C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D0B7AA8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6D574D" w14:textId="77777777" w:rsidR="00241D33" w:rsidRPr="0024416E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1D33" w:rsidRPr="005B4056" w14:paraId="7F54CE48" w14:textId="77777777" w:rsidTr="007B1FB3">
        <w:tc>
          <w:tcPr>
            <w:tcW w:w="4059" w:type="dxa"/>
          </w:tcPr>
          <w:p w14:paraId="7FE64742" w14:textId="77777777" w:rsidR="00241D33" w:rsidRPr="005B4056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489BB3" w14:textId="77777777" w:rsidR="00241D33" w:rsidRPr="003C439B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89EB15" w14:textId="77777777" w:rsidR="00241D33" w:rsidRPr="0024416E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0C624B" w14:textId="77777777" w:rsidR="00241D33" w:rsidRPr="003C439B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238CAD" w14:textId="77777777" w:rsidR="00241D33" w:rsidRPr="0024416E" w:rsidRDefault="00241D33" w:rsidP="007B1FB3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6ED86984" w14:textId="77777777" w:rsidR="00241D33" w:rsidRPr="003C439B" w:rsidRDefault="00241D33" w:rsidP="007B1F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5B4056" w14:paraId="2FDAC99A" w14:textId="77777777" w:rsidTr="007B1FB3">
        <w:tc>
          <w:tcPr>
            <w:tcW w:w="4059" w:type="dxa"/>
          </w:tcPr>
          <w:p w14:paraId="737AACF2" w14:textId="77777777" w:rsidR="00241D33" w:rsidRPr="005B4056" w:rsidRDefault="00241D33" w:rsidP="007B1FB3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1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49A571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5CBEAF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0C2938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964DE4" w14:textId="77777777" w:rsidR="00241D33" w:rsidRPr="005B4056" w:rsidRDefault="00241D33" w:rsidP="007B1F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370A1B" w14:textId="7415AD48" w:rsidR="00241D33" w:rsidRPr="005B4056" w:rsidRDefault="00627AA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8B8553" w14:textId="77777777" w:rsidR="00241D33" w:rsidRPr="005B4056" w:rsidRDefault="00241D33" w:rsidP="007B1F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86A0FD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  <w:tr w:rsidR="00241D33" w:rsidRPr="005B4056" w14:paraId="07157640" w14:textId="77777777" w:rsidTr="007B1FB3">
        <w:tc>
          <w:tcPr>
            <w:tcW w:w="4059" w:type="dxa"/>
          </w:tcPr>
          <w:p w14:paraId="7774DB8E" w14:textId="77777777" w:rsidR="00241D33" w:rsidRPr="005B4056" w:rsidRDefault="00241D33" w:rsidP="007B1FB3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17C2C8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85795" w14:textId="77777777" w:rsidR="00241D33" w:rsidRPr="00505376" w:rsidRDefault="00241D33" w:rsidP="007B1FB3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64E2AC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8978F" w14:textId="77777777" w:rsidR="00241D33" w:rsidRPr="00505376" w:rsidRDefault="00241D33" w:rsidP="007B1FB3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BB0FD5" w14:textId="184815E0" w:rsidR="00241D33" w:rsidRPr="005B4056" w:rsidRDefault="00DA32EE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5B31C5" w14:textId="77777777" w:rsidR="00241D33" w:rsidRPr="00505376" w:rsidRDefault="00241D33" w:rsidP="007B1FB3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915922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1D33" w:rsidRPr="005B4056" w14:paraId="35A32841" w14:textId="77777777" w:rsidTr="007B1FB3">
        <w:tc>
          <w:tcPr>
            <w:tcW w:w="4059" w:type="dxa"/>
          </w:tcPr>
          <w:p w14:paraId="5D662354" w14:textId="77777777" w:rsidR="00241D33" w:rsidRPr="005B4056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66428E" w14:textId="77777777" w:rsidR="00241D33" w:rsidRPr="000D08A1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1410CA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D4C8A2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21D1FC" w14:textId="77777777" w:rsidR="00241D33" w:rsidRPr="005B4056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6FEF" w14:textId="473AC7D8" w:rsidR="00241D33" w:rsidRPr="005B4056" w:rsidRDefault="00DA32EE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B0174B" w14:textId="77777777" w:rsidR="00241D33" w:rsidRPr="005B4056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A5F35" w14:textId="77777777" w:rsidR="00241D33" w:rsidRPr="005B405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3,006</w:t>
            </w:r>
          </w:p>
        </w:tc>
      </w:tr>
    </w:tbl>
    <w:p w14:paraId="6609A5F0" w14:textId="382F3A5D" w:rsidR="00E94095" w:rsidRPr="00AB5C0F" w:rsidRDefault="00E94095" w:rsidP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p w14:paraId="6C5CE7B2" w14:textId="77777777" w:rsidR="007D399B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603A35CA" w14:textId="77777777" w:rsidR="007D399B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B2FE47F" w14:textId="43319552" w:rsidR="007D399B" w:rsidRPr="00E573C3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7D399B" w:rsidRPr="00E573C3" w:rsidSect="009621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2" w:chapStyle="1"/>
          <w:cols w:space="708"/>
          <w:titlePg/>
          <w:docGrid w:linePitch="360"/>
        </w:sectPr>
      </w:pPr>
    </w:p>
    <w:p w14:paraId="52370F44" w14:textId="77777777" w:rsidR="00241D33" w:rsidRPr="00CB5126" w:rsidRDefault="00241D33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และเงินปันผลรับสำหรับงวดสามเดือนสิ้นสุดวันที่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1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2"/>
        <w:gridCol w:w="1762"/>
        <w:gridCol w:w="1086"/>
        <w:gridCol w:w="638"/>
        <w:gridCol w:w="185"/>
        <w:gridCol w:w="693"/>
        <w:gridCol w:w="12"/>
        <w:gridCol w:w="187"/>
        <w:gridCol w:w="660"/>
        <w:gridCol w:w="190"/>
        <w:gridCol w:w="651"/>
        <w:gridCol w:w="195"/>
        <w:gridCol w:w="646"/>
        <w:gridCol w:w="192"/>
        <w:gridCol w:w="649"/>
        <w:gridCol w:w="196"/>
        <w:gridCol w:w="645"/>
        <w:gridCol w:w="185"/>
        <w:gridCol w:w="656"/>
        <w:gridCol w:w="189"/>
        <w:gridCol w:w="652"/>
        <w:gridCol w:w="188"/>
        <w:gridCol w:w="743"/>
      </w:tblGrid>
      <w:tr w:rsidR="00241D33" w:rsidRPr="00887B43" w14:paraId="0B423792" w14:textId="77777777" w:rsidTr="007B1FB3">
        <w:trPr>
          <w:cantSplit/>
          <w:tblHeader/>
        </w:trPr>
        <w:tc>
          <w:tcPr>
            <w:tcW w:w="2912" w:type="dxa"/>
          </w:tcPr>
          <w:p w14:paraId="40A0A24F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48" w:type="dxa"/>
            <w:gridSpan w:val="2"/>
          </w:tcPr>
          <w:p w14:paraId="6D7F8631" w14:textId="77777777" w:rsidR="00241D33" w:rsidRPr="00887B43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20"/>
            <w:tcBorders>
              <w:bottom w:val="single" w:sz="4" w:space="0" w:color="auto"/>
            </w:tcBorders>
          </w:tcPr>
          <w:p w14:paraId="504BE94E" w14:textId="77777777" w:rsidR="00241D33" w:rsidRPr="00887B43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7907AA" w14:paraId="259682EE" w14:textId="77777777" w:rsidTr="007B1FB3">
        <w:trPr>
          <w:cantSplit/>
          <w:trHeight w:val="717"/>
          <w:tblHeader/>
        </w:trPr>
        <w:tc>
          <w:tcPr>
            <w:tcW w:w="2912" w:type="dxa"/>
          </w:tcPr>
          <w:p w14:paraId="065A948A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  <w:vAlign w:val="bottom"/>
          </w:tcPr>
          <w:p w14:paraId="5C0123F5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57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086" w:type="dxa"/>
            <w:vAlign w:val="bottom"/>
          </w:tcPr>
          <w:p w14:paraId="32CD6631" w14:textId="77777777" w:rsidR="00241D33" w:rsidRPr="006347D8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199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7907AA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7907AA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7907AA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7907AA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7907AA">
              <w:rPr>
                <w:rFonts w:ascii="Angsana New" w:hAnsi="Angsana New"/>
                <w:sz w:val="26"/>
                <w:szCs w:val="26"/>
              </w:rPr>
              <w:t>-</w:t>
            </w:r>
            <w:r w:rsidRPr="007907A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7907AA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gridSpan w:val="3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241D33" w:rsidRPr="007907AA" w14:paraId="299B99B4" w14:textId="77777777" w:rsidTr="00523200">
        <w:trPr>
          <w:cantSplit/>
          <w:tblHeader/>
        </w:trPr>
        <w:tc>
          <w:tcPr>
            <w:tcW w:w="2912" w:type="dxa"/>
          </w:tcPr>
          <w:p w14:paraId="1A299D09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497A1B11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C6D28E0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  <w:vAlign w:val="bottom"/>
          </w:tcPr>
          <w:p w14:paraId="32C60114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5" w:type="dxa"/>
            <w:vAlign w:val="bottom"/>
          </w:tcPr>
          <w:p w14:paraId="71241EB9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  <w:vAlign w:val="bottom"/>
          </w:tcPr>
          <w:p w14:paraId="11BBA3D5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9" w:type="dxa"/>
            <w:gridSpan w:val="2"/>
          </w:tcPr>
          <w:p w14:paraId="6688E955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2D6C629B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90" w:type="dxa"/>
            <w:vAlign w:val="bottom"/>
          </w:tcPr>
          <w:p w14:paraId="320FB066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1EEEF599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5" w:type="dxa"/>
          </w:tcPr>
          <w:p w14:paraId="5050BF6E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vAlign w:val="bottom"/>
          </w:tcPr>
          <w:p w14:paraId="44CCB86D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92" w:type="dxa"/>
            <w:vAlign w:val="bottom"/>
          </w:tcPr>
          <w:p w14:paraId="7CCC02CA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9" w:type="dxa"/>
            <w:vAlign w:val="bottom"/>
          </w:tcPr>
          <w:p w14:paraId="3993ED61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6" w:type="dxa"/>
          </w:tcPr>
          <w:p w14:paraId="7B066E96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  <w:vAlign w:val="bottom"/>
          </w:tcPr>
          <w:p w14:paraId="40CD7437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5" w:type="dxa"/>
            <w:vAlign w:val="bottom"/>
          </w:tcPr>
          <w:p w14:paraId="24F04869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3116A33C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9" w:type="dxa"/>
            <w:vAlign w:val="bottom"/>
          </w:tcPr>
          <w:p w14:paraId="4C810C63" w14:textId="77777777" w:rsidR="00241D33" w:rsidRPr="007907AA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vAlign w:val="bottom"/>
          </w:tcPr>
          <w:p w14:paraId="0DC518C5" w14:textId="77777777" w:rsidR="00241D33" w:rsidRPr="00F97EA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8" w:type="dxa"/>
            <w:vAlign w:val="bottom"/>
          </w:tcPr>
          <w:p w14:paraId="5D53F922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  <w:vAlign w:val="bottom"/>
          </w:tcPr>
          <w:p w14:paraId="798976B3" w14:textId="083D4972" w:rsidR="00241D33" w:rsidRPr="00F97EA7" w:rsidRDefault="00BD7CCC" w:rsidP="00BD7CCC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241D33" w:rsidRPr="007907AA" w14:paraId="42C962F5" w14:textId="77777777" w:rsidTr="00523200">
        <w:trPr>
          <w:cantSplit/>
          <w:tblHeader/>
        </w:trPr>
        <w:tc>
          <w:tcPr>
            <w:tcW w:w="2912" w:type="dxa"/>
          </w:tcPr>
          <w:p w14:paraId="51645ECA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12954167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2FAD3FB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</w:tcPr>
          <w:p w14:paraId="6BA2E334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5" w:type="dxa"/>
          </w:tcPr>
          <w:p w14:paraId="62F3235F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</w:tcPr>
          <w:p w14:paraId="24A0F06B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9" w:type="dxa"/>
            <w:gridSpan w:val="2"/>
          </w:tcPr>
          <w:p w14:paraId="4D340AD8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</w:tcPr>
          <w:p w14:paraId="6090CF5E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0" w:type="dxa"/>
          </w:tcPr>
          <w:p w14:paraId="2E702D41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</w:tcPr>
          <w:p w14:paraId="2084E3DE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5" w:type="dxa"/>
          </w:tcPr>
          <w:p w14:paraId="2526798B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</w:tcPr>
          <w:p w14:paraId="50117E52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2" w:type="dxa"/>
          </w:tcPr>
          <w:p w14:paraId="4A27EBCD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9" w:type="dxa"/>
          </w:tcPr>
          <w:p w14:paraId="788DF368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6" w:type="dxa"/>
          </w:tcPr>
          <w:p w14:paraId="78BFD81C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</w:tcPr>
          <w:p w14:paraId="72D2A9C6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5" w:type="dxa"/>
          </w:tcPr>
          <w:p w14:paraId="16C7F7A9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dxa"/>
          </w:tcPr>
          <w:p w14:paraId="1074C313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9" w:type="dxa"/>
            <w:vAlign w:val="bottom"/>
          </w:tcPr>
          <w:p w14:paraId="6A6C579D" w14:textId="77777777" w:rsidR="00241D33" w:rsidRPr="007907AA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</w:tcPr>
          <w:p w14:paraId="596A0637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8" w:type="dxa"/>
          </w:tcPr>
          <w:p w14:paraId="537D4033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</w:tcPr>
          <w:p w14:paraId="0714C4AA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41D33" w:rsidRPr="007907AA" w14:paraId="33878AA9" w14:textId="77777777" w:rsidTr="007B1FB3">
        <w:trPr>
          <w:cantSplit/>
          <w:tblHeader/>
        </w:trPr>
        <w:tc>
          <w:tcPr>
            <w:tcW w:w="2912" w:type="dxa"/>
          </w:tcPr>
          <w:p w14:paraId="42E6297F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12D2B479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38623670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28" w:type="dxa"/>
            <w:gridSpan w:val="4"/>
          </w:tcPr>
          <w:p w14:paraId="2ACF2E2C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824" w:type="dxa"/>
            <w:gridSpan w:val="16"/>
          </w:tcPr>
          <w:p w14:paraId="692B0C66" w14:textId="77777777" w:rsidR="00241D33" w:rsidRPr="007907AA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241D33" w:rsidRPr="00887B43" w14:paraId="3C92562C" w14:textId="77777777" w:rsidTr="00523200">
        <w:trPr>
          <w:cantSplit/>
        </w:trPr>
        <w:tc>
          <w:tcPr>
            <w:tcW w:w="2912" w:type="dxa"/>
          </w:tcPr>
          <w:p w14:paraId="71DF348E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62" w:type="dxa"/>
          </w:tcPr>
          <w:p w14:paraId="1AF03083" w14:textId="77777777" w:rsidR="00241D33" w:rsidRPr="00887B43" w:rsidRDefault="00241D33" w:rsidP="007B1FB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B81CE0F" w14:textId="77777777" w:rsidR="00241D33" w:rsidRPr="00887B43" w:rsidRDefault="00241D33" w:rsidP="007B1FB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  <w:vAlign w:val="bottom"/>
          </w:tcPr>
          <w:p w14:paraId="0DCADF55" w14:textId="77777777" w:rsidR="00241D33" w:rsidRPr="00887B43" w:rsidRDefault="00241D33" w:rsidP="007B1FB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3AE6771A" w14:textId="77777777" w:rsidR="00241D33" w:rsidRPr="00887B43" w:rsidRDefault="00241D33" w:rsidP="007B1FB3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  <w:vAlign w:val="bottom"/>
          </w:tcPr>
          <w:p w14:paraId="3673F544" w14:textId="77777777" w:rsidR="00241D33" w:rsidRPr="00887B43" w:rsidRDefault="00241D33" w:rsidP="007B1FB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994FCDC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03B53E85" w14:textId="77777777" w:rsidR="00241D33" w:rsidRPr="00887B43" w:rsidRDefault="00241D33" w:rsidP="007B1FB3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5B2C2970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483EA593" w14:textId="77777777" w:rsidR="00241D33" w:rsidRPr="00887B43" w:rsidRDefault="00241D33" w:rsidP="007B1FB3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2662C3DB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vAlign w:val="bottom"/>
          </w:tcPr>
          <w:p w14:paraId="36007F07" w14:textId="77777777" w:rsidR="00241D33" w:rsidRPr="00887B43" w:rsidRDefault="00241D33" w:rsidP="007B1FB3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4C15FA8C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9" w:type="dxa"/>
            <w:vAlign w:val="bottom"/>
          </w:tcPr>
          <w:p w14:paraId="02399FE2" w14:textId="77777777" w:rsidR="00241D33" w:rsidRPr="00887B43" w:rsidRDefault="00241D33" w:rsidP="007B1FB3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6" w:type="dxa"/>
            <w:vAlign w:val="bottom"/>
          </w:tcPr>
          <w:p w14:paraId="77B75E77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50AFF25E" w14:textId="77777777" w:rsidR="00241D33" w:rsidRPr="00887B43" w:rsidRDefault="00241D33" w:rsidP="007B1FB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08F1E9BA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56" w:type="dxa"/>
            <w:vAlign w:val="bottom"/>
          </w:tcPr>
          <w:p w14:paraId="43A0356C" w14:textId="77777777" w:rsidR="00241D33" w:rsidRPr="00887B43" w:rsidRDefault="00241D33" w:rsidP="007B1FB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742E5A8E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vAlign w:val="bottom"/>
          </w:tcPr>
          <w:p w14:paraId="3154F020" w14:textId="77777777" w:rsidR="00241D33" w:rsidRPr="00887B43" w:rsidRDefault="00241D33" w:rsidP="007B1FB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8" w:type="dxa"/>
          </w:tcPr>
          <w:p w14:paraId="228CBCE4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  <w:vAlign w:val="bottom"/>
          </w:tcPr>
          <w:p w14:paraId="0C373253" w14:textId="77777777" w:rsidR="00241D33" w:rsidRPr="00887B43" w:rsidRDefault="00241D33" w:rsidP="007B1FB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241D33" w:rsidRPr="00887B43" w14:paraId="24A5BE3E" w14:textId="77777777" w:rsidTr="00523200">
        <w:trPr>
          <w:cantSplit/>
        </w:trPr>
        <w:tc>
          <w:tcPr>
            <w:tcW w:w="2912" w:type="dxa"/>
          </w:tcPr>
          <w:p w14:paraId="55009C6A" w14:textId="77777777" w:rsidR="00241D33" w:rsidRPr="00887B43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62" w:type="dxa"/>
          </w:tcPr>
          <w:p w14:paraId="137D84D3" w14:textId="77777777" w:rsidR="00241D33" w:rsidRPr="008F3E9F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6" w:type="dxa"/>
          </w:tcPr>
          <w:p w14:paraId="515D3EDC" w14:textId="77777777" w:rsidR="00241D33" w:rsidRPr="00887B43" w:rsidRDefault="00241D33" w:rsidP="007B1FB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01415E35" w14:textId="61D14263" w:rsidR="00241D33" w:rsidRPr="00887B43" w:rsidRDefault="00A12F4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43C7DA64" w14:textId="77777777" w:rsidR="00241D33" w:rsidRPr="00887B43" w:rsidRDefault="00241D33" w:rsidP="007B1FB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6511FE93" w14:textId="77777777" w:rsidR="00241D33" w:rsidRPr="00887B43" w:rsidRDefault="00241D33" w:rsidP="007B1FB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gridSpan w:val="2"/>
          </w:tcPr>
          <w:p w14:paraId="7E60474F" w14:textId="77777777" w:rsidR="00241D33" w:rsidRPr="00887B43" w:rsidRDefault="00241D33" w:rsidP="007B1FB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</w:tcPr>
          <w:p w14:paraId="4E9C8FD8" w14:textId="15824B6C" w:rsidR="00241D33" w:rsidRPr="007907AA" w:rsidRDefault="00995AAE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67472BE8" w14:textId="77777777" w:rsidR="00241D33" w:rsidRPr="007907AA" w:rsidRDefault="00241D33" w:rsidP="007B1FB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</w:tcPr>
          <w:p w14:paraId="306C4656" w14:textId="77777777" w:rsidR="00241D33" w:rsidRPr="007907A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5" w:type="dxa"/>
          </w:tcPr>
          <w:p w14:paraId="44D33007" w14:textId="77777777" w:rsidR="00241D33" w:rsidRPr="007907AA" w:rsidRDefault="00241D33" w:rsidP="007B1FB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dxa"/>
          </w:tcPr>
          <w:p w14:paraId="74E64DC3" w14:textId="42943784" w:rsidR="00241D33" w:rsidRPr="007907AA" w:rsidRDefault="00995AAE" w:rsidP="0024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42422E25" w14:textId="77777777" w:rsidR="00241D33" w:rsidRPr="007907AA" w:rsidRDefault="00241D33" w:rsidP="007B1FB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</w:tcPr>
          <w:p w14:paraId="7FF12877" w14:textId="77777777" w:rsidR="00241D33" w:rsidRPr="007907AA" w:rsidRDefault="00241D33" w:rsidP="00E5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61AA5411" w14:textId="77777777" w:rsidR="00241D33" w:rsidRPr="007907AA" w:rsidRDefault="00241D33" w:rsidP="007B1FB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</w:tcPr>
          <w:p w14:paraId="5E67ED4F" w14:textId="4B228F28" w:rsidR="00241D33" w:rsidRPr="007907AA" w:rsidRDefault="00995AAE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407E76F" w14:textId="77777777" w:rsidR="00241D33" w:rsidRPr="007907AA" w:rsidRDefault="00241D33" w:rsidP="007B1FB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</w:tcPr>
          <w:p w14:paraId="4E467134" w14:textId="77777777" w:rsidR="00241D33" w:rsidRPr="007907AA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7F71B699" w14:textId="77777777" w:rsidR="00241D33" w:rsidRPr="00887B43" w:rsidRDefault="00241D33" w:rsidP="007B1FB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shd w:val="clear" w:color="auto" w:fill="auto"/>
          </w:tcPr>
          <w:p w14:paraId="4876FC33" w14:textId="07DAC0F6" w:rsidR="00241D33" w:rsidRPr="00887B43" w:rsidRDefault="00995AAE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17B60AAB" w14:textId="77777777" w:rsidR="00241D33" w:rsidRPr="00887B43" w:rsidRDefault="00241D33" w:rsidP="007B1FB3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3DC4094E" w14:textId="66F8743B" w:rsidR="00241D33" w:rsidRPr="00887B43" w:rsidRDefault="004E71A3" w:rsidP="007B1FB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005E45" w:rsidRPr="00887B43" w14:paraId="1A4FCE83" w14:textId="77777777" w:rsidTr="00B73DB4">
        <w:trPr>
          <w:cantSplit/>
        </w:trPr>
        <w:tc>
          <w:tcPr>
            <w:tcW w:w="2912" w:type="dxa"/>
          </w:tcPr>
          <w:p w14:paraId="05802040" w14:textId="77777777" w:rsidR="00005E45" w:rsidRPr="00887B43" w:rsidRDefault="00005E45" w:rsidP="00005E45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62" w:type="dxa"/>
          </w:tcPr>
          <w:p w14:paraId="1F61F4EB" w14:textId="77777777" w:rsidR="00005E45" w:rsidRPr="008F3E9F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086" w:type="dxa"/>
          </w:tcPr>
          <w:p w14:paraId="0BFDA1A8" w14:textId="77777777" w:rsidR="00005E45" w:rsidRPr="00887B43" w:rsidRDefault="00005E45" w:rsidP="00005E4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1C2F6C0C" w14:textId="334F5B1C" w:rsidR="00005E45" w:rsidRPr="00887B43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6250BCCF" w14:textId="77777777" w:rsidR="00005E45" w:rsidRPr="00887B43" w:rsidRDefault="00005E45" w:rsidP="00005E4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4E6830BB" w14:textId="77777777" w:rsidR="00005E45" w:rsidRPr="00887B43" w:rsidRDefault="00005E45" w:rsidP="00005E4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9" w:type="dxa"/>
            <w:gridSpan w:val="2"/>
          </w:tcPr>
          <w:p w14:paraId="0E22667B" w14:textId="77777777" w:rsidR="00005E45" w:rsidRPr="00887B43" w:rsidRDefault="00005E45" w:rsidP="00005E4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58C2296A" w14:textId="5514A4B1" w:rsidR="00005E45" w:rsidRPr="007907AA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90" w:type="dxa"/>
          </w:tcPr>
          <w:p w14:paraId="2BBBB235" w14:textId="77777777" w:rsidR="00005E45" w:rsidRPr="007907AA" w:rsidRDefault="00005E45" w:rsidP="00005E4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5AB067E7" w14:textId="77777777" w:rsidR="00005E45" w:rsidRPr="007907AA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95" w:type="dxa"/>
          </w:tcPr>
          <w:p w14:paraId="3C8F0227" w14:textId="77777777" w:rsidR="00005E45" w:rsidRPr="007907AA" w:rsidRDefault="00005E45" w:rsidP="00005E4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55267F6" w14:textId="66A6C11C" w:rsidR="00005E45" w:rsidRPr="007907AA" w:rsidRDefault="00A47AFC" w:rsidP="008E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556B2162" w14:textId="77777777" w:rsidR="00005E45" w:rsidRPr="007907AA" w:rsidRDefault="00005E45" w:rsidP="00005E4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09EC7E5A" w14:textId="77777777" w:rsidR="00005E45" w:rsidRPr="007907AA" w:rsidRDefault="00005E45" w:rsidP="00B3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50B7FCB0" w14:textId="77777777" w:rsidR="00005E45" w:rsidRPr="007907AA" w:rsidRDefault="00005E45" w:rsidP="00005E4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D65DC68" w14:textId="0A9075E8" w:rsidR="00005E45" w:rsidRPr="007907AA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185" w:type="dxa"/>
          </w:tcPr>
          <w:p w14:paraId="07C54DEA" w14:textId="77777777" w:rsidR="00005E45" w:rsidRPr="007907AA" w:rsidRDefault="00005E45" w:rsidP="00005E4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374AAC1A" w14:textId="77777777" w:rsidR="00005E45" w:rsidRPr="007907AA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89" w:type="dxa"/>
          </w:tcPr>
          <w:p w14:paraId="46B92DB9" w14:textId="77777777" w:rsidR="00005E45" w:rsidRPr="00887B43" w:rsidRDefault="00005E45" w:rsidP="00005E4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491BE899" w14:textId="6ED58E4A" w:rsidR="00005E45" w:rsidRPr="00887B43" w:rsidRDefault="00005E45" w:rsidP="0000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8" w:type="dxa"/>
          </w:tcPr>
          <w:p w14:paraId="4EB71FFB" w14:textId="77777777" w:rsidR="00005E45" w:rsidRPr="00887B43" w:rsidRDefault="00005E45" w:rsidP="00005E45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252B753" w14:textId="77777777" w:rsidR="00005E45" w:rsidRPr="00887B43" w:rsidRDefault="00005E45" w:rsidP="00005E4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84893" w:rsidRPr="00CB27DD" w14:paraId="43D9AB6D" w14:textId="77777777" w:rsidTr="00B73DB4">
        <w:trPr>
          <w:cantSplit/>
        </w:trPr>
        <w:tc>
          <w:tcPr>
            <w:tcW w:w="2912" w:type="dxa"/>
          </w:tcPr>
          <w:p w14:paraId="02B22586" w14:textId="77777777" w:rsidR="00384893" w:rsidRPr="00CB27DD" w:rsidRDefault="00384893" w:rsidP="0038489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2" w:type="dxa"/>
          </w:tcPr>
          <w:p w14:paraId="0756466C" w14:textId="77777777" w:rsidR="00384893" w:rsidRPr="00CB27DD" w:rsidRDefault="00384893" w:rsidP="0038489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13D84E51" w14:textId="77777777" w:rsidR="00384893" w:rsidRPr="00CB27DD" w:rsidRDefault="00384893" w:rsidP="0038489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dxa"/>
          </w:tcPr>
          <w:p w14:paraId="6C4142EB" w14:textId="77777777" w:rsidR="00384893" w:rsidRPr="00CB27DD" w:rsidRDefault="00384893" w:rsidP="0038489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1EB12999" w14:textId="77777777" w:rsidR="00384893" w:rsidRPr="00CB27DD" w:rsidRDefault="00384893" w:rsidP="0038489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14:paraId="0D9583F7" w14:textId="77777777" w:rsidR="00384893" w:rsidRPr="00CB27DD" w:rsidRDefault="00384893" w:rsidP="0038489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9" w:type="dxa"/>
            <w:gridSpan w:val="2"/>
          </w:tcPr>
          <w:p w14:paraId="3BF442BE" w14:textId="77777777" w:rsidR="00384893" w:rsidRPr="00CB27DD" w:rsidRDefault="00384893" w:rsidP="0038489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65BE84BE" w:rsidR="00384893" w:rsidRPr="00CB27DD" w:rsidRDefault="00384893" w:rsidP="0038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201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90" w:type="dxa"/>
          </w:tcPr>
          <w:p w14:paraId="40D8CC37" w14:textId="77777777" w:rsidR="00384893" w:rsidRPr="00CB27DD" w:rsidRDefault="00384893" w:rsidP="0038489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7777777" w:rsidR="00384893" w:rsidRPr="00CB27DD" w:rsidRDefault="00384893" w:rsidP="0038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201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95" w:type="dxa"/>
          </w:tcPr>
          <w:p w14:paraId="413EC383" w14:textId="77777777" w:rsidR="00384893" w:rsidRPr="00CB27DD" w:rsidRDefault="00384893" w:rsidP="0038489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31874F2E" w:rsidR="00384893" w:rsidRPr="00CB27DD" w:rsidRDefault="00A47AFC" w:rsidP="009E7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545BE3CA" w14:textId="77777777" w:rsidR="00384893" w:rsidRPr="00CB27DD" w:rsidRDefault="00384893" w:rsidP="0038489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77777777" w:rsidR="00384893" w:rsidRPr="00CB27DD" w:rsidRDefault="00384893" w:rsidP="00762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509454B0" w14:textId="77777777" w:rsidR="00384893" w:rsidRPr="00CB27DD" w:rsidRDefault="00384893" w:rsidP="0038489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112E9633" w:rsidR="00384893" w:rsidRPr="00CB27DD" w:rsidRDefault="00384893" w:rsidP="0038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1,374</w:t>
            </w:r>
          </w:p>
        </w:tc>
        <w:tc>
          <w:tcPr>
            <w:tcW w:w="185" w:type="dxa"/>
          </w:tcPr>
          <w:p w14:paraId="3EDB7BA3" w14:textId="77777777" w:rsidR="00384893" w:rsidRPr="00CB27DD" w:rsidRDefault="00384893" w:rsidP="0038489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77777777" w:rsidR="00384893" w:rsidRPr="00CB27DD" w:rsidRDefault="00384893" w:rsidP="0038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89" w:type="dxa"/>
          </w:tcPr>
          <w:p w14:paraId="26F063A9" w14:textId="77777777" w:rsidR="00384893" w:rsidRPr="00CB27DD" w:rsidRDefault="00384893" w:rsidP="0038489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7E1C87C2" w:rsidR="00384893" w:rsidRPr="00CB27DD" w:rsidRDefault="00384893" w:rsidP="0038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88" w:type="dxa"/>
          </w:tcPr>
          <w:p w14:paraId="079FCFB4" w14:textId="77777777" w:rsidR="00384893" w:rsidRPr="00CB27DD" w:rsidRDefault="00384893" w:rsidP="0038489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18EFD561" w14:textId="18BBE029" w:rsidR="00384893" w:rsidRPr="00CB27DD" w:rsidRDefault="00384893" w:rsidP="0038489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148</w:t>
            </w:r>
          </w:p>
        </w:tc>
      </w:tr>
    </w:tbl>
    <w:p w14:paraId="75DF0C10" w14:textId="77777777" w:rsidR="003F5A8F" w:rsidRPr="00FE1E01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FE1E01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FE1E01" w:rsidSect="0052194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86947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77777777" w:rsidR="00241D33" w:rsidRP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9"/>
        <w:gridCol w:w="238"/>
        <w:gridCol w:w="1127"/>
        <w:gridCol w:w="241"/>
        <w:gridCol w:w="1117"/>
        <w:gridCol w:w="271"/>
        <w:gridCol w:w="1056"/>
      </w:tblGrid>
      <w:tr w:rsidR="00241D33" w:rsidRPr="00DE782B" w14:paraId="6422A6DA" w14:textId="77777777" w:rsidTr="007B1FB3">
        <w:trPr>
          <w:trHeight w:val="20"/>
        </w:trPr>
        <w:tc>
          <w:tcPr>
            <w:tcW w:w="2231" w:type="pct"/>
          </w:tcPr>
          <w:p w14:paraId="0B96C9B6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32C5112D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D30BED1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62153F1A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D33" w:rsidRPr="00DE782B" w14:paraId="1FA5A353" w14:textId="77777777" w:rsidTr="007B1FB3">
        <w:trPr>
          <w:trHeight w:val="20"/>
        </w:trPr>
        <w:tc>
          <w:tcPr>
            <w:tcW w:w="2231" w:type="pct"/>
          </w:tcPr>
          <w:p w14:paraId="2067F44E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F141885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0FD8B65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D97CCE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795BFE2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6EEFACB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91838B3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1442E01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1D33" w:rsidRPr="00DE782B" w14:paraId="487F7785" w14:textId="77777777" w:rsidTr="007B1FB3">
        <w:trPr>
          <w:trHeight w:val="20"/>
        </w:trPr>
        <w:tc>
          <w:tcPr>
            <w:tcW w:w="2231" w:type="pct"/>
          </w:tcPr>
          <w:p w14:paraId="30775B27" w14:textId="77777777" w:rsidR="00241D33" w:rsidRPr="00DE782B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6DF0C341" w14:textId="77777777" w:rsidR="00241D33" w:rsidRPr="00DE782B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CB5126" w14:paraId="1ACBC8D8" w14:textId="77777777" w:rsidTr="007B1FB3">
        <w:trPr>
          <w:trHeight w:val="20"/>
        </w:trPr>
        <w:tc>
          <w:tcPr>
            <w:tcW w:w="2231" w:type="pct"/>
          </w:tcPr>
          <w:p w14:paraId="5D18FA2A" w14:textId="77777777" w:rsidR="00241D33" w:rsidRPr="00CB51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2241F6B9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57A2EC66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2053F30D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4FA00613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915E443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7E2C49D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19DB8EB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C1692" w:rsidRPr="00DE782B" w14:paraId="64C344E8" w14:textId="77777777" w:rsidTr="007B1FB3">
        <w:trPr>
          <w:trHeight w:val="20"/>
        </w:trPr>
        <w:tc>
          <w:tcPr>
            <w:tcW w:w="2231" w:type="pct"/>
          </w:tcPr>
          <w:p w14:paraId="16E4C629" w14:textId="77777777" w:rsidR="00DC1692" w:rsidRPr="00DE782B" w:rsidRDefault="00DC1692" w:rsidP="00DC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6192E101" w14:textId="66344A81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52FC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659</w:t>
            </w:r>
          </w:p>
        </w:tc>
        <w:tc>
          <w:tcPr>
            <w:tcW w:w="128" w:type="pct"/>
          </w:tcPr>
          <w:p w14:paraId="5ACEDE35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4D2F7C8E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</w:p>
        </w:tc>
        <w:tc>
          <w:tcPr>
            <w:tcW w:w="130" w:type="pct"/>
          </w:tcPr>
          <w:p w14:paraId="31CA439B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379059FD" w14:textId="549C7445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37D92018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FB102C0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DC1692" w:rsidRPr="00DE782B" w14:paraId="660FE8AC" w14:textId="77777777" w:rsidTr="007B1FB3">
        <w:trPr>
          <w:trHeight w:val="20"/>
        </w:trPr>
        <w:tc>
          <w:tcPr>
            <w:tcW w:w="2231" w:type="pct"/>
          </w:tcPr>
          <w:p w14:paraId="32376B39" w14:textId="6FB2ECE9" w:rsidR="00DC1692" w:rsidRPr="006762F3" w:rsidRDefault="00DC1692" w:rsidP="00DC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9B20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319359D" w14:textId="7F1B2288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52FC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128" w:type="pct"/>
          </w:tcPr>
          <w:p w14:paraId="492A7B96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DD40221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30" w:type="pct"/>
          </w:tcPr>
          <w:p w14:paraId="4962A79F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8C54D82" w14:textId="11255356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3B70C1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76197F9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692" w:rsidRPr="00DE782B" w14:paraId="12A55739" w14:textId="77777777" w:rsidTr="007B1FB3">
        <w:trPr>
          <w:trHeight w:val="20"/>
        </w:trPr>
        <w:tc>
          <w:tcPr>
            <w:tcW w:w="2231" w:type="pct"/>
          </w:tcPr>
          <w:p w14:paraId="0B5DF7B0" w14:textId="77777777" w:rsidR="00DC1692" w:rsidRPr="00DE782B" w:rsidRDefault="00DC1692" w:rsidP="00DC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2EF3CF50" w14:textId="4F08BC48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52F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685</w:t>
            </w:r>
          </w:p>
        </w:tc>
        <w:tc>
          <w:tcPr>
            <w:tcW w:w="128" w:type="pct"/>
          </w:tcPr>
          <w:p w14:paraId="5A6508A0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108D6C9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672</w:t>
            </w:r>
          </w:p>
        </w:tc>
        <w:tc>
          <w:tcPr>
            <w:tcW w:w="130" w:type="pct"/>
          </w:tcPr>
          <w:p w14:paraId="7B24D61A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F3691AA" w14:textId="5FFABCAB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B7F0816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53663252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241D33" w:rsidRPr="00D85FAF" w14:paraId="3F95B12B" w14:textId="77777777" w:rsidTr="007B1FB3">
        <w:trPr>
          <w:trHeight w:val="20"/>
        </w:trPr>
        <w:tc>
          <w:tcPr>
            <w:tcW w:w="2231" w:type="pct"/>
          </w:tcPr>
          <w:p w14:paraId="6C0FDA9B" w14:textId="77777777" w:rsidR="00241D33" w:rsidRPr="00D85FAF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7424F4A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8" w:type="pct"/>
          </w:tcPr>
          <w:p w14:paraId="05E8A1C7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893053E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30" w:type="pct"/>
          </w:tcPr>
          <w:p w14:paraId="4B3CECF8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7B5BD0F0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C6B8824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45297C9" w14:textId="77777777" w:rsidR="00241D33" w:rsidRPr="00D85FAF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1D33" w:rsidRPr="00CB5126" w14:paraId="472AF72A" w14:textId="77777777" w:rsidTr="007B1FB3">
        <w:trPr>
          <w:trHeight w:val="20"/>
        </w:trPr>
        <w:tc>
          <w:tcPr>
            <w:tcW w:w="2231" w:type="pct"/>
          </w:tcPr>
          <w:p w14:paraId="6CBA8C78" w14:textId="77777777" w:rsidR="00241D33" w:rsidRPr="00CB5126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87" w:type="pct"/>
          </w:tcPr>
          <w:p w14:paraId="4BABCD3B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18ED312B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5E840534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9C879C8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6AF4919F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38361CB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24B8B47" w14:textId="77777777" w:rsidR="00241D33" w:rsidRPr="00CB5126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C1692" w:rsidRPr="00DE782B" w14:paraId="20E49113" w14:textId="77777777" w:rsidTr="007B1FB3">
        <w:trPr>
          <w:trHeight w:val="20"/>
        </w:trPr>
        <w:tc>
          <w:tcPr>
            <w:tcW w:w="2231" w:type="pct"/>
          </w:tcPr>
          <w:p w14:paraId="5658CDF7" w14:textId="77777777" w:rsidR="00DC1692" w:rsidRPr="00DE782B" w:rsidRDefault="00DC1692" w:rsidP="00DC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27E2500D" w14:textId="3EFB86DC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52FCE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  <w:r w:rsidRPr="00852FC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852FCE">
              <w:rPr>
                <w:rFonts w:asciiTheme="majorBidi" w:hAnsiTheme="majorBidi"/>
                <w:sz w:val="30"/>
                <w:szCs w:val="30"/>
                <w:lang w:eastAsia="zh-CN"/>
              </w:rPr>
              <w:t>223</w:t>
            </w:r>
          </w:p>
        </w:tc>
        <w:tc>
          <w:tcPr>
            <w:tcW w:w="128" w:type="pct"/>
          </w:tcPr>
          <w:p w14:paraId="3025DBF7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37745305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  <w:r w:rsidRPr="00F57E0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/>
                <w:sz w:val="30"/>
                <w:szCs w:val="30"/>
                <w:lang w:eastAsia="zh-CN"/>
              </w:rPr>
              <w:t>233</w:t>
            </w:r>
          </w:p>
        </w:tc>
        <w:tc>
          <w:tcPr>
            <w:tcW w:w="130" w:type="pct"/>
          </w:tcPr>
          <w:p w14:paraId="04A1BAD1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B8888CA" w14:textId="3124CF54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F4954F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510CF10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692" w:rsidRPr="00DE782B" w14:paraId="6E87135E" w14:textId="77777777" w:rsidTr="003B0BEA">
        <w:trPr>
          <w:trHeight w:val="20"/>
        </w:trPr>
        <w:tc>
          <w:tcPr>
            <w:tcW w:w="2231" w:type="pct"/>
          </w:tcPr>
          <w:p w14:paraId="11A64A7D" w14:textId="2276D0EA" w:rsidR="00DC1692" w:rsidRPr="006762F3" w:rsidRDefault="00DC1692" w:rsidP="00C9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7C5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C5E6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CA4B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  <w:r w:rsidR="00B136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136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338459E1" w14:textId="52718E5F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52FC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128" w:type="pct"/>
            <w:vAlign w:val="bottom"/>
          </w:tcPr>
          <w:p w14:paraId="7778D69D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1CE48FB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57E03">
              <w:rPr>
                <w:rFonts w:asciiTheme="majorBidi" w:hAnsiTheme="majorBidi"/>
                <w:sz w:val="30"/>
                <w:szCs w:val="30"/>
                <w:cs/>
                <w:lang w:eastAsia="zh-CN"/>
              </w:rPr>
              <w:t>(</w:t>
            </w:r>
            <w:r w:rsidRPr="003C439B"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  <w:r w:rsidRPr="00F57E03">
              <w:rPr>
                <w:rFonts w:asciiTheme="majorBidi" w:hAnsi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30" w:type="pct"/>
            <w:vAlign w:val="bottom"/>
          </w:tcPr>
          <w:p w14:paraId="11D2C072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5D2D813F" w14:textId="6AC64D5A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5C431B1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2B32B0B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692" w:rsidRPr="00DE782B" w14:paraId="4512553E" w14:textId="77777777" w:rsidTr="007B1FB3">
        <w:trPr>
          <w:trHeight w:val="20"/>
        </w:trPr>
        <w:tc>
          <w:tcPr>
            <w:tcW w:w="2231" w:type="pct"/>
          </w:tcPr>
          <w:p w14:paraId="4EFEFD33" w14:textId="77777777" w:rsidR="00DC1692" w:rsidRPr="00DE782B" w:rsidRDefault="00DC1692" w:rsidP="00DC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274477B4" w14:textId="747B91E6" w:rsidR="00DC1692" w:rsidRPr="00DE782B" w:rsidRDefault="00F43C95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1,245</w:t>
            </w:r>
          </w:p>
        </w:tc>
        <w:tc>
          <w:tcPr>
            <w:tcW w:w="128" w:type="pct"/>
          </w:tcPr>
          <w:p w14:paraId="08B0F6A2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07F247D9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F57E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214</w:t>
            </w:r>
          </w:p>
        </w:tc>
        <w:tc>
          <w:tcPr>
            <w:tcW w:w="130" w:type="pct"/>
          </w:tcPr>
          <w:p w14:paraId="74BAFCA3" w14:textId="77777777" w:rsidR="00DC1692" w:rsidRPr="00DE782B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47AEAE2" w14:textId="549272E6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91A8B5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10201F9" w14:textId="77777777" w:rsidR="00DC1692" w:rsidRPr="00D85FAF" w:rsidRDefault="00DC1692" w:rsidP="00DC1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015D7" w:rsidRPr="00DE782B" w14:paraId="272813AA" w14:textId="77777777" w:rsidTr="007B1FB3">
        <w:trPr>
          <w:trHeight w:val="20"/>
        </w:trPr>
        <w:tc>
          <w:tcPr>
            <w:tcW w:w="2231" w:type="pct"/>
          </w:tcPr>
          <w:p w14:paraId="6B5D16AB" w14:textId="77777777" w:rsidR="006015D7" w:rsidRPr="00DE782B" w:rsidRDefault="006015D7" w:rsidP="0060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D3BA00B" w14:textId="1C2CF2DB" w:rsidR="006015D7" w:rsidRPr="00DE782B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1,930</w:t>
            </w:r>
          </w:p>
        </w:tc>
        <w:tc>
          <w:tcPr>
            <w:tcW w:w="128" w:type="pct"/>
          </w:tcPr>
          <w:p w14:paraId="2377C500" w14:textId="77777777" w:rsidR="006015D7" w:rsidRPr="00DE782B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4CD6658" w14:textId="77777777" w:rsidR="006015D7" w:rsidRPr="00DE782B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F57E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886</w:t>
            </w:r>
          </w:p>
        </w:tc>
        <w:tc>
          <w:tcPr>
            <w:tcW w:w="130" w:type="pct"/>
          </w:tcPr>
          <w:p w14:paraId="16DC138A" w14:textId="77777777" w:rsidR="006015D7" w:rsidRPr="00DE782B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3E6593F" w14:textId="3CB806CF" w:rsidR="006015D7" w:rsidRPr="00F57E03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06FA7DA3" w14:textId="77777777" w:rsidR="006015D7" w:rsidRPr="00DE782B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2B28F16" w14:textId="77777777" w:rsidR="006015D7" w:rsidRPr="00DE782B" w:rsidRDefault="006015D7" w:rsidP="0060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6332CA90" w14:textId="77777777" w:rsidR="00AB5C0F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FE1E01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AB5C0F" w:rsidRPr="00FE1E01" w:rsidSect="00521944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0B6EE731" w:rsidR="00241D33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FE1E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FE1E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FE1E01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สำหรับงวดสามเดือนสิ้นสุดวันที่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3C439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0308E7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95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172"/>
        <w:gridCol w:w="810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708"/>
        <w:gridCol w:w="6"/>
        <w:gridCol w:w="6"/>
      </w:tblGrid>
      <w:tr w:rsidR="00241D33" w:rsidRPr="000308E7" w14:paraId="2E6984BA" w14:textId="77777777" w:rsidTr="007B1FB3">
        <w:trPr>
          <w:cantSplit/>
          <w:trHeight w:val="343"/>
          <w:tblHeader/>
        </w:trPr>
        <w:tc>
          <w:tcPr>
            <w:tcW w:w="2880" w:type="dxa"/>
          </w:tcPr>
          <w:p w14:paraId="17D9EFFC" w14:textId="77777777" w:rsidR="00241D33" w:rsidRPr="000308E7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2172" w:type="dxa"/>
          </w:tcPr>
          <w:p w14:paraId="1ED85869" w14:textId="77777777" w:rsidR="00241D33" w:rsidRPr="000308E7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CC48105" w14:textId="77777777" w:rsidR="00241D33" w:rsidRPr="000308E7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6" w:type="dxa"/>
            <w:gridSpan w:val="35"/>
          </w:tcPr>
          <w:p w14:paraId="49968498" w14:textId="77777777" w:rsidR="00241D33" w:rsidRPr="000308E7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1D33" w:rsidRPr="000308E7" w14:paraId="68BE8A4A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  <w:vAlign w:val="bottom"/>
          </w:tcPr>
          <w:p w14:paraId="21158E51" w14:textId="77777777" w:rsidR="00241D33" w:rsidRPr="000308E7" w:rsidRDefault="00241D33" w:rsidP="007B1FB3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  <w:vAlign w:val="bottom"/>
          </w:tcPr>
          <w:p w14:paraId="53017C7C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7B1190B0" w14:textId="77777777" w:rsidR="00241D33" w:rsidRPr="000308E7" w:rsidRDefault="00241D33" w:rsidP="007B1FB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</w:tcBorders>
            <w:vAlign w:val="bottom"/>
          </w:tcPr>
          <w:p w14:paraId="56AEFE5C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126104FD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04" w:type="dxa"/>
            <w:gridSpan w:val="5"/>
            <w:tcBorders>
              <w:top w:val="single" w:sz="4" w:space="0" w:color="auto"/>
            </w:tcBorders>
            <w:vAlign w:val="bottom"/>
          </w:tcPr>
          <w:p w14:paraId="2F09112A" w14:textId="77777777" w:rsidR="00241D33" w:rsidRPr="000308E7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</w:tcBorders>
            <w:vAlign w:val="bottom"/>
          </w:tcPr>
          <w:p w14:paraId="12D30CEF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02" w:type="dxa"/>
            <w:gridSpan w:val="6"/>
            <w:tcBorders>
              <w:top w:val="single" w:sz="4" w:space="0" w:color="auto"/>
            </w:tcBorders>
            <w:vAlign w:val="bottom"/>
          </w:tcPr>
          <w:p w14:paraId="45A3F9ED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</w:tcBorders>
            <w:vAlign w:val="bottom"/>
          </w:tcPr>
          <w:p w14:paraId="2C9CF8F0" w14:textId="77777777" w:rsidR="00241D33" w:rsidRPr="000308E7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1D06EA74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  <w:r w:rsidRPr="000308E7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97" w:type="dxa"/>
            <w:gridSpan w:val="8"/>
            <w:tcBorders>
              <w:top w:val="single" w:sz="4" w:space="0" w:color="auto"/>
            </w:tcBorders>
            <w:vAlign w:val="bottom"/>
          </w:tcPr>
          <w:p w14:paraId="2D5D20C2" w14:textId="77777777" w:rsidR="00241D33" w:rsidRPr="000308E7" w:rsidRDefault="00241D33" w:rsidP="007B1FB3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875934" w:rsidRPr="000308E7" w14:paraId="1643AB34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70CC3496" w14:textId="77777777" w:rsidR="00875934" w:rsidRPr="000308E7" w:rsidRDefault="00875934" w:rsidP="0087593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650A5A6C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3BCBDB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087C9A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2" w:type="dxa"/>
            <w:vAlign w:val="bottom"/>
          </w:tcPr>
          <w:p w14:paraId="6EA11D4C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35EDE864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9" w:type="dxa"/>
            <w:vAlign w:val="bottom"/>
          </w:tcPr>
          <w:p w14:paraId="02F920DE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2A6EA4A4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gridSpan w:val="2"/>
            <w:vAlign w:val="bottom"/>
          </w:tcPr>
          <w:p w14:paraId="71AEDFB3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5CC8C8BE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" w:type="dxa"/>
            <w:gridSpan w:val="2"/>
            <w:vAlign w:val="bottom"/>
          </w:tcPr>
          <w:p w14:paraId="1DC9FE76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6933BBBF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gridSpan w:val="2"/>
            <w:vAlign w:val="bottom"/>
          </w:tcPr>
          <w:p w14:paraId="00B68826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591D3A5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4" w:type="dxa"/>
            <w:gridSpan w:val="2"/>
            <w:vAlign w:val="bottom"/>
          </w:tcPr>
          <w:p w14:paraId="767169D5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77F616B9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gridSpan w:val="2"/>
            <w:vAlign w:val="bottom"/>
          </w:tcPr>
          <w:p w14:paraId="36D2AB46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4B015DD7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0E79F0E7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771B81B1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06" w:type="dxa"/>
            <w:gridSpan w:val="3"/>
            <w:vAlign w:val="bottom"/>
          </w:tcPr>
          <w:p w14:paraId="754B50D8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65695DE3" w14:textId="6C71D6DB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241D33" w:rsidRPr="000308E7" w14:paraId="79388287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3D0BA649" w14:textId="77777777" w:rsidR="00241D33" w:rsidRPr="000308E7" w:rsidRDefault="00241D33" w:rsidP="007B1FB3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02F7016F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FEBAAB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4C0691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2" w:type="dxa"/>
            <w:vAlign w:val="bottom"/>
          </w:tcPr>
          <w:p w14:paraId="62A4CE5A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78D3F30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09" w:type="dxa"/>
            <w:vAlign w:val="bottom"/>
          </w:tcPr>
          <w:p w14:paraId="30BE153E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0741A838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4" w:type="dxa"/>
            <w:gridSpan w:val="2"/>
            <w:vAlign w:val="bottom"/>
          </w:tcPr>
          <w:p w14:paraId="7CDF24C3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1792446E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98" w:type="dxa"/>
            <w:gridSpan w:val="2"/>
            <w:vAlign w:val="bottom"/>
          </w:tcPr>
          <w:p w14:paraId="6157DF8A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03279817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4" w:type="dxa"/>
            <w:gridSpan w:val="2"/>
            <w:vAlign w:val="bottom"/>
          </w:tcPr>
          <w:p w14:paraId="21024D80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063E23E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4" w:type="dxa"/>
            <w:gridSpan w:val="2"/>
            <w:vAlign w:val="bottom"/>
          </w:tcPr>
          <w:p w14:paraId="42EB64F3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5B8CA501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4" w:type="dxa"/>
            <w:gridSpan w:val="2"/>
            <w:vAlign w:val="bottom"/>
          </w:tcPr>
          <w:p w14:paraId="3DA2F254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3747A0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76C3870F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62144A8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06" w:type="dxa"/>
            <w:gridSpan w:val="3"/>
            <w:vAlign w:val="bottom"/>
          </w:tcPr>
          <w:p w14:paraId="0553C4C4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79B03D9C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41D33" w:rsidRPr="000308E7" w14:paraId="15A02D1F" w14:textId="77777777" w:rsidTr="007B1FB3">
        <w:trPr>
          <w:cantSplit/>
          <w:trHeight w:val="343"/>
          <w:tblHeader/>
        </w:trPr>
        <w:tc>
          <w:tcPr>
            <w:tcW w:w="2880" w:type="dxa"/>
          </w:tcPr>
          <w:p w14:paraId="07F474CD" w14:textId="77777777" w:rsidR="00241D33" w:rsidRPr="000308E7" w:rsidRDefault="00241D33" w:rsidP="007B1FB3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48318469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EB182DE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6AF64681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09" w:type="dxa"/>
            <w:vAlign w:val="bottom"/>
          </w:tcPr>
          <w:p w14:paraId="04FBA420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5" w:type="dxa"/>
            <w:gridSpan w:val="31"/>
            <w:vAlign w:val="bottom"/>
          </w:tcPr>
          <w:p w14:paraId="44D40A69" w14:textId="77777777" w:rsidR="00241D33" w:rsidRPr="000308E7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241D33" w:rsidRPr="000308E7" w14:paraId="22551849" w14:textId="77777777" w:rsidTr="00BA6FD2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0605F6D7" w14:textId="77777777" w:rsidR="00241D33" w:rsidRPr="000308E7" w:rsidRDefault="00241D33" w:rsidP="007B1FB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72" w:type="dxa"/>
          </w:tcPr>
          <w:p w14:paraId="2DDB4670" w14:textId="77777777" w:rsidR="00241D33" w:rsidRPr="00976A8D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5029F03B" w14:textId="77777777" w:rsidR="00241D33" w:rsidRPr="000308E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</w:tcPr>
          <w:p w14:paraId="73F1F474" w14:textId="77777777" w:rsidR="00241D33" w:rsidRPr="000308E7" w:rsidRDefault="00241D33" w:rsidP="007B1FB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2" w:type="dxa"/>
          </w:tcPr>
          <w:p w14:paraId="243BEAFF" w14:textId="77777777" w:rsidR="00241D33" w:rsidRPr="000308E7" w:rsidRDefault="00241D33" w:rsidP="007B1FB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</w:tcPr>
          <w:p w14:paraId="29B2FEFF" w14:textId="77777777" w:rsidR="00241D33" w:rsidRPr="000308E7" w:rsidRDefault="00241D33" w:rsidP="007B1FB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9" w:type="dxa"/>
          </w:tcPr>
          <w:p w14:paraId="52ED459E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3949516" w14:textId="77777777" w:rsidR="00241D33" w:rsidRPr="000308E7" w:rsidRDefault="00241D33" w:rsidP="007B1FB3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26287344" w14:textId="77777777" w:rsidR="00241D33" w:rsidRPr="000308E7" w:rsidRDefault="00241D33" w:rsidP="007B1FB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6" w:type="dxa"/>
            <w:gridSpan w:val="2"/>
          </w:tcPr>
          <w:p w14:paraId="78DABE5B" w14:textId="77777777" w:rsidR="00241D33" w:rsidRPr="000308E7" w:rsidRDefault="00241D33" w:rsidP="007B1FB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  <w:gridSpan w:val="2"/>
          </w:tcPr>
          <w:p w14:paraId="7AC5B446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DA1CE27" w14:textId="77777777" w:rsidR="00241D33" w:rsidRPr="000308E7" w:rsidRDefault="00241D33" w:rsidP="007B1FB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773A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FE0A35F" w14:textId="77777777" w:rsidR="00241D33" w:rsidRPr="000308E7" w:rsidRDefault="00241D33" w:rsidP="007B1FB3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37E828F0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0774638" w14:textId="77777777" w:rsidR="00241D33" w:rsidRPr="000308E7" w:rsidRDefault="00241D33" w:rsidP="007B1FB3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5ACDB3AD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072CBD1" w14:textId="77777777" w:rsidR="00241D33" w:rsidRPr="000308E7" w:rsidRDefault="00241D33" w:rsidP="007B1FB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gridSpan w:val="2"/>
          </w:tcPr>
          <w:p w14:paraId="6F01CDD7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342A4CC" w14:textId="77777777" w:rsidR="00241D33" w:rsidRPr="000308E7" w:rsidRDefault="00241D33" w:rsidP="007B1FB3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6" w:type="dxa"/>
          </w:tcPr>
          <w:p w14:paraId="1EB8EAF9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371B0329" w14:textId="77777777" w:rsidR="00241D33" w:rsidRPr="000308E7" w:rsidRDefault="00241D33" w:rsidP="007B1FB3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41D33" w:rsidRPr="000308E7" w14:paraId="1BFA885A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5915A93" w14:textId="77777777" w:rsidR="00241D33" w:rsidRPr="000308E7" w:rsidRDefault="00241D33" w:rsidP="007B1FB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72" w:type="dxa"/>
          </w:tcPr>
          <w:p w14:paraId="244C79C5" w14:textId="77777777" w:rsidR="00241D33" w:rsidRPr="00976A8D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82F2B" w14:textId="77777777" w:rsidR="00241D33" w:rsidRPr="000308E7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664BBA" w14:textId="77777777" w:rsidR="00241D33" w:rsidRPr="000308E7" w:rsidRDefault="00241D33" w:rsidP="007B1FB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417406DF" w14:textId="77777777" w:rsidR="00241D33" w:rsidRPr="000308E7" w:rsidRDefault="00241D33" w:rsidP="007B1FB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1B386CDC" w14:textId="77777777" w:rsidR="00241D33" w:rsidRPr="000308E7" w:rsidRDefault="00241D33" w:rsidP="007B1FB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5EB4F136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E9694C9" w14:textId="77777777" w:rsidR="00241D33" w:rsidRPr="000308E7" w:rsidRDefault="00241D33" w:rsidP="007B1FB3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51D6B9A3" w14:textId="77777777" w:rsidR="00241D33" w:rsidRPr="000308E7" w:rsidRDefault="00241D33" w:rsidP="007B1FB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359C7B28" w14:textId="77777777" w:rsidR="00241D33" w:rsidRPr="000308E7" w:rsidRDefault="00241D33" w:rsidP="007B1FB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4F2D784F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E6D532E" w14:textId="77777777" w:rsidR="00241D33" w:rsidRPr="000308E7" w:rsidRDefault="00241D33" w:rsidP="007B1FB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31CD570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4351FB3" w14:textId="77777777" w:rsidR="00241D33" w:rsidRPr="000308E7" w:rsidRDefault="00241D33" w:rsidP="007B1FB3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0DF316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33383C2" w14:textId="77777777" w:rsidR="00241D33" w:rsidRPr="000308E7" w:rsidRDefault="00241D33" w:rsidP="007B1FB3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4A52917A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CA3D3A7" w14:textId="77777777" w:rsidR="00241D33" w:rsidRPr="000308E7" w:rsidRDefault="00241D33" w:rsidP="007B1FB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13FBA1CF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77B4A82" w14:textId="77777777" w:rsidR="00241D33" w:rsidRPr="000308E7" w:rsidRDefault="00241D33" w:rsidP="007B1FB3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0FE61B92" w14:textId="77777777" w:rsidR="00241D33" w:rsidRPr="000308E7" w:rsidRDefault="00241D33" w:rsidP="007B1FB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09BC6850" w14:textId="77777777" w:rsidR="00241D33" w:rsidRPr="000308E7" w:rsidRDefault="00241D33" w:rsidP="007B1FB3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7D34" w:rsidRPr="000308E7" w14:paraId="14027701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754D9C84" w14:textId="77777777" w:rsidR="00927D34" w:rsidRPr="000308E7" w:rsidRDefault="00927D34" w:rsidP="00927D3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72" w:type="dxa"/>
          </w:tcPr>
          <w:p w14:paraId="3D7A5A28" w14:textId="77777777" w:rsidR="00927D34" w:rsidRPr="00976A8D" w:rsidRDefault="00927D34" w:rsidP="0092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6A8D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10" w:type="dxa"/>
          </w:tcPr>
          <w:p w14:paraId="19E18115" w14:textId="77777777" w:rsidR="00927D34" w:rsidRPr="000308E7" w:rsidRDefault="00927D34" w:rsidP="0092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B21C037" w14:textId="460D06E2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58D80A05" w14:textId="77777777" w:rsidR="00927D34" w:rsidRPr="000308E7" w:rsidRDefault="00927D34" w:rsidP="00927D3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73054E62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2D9D0D60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D16D471" w14:textId="197A549D" w:rsidR="00927D34" w:rsidRPr="000308E7" w:rsidRDefault="00927D34" w:rsidP="00927D3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34" w:type="dxa"/>
            <w:gridSpan w:val="2"/>
          </w:tcPr>
          <w:p w14:paraId="6FE0F892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24ACED41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98" w:type="dxa"/>
            <w:gridSpan w:val="2"/>
          </w:tcPr>
          <w:p w14:paraId="1916A5F7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4E9B5EC" w14:textId="4FA36264" w:rsidR="00927D34" w:rsidRPr="000308E7" w:rsidRDefault="00927D34" w:rsidP="00927D3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4F4D342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F59717B" w14:textId="77777777" w:rsidR="00927D34" w:rsidRPr="000308E7" w:rsidRDefault="00927D34" w:rsidP="00927D3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56341BE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BDDE97F" w14:textId="33DE8B32" w:rsidR="00927D34" w:rsidRPr="000308E7" w:rsidRDefault="00927D34" w:rsidP="00927D3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34" w:type="dxa"/>
            <w:gridSpan w:val="2"/>
          </w:tcPr>
          <w:p w14:paraId="5B536DF3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AADE1B0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78" w:type="dxa"/>
            <w:gridSpan w:val="2"/>
          </w:tcPr>
          <w:p w14:paraId="6BB7F1AE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ABF8AC3" w14:textId="73D84779" w:rsidR="00927D34" w:rsidRPr="000308E7" w:rsidRDefault="00927D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713B19B4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0355F772" w14:textId="2A65BC5D" w:rsidR="00927D34" w:rsidRPr="000308E7" w:rsidRDefault="008759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27D34" w:rsidRPr="000308E7" w14:paraId="5B37CCF3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D9C29BF" w14:textId="77777777" w:rsidR="00927D34" w:rsidRPr="000308E7" w:rsidRDefault="00927D34" w:rsidP="00927D3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72" w:type="dxa"/>
          </w:tcPr>
          <w:p w14:paraId="2AFA49B2" w14:textId="77777777" w:rsidR="00927D34" w:rsidRPr="00976A8D" w:rsidRDefault="00927D34" w:rsidP="0092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EEA0C2D" w14:textId="77777777" w:rsidR="00927D34" w:rsidRPr="000308E7" w:rsidRDefault="00927D34" w:rsidP="0092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E2045F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20CE8B2D" w14:textId="77777777" w:rsidR="00927D34" w:rsidRPr="000308E7" w:rsidRDefault="00927D34" w:rsidP="00927D3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2EBE0EF2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4C502C56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AC1B197" w14:textId="77777777" w:rsidR="00927D34" w:rsidRPr="000308E7" w:rsidRDefault="00927D34" w:rsidP="00927D3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33C6B93C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69BD024B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130DECBD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83FBAF2" w14:textId="77777777" w:rsidR="00927D34" w:rsidRPr="000308E7" w:rsidRDefault="00927D34" w:rsidP="00927D3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FF396CD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EED1BDA" w14:textId="77777777" w:rsidR="00927D34" w:rsidRPr="000308E7" w:rsidRDefault="00927D34" w:rsidP="00927D3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9524AD2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50D1ED9" w14:textId="77777777" w:rsidR="00927D34" w:rsidRPr="000308E7" w:rsidRDefault="00927D34" w:rsidP="00927D3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53654C63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0305ED5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AB30EAA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24637D9" w14:textId="77777777" w:rsidR="00927D34" w:rsidRPr="000308E7" w:rsidRDefault="00927D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2AD93A21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6A97C39A" w14:textId="77777777" w:rsidR="00927D34" w:rsidRPr="000308E7" w:rsidRDefault="00927D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7D34" w:rsidRPr="000308E7" w14:paraId="4C1DF83F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06BE7699" w14:textId="77777777" w:rsidR="00927D34" w:rsidRPr="000308E7" w:rsidRDefault="00927D34" w:rsidP="00927D3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72" w:type="dxa"/>
          </w:tcPr>
          <w:p w14:paraId="53D889C6" w14:textId="77777777" w:rsidR="00927D34" w:rsidRPr="00946507" w:rsidRDefault="00927D34" w:rsidP="0092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6507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46507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10" w:type="dxa"/>
          </w:tcPr>
          <w:p w14:paraId="352A41A1" w14:textId="77777777" w:rsidR="00927D34" w:rsidRPr="000308E7" w:rsidRDefault="00927D34" w:rsidP="0092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1248904" w14:textId="02C7370B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61A93BE3" w14:textId="77777777" w:rsidR="00927D34" w:rsidRPr="000308E7" w:rsidRDefault="00927D34" w:rsidP="00927D3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346B60B6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1669F984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7A95F6CB" w14:textId="7A7F70F6" w:rsidR="00927D34" w:rsidRPr="000308E7" w:rsidRDefault="00927D34" w:rsidP="00927D3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1,245</w:t>
            </w:r>
          </w:p>
        </w:tc>
        <w:tc>
          <w:tcPr>
            <w:tcW w:w="234" w:type="dxa"/>
            <w:gridSpan w:val="2"/>
          </w:tcPr>
          <w:p w14:paraId="6629D2A3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6D82B205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</w:t>
            </w:r>
            <w:r w:rsidRPr="000308E7">
              <w:rPr>
                <w:rFonts w:ascii="Angsana New" w:hAnsi="Angsana New"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198" w:type="dxa"/>
            <w:gridSpan w:val="2"/>
          </w:tcPr>
          <w:p w14:paraId="49F45EDB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3EE7C6E8" w14:textId="4A026A19" w:rsidR="00927D34" w:rsidRPr="000308E7" w:rsidRDefault="00927D34" w:rsidP="00927D3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CC699D5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4A085B44" w14:textId="77777777" w:rsidR="00927D34" w:rsidRPr="000308E7" w:rsidRDefault="00927D34" w:rsidP="00927D3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A22635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10A08551" w14:textId="7B8ED9D9" w:rsidR="00927D34" w:rsidRPr="000308E7" w:rsidRDefault="00927D34" w:rsidP="00927D3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1,245</w:t>
            </w:r>
          </w:p>
        </w:tc>
        <w:tc>
          <w:tcPr>
            <w:tcW w:w="234" w:type="dxa"/>
            <w:gridSpan w:val="2"/>
          </w:tcPr>
          <w:p w14:paraId="79272188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6D3E4595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</w:t>
            </w:r>
            <w:r w:rsidRPr="000308E7">
              <w:rPr>
                <w:rFonts w:ascii="Angsana New" w:hAnsi="Angsana New"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178" w:type="dxa"/>
            <w:gridSpan w:val="2"/>
          </w:tcPr>
          <w:p w14:paraId="0900439E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6A2EB9D2" w14:textId="4B3AECDC" w:rsidR="00927D34" w:rsidRPr="000308E7" w:rsidRDefault="00927D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1D9B9AB0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bottom w:val="single" w:sz="4" w:space="0" w:color="auto"/>
            </w:tcBorders>
          </w:tcPr>
          <w:p w14:paraId="758A0CE7" w14:textId="77777777" w:rsidR="00927D34" w:rsidRPr="000308E7" w:rsidRDefault="00927D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27D34" w:rsidRPr="000308E7" w14:paraId="7BE89200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4C96C51" w14:textId="77777777" w:rsidR="00927D34" w:rsidRPr="000308E7" w:rsidRDefault="00927D34" w:rsidP="00927D3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72" w:type="dxa"/>
          </w:tcPr>
          <w:p w14:paraId="2E4D3AB1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3D154EA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0B3932F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4226DC8" w14:textId="77777777" w:rsidR="00927D34" w:rsidRPr="000308E7" w:rsidRDefault="00927D34" w:rsidP="00927D3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27DA674D" w14:textId="77777777" w:rsidR="00927D34" w:rsidRPr="000308E7" w:rsidRDefault="00927D34" w:rsidP="00927D3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</w:tcPr>
          <w:p w14:paraId="00B9C00E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98CB5" w14:textId="061D7838" w:rsidR="00927D34" w:rsidRPr="000308E7" w:rsidRDefault="00927D34" w:rsidP="00927D3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1,930</w:t>
            </w:r>
          </w:p>
        </w:tc>
        <w:tc>
          <w:tcPr>
            <w:tcW w:w="234" w:type="dxa"/>
            <w:gridSpan w:val="2"/>
          </w:tcPr>
          <w:p w14:paraId="166801BB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71942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198" w:type="dxa"/>
            <w:gridSpan w:val="2"/>
          </w:tcPr>
          <w:p w14:paraId="2430C6E7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B6228" w14:textId="59AD1DC4" w:rsidR="00927D34" w:rsidRPr="000308E7" w:rsidRDefault="00927D34" w:rsidP="00927D3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D019B5C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1D198" w14:textId="77777777" w:rsidR="00927D34" w:rsidRPr="000308E7" w:rsidRDefault="00927D34" w:rsidP="00927D3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DC27E67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E226" w14:textId="32484E1F" w:rsidR="00927D34" w:rsidRPr="000308E7" w:rsidRDefault="00927D34" w:rsidP="00927D3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1,930</w:t>
            </w:r>
          </w:p>
        </w:tc>
        <w:tc>
          <w:tcPr>
            <w:tcW w:w="234" w:type="dxa"/>
            <w:gridSpan w:val="2"/>
          </w:tcPr>
          <w:p w14:paraId="072BB682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53F84" w14:textId="77777777" w:rsidR="00927D34" w:rsidRPr="000308E7" w:rsidRDefault="00927D34" w:rsidP="00927D3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178" w:type="dxa"/>
            <w:gridSpan w:val="2"/>
          </w:tcPr>
          <w:p w14:paraId="6B627DD2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1DD72" w14:textId="2E9D9029" w:rsidR="00927D34" w:rsidRPr="000308E7" w:rsidRDefault="00927D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5D193781" w14:textId="77777777" w:rsidR="00927D34" w:rsidRPr="000308E7" w:rsidRDefault="00927D34" w:rsidP="00927D3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32894" w14:textId="4957CCEC" w:rsidR="00927D34" w:rsidRPr="000308E7" w:rsidRDefault="00875934" w:rsidP="00927D3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99DE0C7" w14:textId="77777777" w:rsidR="00241D33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4147F" w14:textId="77777777" w:rsidR="001D4979" w:rsidRDefault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A0E942" w14:textId="77777777" w:rsidR="00716E06" w:rsidRPr="00FE1E01" w:rsidRDefault="00716E06" w:rsidP="00716E06">
      <w:pPr>
        <w:ind w:right="667"/>
        <w:rPr>
          <w:rFonts w:asciiTheme="majorBidi" w:hAnsiTheme="majorBidi" w:cstheme="majorBidi"/>
        </w:rPr>
        <w:sectPr w:rsidR="00716E06" w:rsidRPr="00FE1E01" w:rsidSect="00660BE9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tbl>
      <w:tblPr>
        <w:tblW w:w="1468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520"/>
        <w:gridCol w:w="918"/>
        <w:gridCol w:w="630"/>
        <w:gridCol w:w="178"/>
        <w:gridCol w:w="658"/>
        <w:gridCol w:w="8"/>
        <w:gridCol w:w="205"/>
        <w:gridCol w:w="8"/>
        <w:gridCol w:w="651"/>
        <w:gridCol w:w="180"/>
        <w:gridCol w:w="622"/>
        <w:gridCol w:w="8"/>
        <w:gridCol w:w="172"/>
        <w:gridCol w:w="8"/>
        <w:gridCol w:w="682"/>
        <w:gridCol w:w="180"/>
        <w:gridCol w:w="621"/>
        <w:gridCol w:w="8"/>
        <w:gridCol w:w="172"/>
        <w:gridCol w:w="8"/>
        <w:gridCol w:w="669"/>
        <w:gridCol w:w="180"/>
        <w:gridCol w:w="712"/>
        <w:gridCol w:w="8"/>
        <w:gridCol w:w="170"/>
        <w:gridCol w:w="8"/>
        <w:gridCol w:w="658"/>
        <w:gridCol w:w="180"/>
        <w:gridCol w:w="687"/>
        <w:gridCol w:w="8"/>
      </w:tblGrid>
      <w:tr w:rsidR="001D4979" w:rsidRPr="000308E7" w14:paraId="108127B7" w14:textId="77777777" w:rsidTr="007B1FB3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56803304" w14:textId="77777777" w:rsidR="001D4979" w:rsidRPr="000308E7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0F32065C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2AAC1A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1" w:type="dxa"/>
            <w:gridSpan w:val="27"/>
            <w:tcBorders>
              <w:bottom w:val="single" w:sz="4" w:space="0" w:color="auto"/>
            </w:tcBorders>
            <w:vAlign w:val="bottom"/>
          </w:tcPr>
          <w:p w14:paraId="39190928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D4979" w:rsidRPr="000308E7" w14:paraId="01F0D4B9" w14:textId="77777777" w:rsidTr="007B1FB3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45DD4556" w14:textId="77777777" w:rsidR="001D4979" w:rsidRPr="000308E7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vAlign w:val="bottom"/>
          </w:tcPr>
          <w:p w14:paraId="54B9D460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8" w:type="dxa"/>
            <w:vAlign w:val="bottom"/>
          </w:tcPr>
          <w:p w14:paraId="7815426F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2A29B2D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</w:tcBorders>
            <w:vAlign w:val="bottom"/>
          </w:tcPr>
          <w:p w14:paraId="1327FB1F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</w:tcBorders>
            <w:vAlign w:val="bottom"/>
          </w:tcPr>
          <w:p w14:paraId="7FD98BB5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4"/>
            <w:tcBorders>
              <w:top w:val="single" w:sz="4" w:space="0" w:color="auto"/>
            </w:tcBorders>
            <w:vAlign w:val="bottom"/>
          </w:tcPr>
          <w:p w14:paraId="57D1887A" w14:textId="77777777" w:rsidR="001D4979" w:rsidRPr="000308E7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C6D958D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330F04E9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4"/>
            <w:tcBorders>
              <w:top w:val="single" w:sz="4" w:space="0" w:color="auto"/>
            </w:tcBorders>
            <w:vAlign w:val="bottom"/>
          </w:tcPr>
          <w:p w14:paraId="623C2B72" w14:textId="77777777" w:rsidR="001D4979" w:rsidRPr="000308E7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95B9539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09787943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auto"/>
            </w:tcBorders>
            <w:vAlign w:val="bottom"/>
          </w:tcPr>
          <w:p w14:paraId="6DD0B2BD" w14:textId="77777777" w:rsidR="001D4979" w:rsidRPr="000308E7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7A65EDB9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35DD628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gridSpan w:val="4"/>
            <w:tcBorders>
              <w:top w:val="single" w:sz="4" w:space="0" w:color="auto"/>
            </w:tcBorders>
            <w:vAlign w:val="bottom"/>
          </w:tcPr>
          <w:p w14:paraId="31ED916D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875934" w:rsidRPr="000308E7" w14:paraId="5DEB58C9" w14:textId="77777777" w:rsidTr="007B1FB3">
        <w:trPr>
          <w:cantSplit/>
          <w:tblHeader/>
        </w:trPr>
        <w:tc>
          <w:tcPr>
            <w:tcW w:w="2970" w:type="dxa"/>
          </w:tcPr>
          <w:p w14:paraId="0F1D73AF" w14:textId="77777777" w:rsidR="00875934" w:rsidRPr="000308E7" w:rsidRDefault="00875934" w:rsidP="0087593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77EBB613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8B4DBE8" w14:textId="77777777" w:rsidR="00875934" w:rsidRPr="000308E7" w:rsidRDefault="00875934" w:rsidP="0087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65276D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6CA659C3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4CE6D86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3" w:type="dxa"/>
            <w:gridSpan w:val="2"/>
            <w:vAlign w:val="bottom"/>
          </w:tcPr>
          <w:p w14:paraId="3E4C85DF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18B88DD6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B260BB4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D9BE4BC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60A2F34F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5D1702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C48847E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50F844E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5F537675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1FF44358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8C83C77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C49598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74ABC580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7CC4C52B" w14:textId="77777777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3CD04A0" w14:textId="77777777" w:rsidR="00875934" w:rsidRPr="000308E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B37274D" w14:textId="2F03AF1D" w:rsidR="00875934" w:rsidRPr="00F97EA7" w:rsidRDefault="00875934" w:rsidP="00875934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1D4979" w:rsidRPr="000308E7" w14:paraId="4F3EE61E" w14:textId="77777777" w:rsidTr="007B1FB3">
        <w:trPr>
          <w:cantSplit/>
          <w:tblHeader/>
        </w:trPr>
        <w:tc>
          <w:tcPr>
            <w:tcW w:w="2970" w:type="dxa"/>
          </w:tcPr>
          <w:p w14:paraId="28BA107B" w14:textId="77777777" w:rsidR="001D4979" w:rsidRPr="000308E7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05170306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EDBA377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B1B0577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46AD7C06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087BCB33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13" w:type="dxa"/>
            <w:gridSpan w:val="2"/>
            <w:vAlign w:val="bottom"/>
          </w:tcPr>
          <w:p w14:paraId="102F0EEA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85BE100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77D3AD77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EB2A0CD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75CF819B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34AC0CCC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4773C0C1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EB6935D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7D403C29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2450E7E2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4EDC8DA9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336DF3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78" w:type="dxa"/>
            <w:gridSpan w:val="2"/>
          </w:tcPr>
          <w:p w14:paraId="160DF027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2FC2B8CC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C383F87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74E9FA94" w14:textId="77777777" w:rsidR="001D4979" w:rsidRPr="000308E7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D4979" w:rsidRPr="000308E7" w14:paraId="4D250A88" w14:textId="77777777" w:rsidTr="007B1FB3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3B0EEB89" w14:textId="77777777" w:rsidR="001D4979" w:rsidRPr="000308E7" w:rsidRDefault="001D4979" w:rsidP="007B1FB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66EAA0E" w14:textId="77777777" w:rsidR="001D4979" w:rsidRPr="000308E7" w:rsidRDefault="001D4979" w:rsidP="007B1FB3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</w:tcPr>
          <w:p w14:paraId="1E7EB946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7E967244" w14:textId="77777777" w:rsidR="001D4979" w:rsidRPr="000308E7" w:rsidRDefault="001D4979" w:rsidP="007B1FB3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3" w:type="dxa"/>
            <w:gridSpan w:val="2"/>
            <w:vAlign w:val="bottom"/>
          </w:tcPr>
          <w:p w14:paraId="6CAA919D" w14:textId="77777777" w:rsidR="001D4979" w:rsidRPr="000308E7" w:rsidRDefault="001D4979" w:rsidP="007B1FB3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2"/>
            <w:vAlign w:val="bottom"/>
          </w:tcPr>
          <w:p w14:paraId="66A11810" w14:textId="77777777" w:rsidR="001D4979" w:rsidRPr="000308E7" w:rsidRDefault="001D4979" w:rsidP="007B1FB3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D4979" w:rsidRPr="00976A8D" w14:paraId="6BA4AAD2" w14:textId="77777777" w:rsidTr="00E94F44">
        <w:trPr>
          <w:cantSplit/>
        </w:trPr>
        <w:tc>
          <w:tcPr>
            <w:tcW w:w="2970" w:type="dxa"/>
            <w:vAlign w:val="bottom"/>
          </w:tcPr>
          <w:p w14:paraId="20C4E0EE" w14:textId="77777777" w:rsidR="001D4979" w:rsidRPr="00976A8D" w:rsidRDefault="001D4979" w:rsidP="007B1FB3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14:paraId="3BF5C73A" w14:textId="77777777" w:rsidR="001D4979" w:rsidRPr="00976A8D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EE8E1D2" w14:textId="77777777" w:rsidR="001D4979" w:rsidRPr="00976A8D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72C28C1" w14:textId="77777777" w:rsidR="001D4979" w:rsidRPr="00976A8D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4244A6E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</w:tcPr>
          <w:p w14:paraId="5F484164" w14:textId="77777777" w:rsidR="001D4979" w:rsidRPr="00976A8D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  <w:gridSpan w:val="2"/>
          </w:tcPr>
          <w:p w14:paraId="72017497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51" w:type="dxa"/>
          </w:tcPr>
          <w:p w14:paraId="3CE2A7D6" w14:textId="77777777" w:rsidR="001D4979" w:rsidRPr="00976A8D" w:rsidRDefault="001D4979" w:rsidP="007B1FB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E4D94A2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614BE729" w14:textId="77777777" w:rsidR="001D4979" w:rsidRPr="00976A8D" w:rsidRDefault="001D4979" w:rsidP="007B1FB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7F007B5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82" w:type="dxa"/>
          </w:tcPr>
          <w:p w14:paraId="0E646F3E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</w:tcPr>
          <w:p w14:paraId="3E0C51C0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79A8FD60" w14:textId="77777777" w:rsidR="001D4979" w:rsidRPr="00976A8D" w:rsidRDefault="001D4979" w:rsidP="007B1FB3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630D48C7" w14:textId="77777777" w:rsidR="001D4979" w:rsidRPr="00976A8D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69" w:type="dxa"/>
          </w:tcPr>
          <w:p w14:paraId="0FADF2B5" w14:textId="77777777" w:rsidR="001D4979" w:rsidRPr="00976A8D" w:rsidRDefault="001D4979" w:rsidP="007B1FB3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F44B943" w14:textId="77777777" w:rsidR="001D4979" w:rsidRPr="00976A8D" w:rsidRDefault="001D4979" w:rsidP="007B1FB3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2A83F8F6" w14:textId="77777777" w:rsidR="001D4979" w:rsidRPr="00976A8D" w:rsidRDefault="001D4979" w:rsidP="007B1FB3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gridSpan w:val="2"/>
          </w:tcPr>
          <w:p w14:paraId="23F2C2FF" w14:textId="77777777" w:rsidR="001D4979" w:rsidRPr="00976A8D" w:rsidRDefault="001D4979" w:rsidP="007B1FB3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dxa"/>
            <w:vAlign w:val="bottom"/>
          </w:tcPr>
          <w:p w14:paraId="332F6B02" w14:textId="77777777" w:rsidR="001D4979" w:rsidRPr="00976A8D" w:rsidRDefault="001D4979" w:rsidP="007B1FB3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3D28F24F" w14:textId="77777777" w:rsidR="001D4979" w:rsidRPr="00976A8D" w:rsidRDefault="001D4979" w:rsidP="007B1FB3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66E49E95" w14:textId="77777777" w:rsidR="001D4979" w:rsidRPr="00976A8D" w:rsidRDefault="001D4979" w:rsidP="007B1FB3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D4979" w:rsidRPr="000308E7" w14:paraId="5C603259" w14:textId="77777777" w:rsidTr="007B1FB3">
        <w:trPr>
          <w:cantSplit/>
        </w:trPr>
        <w:tc>
          <w:tcPr>
            <w:tcW w:w="2970" w:type="dxa"/>
            <w:vAlign w:val="bottom"/>
          </w:tcPr>
          <w:p w14:paraId="273A1B53" w14:textId="77777777" w:rsidR="001D4979" w:rsidRPr="000308E7" w:rsidRDefault="001D4979" w:rsidP="007B1FB3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520" w:type="dxa"/>
          </w:tcPr>
          <w:p w14:paraId="7B36FB51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7544D2A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20E5C0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1AD802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6DDD95B9" w14:textId="77777777" w:rsidR="001D4979" w:rsidRPr="000308E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</w:tcPr>
          <w:p w14:paraId="68C5C19B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05A14AA1" w14:textId="77777777" w:rsidR="001D4979" w:rsidRPr="000308E7" w:rsidRDefault="001D4979" w:rsidP="007B1FB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B8A482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218BD48A" w14:textId="77777777" w:rsidR="001D4979" w:rsidRPr="000308E7" w:rsidRDefault="001D4979" w:rsidP="007B1FB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C656649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2911C22E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9533960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78CCE978" w14:textId="77777777" w:rsidR="001D4979" w:rsidRPr="000308E7" w:rsidRDefault="001D4979" w:rsidP="007B1FB3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68259960" w14:textId="77777777" w:rsidR="001D4979" w:rsidRPr="000308E7" w:rsidRDefault="001D4979" w:rsidP="007B1FB3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0579F097" w14:textId="77777777" w:rsidR="001D4979" w:rsidRPr="000308E7" w:rsidRDefault="001D4979" w:rsidP="007B1FB3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0F75DF" w14:textId="77777777" w:rsidR="001D4979" w:rsidRPr="000308E7" w:rsidRDefault="001D4979" w:rsidP="007B1FB3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629BB83" w14:textId="77777777" w:rsidR="001D4979" w:rsidRPr="000308E7" w:rsidRDefault="001D4979" w:rsidP="007B1FB3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A0B5FB6" w14:textId="77777777" w:rsidR="001D4979" w:rsidRPr="000308E7" w:rsidRDefault="001D4979" w:rsidP="007B1FB3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163C221" w14:textId="77777777" w:rsidR="001D4979" w:rsidRPr="000308E7" w:rsidRDefault="001D4979" w:rsidP="007B1FB3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1B2CE0" w14:textId="77777777" w:rsidR="001D4979" w:rsidRPr="000308E7" w:rsidRDefault="001D4979" w:rsidP="007B1FB3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C9572C2" w14:textId="77777777" w:rsidR="001D4979" w:rsidRPr="000308E7" w:rsidRDefault="001D4979" w:rsidP="007B1FB3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1A2F" w:rsidRPr="000308E7" w14:paraId="106CC2EF" w14:textId="77777777" w:rsidTr="007B1FB3">
        <w:trPr>
          <w:cantSplit/>
        </w:trPr>
        <w:tc>
          <w:tcPr>
            <w:tcW w:w="2970" w:type="dxa"/>
          </w:tcPr>
          <w:p w14:paraId="7178712C" w14:textId="77777777" w:rsidR="00201A2F" w:rsidRPr="000308E7" w:rsidRDefault="00201A2F" w:rsidP="00201A2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520" w:type="dxa"/>
          </w:tcPr>
          <w:p w14:paraId="349A93F4" w14:textId="77777777" w:rsidR="00201A2F" w:rsidRPr="000308E7" w:rsidRDefault="00201A2F" w:rsidP="0020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918" w:type="dxa"/>
          </w:tcPr>
          <w:p w14:paraId="292AD1EE" w14:textId="77777777" w:rsidR="00201A2F" w:rsidRPr="000308E7" w:rsidRDefault="00201A2F" w:rsidP="0020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AC46C94" w14:textId="2EF9C5CA" w:rsidR="00201A2F" w:rsidRPr="000308E7" w:rsidRDefault="005F39E1" w:rsidP="0020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0C8650CC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17D64C4C" w14:textId="77777777" w:rsidR="00201A2F" w:rsidRPr="000308E7" w:rsidRDefault="00201A2F" w:rsidP="0020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13" w:type="dxa"/>
            <w:gridSpan w:val="2"/>
          </w:tcPr>
          <w:p w14:paraId="1339BD34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291C3335" w14:textId="4C2B5BE6" w:rsidR="00201A2F" w:rsidRPr="000308E7" w:rsidRDefault="00201A2F" w:rsidP="00201A2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9E53E63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A973668" w14:textId="77777777" w:rsidR="00201A2F" w:rsidRPr="000308E7" w:rsidRDefault="00201A2F" w:rsidP="00201A2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</w:tcPr>
          <w:p w14:paraId="060EF07A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062C30BF" w14:textId="23B84C32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856BA3E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14:paraId="6233D8D4" w14:textId="77777777" w:rsidR="00201A2F" w:rsidRPr="000308E7" w:rsidRDefault="00201A2F" w:rsidP="00201A2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14:paraId="7A1223F7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4FAAA9A" w14:textId="0127609B" w:rsidR="00201A2F" w:rsidRPr="000308E7" w:rsidRDefault="00201A2F" w:rsidP="00201A2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F6F90C4" w14:textId="77777777" w:rsidR="00201A2F" w:rsidRPr="000308E7" w:rsidRDefault="00201A2F" w:rsidP="00201A2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3611793C" w14:textId="77777777" w:rsidR="00201A2F" w:rsidRPr="000308E7" w:rsidRDefault="00201A2F" w:rsidP="00201A2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5764B7F4" w14:textId="77777777" w:rsidR="00201A2F" w:rsidRPr="000308E7" w:rsidRDefault="00201A2F" w:rsidP="00201A2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DF1FE95" w14:textId="0BE73545" w:rsidR="00201A2F" w:rsidRPr="000308E7" w:rsidRDefault="00DE3EE8" w:rsidP="00201A2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C06608" w14:textId="77777777" w:rsidR="00201A2F" w:rsidRPr="000308E7" w:rsidRDefault="00201A2F" w:rsidP="00201A2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0B171AD3" w14:textId="5E2DB4AF" w:rsidR="00201A2F" w:rsidRPr="000308E7" w:rsidRDefault="00C35D77" w:rsidP="00201A2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1A2F" w:rsidRPr="000308E7" w14:paraId="6262D403" w14:textId="77777777" w:rsidTr="007B1FB3">
        <w:trPr>
          <w:cantSplit/>
        </w:trPr>
        <w:tc>
          <w:tcPr>
            <w:tcW w:w="2970" w:type="dxa"/>
            <w:vAlign w:val="bottom"/>
          </w:tcPr>
          <w:p w14:paraId="377EF9BB" w14:textId="77777777" w:rsidR="00201A2F" w:rsidRPr="000308E7" w:rsidRDefault="00201A2F" w:rsidP="00201A2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520" w:type="dxa"/>
          </w:tcPr>
          <w:p w14:paraId="1D3F4989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FF4D501" w14:textId="77777777" w:rsidR="00201A2F" w:rsidRPr="000308E7" w:rsidRDefault="00201A2F" w:rsidP="0020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9C3EBD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1F950E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25A5FD00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vAlign w:val="bottom"/>
          </w:tcPr>
          <w:p w14:paraId="6BE7A457" w14:textId="77777777" w:rsidR="00201A2F" w:rsidRPr="000308E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8986A" w14:textId="788F622A" w:rsidR="00201A2F" w:rsidRPr="00F97EA7" w:rsidRDefault="00201A2F" w:rsidP="00201A2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691BE941" w14:textId="77777777" w:rsidR="00201A2F" w:rsidRPr="00F97EA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5F24" w14:textId="77777777" w:rsidR="00201A2F" w:rsidRPr="00F97EA7" w:rsidRDefault="00201A2F" w:rsidP="00201A2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  <w:vAlign w:val="bottom"/>
          </w:tcPr>
          <w:p w14:paraId="4ADEE3EF" w14:textId="77777777" w:rsidR="00201A2F" w:rsidRPr="00F97EA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2B67" w14:textId="704FD85A" w:rsidR="00201A2F" w:rsidRPr="00F97EA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A1CF79D" w14:textId="77777777" w:rsidR="00201A2F" w:rsidRPr="00F97EA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44322" w14:textId="77777777" w:rsidR="00201A2F" w:rsidRPr="00F97EA7" w:rsidRDefault="00201A2F" w:rsidP="00201A2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A06E47" w14:textId="77777777" w:rsidR="00201A2F" w:rsidRPr="00F97EA7" w:rsidRDefault="00201A2F" w:rsidP="00201A2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38E9C" w14:textId="5EB1D367" w:rsidR="00201A2F" w:rsidRPr="00F97EA7" w:rsidRDefault="00201A2F" w:rsidP="00201A2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0B72B0F8" w14:textId="77777777" w:rsidR="00201A2F" w:rsidRPr="00F97EA7" w:rsidRDefault="00201A2F" w:rsidP="00201A2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BD9B5" w14:textId="77777777" w:rsidR="00201A2F" w:rsidRPr="00F97EA7" w:rsidRDefault="00201A2F" w:rsidP="00201A2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5DDBD6C2" w14:textId="77777777" w:rsidR="00201A2F" w:rsidRPr="00F97EA7" w:rsidRDefault="00201A2F" w:rsidP="00201A2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AC0CB" w14:textId="3FF35D3A" w:rsidR="00201A2F" w:rsidRPr="00F97EA7" w:rsidRDefault="00DE3EE8" w:rsidP="00201A2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53104C" w14:textId="77777777" w:rsidR="00201A2F" w:rsidRPr="00F97EA7" w:rsidRDefault="00201A2F" w:rsidP="00201A2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AAC" w14:textId="6DD97C48" w:rsidR="00201A2F" w:rsidRPr="00F97EA7" w:rsidRDefault="00C35D77" w:rsidP="00201A2F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46C5488" w14:textId="77777777" w:rsidR="001D4979" w:rsidRDefault="001D4979" w:rsidP="001D4979">
      <w:pPr>
        <w:tabs>
          <w:tab w:val="left" w:pos="180"/>
          <w:tab w:val="left" w:pos="270"/>
        </w:tabs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5A01400F" w14:textId="0E9CB57D" w:rsidR="00CF4E1F" w:rsidRPr="005A0891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FE1E01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FE1E01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FE1E01" w:rsidSect="00521944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86947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86947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77777777" w:rsidR="001D4979" w:rsidRPr="00392CB4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80"/>
        <w:gridCol w:w="1294"/>
      </w:tblGrid>
      <w:tr w:rsidR="001D4979" w:rsidRPr="005B3016" w14:paraId="08546C2D" w14:textId="77777777" w:rsidTr="001D74EF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227CEF9C" w14:textId="77777777" w:rsidR="001D4979" w:rsidRPr="00EF18DB" w:rsidRDefault="001D4979" w:rsidP="007B1FB3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0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2E00E5F3" w14:textId="77777777" w:rsidR="001D4979" w:rsidRPr="005B3016" w:rsidRDefault="001D4979" w:rsidP="007B1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382708B" w14:textId="77777777" w:rsidR="001D4979" w:rsidRPr="005B3016" w:rsidRDefault="001D4979" w:rsidP="007B1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E247975" w14:textId="77777777" w:rsidR="001D4979" w:rsidRPr="005B3016" w:rsidRDefault="001D4979" w:rsidP="007B1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979" w:rsidRPr="005B3016" w14:paraId="04BD3295" w14:textId="77777777" w:rsidTr="007B1FB3">
        <w:trPr>
          <w:cantSplit/>
          <w:trHeight w:val="389"/>
          <w:tblHeader/>
        </w:trPr>
        <w:tc>
          <w:tcPr>
            <w:tcW w:w="6336" w:type="dxa"/>
          </w:tcPr>
          <w:p w14:paraId="29C6B8C4" w14:textId="77777777" w:rsidR="001D4979" w:rsidRPr="006747B6" w:rsidRDefault="001D4979" w:rsidP="007B1FB3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47AAF671" w14:textId="77777777" w:rsidR="001D4979" w:rsidRPr="003C439B" w:rsidRDefault="001D4979" w:rsidP="007B1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732A" w:rsidRPr="005B3016" w14:paraId="1A512B91" w14:textId="77777777" w:rsidTr="001D74EF">
        <w:trPr>
          <w:cantSplit/>
        </w:trPr>
        <w:tc>
          <w:tcPr>
            <w:tcW w:w="6336" w:type="dxa"/>
          </w:tcPr>
          <w:p w14:paraId="694A3653" w14:textId="77777777" w:rsidR="00B5732A" w:rsidRPr="00CB5126" w:rsidRDefault="00B5732A" w:rsidP="00B5732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5F12F0D5" w14:textId="4B25AC7B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14:paraId="74ADFDAF" w14:textId="77777777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EA0867" w14:textId="7F56CEC9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B5732A" w:rsidRPr="005B3016" w14:paraId="19332A4B" w14:textId="77777777" w:rsidTr="001D74EF">
        <w:trPr>
          <w:cantSplit/>
        </w:trPr>
        <w:tc>
          <w:tcPr>
            <w:tcW w:w="6336" w:type="dxa"/>
          </w:tcPr>
          <w:p w14:paraId="37010C7A" w14:textId="77777777" w:rsidR="00B5732A" w:rsidRPr="005B3016" w:rsidRDefault="00B5732A" w:rsidP="00B5732A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3E488401" w14:textId="4047E8A2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180" w:type="dxa"/>
            <w:vAlign w:val="bottom"/>
          </w:tcPr>
          <w:p w14:paraId="7EFCF27A" w14:textId="77777777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8EF2389" w14:textId="21B4732F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</w:tr>
      <w:tr w:rsidR="00B5732A" w:rsidRPr="005B3016" w14:paraId="4C09FB59" w14:textId="77777777" w:rsidTr="001D74EF">
        <w:trPr>
          <w:cantSplit/>
        </w:trPr>
        <w:tc>
          <w:tcPr>
            <w:tcW w:w="6336" w:type="dxa"/>
          </w:tcPr>
          <w:p w14:paraId="5AEA4BD2" w14:textId="77777777" w:rsidR="00B5732A" w:rsidRPr="005B3016" w:rsidRDefault="00B5732A" w:rsidP="00B5732A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696BA98D" w14:textId="22B38DDE" w:rsidR="00B5732A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80" w:type="dxa"/>
            <w:vAlign w:val="bottom"/>
          </w:tcPr>
          <w:p w14:paraId="62548680" w14:textId="77777777" w:rsidR="00B5732A" w:rsidRPr="005B3016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FB8B523" w14:textId="5D56558A" w:rsidR="00B5732A" w:rsidRDefault="00B5732A" w:rsidP="00B5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bookmarkEnd w:id="0"/>
    </w:tbl>
    <w:p w14:paraId="45A72011" w14:textId="6AD847D8" w:rsidR="009C4B71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E5D475F" w14:textId="5AD3AC7F" w:rsidR="00A832ED" w:rsidRPr="005043D0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043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5043D0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5043D0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5043D0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5043D0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4F8BAEE6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AA1075">
        <w:rPr>
          <w:rFonts w:asciiTheme="majorBidi" w:hAnsiTheme="majorBidi" w:cstheme="majorBidi"/>
          <w:sz w:val="30"/>
          <w:szCs w:val="30"/>
        </w:rPr>
        <w:t>256</w:t>
      </w:r>
      <w:r w:rsidR="001D4979">
        <w:rPr>
          <w:rFonts w:asciiTheme="majorBidi" w:hAnsiTheme="majorBidi" w:cstheme="majorBidi"/>
          <w:sz w:val="30"/>
          <w:szCs w:val="30"/>
        </w:rPr>
        <w:t>6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AA1075">
        <w:rPr>
          <w:rFonts w:asciiTheme="majorBidi" w:hAnsiTheme="majorBidi" w:cstheme="majorBidi"/>
          <w:sz w:val="30"/>
          <w:szCs w:val="30"/>
        </w:rPr>
        <w:t>256</w:t>
      </w:r>
      <w:r w:rsidR="001D4979">
        <w:rPr>
          <w:rFonts w:asciiTheme="majorBidi" w:hAnsiTheme="majorBidi" w:cstheme="majorBidi"/>
          <w:sz w:val="30"/>
          <w:szCs w:val="30"/>
        </w:rPr>
        <w:t>5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5043D0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5043D0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>
        <w:rPr>
          <w:rFonts w:asciiTheme="majorBidi" w:hAnsiTheme="majorBidi" w:cstheme="majorBidi"/>
          <w:sz w:val="30"/>
          <w:szCs w:val="30"/>
          <w:cs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5043D0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08354" w14:textId="2EF828EF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1D4979" w:rsidRPr="00077C7C" w14:paraId="7F296A35" w14:textId="77777777" w:rsidTr="007B1FB3">
        <w:trPr>
          <w:cantSplit/>
          <w:trHeight w:val="155"/>
          <w:tblHeader/>
        </w:trPr>
        <w:tc>
          <w:tcPr>
            <w:tcW w:w="3409" w:type="dxa"/>
          </w:tcPr>
          <w:p w14:paraId="1F5364C4" w14:textId="77777777" w:rsidR="001D4979" w:rsidRPr="00077C7C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5D4D725E" w14:textId="77777777" w:rsidR="001D4979" w:rsidRPr="000A7295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4979" w:rsidRPr="00077C7C" w14:paraId="12EF9B5C" w14:textId="77777777" w:rsidTr="007B1FB3">
        <w:trPr>
          <w:cantSplit/>
          <w:tblHeader/>
        </w:trPr>
        <w:tc>
          <w:tcPr>
            <w:tcW w:w="3409" w:type="dxa"/>
          </w:tcPr>
          <w:p w14:paraId="72DC648B" w14:textId="77777777" w:rsidR="001D4979" w:rsidRPr="00077C7C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28" w:type="dxa"/>
            <w:hideMark/>
          </w:tcPr>
          <w:p w14:paraId="0C0A1AEA" w14:textId="77777777" w:rsidR="001D4979" w:rsidRPr="00077C7C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7AB74491" w14:textId="77777777" w:rsidR="001D4979" w:rsidRPr="00077C7C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63CE6C67" w14:textId="77777777" w:rsidR="001D4979" w:rsidRPr="00077C7C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0121A3D5" w14:textId="77777777" w:rsidR="001D4979" w:rsidRPr="00077C7C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0296D1E3" w14:textId="77777777" w:rsidR="001D4979" w:rsidRPr="00077C7C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6EFEAB15" w14:textId="77777777" w:rsidR="001D4979" w:rsidRPr="00077C7C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3AF6441E" w14:textId="77777777" w:rsidR="001D4979" w:rsidRPr="00077C7C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4A00B64" w14:textId="77777777" w:rsidR="001D4979" w:rsidRPr="00077C7C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AE1C2A9" w14:textId="77777777" w:rsidR="001D4979" w:rsidRPr="00077C7C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1F5A43D" w14:textId="77777777" w:rsidR="001D4979" w:rsidRPr="00077C7C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AA7FA4" w14:textId="77777777" w:rsidR="001D4979" w:rsidRPr="00077C7C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4979" w:rsidRPr="00077C7C" w14:paraId="4B65634B" w14:textId="77777777" w:rsidTr="007B1FB3">
        <w:trPr>
          <w:cantSplit/>
          <w:tblHeader/>
        </w:trPr>
        <w:tc>
          <w:tcPr>
            <w:tcW w:w="3409" w:type="dxa"/>
            <w:vAlign w:val="center"/>
          </w:tcPr>
          <w:p w14:paraId="0D27D7AA" w14:textId="77777777" w:rsidR="001D4979" w:rsidRPr="00077C7C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4C8953EC" w14:textId="77777777" w:rsidR="001D4979" w:rsidRPr="00077C7C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4979" w:rsidRPr="000A7295" w14:paraId="0A6BFFB8" w14:textId="77777777" w:rsidTr="007B1FB3">
        <w:trPr>
          <w:cantSplit/>
        </w:trPr>
        <w:tc>
          <w:tcPr>
            <w:tcW w:w="3409" w:type="dxa"/>
            <w:vAlign w:val="center"/>
          </w:tcPr>
          <w:p w14:paraId="0B9F16EE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13F6467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7FBA93F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C98AA07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7BFCE13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451685F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21DEA91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BC7F49" w14:textId="77777777" w:rsidR="001D4979" w:rsidRPr="000A729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97AF1" w:rsidRPr="00077C7C" w14:paraId="72E607BB" w14:textId="77777777" w:rsidTr="007B1FB3">
        <w:trPr>
          <w:cantSplit/>
        </w:trPr>
        <w:tc>
          <w:tcPr>
            <w:tcW w:w="3409" w:type="dxa"/>
            <w:vAlign w:val="center"/>
            <w:hideMark/>
          </w:tcPr>
          <w:p w14:paraId="6C3DF468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1FD62D53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76958039" w14:textId="741E1701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3,293</w:t>
            </w:r>
          </w:p>
        </w:tc>
        <w:tc>
          <w:tcPr>
            <w:tcW w:w="183" w:type="dxa"/>
            <w:vAlign w:val="bottom"/>
          </w:tcPr>
          <w:p w14:paraId="6064F7F3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C891F30" w14:textId="41656C49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79" w:type="dxa"/>
          </w:tcPr>
          <w:p w14:paraId="537E3C38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D90AA2" w14:textId="6AF80E26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D79BDF9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279BA1E" w14:textId="4943BBA5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4,662</w:t>
            </w:r>
          </w:p>
        </w:tc>
      </w:tr>
      <w:tr w:rsidR="00397AF1" w:rsidRPr="00077C7C" w14:paraId="037E2C53" w14:textId="77777777" w:rsidTr="0062496C">
        <w:trPr>
          <w:cantSplit/>
        </w:trPr>
        <w:tc>
          <w:tcPr>
            <w:tcW w:w="3409" w:type="dxa"/>
            <w:vAlign w:val="center"/>
            <w:hideMark/>
          </w:tcPr>
          <w:p w14:paraId="7DC39448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C7807" w14:textId="46827BE3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434D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3,293</w:t>
            </w:r>
          </w:p>
        </w:tc>
        <w:tc>
          <w:tcPr>
            <w:tcW w:w="183" w:type="dxa"/>
          </w:tcPr>
          <w:p w14:paraId="063597B6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9DB8F" w14:textId="16D7903B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434D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1,369</w:t>
            </w:r>
          </w:p>
        </w:tc>
        <w:tc>
          <w:tcPr>
            <w:tcW w:w="179" w:type="dxa"/>
          </w:tcPr>
          <w:p w14:paraId="0238F0DE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D280C" w14:textId="66C4D5F6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434D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576456E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25B1C" w14:textId="285136DB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434D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4,662</w:t>
            </w:r>
          </w:p>
        </w:tc>
      </w:tr>
      <w:tr w:rsidR="00397AF1" w:rsidRPr="00077C7C" w14:paraId="3474AED5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1A7715E4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F85F8" w14:textId="4EB22608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(3,205)</w:t>
            </w:r>
          </w:p>
        </w:tc>
        <w:tc>
          <w:tcPr>
            <w:tcW w:w="183" w:type="dxa"/>
            <w:vAlign w:val="bottom"/>
          </w:tcPr>
          <w:p w14:paraId="4E13797F" w14:textId="77777777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C28E762" w14:textId="5664F902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(1,13</w:t>
            </w:r>
            <w:r w:rsidR="00C4789F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28418A2C" w14:textId="77777777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7F37" w14:textId="2F473F91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5435AE4" w14:textId="77777777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402A4AF" w14:textId="56CF58C1" w:rsidR="00397AF1" w:rsidRPr="003F74F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(4,34</w:t>
            </w:r>
            <w:r w:rsidR="00AC610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97AF1" w:rsidRPr="00077C7C" w14:paraId="7130FEEB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7B63F260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44563447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3A2054BF" w14:textId="529D2ECE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183" w:type="dxa"/>
            <w:vAlign w:val="bottom"/>
          </w:tcPr>
          <w:p w14:paraId="055FEBC5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BE4A9E0" w14:textId="121DC2C8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AC610D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1E55D0E4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D3B7E7D" w14:textId="329ACA4E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705C13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7891680" w14:textId="3E1C3EC0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(18</w:t>
            </w:r>
            <w:r w:rsidR="00AC610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97AF1" w:rsidRPr="00077C7C" w14:paraId="21351EDA" w14:textId="77777777" w:rsidTr="00F46D5F">
        <w:trPr>
          <w:cantSplit/>
        </w:trPr>
        <w:tc>
          <w:tcPr>
            <w:tcW w:w="3409" w:type="dxa"/>
            <w:vAlign w:val="bottom"/>
            <w:hideMark/>
          </w:tcPr>
          <w:p w14:paraId="2FAECF15" w14:textId="6F63EC15" w:rsidR="00397AF1" w:rsidRPr="00DD7810" w:rsidRDefault="00397AF1" w:rsidP="00DD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047D7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 xml:space="preserve"> (</w:t>
            </w:r>
            <w:r w:rsidR="00047D75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ขาดทุน)</w:t>
            </w:r>
            <w:r w:rsidR="00780E54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ก่อนหักต้นทุนทางการเงิน ภาษีเงินได้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604B2F2B" w14:textId="4D4A2CDE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183" w:type="dxa"/>
            <w:vAlign w:val="bottom"/>
          </w:tcPr>
          <w:p w14:paraId="3F5D7CF5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08F91E8" w14:textId="045C3FB9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</w:t>
            </w:r>
            <w:r w:rsidR="00AC61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1EDD2F06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661C66F" w14:textId="1A9F6CFB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00659B8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EACAB51" w14:textId="0324A35A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</w:t>
            </w:r>
            <w:r w:rsidR="00AC61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397AF1" w:rsidRPr="00077C7C" w14:paraId="0B52F4C1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0DED59E1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659DC78E" w14:textId="21EA446E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70FD82FA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8969C58" w14:textId="33500169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54F8A89F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269AEA1" w14:textId="1F52DDA2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5D52A6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6385CF6" w14:textId="490D4414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397AF1" w:rsidRPr="00077C7C" w14:paraId="609830B0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08844A1D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561BDE46" w14:textId="673B8D9D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5522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62B15ED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DF4C731" w14:textId="2A5F90BC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79" w:type="dxa"/>
            <w:shd w:val="clear" w:color="auto" w:fill="auto"/>
          </w:tcPr>
          <w:p w14:paraId="728A6F13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D428A8" w14:textId="2F404E45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289F81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A7BF5F9" w14:textId="17EFBBFC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E5522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97AF1" w:rsidRPr="00077C7C" w14:paraId="09361B05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4990CAF8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2C76FAC" w14:textId="07C9F049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</w:t>
            </w:r>
            <w:r w:rsidR="00E55222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81402AF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2B7CE50" w14:textId="4E465CFE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79" w:type="dxa"/>
            <w:shd w:val="clear" w:color="auto" w:fill="auto"/>
          </w:tcPr>
          <w:p w14:paraId="2072ABA1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A2F0DC9" w14:textId="7C6A6086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A30D11B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DD2C0AB" w14:textId="4DD5CE1D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</w:t>
            </w:r>
            <w:r w:rsidR="002B320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97AF1" w:rsidRPr="00077C7C" w14:paraId="427BD173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7BB73973" w14:textId="143A8DC4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ส่วนแบ่งกำไรจากเงินลงทุนใน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3F23D82E" w14:textId="37C41185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D2929A9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302724" w14:textId="4C851DD1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50B0F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455A5563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8A917B" w14:textId="0D85A18F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FBDF59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CB40DA2" w14:textId="07BDE6C8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950B0F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397AF1" w:rsidRPr="00077C7C" w14:paraId="5E8E61B1" w14:textId="77777777" w:rsidTr="00F46D5F">
        <w:trPr>
          <w:cantSplit/>
        </w:trPr>
        <w:tc>
          <w:tcPr>
            <w:tcW w:w="3409" w:type="dxa"/>
            <w:vAlign w:val="center"/>
            <w:hideMark/>
          </w:tcPr>
          <w:p w14:paraId="231EFB33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7697A5DF" w14:textId="6C260DC9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32C34DC1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98AB4C4" w14:textId="319D0988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50B0F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294579E7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9625D52" w14:textId="117A3AFF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A2FAC9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07BF5B7" w14:textId="7DB6BB42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50B0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97AF1" w:rsidRPr="00077C7C" w14:paraId="0DDDF4E1" w14:textId="77777777" w:rsidTr="007B1FB3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1746B904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0F348FA5" w14:textId="6194CCC3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</w:t>
            </w:r>
            <w:r w:rsidR="00B92A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E776177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4E2F8BB" w14:textId="2825019C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 w:rsidR="00B92A3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426D0A5B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C33189A" w14:textId="5BD1F306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4" w:type="dxa"/>
            <w:vAlign w:val="bottom"/>
          </w:tcPr>
          <w:p w14:paraId="7F43BA16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446DECB" w14:textId="2F4A283A" w:rsidR="00397AF1" w:rsidRPr="00077C7C" w:rsidRDefault="00B92A37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397AF1" w:rsidRPr="00077C7C" w14:paraId="3A0AE1C3" w14:textId="77777777" w:rsidTr="007B1FB3">
        <w:trPr>
          <w:cantSplit/>
        </w:trPr>
        <w:tc>
          <w:tcPr>
            <w:tcW w:w="3409" w:type="dxa"/>
            <w:vAlign w:val="center"/>
          </w:tcPr>
          <w:p w14:paraId="17081B21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D058E17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928DEAC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F34FEA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44D9F45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E3FD0C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56F8D41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38AAC90" w14:textId="77777777" w:rsidR="00397AF1" w:rsidRPr="00077C7C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7AF1" w:rsidRPr="00FE1E01" w14:paraId="70DF79AC" w14:textId="77777777" w:rsidTr="007B1FB3">
        <w:trPr>
          <w:cantSplit/>
        </w:trPr>
        <w:tc>
          <w:tcPr>
            <w:tcW w:w="3409" w:type="dxa"/>
            <w:vAlign w:val="center"/>
            <w:hideMark/>
          </w:tcPr>
          <w:p w14:paraId="4E83BA53" w14:textId="77777777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E8FDCBE" w14:textId="5F57F626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(80)</w:t>
            </w:r>
          </w:p>
        </w:tc>
        <w:tc>
          <w:tcPr>
            <w:tcW w:w="183" w:type="dxa"/>
            <w:vAlign w:val="bottom"/>
          </w:tcPr>
          <w:p w14:paraId="60142FA6" w14:textId="77777777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174F037" w14:textId="4C8B0571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79" w:type="dxa"/>
          </w:tcPr>
          <w:p w14:paraId="7E301996" w14:textId="77777777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65284C2" w14:textId="0C5CA0A3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4" w:type="dxa"/>
            <w:vAlign w:val="bottom"/>
          </w:tcPr>
          <w:p w14:paraId="76BBCFD4" w14:textId="77777777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E20F18D" w14:textId="588B45DC" w:rsidR="00397AF1" w:rsidRPr="00FE1E01" w:rsidRDefault="00397AF1" w:rsidP="0039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484BB851" w14:textId="77777777" w:rsidR="001D4979" w:rsidRPr="00FE1E01" w:rsidRDefault="001D4979" w:rsidP="001D49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115"/>
        <w:rPr>
          <w:rFonts w:asciiTheme="majorBidi" w:hAnsiTheme="majorBidi" w:cstheme="majorBidi"/>
          <w:b/>
          <w:bCs/>
          <w:sz w:val="32"/>
          <w:szCs w:val="32"/>
        </w:rPr>
      </w:pPr>
    </w:p>
    <w:p w14:paraId="1BEAC695" w14:textId="77777777" w:rsidR="001D4979" w:rsidRPr="00FE1E01" w:rsidRDefault="001D4979" w:rsidP="001D49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115"/>
        <w:rPr>
          <w:rFonts w:asciiTheme="majorBidi" w:hAnsiTheme="majorBidi" w:cstheme="majorBidi"/>
          <w:b/>
          <w:bCs/>
          <w:sz w:val="30"/>
          <w:szCs w:val="30"/>
        </w:rPr>
      </w:pPr>
      <w:r w:rsidRPr="00FE1E0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1D4979" w:rsidRPr="00CB44D7" w14:paraId="48FF1E30" w14:textId="77777777" w:rsidTr="003160B2">
        <w:trPr>
          <w:cantSplit/>
        </w:trPr>
        <w:tc>
          <w:tcPr>
            <w:tcW w:w="3409" w:type="dxa"/>
          </w:tcPr>
          <w:p w14:paraId="18D0FCBA" w14:textId="77777777" w:rsidR="001D4979" w:rsidRPr="00CB44D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247C20B2" w14:textId="77777777" w:rsidR="001D4979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4979" w:rsidRPr="00CB44D7" w14:paraId="34BB365A" w14:textId="77777777" w:rsidTr="003160B2">
        <w:trPr>
          <w:cantSplit/>
        </w:trPr>
        <w:tc>
          <w:tcPr>
            <w:tcW w:w="3409" w:type="dxa"/>
          </w:tcPr>
          <w:p w14:paraId="7E35E2E3" w14:textId="77777777" w:rsidR="001D4979" w:rsidRPr="00CB44D7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744E1B4B" w14:textId="77777777" w:rsidR="001D4979" w:rsidRPr="00CB44D7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7379FDC2" w14:textId="77777777" w:rsidR="001D4979" w:rsidRPr="00CB44D7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2A0902E0" w14:textId="77777777" w:rsidR="001D4979" w:rsidRPr="00CB44D7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36C0078B" w14:textId="77777777" w:rsidR="001D4979" w:rsidRPr="00CB44D7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7FEE33DD" w14:textId="77777777" w:rsidR="001D4979" w:rsidRPr="00CB44D7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7048935A" w14:textId="77777777" w:rsidR="001D4979" w:rsidRPr="00CB44D7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2B49DD75" w14:textId="77777777" w:rsidR="001D4979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4BC18B6C" w14:textId="77777777" w:rsidR="001D4979" w:rsidRPr="00CB44D7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B0E97BB" w14:textId="77777777" w:rsidR="001D4979" w:rsidRPr="00CB44D7" w:rsidRDefault="001D4979" w:rsidP="007B1FB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59DFD78B" w14:textId="77777777" w:rsidR="001D4979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5CDDF0" w14:textId="77777777" w:rsidR="001D4979" w:rsidRPr="00CB44D7" w:rsidRDefault="001D4979" w:rsidP="007B1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160B2" w:rsidRPr="00FE1E01" w14:paraId="1EE40C47" w14:textId="77777777" w:rsidTr="003160B2">
        <w:trPr>
          <w:cantSplit/>
        </w:trPr>
        <w:tc>
          <w:tcPr>
            <w:tcW w:w="3409" w:type="dxa"/>
            <w:vAlign w:val="center"/>
          </w:tcPr>
          <w:p w14:paraId="0D20DF68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412761E9" w14:textId="77777777" w:rsidR="003160B2" w:rsidRPr="00CB44D7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60B2" w:rsidRPr="00FE1E01" w14:paraId="1FEC8A0E" w14:textId="77777777" w:rsidTr="003160B2">
        <w:trPr>
          <w:cantSplit/>
        </w:trPr>
        <w:tc>
          <w:tcPr>
            <w:tcW w:w="3409" w:type="dxa"/>
            <w:vAlign w:val="center"/>
          </w:tcPr>
          <w:p w14:paraId="2DB7B119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5758" w:type="dxa"/>
            <w:gridSpan w:val="7"/>
            <w:vAlign w:val="bottom"/>
          </w:tcPr>
          <w:p w14:paraId="7B11D37C" w14:textId="77777777" w:rsidR="003160B2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160B2" w:rsidRPr="00FE1E01" w14:paraId="67D9AC44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5078FCF2" w14:textId="77777777" w:rsidR="003160B2" w:rsidRPr="00077C7C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4C8CC327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F2796F1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/>
                <w:sz w:val="30"/>
                <w:szCs w:val="30"/>
              </w:rPr>
              <w:t>998</w:t>
            </w:r>
          </w:p>
        </w:tc>
        <w:tc>
          <w:tcPr>
            <w:tcW w:w="183" w:type="dxa"/>
            <w:vAlign w:val="bottom"/>
          </w:tcPr>
          <w:p w14:paraId="3CD68B58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DAC891C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79" w:type="dxa"/>
          </w:tcPr>
          <w:p w14:paraId="2F14BE5B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D771F7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93BE074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91EA62C" w14:textId="77777777" w:rsidR="003160B2" w:rsidRPr="00FE1E01" w:rsidRDefault="003160B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1D4979" w:rsidRPr="00FE1E01" w14:paraId="049471AE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24B2951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DFB1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</w:t>
            </w:r>
            <w:r w:rsidRPr="00A16F7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83" w:type="dxa"/>
            <w:vAlign w:val="bottom"/>
          </w:tcPr>
          <w:p w14:paraId="1D660DCD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C3BB9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A16F7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179" w:type="dxa"/>
          </w:tcPr>
          <w:p w14:paraId="0EFC28A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FB59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1D5C9B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8D231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</w:tr>
      <w:tr w:rsidR="001D4979" w:rsidRPr="00FE1E01" w14:paraId="01E2D887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4DD9C57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78B12F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477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F321AD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03C578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958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5F6194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486B8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321171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77F837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435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D4979" w:rsidRPr="00FE1E01" w14:paraId="79FD3EFD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76996F48" w14:textId="77777777" w:rsidR="001D4979" w:rsidRPr="00077C7C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774F1ED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315FB88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96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036444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CE6CEC1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86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D96B65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9DD83DD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2189CD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54598A2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182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D4979" w:rsidRPr="00FE1E01" w14:paraId="23683300" w14:textId="77777777" w:rsidTr="003160B2">
        <w:trPr>
          <w:cantSplit/>
        </w:trPr>
        <w:tc>
          <w:tcPr>
            <w:tcW w:w="3409" w:type="dxa"/>
            <w:vAlign w:val="bottom"/>
            <w:hideMark/>
          </w:tcPr>
          <w:p w14:paraId="03665C56" w14:textId="77777777" w:rsidR="001D4979" w:rsidRPr="00077C7C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08F0FC6D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2010A962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83" w:type="dxa"/>
            <w:vAlign w:val="bottom"/>
          </w:tcPr>
          <w:p w14:paraId="3A3EC88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59FB82A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79" w:type="dxa"/>
          </w:tcPr>
          <w:p w14:paraId="2B68E3EC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1FCA53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45ABF3E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677109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712</w:t>
            </w:r>
          </w:p>
        </w:tc>
      </w:tr>
      <w:tr w:rsidR="001D4979" w:rsidRPr="00FE1E01" w14:paraId="6332FB75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6F793A79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18C52BFF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5F3588D0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CE6FBA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41A0F61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70D505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08CE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FBA253A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1D4979" w:rsidRPr="00FE1E01" w14:paraId="2F37A256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35E5AC18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4707E079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43B4DF0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229AAB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386B64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0B7112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BFDB0F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E7B675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D4979" w:rsidRPr="00FE1E01" w14:paraId="0268A253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045B862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6362F8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87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27CA321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2EFC930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405F87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4192E9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51D366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BC6482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157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D4979" w:rsidRPr="00FE1E01" w14:paraId="326E0E0E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03280E7E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2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32C09E11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27CB5AF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52BFA9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9" w:type="dxa"/>
          </w:tcPr>
          <w:p w14:paraId="728F7C00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595026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0896981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2A1560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1D4979" w:rsidRPr="00FE1E01" w14:paraId="021D6BA3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431DFBE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7055144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0AF78EFC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6350D0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9" w:type="dxa"/>
          </w:tcPr>
          <w:p w14:paraId="4C4170DA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593349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B552CB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DA15A9A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1D4979" w:rsidRPr="00FE1E01" w14:paraId="6272868E" w14:textId="77777777" w:rsidTr="003160B2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3DB70DB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329582C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83" w:type="dxa"/>
            <w:vAlign w:val="bottom"/>
          </w:tcPr>
          <w:p w14:paraId="2CC76C68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96904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202993A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611B5B2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20745392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9B6BCB7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D4979" w:rsidRPr="00FE1E01" w14:paraId="122A1014" w14:textId="77777777" w:rsidTr="003160B2">
        <w:trPr>
          <w:cantSplit/>
        </w:trPr>
        <w:tc>
          <w:tcPr>
            <w:tcW w:w="3409" w:type="dxa"/>
            <w:vAlign w:val="center"/>
          </w:tcPr>
          <w:p w14:paraId="5EA0D9C3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BCF086C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082F75E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B58ACB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3E69A9D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0C61A01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AE06F3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F170BBC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4979" w:rsidRPr="00FE1E01" w14:paraId="4BDFFC54" w14:textId="77777777" w:rsidTr="003160B2">
        <w:trPr>
          <w:cantSplit/>
        </w:trPr>
        <w:tc>
          <w:tcPr>
            <w:tcW w:w="3409" w:type="dxa"/>
            <w:vAlign w:val="center"/>
            <w:hideMark/>
          </w:tcPr>
          <w:p w14:paraId="72B78E81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06E2D06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183" w:type="dxa"/>
            <w:vAlign w:val="bottom"/>
          </w:tcPr>
          <w:p w14:paraId="46616AF6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514905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9" w:type="dxa"/>
          </w:tcPr>
          <w:p w14:paraId="236AFCA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A6ADF6A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109DC6B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259D8D4" w14:textId="77777777" w:rsidR="001D4979" w:rsidRPr="00FE1E01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</w:tr>
    </w:tbl>
    <w:p w14:paraId="6AE00F03" w14:textId="77777777" w:rsidR="001D4979" w:rsidRDefault="001D4979" w:rsidP="001D49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4EAA85D7" w14:textId="77777777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32EFDAD" w14:textId="0A1939FB" w:rsidR="00F3000E" w:rsidRPr="008949A3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949A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5E4B9B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5E4B9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5E4B9B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8949A3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06AC3C06" w14:textId="77777777" w:rsidR="00B704F0" w:rsidRPr="008949A3" w:rsidRDefault="00B704F0" w:rsidP="00D1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CFDD1D6" w14:textId="651EC7A1" w:rsidR="00721A7A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8949A3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3550D7" w:rsidRPr="008949A3">
        <w:rPr>
          <w:rFonts w:asciiTheme="majorBidi" w:eastAsia="MS Mincho" w:hAnsiTheme="majorBidi" w:cstheme="majorBidi"/>
          <w:sz w:val="30"/>
          <w:szCs w:val="30"/>
          <w:cs/>
        </w:rPr>
        <w:t>สามเดือนและ</w:t>
      </w:r>
      <w:r w:rsidR="001D4979">
        <w:rPr>
          <w:rFonts w:asciiTheme="majorBidi" w:eastAsia="MS Mincho" w:hAnsiTheme="majorBidi" w:cstheme="majorBidi" w:hint="cs"/>
          <w:sz w:val="30"/>
          <w:szCs w:val="30"/>
          <w:cs/>
        </w:rPr>
        <w:t>สาม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1D4979">
        <w:rPr>
          <w:rFonts w:asciiTheme="majorBidi" w:eastAsia="MS Mincho" w:hAnsiTheme="majorBidi" w:cstheme="majorBidi"/>
          <w:sz w:val="30"/>
          <w:szCs w:val="30"/>
        </w:rPr>
        <w:t>31</w:t>
      </w:r>
      <w:r w:rsidR="006928C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1D4979">
        <w:rPr>
          <w:rFonts w:asciiTheme="majorBidi" w:eastAsia="MS Mincho" w:hAnsiTheme="majorBidi" w:cstheme="majorBidi" w:hint="cs"/>
          <w:sz w:val="30"/>
          <w:szCs w:val="30"/>
          <w:cs/>
        </w:rPr>
        <w:t>มีนาคม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256</w:t>
      </w:r>
      <w:r w:rsidR="001D4979">
        <w:rPr>
          <w:rFonts w:asciiTheme="majorBidi" w:eastAsia="MS Mincho" w:hAnsiTheme="majorBidi" w:cstheme="majorBidi"/>
          <w:sz w:val="30"/>
          <w:szCs w:val="30"/>
        </w:rPr>
        <w:t>6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256</w:t>
      </w:r>
      <w:r w:rsidR="001D4979">
        <w:rPr>
          <w:rFonts w:asciiTheme="majorBidi" w:eastAsia="MS Mincho" w:hAnsiTheme="majorBidi" w:cstheme="majorBidi"/>
          <w:sz w:val="30"/>
          <w:szCs w:val="30"/>
        </w:rPr>
        <w:t>5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>
        <w:rPr>
          <w:rFonts w:asciiTheme="majorBidi" w:eastAsia="MS Mincho" w:hAnsiTheme="majorBidi" w:cstheme="majorBidi"/>
          <w:sz w:val="30"/>
          <w:szCs w:val="30"/>
          <w:cs/>
        </w:rPr>
        <w:t>กำไรต่อหุ้นปรับลดจึงเท่ากับกำไรต่อหุ้นขั้นพื้นฐาน</w:t>
      </w:r>
    </w:p>
    <w:p w14:paraId="44ABAE83" w14:textId="77777777" w:rsidR="00C81EAD" w:rsidRPr="008949A3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16218FA8" w14:textId="13EBB9F2" w:rsidR="007618BA" w:rsidRPr="00686947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0A7295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7970BE2" w14:textId="2E227285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0A729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4A7F9DEC" w14:textId="405CF029" w:rsidR="00936A0A" w:rsidRPr="000A7295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0A729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0A7295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6F53F0CB" w14:textId="4A349E8A" w:rsidR="007618BA" w:rsidRPr="000A7295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0A7295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0A7295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0A7295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59EFD203" w14:textId="313634F5" w:rsidR="009304FC" w:rsidRDefault="009304FC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1D4979" w:rsidRPr="00E73590" w14:paraId="63FBE00A" w14:textId="77777777" w:rsidTr="007B1FB3">
        <w:trPr>
          <w:trHeight w:val="261"/>
          <w:tblHeader/>
        </w:trPr>
        <w:tc>
          <w:tcPr>
            <w:tcW w:w="2880" w:type="dxa"/>
            <w:vAlign w:val="bottom"/>
          </w:tcPr>
          <w:p w14:paraId="241F2D1C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B1261B6" w14:textId="77777777" w:rsidR="001D4979" w:rsidRPr="00E73590" w:rsidRDefault="001D4979" w:rsidP="007B1F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6B3B7B73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D4979" w:rsidRPr="00E73590" w14:paraId="4D50971D" w14:textId="77777777" w:rsidTr="007B1FB3">
        <w:trPr>
          <w:trHeight w:val="261"/>
          <w:tblHeader/>
        </w:trPr>
        <w:tc>
          <w:tcPr>
            <w:tcW w:w="2880" w:type="dxa"/>
            <w:vAlign w:val="bottom"/>
          </w:tcPr>
          <w:p w14:paraId="50CEC3D0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273AD6C9" w14:textId="77777777" w:rsidR="001D4979" w:rsidRPr="00E73590" w:rsidRDefault="001D4979" w:rsidP="007B1F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74E96CB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CFB9EF2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C0D8268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D4979" w:rsidRPr="00E73590" w14:paraId="263B137F" w14:textId="77777777" w:rsidTr="007B1FB3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27C20A61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A14F2B8" w14:textId="77777777" w:rsidR="001D4979" w:rsidRPr="00E73590" w:rsidRDefault="001D4979" w:rsidP="007B1F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70B0619F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399DF65D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C01334F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551A629F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0465097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548EA119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7EC719D0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3649AF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38B581A3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4979" w:rsidRPr="00E929AB" w14:paraId="420473A8" w14:textId="77777777" w:rsidTr="007B1FB3">
        <w:trPr>
          <w:trHeight w:val="261"/>
          <w:tblHeader/>
        </w:trPr>
        <w:tc>
          <w:tcPr>
            <w:tcW w:w="2880" w:type="dxa"/>
            <w:vAlign w:val="bottom"/>
          </w:tcPr>
          <w:p w14:paraId="4367BB57" w14:textId="77777777" w:rsidR="001D4979" w:rsidRPr="00E929A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7D8AC807" w14:textId="77777777" w:rsidR="001D4979" w:rsidRPr="00E929AB" w:rsidRDefault="001D4979" w:rsidP="007B1F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5028A310" w14:textId="77777777" w:rsidR="001D4979" w:rsidRPr="00E929AB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1D4979" w:rsidRPr="00E73590" w14:paraId="223361C2" w14:textId="77777777" w:rsidTr="007B1FB3">
        <w:trPr>
          <w:trHeight w:val="261"/>
        </w:trPr>
        <w:tc>
          <w:tcPr>
            <w:tcW w:w="2880" w:type="dxa"/>
          </w:tcPr>
          <w:p w14:paraId="3FD5BB83" w14:textId="77777777" w:rsidR="001D4979" w:rsidRPr="00E73590" w:rsidRDefault="001D4979" w:rsidP="007B1F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587755F" w14:textId="77777777" w:rsidR="001D4979" w:rsidRPr="00E73590" w:rsidRDefault="001D4979" w:rsidP="007B1F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AE7CC1" w14:textId="77777777" w:rsidR="001D4979" w:rsidRPr="00E73590" w:rsidRDefault="001D4979" w:rsidP="007B1F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4B748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F27FD59" w14:textId="77777777" w:rsidR="001D4979" w:rsidRPr="00E73590" w:rsidRDefault="001D4979" w:rsidP="007B1F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2F4860" w14:textId="77777777" w:rsidR="001D4979" w:rsidRPr="00E73590" w:rsidRDefault="001D4979" w:rsidP="007B1F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F86D41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844368" w14:textId="77777777" w:rsidR="001D4979" w:rsidRPr="00E73590" w:rsidRDefault="001D4979" w:rsidP="007B1F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1AE318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86E24A" w14:textId="77777777" w:rsidR="001D4979" w:rsidRPr="00E73590" w:rsidRDefault="001D4979" w:rsidP="007B1F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A4112B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979" w:rsidRPr="00E73590" w14:paraId="20B49C43" w14:textId="77777777" w:rsidTr="007B1FB3">
        <w:trPr>
          <w:trHeight w:val="261"/>
        </w:trPr>
        <w:tc>
          <w:tcPr>
            <w:tcW w:w="2880" w:type="dxa"/>
            <w:vAlign w:val="bottom"/>
            <w:hideMark/>
          </w:tcPr>
          <w:p w14:paraId="283A1FBA" w14:textId="77777777" w:rsidR="001D4979" w:rsidRPr="00E73590" w:rsidRDefault="001D4979" w:rsidP="007B1FB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58DFEAA6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9D878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32383A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8A3F198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783CF8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3C7CD89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24D9A3" w14:textId="77777777" w:rsidR="001D4979" w:rsidRPr="00E73590" w:rsidRDefault="001D4979" w:rsidP="007B1F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7BE0607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F9FCC8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4634E02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979" w:rsidRPr="00E73590" w14:paraId="64FCA0F9" w14:textId="77777777" w:rsidTr="007B1FB3">
        <w:trPr>
          <w:trHeight w:val="261"/>
        </w:trPr>
        <w:tc>
          <w:tcPr>
            <w:tcW w:w="2880" w:type="dxa"/>
            <w:hideMark/>
          </w:tcPr>
          <w:p w14:paraId="4BDB81CB" w14:textId="77777777" w:rsidR="001D4979" w:rsidRPr="00E73590" w:rsidRDefault="001D4979" w:rsidP="007B1FB3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F0F1F37" w14:textId="77777777" w:rsidR="001D4979" w:rsidRPr="00E73590" w:rsidRDefault="001D4979" w:rsidP="007B1F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22D4BFC" w14:textId="4EB9015B" w:rsidR="001D4979" w:rsidRPr="00E73590" w:rsidRDefault="00835230" w:rsidP="007B1F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EC8D591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B5FF67" w14:textId="5FB37064" w:rsidR="001D4979" w:rsidRPr="00E73590" w:rsidRDefault="00835230" w:rsidP="007B1FB3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14098E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9BF5F15" w14:textId="45DFB644" w:rsidR="001D4979" w:rsidRPr="00E73590" w:rsidRDefault="00835230" w:rsidP="007B1FB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DAF81F1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118E82C" w14:textId="2D4BF36C" w:rsidR="001D4979" w:rsidRPr="00E73590" w:rsidRDefault="003F7F94" w:rsidP="007B1FB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8FAFEF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5D3664" w14:textId="42180083" w:rsidR="001D4979" w:rsidRPr="00E73590" w:rsidRDefault="00970166" w:rsidP="007B1FB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D4979" w:rsidRPr="00E73590" w14:paraId="29BAC28D" w14:textId="77777777" w:rsidTr="007B1FB3">
        <w:trPr>
          <w:trHeight w:val="261"/>
        </w:trPr>
        <w:tc>
          <w:tcPr>
            <w:tcW w:w="2880" w:type="dxa"/>
            <w:vAlign w:val="bottom"/>
          </w:tcPr>
          <w:p w14:paraId="4AB85A08" w14:textId="77777777" w:rsidR="001D4979" w:rsidRPr="00E73590" w:rsidRDefault="001D4979" w:rsidP="007B1FB3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1D62BC20" w14:textId="77777777" w:rsidR="001D4979" w:rsidRPr="00E73590" w:rsidRDefault="001D4979" w:rsidP="007B1F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FD7DB95" w14:textId="3A6C16CC" w:rsidR="001D4979" w:rsidRPr="00E73590" w:rsidRDefault="00835230" w:rsidP="007B1F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6" w:type="dxa"/>
            <w:vAlign w:val="bottom"/>
          </w:tcPr>
          <w:p w14:paraId="470FD9AA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61E3662" w14:textId="01EB95D5" w:rsidR="001D4979" w:rsidRPr="00E73590" w:rsidRDefault="00835230" w:rsidP="007B1FB3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192F76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13E7DE3" w14:textId="443A7138" w:rsidR="001D4979" w:rsidRPr="00E73590" w:rsidRDefault="00835230" w:rsidP="007B1FB3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6" w:type="dxa"/>
            <w:vAlign w:val="bottom"/>
          </w:tcPr>
          <w:p w14:paraId="457033E6" w14:textId="77777777" w:rsidR="001D4979" w:rsidRPr="00E7359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83CE80" w14:textId="55C63699" w:rsidR="001D4979" w:rsidRPr="00E73590" w:rsidRDefault="003F7F94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95FD6F" w14:textId="77777777" w:rsidR="001D4979" w:rsidRPr="00E73590" w:rsidRDefault="001D4979" w:rsidP="007B1F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0286BC3" w14:textId="1A3B90EF" w:rsidR="001D4979" w:rsidRPr="00E73590" w:rsidRDefault="00970166" w:rsidP="007B1FB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</w:tbl>
    <w:p w14:paraId="4BFDCEA7" w14:textId="77777777" w:rsidR="001D4979" w:rsidRDefault="001D4979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A041F7" w:rsidRPr="00E73590" w14:paraId="726CE61C" w14:textId="77777777" w:rsidTr="00A95C55">
        <w:trPr>
          <w:trHeight w:val="261"/>
          <w:tblHeader/>
        </w:trPr>
        <w:tc>
          <w:tcPr>
            <w:tcW w:w="2880" w:type="dxa"/>
            <w:vAlign w:val="bottom"/>
          </w:tcPr>
          <w:p w14:paraId="38530F81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65868B26" w14:textId="77777777" w:rsidR="00A041F7" w:rsidRPr="00E73590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75950EFD" w14:textId="4645EBF8" w:rsidR="00A041F7" w:rsidRPr="00E73590" w:rsidRDefault="004F7C76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F7C76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41F7" w:rsidRPr="00E73590" w14:paraId="4520FCDA" w14:textId="77777777" w:rsidTr="00A95C55">
        <w:trPr>
          <w:trHeight w:val="261"/>
          <w:tblHeader/>
        </w:trPr>
        <w:tc>
          <w:tcPr>
            <w:tcW w:w="2880" w:type="dxa"/>
            <w:vAlign w:val="bottom"/>
          </w:tcPr>
          <w:p w14:paraId="56C4B715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3B084A8" w14:textId="77777777" w:rsidR="00A041F7" w:rsidRPr="00E73590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5DE0DAE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BF8E3A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29BFFB86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041F7" w:rsidRPr="00E73590" w14:paraId="652FFD9D" w14:textId="77777777" w:rsidTr="00A95C55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1D910160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EEE92F8" w14:textId="77777777" w:rsidR="00A041F7" w:rsidRPr="00E73590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1891ECC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046F1E67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35EE01ED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6CCC264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84A3005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1212AC6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0072CA9F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ED3DD53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30DE8F66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041F7" w:rsidRPr="00E929AB" w14:paraId="58F79DF8" w14:textId="77777777" w:rsidTr="00A95C55">
        <w:trPr>
          <w:trHeight w:val="261"/>
          <w:tblHeader/>
        </w:trPr>
        <w:tc>
          <w:tcPr>
            <w:tcW w:w="2880" w:type="dxa"/>
            <w:vAlign w:val="bottom"/>
          </w:tcPr>
          <w:p w14:paraId="7D216DC3" w14:textId="77777777" w:rsidR="00A041F7" w:rsidRPr="00E929AB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067CCA1B" w14:textId="77777777" w:rsidR="00A041F7" w:rsidRPr="00E929AB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7C620F73" w14:textId="77777777" w:rsidR="00A041F7" w:rsidRPr="00E929AB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041F7" w:rsidRPr="00E73590" w14:paraId="4B777527" w14:textId="77777777" w:rsidTr="00A95C55">
        <w:trPr>
          <w:trHeight w:val="261"/>
        </w:trPr>
        <w:tc>
          <w:tcPr>
            <w:tcW w:w="2880" w:type="dxa"/>
          </w:tcPr>
          <w:p w14:paraId="2E742237" w14:textId="3C5332A4" w:rsidR="00A041F7" w:rsidRPr="00E73590" w:rsidRDefault="00A041F7" w:rsidP="00A95C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1D49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D49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E7E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85159C5" w14:textId="77777777" w:rsidR="00A041F7" w:rsidRPr="00E73590" w:rsidRDefault="00A041F7" w:rsidP="00A95C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EDA07A" w14:textId="77777777" w:rsidR="00A041F7" w:rsidRPr="00E73590" w:rsidRDefault="00A041F7" w:rsidP="00A95C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322DDA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615F39E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2FABC5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DD8753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9D3E10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A62CD86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33BC4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EC87683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1F7" w:rsidRPr="00E73590" w14:paraId="3E8E5049" w14:textId="77777777" w:rsidTr="00A95C55">
        <w:trPr>
          <w:trHeight w:val="261"/>
        </w:trPr>
        <w:tc>
          <w:tcPr>
            <w:tcW w:w="2880" w:type="dxa"/>
            <w:vAlign w:val="bottom"/>
            <w:hideMark/>
          </w:tcPr>
          <w:p w14:paraId="40D632C8" w14:textId="77777777" w:rsidR="00A041F7" w:rsidRPr="00E73590" w:rsidRDefault="00A041F7" w:rsidP="00A95C5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746705C9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55D5C6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F6DA2F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B1CFAF7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D4B0EB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940362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52A28A" w14:textId="77777777" w:rsidR="00A041F7" w:rsidRPr="00E73590" w:rsidRDefault="00A041F7" w:rsidP="00A95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1325D1A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2A8788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E9E6B7D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0ED5" w:rsidRPr="00E73590" w14:paraId="1F27A4D4" w14:textId="77777777" w:rsidTr="002B14AA">
        <w:trPr>
          <w:trHeight w:val="261"/>
        </w:trPr>
        <w:tc>
          <w:tcPr>
            <w:tcW w:w="2880" w:type="dxa"/>
          </w:tcPr>
          <w:p w14:paraId="74AACAFF" w14:textId="2E1290CD" w:rsidR="00DB0ED5" w:rsidRPr="00E73590" w:rsidRDefault="00DB0ED5" w:rsidP="00DB0ED5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573A879B" w14:textId="77777777" w:rsidR="00DB0ED5" w:rsidRPr="00E73590" w:rsidRDefault="00DB0ED5" w:rsidP="00DB0E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B711F98" w14:textId="5D2E63F0" w:rsidR="00DB0ED5" w:rsidRPr="00C63FD0" w:rsidRDefault="003B6BB9" w:rsidP="00DB0ED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DD605B3" w14:textId="77777777" w:rsidR="00DB0ED5" w:rsidRPr="00E73590" w:rsidRDefault="00DB0ED5" w:rsidP="00DB0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6A58B0D" w14:textId="736B8A4A" w:rsidR="00DB0ED5" w:rsidRPr="00E73590" w:rsidRDefault="004A5E32" w:rsidP="00DB0ED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D46890" w14:textId="77777777" w:rsidR="00DB0ED5" w:rsidRPr="00E73590" w:rsidRDefault="00DB0ED5" w:rsidP="00DB0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ABC12F0" w14:textId="00C82FF4" w:rsidR="00DB0ED5" w:rsidRPr="00E73590" w:rsidRDefault="004A5E32" w:rsidP="00DB0ED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3C2F44A0" w14:textId="77777777" w:rsidR="00DB0ED5" w:rsidRPr="00E73590" w:rsidRDefault="00DB0ED5" w:rsidP="00DB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6873E1" w14:textId="0FC19E8A" w:rsidR="00DB0ED5" w:rsidRPr="00E73590" w:rsidRDefault="00A96626" w:rsidP="00DB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328310" w14:textId="77777777" w:rsidR="00DB0ED5" w:rsidRPr="00E73590" w:rsidRDefault="00DB0ED5" w:rsidP="00DB0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DACE43" w14:textId="1BD44EAD" w:rsidR="00DB0ED5" w:rsidRPr="00E73590" w:rsidRDefault="00A96626" w:rsidP="00DB0ED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B0ED5" w:rsidRPr="00E73590" w14:paraId="53F43DC9" w14:textId="77777777" w:rsidTr="00A95C55">
        <w:trPr>
          <w:trHeight w:val="261"/>
        </w:trPr>
        <w:tc>
          <w:tcPr>
            <w:tcW w:w="2880" w:type="dxa"/>
            <w:vAlign w:val="bottom"/>
          </w:tcPr>
          <w:p w14:paraId="5146A66B" w14:textId="1949DA5F" w:rsidR="00DB0ED5" w:rsidRPr="00E73590" w:rsidRDefault="00DB0ED5" w:rsidP="00DB0ED5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1E6B35F5" w14:textId="77777777" w:rsidR="00DB0ED5" w:rsidRPr="00E73590" w:rsidRDefault="00DB0ED5" w:rsidP="00DB0E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01BEBD" w14:textId="3DB4FF88" w:rsidR="00DB0ED5" w:rsidRPr="00C63FD0" w:rsidRDefault="003B6BB9" w:rsidP="00DB0ED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36" w:type="dxa"/>
            <w:vAlign w:val="bottom"/>
          </w:tcPr>
          <w:p w14:paraId="67FF1E1E" w14:textId="77777777" w:rsidR="00DB0ED5" w:rsidRPr="00E73590" w:rsidRDefault="00DB0ED5" w:rsidP="00DB0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1334D59" w14:textId="7FA53AA8" w:rsidR="00DB0ED5" w:rsidRPr="00E73590" w:rsidRDefault="004A5E32" w:rsidP="00DB0ED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2B311C" w14:textId="77777777" w:rsidR="00DB0ED5" w:rsidRPr="00E73590" w:rsidRDefault="00DB0ED5" w:rsidP="00DB0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C0800F2" w14:textId="0767E3CE" w:rsidR="00DB0ED5" w:rsidRPr="00E73590" w:rsidRDefault="004A5E32" w:rsidP="00DB0ED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6" w:type="dxa"/>
            <w:vAlign w:val="bottom"/>
          </w:tcPr>
          <w:p w14:paraId="3A1934D5" w14:textId="77777777" w:rsidR="00DB0ED5" w:rsidRPr="00E73590" w:rsidRDefault="00DB0ED5" w:rsidP="00DB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40C9EF3" w14:textId="11EBBD92" w:rsidR="00DB0ED5" w:rsidRPr="00E73590" w:rsidRDefault="00A96626" w:rsidP="00DB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3ACCBC" w14:textId="77777777" w:rsidR="00DB0ED5" w:rsidRPr="00E73590" w:rsidRDefault="00DB0ED5" w:rsidP="00DB0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1CD16E6" w14:textId="08714D9E" w:rsidR="00DB0ED5" w:rsidRPr="00E73590" w:rsidRDefault="00A96626" w:rsidP="00DB0ED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</w:tbl>
    <w:p w14:paraId="46F563B7" w14:textId="39F536DA" w:rsidR="001B77DB" w:rsidRPr="001D4979" w:rsidRDefault="001B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</w:p>
    <w:p w14:paraId="598C7214" w14:textId="6B08AD83" w:rsidR="00A51F9A" w:rsidRPr="001D4979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1D4979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t>การวัดมูลค่ายุติธรรม</w:t>
      </w:r>
    </w:p>
    <w:p w14:paraId="2F530967" w14:textId="77777777" w:rsidR="009304FC" w:rsidRPr="001D4979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7C015A8E" w14:textId="74BF17B3" w:rsidR="00A51F9A" w:rsidRPr="001D4979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D497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1D497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1D497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D497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D4979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1D497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D4979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1D497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D497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082C19C" w14:textId="77777777" w:rsidR="00730C26" w:rsidRPr="001D4979" w:rsidRDefault="00730C26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</w:p>
    <w:p w14:paraId="30081B79" w14:textId="7117C1FD" w:rsidR="0002780D" w:rsidRPr="001D4979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497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1D49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7777777" w:rsidR="00782DBA" w:rsidRPr="001D4979" w:rsidRDefault="00782DBA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0C603A0E" w14:textId="069B9955" w:rsidR="00917033" w:rsidRPr="001D4979" w:rsidRDefault="00917033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1D4979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79288361" w14:textId="77777777" w:rsidR="001D4979" w:rsidRPr="001D4979" w:rsidRDefault="001D4979" w:rsidP="001D4979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FA2792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FA2792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FA2792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FA2792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FA2792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4979" w:rsidRPr="00E81148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77777777" w:rsidR="001D4979" w:rsidRPr="00F97EA7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1D4979" w:rsidRPr="00F97EA7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77777777" w:rsidR="001D4979" w:rsidRPr="00F97EA7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77777777" w:rsidR="001D4979" w:rsidRPr="00F97EA7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D4979" w:rsidRPr="00E81148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77777777" w:rsidR="001D4979" w:rsidRPr="00E81148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D4979" w:rsidRPr="00E81148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1D4979" w:rsidRPr="00FA2792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1D4979" w:rsidRPr="00E81148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4979" w:rsidRPr="00FA2792" w14:paraId="6C2A69B6" w14:textId="77777777" w:rsidTr="007B1FB3">
        <w:tc>
          <w:tcPr>
            <w:tcW w:w="2113" w:type="pct"/>
          </w:tcPr>
          <w:p w14:paraId="51488F65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979" w:rsidRPr="00FA2792" w14:paraId="3FFC79BE" w14:textId="77777777" w:rsidTr="007B1FB3">
        <w:tc>
          <w:tcPr>
            <w:tcW w:w="2113" w:type="pct"/>
          </w:tcPr>
          <w:p w14:paraId="32265717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979" w:rsidRPr="00FA2792" w14:paraId="701F3067" w14:textId="77777777" w:rsidTr="007B1FB3">
        <w:tc>
          <w:tcPr>
            <w:tcW w:w="2113" w:type="pct"/>
          </w:tcPr>
          <w:p w14:paraId="53D755F3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617A42A8" w:rsidR="001D4979" w:rsidRPr="009371EB" w:rsidRDefault="003F116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8" w:type="pct"/>
            <w:vAlign w:val="center"/>
          </w:tcPr>
          <w:p w14:paraId="0482E5D8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313E0E7F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2917FE7C" w:rsidR="001D4979" w:rsidRPr="009371EB" w:rsidRDefault="003F116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8" w:type="pct"/>
            <w:vAlign w:val="center"/>
          </w:tcPr>
          <w:p w14:paraId="1B4AB9DE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  <w:tr w:rsidR="001D4979" w:rsidRPr="00FA2792" w14:paraId="3AF805A2" w14:textId="77777777" w:rsidTr="007B1FB3">
        <w:tc>
          <w:tcPr>
            <w:tcW w:w="2113" w:type="pct"/>
          </w:tcPr>
          <w:p w14:paraId="7790CCF6" w14:textId="77777777" w:rsidR="001D4979" w:rsidRPr="001A381D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28BC641D" w:rsidR="001D4979" w:rsidRPr="00CF2730" w:rsidRDefault="003F116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28" w:type="pct"/>
            <w:vAlign w:val="center"/>
          </w:tcPr>
          <w:p w14:paraId="5BD644C1" w14:textId="77777777" w:rsidR="001D4979" w:rsidRPr="00CF273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77777777" w:rsidR="001D4979" w:rsidRPr="00CF273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356167EC" w14:textId="77777777" w:rsidR="001D4979" w:rsidRPr="00CF273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17A42FAE" w:rsidR="001D4979" w:rsidRPr="00CF2730" w:rsidRDefault="003F1160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28" w:type="pct"/>
            <w:vAlign w:val="center"/>
          </w:tcPr>
          <w:p w14:paraId="5083857F" w14:textId="77777777" w:rsidR="001D4979" w:rsidRPr="00CF273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77777777" w:rsidR="001D4979" w:rsidRPr="00CF2730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</w:tr>
      <w:tr w:rsidR="001D4979" w:rsidRPr="008067F5" w14:paraId="31170B69" w14:textId="77777777" w:rsidTr="007B1FB3">
        <w:tc>
          <w:tcPr>
            <w:tcW w:w="2113" w:type="pct"/>
          </w:tcPr>
          <w:p w14:paraId="57FCED58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1D4979" w:rsidRPr="008067F5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4979" w:rsidRPr="00FA2792" w14:paraId="46459B7B" w14:textId="77777777" w:rsidTr="007B1FB3">
        <w:tc>
          <w:tcPr>
            <w:tcW w:w="2113" w:type="pct"/>
          </w:tcPr>
          <w:p w14:paraId="5C1D79B5" w14:textId="72994B7A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979" w:rsidRPr="00FA2792" w14:paraId="51E65047" w14:textId="77777777" w:rsidTr="007B1FB3">
        <w:tc>
          <w:tcPr>
            <w:tcW w:w="2113" w:type="pct"/>
          </w:tcPr>
          <w:p w14:paraId="776A96B2" w14:textId="77777777" w:rsidR="001D4979" w:rsidRPr="00FA2792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7D41FD38" w:rsidR="001D4979" w:rsidRPr="009371EB" w:rsidRDefault="00DC017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3856E65D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77777777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6A6E15ED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C4C145E" w14:textId="4DD9A31A" w:rsidR="001D4979" w:rsidRPr="009371EB" w:rsidRDefault="00DC017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2DB629E0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071340B" w14:textId="77777777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</w:tr>
      <w:tr w:rsidR="001D4979" w:rsidRPr="00FA2792" w14:paraId="00E4EEFF" w14:textId="77777777" w:rsidTr="007B1FB3">
        <w:tc>
          <w:tcPr>
            <w:tcW w:w="2113" w:type="pct"/>
          </w:tcPr>
          <w:p w14:paraId="0BA29C2C" w14:textId="77777777" w:rsidR="001D4979" w:rsidRPr="00FA2792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728453A3" w:rsidR="001D4979" w:rsidRPr="009371EB" w:rsidRDefault="00DC017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8" w:type="pct"/>
            <w:vAlign w:val="center"/>
          </w:tcPr>
          <w:p w14:paraId="624099DB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77777777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422C3369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D29B9" w14:textId="59FAFAF2" w:rsidR="001D4979" w:rsidRPr="009371EB" w:rsidRDefault="00DC017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8" w:type="pct"/>
            <w:vAlign w:val="center"/>
          </w:tcPr>
          <w:p w14:paraId="57F66B3B" w14:textId="77777777" w:rsidR="001D4979" w:rsidRPr="009371EB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37CAC26" w14:textId="77777777" w:rsidR="001D4979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</w:tr>
      <w:tr w:rsidR="001D4979" w:rsidRPr="00FA2792" w14:paraId="61411776" w14:textId="77777777" w:rsidTr="007B1FB3">
        <w:tc>
          <w:tcPr>
            <w:tcW w:w="2113" w:type="pct"/>
          </w:tcPr>
          <w:p w14:paraId="69B16129" w14:textId="77777777" w:rsidR="001D4979" w:rsidRPr="00FA2792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032F61AD" w:rsidR="001D4979" w:rsidRPr="00922DF6" w:rsidRDefault="00DC017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28" w:type="pct"/>
            <w:vAlign w:val="center"/>
          </w:tcPr>
          <w:p w14:paraId="148B4294" w14:textId="77777777" w:rsidR="001D4979" w:rsidRPr="00922DF6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77777777" w:rsidR="001D4979" w:rsidRPr="00922DF6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56D081CF" w14:textId="77777777" w:rsidR="001D4979" w:rsidRPr="00922DF6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0D392" w14:textId="00B90992" w:rsidR="001D4979" w:rsidRPr="00922DF6" w:rsidRDefault="00DC0178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28" w:type="pct"/>
            <w:vAlign w:val="center"/>
          </w:tcPr>
          <w:p w14:paraId="589134B2" w14:textId="77777777" w:rsidR="001D4979" w:rsidRPr="00922DF6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F7465" w14:textId="77777777" w:rsidR="001D4979" w:rsidRPr="00922DF6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</w:tr>
    </w:tbl>
    <w:p w14:paraId="55705712" w14:textId="77777777" w:rsidR="001D4979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AE1D16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B26AF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1B77DB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2E3FB7FA" w14:textId="1606FAC5" w:rsidR="000D243E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</w:t>
      </w:r>
      <w:r w:rsidR="008F25B0">
        <w:rPr>
          <w:rFonts w:asciiTheme="majorBidi" w:hAnsiTheme="majorBidi" w:cstheme="majorBidi"/>
          <w:sz w:val="30"/>
          <w:szCs w:val="30"/>
        </w:rPr>
        <w:t>70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="001D4979">
        <w:rPr>
          <w:rFonts w:asciiTheme="majorBidi" w:hAnsiTheme="majorBidi" w:cstheme="majorBidi"/>
          <w:sz w:val="30"/>
          <w:szCs w:val="30"/>
        </w:rPr>
        <w:t>1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D4979">
        <w:rPr>
          <w:rFonts w:asciiTheme="majorBidi" w:hAnsiTheme="majorBidi" w:hint="cs"/>
          <w:sz w:val="30"/>
          <w:szCs w:val="30"/>
          <w:cs/>
          <w:lang w:val="en-GB"/>
        </w:rPr>
        <w:t>มีนาคม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</w:t>
      </w:r>
      <w:r w:rsidR="000B0DBB" w:rsidRPr="000B0DBB">
        <w:rPr>
          <w:rFonts w:asciiTheme="majorBidi" w:hAnsiTheme="majorBidi" w:cstheme="majorBidi" w:hint="cs"/>
          <w:sz w:val="30"/>
          <w:szCs w:val="30"/>
        </w:rPr>
        <w:t>6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="003D71B5" w:rsidRPr="00066D7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84828">
        <w:rPr>
          <w:rFonts w:asciiTheme="majorBidi" w:hAnsiTheme="majorBidi" w:cstheme="majorBidi"/>
          <w:sz w:val="30"/>
          <w:szCs w:val="30"/>
        </w:rPr>
        <w:t>36.20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497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1D4979">
        <w:rPr>
          <w:rFonts w:asciiTheme="majorBidi" w:hAnsiTheme="majorBidi" w:cstheme="majorBidi"/>
          <w:i/>
          <w:iCs/>
          <w:sz w:val="30"/>
          <w:szCs w:val="30"/>
        </w:rPr>
        <w:t>38.17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>)</w:t>
      </w:r>
      <w:r w:rsidR="00A94267">
        <w:rPr>
          <w:rFonts w:asciiTheme="majorBidi" w:hAnsiTheme="majorBidi"/>
          <w:sz w:val="30"/>
          <w:szCs w:val="30"/>
          <w:lang w:val="en-GB"/>
        </w:rPr>
        <w:tab/>
      </w:r>
    </w:p>
    <w:p w14:paraId="70100E59" w14:textId="77777777" w:rsidR="008F25B0" w:rsidRPr="00B26AFD" w:rsidRDefault="008F25B0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3C88D2" w14:textId="77777777" w:rsidR="00E541AD" w:rsidRPr="00E541AD" w:rsidRDefault="00E541A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F6779C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ประมาณการหนี้สินและหนี้สินที่อาจเกิดขึ้น</w:t>
      </w:r>
    </w:p>
    <w:p w14:paraId="4A59C0F2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04BE9E4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541AD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04AB28B3" w14:textId="639F409A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55390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AA1075" w:rsidRPr="0055390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565387" w14:textId="33034C8B" w:rsidR="00E541AD" w:rsidRPr="00E541AD" w:rsidRDefault="00E541AD" w:rsidP="008F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2BCF191E" w14:textId="5824F8E1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AA1075">
        <w:rPr>
          <w:rFonts w:asciiTheme="majorBidi" w:hAnsiTheme="majorBidi" w:cstheme="majorBidi"/>
          <w:sz w:val="30"/>
          <w:szCs w:val="30"/>
        </w:rPr>
        <w:t>004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3035AC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4EB8E88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16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="00AA1075" w:rsidRPr="00AA1075">
        <w:rPr>
          <w:rFonts w:asciiTheme="majorBidi" w:hAnsiTheme="majorBidi" w:cstheme="majorBidi"/>
          <w:sz w:val="30"/>
          <w:szCs w:val="30"/>
        </w:rPr>
        <w:t>217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บริษัทจึงได้มีการทบทวน</w:t>
      </w:r>
      <w:r w:rsidRPr="0055390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="00AA1075" w:rsidRPr="00553900">
        <w:rPr>
          <w:rFonts w:asciiTheme="majorBidi" w:hAnsiTheme="majorBidi" w:cstheme="majorBidi"/>
          <w:spacing w:val="-4"/>
          <w:sz w:val="30"/>
          <w:szCs w:val="30"/>
        </w:rPr>
        <w:t>233</w:t>
      </w:r>
      <w:r w:rsidRPr="0055390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ล้านบาท</w:t>
      </w:r>
    </w:p>
    <w:p w14:paraId="10F698E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Pr="00E541AD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 w:rsidR="00AA1075" w:rsidRPr="00AA1075">
        <w:rPr>
          <w:rFonts w:asciiTheme="majorBidi" w:hAnsiTheme="majorBidi" w:cstheme="majorBidi"/>
          <w:sz w:val="30"/>
          <w:szCs w:val="30"/>
        </w:rPr>
        <w:t>11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111E9BB4" w14:textId="09D59D11" w:rsidR="00553900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7C0168B2" w14:textId="3262BDF8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42C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6B9F3B19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และบริษัท เอเชีย แคปปิตอล กรุ๊ป จำกัด (มหาชน) (“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11A21E" w14:textId="7BDA780F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ในช่วงไตรมาส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56851D28" w14:textId="62F73CE3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E7B4A5" w14:textId="77777777" w:rsidR="0071704B" w:rsidRPr="00E541AD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BC7394" w14:textId="0AEA200C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ต่อมา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ได้ยื่นฟ้องคดีต่อศาลแพ่ง เพื่อเรียกร้องให้อนัตตาและบริษัท</w:t>
      </w:r>
      <w:r w:rsidR="00C05C7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ร่วมกันชดใช้ค่าเสียหายรวมเป็นจำนวนเงินทั้งสิ้น </w:t>
      </w:r>
      <w:r w:rsidR="00AA1075" w:rsidRPr="00AA1075">
        <w:rPr>
          <w:rFonts w:asciiTheme="majorBidi" w:hAnsiTheme="majorBidi" w:cstheme="majorBidi"/>
          <w:sz w:val="30"/>
          <w:szCs w:val="30"/>
        </w:rPr>
        <w:t>324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17AAE2C3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CA1F32" w14:textId="26EDBDAC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289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56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52E47B" w14:textId="77777777" w:rsidR="00791705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F36EBC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0C012D2D" w14:textId="77777777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E455A1" w14:textId="7B29EF2E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12C9AA34" w14:textId="77777777" w:rsidR="00791705" w:rsidRPr="00E541AD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DA971" w14:textId="2B9EE324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6EB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โดยมีอดีตพนักงานของบริษัทให้ความช่วยเหลือแก่อนัตตา  </w:t>
      </w:r>
      <w:r w:rsidR="004B3693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รวมถึงหลักฐานที่ </w:t>
      </w:r>
      <w:r w:rsidR="004B3693">
        <w:rPr>
          <w:rFonts w:asciiTheme="majorBidi" w:hAnsiTheme="majorBidi" w:cstheme="majorBidi"/>
          <w:sz w:val="30"/>
          <w:szCs w:val="30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นำมา</w:t>
      </w:r>
      <w:r w:rsidR="004B3693">
        <w:rPr>
          <w:rFonts w:asciiTheme="majorBidi" w:hAnsiTheme="majorBidi" w:cstheme="majorBidi"/>
          <w:sz w:val="30"/>
          <w:szCs w:val="30"/>
          <w:cs/>
          <w:lang w:val="en-GB"/>
        </w:rPr>
        <w:t>ใช้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AA1075" w:rsidRPr="00AA1075">
        <w:rPr>
          <w:rFonts w:asciiTheme="majorBidi" w:hAnsiTheme="majorBidi" w:cstheme="majorBidi"/>
          <w:sz w:val="30"/>
          <w:szCs w:val="30"/>
        </w:rPr>
        <w:t>2535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444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2149F399" w14:textId="7109F228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9BEF08" w14:textId="77777777" w:rsidR="0071704B" w:rsidRPr="00E541AD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12FA1E" w14:textId="62B554A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</w:t>
      </w:r>
      <w:r w:rsidR="00DE2B2D">
        <w:rPr>
          <w:rFonts w:asciiTheme="majorBidi" w:hAnsiTheme="majorBidi" w:cstheme="majorBidi"/>
          <w:sz w:val="30"/>
          <w:szCs w:val="30"/>
          <w:cs/>
          <w:lang w:val="en-GB"/>
        </w:rPr>
        <w:t>ต่อมา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8A656B" w:rsidRPr="008A656B">
        <w:rPr>
          <w:rFonts w:asciiTheme="majorBidi" w:hAnsiTheme="majorBidi"/>
          <w:sz w:val="30"/>
          <w:szCs w:val="30"/>
        </w:rPr>
        <w:t>17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8A656B" w:rsidRPr="008A656B">
        <w:rPr>
          <w:rFonts w:asciiTheme="majorBidi" w:hAnsiTheme="majorBidi"/>
          <w:sz w:val="30"/>
          <w:szCs w:val="30"/>
        </w:rPr>
        <w:t>2565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</w:t>
      </w:r>
      <w:r w:rsidR="00DE2B2D">
        <w:rPr>
          <w:rFonts w:asciiTheme="majorBidi" w:hAnsiTheme="majorBidi" w:cstheme="majorBidi"/>
          <w:sz w:val="30"/>
          <w:szCs w:val="30"/>
          <w:cs/>
          <w:lang w:val="en-GB"/>
        </w:rPr>
        <w:t>และให้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บริษัทนำหนังสือสัญญาค้ำประกันของธนา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คารวงเงิน </w:t>
      </w:r>
      <w:r w:rsidR="00AA1075" w:rsidRPr="00F36EBC">
        <w:rPr>
          <w:rFonts w:asciiTheme="majorBidi" w:hAnsiTheme="majorBidi" w:cstheme="majorBidi"/>
          <w:sz w:val="30"/>
          <w:szCs w:val="30"/>
        </w:rPr>
        <w:t>503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F36EBC">
        <w:rPr>
          <w:rFonts w:asciiTheme="majorBidi" w:hAnsiTheme="majorBidi" w:cstheme="majorBidi"/>
          <w:sz w:val="30"/>
          <w:szCs w:val="30"/>
        </w:rPr>
        <w:t>31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F36EBC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>บาทไปวางต่อศาล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E2B2D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F36EBC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</w:t>
      </w:r>
      <w:r w:rsidR="00442CA1">
        <w:rPr>
          <w:rFonts w:asciiTheme="majorBidi" w:hAnsiTheme="majorBidi" w:cstheme="majorBidi"/>
          <w:sz w:val="30"/>
          <w:szCs w:val="30"/>
          <w:cs/>
          <w:lang w:val="en-GB"/>
        </w:rPr>
        <w:t>นำ</w:t>
      </w:r>
      <w:r w:rsidR="00F36EBC">
        <w:rPr>
          <w:rFonts w:asciiTheme="majorBidi" w:hAnsiTheme="majorBidi" w:cstheme="majorBidi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>
        <w:rPr>
          <w:rFonts w:asciiTheme="majorBidi" w:hAnsiTheme="majorBidi" w:cstheme="majorBidi"/>
          <w:sz w:val="30"/>
          <w:szCs w:val="30"/>
          <w:cs/>
          <w:lang w:val="en-GB"/>
        </w:rPr>
        <w:t>สำหรับหนังสือสัญญาค้ำประกัน</w:t>
      </w:r>
      <w:r w:rsidR="00F36EBC">
        <w:rPr>
          <w:rFonts w:asciiTheme="majorBidi" w:hAnsiTheme="majorBidi" w:cstheme="majorBidi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611D1FA2" w:rsidR="00F36EBC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53669D" w14:textId="4DA457D9" w:rsidR="00275190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75190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75190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0B0DBB">
        <w:rPr>
          <w:rFonts w:asciiTheme="majorBidi" w:hAnsiTheme="majorBidi"/>
          <w:sz w:val="30"/>
          <w:szCs w:val="30"/>
        </w:rPr>
        <w:t>20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75190">
        <w:rPr>
          <w:rFonts w:asciiTheme="majorBidi" w:hAnsiTheme="majorBidi" w:hint="cs"/>
          <w:sz w:val="30"/>
          <w:szCs w:val="30"/>
          <w:cs/>
          <w:lang w:val="en-GB"/>
        </w:rPr>
        <w:t>กุมภาพันธ์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0B0DBB">
        <w:rPr>
          <w:rFonts w:asciiTheme="majorBidi" w:hAnsiTheme="majorBidi"/>
          <w:sz w:val="30"/>
          <w:szCs w:val="30"/>
        </w:rPr>
        <w:t>2566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75190">
        <w:rPr>
          <w:rFonts w:asciiTheme="majorBidi" w:hAnsiTheme="majorBidi" w:hint="cs"/>
          <w:sz w:val="30"/>
          <w:szCs w:val="30"/>
          <w:cs/>
          <w:lang w:val="en-GB"/>
        </w:rPr>
        <w:t>ศาลฎีกามีคําสั่งรับฎีกาของบริษัทไว้พิจารณา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75190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27519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75190">
        <w:rPr>
          <w:rFonts w:asciiTheme="majorBidi" w:hAnsiTheme="majorBidi" w:hint="cs"/>
          <w:sz w:val="30"/>
          <w:szCs w:val="30"/>
          <w:cs/>
          <w:lang w:val="en-GB"/>
        </w:rPr>
        <w:t>คดีนี้จึงยังไม่ถึงที่สุดต้องรอผลคําพิพากษาของศาลฎีกาต่อไป</w:t>
      </w:r>
    </w:p>
    <w:p w14:paraId="167D5471" w14:textId="77777777" w:rsidR="00275190" w:rsidRPr="00E541AD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33BF72" w14:textId="77777777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1" w:name="_Hlk109309395"/>
      <w:r w:rsidRPr="00442C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1"/>
    <w:p w14:paraId="2F447AF1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4C6889" w14:textId="77777777" w:rsidR="005E3367" w:rsidRPr="00194A45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บริษัทแห่งหนึ่ง ซึ่งเป็นคู่ค้าเดิมของบริษัทได้ยื่นฟ้องบริษัท จำนวน </w:t>
      </w:r>
      <w:r w:rsidRPr="00F97EA7">
        <w:rPr>
          <w:rFonts w:asciiTheme="majorBidi" w:hAnsiTheme="majorBidi" w:cstheme="majorBidi"/>
          <w:sz w:val="30"/>
          <w:szCs w:val="30"/>
        </w:rPr>
        <w:t>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คดี </w:t>
      </w:r>
      <w:r w:rsidRPr="00C04076">
        <w:rPr>
          <w:rFonts w:asciiTheme="majorBidi" w:hAnsiTheme="majorBidi" w:cstheme="majorBidi"/>
          <w:sz w:val="30"/>
          <w:szCs w:val="30"/>
          <w:cs/>
        </w:rPr>
        <w:t>โดยทุกคดีอยู่ระหว่างการสืบพยานในศาลชั้นต้น อย่างไรก็ตาม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ปัจจุบัน</w:t>
      </w:r>
      <w:r w:rsidRPr="00C0407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คู่ค้าเดิมของบริษัทอยู่ภายใต้การพิทักษ์ทรัพย์ </w:t>
      </w:r>
      <w:r w:rsidRPr="00C04076">
        <w:rPr>
          <w:rFonts w:asciiTheme="majorBidi" w:hAnsiTheme="majorBidi" w:cstheme="majorBidi"/>
          <w:sz w:val="30"/>
          <w:szCs w:val="30"/>
          <w:cs/>
        </w:rPr>
        <w:t>เจ้าพนักงานพิทักษ์ทรัพย์จะเข้าควบคุมและจัดการกิจการของ</w:t>
      </w:r>
      <w:r>
        <w:rPr>
          <w:rFonts w:asciiTheme="majorBidi" w:hAnsiTheme="majorBidi" w:cstheme="majorBidi" w:hint="cs"/>
          <w:sz w:val="30"/>
          <w:szCs w:val="30"/>
          <w:cs/>
        </w:rPr>
        <w:t>คู่ค้าเดิม</w:t>
      </w:r>
      <w:r w:rsidRPr="00C04076">
        <w:rPr>
          <w:rFonts w:asciiTheme="majorBidi" w:hAnsiTheme="majorBidi" w:cstheme="majorBidi"/>
          <w:sz w:val="30"/>
          <w:szCs w:val="30"/>
          <w:cs/>
        </w:rPr>
        <w:t xml:space="preserve"> ศาลแพ่งจึงได้ออกหมายเรียกเจ้าพนักงานพิทักษ์เข้ามาในคดี</w:t>
      </w:r>
    </w:p>
    <w:p w14:paraId="69530365" w14:textId="77777777" w:rsidR="005E3367" w:rsidRPr="00194A45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B6194D" w14:textId="77777777" w:rsidR="005E3367" w:rsidRPr="00A75768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7576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5768">
        <w:rPr>
          <w:rFonts w:asciiTheme="majorBidi" w:hAnsiTheme="majorBidi" w:cstheme="majorBidi"/>
          <w:sz w:val="30"/>
          <w:szCs w:val="30"/>
        </w:rPr>
        <w:t>8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A75768">
        <w:rPr>
          <w:rFonts w:asciiTheme="majorBidi" w:hAnsiTheme="majorBidi" w:cstheme="majorBidi"/>
          <w:sz w:val="30"/>
          <w:szCs w:val="30"/>
        </w:rPr>
        <w:t>2563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A75768">
        <w:rPr>
          <w:rFonts w:asciiTheme="majorBidi" w:hAnsiTheme="majorBidi" w:cstheme="majorBidi"/>
          <w:sz w:val="30"/>
          <w:szCs w:val="30"/>
        </w:rPr>
        <w:t>470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Pr="00A75768">
        <w:rPr>
          <w:rFonts w:asciiTheme="majorBidi" w:hAnsiTheme="majorBidi" w:cstheme="majorBidi"/>
          <w:sz w:val="30"/>
          <w:szCs w:val="30"/>
        </w:rPr>
        <w:t>03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5768">
        <w:rPr>
          <w:rFonts w:asciiTheme="majorBidi" w:hAnsiTheme="majorBidi" w:cstheme="majorBidi"/>
          <w:sz w:val="30"/>
          <w:szCs w:val="30"/>
        </w:rPr>
        <w:t>7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Pr="00A75768">
        <w:rPr>
          <w:rFonts w:asciiTheme="majorBidi" w:hAnsiTheme="majorBidi" w:cstheme="majorBidi"/>
          <w:sz w:val="30"/>
          <w:szCs w:val="30"/>
        </w:rPr>
        <w:t>5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A75768">
        <w:rPr>
          <w:rFonts w:asciiTheme="majorBidi" w:hAnsiTheme="majorBidi" w:cstheme="majorBidi"/>
          <w:sz w:val="30"/>
          <w:szCs w:val="30"/>
        </w:rPr>
        <w:t>595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Pr="00A75768">
        <w:rPr>
          <w:rFonts w:asciiTheme="majorBidi" w:hAnsiTheme="majorBidi" w:cstheme="majorBidi"/>
          <w:sz w:val="30"/>
          <w:szCs w:val="30"/>
        </w:rPr>
        <w:t>10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</w:t>
      </w:r>
    </w:p>
    <w:p w14:paraId="54F5701E" w14:textId="77777777" w:rsidR="005E3367" w:rsidRPr="00A75768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DB243C" w14:textId="77777777" w:rsidR="005E3367" w:rsidRPr="00A75768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7576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5768">
        <w:rPr>
          <w:rFonts w:asciiTheme="majorBidi" w:hAnsiTheme="majorBidi" w:cstheme="majorBidi"/>
          <w:sz w:val="30"/>
          <w:szCs w:val="30"/>
        </w:rPr>
        <w:t>8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A75768">
        <w:rPr>
          <w:rFonts w:asciiTheme="majorBidi" w:hAnsiTheme="majorBidi" w:cstheme="majorBidi"/>
          <w:sz w:val="30"/>
          <w:szCs w:val="30"/>
        </w:rPr>
        <w:t>2563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A75768">
        <w:rPr>
          <w:rFonts w:asciiTheme="majorBidi" w:hAnsiTheme="majorBidi" w:cstheme="majorBidi"/>
          <w:sz w:val="30"/>
          <w:szCs w:val="30"/>
        </w:rPr>
        <w:t>1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Pr="00A75768">
        <w:rPr>
          <w:rFonts w:asciiTheme="majorBidi" w:hAnsiTheme="majorBidi" w:cstheme="majorBidi"/>
          <w:sz w:val="30"/>
          <w:szCs w:val="30"/>
        </w:rPr>
        <w:t>2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A75768">
        <w:rPr>
          <w:rFonts w:asciiTheme="majorBidi" w:hAnsiTheme="majorBidi" w:cstheme="majorBidi"/>
          <w:sz w:val="30"/>
          <w:szCs w:val="30"/>
        </w:rPr>
        <w:t>92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Pr="00A75768">
        <w:rPr>
          <w:rFonts w:asciiTheme="majorBidi" w:hAnsiTheme="majorBidi" w:cstheme="majorBidi"/>
          <w:sz w:val="30"/>
          <w:szCs w:val="30"/>
        </w:rPr>
        <w:t>29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5768">
        <w:rPr>
          <w:rFonts w:asciiTheme="majorBidi" w:hAnsiTheme="majorBidi" w:cstheme="majorBidi"/>
          <w:sz w:val="30"/>
          <w:szCs w:val="30"/>
        </w:rPr>
        <w:t>7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Pr="00A75768">
        <w:rPr>
          <w:rFonts w:asciiTheme="majorBidi" w:hAnsiTheme="majorBidi" w:cstheme="majorBidi"/>
          <w:sz w:val="30"/>
          <w:szCs w:val="30"/>
        </w:rPr>
        <w:t>5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A75768">
        <w:rPr>
          <w:rFonts w:asciiTheme="majorBidi" w:hAnsiTheme="majorBidi" w:cstheme="majorBidi"/>
          <w:sz w:val="30"/>
          <w:szCs w:val="30"/>
        </w:rPr>
        <w:t>109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Pr="00A75768">
        <w:rPr>
          <w:rFonts w:asciiTheme="majorBidi" w:hAnsiTheme="majorBidi" w:cstheme="majorBidi"/>
          <w:sz w:val="30"/>
          <w:szCs w:val="30"/>
        </w:rPr>
        <w:t>42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</w:p>
    <w:p w14:paraId="0009FCE0" w14:textId="77777777" w:rsidR="005E3367" w:rsidRPr="00194A45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6C025" w14:textId="77777777" w:rsidR="005E3367" w:rsidRPr="00A75768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81B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7EA7">
        <w:rPr>
          <w:rFonts w:asciiTheme="majorBidi" w:hAnsiTheme="majorBidi" w:cstheme="majorBidi"/>
          <w:sz w:val="30"/>
          <w:szCs w:val="30"/>
        </w:rPr>
        <w:t>25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97EA7">
        <w:rPr>
          <w:rFonts w:asciiTheme="majorBidi" w:hAnsiTheme="majorBidi" w:cstheme="majorBidi"/>
          <w:sz w:val="30"/>
          <w:szCs w:val="30"/>
        </w:rPr>
        <w:t>2563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F97EA7">
        <w:rPr>
          <w:rFonts w:asciiTheme="majorBidi" w:hAnsiTheme="majorBidi" w:cstheme="majorBidi"/>
          <w:sz w:val="30"/>
          <w:szCs w:val="30"/>
        </w:rPr>
        <w:t>2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F97EA7">
        <w:rPr>
          <w:rFonts w:asciiTheme="majorBidi" w:hAnsiTheme="majorBidi" w:cstheme="majorBidi"/>
          <w:sz w:val="30"/>
          <w:szCs w:val="30"/>
        </w:rPr>
        <w:t>305</w:t>
      </w:r>
      <w:r w:rsidRPr="00581B75">
        <w:rPr>
          <w:rFonts w:asciiTheme="majorBidi" w:hAnsiTheme="majorBidi" w:cstheme="majorBidi"/>
          <w:sz w:val="30"/>
          <w:szCs w:val="30"/>
          <w:cs/>
        </w:rPr>
        <w:t>.</w:t>
      </w:r>
      <w:r w:rsidRPr="00F97EA7">
        <w:rPr>
          <w:rFonts w:asciiTheme="majorBidi" w:hAnsiTheme="majorBidi" w:cstheme="majorBidi"/>
          <w:sz w:val="30"/>
          <w:szCs w:val="30"/>
        </w:rPr>
        <w:t>26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F97EA7">
        <w:rPr>
          <w:rFonts w:asciiTheme="majorBidi" w:hAnsiTheme="majorBidi" w:cstheme="majorBidi"/>
          <w:sz w:val="30"/>
          <w:szCs w:val="30"/>
        </w:rPr>
        <w:t>7</w:t>
      </w:r>
      <w:r w:rsidRPr="00581B75">
        <w:rPr>
          <w:rFonts w:asciiTheme="majorBidi" w:hAnsiTheme="majorBidi" w:cstheme="majorBidi"/>
          <w:sz w:val="30"/>
          <w:szCs w:val="30"/>
          <w:cs/>
        </w:rPr>
        <w:t>.</w:t>
      </w:r>
      <w:r w:rsidRPr="00F97EA7">
        <w:rPr>
          <w:rFonts w:asciiTheme="majorBidi" w:hAnsiTheme="majorBidi" w:cstheme="majorBidi"/>
          <w:sz w:val="30"/>
          <w:szCs w:val="30"/>
        </w:rPr>
        <w:t>5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F97EA7">
        <w:rPr>
          <w:rFonts w:asciiTheme="majorBidi" w:hAnsiTheme="majorBidi" w:cstheme="majorBidi"/>
          <w:sz w:val="30"/>
          <w:szCs w:val="30"/>
        </w:rPr>
        <w:t>364</w:t>
      </w:r>
      <w:r w:rsidRPr="00581B75">
        <w:rPr>
          <w:rFonts w:asciiTheme="majorBidi" w:hAnsiTheme="majorBidi" w:cstheme="majorBidi"/>
          <w:sz w:val="30"/>
          <w:szCs w:val="30"/>
          <w:cs/>
        </w:rPr>
        <w:t>.</w:t>
      </w:r>
      <w:r w:rsidRPr="00F97EA7">
        <w:rPr>
          <w:rFonts w:asciiTheme="majorBidi" w:hAnsiTheme="majorBidi" w:cstheme="majorBidi"/>
          <w:sz w:val="30"/>
          <w:szCs w:val="30"/>
        </w:rPr>
        <w:t>71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</w:p>
    <w:p w14:paraId="417609B5" w14:textId="77777777" w:rsidR="005E3367" w:rsidRPr="00581B75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F4A13" w14:textId="77777777" w:rsidR="005E3367" w:rsidRPr="00194A45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>ทั้งนี้ 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</w:t>
      </w:r>
    </w:p>
    <w:p w14:paraId="2AA9A30E" w14:textId="77777777" w:rsidR="005E3367" w:rsidRPr="00194A45" w:rsidRDefault="005E3367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B15850" w14:textId="4829A914" w:rsidR="00E541AD" w:rsidRPr="005E3367" w:rsidRDefault="00E541AD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42C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คดีความอื่นๆ</w:t>
      </w:r>
    </w:p>
    <w:p w14:paraId="2495D7D2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E541AD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29DA05" w14:textId="36927A81" w:rsidR="00E541AD" w:rsidRPr="00442CA1" w:rsidRDefault="00E541AD" w:rsidP="004B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442CA1">
        <w:rPr>
          <w:rFonts w:asciiTheme="majorBidi" w:hAnsiTheme="majorBidi" w:cstheme="majorBidi"/>
          <w:sz w:val="30"/>
          <w:szCs w:val="30"/>
        </w:rPr>
        <w:t>5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442CA1">
        <w:rPr>
          <w:rFonts w:asciiTheme="majorBidi" w:hAnsiTheme="majorBidi" w:cstheme="majorBidi"/>
          <w:sz w:val="30"/>
          <w:szCs w:val="30"/>
        </w:rPr>
        <w:t>2563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จำนวนเงินรวม</w:t>
      </w:r>
      <w:r w:rsidR="00442CA1"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</w:rPr>
        <w:t>22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</w:rPr>
        <w:t>94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442CA1">
        <w:rPr>
          <w:rFonts w:asciiTheme="majorBidi" w:hAnsiTheme="majorBidi" w:cstheme="majorBidi"/>
          <w:sz w:val="30"/>
          <w:szCs w:val="30"/>
        </w:rPr>
        <w:t>7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</w:rPr>
        <w:t>5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สิทธิเรียกร้อ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 w:rsidR="00563DCB" w:rsidRPr="000D1E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ได้ฟ้องแย้งเรียกเงินคืนจากโจทก์ฐานลาภมิควรได้ จำนวน </w:t>
      </w:r>
      <w:r w:rsidR="00AA1075" w:rsidRPr="000D1E17">
        <w:rPr>
          <w:rFonts w:asciiTheme="majorBidi" w:hAnsiTheme="majorBidi" w:cstheme="majorBidi"/>
          <w:sz w:val="30"/>
          <w:szCs w:val="30"/>
        </w:rPr>
        <w:t>8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0D1E17">
        <w:rPr>
          <w:rFonts w:asciiTheme="majorBidi" w:hAnsiTheme="majorBidi" w:cstheme="majorBidi"/>
          <w:sz w:val="30"/>
          <w:szCs w:val="30"/>
        </w:rPr>
        <w:t>29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 w:rsidR="00AA1075" w:rsidRPr="000D1E17">
        <w:rPr>
          <w:rFonts w:asciiTheme="majorBidi" w:hAnsiTheme="majorBidi" w:cstheme="majorBidi"/>
          <w:sz w:val="30"/>
          <w:szCs w:val="30"/>
        </w:rPr>
        <w:t>16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0D1E17">
        <w:rPr>
          <w:rFonts w:asciiTheme="majorBidi" w:hAnsiTheme="majorBidi" w:cstheme="majorBidi"/>
          <w:sz w:val="30"/>
          <w:szCs w:val="30"/>
        </w:rPr>
        <w:t>2565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0D1E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 w:rsidR="00154672" w:rsidRPr="000D1E17">
        <w:rPr>
          <w:rFonts w:asciiTheme="majorBidi" w:hAnsiTheme="majorBidi"/>
          <w:sz w:val="30"/>
          <w:szCs w:val="30"/>
        </w:rPr>
        <w:t>60</w:t>
      </w:r>
      <w:r w:rsidR="00154672" w:rsidRPr="000D1E17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อย่างไรก็ตาม คดี</w:t>
      </w:r>
      <w:r w:rsidR="004B3693">
        <w:rPr>
          <w:rFonts w:asciiTheme="majorBidi" w:hAnsiTheme="majorBidi"/>
          <w:sz w:val="30"/>
          <w:szCs w:val="30"/>
          <w:cs/>
          <w:lang w:val="en-GB"/>
        </w:rPr>
        <w:t>นี้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ยังไม่ถึงที่สุด </w:t>
      </w:r>
      <w:r w:rsidR="005E3367" w:rsidRPr="00A75768">
        <w:rPr>
          <w:rFonts w:ascii="Angsana New" w:hAnsi="Angsana New" w:hint="cs"/>
          <w:sz w:val="30"/>
          <w:szCs w:val="30"/>
          <w:cs/>
        </w:rPr>
        <w:t xml:space="preserve">เนื่องจากโจทก์ได้ใช้สิทธิยื่นอุทธรณ์เมื่อวันที่ </w:t>
      </w:r>
      <w:r w:rsidR="005E3367" w:rsidRPr="00A75768">
        <w:rPr>
          <w:rFonts w:ascii="Angsana New" w:hAnsi="Angsana New" w:hint="cs"/>
          <w:sz w:val="30"/>
          <w:szCs w:val="30"/>
        </w:rPr>
        <w:t>10</w:t>
      </w:r>
      <w:r w:rsidR="005E3367" w:rsidRPr="00A75768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5E3367" w:rsidRPr="00A75768">
        <w:rPr>
          <w:rFonts w:ascii="Angsana New" w:hAnsi="Angsana New" w:hint="cs"/>
          <w:sz w:val="30"/>
          <w:szCs w:val="30"/>
        </w:rPr>
        <w:t>2565</w:t>
      </w:r>
    </w:p>
    <w:p w14:paraId="658C3F3B" w14:textId="6A2DBB2E" w:rsidR="00442CA1" w:rsidRDefault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p w14:paraId="3CCAED77" w14:textId="6F3F2C1D" w:rsidR="00E541AD" w:rsidRPr="00634BBC" w:rsidRDefault="00E541AD" w:rsidP="00634BB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34BBC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AA1075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065183" w14:textId="4ADEB9FE" w:rsidR="00E541AD" w:rsidRPr="00442CA1" w:rsidRDefault="00E541AD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449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77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ศาลแพ่งได้มี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คำพิพากษายกฟ้อง อย่างไรก็</w:t>
      </w:r>
      <w:r w:rsidRPr="004A318C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 คดียังไม่ถึงที่สุด 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เนื่องจากทั้งโจทก์และบริษัทได้ใช้สิทธิยื่นอุทธรณ์เมื่อวันที่ </w:t>
      </w:r>
      <w:r w:rsidR="004B3693" w:rsidRPr="004A318C">
        <w:rPr>
          <w:rFonts w:asciiTheme="majorBidi" w:hAnsiTheme="majorBidi"/>
          <w:sz w:val="30"/>
          <w:szCs w:val="30"/>
        </w:rPr>
        <w:t>21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4B3693" w:rsidRPr="004A318C">
        <w:rPr>
          <w:rFonts w:asciiTheme="majorBidi" w:hAnsiTheme="majorBidi"/>
          <w:sz w:val="30"/>
          <w:szCs w:val="30"/>
          <w:lang w:val="en-GB"/>
        </w:rPr>
        <w:t>2565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4B3693" w:rsidRPr="004A318C">
        <w:rPr>
          <w:rFonts w:asciiTheme="majorBidi" w:hAnsiTheme="majorBidi"/>
          <w:sz w:val="30"/>
          <w:szCs w:val="30"/>
          <w:lang w:val="en-GB"/>
        </w:rPr>
        <w:t>20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4B3693" w:rsidRPr="004A318C">
        <w:rPr>
          <w:rFonts w:asciiTheme="majorBidi" w:hAnsiTheme="majorBidi"/>
          <w:sz w:val="30"/>
          <w:szCs w:val="30"/>
          <w:lang w:val="en-GB"/>
        </w:rPr>
        <w:t>2565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ตามลำดับ</w:t>
      </w:r>
    </w:p>
    <w:p w14:paraId="2AF582D0" w14:textId="5742F54F" w:rsidR="00AC7860" w:rsidRDefault="00AC7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5FCD28" w14:textId="62D39E59" w:rsidR="00A16D12" w:rsidRDefault="00A16D12" w:rsidP="00A16D1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" w:name="_Hlk116377927"/>
      <w:r w:rsidRPr="00F72C9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B6EBA49" w14:textId="77777777" w:rsidR="00AB52F2" w:rsidRPr="00F72C94" w:rsidRDefault="00AB52F2" w:rsidP="00D46A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bookmarkEnd w:id="2"/>
    <w:p w14:paraId="46514586" w14:textId="14773D4D" w:rsidR="007E214B" w:rsidRDefault="007E214B" w:rsidP="008D4F7D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after="240" w:line="240" w:lineRule="auto"/>
        <w:ind w:left="1026" w:hanging="540"/>
        <w:jc w:val="thaiDistribute"/>
        <w:rPr>
          <w:rFonts w:ascii="Angsana New" w:hAnsi="Angsana New"/>
          <w:sz w:val="30"/>
          <w:szCs w:val="30"/>
        </w:rPr>
      </w:pPr>
      <w:r w:rsidRPr="009B5CEC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="000B0DBB" w:rsidRPr="000B0DBB">
        <w:rPr>
          <w:rFonts w:ascii="Angsana New" w:hAnsi="Angsana New" w:hint="cs"/>
          <w:sz w:val="30"/>
          <w:szCs w:val="30"/>
        </w:rPr>
        <w:t>3</w:t>
      </w:r>
      <w:r w:rsidRPr="009B5CEC">
        <w:rPr>
          <w:rFonts w:ascii="Angsana New" w:hAnsi="Angsana New"/>
          <w:sz w:val="30"/>
          <w:szCs w:val="30"/>
          <w:cs/>
        </w:rPr>
        <w:t xml:space="preserve"> เมษายน </w:t>
      </w:r>
      <w:r w:rsidRPr="009B5CEC">
        <w:rPr>
          <w:rFonts w:ascii="Angsana New" w:hAnsi="Angsana New"/>
          <w:sz w:val="30"/>
          <w:szCs w:val="30"/>
        </w:rPr>
        <w:t>2566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ผู้ถือหุ้นมีม</w:t>
      </w:r>
      <w:r w:rsidRPr="009B5CEC">
        <w:rPr>
          <w:rFonts w:ascii="Angsana New" w:hAnsi="Angsana New"/>
          <w:sz w:val="30"/>
          <w:szCs w:val="30"/>
          <w:cs/>
        </w:rPr>
        <w:t xml:space="preserve">ติอนุมัติการจัดสรรทุนสำรองตามกฎหมายและการจ่ายเงินปันผลประจำปี </w:t>
      </w:r>
      <w:r w:rsidRPr="009B5CEC">
        <w:rPr>
          <w:rFonts w:ascii="Angsana New" w:hAnsi="Angsana New"/>
          <w:sz w:val="30"/>
          <w:szCs w:val="30"/>
        </w:rPr>
        <w:t>2565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แก่ผู้ถือหุ้น</w:t>
      </w:r>
      <w:r w:rsidRPr="009B5CEC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9B5CEC">
        <w:rPr>
          <w:rFonts w:ascii="Angsana New" w:hAnsi="Angsana New"/>
          <w:sz w:val="30"/>
          <w:szCs w:val="30"/>
        </w:rPr>
        <w:t>0</w:t>
      </w:r>
      <w:r w:rsidRPr="009B5CEC">
        <w:rPr>
          <w:rFonts w:ascii="Angsana New" w:hAnsi="Angsana New"/>
          <w:sz w:val="30"/>
          <w:szCs w:val="30"/>
          <w:cs/>
        </w:rPr>
        <w:t>.</w:t>
      </w:r>
      <w:r w:rsidRPr="009B5CEC">
        <w:rPr>
          <w:rFonts w:ascii="Angsana New" w:hAnsi="Angsana New"/>
          <w:sz w:val="30"/>
          <w:szCs w:val="30"/>
        </w:rPr>
        <w:t>50</w:t>
      </w:r>
      <w:r w:rsidRPr="009B5CEC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9B5CEC">
        <w:rPr>
          <w:rFonts w:ascii="Angsana New" w:hAnsi="Angsana New"/>
          <w:sz w:val="30"/>
          <w:szCs w:val="30"/>
        </w:rPr>
        <w:t>511.8</w:t>
      </w:r>
      <w:r w:rsidRPr="009B5CE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B5CEC">
        <w:rPr>
          <w:rFonts w:ascii="Angsana New" w:hAnsi="Angsana New" w:hint="cs"/>
          <w:sz w:val="30"/>
          <w:szCs w:val="30"/>
          <w:cs/>
        </w:rPr>
        <w:t>ซึ่งบริษัทได้จ่ายเงินปันผลระหว่างกาลไปแล้วในอัตราหุ้นละ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="000B0DBB" w:rsidRPr="000B0DBB">
        <w:rPr>
          <w:rFonts w:ascii="Angsana New" w:hAnsi="Angsana New"/>
          <w:sz w:val="30"/>
          <w:szCs w:val="30"/>
        </w:rPr>
        <w:t>0</w:t>
      </w:r>
      <w:r w:rsidRPr="009B5CEC">
        <w:rPr>
          <w:rFonts w:ascii="Angsana New" w:hAnsi="Angsana New"/>
          <w:sz w:val="30"/>
          <w:szCs w:val="30"/>
          <w:cs/>
        </w:rPr>
        <w:t>.</w:t>
      </w:r>
      <w:r w:rsidR="000B0DBB" w:rsidRPr="000B0DBB">
        <w:rPr>
          <w:rFonts w:ascii="Angsana New" w:hAnsi="Angsana New"/>
          <w:sz w:val="30"/>
          <w:szCs w:val="30"/>
        </w:rPr>
        <w:t>25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บาท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="000B0DBB" w:rsidRPr="000B0DBB">
        <w:rPr>
          <w:rFonts w:ascii="Angsana New" w:hAnsi="Angsana New"/>
          <w:sz w:val="30"/>
          <w:szCs w:val="30"/>
        </w:rPr>
        <w:t>255</w:t>
      </w:r>
      <w:r w:rsidRPr="009B5CEC">
        <w:rPr>
          <w:rFonts w:ascii="Angsana New" w:hAnsi="Angsana New"/>
          <w:sz w:val="30"/>
          <w:szCs w:val="30"/>
          <w:cs/>
        </w:rPr>
        <w:t>.</w:t>
      </w:r>
      <w:r w:rsidR="000B0DBB" w:rsidRPr="000B0DBB">
        <w:rPr>
          <w:rFonts w:ascii="Angsana New" w:hAnsi="Angsana New"/>
          <w:sz w:val="30"/>
          <w:szCs w:val="30"/>
        </w:rPr>
        <w:t>9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ล้านบาท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="000B0DBB" w:rsidRPr="000B0DBB">
        <w:rPr>
          <w:rFonts w:ascii="Angsana New" w:hAnsi="Angsana New"/>
          <w:sz w:val="30"/>
          <w:szCs w:val="30"/>
        </w:rPr>
        <w:t>6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กันยายน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="000B0DBB" w:rsidRPr="000B0DBB">
        <w:rPr>
          <w:rFonts w:ascii="Angsana New" w:hAnsi="Angsana New"/>
          <w:sz w:val="30"/>
          <w:szCs w:val="30"/>
        </w:rPr>
        <w:t>2565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และจะจ่ายเงินปันผลคงเหลือในอัตราหุ้นละ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="000B0DBB" w:rsidRPr="000B0DBB">
        <w:rPr>
          <w:rFonts w:ascii="Angsana New" w:hAnsi="Angsana New"/>
          <w:sz w:val="30"/>
          <w:szCs w:val="30"/>
        </w:rPr>
        <w:t>0</w:t>
      </w:r>
      <w:r w:rsidRPr="009B5CEC">
        <w:rPr>
          <w:rFonts w:ascii="Angsana New" w:hAnsi="Angsana New"/>
          <w:sz w:val="30"/>
          <w:szCs w:val="30"/>
          <w:cs/>
        </w:rPr>
        <w:t>.</w:t>
      </w:r>
      <w:r w:rsidR="000B0DBB" w:rsidRPr="000B0DBB">
        <w:rPr>
          <w:rFonts w:ascii="Angsana New" w:hAnsi="Angsana New"/>
          <w:sz w:val="30"/>
          <w:szCs w:val="30"/>
        </w:rPr>
        <w:t>25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บาท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="000B0DBB" w:rsidRPr="000B0DBB">
        <w:rPr>
          <w:rFonts w:ascii="Angsana New" w:hAnsi="Angsana New"/>
          <w:sz w:val="30"/>
          <w:szCs w:val="30"/>
        </w:rPr>
        <w:t>255</w:t>
      </w:r>
      <w:r w:rsidRPr="009B5CEC">
        <w:rPr>
          <w:rFonts w:ascii="Angsana New" w:hAnsi="Angsana New"/>
          <w:sz w:val="30"/>
          <w:szCs w:val="30"/>
          <w:cs/>
        </w:rPr>
        <w:t>.</w:t>
      </w:r>
      <w:r w:rsidR="000B0DBB" w:rsidRPr="000B0DBB">
        <w:rPr>
          <w:rFonts w:ascii="Angsana New" w:hAnsi="Angsana New"/>
          <w:sz w:val="30"/>
          <w:szCs w:val="30"/>
        </w:rPr>
        <w:t>9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ล้านบาท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ให้แก่ผู้ถือหุ้นเฉพาะผู้ที่มีสิทธิรับเงินปันผล</w:t>
      </w:r>
      <w:r w:rsidRPr="009B5CEC">
        <w:rPr>
          <w:rFonts w:ascii="Angsana New" w:hAnsi="Angsana New"/>
          <w:sz w:val="30"/>
          <w:szCs w:val="30"/>
          <w:cs/>
        </w:rPr>
        <w:t xml:space="preserve"> </w:t>
      </w:r>
      <w:r w:rsidRPr="009B5CEC">
        <w:rPr>
          <w:rFonts w:ascii="Angsana New" w:hAnsi="Angsana New" w:hint="cs"/>
          <w:sz w:val="30"/>
          <w:szCs w:val="30"/>
          <w:cs/>
        </w:rPr>
        <w:t>โดย</w:t>
      </w:r>
      <w:r w:rsidRPr="009B5CEC">
        <w:rPr>
          <w:rFonts w:ascii="Angsana New" w:hAnsi="Angsana New"/>
          <w:sz w:val="30"/>
          <w:szCs w:val="30"/>
          <w:cs/>
        </w:rPr>
        <w:t xml:space="preserve">เงินปันผลดังกล่าวได้จ่ายให้แก่ผู้ถือหุ้นในเดือนเมษายน </w:t>
      </w:r>
      <w:r w:rsidRPr="009B5CEC">
        <w:rPr>
          <w:rFonts w:ascii="Angsana New" w:hAnsi="Angsana New"/>
          <w:sz w:val="30"/>
          <w:szCs w:val="30"/>
        </w:rPr>
        <w:t>2566</w:t>
      </w:r>
    </w:p>
    <w:p w14:paraId="3D777C54" w14:textId="77777777" w:rsidR="00547833" w:rsidRPr="009B5CEC" w:rsidRDefault="00547833" w:rsidP="005478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after="240"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</w:p>
    <w:p w14:paraId="36E504D7" w14:textId="21EBE1A1" w:rsidR="007E214B" w:rsidRPr="00132900" w:rsidRDefault="007E214B" w:rsidP="00F64248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after="240" w:line="240" w:lineRule="auto"/>
        <w:ind w:left="1026" w:hanging="540"/>
        <w:jc w:val="thaiDistribute"/>
        <w:rPr>
          <w:rFonts w:ascii="Angsana New" w:hAnsi="Angsana New"/>
          <w:sz w:val="30"/>
          <w:szCs w:val="30"/>
        </w:rPr>
      </w:pPr>
      <w:r w:rsidRPr="0013290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B0DBB" w:rsidRPr="000B0DBB">
        <w:rPr>
          <w:rFonts w:ascii="Angsana New" w:hAnsi="Angsana New" w:hint="cs"/>
          <w:sz w:val="30"/>
          <w:szCs w:val="30"/>
        </w:rPr>
        <w:t>5</w:t>
      </w:r>
      <w:r w:rsidRPr="00132900">
        <w:rPr>
          <w:rFonts w:ascii="Angsana New" w:hAnsi="Angsana New"/>
          <w:sz w:val="30"/>
          <w:szCs w:val="30"/>
        </w:rPr>
        <w:t xml:space="preserve"> </w:t>
      </w:r>
      <w:r w:rsidRPr="0013290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32900">
        <w:rPr>
          <w:rFonts w:ascii="Angsana New" w:hAnsi="Angsana New"/>
          <w:sz w:val="30"/>
          <w:szCs w:val="30"/>
        </w:rPr>
        <w:t xml:space="preserve">2566 </w:t>
      </w:r>
      <w:r w:rsidRPr="00132900">
        <w:rPr>
          <w:rFonts w:ascii="Angsana New" w:hAnsi="Angsana New" w:hint="cs"/>
          <w:sz w:val="30"/>
          <w:szCs w:val="30"/>
          <w:cs/>
        </w:rPr>
        <w:t>บริษัทได้จ่ายชำระค่าหุ้นเพิ่มทุนในบริษัท จีจีซีไบโอเคมิคอล จำกัด จำนวน</w:t>
      </w:r>
      <w:r w:rsidRPr="00132900">
        <w:rPr>
          <w:rFonts w:ascii="Angsana New" w:hAnsi="Angsana New" w:hint="cs"/>
          <w:sz w:val="30"/>
          <w:szCs w:val="30"/>
          <w:cs/>
        </w:rPr>
        <w:br/>
      </w:r>
      <w:r w:rsidRPr="00132900">
        <w:rPr>
          <w:rFonts w:ascii="Angsana New" w:hAnsi="Angsana New"/>
          <w:sz w:val="30"/>
          <w:szCs w:val="30"/>
        </w:rPr>
        <w:t>0.85</w:t>
      </w:r>
      <w:r w:rsidRPr="00132900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Pr="00132900">
        <w:rPr>
          <w:rFonts w:ascii="Angsana New" w:hAnsi="Angsana New"/>
          <w:sz w:val="30"/>
          <w:szCs w:val="30"/>
        </w:rPr>
        <w:t>5</w:t>
      </w:r>
      <w:r w:rsidRPr="00132900">
        <w:rPr>
          <w:rFonts w:ascii="Angsana New" w:hAnsi="Angsana New" w:hint="cs"/>
          <w:sz w:val="30"/>
          <w:szCs w:val="30"/>
          <w:cs/>
        </w:rPr>
        <w:t xml:space="preserve"> บาท และจำนวน</w:t>
      </w:r>
      <w:r w:rsidRPr="00132900">
        <w:rPr>
          <w:rFonts w:ascii="Angsana New" w:hAnsi="Angsana New"/>
          <w:sz w:val="30"/>
          <w:szCs w:val="30"/>
        </w:rPr>
        <w:t xml:space="preserve"> 9.5</w:t>
      </w:r>
      <w:r w:rsidRPr="00132900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Pr="00132900">
        <w:rPr>
          <w:rFonts w:ascii="Angsana New" w:hAnsi="Angsana New"/>
          <w:sz w:val="30"/>
          <w:szCs w:val="30"/>
        </w:rPr>
        <w:t>8</w:t>
      </w:r>
      <w:r w:rsidRPr="00132900">
        <w:rPr>
          <w:rFonts w:ascii="Angsana New" w:hAnsi="Angsana New" w:hint="cs"/>
          <w:sz w:val="30"/>
          <w:szCs w:val="30"/>
          <w:cs/>
        </w:rPr>
        <w:t xml:space="preserve"> บาท รวมเป็นจำนวนเงิน </w:t>
      </w:r>
      <w:r w:rsidRPr="00132900">
        <w:rPr>
          <w:rFonts w:ascii="Angsana New" w:hAnsi="Angsana New"/>
          <w:sz w:val="30"/>
          <w:szCs w:val="30"/>
        </w:rPr>
        <w:t xml:space="preserve">80.25 </w:t>
      </w:r>
      <w:r w:rsidRPr="00132900">
        <w:rPr>
          <w:rFonts w:ascii="Angsana New" w:hAnsi="Angsana New" w:hint="cs"/>
          <w:sz w:val="30"/>
          <w:szCs w:val="30"/>
          <w:cs/>
        </w:rPr>
        <w:t xml:space="preserve">ล้านบาท ซึ่งเป็นตามมติที่ประชุมคณะกรรมการบริษัทเมื่อวันที่ </w:t>
      </w:r>
      <w:r w:rsidRPr="00132900">
        <w:rPr>
          <w:rFonts w:ascii="Angsana New" w:hAnsi="Angsana New"/>
          <w:sz w:val="30"/>
          <w:szCs w:val="30"/>
        </w:rPr>
        <w:t xml:space="preserve">13 </w:t>
      </w:r>
      <w:r w:rsidRPr="0013290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32900">
        <w:rPr>
          <w:rFonts w:ascii="Angsana New" w:hAnsi="Angsana New"/>
          <w:sz w:val="30"/>
          <w:szCs w:val="30"/>
        </w:rPr>
        <w:t>2562</w:t>
      </w:r>
    </w:p>
    <w:p w14:paraId="0E4E71E4" w14:textId="77777777" w:rsidR="00A16D12" w:rsidRPr="00F64248" w:rsidRDefault="00A16D12" w:rsidP="00B605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after="240"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</w:p>
    <w:sectPr w:rsidR="00A16D12" w:rsidRPr="00F64248" w:rsidSect="00660BE9">
      <w:headerReference w:type="default" r:id="rId25"/>
      <w:footerReference w:type="default" r:id="rId2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9C7B" w14:textId="77777777" w:rsidR="00C065AB" w:rsidRDefault="00C065AB" w:rsidP="004956B4">
      <w:r>
        <w:separator/>
      </w:r>
    </w:p>
  </w:endnote>
  <w:endnote w:type="continuationSeparator" w:id="0">
    <w:p w14:paraId="18AFF00C" w14:textId="77777777" w:rsidR="00C065AB" w:rsidRDefault="00C065A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CEB8B" w14:textId="77777777" w:rsidR="00FB28BA" w:rsidRDefault="00FB2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0FDD" w14:textId="69C80D6D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E8DED" w14:textId="77777777" w:rsidR="00C065AB" w:rsidRDefault="00C065AB" w:rsidP="004956B4">
      <w:r>
        <w:separator/>
      </w:r>
    </w:p>
  </w:footnote>
  <w:footnote w:type="continuationSeparator" w:id="0">
    <w:p w14:paraId="78C326AC" w14:textId="77777777" w:rsidR="00C065AB" w:rsidRDefault="00C065A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88A3" w14:textId="77777777" w:rsidR="00FB28BA" w:rsidRDefault="00FB2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E3EA70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3DE25D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4A036A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71F5AA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3E6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428B17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7D8CCB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BD1DBF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8F4075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77777777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3"/>
  </w:num>
  <w:num w:numId="12" w16cid:durableId="1840389582">
    <w:abstractNumId w:val="18"/>
  </w:num>
  <w:num w:numId="13" w16cid:durableId="913005351">
    <w:abstractNumId w:val="31"/>
  </w:num>
  <w:num w:numId="14" w16cid:durableId="697048034">
    <w:abstractNumId w:val="21"/>
  </w:num>
  <w:num w:numId="15" w16cid:durableId="1242640571">
    <w:abstractNumId w:val="26"/>
  </w:num>
  <w:num w:numId="16" w16cid:durableId="1569413446">
    <w:abstractNumId w:val="32"/>
  </w:num>
  <w:num w:numId="17" w16cid:durableId="1507397777">
    <w:abstractNumId w:val="34"/>
  </w:num>
  <w:num w:numId="18" w16cid:durableId="66851655">
    <w:abstractNumId w:val="16"/>
  </w:num>
  <w:num w:numId="19" w16cid:durableId="1130901616">
    <w:abstractNumId w:val="30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5"/>
  </w:num>
  <w:num w:numId="23" w16cid:durableId="9465407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29"/>
  </w:num>
  <w:num w:numId="27" w16cid:durableId="1941064609">
    <w:abstractNumId w:val="19"/>
  </w:num>
  <w:num w:numId="28" w16cid:durableId="359666130">
    <w:abstractNumId w:val="27"/>
  </w:num>
  <w:num w:numId="29" w16cid:durableId="408384256">
    <w:abstractNumId w:val="28"/>
  </w:num>
  <w:num w:numId="30" w16cid:durableId="527180088">
    <w:abstractNumId w:val="14"/>
  </w:num>
  <w:num w:numId="31" w16cid:durableId="109084226">
    <w:abstractNumId w:val="33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4"/>
  </w:num>
  <w:num w:numId="37" w16cid:durableId="1992126893">
    <w:abstractNumId w:val="20"/>
  </w:num>
  <w:num w:numId="38" w16cid:durableId="632753435">
    <w:abstractNumId w:val="25"/>
  </w:num>
  <w:num w:numId="39" w16cid:durableId="130554941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5DD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6CA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A6F"/>
    <w:rsid w:val="00053C09"/>
    <w:rsid w:val="00054218"/>
    <w:rsid w:val="000544D8"/>
    <w:rsid w:val="000549B7"/>
    <w:rsid w:val="00054A11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3B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84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CFC"/>
    <w:rsid w:val="00137FC8"/>
    <w:rsid w:val="001400ED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5B"/>
    <w:rsid w:val="00154989"/>
    <w:rsid w:val="00154F0A"/>
    <w:rsid w:val="00154FF0"/>
    <w:rsid w:val="001558D9"/>
    <w:rsid w:val="001559F5"/>
    <w:rsid w:val="00155A44"/>
    <w:rsid w:val="00156746"/>
    <w:rsid w:val="001569AF"/>
    <w:rsid w:val="001575BB"/>
    <w:rsid w:val="001576BA"/>
    <w:rsid w:val="0015791B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5DD"/>
    <w:rsid w:val="0016481C"/>
    <w:rsid w:val="00164E19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FF7"/>
    <w:rsid w:val="00183067"/>
    <w:rsid w:val="00183215"/>
    <w:rsid w:val="001833FE"/>
    <w:rsid w:val="00183837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B77DB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8BA"/>
    <w:rsid w:val="001E4A07"/>
    <w:rsid w:val="001E4F22"/>
    <w:rsid w:val="001E526B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2F9"/>
    <w:rsid w:val="002365F5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190"/>
    <w:rsid w:val="002752E5"/>
    <w:rsid w:val="0027569B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EF7"/>
    <w:rsid w:val="002804F4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2539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3A5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208"/>
    <w:rsid w:val="002B3BC6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1CA9"/>
    <w:rsid w:val="002E2301"/>
    <w:rsid w:val="002E2755"/>
    <w:rsid w:val="002E2783"/>
    <w:rsid w:val="002E2943"/>
    <w:rsid w:val="002E2D5A"/>
    <w:rsid w:val="002E2EB0"/>
    <w:rsid w:val="002E30E6"/>
    <w:rsid w:val="002E3E80"/>
    <w:rsid w:val="002E5954"/>
    <w:rsid w:val="002E595B"/>
    <w:rsid w:val="002E5B7C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68A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70B2"/>
    <w:rsid w:val="002F7AB4"/>
    <w:rsid w:val="002F7BD6"/>
    <w:rsid w:val="002F7F73"/>
    <w:rsid w:val="003000A4"/>
    <w:rsid w:val="00300121"/>
    <w:rsid w:val="00300F58"/>
    <w:rsid w:val="00301000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9FB"/>
    <w:rsid w:val="00342C2E"/>
    <w:rsid w:val="00342FA8"/>
    <w:rsid w:val="003431FD"/>
    <w:rsid w:val="003438BA"/>
    <w:rsid w:val="00343CA1"/>
    <w:rsid w:val="00343DB5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1954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AF1"/>
    <w:rsid w:val="00397D8F"/>
    <w:rsid w:val="00397F91"/>
    <w:rsid w:val="003A00E1"/>
    <w:rsid w:val="003A0EA1"/>
    <w:rsid w:val="003A1193"/>
    <w:rsid w:val="003A15E3"/>
    <w:rsid w:val="003A1DE4"/>
    <w:rsid w:val="003A1F36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BA5"/>
    <w:rsid w:val="003B0BEA"/>
    <w:rsid w:val="003B0BFD"/>
    <w:rsid w:val="003B1A13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BB9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E6D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D3"/>
    <w:rsid w:val="003C4CEC"/>
    <w:rsid w:val="003C50B0"/>
    <w:rsid w:val="003C5369"/>
    <w:rsid w:val="003C5942"/>
    <w:rsid w:val="003C5D3C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4D7C"/>
    <w:rsid w:val="003D5229"/>
    <w:rsid w:val="003D55C3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3F7F94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6E10"/>
    <w:rsid w:val="00417464"/>
    <w:rsid w:val="0041797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ED"/>
    <w:rsid w:val="00435478"/>
    <w:rsid w:val="004358D7"/>
    <w:rsid w:val="00435B0E"/>
    <w:rsid w:val="004361A9"/>
    <w:rsid w:val="0043658D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85"/>
    <w:rsid w:val="004A318C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0F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6B7"/>
    <w:rsid w:val="004E18F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62A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2F1"/>
    <w:rsid w:val="005754A6"/>
    <w:rsid w:val="005759BA"/>
    <w:rsid w:val="00575B0A"/>
    <w:rsid w:val="00575D20"/>
    <w:rsid w:val="00575E33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21AC"/>
    <w:rsid w:val="005F22D6"/>
    <w:rsid w:val="005F2728"/>
    <w:rsid w:val="005F2805"/>
    <w:rsid w:val="005F2F38"/>
    <w:rsid w:val="005F300E"/>
    <w:rsid w:val="005F31EA"/>
    <w:rsid w:val="005F3318"/>
    <w:rsid w:val="005F34EB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404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4BBC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D2A"/>
    <w:rsid w:val="00647F2E"/>
    <w:rsid w:val="00650076"/>
    <w:rsid w:val="006502F0"/>
    <w:rsid w:val="00650AC0"/>
    <w:rsid w:val="006515A5"/>
    <w:rsid w:val="00651836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A5F"/>
    <w:rsid w:val="006B4352"/>
    <w:rsid w:val="006B440F"/>
    <w:rsid w:val="006B4751"/>
    <w:rsid w:val="006B4F2F"/>
    <w:rsid w:val="006B5087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CB7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F93"/>
    <w:rsid w:val="006F0FE9"/>
    <w:rsid w:val="006F1076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A3C"/>
    <w:rsid w:val="00702B63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B47"/>
    <w:rsid w:val="00742C99"/>
    <w:rsid w:val="00742CC0"/>
    <w:rsid w:val="00742D5B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3E70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75A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6AFD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C65"/>
    <w:rsid w:val="00865DF8"/>
    <w:rsid w:val="00865F60"/>
    <w:rsid w:val="008664EA"/>
    <w:rsid w:val="00866728"/>
    <w:rsid w:val="008667F0"/>
    <w:rsid w:val="008671B7"/>
    <w:rsid w:val="00867A27"/>
    <w:rsid w:val="00867EA6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F49"/>
    <w:rsid w:val="0087429D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E6D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C"/>
    <w:rsid w:val="009277F6"/>
    <w:rsid w:val="00927D34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426"/>
    <w:rsid w:val="009434AD"/>
    <w:rsid w:val="0094355C"/>
    <w:rsid w:val="00943931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77F3C"/>
    <w:rsid w:val="009805D2"/>
    <w:rsid w:val="009809F7"/>
    <w:rsid w:val="00980E8A"/>
    <w:rsid w:val="009812AA"/>
    <w:rsid w:val="00981605"/>
    <w:rsid w:val="0098178C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5F96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55C"/>
    <w:rsid w:val="00AE464F"/>
    <w:rsid w:val="00AE4942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13"/>
    <w:rsid w:val="00B1056E"/>
    <w:rsid w:val="00B10AFA"/>
    <w:rsid w:val="00B1107F"/>
    <w:rsid w:val="00B115E1"/>
    <w:rsid w:val="00B1167F"/>
    <w:rsid w:val="00B11AF0"/>
    <w:rsid w:val="00B11D75"/>
    <w:rsid w:val="00B11E46"/>
    <w:rsid w:val="00B11E9E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500"/>
    <w:rsid w:val="00B248D9"/>
    <w:rsid w:val="00B24C81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75B"/>
    <w:rsid w:val="00B32CE4"/>
    <w:rsid w:val="00B331AF"/>
    <w:rsid w:val="00B337D3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C2E"/>
    <w:rsid w:val="00B41139"/>
    <w:rsid w:val="00B411E4"/>
    <w:rsid w:val="00B412B2"/>
    <w:rsid w:val="00B4133E"/>
    <w:rsid w:val="00B414ED"/>
    <w:rsid w:val="00B41839"/>
    <w:rsid w:val="00B41C3F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32A"/>
    <w:rsid w:val="00B578FB"/>
    <w:rsid w:val="00B57A62"/>
    <w:rsid w:val="00B57AEF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83F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B36"/>
    <w:rsid w:val="00B77FD4"/>
    <w:rsid w:val="00B800CF"/>
    <w:rsid w:val="00B8089F"/>
    <w:rsid w:val="00B80D54"/>
    <w:rsid w:val="00B80F88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87E4E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A7"/>
    <w:rsid w:val="00C022CC"/>
    <w:rsid w:val="00C025B5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C7C"/>
    <w:rsid w:val="00C05D50"/>
    <w:rsid w:val="00C0618E"/>
    <w:rsid w:val="00C06210"/>
    <w:rsid w:val="00C065AB"/>
    <w:rsid w:val="00C06939"/>
    <w:rsid w:val="00C0696C"/>
    <w:rsid w:val="00C072B2"/>
    <w:rsid w:val="00C07AF6"/>
    <w:rsid w:val="00C07ED9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D77"/>
    <w:rsid w:val="00C361C6"/>
    <w:rsid w:val="00C365C7"/>
    <w:rsid w:val="00C36609"/>
    <w:rsid w:val="00C36AC2"/>
    <w:rsid w:val="00C37336"/>
    <w:rsid w:val="00C37874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B18"/>
    <w:rsid w:val="00C85EDF"/>
    <w:rsid w:val="00C85F1D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C7"/>
    <w:rsid w:val="00CA5A5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48A"/>
    <w:rsid w:val="00CE3567"/>
    <w:rsid w:val="00CE3984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67E8"/>
    <w:rsid w:val="00CE7428"/>
    <w:rsid w:val="00CE7595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831"/>
    <w:rsid w:val="00D13CFC"/>
    <w:rsid w:val="00D143FF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F6"/>
    <w:rsid w:val="00D34E8B"/>
    <w:rsid w:val="00D35DAC"/>
    <w:rsid w:val="00D36019"/>
    <w:rsid w:val="00D36295"/>
    <w:rsid w:val="00D36439"/>
    <w:rsid w:val="00D36CD0"/>
    <w:rsid w:val="00D37CAC"/>
    <w:rsid w:val="00D400F3"/>
    <w:rsid w:val="00D4023F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5946"/>
    <w:rsid w:val="00D559FB"/>
    <w:rsid w:val="00D5604D"/>
    <w:rsid w:val="00D5616F"/>
    <w:rsid w:val="00D561CB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2D2"/>
    <w:rsid w:val="00DC4415"/>
    <w:rsid w:val="00DC4505"/>
    <w:rsid w:val="00DC46CA"/>
    <w:rsid w:val="00DC5147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623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3C9E"/>
    <w:rsid w:val="00DF432D"/>
    <w:rsid w:val="00DF452E"/>
    <w:rsid w:val="00DF48E1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DF5"/>
    <w:rsid w:val="00E33F21"/>
    <w:rsid w:val="00E340F7"/>
    <w:rsid w:val="00E341D2"/>
    <w:rsid w:val="00E344E6"/>
    <w:rsid w:val="00E34795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8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317"/>
    <w:rsid w:val="00EF7934"/>
    <w:rsid w:val="00EF7B4F"/>
    <w:rsid w:val="00F0000A"/>
    <w:rsid w:val="00F00383"/>
    <w:rsid w:val="00F006C9"/>
    <w:rsid w:val="00F00767"/>
    <w:rsid w:val="00F008AC"/>
    <w:rsid w:val="00F00B77"/>
    <w:rsid w:val="00F016B5"/>
    <w:rsid w:val="00F01847"/>
    <w:rsid w:val="00F018E2"/>
    <w:rsid w:val="00F01B17"/>
    <w:rsid w:val="00F01CA0"/>
    <w:rsid w:val="00F021CC"/>
    <w:rsid w:val="00F026B5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6C27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D5F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CA2"/>
    <w:rsid w:val="00FB1D11"/>
    <w:rsid w:val="00FB1DB6"/>
    <w:rsid w:val="00FB1DC3"/>
    <w:rsid w:val="00FB1ECC"/>
    <w:rsid w:val="00FB2278"/>
    <w:rsid w:val="00FB2297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467</TotalTime>
  <Pages>29</Pages>
  <Words>4979</Words>
  <Characters>28386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600</cp:revision>
  <cp:lastPrinted>2022-10-18T11:03:00Z</cp:lastPrinted>
  <dcterms:created xsi:type="dcterms:W3CDTF">2022-10-19T11:05:00Z</dcterms:created>
  <dcterms:modified xsi:type="dcterms:W3CDTF">2023-05-08T02:35:00Z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0x010100F3E2BC9911BB554D96AC477CA4E491ED</vt:lpwstr>
  </property>
</Properties>
</file>