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4AFE9" w14:textId="6324DECC" w:rsidR="00AE79B6" w:rsidRPr="007D1D01" w:rsidRDefault="00EF6351" w:rsidP="00AE79B6">
      <w:pPr>
        <w:pStyle w:val="IndexHeading1"/>
        <w:spacing w:after="0" w:line="240" w:lineRule="atLeast"/>
        <w:ind w:left="900" w:hanging="900"/>
        <w:outlineLvl w:val="0"/>
        <w:rPr>
          <w:rFonts w:cs="Cordia New"/>
          <w:cs/>
          <w:lang w:val="en-US" w:bidi="th-TH"/>
        </w:rPr>
      </w:pPr>
      <w:r>
        <w:rPr>
          <w:rFonts w:cs="Cordia New"/>
          <w:cs/>
          <w:lang w:val="en-US" w:bidi="th-TH"/>
        </w:rPr>
        <w:tab/>
      </w:r>
    </w:p>
    <w:p w14:paraId="156D6EDD" w14:textId="77777777" w:rsidR="00AE79B6" w:rsidRDefault="00AE79B6" w:rsidP="00AE79B6">
      <w:pPr>
        <w:spacing w:line="240" w:lineRule="atLeast"/>
        <w:jc w:val="center"/>
        <w:rPr>
          <w:rFonts w:cs="Times New Roman"/>
          <w:b/>
          <w:bCs/>
          <w:sz w:val="40"/>
          <w:szCs w:val="40"/>
        </w:rPr>
      </w:pPr>
      <w:r w:rsidRPr="001E7FA1">
        <w:rPr>
          <w:rStyle w:val="Emphasis"/>
          <w:rFonts w:cs="Times New Roman"/>
        </w:rPr>
        <w:tab/>
        <w:t xml:space="preserve"> </w:t>
      </w:r>
    </w:p>
    <w:p w14:paraId="2242D95F" w14:textId="77777777" w:rsidR="00AE79B6" w:rsidRDefault="00AE79B6" w:rsidP="00AE79B6">
      <w:pPr>
        <w:spacing w:line="240" w:lineRule="atLeast"/>
        <w:jc w:val="center"/>
        <w:rPr>
          <w:rFonts w:cs="Times New Roman"/>
          <w:b/>
          <w:bCs/>
          <w:sz w:val="40"/>
          <w:szCs w:val="40"/>
        </w:rPr>
      </w:pPr>
    </w:p>
    <w:p w14:paraId="7999D71E" w14:textId="77777777" w:rsidR="00AE79B6" w:rsidRDefault="00AE79B6" w:rsidP="00AE79B6">
      <w:pPr>
        <w:spacing w:line="240" w:lineRule="atLeast"/>
        <w:jc w:val="center"/>
        <w:rPr>
          <w:rFonts w:cs="Times New Roman"/>
          <w:b/>
          <w:bCs/>
          <w:sz w:val="40"/>
          <w:szCs w:val="40"/>
        </w:rPr>
      </w:pPr>
    </w:p>
    <w:p w14:paraId="1DDE904A" w14:textId="77777777" w:rsidR="00AE79B6" w:rsidRPr="001E7FA1" w:rsidRDefault="00AE79B6" w:rsidP="00AE79B6">
      <w:pPr>
        <w:spacing w:line="240" w:lineRule="atLeast"/>
        <w:jc w:val="center"/>
        <w:rPr>
          <w:rFonts w:cs="Times New Roman"/>
          <w:b/>
          <w:bCs/>
          <w:sz w:val="40"/>
          <w:szCs w:val="40"/>
        </w:rPr>
      </w:pPr>
      <w:r w:rsidRPr="001E7FA1">
        <w:rPr>
          <w:rFonts w:cs="Times New Roman"/>
          <w:b/>
          <w:bCs/>
          <w:sz w:val="40"/>
          <w:szCs w:val="40"/>
        </w:rPr>
        <w:t xml:space="preserve">Global </w:t>
      </w:r>
      <w:r>
        <w:rPr>
          <w:rFonts w:cs="Times New Roman"/>
          <w:b/>
          <w:bCs/>
          <w:sz w:val="40"/>
          <w:szCs w:val="40"/>
        </w:rPr>
        <w:t xml:space="preserve">Green </w:t>
      </w:r>
      <w:r w:rsidRPr="001E7FA1">
        <w:rPr>
          <w:rFonts w:cs="Times New Roman"/>
          <w:b/>
          <w:bCs/>
          <w:sz w:val="40"/>
          <w:szCs w:val="40"/>
        </w:rPr>
        <w:t>Chemical</w:t>
      </w:r>
      <w:r>
        <w:rPr>
          <w:rFonts w:cs="Times New Roman"/>
          <w:b/>
          <w:bCs/>
          <w:sz w:val="40"/>
          <w:szCs w:val="40"/>
        </w:rPr>
        <w:t>s</w:t>
      </w:r>
      <w:r w:rsidRPr="001E7FA1">
        <w:rPr>
          <w:rFonts w:cs="Times New Roman"/>
          <w:b/>
          <w:bCs/>
          <w:sz w:val="40"/>
          <w:szCs w:val="40"/>
        </w:rPr>
        <w:t xml:space="preserve"> Public Company Limited </w:t>
      </w:r>
    </w:p>
    <w:p w14:paraId="7E521A0E" w14:textId="77777777" w:rsidR="00AE79B6" w:rsidRPr="001E7FA1" w:rsidRDefault="00AE79B6" w:rsidP="00AE79B6">
      <w:pPr>
        <w:spacing w:line="240" w:lineRule="atLeast"/>
        <w:jc w:val="center"/>
        <w:rPr>
          <w:rFonts w:cs="Times New Roman"/>
          <w:b/>
          <w:bCs/>
          <w:sz w:val="40"/>
          <w:szCs w:val="40"/>
        </w:rPr>
      </w:pPr>
      <w:r w:rsidRPr="001E7FA1">
        <w:rPr>
          <w:rFonts w:cs="Times New Roman"/>
          <w:b/>
          <w:bCs/>
          <w:sz w:val="40"/>
          <w:szCs w:val="40"/>
        </w:rPr>
        <w:t>and its Subsidiaries</w:t>
      </w:r>
    </w:p>
    <w:p w14:paraId="2EBE8D9D" w14:textId="77777777" w:rsidR="00AE79B6" w:rsidRPr="0056084E" w:rsidRDefault="00AE79B6" w:rsidP="00AE79B6">
      <w:pPr>
        <w:jc w:val="center"/>
        <w:rPr>
          <w:rFonts w:cs="Times New Roman"/>
          <w:sz w:val="40"/>
          <w:szCs w:val="40"/>
          <w:cs/>
        </w:rPr>
      </w:pPr>
    </w:p>
    <w:p w14:paraId="5F4B83B2" w14:textId="77777777" w:rsidR="00AE79B6" w:rsidRPr="001E7FA1" w:rsidRDefault="00AE79B6" w:rsidP="00AE79B6">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6F081E53" w14:textId="7C273F6D" w:rsidR="00AE79B6" w:rsidRPr="001E7FA1" w:rsidRDefault="00AE79B6" w:rsidP="00AE79B6">
      <w:pPr>
        <w:pStyle w:val="CoverTitle"/>
        <w:spacing w:line="240" w:lineRule="atLeast"/>
        <w:jc w:val="center"/>
        <w:rPr>
          <w:rFonts w:cs="Times New Roman"/>
          <w:sz w:val="32"/>
          <w:szCs w:val="32"/>
        </w:rPr>
      </w:pPr>
      <w:r w:rsidRPr="001E7FA1">
        <w:rPr>
          <w:rFonts w:cs="Times New Roman"/>
          <w:szCs w:val="36"/>
        </w:rPr>
        <w:t>for the three-month period ended 31 March 202</w:t>
      </w:r>
      <w:r>
        <w:rPr>
          <w:rFonts w:cs="Times New Roman"/>
          <w:szCs w:val="36"/>
        </w:rPr>
        <w:t>3</w:t>
      </w:r>
    </w:p>
    <w:p w14:paraId="25804E1D" w14:textId="77777777" w:rsidR="00AE79B6" w:rsidRPr="001E7FA1" w:rsidRDefault="00AE79B6" w:rsidP="00AE79B6">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46418108" w14:textId="77777777" w:rsidR="00AE79B6" w:rsidRPr="001E7FA1" w:rsidRDefault="00AE79B6" w:rsidP="00AE79B6">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59FFE938" w14:textId="77777777" w:rsidR="00AE79B6" w:rsidRPr="001E7FA1" w:rsidRDefault="00AE79B6" w:rsidP="00AE79B6">
      <w:pPr>
        <w:pStyle w:val="CoverTitle"/>
        <w:spacing w:line="240" w:lineRule="atLeast"/>
        <w:jc w:val="center"/>
        <w:rPr>
          <w:rFonts w:cs="Times New Roman"/>
          <w:spacing w:val="-3"/>
          <w:sz w:val="32"/>
          <w:szCs w:val="32"/>
        </w:rPr>
      </w:pPr>
    </w:p>
    <w:p w14:paraId="49A2F6F7" w14:textId="77777777" w:rsidR="00AE79B6" w:rsidRPr="001E7FA1" w:rsidRDefault="00AE79B6" w:rsidP="00AE79B6">
      <w:pPr>
        <w:pStyle w:val="acctmainheading"/>
        <w:tabs>
          <w:tab w:val="left" w:pos="7810"/>
        </w:tabs>
        <w:spacing w:after="0" w:line="240" w:lineRule="atLeast"/>
        <w:outlineLvl w:val="0"/>
        <w:rPr>
          <w:rFonts w:cs="Times New Roman"/>
        </w:rPr>
        <w:sectPr w:rsidR="00AE79B6"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0BE9319C" w14:textId="77777777" w:rsidR="00AE79B6" w:rsidRPr="001E7FA1" w:rsidRDefault="00AE79B6" w:rsidP="00AE79B6">
      <w:pPr>
        <w:pStyle w:val="acctmainheading"/>
        <w:tabs>
          <w:tab w:val="left" w:pos="7810"/>
        </w:tabs>
        <w:spacing w:after="0" w:line="240" w:lineRule="atLeast"/>
        <w:outlineLvl w:val="0"/>
        <w:rPr>
          <w:rFonts w:cs="Times New Roman"/>
        </w:rPr>
      </w:pPr>
    </w:p>
    <w:p w14:paraId="0C20D2EA" w14:textId="77777777" w:rsidR="00AE79B6" w:rsidRPr="001E7FA1" w:rsidRDefault="00AE79B6" w:rsidP="00AE79B6">
      <w:pPr>
        <w:pStyle w:val="acctmainheading"/>
        <w:tabs>
          <w:tab w:val="left" w:pos="7810"/>
        </w:tabs>
        <w:spacing w:after="0" w:line="240" w:lineRule="atLeast"/>
        <w:outlineLvl w:val="0"/>
        <w:rPr>
          <w:rFonts w:cs="Times New Roman"/>
        </w:rPr>
      </w:pPr>
    </w:p>
    <w:p w14:paraId="6248190C" w14:textId="77777777" w:rsidR="00AE79B6" w:rsidRPr="001E7FA1" w:rsidRDefault="00AE79B6" w:rsidP="00AE79B6">
      <w:pPr>
        <w:pStyle w:val="acctmainheading"/>
        <w:tabs>
          <w:tab w:val="left" w:pos="7810"/>
        </w:tabs>
        <w:spacing w:after="0" w:line="240" w:lineRule="atLeast"/>
        <w:outlineLvl w:val="0"/>
        <w:rPr>
          <w:rFonts w:cs="Times New Roman"/>
        </w:rPr>
      </w:pPr>
    </w:p>
    <w:p w14:paraId="2A65CAD1" w14:textId="77777777" w:rsidR="00AE79B6" w:rsidRPr="001E7FA1" w:rsidRDefault="00AE79B6" w:rsidP="00AE79B6">
      <w:pPr>
        <w:pStyle w:val="acctmainheading"/>
        <w:tabs>
          <w:tab w:val="left" w:pos="7810"/>
        </w:tabs>
        <w:spacing w:after="0" w:line="240" w:lineRule="atLeast"/>
        <w:outlineLvl w:val="0"/>
        <w:rPr>
          <w:rFonts w:cs="Times New Roman"/>
        </w:rPr>
      </w:pPr>
    </w:p>
    <w:p w14:paraId="7CC1BFE7" w14:textId="38E96532" w:rsidR="00AE79B6" w:rsidRDefault="00AE79B6" w:rsidP="00AE79B6">
      <w:pPr>
        <w:pStyle w:val="acctmainheading"/>
        <w:tabs>
          <w:tab w:val="left" w:pos="7810"/>
        </w:tabs>
        <w:spacing w:after="0" w:line="240" w:lineRule="atLeast"/>
        <w:outlineLvl w:val="0"/>
        <w:rPr>
          <w:rFonts w:cs="Times New Roman"/>
        </w:rPr>
      </w:pPr>
    </w:p>
    <w:p w14:paraId="6CDC130B" w14:textId="51D36BB4" w:rsidR="00FB5528" w:rsidRDefault="00FB5528" w:rsidP="00AE79B6">
      <w:pPr>
        <w:pStyle w:val="acctmainheading"/>
        <w:tabs>
          <w:tab w:val="left" w:pos="7810"/>
        </w:tabs>
        <w:spacing w:after="0" w:line="240" w:lineRule="atLeast"/>
        <w:outlineLvl w:val="0"/>
        <w:rPr>
          <w:rFonts w:cs="Times New Roman"/>
        </w:rPr>
      </w:pPr>
    </w:p>
    <w:p w14:paraId="36D7C902" w14:textId="0F472BCB" w:rsidR="00FB5528" w:rsidRDefault="00FB5528" w:rsidP="00AE79B6">
      <w:pPr>
        <w:pStyle w:val="acctmainheading"/>
        <w:tabs>
          <w:tab w:val="left" w:pos="7810"/>
        </w:tabs>
        <w:spacing w:after="0" w:line="240" w:lineRule="atLeast"/>
        <w:outlineLvl w:val="0"/>
        <w:rPr>
          <w:rFonts w:cs="Times New Roman"/>
        </w:rPr>
      </w:pPr>
    </w:p>
    <w:p w14:paraId="3867CAF6" w14:textId="00E20C66" w:rsidR="00FB5528" w:rsidRDefault="00FB5528" w:rsidP="00AE79B6">
      <w:pPr>
        <w:pStyle w:val="acctmainheading"/>
        <w:tabs>
          <w:tab w:val="left" w:pos="7810"/>
        </w:tabs>
        <w:spacing w:after="0" w:line="240" w:lineRule="atLeast"/>
        <w:outlineLvl w:val="0"/>
        <w:rPr>
          <w:rFonts w:cs="Times New Roman"/>
        </w:rPr>
      </w:pPr>
    </w:p>
    <w:p w14:paraId="7B024E0A" w14:textId="2278BD30" w:rsidR="00FB5528" w:rsidRDefault="00FB5528" w:rsidP="00AE79B6">
      <w:pPr>
        <w:pStyle w:val="acctmainheading"/>
        <w:tabs>
          <w:tab w:val="left" w:pos="7810"/>
        </w:tabs>
        <w:spacing w:after="0" w:line="240" w:lineRule="atLeast"/>
        <w:outlineLvl w:val="0"/>
        <w:rPr>
          <w:rFonts w:cs="Times New Roman"/>
        </w:rPr>
      </w:pPr>
    </w:p>
    <w:p w14:paraId="4A43393B" w14:textId="77777777" w:rsidR="00FB5528" w:rsidRPr="001E7FA1" w:rsidRDefault="00FB5528" w:rsidP="00AE79B6">
      <w:pPr>
        <w:pStyle w:val="acctmainheading"/>
        <w:tabs>
          <w:tab w:val="left" w:pos="7810"/>
        </w:tabs>
        <w:spacing w:after="0" w:line="240" w:lineRule="atLeast"/>
        <w:outlineLvl w:val="0"/>
        <w:rPr>
          <w:rFonts w:cs="Times New Roman"/>
        </w:rPr>
      </w:pPr>
    </w:p>
    <w:p w14:paraId="2FEC0491" w14:textId="77777777" w:rsidR="00AE79B6" w:rsidRPr="001E7FA1" w:rsidRDefault="00AE79B6" w:rsidP="00AE79B6">
      <w:pPr>
        <w:pStyle w:val="acctmainheading"/>
        <w:tabs>
          <w:tab w:val="left" w:pos="7810"/>
        </w:tabs>
        <w:spacing w:after="0" w:line="240" w:lineRule="atLeast"/>
        <w:outlineLvl w:val="0"/>
        <w:rPr>
          <w:rFonts w:cs="Times New Roman"/>
        </w:rPr>
      </w:pPr>
    </w:p>
    <w:p w14:paraId="0C780E10" w14:textId="77777777" w:rsidR="00AE79B6" w:rsidRPr="001E7FA1" w:rsidRDefault="00AE79B6" w:rsidP="00AE79B6">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4C0380D" w14:textId="77777777" w:rsidR="00AE79B6" w:rsidRPr="001E7FA1" w:rsidRDefault="00AE79B6" w:rsidP="00AE79B6">
      <w:pPr>
        <w:pStyle w:val="acctmainheading"/>
        <w:tabs>
          <w:tab w:val="left" w:pos="7810"/>
        </w:tabs>
        <w:spacing w:after="0" w:line="240" w:lineRule="atLeast"/>
        <w:outlineLvl w:val="0"/>
        <w:rPr>
          <w:rFonts w:cs="Times New Roman"/>
          <w:sz w:val="22"/>
        </w:rPr>
      </w:pPr>
    </w:p>
    <w:p w14:paraId="0D334C6D" w14:textId="77777777" w:rsidR="00AE79B6" w:rsidRPr="001E7FA1" w:rsidRDefault="00AE79B6" w:rsidP="00AE79B6">
      <w:pPr>
        <w:pStyle w:val="acctmainheading"/>
        <w:tabs>
          <w:tab w:val="left" w:pos="7810"/>
        </w:tabs>
        <w:spacing w:after="0" w:line="240" w:lineRule="atLeast"/>
        <w:outlineLvl w:val="0"/>
        <w:rPr>
          <w:rFonts w:cs="Times New Roman"/>
          <w:sz w:val="22"/>
        </w:rPr>
      </w:pPr>
    </w:p>
    <w:p w14:paraId="0407B543" w14:textId="77777777" w:rsidR="00AE79B6" w:rsidRPr="001E7FA1" w:rsidRDefault="00AE79B6" w:rsidP="00AE79B6">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Pr>
          <w:rFonts w:cs="Times New Roman"/>
          <w:sz w:val="24"/>
          <w:szCs w:val="24"/>
        </w:rPr>
        <w:t xml:space="preserve">Green </w:t>
      </w:r>
      <w:r w:rsidRPr="001E7FA1">
        <w:rPr>
          <w:rFonts w:cs="Times New Roman"/>
          <w:sz w:val="24"/>
          <w:szCs w:val="24"/>
        </w:rPr>
        <w:t>Chemical</w:t>
      </w:r>
      <w:r>
        <w:rPr>
          <w:rFonts w:cs="Times New Roman"/>
          <w:sz w:val="24"/>
          <w:szCs w:val="24"/>
        </w:rPr>
        <w:t>s</w:t>
      </w:r>
      <w:r w:rsidRPr="001E7FA1">
        <w:rPr>
          <w:rFonts w:cs="Times New Roman"/>
          <w:sz w:val="24"/>
          <w:szCs w:val="24"/>
        </w:rPr>
        <w:t xml:space="preserve"> Public Company Limited</w:t>
      </w:r>
    </w:p>
    <w:p w14:paraId="36C17FA4" w14:textId="77777777" w:rsidR="00AE79B6" w:rsidRPr="001E7FA1" w:rsidRDefault="00AE79B6" w:rsidP="00AE79B6">
      <w:pPr>
        <w:spacing w:line="240" w:lineRule="atLeast"/>
        <w:rPr>
          <w:rFonts w:cs="Times New Roman"/>
        </w:rPr>
      </w:pPr>
    </w:p>
    <w:p w14:paraId="384A882D" w14:textId="77777777" w:rsidR="00AE79B6" w:rsidRPr="001E7FA1" w:rsidRDefault="00AE79B6" w:rsidP="00AE79B6">
      <w:pPr>
        <w:spacing w:line="240" w:lineRule="atLeast"/>
        <w:ind w:right="47"/>
        <w:jc w:val="both"/>
        <w:rPr>
          <w:rFonts w:cs="Times New Roman"/>
        </w:rPr>
      </w:pPr>
    </w:p>
    <w:p w14:paraId="1E56F8C5" w14:textId="1A696993" w:rsidR="00AE79B6" w:rsidRPr="001E7FA1" w:rsidRDefault="00AE79B6" w:rsidP="00AE79B6">
      <w:pPr>
        <w:jc w:val="thaiDistribute"/>
        <w:rPr>
          <w:rFonts w:cs="Times New Roman"/>
        </w:rPr>
      </w:pPr>
      <w:r w:rsidRPr="001E7FA1">
        <w:rPr>
          <w:rFonts w:cs="Times New Roman"/>
        </w:rPr>
        <w:t xml:space="preserve">I have reviewed the accompanying consolidated and separate statements of financial position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and its subsidiaries, and of Global </w:t>
      </w:r>
      <w:r>
        <w:rPr>
          <w:rFonts w:cs="Times New Roman"/>
        </w:rPr>
        <w:t xml:space="preserve">Green </w:t>
      </w:r>
      <w:r w:rsidRPr="001E7FA1">
        <w:rPr>
          <w:rFonts w:cs="Times New Roman"/>
        </w:rPr>
        <w:t>Chemical</w:t>
      </w:r>
      <w:r>
        <w:rPr>
          <w:rFonts w:cs="Times New Roman"/>
        </w:rPr>
        <w:t>s</w:t>
      </w:r>
      <w:r w:rsidRPr="001E7FA1">
        <w:rPr>
          <w:rFonts w:cs="Times New Roman"/>
        </w:rPr>
        <w:t xml:space="preserve"> Public Company Limited, respectively, as at 31 March 202</w:t>
      </w:r>
      <w:r>
        <w:rPr>
          <w:rFonts w:cs="Times New Roman"/>
        </w:rPr>
        <w:t>3</w:t>
      </w:r>
      <w:r w:rsidRPr="001E7FA1">
        <w:rPr>
          <w:rFonts w:cs="Times New Roman"/>
        </w:rPr>
        <w:t xml:space="preserve">; the consolidated and separate statements of </w:t>
      </w:r>
      <w:r>
        <w:rPr>
          <w:rFonts w:cs="Times New Roman"/>
        </w:rPr>
        <w:t xml:space="preserve">income and </w:t>
      </w:r>
      <w:r w:rsidRPr="001E7FA1">
        <w:rPr>
          <w:rFonts w:cs="Times New Roman"/>
        </w:rPr>
        <w:t>comprehensive income, changes in equity and cash flows for the three-month period ended 31 March 202</w:t>
      </w:r>
      <w:r w:rsidR="00E9040D">
        <w:rPr>
          <w:rFonts w:cs="Times New Roman"/>
        </w:rPr>
        <w:t>3</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1E7FA1">
        <w:rPr>
          <w:rFonts w:cs="Times New Roman"/>
          <w:i/>
          <w:iCs/>
        </w:rPr>
        <w:t xml:space="preserve"> </w:t>
      </w:r>
    </w:p>
    <w:p w14:paraId="09926FEB" w14:textId="77777777" w:rsidR="00AE79B6" w:rsidRPr="001E7FA1" w:rsidRDefault="00AE79B6" w:rsidP="00AE79B6">
      <w:pPr>
        <w:pStyle w:val="RNormal"/>
        <w:jc w:val="left"/>
      </w:pPr>
    </w:p>
    <w:p w14:paraId="51DC2F63" w14:textId="77777777" w:rsidR="00AE79B6" w:rsidRPr="001E7FA1" w:rsidRDefault="00AE79B6" w:rsidP="00AE79B6">
      <w:pPr>
        <w:jc w:val="thaiDistribute"/>
        <w:rPr>
          <w:rFonts w:cs="Times New Roman"/>
          <w:i/>
        </w:rPr>
      </w:pPr>
      <w:r w:rsidRPr="001E7FA1">
        <w:rPr>
          <w:rFonts w:cs="Times New Roman"/>
          <w:i/>
        </w:rPr>
        <w:t>Scope of Review</w:t>
      </w:r>
    </w:p>
    <w:p w14:paraId="0712B878" w14:textId="77777777" w:rsidR="00AE79B6" w:rsidRPr="001E7FA1" w:rsidRDefault="00AE79B6" w:rsidP="00AE79B6">
      <w:pPr>
        <w:jc w:val="both"/>
        <w:rPr>
          <w:rFonts w:cs="Times New Roman"/>
        </w:rPr>
      </w:pPr>
    </w:p>
    <w:p w14:paraId="743B7C5A" w14:textId="77777777" w:rsidR="00AE79B6" w:rsidRPr="001E7FA1" w:rsidRDefault="00AE79B6" w:rsidP="00AE79B6">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291E81B5" w14:textId="77777777" w:rsidR="00AE79B6" w:rsidRPr="001E7FA1" w:rsidRDefault="00AE79B6" w:rsidP="00AE79B6">
      <w:pPr>
        <w:jc w:val="both"/>
        <w:rPr>
          <w:rFonts w:cs="Times New Roman"/>
        </w:rPr>
      </w:pPr>
    </w:p>
    <w:p w14:paraId="1262BDB8" w14:textId="77777777" w:rsidR="00AE79B6" w:rsidRPr="00D02518" w:rsidRDefault="00AE79B6" w:rsidP="00AE79B6">
      <w:pPr>
        <w:spacing w:line="240" w:lineRule="atLeast"/>
        <w:jc w:val="both"/>
        <w:rPr>
          <w:i/>
          <w:iCs/>
          <w:szCs w:val="22"/>
        </w:rPr>
      </w:pPr>
      <w:r w:rsidRPr="00D02518">
        <w:rPr>
          <w:i/>
          <w:iCs/>
          <w:szCs w:val="22"/>
        </w:rPr>
        <w:t>Conclusion</w:t>
      </w:r>
    </w:p>
    <w:p w14:paraId="711501D3" w14:textId="77777777" w:rsidR="00AE79B6" w:rsidRDefault="00AE79B6" w:rsidP="00AE79B6">
      <w:pPr>
        <w:spacing w:line="240" w:lineRule="atLeast"/>
        <w:rPr>
          <w:rFonts w:cs="Times New Roman"/>
          <w:szCs w:val="22"/>
          <w:lang w:val="en-US" w:bidi="th-TH"/>
        </w:rPr>
      </w:pPr>
    </w:p>
    <w:p w14:paraId="0B7E44FB" w14:textId="77777777" w:rsidR="00422CBC" w:rsidRDefault="00AE79B6" w:rsidP="00422CBC">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Pr="001E7FA1">
        <w:rPr>
          <w:rFonts w:cs="Times New Roman"/>
        </w:rPr>
        <w:t>“</w:t>
      </w:r>
      <w:r w:rsidRPr="00D02518">
        <w:rPr>
          <w:rFonts w:cs="Times New Roman"/>
          <w:szCs w:val="22"/>
          <w:lang w:val="en-US" w:bidi="th-TH"/>
        </w:rPr>
        <w:t>Interim Financial Reporting</w:t>
      </w:r>
      <w:r w:rsidRPr="001E7FA1">
        <w:rPr>
          <w:rFonts w:cs="Times New Roman"/>
        </w:rPr>
        <w:t>”</w:t>
      </w:r>
      <w:r w:rsidRPr="00D02518">
        <w:rPr>
          <w:rFonts w:cs="Times New Roman"/>
          <w:szCs w:val="22"/>
          <w:lang w:val="en-US" w:bidi="th-TH"/>
        </w:rPr>
        <w:t>.</w:t>
      </w:r>
    </w:p>
    <w:p w14:paraId="6E5F9C2B" w14:textId="77777777" w:rsidR="00E667BB" w:rsidRPr="00E667BB" w:rsidRDefault="00E667BB" w:rsidP="00E667BB">
      <w:pPr>
        <w:rPr>
          <w:rFonts w:cs="Times New Roman"/>
          <w:szCs w:val="22"/>
          <w:lang w:val="en-US" w:bidi="th-TH"/>
        </w:rPr>
      </w:pPr>
    </w:p>
    <w:p w14:paraId="74C1D61B" w14:textId="2A5A0E15" w:rsidR="00E667BB" w:rsidRDefault="00E667BB" w:rsidP="00E667BB">
      <w:pPr>
        <w:rPr>
          <w:rFonts w:cs="Times New Roman"/>
          <w:szCs w:val="22"/>
          <w:lang w:val="en-US" w:bidi="th-TH"/>
        </w:rPr>
      </w:pPr>
    </w:p>
    <w:p w14:paraId="5BDB0069" w14:textId="7BABB29A" w:rsidR="00982F4C" w:rsidRDefault="00982F4C" w:rsidP="00E667BB">
      <w:pPr>
        <w:rPr>
          <w:rFonts w:cs="Times New Roman"/>
          <w:szCs w:val="22"/>
          <w:lang w:val="en-US" w:bidi="th-TH"/>
        </w:rPr>
      </w:pPr>
    </w:p>
    <w:p w14:paraId="2847B6FB" w14:textId="77777777" w:rsidR="00982F4C" w:rsidRDefault="00982F4C" w:rsidP="00E667BB">
      <w:pPr>
        <w:rPr>
          <w:rFonts w:cs="Times New Roman"/>
          <w:szCs w:val="22"/>
          <w:lang w:val="en-US" w:bidi="th-TH"/>
        </w:rPr>
      </w:pPr>
    </w:p>
    <w:p w14:paraId="082BD2DB" w14:textId="77777777" w:rsidR="00AE79B6" w:rsidRPr="001E7FA1" w:rsidRDefault="00AE79B6" w:rsidP="00AE79B6">
      <w:pPr>
        <w:spacing w:line="240" w:lineRule="atLeast"/>
        <w:ind w:right="-45"/>
        <w:rPr>
          <w:rFonts w:cs="Times New Roman"/>
        </w:rPr>
      </w:pPr>
      <w:r w:rsidRPr="001E7FA1">
        <w:rPr>
          <w:rFonts w:cs="Times New Roman"/>
        </w:rPr>
        <w:t>(</w:t>
      </w:r>
      <w:r>
        <w:rPr>
          <w:rFonts w:cs="Times New Roman"/>
        </w:rPr>
        <w:t>Thanyalux Keadkeaw</w:t>
      </w:r>
      <w:r w:rsidRPr="001E7FA1">
        <w:rPr>
          <w:rFonts w:cs="Times New Roman"/>
        </w:rPr>
        <w:t>)</w:t>
      </w:r>
    </w:p>
    <w:p w14:paraId="1444D7CE" w14:textId="77777777" w:rsidR="00AE79B6" w:rsidRPr="001E7FA1" w:rsidRDefault="00AE79B6" w:rsidP="00AE79B6">
      <w:pPr>
        <w:spacing w:line="240" w:lineRule="atLeast"/>
        <w:ind w:right="-45"/>
        <w:rPr>
          <w:rFonts w:cs="Times New Roman"/>
        </w:rPr>
      </w:pPr>
      <w:r w:rsidRPr="001E7FA1">
        <w:rPr>
          <w:rFonts w:cs="Times New Roman"/>
        </w:rPr>
        <w:t>Certified Public Accountant</w:t>
      </w:r>
    </w:p>
    <w:p w14:paraId="3017AED0" w14:textId="77777777" w:rsidR="00AE79B6" w:rsidRPr="001E7FA1" w:rsidRDefault="00AE79B6" w:rsidP="00AE79B6">
      <w:pPr>
        <w:spacing w:line="240" w:lineRule="atLeast"/>
        <w:ind w:right="-45"/>
        <w:rPr>
          <w:rFonts w:cs="Times New Roman"/>
        </w:rPr>
      </w:pPr>
      <w:r w:rsidRPr="001E7FA1">
        <w:rPr>
          <w:rFonts w:cs="Times New Roman"/>
        </w:rPr>
        <w:t>Registration N</w:t>
      </w:r>
      <w:r>
        <w:rPr>
          <w:rFonts w:cs="Times New Roman"/>
        </w:rPr>
        <w:t>o. 8179</w:t>
      </w:r>
    </w:p>
    <w:p w14:paraId="179A2527" w14:textId="77777777" w:rsidR="00AE79B6" w:rsidRPr="001E7FA1" w:rsidRDefault="00AE79B6" w:rsidP="00AE79B6">
      <w:pPr>
        <w:spacing w:line="240" w:lineRule="atLeast"/>
        <w:ind w:right="-45"/>
        <w:rPr>
          <w:rFonts w:cs="Times New Roman"/>
        </w:rPr>
      </w:pPr>
    </w:p>
    <w:p w14:paraId="0F8FF681" w14:textId="77777777" w:rsidR="00AE79B6" w:rsidRPr="001E7FA1" w:rsidRDefault="00AE79B6" w:rsidP="00AE79B6">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20F06238" w14:textId="77777777" w:rsidR="00AE79B6" w:rsidRPr="001E7FA1" w:rsidRDefault="00AE79B6" w:rsidP="00AE79B6">
      <w:pPr>
        <w:tabs>
          <w:tab w:val="left" w:pos="5760"/>
        </w:tabs>
        <w:spacing w:line="240" w:lineRule="atLeast"/>
        <w:ind w:right="-45"/>
        <w:jc w:val="both"/>
        <w:rPr>
          <w:rFonts w:cs="Times New Roman"/>
        </w:rPr>
      </w:pPr>
      <w:r w:rsidRPr="001E7FA1">
        <w:rPr>
          <w:rFonts w:cs="Times New Roman"/>
        </w:rPr>
        <w:t>Bangkok</w:t>
      </w:r>
    </w:p>
    <w:p w14:paraId="40F4D064" w14:textId="78BC0570" w:rsidR="00AE79B6" w:rsidRPr="00DE6CDF" w:rsidRDefault="00BE024D" w:rsidP="00AE79B6">
      <w:pPr>
        <w:tabs>
          <w:tab w:val="left" w:pos="5760"/>
        </w:tabs>
        <w:spacing w:line="240" w:lineRule="atLeast"/>
        <w:ind w:right="-45"/>
        <w:jc w:val="both"/>
        <w:rPr>
          <w:rFonts w:cs="Times New Roman"/>
          <w:lang w:val="en-US"/>
        </w:rPr>
      </w:pPr>
      <w:r>
        <w:rPr>
          <w:rFonts w:cs="Times New Roman"/>
        </w:rPr>
        <w:t xml:space="preserve">8 May </w:t>
      </w:r>
      <w:r w:rsidR="00AE79B6">
        <w:rPr>
          <w:rFonts w:cs="Times New Roman"/>
        </w:rPr>
        <w:t>2023</w:t>
      </w:r>
    </w:p>
    <w:p w14:paraId="47BB0189" w14:textId="77777777" w:rsidR="00AE79B6" w:rsidRDefault="00AE79B6" w:rsidP="00AE79B6">
      <w:pPr>
        <w:pStyle w:val="IndexHeading1"/>
        <w:spacing w:after="0" w:line="240" w:lineRule="atLeast"/>
        <w:ind w:left="0" w:firstLine="0"/>
        <w:outlineLvl w:val="0"/>
        <w:rPr>
          <w:rFonts w:cs="Times New Roman"/>
        </w:rPr>
      </w:pPr>
    </w:p>
    <w:p w14:paraId="73D0ADD8" w14:textId="5D41C669" w:rsidR="00E0110D" w:rsidRPr="00E0110D" w:rsidRDefault="00480FBA" w:rsidP="003E13E5">
      <w:pPr>
        <w:tabs>
          <w:tab w:val="left" w:pos="1680"/>
        </w:tabs>
        <w:rPr>
          <w:rFonts w:cs="Times New Roman"/>
          <w:szCs w:val="22"/>
          <w:lang w:bidi="th-TH"/>
        </w:rPr>
      </w:pPr>
      <w:r>
        <w:rPr>
          <w:rFonts w:cs="Times New Roman"/>
          <w:b/>
        </w:rPr>
        <w:tab/>
      </w:r>
    </w:p>
    <w:sectPr w:rsidR="00E0110D" w:rsidRPr="00E0110D" w:rsidSect="0056084E">
      <w:headerReference w:type="default" r:id="rId15"/>
      <w:footerReference w:type="default" r:id="rId16"/>
      <w:type w:val="nextColumn"/>
      <w:pgSz w:w="11907" w:h="16840" w:code="9"/>
      <w:pgMar w:top="691" w:right="1152" w:bottom="576" w:left="1152"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65A4" w14:textId="77777777" w:rsidR="004444E2" w:rsidRDefault="004444E2">
      <w:r>
        <w:separator/>
      </w:r>
    </w:p>
  </w:endnote>
  <w:endnote w:type="continuationSeparator" w:id="0">
    <w:p w14:paraId="66FFC6F4" w14:textId="77777777" w:rsidR="004444E2" w:rsidRDefault="0044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4878" w14:textId="77777777" w:rsidR="00AE79B6" w:rsidRDefault="00AE79B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69B224C" w14:textId="77777777" w:rsidR="00AE79B6" w:rsidRDefault="00AE79B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DE1A" w14:textId="77777777" w:rsidR="00AE79B6" w:rsidRDefault="00AE79B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28A0746C" w14:textId="77777777" w:rsidR="00AE79B6" w:rsidRPr="007C40DD" w:rsidRDefault="00AE79B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45A3241E" w:rsidR="009F3BC6" w:rsidRDefault="009F3BC6">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2205" w14:textId="77777777" w:rsidR="004444E2" w:rsidRDefault="004444E2">
      <w:r>
        <w:separator/>
      </w:r>
    </w:p>
  </w:footnote>
  <w:footnote w:type="continuationSeparator" w:id="0">
    <w:p w14:paraId="5D1FC223" w14:textId="77777777" w:rsidR="004444E2" w:rsidRDefault="0044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8540" w14:textId="77777777" w:rsidR="00AE79B6" w:rsidRDefault="00AE79B6" w:rsidP="006C38F5">
    <w:pPr>
      <w:pStyle w:val="acctmainheading"/>
      <w:tabs>
        <w:tab w:val="left" w:pos="7810"/>
      </w:tabs>
      <w:spacing w:after="0" w:line="240" w:lineRule="atLeast"/>
    </w:pPr>
    <w:r>
      <w:t>Nation Multimedia Group Public Company Limited and its Subsidiaries</w:t>
    </w:r>
  </w:p>
  <w:p w14:paraId="3AD1BD25" w14:textId="77777777" w:rsidR="00AE79B6" w:rsidRPr="0093722D" w:rsidRDefault="00AE79B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B520691" w14:textId="77777777" w:rsidR="00AE79B6" w:rsidRDefault="00AE79B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4D29F26" w14:textId="77777777" w:rsidR="00AE79B6" w:rsidRDefault="00AE79B6" w:rsidP="006C38F5">
    <w:pPr>
      <w:pStyle w:val="acctmainheading"/>
      <w:spacing w:after="0" w:line="240" w:lineRule="atLeast"/>
      <w:rPr>
        <w:sz w:val="24"/>
        <w:szCs w:val="24"/>
      </w:rPr>
    </w:pPr>
  </w:p>
  <w:p w14:paraId="0F3050AC" w14:textId="77777777" w:rsidR="00AE79B6" w:rsidRPr="007C40DD" w:rsidRDefault="00AE79B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861B" w14:textId="77777777" w:rsidR="00AE79B6" w:rsidRDefault="00AE79B6" w:rsidP="006C38F5">
    <w:pPr>
      <w:pStyle w:val="Header"/>
      <w:spacing w:line="240" w:lineRule="atLeast"/>
      <w:jc w:val="left"/>
      <w:rPr>
        <w:sz w:val="22"/>
      </w:rPr>
    </w:pPr>
  </w:p>
  <w:p w14:paraId="71D286FB" w14:textId="77777777" w:rsidR="00AE79B6" w:rsidRDefault="00AE79B6" w:rsidP="006C38F5">
    <w:pPr>
      <w:pStyle w:val="Header"/>
      <w:spacing w:line="240" w:lineRule="atLeast"/>
      <w:jc w:val="left"/>
      <w:rPr>
        <w:sz w:val="22"/>
      </w:rPr>
    </w:pPr>
  </w:p>
  <w:p w14:paraId="34914ED5" w14:textId="77777777" w:rsidR="00AE79B6" w:rsidRDefault="00AE79B6" w:rsidP="006C38F5">
    <w:pPr>
      <w:pStyle w:val="Header"/>
      <w:spacing w:line="240" w:lineRule="atLeast"/>
      <w:jc w:val="left"/>
      <w:rPr>
        <w:sz w:val="22"/>
      </w:rPr>
    </w:pPr>
  </w:p>
  <w:p w14:paraId="458A20C3" w14:textId="77777777" w:rsidR="00AE79B6" w:rsidRDefault="00AE79B6" w:rsidP="006C38F5">
    <w:pPr>
      <w:pStyle w:val="Header"/>
      <w:spacing w:line="240" w:lineRule="atLeast"/>
      <w:jc w:val="left"/>
      <w:rPr>
        <w:sz w:val="22"/>
      </w:rPr>
    </w:pPr>
  </w:p>
  <w:p w14:paraId="5F17BB72" w14:textId="77777777" w:rsidR="00AE79B6" w:rsidRDefault="00AE79B6" w:rsidP="006C38F5">
    <w:pPr>
      <w:pStyle w:val="Header"/>
      <w:spacing w:line="240" w:lineRule="atLeast"/>
      <w:jc w:val="left"/>
      <w:rPr>
        <w:sz w:val="22"/>
      </w:rPr>
    </w:pPr>
  </w:p>
  <w:p w14:paraId="2C7EDFC1" w14:textId="77777777" w:rsidR="00AE79B6" w:rsidRDefault="00AE79B6" w:rsidP="006C38F5">
    <w:pPr>
      <w:pStyle w:val="Header"/>
      <w:spacing w:line="240" w:lineRule="atLeast"/>
      <w:jc w:val="left"/>
      <w:rPr>
        <w:sz w:val="22"/>
      </w:rPr>
    </w:pPr>
  </w:p>
  <w:p w14:paraId="1A5AB2B4" w14:textId="77777777" w:rsidR="00AE79B6" w:rsidRDefault="00AE79B6" w:rsidP="006C38F5">
    <w:pPr>
      <w:pStyle w:val="Header"/>
      <w:spacing w:line="240" w:lineRule="atLeast"/>
      <w:jc w:val="left"/>
      <w:rPr>
        <w:sz w:val="22"/>
      </w:rPr>
    </w:pPr>
  </w:p>
  <w:p w14:paraId="248650B9" w14:textId="77777777" w:rsidR="00AE79B6" w:rsidRDefault="00AE79B6" w:rsidP="006C38F5">
    <w:pPr>
      <w:pStyle w:val="Header"/>
      <w:spacing w:line="240" w:lineRule="atLeast"/>
      <w:jc w:val="left"/>
      <w:rPr>
        <w:sz w:val="22"/>
      </w:rPr>
    </w:pPr>
  </w:p>
  <w:p w14:paraId="4FD39EED" w14:textId="77777777" w:rsidR="00AE79B6" w:rsidRDefault="00AE79B6" w:rsidP="006C38F5">
    <w:pPr>
      <w:pStyle w:val="Header"/>
      <w:spacing w:line="240" w:lineRule="atLeast"/>
      <w:jc w:val="left"/>
      <w:rPr>
        <w:sz w:val="22"/>
      </w:rPr>
    </w:pPr>
  </w:p>
  <w:p w14:paraId="0484BC26" w14:textId="77777777" w:rsidR="00AE79B6" w:rsidRDefault="00AE79B6" w:rsidP="006C38F5">
    <w:pPr>
      <w:pStyle w:val="Header"/>
      <w:spacing w:line="240" w:lineRule="atLeast"/>
      <w:jc w:val="left"/>
      <w:rPr>
        <w:sz w:val="22"/>
      </w:rPr>
    </w:pPr>
  </w:p>
  <w:p w14:paraId="7332AD4E" w14:textId="77777777" w:rsidR="00AE79B6" w:rsidRPr="00A260EA" w:rsidRDefault="00AE79B6" w:rsidP="006C38F5">
    <w:pPr>
      <w:pStyle w:val="Header"/>
      <w:spacing w:line="240" w:lineRule="atLeast"/>
      <w:jc w:val="lef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FEFB" w14:textId="77777777" w:rsidR="009F3BC6" w:rsidRPr="00480FBA" w:rsidRDefault="009F3BC6" w:rsidP="00480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0"/>
  </w:num>
  <w:num w:numId="4" w16cid:durableId="1792817103">
    <w:abstractNumId w:val="12"/>
  </w:num>
  <w:num w:numId="5" w16cid:durableId="9114248">
    <w:abstractNumId w:val="9"/>
  </w:num>
  <w:num w:numId="6" w16cid:durableId="1208418431">
    <w:abstractNumId w:val="24"/>
  </w:num>
  <w:num w:numId="7" w16cid:durableId="687294834">
    <w:abstractNumId w:val="18"/>
  </w:num>
  <w:num w:numId="8" w16cid:durableId="743995955">
    <w:abstractNumId w:val="17"/>
  </w:num>
  <w:num w:numId="9" w16cid:durableId="479424504">
    <w:abstractNumId w:val="26"/>
  </w:num>
  <w:num w:numId="10" w16cid:durableId="1284190500">
    <w:abstractNumId w:val="8"/>
  </w:num>
  <w:num w:numId="11" w16cid:durableId="406652124">
    <w:abstractNumId w:val="22"/>
  </w:num>
  <w:num w:numId="12" w16cid:durableId="1335690926">
    <w:abstractNumId w:val="27"/>
  </w:num>
  <w:num w:numId="13" w16cid:durableId="299648682">
    <w:abstractNumId w:val="5"/>
  </w:num>
  <w:num w:numId="14" w16cid:durableId="756099886">
    <w:abstractNumId w:val="0"/>
  </w:num>
  <w:num w:numId="15" w16cid:durableId="1909807953">
    <w:abstractNumId w:val="15"/>
  </w:num>
  <w:num w:numId="16" w16cid:durableId="1200972967">
    <w:abstractNumId w:val="25"/>
  </w:num>
  <w:num w:numId="17" w16cid:durableId="1911109084">
    <w:abstractNumId w:val="4"/>
  </w:num>
  <w:num w:numId="18" w16cid:durableId="982393647">
    <w:abstractNumId w:val="23"/>
  </w:num>
  <w:num w:numId="19" w16cid:durableId="1975476461">
    <w:abstractNumId w:val="20"/>
  </w:num>
  <w:num w:numId="20" w16cid:durableId="1146778958">
    <w:abstractNumId w:val="13"/>
  </w:num>
  <w:num w:numId="21" w16cid:durableId="1026057664">
    <w:abstractNumId w:val="16"/>
  </w:num>
  <w:num w:numId="22" w16cid:durableId="1299606941">
    <w:abstractNumId w:val="6"/>
  </w:num>
  <w:num w:numId="23" w16cid:durableId="455219149">
    <w:abstractNumId w:val="11"/>
  </w:num>
  <w:num w:numId="24" w16cid:durableId="397828942">
    <w:abstractNumId w:val="1"/>
  </w:num>
  <w:num w:numId="25" w16cid:durableId="1759591740">
    <w:abstractNumId w:val="21"/>
  </w:num>
  <w:num w:numId="26" w16cid:durableId="379213801">
    <w:abstractNumId w:val="19"/>
  </w:num>
  <w:num w:numId="27" w16cid:durableId="1958103219">
    <w:abstractNumId w:val="4"/>
  </w:num>
  <w:num w:numId="28" w16cid:durableId="1129935432">
    <w:abstractNumId w:val="7"/>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28"/>
  </w:num>
  <w:num w:numId="33" w16cid:durableId="697587290">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6F3"/>
    <w:rsid w:val="000009D3"/>
    <w:rsid w:val="00000D5E"/>
    <w:rsid w:val="00000EB5"/>
    <w:rsid w:val="00000EE4"/>
    <w:rsid w:val="000014B3"/>
    <w:rsid w:val="000019F8"/>
    <w:rsid w:val="00002305"/>
    <w:rsid w:val="00002530"/>
    <w:rsid w:val="00002B08"/>
    <w:rsid w:val="00002D72"/>
    <w:rsid w:val="00003217"/>
    <w:rsid w:val="0000323D"/>
    <w:rsid w:val="00003679"/>
    <w:rsid w:val="00003851"/>
    <w:rsid w:val="00003A9B"/>
    <w:rsid w:val="00003BE9"/>
    <w:rsid w:val="00003C47"/>
    <w:rsid w:val="00004108"/>
    <w:rsid w:val="000044CC"/>
    <w:rsid w:val="000045EA"/>
    <w:rsid w:val="0000480E"/>
    <w:rsid w:val="00004BE2"/>
    <w:rsid w:val="0000529D"/>
    <w:rsid w:val="0000561B"/>
    <w:rsid w:val="0000576D"/>
    <w:rsid w:val="000057C7"/>
    <w:rsid w:val="00005BBE"/>
    <w:rsid w:val="0000603C"/>
    <w:rsid w:val="0000638C"/>
    <w:rsid w:val="0000655A"/>
    <w:rsid w:val="000068F0"/>
    <w:rsid w:val="00006A17"/>
    <w:rsid w:val="00006BF0"/>
    <w:rsid w:val="00006F51"/>
    <w:rsid w:val="00006F83"/>
    <w:rsid w:val="00007061"/>
    <w:rsid w:val="00007440"/>
    <w:rsid w:val="00007478"/>
    <w:rsid w:val="00007A39"/>
    <w:rsid w:val="00007A3D"/>
    <w:rsid w:val="00007B3A"/>
    <w:rsid w:val="00007F98"/>
    <w:rsid w:val="0001026F"/>
    <w:rsid w:val="0001034E"/>
    <w:rsid w:val="00010475"/>
    <w:rsid w:val="000105AE"/>
    <w:rsid w:val="00010E15"/>
    <w:rsid w:val="00010E4D"/>
    <w:rsid w:val="00010E9B"/>
    <w:rsid w:val="00010F43"/>
    <w:rsid w:val="000112F3"/>
    <w:rsid w:val="0001134F"/>
    <w:rsid w:val="0001260E"/>
    <w:rsid w:val="000129BA"/>
    <w:rsid w:val="00012B32"/>
    <w:rsid w:val="00012C47"/>
    <w:rsid w:val="00012F5E"/>
    <w:rsid w:val="0001321B"/>
    <w:rsid w:val="00013235"/>
    <w:rsid w:val="000132CF"/>
    <w:rsid w:val="0001361F"/>
    <w:rsid w:val="000137C4"/>
    <w:rsid w:val="0001381E"/>
    <w:rsid w:val="00013EFF"/>
    <w:rsid w:val="0001411B"/>
    <w:rsid w:val="0001422F"/>
    <w:rsid w:val="00014730"/>
    <w:rsid w:val="00014B3F"/>
    <w:rsid w:val="00014F53"/>
    <w:rsid w:val="0001503D"/>
    <w:rsid w:val="0001509E"/>
    <w:rsid w:val="000151E1"/>
    <w:rsid w:val="00015579"/>
    <w:rsid w:val="00016008"/>
    <w:rsid w:val="00016403"/>
    <w:rsid w:val="00016E23"/>
    <w:rsid w:val="00017058"/>
    <w:rsid w:val="000174BD"/>
    <w:rsid w:val="0001759A"/>
    <w:rsid w:val="00017F39"/>
    <w:rsid w:val="00020044"/>
    <w:rsid w:val="00020150"/>
    <w:rsid w:val="0002095D"/>
    <w:rsid w:val="000209D4"/>
    <w:rsid w:val="00020EBD"/>
    <w:rsid w:val="000211F2"/>
    <w:rsid w:val="0002152B"/>
    <w:rsid w:val="000215B8"/>
    <w:rsid w:val="00021A66"/>
    <w:rsid w:val="00021B01"/>
    <w:rsid w:val="00021C7D"/>
    <w:rsid w:val="0002264F"/>
    <w:rsid w:val="000229EC"/>
    <w:rsid w:val="00023001"/>
    <w:rsid w:val="00023088"/>
    <w:rsid w:val="000230DA"/>
    <w:rsid w:val="000231D0"/>
    <w:rsid w:val="00023208"/>
    <w:rsid w:val="000234BB"/>
    <w:rsid w:val="00023C4A"/>
    <w:rsid w:val="00023D17"/>
    <w:rsid w:val="00024038"/>
    <w:rsid w:val="00024B00"/>
    <w:rsid w:val="00024FDD"/>
    <w:rsid w:val="00025081"/>
    <w:rsid w:val="00025996"/>
    <w:rsid w:val="00025B5B"/>
    <w:rsid w:val="00025DF9"/>
    <w:rsid w:val="00026082"/>
    <w:rsid w:val="00026A31"/>
    <w:rsid w:val="000274DD"/>
    <w:rsid w:val="0002761D"/>
    <w:rsid w:val="0003029C"/>
    <w:rsid w:val="0003088C"/>
    <w:rsid w:val="00030BAA"/>
    <w:rsid w:val="00030F4C"/>
    <w:rsid w:val="00031A9F"/>
    <w:rsid w:val="00032B59"/>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4A7"/>
    <w:rsid w:val="0004080C"/>
    <w:rsid w:val="000409EE"/>
    <w:rsid w:val="00040FAC"/>
    <w:rsid w:val="000415AB"/>
    <w:rsid w:val="000418B0"/>
    <w:rsid w:val="0004193A"/>
    <w:rsid w:val="00041A45"/>
    <w:rsid w:val="00041AC0"/>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0BA4"/>
    <w:rsid w:val="00060C9C"/>
    <w:rsid w:val="00060ECA"/>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C0C"/>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17B"/>
    <w:rsid w:val="00080412"/>
    <w:rsid w:val="00080642"/>
    <w:rsid w:val="00080B9D"/>
    <w:rsid w:val="0008152C"/>
    <w:rsid w:val="00081913"/>
    <w:rsid w:val="0008271B"/>
    <w:rsid w:val="00082CE7"/>
    <w:rsid w:val="00083C54"/>
    <w:rsid w:val="00083DE6"/>
    <w:rsid w:val="00083F26"/>
    <w:rsid w:val="000846DB"/>
    <w:rsid w:val="00084EFE"/>
    <w:rsid w:val="00085124"/>
    <w:rsid w:val="000852EA"/>
    <w:rsid w:val="00085440"/>
    <w:rsid w:val="000856FB"/>
    <w:rsid w:val="00085F5A"/>
    <w:rsid w:val="0008641B"/>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A099D"/>
    <w:rsid w:val="000A0AE1"/>
    <w:rsid w:val="000A0C99"/>
    <w:rsid w:val="000A0DEF"/>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C28"/>
    <w:rsid w:val="000A5D89"/>
    <w:rsid w:val="000A5FC1"/>
    <w:rsid w:val="000A64F9"/>
    <w:rsid w:val="000A6AB9"/>
    <w:rsid w:val="000A6D04"/>
    <w:rsid w:val="000A7646"/>
    <w:rsid w:val="000A7793"/>
    <w:rsid w:val="000A7C33"/>
    <w:rsid w:val="000A7ECC"/>
    <w:rsid w:val="000B013F"/>
    <w:rsid w:val="000B0C31"/>
    <w:rsid w:val="000B0FC8"/>
    <w:rsid w:val="000B111B"/>
    <w:rsid w:val="000B121A"/>
    <w:rsid w:val="000B127A"/>
    <w:rsid w:val="000B1907"/>
    <w:rsid w:val="000B2E6D"/>
    <w:rsid w:val="000B33D7"/>
    <w:rsid w:val="000B3570"/>
    <w:rsid w:val="000B36D8"/>
    <w:rsid w:val="000B38ED"/>
    <w:rsid w:val="000B3C33"/>
    <w:rsid w:val="000B42E5"/>
    <w:rsid w:val="000B4976"/>
    <w:rsid w:val="000B4B80"/>
    <w:rsid w:val="000B555A"/>
    <w:rsid w:val="000B57EC"/>
    <w:rsid w:val="000B5B87"/>
    <w:rsid w:val="000B5EEE"/>
    <w:rsid w:val="000B6009"/>
    <w:rsid w:val="000B6D0E"/>
    <w:rsid w:val="000B752C"/>
    <w:rsid w:val="000B7805"/>
    <w:rsid w:val="000C01CA"/>
    <w:rsid w:val="000C0271"/>
    <w:rsid w:val="000C0790"/>
    <w:rsid w:val="000C07AC"/>
    <w:rsid w:val="000C0891"/>
    <w:rsid w:val="000C107C"/>
    <w:rsid w:val="000C18ED"/>
    <w:rsid w:val="000C1E50"/>
    <w:rsid w:val="000C1F04"/>
    <w:rsid w:val="000C21E3"/>
    <w:rsid w:val="000C265D"/>
    <w:rsid w:val="000C2BE6"/>
    <w:rsid w:val="000C2FC3"/>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5D03"/>
    <w:rsid w:val="000C69A7"/>
    <w:rsid w:val="000C7280"/>
    <w:rsid w:val="000C74A8"/>
    <w:rsid w:val="000C74E4"/>
    <w:rsid w:val="000C753C"/>
    <w:rsid w:val="000C7D01"/>
    <w:rsid w:val="000C7EC9"/>
    <w:rsid w:val="000D00EC"/>
    <w:rsid w:val="000D01AD"/>
    <w:rsid w:val="000D0372"/>
    <w:rsid w:val="000D0854"/>
    <w:rsid w:val="000D0BA8"/>
    <w:rsid w:val="000D162C"/>
    <w:rsid w:val="000D18D9"/>
    <w:rsid w:val="000D1C0B"/>
    <w:rsid w:val="000D1E63"/>
    <w:rsid w:val="000D2121"/>
    <w:rsid w:val="000D24AE"/>
    <w:rsid w:val="000D2747"/>
    <w:rsid w:val="000D27E4"/>
    <w:rsid w:val="000D2959"/>
    <w:rsid w:val="000D2F4D"/>
    <w:rsid w:val="000D2FF5"/>
    <w:rsid w:val="000D36D4"/>
    <w:rsid w:val="000D3843"/>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455"/>
    <w:rsid w:val="000E07E6"/>
    <w:rsid w:val="000E0887"/>
    <w:rsid w:val="000E0D9A"/>
    <w:rsid w:val="000E1142"/>
    <w:rsid w:val="000E156A"/>
    <w:rsid w:val="000E1C1F"/>
    <w:rsid w:val="000E21A8"/>
    <w:rsid w:val="000E22B8"/>
    <w:rsid w:val="000E25C3"/>
    <w:rsid w:val="000E3983"/>
    <w:rsid w:val="000E443D"/>
    <w:rsid w:val="000E4EE3"/>
    <w:rsid w:val="000E4EFB"/>
    <w:rsid w:val="000E5B5C"/>
    <w:rsid w:val="000E5CFC"/>
    <w:rsid w:val="000E6097"/>
    <w:rsid w:val="000E60F1"/>
    <w:rsid w:val="000E61E0"/>
    <w:rsid w:val="000E6B6F"/>
    <w:rsid w:val="000E6C09"/>
    <w:rsid w:val="000E71AE"/>
    <w:rsid w:val="000E76B5"/>
    <w:rsid w:val="000E783C"/>
    <w:rsid w:val="000E7AB9"/>
    <w:rsid w:val="000E7B8D"/>
    <w:rsid w:val="000E7E05"/>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A32"/>
    <w:rsid w:val="00101C9A"/>
    <w:rsid w:val="00101EAC"/>
    <w:rsid w:val="001024A7"/>
    <w:rsid w:val="001024E9"/>
    <w:rsid w:val="0010254C"/>
    <w:rsid w:val="00102B64"/>
    <w:rsid w:val="00102E9B"/>
    <w:rsid w:val="00102FAD"/>
    <w:rsid w:val="0010306F"/>
    <w:rsid w:val="00103908"/>
    <w:rsid w:val="00104340"/>
    <w:rsid w:val="00104496"/>
    <w:rsid w:val="0010481D"/>
    <w:rsid w:val="00104A32"/>
    <w:rsid w:val="00104DAB"/>
    <w:rsid w:val="00104F15"/>
    <w:rsid w:val="00105028"/>
    <w:rsid w:val="00105893"/>
    <w:rsid w:val="00105C94"/>
    <w:rsid w:val="00105F42"/>
    <w:rsid w:val="0010671A"/>
    <w:rsid w:val="00106D04"/>
    <w:rsid w:val="001072D3"/>
    <w:rsid w:val="00107940"/>
    <w:rsid w:val="001106D3"/>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4ECF"/>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806"/>
    <w:rsid w:val="00124D2C"/>
    <w:rsid w:val="00125049"/>
    <w:rsid w:val="00125B9C"/>
    <w:rsid w:val="001266CC"/>
    <w:rsid w:val="00126736"/>
    <w:rsid w:val="00126856"/>
    <w:rsid w:val="001269B8"/>
    <w:rsid w:val="001274C1"/>
    <w:rsid w:val="00127F28"/>
    <w:rsid w:val="0013031F"/>
    <w:rsid w:val="001307E6"/>
    <w:rsid w:val="0013166E"/>
    <w:rsid w:val="00131B66"/>
    <w:rsid w:val="00131C71"/>
    <w:rsid w:val="00131CCF"/>
    <w:rsid w:val="00131DCC"/>
    <w:rsid w:val="00131E60"/>
    <w:rsid w:val="0013245C"/>
    <w:rsid w:val="00132518"/>
    <w:rsid w:val="001327AB"/>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A9F"/>
    <w:rsid w:val="00134B23"/>
    <w:rsid w:val="00134C85"/>
    <w:rsid w:val="001350B0"/>
    <w:rsid w:val="001352AC"/>
    <w:rsid w:val="00135A62"/>
    <w:rsid w:val="00135DCE"/>
    <w:rsid w:val="00136973"/>
    <w:rsid w:val="001369E5"/>
    <w:rsid w:val="00137341"/>
    <w:rsid w:val="0013754D"/>
    <w:rsid w:val="001377CC"/>
    <w:rsid w:val="0014065B"/>
    <w:rsid w:val="0014121C"/>
    <w:rsid w:val="00141430"/>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C26"/>
    <w:rsid w:val="00145DEB"/>
    <w:rsid w:val="00145EA9"/>
    <w:rsid w:val="00145F69"/>
    <w:rsid w:val="001462CE"/>
    <w:rsid w:val="00146654"/>
    <w:rsid w:val="00146AA6"/>
    <w:rsid w:val="00147101"/>
    <w:rsid w:val="001471EB"/>
    <w:rsid w:val="00147401"/>
    <w:rsid w:val="00147911"/>
    <w:rsid w:val="00147933"/>
    <w:rsid w:val="00147B6F"/>
    <w:rsid w:val="00147D8E"/>
    <w:rsid w:val="0015005B"/>
    <w:rsid w:val="00150329"/>
    <w:rsid w:val="001506FA"/>
    <w:rsid w:val="00150ACA"/>
    <w:rsid w:val="00150B6E"/>
    <w:rsid w:val="00150CBB"/>
    <w:rsid w:val="00150D64"/>
    <w:rsid w:val="001513F4"/>
    <w:rsid w:val="001516A1"/>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503"/>
    <w:rsid w:val="0015783C"/>
    <w:rsid w:val="0015785E"/>
    <w:rsid w:val="001579FB"/>
    <w:rsid w:val="00157B44"/>
    <w:rsid w:val="00157F3F"/>
    <w:rsid w:val="00160104"/>
    <w:rsid w:val="0016040F"/>
    <w:rsid w:val="00160D3A"/>
    <w:rsid w:val="00161344"/>
    <w:rsid w:val="001615E3"/>
    <w:rsid w:val="0016185F"/>
    <w:rsid w:val="001633F3"/>
    <w:rsid w:val="00163883"/>
    <w:rsid w:val="001643EB"/>
    <w:rsid w:val="00164685"/>
    <w:rsid w:val="001649F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1FBA"/>
    <w:rsid w:val="0017244B"/>
    <w:rsid w:val="001726FB"/>
    <w:rsid w:val="001727D3"/>
    <w:rsid w:val="00172919"/>
    <w:rsid w:val="001729E3"/>
    <w:rsid w:val="00172D23"/>
    <w:rsid w:val="00172F3D"/>
    <w:rsid w:val="001731DF"/>
    <w:rsid w:val="0017354F"/>
    <w:rsid w:val="001737BD"/>
    <w:rsid w:val="00173B5A"/>
    <w:rsid w:val="00173B93"/>
    <w:rsid w:val="00174449"/>
    <w:rsid w:val="0017483D"/>
    <w:rsid w:val="0017484F"/>
    <w:rsid w:val="00174CF4"/>
    <w:rsid w:val="00174D27"/>
    <w:rsid w:val="0017559D"/>
    <w:rsid w:val="0017565E"/>
    <w:rsid w:val="001756DD"/>
    <w:rsid w:val="00175DB3"/>
    <w:rsid w:val="00175EC9"/>
    <w:rsid w:val="00175ECB"/>
    <w:rsid w:val="00175F57"/>
    <w:rsid w:val="001764F7"/>
    <w:rsid w:val="001767D5"/>
    <w:rsid w:val="00176A97"/>
    <w:rsid w:val="001771D0"/>
    <w:rsid w:val="001773D1"/>
    <w:rsid w:val="0017742E"/>
    <w:rsid w:val="00177F9A"/>
    <w:rsid w:val="001806BF"/>
    <w:rsid w:val="00180878"/>
    <w:rsid w:val="00180EA4"/>
    <w:rsid w:val="0018123B"/>
    <w:rsid w:val="0018134D"/>
    <w:rsid w:val="00181E6B"/>
    <w:rsid w:val="00182262"/>
    <w:rsid w:val="0018289B"/>
    <w:rsid w:val="00182FA6"/>
    <w:rsid w:val="0018373C"/>
    <w:rsid w:val="00183B39"/>
    <w:rsid w:val="00183BA0"/>
    <w:rsid w:val="00183D31"/>
    <w:rsid w:val="001842EC"/>
    <w:rsid w:val="0018432D"/>
    <w:rsid w:val="001843C6"/>
    <w:rsid w:val="00184776"/>
    <w:rsid w:val="00184783"/>
    <w:rsid w:val="001847AA"/>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4E6"/>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A67"/>
    <w:rsid w:val="001B0B32"/>
    <w:rsid w:val="001B0D6A"/>
    <w:rsid w:val="001B0FC3"/>
    <w:rsid w:val="001B10B8"/>
    <w:rsid w:val="001B112A"/>
    <w:rsid w:val="001B163D"/>
    <w:rsid w:val="001B1CD8"/>
    <w:rsid w:val="001B1E07"/>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DE3"/>
    <w:rsid w:val="001D0FA9"/>
    <w:rsid w:val="001D0FB4"/>
    <w:rsid w:val="001D1569"/>
    <w:rsid w:val="001D15A5"/>
    <w:rsid w:val="001D192D"/>
    <w:rsid w:val="001D1A0A"/>
    <w:rsid w:val="001D1D6A"/>
    <w:rsid w:val="001D2668"/>
    <w:rsid w:val="001D2A59"/>
    <w:rsid w:val="001D2C63"/>
    <w:rsid w:val="001D3015"/>
    <w:rsid w:val="001D312C"/>
    <w:rsid w:val="001D39BF"/>
    <w:rsid w:val="001D3C81"/>
    <w:rsid w:val="001D457A"/>
    <w:rsid w:val="001D45CD"/>
    <w:rsid w:val="001D49EB"/>
    <w:rsid w:val="001D4A8E"/>
    <w:rsid w:val="001D516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3CD"/>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E77D1"/>
    <w:rsid w:val="001F02BB"/>
    <w:rsid w:val="001F052B"/>
    <w:rsid w:val="001F0CE0"/>
    <w:rsid w:val="001F0F79"/>
    <w:rsid w:val="001F1021"/>
    <w:rsid w:val="001F18C8"/>
    <w:rsid w:val="001F1C20"/>
    <w:rsid w:val="001F210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A3B"/>
    <w:rsid w:val="00200BA9"/>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EB9"/>
    <w:rsid w:val="00211EC7"/>
    <w:rsid w:val="00211F52"/>
    <w:rsid w:val="002123BC"/>
    <w:rsid w:val="002133D5"/>
    <w:rsid w:val="00213466"/>
    <w:rsid w:val="00213523"/>
    <w:rsid w:val="00213AD2"/>
    <w:rsid w:val="00213C26"/>
    <w:rsid w:val="00213E10"/>
    <w:rsid w:val="00214738"/>
    <w:rsid w:val="00214914"/>
    <w:rsid w:val="00214A64"/>
    <w:rsid w:val="00214BFE"/>
    <w:rsid w:val="00215101"/>
    <w:rsid w:val="0021532D"/>
    <w:rsid w:val="00215C8D"/>
    <w:rsid w:val="00215E36"/>
    <w:rsid w:val="00216023"/>
    <w:rsid w:val="002166DD"/>
    <w:rsid w:val="0021684C"/>
    <w:rsid w:val="00216975"/>
    <w:rsid w:val="0021744F"/>
    <w:rsid w:val="00217531"/>
    <w:rsid w:val="002175F3"/>
    <w:rsid w:val="00217FE3"/>
    <w:rsid w:val="0022064E"/>
    <w:rsid w:val="002209E9"/>
    <w:rsid w:val="00220A19"/>
    <w:rsid w:val="0022161C"/>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090B"/>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F6C"/>
    <w:rsid w:val="002420C0"/>
    <w:rsid w:val="002424AD"/>
    <w:rsid w:val="00242569"/>
    <w:rsid w:val="0024296C"/>
    <w:rsid w:val="002431B7"/>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60296"/>
    <w:rsid w:val="00260C35"/>
    <w:rsid w:val="00260D9A"/>
    <w:rsid w:val="002614DD"/>
    <w:rsid w:val="00261B51"/>
    <w:rsid w:val="00261C7F"/>
    <w:rsid w:val="00261EC7"/>
    <w:rsid w:val="002621FB"/>
    <w:rsid w:val="00262370"/>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F84"/>
    <w:rsid w:val="0026737F"/>
    <w:rsid w:val="002675FE"/>
    <w:rsid w:val="00267B75"/>
    <w:rsid w:val="00267BE1"/>
    <w:rsid w:val="00270040"/>
    <w:rsid w:val="002702E2"/>
    <w:rsid w:val="00270554"/>
    <w:rsid w:val="002706AF"/>
    <w:rsid w:val="00270868"/>
    <w:rsid w:val="00271372"/>
    <w:rsid w:val="00271A39"/>
    <w:rsid w:val="00271D8F"/>
    <w:rsid w:val="00271F4D"/>
    <w:rsid w:val="00272B89"/>
    <w:rsid w:val="00272CFE"/>
    <w:rsid w:val="00272E77"/>
    <w:rsid w:val="00272F2B"/>
    <w:rsid w:val="00273D17"/>
    <w:rsid w:val="00273D2D"/>
    <w:rsid w:val="0027408B"/>
    <w:rsid w:val="00274153"/>
    <w:rsid w:val="002743CF"/>
    <w:rsid w:val="002746CE"/>
    <w:rsid w:val="00274918"/>
    <w:rsid w:val="00275407"/>
    <w:rsid w:val="0027591B"/>
    <w:rsid w:val="00275B9F"/>
    <w:rsid w:val="00275C81"/>
    <w:rsid w:val="00275C95"/>
    <w:rsid w:val="00275DF2"/>
    <w:rsid w:val="00275E6A"/>
    <w:rsid w:val="00276019"/>
    <w:rsid w:val="00276E37"/>
    <w:rsid w:val="00276F53"/>
    <w:rsid w:val="002770E7"/>
    <w:rsid w:val="002773F9"/>
    <w:rsid w:val="00277531"/>
    <w:rsid w:val="002778D5"/>
    <w:rsid w:val="00277941"/>
    <w:rsid w:val="00277E41"/>
    <w:rsid w:val="002806E0"/>
    <w:rsid w:val="0028075B"/>
    <w:rsid w:val="00280BFC"/>
    <w:rsid w:val="002816CD"/>
    <w:rsid w:val="002817C5"/>
    <w:rsid w:val="00281ACC"/>
    <w:rsid w:val="00281E71"/>
    <w:rsid w:val="0028284B"/>
    <w:rsid w:val="00282FD8"/>
    <w:rsid w:val="00283160"/>
    <w:rsid w:val="00283375"/>
    <w:rsid w:val="0028361F"/>
    <w:rsid w:val="00283A68"/>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AF1"/>
    <w:rsid w:val="00287D9E"/>
    <w:rsid w:val="00290012"/>
    <w:rsid w:val="0029022F"/>
    <w:rsid w:val="0029034E"/>
    <w:rsid w:val="00290A64"/>
    <w:rsid w:val="00290AFF"/>
    <w:rsid w:val="00290CBC"/>
    <w:rsid w:val="00290D68"/>
    <w:rsid w:val="00291132"/>
    <w:rsid w:val="00291531"/>
    <w:rsid w:val="002915C2"/>
    <w:rsid w:val="00291667"/>
    <w:rsid w:val="00291A57"/>
    <w:rsid w:val="00291D93"/>
    <w:rsid w:val="002920CB"/>
    <w:rsid w:val="002927B7"/>
    <w:rsid w:val="0029290F"/>
    <w:rsid w:val="00292D14"/>
    <w:rsid w:val="00293511"/>
    <w:rsid w:val="00293539"/>
    <w:rsid w:val="00293590"/>
    <w:rsid w:val="002936AD"/>
    <w:rsid w:val="0029373D"/>
    <w:rsid w:val="00293824"/>
    <w:rsid w:val="00293A28"/>
    <w:rsid w:val="00293CE7"/>
    <w:rsid w:val="00294149"/>
    <w:rsid w:val="00294251"/>
    <w:rsid w:val="0029566D"/>
    <w:rsid w:val="00296BD0"/>
    <w:rsid w:val="00296E52"/>
    <w:rsid w:val="00297033"/>
    <w:rsid w:val="00297AF7"/>
    <w:rsid w:val="00297EF0"/>
    <w:rsid w:val="00297F4D"/>
    <w:rsid w:val="002A0501"/>
    <w:rsid w:val="002A05F0"/>
    <w:rsid w:val="002A0D1E"/>
    <w:rsid w:val="002A19D3"/>
    <w:rsid w:val="002A253F"/>
    <w:rsid w:val="002A26CA"/>
    <w:rsid w:val="002A28FF"/>
    <w:rsid w:val="002A2992"/>
    <w:rsid w:val="002A2AA9"/>
    <w:rsid w:val="002A31C9"/>
    <w:rsid w:val="002A327E"/>
    <w:rsid w:val="002A3356"/>
    <w:rsid w:val="002A3DD6"/>
    <w:rsid w:val="002A4B4F"/>
    <w:rsid w:val="002A4ECE"/>
    <w:rsid w:val="002A51FE"/>
    <w:rsid w:val="002A59EF"/>
    <w:rsid w:val="002A5B81"/>
    <w:rsid w:val="002A5E20"/>
    <w:rsid w:val="002A65B5"/>
    <w:rsid w:val="002A6606"/>
    <w:rsid w:val="002A6E09"/>
    <w:rsid w:val="002A710A"/>
    <w:rsid w:val="002A73BC"/>
    <w:rsid w:val="002A7734"/>
    <w:rsid w:val="002A7BED"/>
    <w:rsid w:val="002A7CA7"/>
    <w:rsid w:val="002A7D19"/>
    <w:rsid w:val="002A7DC7"/>
    <w:rsid w:val="002A7F48"/>
    <w:rsid w:val="002B03F1"/>
    <w:rsid w:val="002B074B"/>
    <w:rsid w:val="002B07F1"/>
    <w:rsid w:val="002B09D1"/>
    <w:rsid w:val="002B1056"/>
    <w:rsid w:val="002B10FF"/>
    <w:rsid w:val="002B1298"/>
    <w:rsid w:val="002B12D3"/>
    <w:rsid w:val="002B13D8"/>
    <w:rsid w:val="002B142D"/>
    <w:rsid w:val="002B1464"/>
    <w:rsid w:val="002B27F7"/>
    <w:rsid w:val="002B2958"/>
    <w:rsid w:val="002B2AF2"/>
    <w:rsid w:val="002B2FF2"/>
    <w:rsid w:val="002B318E"/>
    <w:rsid w:val="002B3B6D"/>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A36"/>
    <w:rsid w:val="002C0D8D"/>
    <w:rsid w:val="002C295B"/>
    <w:rsid w:val="002C2AA9"/>
    <w:rsid w:val="002C2B7E"/>
    <w:rsid w:val="002C2CAC"/>
    <w:rsid w:val="002C321D"/>
    <w:rsid w:val="002C3AC8"/>
    <w:rsid w:val="002C3D86"/>
    <w:rsid w:val="002C3DD6"/>
    <w:rsid w:val="002C3F27"/>
    <w:rsid w:val="002C42B7"/>
    <w:rsid w:val="002C499D"/>
    <w:rsid w:val="002C51D1"/>
    <w:rsid w:val="002C53AB"/>
    <w:rsid w:val="002C5908"/>
    <w:rsid w:val="002C5C1E"/>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3A4"/>
    <w:rsid w:val="002D34B3"/>
    <w:rsid w:val="002D3844"/>
    <w:rsid w:val="002D3D6F"/>
    <w:rsid w:val="002D3EDA"/>
    <w:rsid w:val="002D4163"/>
    <w:rsid w:val="002D436B"/>
    <w:rsid w:val="002D4600"/>
    <w:rsid w:val="002D4615"/>
    <w:rsid w:val="002D475A"/>
    <w:rsid w:val="002D4777"/>
    <w:rsid w:val="002D4CC8"/>
    <w:rsid w:val="002D4F9C"/>
    <w:rsid w:val="002D551C"/>
    <w:rsid w:val="002D559A"/>
    <w:rsid w:val="002D5C97"/>
    <w:rsid w:val="002D5E62"/>
    <w:rsid w:val="002D5ED1"/>
    <w:rsid w:val="002D6562"/>
    <w:rsid w:val="002D6ED7"/>
    <w:rsid w:val="002D7113"/>
    <w:rsid w:val="002D7C6B"/>
    <w:rsid w:val="002D7CC5"/>
    <w:rsid w:val="002E029E"/>
    <w:rsid w:val="002E0675"/>
    <w:rsid w:val="002E0789"/>
    <w:rsid w:val="002E0909"/>
    <w:rsid w:val="002E0B8D"/>
    <w:rsid w:val="002E130D"/>
    <w:rsid w:val="002E177E"/>
    <w:rsid w:val="002E1922"/>
    <w:rsid w:val="002E26B8"/>
    <w:rsid w:val="002E274E"/>
    <w:rsid w:val="002E2F6D"/>
    <w:rsid w:val="002E32A3"/>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CE"/>
    <w:rsid w:val="002E6A5D"/>
    <w:rsid w:val="002E6DBF"/>
    <w:rsid w:val="002E6FC7"/>
    <w:rsid w:val="002E70B3"/>
    <w:rsid w:val="002F00B8"/>
    <w:rsid w:val="002F00F5"/>
    <w:rsid w:val="002F101B"/>
    <w:rsid w:val="002F1131"/>
    <w:rsid w:val="002F1319"/>
    <w:rsid w:val="002F1414"/>
    <w:rsid w:val="002F1621"/>
    <w:rsid w:val="002F17F2"/>
    <w:rsid w:val="002F1975"/>
    <w:rsid w:val="002F2049"/>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94B"/>
    <w:rsid w:val="0030791F"/>
    <w:rsid w:val="00310199"/>
    <w:rsid w:val="00310C74"/>
    <w:rsid w:val="0031153D"/>
    <w:rsid w:val="003118FD"/>
    <w:rsid w:val="00311FF7"/>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348"/>
    <w:rsid w:val="00315675"/>
    <w:rsid w:val="003156BA"/>
    <w:rsid w:val="00315AA7"/>
    <w:rsid w:val="00315C8A"/>
    <w:rsid w:val="003160E6"/>
    <w:rsid w:val="00316141"/>
    <w:rsid w:val="003164E0"/>
    <w:rsid w:val="0031660E"/>
    <w:rsid w:val="003169A3"/>
    <w:rsid w:val="0031722B"/>
    <w:rsid w:val="003173C5"/>
    <w:rsid w:val="003207A8"/>
    <w:rsid w:val="00320903"/>
    <w:rsid w:val="00320BC8"/>
    <w:rsid w:val="0032121B"/>
    <w:rsid w:val="00321230"/>
    <w:rsid w:val="003216C4"/>
    <w:rsid w:val="00321D42"/>
    <w:rsid w:val="00321D7B"/>
    <w:rsid w:val="0032253A"/>
    <w:rsid w:val="00322F19"/>
    <w:rsid w:val="003232DF"/>
    <w:rsid w:val="0032361C"/>
    <w:rsid w:val="00323F12"/>
    <w:rsid w:val="00323FED"/>
    <w:rsid w:val="003242EE"/>
    <w:rsid w:val="00324B02"/>
    <w:rsid w:val="00324B37"/>
    <w:rsid w:val="00325459"/>
    <w:rsid w:val="00325859"/>
    <w:rsid w:val="003260D2"/>
    <w:rsid w:val="0032664E"/>
    <w:rsid w:val="003276D1"/>
    <w:rsid w:val="003277AC"/>
    <w:rsid w:val="00327853"/>
    <w:rsid w:val="00327972"/>
    <w:rsid w:val="00327B46"/>
    <w:rsid w:val="00327E0F"/>
    <w:rsid w:val="0033090D"/>
    <w:rsid w:val="00330AB9"/>
    <w:rsid w:val="00330B57"/>
    <w:rsid w:val="0033113E"/>
    <w:rsid w:val="003315F3"/>
    <w:rsid w:val="00331DC8"/>
    <w:rsid w:val="00331EFA"/>
    <w:rsid w:val="00332808"/>
    <w:rsid w:val="00332A10"/>
    <w:rsid w:val="00332C34"/>
    <w:rsid w:val="00332D57"/>
    <w:rsid w:val="00332DC1"/>
    <w:rsid w:val="0033304B"/>
    <w:rsid w:val="0033324B"/>
    <w:rsid w:val="00333A77"/>
    <w:rsid w:val="00333FCC"/>
    <w:rsid w:val="003341F0"/>
    <w:rsid w:val="003344A4"/>
    <w:rsid w:val="003348B1"/>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158"/>
    <w:rsid w:val="00346430"/>
    <w:rsid w:val="003464AE"/>
    <w:rsid w:val="00346529"/>
    <w:rsid w:val="003471EB"/>
    <w:rsid w:val="00347350"/>
    <w:rsid w:val="0034745B"/>
    <w:rsid w:val="00347E75"/>
    <w:rsid w:val="00347E77"/>
    <w:rsid w:val="0035003C"/>
    <w:rsid w:val="003500C9"/>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704"/>
    <w:rsid w:val="00354D7B"/>
    <w:rsid w:val="00355237"/>
    <w:rsid w:val="00355966"/>
    <w:rsid w:val="00355D44"/>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A6D"/>
    <w:rsid w:val="00363ACF"/>
    <w:rsid w:val="00363BC9"/>
    <w:rsid w:val="00363C4C"/>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4E4"/>
    <w:rsid w:val="003746B0"/>
    <w:rsid w:val="0037477E"/>
    <w:rsid w:val="003747DF"/>
    <w:rsid w:val="00374B01"/>
    <w:rsid w:val="00374DC9"/>
    <w:rsid w:val="0037503D"/>
    <w:rsid w:val="00375163"/>
    <w:rsid w:val="00375325"/>
    <w:rsid w:val="00375549"/>
    <w:rsid w:val="003758DB"/>
    <w:rsid w:val="00376163"/>
    <w:rsid w:val="00376172"/>
    <w:rsid w:val="00376714"/>
    <w:rsid w:val="0037673C"/>
    <w:rsid w:val="003769FB"/>
    <w:rsid w:val="00376ED4"/>
    <w:rsid w:val="0037705A"/>
    <w:rsid w:val="003774C8"/>
    <w:rsid w:val="0038050D"/>
    <w:rsid w:val="0038076C"/>
    <w:rsid w:val="00380A0E"/>
    <w:rsid w:val="00380B4B"/>
    <w:rsid w:val="0038153E"/>
    <w:rsid w:val="003815D1"/>
    <w:rsid w:val="00381719"/>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1036"/>
    <w:rsid w:val="003A12C4"/>
    <w:rsid w:val="003A12CC"/>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6CF7"/>
    <w:rsid w:val="003A70C9"/>
    <w:rsid w:val="003A77F8"/>
    <w:rsid w:val="003A78B1"/>
    <w:rsid w:val="003A7A4C"/>
    <w:rsid w:val="003B10ED"/>
    <w:rsid w:val="003B1D93"/>
    <w:rsid w:val="003B2005"/>
    <w:rsid w:val="003B21C6"/>
    <w:rsid w:val="003B2787"/>
    <w:rsid w:val="003B2863"/>
    <w:rsid w:val="003B37D4"/>
    <w:rsid w:val="003B397F"/>
    <w:rsid w:val="003B3E5C"/>
    <w:rsid w:val="003B42F0"/>
    <w:rsid w:val="003B4604"/>
    <w:rsid w:val="003B46B0"/>
    <w:rsid w:val="003B4C1F"/>
    <w:rsid w:val="003B4C34"/>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2F9"/>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E2"/>
    <w:rsid w:val="003D1662"/>
    <w:rsid w:val="003D1E22"/>
    <w:rsid w:val="003D225F"/>
    <w:rsid w:val="003D29DE"/>
    <w:rsid w:val="003D2EB3"/>
    <w:rsid w:val="003D2F03"/>
    <w:rsid w:val="003D3A0E"/>
    <w:rsid w:val="003D4C0C"/>
    <w:rsid w:val="003D5C0B"/>
    <w:rsid w:val="003D5C1A"/>
    <w:rsid w:val="003D69E8"/>
    <w:rsid w:val="003D6D18"/>
    <w:rsid w:val="003D73A5"/>
    <w:rsid w:val="003E03A4"/>
    <w:rsid w:val="003E05E5"/>
    <w:rsid w:val="003E0956"/>
    <w:rsid w:val="003E0A29"/>
    <w:rsid w:val="003E0B43"/>
    <w:rsid w:val="003E13E5"/>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5EF"/>
    <w:rsid w:val="003E7681"/>
    <w:rsid w:val="003E792F"/>
    <w:rsid w:val="003E794A"/>
    <w:rsid w:val="003E7CA9"/>
    <w:rsid w:val="003F0275"/>
    <w:rsid w:val="003F05A1"/>
    <w:rsid w:val="003F0974"/>
    <w:rsid w:val="003F0BE2"/>
    <w:rsid w:val="003F188C"/>
    <w:rsid w:val="003F1F46"/>
    <w:rsid w:val="003F1FE4"/>
    <w:rsid w:val="003F21BC"/>
    <w:rsid w:val="003F2622"/>
    <w:rsid w:val="003F2707"/>
    <w:rsid w:val="003F2904"/>
    <w:rsid w:val="003F2EAA"/>
    <w:rsid w:val="003F3AEE"/>
    <w:rsid w:val="003F3B5B"/>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DE"/>
    <w:rsid w:val="00402EE1"/>
    <w:rsid w:val="004032DA"/>
    <w:rsid w:val="00403438"/>
    <w:rsid w:val="0040344A"/>
    <w:rsid w:val="004039BB"/>
    <w:rsid w:val="00403AC1"/>
    <w:rsid w:val="00403FC4"/>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ABC"/>
    <w:rsid w:val="00410E66"/>
    <w:rsid w:val="00410F95"/>
    <w:rsid w:val="00411522"/>
    <w:rsid w:val="00411999"/>
    <w:rsid w:val="00412757"/>
    <w:rsid w:val="00413248"/>
    <w:rsid w:val="004137E2"/>
    <w:rsid w:val="004144F9"/>
    <w:rsid w:val="00414D6B"/>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B2A"/>
    <w:rsid w:val="0042001F"/>
    <w:rsid w:val="00420DBE"/>
    <w:rsid w:val="00420ED4"/>
    <w:rsid w:val="00421385"/>
    <w:rsid w:val="004213E5"/>
    <w:rsid w:val="004215D4"/>
    <w:rsid w:val="00421656"/>
    <w:rsid w:val="0042199C"/>
    <w:rsid w:val="00421CC5"/>
    <w:rsid w:val="0042254A"/>
    <w:rsid w:val="00422884"/>
    <w:rsid w:val="00422CBC"/>
    <w:rsid w:val="00422E45"/>
    <w:rsid w:val="0042346D"/>
    <w:rsid w:val="00423917"/>
    <w:rsid w:val="00423FCF"/>
    <w:rsid w:val="004243A4"/>
    <w:rsid w:val="00424972"/>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73"/>
    <w:rsid w:val="004319E5"/>
    <w:rsid w:val="00432086"/>
    <w:rsid w:val="00432929"/>
    <w:rsid w:val="00433674"/>
    <w:rsid w:val="00433767"/>
    <w:rsid w:val="0043384A"/>
    <w:rsid w:val="0043384D"/>
    <w:rsid w:val="004338BA"/>
    <w:rsid w:val="00434168"/>
    <w:rsid w:val="00434AB8"/>
    <w:rsid w:val="00434E99"/>
    <w:rsid w:val="004360EC"/>
    <w:rsid w:val="0043655A"/>
    <w:rsid w:val="00436886"/>
    <w:rsid w:val="00436A03"/>
    <w:rsid w:val="00436A61"/>
    <w:rsid w:val="00436F38"/>
    <w:rsid w:val="0043708C"/>
    <w:rsid w:val="00437177"/>
    <w:rsid w:val="00437377"/>
    <w:rsid w:val="00437634"/>
    <w:rsid w:val="00437760"/>
    <w:rsid w:val="004379D8"/>
    <w:rsid w:val="00437D32"/>
    <w:rsid w:val="004401B1"/>
    <w:rsid w:val="004405D8"/>
    <w:rsid w:val="004408AA"/>
    <w:rsid w:val="00440BB7"/>
    <w:rsid w:val="00440F6B"/>
    <w:rsid w:val="0044103B"/>
    <w:rsid w:val="00441F02"/>
    <w:rsid w:val="00442204"/>
    <w:rsid w:val="004424E6"/>
    <w:rsid w:val="0044286A"/>
    <w:rsid w:val="00442FC9"/>
    <w:rsid w:val="0044302E"/>
    <w:rsid w:val="0044359C"/>
    <w:rsid w:val="00443910"/>
    <w:rsid w:val="00443ABC"/>
    <w:rsid w:val="00443BF8"/>
    <w:rsid w:val="00443BFE"/>
    <w:rsid w:val="004440E5"/>
    <w:rsid w:val="004444E2"/>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1E36"/>
    <w:rsid w:val="004528D2"/>
    <w:rsid w:val="00453253"/>
    <w:rsid w:val="0045329B"/>
    <w:rsid w:val="0045332A"/>
    <w:rsid w:val="00453A88"/>
    <w:rsid w:val="00453BCD"/>
    <w:rsid w:val="00454668"/>
    <w:rsid w:val="00454A71"/>
    <w:rsid w:val="00454B4E"/>
    <w:rsid w:val="00454D78"/>
    <w:rsid w:val="004556D4"/>
    <w:rsid w:val="00455C59"/>
    <w:rsid w:val="004564A7"/>
    <w:rsid w:val="004566DF"/>
    <w:rsid w:val="00456AF7"/>
    <w:rsid w:val="00456CC6"/>
    <w:rsid w:val="004603E4"/>
    <w:rsid w:val="004605EE"/>
    <w:rsid w:val="004607DD"/>
    <w:rsid w:val="00460BBB"/>
    <w:rsid w:val="004610AB"/>
    <w:rsid w:val="0046123D"/>
    <w:rsid w:val="004612AA"/>
    <w:rsid w:val="00462867"/>
    <w:rsid w:val="00462967"/>
    <w:rsid w:val="00462CE0"/>
    <w:rsid w:val="00462E77"/>
    <w:rsid w:val="00463306"/>
    <w:rsid w:val="004638AD"/>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BD3"/>
    <w:rsid w:val="00467DED"/>
    <w:rsid w:val="00470281"/>
    <w:rsid w:val="0047091D"/>
    <w:rsid w:val="004709DF"/>
    <w:rsid w:val="004709E5"/>
    <w:rsid w:val="00471B05"/>
    <w:rsid w:val="00471C67"/>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0FBA"/>
    <w:rsid w:val="00481047"/>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5F4"/>
    <w:rsid w:val="004959B0"/>
    <w:rsid w:val="00495BF5"/>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1D9"/>
    <w:rsid w:val="004A183C"/>
    <w:rsid w:val="004A1B14"/>
    <w:rsid w:val="004A1C65"/>
    <w:rsid w:val="004A1D55"/>
    <w:rsid w:val="004A1F30"/>
    <w:rsid w:val="004A1F68"/>
    <w:rsid w:val="004A296C"/>
    <w:rsid w:val="004A29B7"/>
    <w:rsid w:val="004A2C99"/>
    <w:rsid w:val="004A2D66"/>
    <w:rsid w:val="004A2E0E"/>
    <w:rsid w:val="004A2F70"/>
    <w:rsid w:val="004A3036"/>
    <w:rsid w:val="004A3422"/>
    <w:rsid w:val="004A3863"/>
    <w:rsid w:val="004A3DFD"/>
    <w:rsid w:val="004A444C"/>
    <w:rsid w:val="004A4AD3"/>
    <w:rsid w:val="004A4B6C"/>
    <w:rsid w:val="004A4D72"/>
    <w:rsid w:val="004A520D"/>
    <w:rsid w:val="004A5223"/>
    <w:rsid w:val="004A58FC"/>
    <w:rsid w:val="004A598D"/>
    <w:rsid w:val="004A5A5A"/>
    <w:rsid w:val="004A6412"/>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3B4E"/>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14A"/>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68B"/>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038"/>
    <w:rsid w:val="004D1609"/>
    <w:rsid w:val="004D25D7"/>
    <w:rsid w:val="004D266F"/>
    <w:rsid w:val="004D31FF"/>
    <w:rsid w:val="004D32C2"/>
    <w:rsid w:val="004D3586"/>
    <w:rsid w:val="004D3C3E"/>
    <w:rsid w:val="004D420C"/>
    <w:rsid w:val="004D4796"/>
    <w:rsid w:val="004D6090"/>
    <w:rsid w:val="004D6658"/>
    <w:rsid w:val="004D6D53"/>
    <w:rsid w:val="004D6D7F"/>
    <w:rsid w:val="004D6E84"/>
    <w:rsid w:val="004D708B"/>
    <w:rsid w:val="004D7984"/>
    <w:rsid w:val="004D7B67"/>
    <w:rsid w:val="004D7D2C"/>
    <w:rsid w:val="004E0615"/>
    <w:rsid w:val="004E0BE2"/>
    <w:rsid w:val="004E0C83"/>
    <w:rsid w:val="004E0CF1"/>
    <w:rsid w:val="004E0E03"/>
    <w:rsid w:val="004E1508"/>
    <w:rsid w:val="004E15D0"/>
    <w:rsid w:val="004E1BC9"/>
    <w:rsid w:val="004E248B"/>
    <w:rsid w:val="004E28B6"/>
    <w:rsid w:val="004E2C7B"/>
    <w:rsid w:val="004E2C8F"/>
    <w:rsid w:val="004E3EDE"/>
    <w:rsid w:val="004E4059"/>
    <w:rsid w:val="004E4E38"/>
    <w:rsid w:val="004E5455"/>
    <w:rsid w:val="004E57EA"/>
    <w:rsid w:val="004E591A"/>
    <w:rsid w:val="004E5961"/>
    <w:rsid w:val="004E5F93"/>
    <w:rsid w:val="004E60B3"/>
    <w:rsid w:val="004E65AA"/>
    <w:rsid w:val="004E687B"/>
    <w:rsid w:val="004E7947"/>
    <w:rsid w:val="004E7AEA"/>
    <w:rsid w:val="004E7C71"/>
    <w:rsid w:val="004E7FCC"/>
    <w:rsid w:val="004F0283"/>
    <w:rsid w:val="004F0377"/>
    <w:rsid w:val="004F03F8"/>
    <w:rsid w:val="004F063D"/>
    <w:rsid w:val="004F069E"/>
    <w:rsid w:val="004F0E46"/>
    <w:rsid w:val="004F0F11"/>
    <w:rsid w:val="004F113B"/>
    <w:rsid w:val="004F1198"/>
    <w:rsid w:val="004F12D1"/>
    <w:rsid w:val="004F1413"/>
    <w:rsid w:val="004F1FAA"/>
    <w:rsid w:val="004F2066"/>
    <w:rsid w:val="004F229E"/>
    <w:rsid w:val="004F2477"/>
    <w:rsid w:val="004F2C48"/>
    <w:rsid w:val="004F3198"/>
    <w:rsid w:val="004F351B"/>
    <w:rsid w:val="004F3881"/>
    <w:rsid w:val="004F44DA"/>
    <w:rsid w:val="004F47C5"/>
    <w:rsid w:val="004F493E"/>
    <w:rsid w:val="004F4B6F"/>
    <w:rsid w:val="004F510A"/>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6F3"/>
    <w:rsid w:val="005017D2"/>
    <w:rsid w:val="005020A1"/>
    <w:rsid w:val="0050242D"/>
    <w:rsid w:val="00502535"/>
    <w:rsid w:val="00502664"/>
    <w:rsid w:val="00502712"/>
    <w:rsid w:val="0050285E"/>
    <w:rsid w:val="00502ADA"/>
    <w:rsid w:val="00502B66"/>
    <w:rsid w:val="005042EF"/>
    <w:rsid w:val="0050456A"/>
    <w:rsid w:val="00504A96"/>
    <w:rsid w:val="0050533F"/>
    <w:rsid w:val="00505D16"/>
    <w:rsid w:val="005069D4"/>
    <w:rsid w:val="00507527"/>
    <w:rsid w:val="005076A0"/>
    <w:rsid w:val="005079BB"/>
    <w:rsid w:val="00507F09"/>
    <w:rsid w:val="005102C1"/>
    <w:rsid w:val="0051041C"/>
    <w:rsid w:val="0051053E"/>
    <w:rsid w:val="00510919"/>
    <w:rsid w:val="00510F3C"/>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08C"/>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A91"/>
    <w:rsid w:val="00516E5C"/>
    <w:rsid w:val="005170F2"/>
    <w:rsid w:val="0051716F"/>
    <w:rsid w:val="005175EF"/>
    <w:rsid w:val="0051760F"/>
    <w:rsid w:val="005200DD"/>
    <w:rsid w:val="005201B1"/>
    <w:rsid w:val="0052063D"/>
    <w:rsid w:val="0052096B"/>
    <w:rsid w:val="00520EEB"/>
    <w:rsid w:val="0052127A"/>
    <w:rsid w:val="0052143E"/>
    <w:rsid w:val="00521522"/>
    <w:rsid w:val="00521A33"/>
    <w:rsid w:val="005221FF"/>
    <w:rsid w:val="005222F9"/>
    <w:rsid w:val="005223AA"/>
    <w:rsid w:val="00522CD7"/>
    <w:rsid w:val="00522EF0"/>
    <w:rsid w:val="005231D7"/>
    <w:rsid w:val="0052392E"/>
    <w:rsid w:val="00523BBD"/>
    <w:rsid w:val="00523C28"/>
    <w:rsid w:val="00523C65"/>
    <w:rsid w:val="00523E54"/>
    <w:rsid w:val="00523F68"/>
    <w:rsid w:val="00523FDA"/>
    <w:rsid w:val="0052410E"/>
    <w:rsid w:val="00524187"/>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6D1"/>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4FF"/>
    <w:rsid w:val="00547870"/>
    <w:rsid w:val="00547EB1"/>
    <w:rsid w:val="0055096F"/>
    <w:rsid w:val="00550CF9"/>
    <w:rsid w:val="0055110D"/>
    <w:rsid w:val="00551255"/>
    <w:rsid w:val="0055146A"/>
    <w:rsid w:val="00551668"/>
    <w:rsid w:val="00551864"/>
    <w:rsid w:val="0055190B"/>
    <w:rsid w:val="00552050"/>
    <w:rsid w:val="005522D9"/>
    <w:rsid w:val="005525E6"/>
    <w:rsid w:val="0055270F"/>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249"/>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5F2E"/>
    <w:rsid w:val="00576462"/>
    <w:rsid w:val="005766B1"/>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3FEC"/>
    <w:rsid w:val="0058400D"/>
    <w:rsid w:val="00584D4A"/>
    <w:rsid w:val="005852D7"/>
    <w:rsid w:val="0058545F"/>
    <w:rsid w:val="005854E3"/>
    <w:rsid w:val="005857E9"/>
    <w:rsid w:val="005858C2"/>
    <w:rsid w:val="00586226"/>
    <w:rsid w:val="00586DE8"/>
    <w:rsid w:val="00586FF4"/>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AA2"/>
    <w:rsid w:val="00592CE7"/>
    <w:rsid w:val="00592EB3"/>
    <w:rsid w:val="00593056"/>
    <w:rsid w:val="00593567"/>
    <w:rsid w:val="0059396D"/>
    <w:rsid w:val="00593BDC"/>
    <w:rsid w:val="00593C5F"/>
    <w:rsid w:val="00593EBA"/>
    <w:rsid w:val="00594645"/>
    <w:rsid w:val="005957D5"/>
    <w:rsid w:val="00595BFD"/>
    <w:rsid w:val="00595E9B"/>
    <w:rsid w:val="005963B2"/>
    <w:rsid w:val="0059671E"/>
    <w:rsid w:val="00596B7D"/>
    <w:rsid w:val="00596F4C"/>
    <w:rsid w:val="00597444"/>
    <w:rsid w:val="00597AE9"/>
    <w:rsid w:val="00597DF1"/>
    <w:rsid w:val="005A01D1"/>
    <w:rsid w:val="005A13F8"/>
    <w:rsid w:val="005A15EC"/>
    <w:rsid w:val="005A231D"/>
    <w:rsid w:val="005A276A"/>
    <w:rsid w:val="005A28CB"/>
    <w:rsid w:val="005A2D23"/>
    <w:rsid w:val="005A2DD4"/>
    <w:rsid w:val="005A2E78"/>
    <w:rsid w:val="005A306E"/>
    <w:rsid w:val="005A3296"/>
    <w:rsid w:val="005A329F"/>
    <w:rsid w:val="005A3F0D"/>
    <w:rsid w:val="005A45E4"/>
    <w:rsid w:val="005A4615"/>
    <w:rsid w:val="005A47FF"/>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878"/>
    <w:rsid w:val="005B4A6C"/>
    <w:rsid w:val="005B51ED"/>
    <w:rsid w:val="005B5590"/>
    <w:rsid w:val="005B605F"/>
    <w:rsid w:val="005B6103"/>
    <w:rsid w:val="005B6136"/>
    <w:rsid w:val="005B6386"/>
    <w:rsid w:val="005B63AA"/>
    <w:rsid w:val="005B6B65"/>
    <w:rsid w:val="005B6FAB"/>
    <w:rsid w:val="005B708D"/>
    <w:rsid w:val="005B7355"/>
    <w:rsid w:val="005B78CB"/>
    <w:rsid w:val="005B7A0E"/>
    <w:rsid w:val="005B7A16"/>
    <w:rsid w:val="005C032B"/>
    <w:rsid w:val="005C077E"/>
    <w:rsid w:val="005C09D0"/>
    <w:rsid w:val="005C0F67"/>
    <w:rsid w:val="005C0FA6"/>
    <w:rsid w:val="005C10F7"/>
    <w:rsid w:val="005C1A05"/>
    <w:rsid w:val="005C2050"/>
    <w:rsid w:val="005C20AF"/>
    <w:rsid w:val="005C27E6"/>
    <w:rsid w:val="005C281B"/>
    <w:rsid w:val="005C2CB1"/>
    <w:rsid w:val="005C341B"/>
    <w:rsid w:val="005C35B5"/>
    <w:rsid w:val="005C36E2"/>
    <w:rsid w:val="005C409C"/>
    <w:rsid w:val="005C47DC"/>
    <w:rsid w:val="005C54F4"/>
    <w:rsid w:val="005C58A1"/>
    <w:rsid w:val="005C5E18"/>
    <w:rsid w:val="005C5F15"/>
    <w:rsid w:val="005C6528"/>
    <w:rsid w:val="005C6751"/>
    <w:rsid w:val="005C6770"/>
    <w:rsid w:val="005C72CA"/>
    <w:rsid w:val="005D00A2"/>
    <w:rsid w:val="005D0198"/>
    <w:rsid w:val="005D0374"/>
    <w:rsid w:val="005D0861"/>
    <w:rsid w:val="005D12F0"/>
    <w:rsid w:val="005D1B1E"/>
    <w:rsid w:val="005D1BF9"/>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7FF"/>
    <w:rsid w:val="005E2AF8"/>
    <w:rsid w:val="005E405E"/>
    <w:rsid w:val="005E42E6"/>
    <w:rsid w:val="005E4932"/>
    <w:rsid w:val="005E4949"/>
    <w:rsid w:val="005E4FA9"/>
    <w:rsid w:val="005E5045"/>
    <w:rsid w:val="005E55A0"/>
    <w:rsid w:val="005E55B4"/>
    <w:rsid w:val="005E5E79"/>
    <w:rsid w:val="005E6136"/>
    <w:rsid w:val="005E68D9"/>
    <w:rsid w:val="005E7249"/>
    <w:rsid w:val="005E756D"/>
    <w:rsid w:val="005E7C9B"/>
    <w:rsid w:val="005E7DC8"/>
    <w:rsid w:val="005F06E6"/>
    <w:rsid w:val="005F071E"/>
    <w:rsid w:val="005F07B4"/>
    <w:rsid w:val="005F0B36"/>
    <w:rsid w:val="005F0F62"/>
    <w:rsid w:val="005F15A9"/>
    <w:rsid w:val="005F1CB1"/>
    <w:rsid w:val="005F2248"/>
    <w:rsid w:val="005F24D2"/>
    <w:rsid w:val="005F2617"/>
    <w:rsid w:val="005F26E3"/>
    <w:rsid w:val="005F31A1"/>
    <w:rsid w:val="005F3279"/>
    <w:rsid w:val="005F3924"/>
    <w:rsid w:val="005F3D82"/>
    <w:rsid w:val="005F3FB5"/>
    <w:rsid w:val="005F4373"/>
    <w:rsid w:val="005F4525"/>
    <w:rsid w:val="005F48A9"/>
    <w:rsid w:val="005F4BA2"/>
    <w:rsid w:val="005F4DF1"/>
    <w:rsid w:val="005F515C"/>
    <w:rsid w:val="005F527C"/>
    <w:rsid w:val="005F536A"/>
    <w:rsid w:val="005F6220"/>
    <w:rsid w:val="005F6EE1"/>
    <w:rsid w:val="005F6EFA"/>
    <w:rsid w:val="005F6F4E"/>
    <w:rsid w:val="005F75A1"/>
    <w:rsid w:val="005F7891"/>
    <w:rsid w:val="005F79FD"/>
    <w:rsid w:val="005F7C10"/>
    <w:rsid w:val="005F7E80"/>
    <w:rsid w:val="006001BE"/>
    <w:rsid w:val="006004B2"/>
    <w:rsid w:val="006007E8"/>
    <w:rsid w:val="00600D92"/>
    <w:rsid w:val="00600EBC"/>
    <w:rsid w:val="0060149D"/>
    <w:rsid w:val="00601559"/>
    <w:rsid w:val="006018F0"/>
    <w:rsid w:val="00601B66"/>
    <w:rsid w:val="00602022"/>
    <w:rsid w:val="0060244B"/>
    <w:rsid w:val="00602699"/>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514"/>
    <w:rsid w:val="006066CA"/>
    <w:rsid w:val="006066DB"/>
    <w:rsid w:val="00606FBC"/>
    <w:rsid w:val="00607E47"/>
    <w:rsid w:val="00610124"/>
    <w:rsid w:val="0061058B"/>
    <w:rsid w:val="00610606"/>
    <w:rsid w:val="00610CA5"/>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387"/>
    <w:rsid w:val="00616894"/>
    <w:rsid w:val="0061692A"/>
    <w:rsid w:val="00616A97"/>
    <w:rsid w:val="00616AFD"/>
    <w:rsid w:val="00616CEF"/>
    <w:rsid w:val="00616D9D"/>
    <w:rsid w:val="0061718E"/>
    <w:rsid w:val="006174DE"/>
    <w:rsid w:val="00617878"/>
    <w:rsid w:val="00617A12"/>
    <w:rsid w:val="00620451"/>
    <w:rsid w:val="0062046F"/>
    <w:rsid w:val="00620A0A"/>
    <w:rsid w:val="00620A97"/>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4FE3"/>
    <w:rsid w:val="00624FE9"/>
    <w:rsid w:val="0062540E"/>
    <w:rsid w:val="006258E4"/>
    <w:rsid w:val="006259A2"/>
    <w:rsid w:val="00625A63"/>
    <w:rsid w:val="00625A8B"/>
    <w:rsid w:val="00625BE1"/>
    <w:rsid w:val="00626076"/>
    <w:rsid w:val="00626495"/>
    <w:rsid w:val="00626E56"/>
    <w:rsid w:val="00626EA9"/>
    <w:rsid w:val="006270F5"/>
    <w:rsid w:val="0062727E"/>
    <w:rsid w:val="0062744A"/>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3F4F"/>
    <w:rsid w:val="006340B7"/>
    <w:rsid w:val="00634B8E"/>
    <w:rsid w:val="0063509B"/>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81"/>
    <w:rsid w:val="00645EFC"/>
    <w:rsid w:val="00646391"/>
    <w:rsid w:val="00646614"/>
    <w:rsid w:val="00647551"/>
    <w:rsid w:val="006476BC"/>
    <w:rsid w:val="00647947"/>
    <w:rsid w:val="00647B4B"/>
    <w:rsid w:val="00647B72"/>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28D3"/>
    <w:rsid w:val="006531E5"/>
    <w:rsid w:val="006539CF"/>
    <w:rsid w:val="006542EC"/>
    <w:rsid w:val="0065441B"/>
    <w:rsid w:val="00654E78"/>
    <w:rsid w:val="00655735"/>
    <w:rsid w:val="00655FF3"/>
    <w:rsid w:val="0065641C"/>
    <w:rsid w:val="0065643D"/>
    <w:rsid w:val="00656450"/>
    <w:rsid w:val="00656898"/>
    <w:rsid w:val="00657569"/>
    <w:rsid w:val="00657687"/>
    <w:rsid w:val="0065789C"/>
    <w:rsid w:val="00657C60"/>
    <w:rsid w:val="00657CB8"/>
    <w:rsid w:val="0066042B"/>
    <w:rsid w:val="006609E0"/>
    <w:rsid w:val="006610F0"/>
    <w:rsid w:val="00661366"/>
    <w:rsid w:val="00661DBC"/>
    <w:rsid w:val="00661F9C"/>
    <w:rsid w:val="0066204D"/>
    <w:rsid w:val="00662627"/>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72D"/>
    <w:rsid w:val="00665D52"/>
    <w:rsid w:val="00665E3E"/>
    <w:rsid w:val="00665F2B"/>
    <w:rsid w:val="006662B3"/>
    <w:rsid w:val="00666600"/>
    <w:rsid w:val="006669D6"/>
    <w:rsid w:val="00666AE7"/>
    <w:rsid w:val="006673CF"/>
    <w:rsid w:val="00667D82"/>
    <w:rsid w:val="00667F40"/>
    <w:rsid w:val="006701C0"/>
    <w:rsid w:val="00670572"/>
    <w:rsid w:val="00670C2B"/>
    <w:rsid w:val="0067142D"/>
    <w:rsid w:val="0067170D"/>
    <w:rsid w:val="00671D0E"/>
    <w:rsid w:val="00671D1D"/>
    <w:rsid w:val="00672160"/>
    <w:rsid w:val="006721EE"/>
    <w:rsid w:val="006723C8"/>
    <w:rsid w:val="00672B35"/>
    <w:rsid w:val="00672CD3"/>
    <w:rsid w:val="00672CDE"/>
    <w:rsid w:val="006732E7"/>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57"/>
    <w:rsid w:val="00680EBA"/>
    <w:rsid w:val="00680F61"/>
    <w:rsid w:val="006815CF"/>
    <w:rsid w:val="006815E2"/>
    <w:rsid w:val="00681788"/>
    <w:rsid w:val="006819DD"/>
    <w:rsid w:val="00681D83"/>
    <w:rsid w:val="006822E0"/>
    <w:rsid w:val="00682566"/>
    <w:rsid w:val="00682961"/>
    <w:rsid w:val="006829E5"/>
    <w:rsid w:val="00682FBE"/>
    <w:rsid w:val="00683416"/>
    <w:rsid w:val="00683A24"/>
    <w:rsid w:val="00683CA0"/>
    <w:rsid w:val="006844BA"/>
    <w:rsid w:val="0068470B"/>
    <w:rsid w:val="00684A27"/>
    <w:rsid w:val="00684E73"/>
    <w:rsid w:val="006850AC"/>
    <w:rsid w:val="006853A5"/>
    <w:rsid w:val="006854A8"/>
    <w:rsid w:val="00685A99"/>
    <w:rsid w:val="00685B0D"/>
    <w:rsid w:val="00685BD8"/>
    <w:rsid w:val="00685D9A"/>
    <w:rsid w:val="00685EE6"/>
    <w:rsid w:val="00685F16"/>
    <w:rsid w:val="006861DE"/>
    <w:rsid w:val="006865C3"/>
    <w:rsid w:val="0068666D"/>
    <w:rsid w:val="0068675C"/>
    <w:rsid w:val="006867E8"/>
    <w:rsid w:val="0068764B"/>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4C5"/>
    <w:rsid w:val="006956D5"/>
    <w:rsid w:val="00695D7D"/>
    <w:rsid w:val="00695E4C"/>
    <w:rsid w:val="006964BA"/>
    <w:rsid w:val="006966B4"/>
    <w:rsid w:val="006969E8"/>
    <w:rsid w:val="0069749E"/>
    <w:rsid w:val="00697738"/>
    <w:rsid w:val="006977F4"/>
    <w:rsid w:val="00697915"/>
    <w:rsid w:val="00697B54"/>
    <w:rsid w:val="00697C55"/>
    <w:rsid w:val="006A0249"/>
    <w:rsid w:val="006A0845"/>
    <w:rsid w:val="006A0EEB"/>
    <w:rsid w:val="006A2393"/>
    <w:rsid w:val="006A24D4"/>
    <w:rsid w:val="006A2A44"/>
    <w:rsid w:val="006A2ADC"/>
    <w:rsid w:val="006A2C23"/>
    <w:rsid w:val="006A2C57"/>
    <w:rsid w:val="006A2E4D"/>
    <w:rsid w:val="006A2EE5"/>
    <w:rsid w:val="006A3048"/>
    <w:rsid w:val="006A308F"/>
    <w:rsid w:val="006A385A"/>
    <w:rsid w:val="006A3C7A"/>
    <w:rsid w:val="006A3EDA"/>
    <w:rsid w:val="006A4051"/>
    <w:rsid w:val="006A4119"/>
    <w:rsid w:val="006A441C"/>
    <w:rsid w:val="006A4C70"/>
    <w:rsid w:val="006A5034"/>
    <w:rsid w:val="006A505F"/>
    <w:rsid w:val="006A5B7A"/>
    <w:rsid w:val="006A6061"/>
    <w:rsid w:val="006A6353"/>
    <w:rsid w:val="006A63B0"/>
    <w:rsid w:val="006A6590"/>
    <w:rsid w:val="006A67DC"/>
    <w:rsid w:val="006A69AE"/>
    <w:rsid w:val="006A6E2F"/>
    <w:rsid w:val="006A706C"/>
    <w:rsid w:val="006A70A8"/>
    <w:rsid w:val="006A7188"/>
    <w:rsid w:val="006A7470"/>
    <w:rsid w:val="006A74D0"/>
    <w:rsid w:val="006A75D0"/>
    <w:rsid w:val="006A7641"/>
    <w:rsid w:val="006A7ACD"/>
    <w:rsid w:val="006A7F7B"/>
    <w:rsid w:val="006B0589"/>
    <w:rsid w:val="006B0D14"/>
    <w:rsid w:val="006B1261"/>
    <w:rsid w:val="006B1A7A"/>
    <w:rsid w:val="006B286C"/>
    <w:rsid w:val="006B28E9"/>
    <w:rsid w:val="006B2C19"/>
    <w:rsid w:val="006B30FD"/>
    <w:rsid w:val="006B31B4"/>
    <w:rsid w:val="006B3622"/>
    <w:rsid w:val="006B3959"/>
    <w:rsid w:val="006B43FF"/>
    <w:rsid w:val="006B447A"/>
    <w:rsid w:val="006B45C2"/>
    <w:rsid w:val="006B47A9"/>
    <w:rsid w:val="006B4D27"/>
    <w:rsid w:val="006B4FD6"/>
    <w:rsid w:val="006B5131"/>
    <w:rsid w:val="006B51E0"/>
    <w:rsid w:val="006B53EF"/>
    <w:rsid w:val="006B5462"/>
    <w:rsid w:val="006B5592"/>
    <w:rsid w:val="006B562A"/>
    <w:rsid w:val="006B56D3"/>
    <w:rsid w:val="006B5C9F"/>
    <w:rsid w:val="006B5D70"/>
    <w:rsid w:val="006B5DCD"/>
    <w:rsid w:val="006B5EB8"/>
    <w:rsid w:val="006B64A6"/>
    <w:rsid w:val="006B6716"/>
    <w:rsid w:val="006B69A5"/>
    <w:rsid w:val="006B6B8C"/>
    <w:rsid w:val="006B6D67"/>
    <w:rsid w:val="006B6DFC"/>
    <w:rsid w:val="006B7579"/>
    <w:rsid w:val="006B782C"/>
    <w:rsid w:val="006B7A82"/>
    <w:rsid w:val="006B7E5C"/>
    <w:rsid w:val="006C0095"/>
    <w:rsid w:val="006C04F6"/>
    <w:rsid w:val="006C050C"/>
    <w:rsid w:val="006C0C5C"/>
    <w:rsid w:val="006C1329"/>
    <w:rsid w:val="006C17A9"/>
    <w:rsid w:val="006C1D62"/>
    <w:rsid w:val="006C1FDC"/>
    <w:rsid w:val="006C2583"/>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D96"/>
    <w:rsid w:val="006C5EBF"/>
    <w:rsid w:val="006C66B4"/>
    <w:rsid w:val="006C6912"/>
    <w:rsid w:val="006C6BC0"/>
    <w:rsid w:val="006C71AF"/>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2DF"/>
    <w:rsid w:val="006D73B9"/>
    <w:rsid w:val="006D73D3"/>
    <w:rsid w:val="006D7AB3"/>
    <w:rsid w:val="006E0045"/>
    <w:rsid w:val="006E0AFC"/>
    <w:rsid w:val="006E103E"/>
    <w:rsid w:val="006E13F7"/>
    <w:rsid w:val="006E146D"/>
    <w:rsid w:val="006E17DB"/>
    <w:rsid w:val="006E1937"/>
    <w:rsid w:val="006E1E35"/>
    <w:rsid w:val="006E201E"/>
    <w:rsid w:val="006E2117"/>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8BE"/>
    <w:rsid w:val="006F694C"/>
    <w:rsid w:val="006F69C6"/>
    <w:rsid w:val="006F6E19"/>
    <w:rsid w:val="006F6FE0"/>
    <w:rsid w:val="006F74BD"/>
    <w:rsid w:val="006F76B1"/>
    <w:rsid w:val="00700423"/>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513F"/>
    <w:rsid w:val="00705278"/>
    <w:rsid w:val="007053B4"/>
    <w:rsid w:val="007053B9"/>
    <w:rsid w:val="00705956"/>
    <w:rsid w:val="00706039"/>
    <w:rsid w:val="0070623E"/>
    <w:rsid w:val="00706E17"/>
    <w:rsid w:val="00706F61"/>
    <w:rsid w:val="007076A6"/>
    <w:rsid w:val="00707F6F"/>
    <w:rsid w:val="00710209"/>
    <w:rsid w:val="007102D8"/>
    <w:rsid w:val="00710915"/>
    <w:rsid w:val="007112B8"/>
    <w:rsid w:val="007115BA"/>
    <w:rsid w:val="0071198B"/>
    <w:rsid w:val="00711CB9"/>
    <w:rsid w:val="00711D9E"/>
    <w:rsid w:val="00711F01"/>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8BB"/>
    <w:rsid w:val="00717EB7"/>
    <w:rsid w:val="00720164"/>
    <w:rsid w:val="00720767"/>
    <w:rsid w:val="00720CED"/>
    <w:rsid w:val="0072109A"/>
    <w:rsid w:val="0072156F"/>
    <w:rsid w:val="007221AC"/>
    <w:rsid w:val="00722521"/>
    <w:rsid w:val="00722BDA"/>
    <w:rsid w:val="00723245"/>
    <w:rsid w:val="00723A96"/>
    <w:rsid w:val="00723BD0"/>
    <w:rsid w:val="0072447F"/>
    <w:rsid w:val="007245C7"/>
    <w:rsid w:val="00724A93"/>
    <w:rsid w:val="00724AF5"/>
    <w:rsid w:val="00724E57"/>
    <w:rsid w:val="0072533D"/>
    <w:rsid w:val="00725A06"/>
    <w:rsid w:val="0072642C"/>
    <w:rsid w:val="00726D27"/>
    <w:rsid w:val="00726E6F"/>
    <w:rsid w:val="007275C7"/>
    <w:rsid w:val="007279A5"/>
    <w:rsid w:val="00727CAB"/>
    <w:rsid w:val="0073064C"/>
    <w:rsid w:val="00730908"/>
    <w:rsid w:val="00730AA4"/>
    <w:rsid w:val="00731317"/>
    <w:rsid w:val="0073157B"/>
    <w:rsid w:val="007319D9"/>
    <w:rsid w:val="00731AF1"/>
    <w:rsid w:val="00732590"/>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B1D"/>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E7"/>
    <w:rsid w:val="007551F9"/>
    <w:rsid w:val="00755B2F"/>
    <w:rsid w:val="00756572"/>
    <w:rsid w:val="007568E0"/>
    <w:rsid w:val="00756963"/>
    <w:rsid w:val="00756D31"/>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3BF"/>
    <w:rsid w:val="00775456"/>
    <w:rsid w:val="007757D9"/>
    <w:rsid w:val="007762DB"/>
    <w:rsid w:val="0077670C"/>
    <w:rsid w:val="00776941"/>
    <w:rsid w:val="007770E3"/>
    <w:rsid w:val="007772CE"/>
    <w:rsid w:val="0077770F"/>
    <w:rsid w:val="0078032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116B"/>
    <w:rsid w:val="007912B8"/>
    <w:rsid w:val="00791579"/>
    <w:rsid w:val="00791E1D"/>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E8"/>
    <w:rsid w:val="007A656D"/>
    <w:rsid w:val="007A7180"/>
    <w:rsid w:val="007A77E2"/>
    <w:rsid w:val="007A786B"/>
    <w:rsid w:val="007B0049"/>
    <w:rsid w:val="007B039D"/>
    <w:rsid w:val="007B0846"/>
    <w:rsid w:val="007B0D9A"/>
    <w:rsid w:val="007B1771"/>
    <w:rsid w:val="007B190F"/>
    <w:rsid w:val="007B1FA1"/>
    <w:rsid w:val="007B2102"/>
    <w:rsid w:val="007B2A5A"/>
    <w:rsid w:val="007B3B8A"/>
    <w:rsid w:val="007B4441"/>
    <w:rsid w:val="007B46ED"/>
    <w:rsid w:val="007B4FB1"/>
    <w:rsid w:val="007B55A5"/>
    <w:rsid w:val="007B567C"/>
    <w:rsid w:val="007B5D90"/>
    <w:rsid w:val="007B60B2"/>
    <w:rsid w:val="007B6491"/>
    <w:rsid w:val="007B64BE"/>
    <w:rsid w:val="007B6603"/>
    <w:rsid w:val="007B68C8"/>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6E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C22"/>
    <w:rsid w:val="007F37C6"/>
    <w:rsid w:val="007F3803"/>
    <w:rsid w:val="007F3836"/>
    <w:rsid w:val="007F3A7D"/>
    <w:rsid w:val="007F4EE5"/>
    <w:rsid w:val="007F5295"/>
    <w:rsid w:val="007F56CD"/>
    <w:rsid w:val="007F5B92"/>
    <w:rsid w:val="007F603B"/>
    <w:rsid w:val="007F6274"/>
    <w:rsid w:val="007F68EC"/>
    <w:rsid w:val="007F6B32"/>
    <w:rsid w:val="007F6B9A"/>
    <w:rsid w:val="007F6DC1"/>
    <w:rsid w:val="007F70D9"/>
    <w:rsid w:val="00800601"/>
    <w:rsid w:val="00800C4C"/>
    <w:rsid w:val="00800DB9"/>
    <w:rsid w:val="00800E3D"/>
    <w:rsid w:val="008019CA"/>
    <w:rsid w:val="0080230B"/>
    <w:rsid w:val="00802C00"/>
    <w:rsid w:val="00802EFD"/>
    <w:rsid w:val="00802F12"/>
    <w:rsid w:val="00804479"/>
    <w:rsid w:val="00804714"/>
    <w:rsid w:val="00804732"/>
    <w:rsid w:val="00804BAB"/>
    <w:rsid w:val="00804BC7"/>
    <w:rsid w:val="00804BD8"/>
    <w:rsid w:val="00804D91"/>
    <w:rsid w:val="00804E7B"/>
    <w:rsid w:val="008054C7"/>
    <w:rsid w:val="00805FF3"/>
    <w:rsid w:val="00806197"/>
    <w:rsid w:val="00806448"/>
    <w:rsid w:val="00807254"/>
    <w:rsid w:val="00807666"/>
    <w:rsid w:val="008077D7"/>
    <w:rsid w:val="00807B99"/>
    <w:rsid w:val="00807C5A"/>
    <w:rsid w:val="0081025E"/>
    <w:rsid w:val="0081029C"/>
    <w:rsid w:val="00810ADA"/>
    <w:rsid w:val="00810D10"/>
    <w:rsid w:val="00811020"/>
    <w:rsid w:val="00811928"/>
    <w:rsid w:val="00811BAC"/>
    <w:rsid w:val="008123F3"/>
    <w:rsid w:val="00812695"/>
    <w:rsid w:val="00812AE5"/>
    <w:rsid w:val="00812DA1"/>
    <w:rsid w:val="00812E20"/>
    <w:rsid w:val="00812E25"/>
    <w:rsid w:val="0081327B"/>
    <w:rsid w:val="0081335B"/>
    <w:rsid w:val="00813AB7"/>
    <w:rsid w:val="00813B91"/>
    <w:rsid w:val="00813CBA"/>
    <w:rsid w:val="00813CE9"/>
    <w:rsid w:val="008140EB"/>
    <w:rsid w:val="00814ADC"/>
    <w:rsid w:val="008152F2"/>
    <w:rsid w:val="00815477"/>
    <w:rsid w:val="0081588A"/>
    <w:rsid w:val="00815FC5"/>
    <w:rsid w:val="00816093"/>
    <w:rsid w:val="0081621B"/>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A8"/>
    <w:rsid w:val="00821547"/>
    <w:rsid w:val="00821B84"/>
    <w:rsid w:val="00821DF3"/>
    <w:rsid w:val="00821E52"/>
    <w:rsid w:val="008227D1"/>
    <w:rsid w:val="00822B4B"/>
    <w:rsid w:val="00822BCD"/>
    <w:rsid w:val="00823325"/>
    <w:rsid w:val="00823FC9"/>
    <w:rsid w:val="0082415E"/>
    <w:rsid w:val="00824284"/>
    <w:rsid w:val="00824B27"/>
    <w:rsid w:val="00824DE5"/>
    <w:rsid w:val="00825804"/>
    <w:rsid w:val="00825B20"/>
    <w:rsid w:val="00825F67"/>
    <w:rsid w:val="00826640"/>
    <w:rsid w:val="00826740"/>
    <w:rsid w:val="00826C65"/>
    <w:rsid w:val="00827976"/>
    <w:rsid w:val="00827DCC"/>
    <w:rsid w:val="008300C1"/>
    <w:rsid w:val="0083053C"/>
    <w:rsid w:val="008306A2"/>
    <w:rsid w:val="00830ADE"/>
    <w:rsid w:val="0083165C"/>
    <w:rsid w:val="00832242"/>
    <w:rsid w:val="00832B6B"/>
    <w:rsid w:val="00832CC2"/>
    <w:rsid w:val="00832D83"/>
    <w:rsid w:val="00832DBE"/>
    <w:rsid w:val="0083301F"/>
    <w:rsid w:val="00833895"/>
    <w:rsid w:val="008341B5"/>
    <w:rsid w:val="00834209"/>
    <w:rsid w:val="00834297"/>
    <w:rsid w:val="00834EDA"/>
    <w:rsid w:val="00835047"/>
    <w:rsid w:val="0083505D"/>
    <w:rsid w:val="0083554C"/>
    <w:rsid w:val="00836516"/>
    <w:rsid w:val="008368FE"/>
    <w:rsid w:val="0083783D"/>
    <w:rsid w:val="00840453"/>
    <w:rsid w:val="0084058E"/>
    <w:rsid w:val="00840F71"/>
    <w:rsid w:val="0084154B"/>
    <w:rsid w:val="00841A2E"/>
    <w:rsid w:val="00841D8A"/>
    <w:rsid w:val="0084205F"/>
    <w:rsid w:val="00842A9E"/>
    <w:rsid w:val="00842E1B"/>
    <w:rsid w:val="00842EA0"/>
    <w:rsid w:val="00843926"/>
    <w:rsid w:val="00843E4D"/>
    <w:rsid w:val="00843FBC"/>
    <w:rsid w:val="00845452"/>
    <w:rsid w:val="00845603"/>
    <w:rsid w:val="0084562B"/>
    <w:rsid w:val="00845733"/>
    <w:rsid w:val="00845844"/>
    <w:rsid w:val="00845877"/>
    <w:rsid w:val="0084590E"/>
    <w:rsid w:val="0084629B"/>
    <w:rsid w:val="008467D6"/>
    <w:rsid w:val="008467F3"/>
    <w:rsid w:val="00846C2E"/>
    <w:rsid w:val="00846CFC"/>
    <w:rsid w:val="00846D78"/>
    <w:rsid w:val="008474AF"/>
    <w:rsid w:val="00847701"/>
    <w:rsid w:val="00847C65"/>
    <w:rsid w:val="0085076D"/>
    <w:rsid w:val="00850A21"/>
    <w:rsid w:val="008511FD"/>
    <w:rsid w:val="00851697"/>
    <w:rsid w:val="00851998"/>
    <w:rsid w:val="00851BAA"/>
    <w:rsid w:val="00851BC6"/>
    <w:rsid w:val="00851F1D"/>
    <w:rsid w:val="00852075"/>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41CA"/>
    <w:rsid w:val="0086438E"/>
    <w:rsid w:val="008645E4"/>
    <w:rsid w:val="008647C5"/>
    <w:rsid w:val="00864900"/>
    <w:rsid w:val="00864B7A"/>
    <w:rsid w:val="00864DE9"/>
    <w:rsid w:val="00864F45"/>
    <w:rsid w:val="00864F8B"/>
    <w:rsid w:val="008650C6"/>
    <w:rsid w:val="008661AE"/>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507"/>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6D2"/>
    <w:rsid w:val="008819EA"/>
    <w:rsid w:val="008821F5"/>
    <w:rsid w:val="00882246"/>
    <w:rsid w:val="008829D3"/>
    <w:rsid w:val="00882B36"/>
    <w:rsid w:val="00882F15"/>
    <w:rsid w:val="008834F0"/>
    <w:rsid w:val="00883C46"/>
    <w:rsid w:val="00883EC0"/>
    <w:rsid w:val="008848EA"/>
    <w:rsid w:val="00884BEC"/>
    <w:rsid w:val="00884C0F"/>
    <w:rsid w:val="00884E50"/>
    <w:rsid w:val="00885355"/>
    <w:rsid w:val="00885865"/>
    <w:rsid w:val="00885AF3"/>
    <w:rsid w:val="00885FED"/>
    <w:rsid w:val="0088611F"/>
    <w:rsid w:val="00886324"/>
    <w:rsid w:val="008864DA"/>
    <w:rsid w:val="00886735"/>
    <w:rsid w:val="008870AF"/>
    <w:rsid w:val="008876FE"/>
    <w:rsid w:val="008877C5"/>
    <w:rsid w:val="008878DA"/>
    <w:rsid w:val="00887F61"/>
    <w:rsid w:val="0089068D"/>
    <w:rsid w:val="0089079F"/>
    <w:rsid w:val="008909FB"/>
    <w:rsid w:val="00890AA5"/>
    <w:rsid w:val="00890C1F"/>
    <w:rsid w:val="00890C5C"/>
    <w:rsid w:val="00891685"/>
    <w:rsid w:val="00891739"/>
    <w:rsid w:val="00891B6A"/>
    <w:rsid w:val="00891C4B"/>
    <w:rsid w:val="0089261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D21"/>
    <w:rsid w:val="00896E34"/>
    <w:rsid w:val="0089711B"/>
    <w:rsid w:val="008972A5"/>
    <w:rsid w:val="00897675"/>
    <w:rsid w:val="0089784D"/>
    <w:rsid w:val="00897D61"/>
    <w:rsid w:val="00897DBD"/>
    <w:rsid w:val="008A07A2"/>
    <w:rsid w:val="008A0A14"/>
    <w:rsid w:val="008A0FB2"/>
    <w:rsid w:val="008A1322"/>
    <w:rsid w:val="008A1353"/>
    <w:rsid w:val="008A173E"/>
    <w:rsid w:val="008A1F6B"/>
    <w:rsid w:val="008A25DE"/>
    <w:rsid w:val="008A2918"/>
    <w:rsid w:val="008A35A0"/>
    <w:rsid w:val="008A3934"/>
    <w:rsid w:val="008A3C1B"/>
    <w:rsid w:val="008A3D17"/>
    <w:rsid w:val="008A4074"/>
    <w:rsid w:val="008A417A"/>
    <w:rsid w:val="008A4248"/>
    <w:rsid w:val="008A4781"/>
    <w:rsid w:val="008A482D"/>
    <w:rsid w:val="008A4B24"/>
    <w:rsid w:val="008A4CC9"/>
    <w:rsid w:val="008A4FD1"/>
    <w:rsid w:val="008A4FF8"/>
    <w:rsid w:val="008A50C8"/>
    <w:rsid w:val="008A5470"/>
    <w:rsid w:val="008A567E"/>
    <w:rsid w:val="008A585B"/>
    <w:rsid w:val="008A59B9"/>
    <w:rsid w:val="008A5D65"/>
    <w:rsid w:val="008A61F4"/>
    <w:rsid w:val="008A6672"/>
    <w:rsid w:val="008A6740"/>
    <w:rsid w:val="008A6A65"/>
    <w:rsid w:val="008A76CE"/>
    <w:rsid w:val="008A7876"/>
    <w:rsid w:val="008A788B"/>
    <w:rsid w:val="008A78F8"/>
    <w:rsid w:val="008B0D91"/>
    <w:rsid w:val="008B1180"/>
    <w:rsid w:val="008B13F2"/>
    <w:rsid w:val="008B145F"/>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A8F"/>
    <w:rsid w:val="008B6CC1"/>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5D92"/>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824"/>
    <w:rsid w:val="008D3DF6"/>
    <w:rsid w:val="008D3FAF"/>
    <w:rsid w:val="008D447D"/>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0E6"/>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2FDB"/>
    <w:rsid w:val="008F311A"/>
    <w:rsid w:val="008F3204"/>
    <w:rsid w:val="008F3347"/>
    <w:rsid w:val="008F3716"/>
    <w:rsid w:val="008F38F2"/>
    <w:rsid w:val="008F420D"/>
    <w:rsid w:val="008F46A7"/>
    <w:rsid w:val="008F4D76"/>
    <w:rsid w:val="008F50FD"/>
    <w:rsid w:val="008F513C"/>
    <w:rsid w:val="008F548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A4F"/>
    <w:rsid w:val="00904217"/>
    <w:rsid w:val="0090500C"/>
    <w:rsid w:val="009052B0"/>
    <w:rsid w:val="009055F3"/>
    <w:rsid w:val="009057BD"/>
    <w:rsid w:val="00905AA4"/>
    <w:rsid w:val="00905EA0"/>
    <w:rsid w:val="009060DC"/>
    <w:rsid w:val="0090623E"/>
    <w:rsid w:val="00906951"/>
    <w:rsid w:val="00906C2D"/>
    <w:rsid w:val="00906D97"/>
    <w:rsid w:val="0090730E"/>
    <w:rsid w:val="00907417"/>
    <w:rsid w:val="009076A7"/>
    <w:rsid w:val="00907EFB"/>
    <w:rsid w:val="00907FA1"/>
    <w:rsid w:val="00907FA6"/>
    <w:rsid w:val="00910056"/>
    <w:rsid w:val="00910414"/>
    <w:rsid w:val="00910499"/>
    <w:rsid w:val="009104CF"/>
    <w:rsid w:val="00910611"/>
    <w:rsid w:val="00910804"/>
    <w:rsid w:val="0091093B"/>
    <w:rsid w:val="00911A2C"/>
    <w:rsid w:val="00911F33"/>
    <w:rsid w:val="0091217A"/>
    <w:rsid w:val="009122FB"/>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401"/>
    <w:rsid w:val="00926816"/>
    <w:rsid w:val="00926885"/>
    <w:rsid w:val="00926B7F"/>
    <w:rsid w:val="00927016"/>
    <w:rsid w:val="009272E0"/>
    <w:rsid w:val="009276E0"/>
    <w:rsid w:val="0093006F"/>
    <w:rsid w:val="00930B3B"/>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5ED"/>
    <w:rsid w:val="00940802"/>
    <w:rsid w:val="00940910"/>
    <w:rsid w:val="009409E7"/>
    <w:rsid w:val="00940EA9"/>
    <w:rsid w:val="0094106E"/>
    <w:rsid w:val="009411AF"/>
    <w:rsid w:val="009414C6"/>
    <w:rsid w:val="009419D3"/>
    <w:rsid w:val="009422EF"/>
    <w:rsid w:val="00942911"/>
    <w:rsid w:val="00942EDB"/>
    <w:rsid w:val="00943294"/>
    <w:rsid w:val="00943486"/>
    <w:rsid w:val="009436B5"/>
    <w:rsid w:val="0094389C"/>
    <w:rsid w:val="00943BF2"/>
    <w:rsid w:val="00943F2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6DB"/>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5EB"/>
    <w:rsid w:val="00953679"/>
    <w:rsid w:val="009539BC"/>
    <w:rsid w:val="00953D49"/>
    <w:rsid w:val="00953DFB"/>
    <w:rsid w:val="00953EB5"/>
    <w:rsid w:val="00953F7C"/>
    <w:rsid w:val="0095425F"/>
    <w:rsid w:val="009547DA"/>
    <w:rsid w:val="00954807"/>
    <w:rsid w:val="009549D5"/>
    <w:rsid w:val="00954F70"/>
    <w:rsid w:val="00955615"/>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588"/>
    <w:rsid w:val="0096660C"/>
    <w:rsid w:val="0096664C"/>
    <w:rsid w:val="00966B1E"/>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207F"/>
    <w:rsid w:val="009722F2"/>
    <w:rsid w:val="009729A0"/>
    <w:rsid w:val="00973AEA"/>
    <w:rsid w:val="00974B99"/>
    <w:rsid w:val="00974DE7"/>
    <w:rsid w:val="00974FEE"/>
    <w:rsid w:val="00975019"/>
    <w:rsid w:val="009751E6"/>
    <w:rsid w:val="009757C2"/>
    <w:rsid w:val="009758EA"/>
    <w:rsid w:val="00975914"/>
    <w:rsid w:val="00975B04"/>
    <w:rsid w:val="00976377"/>
    <w:rsid w:val="0097658D"/>
    <w:rsid w:val="00976623"/>
    <w:rsid w:val="009767EA"/>
    <w:rsid w:val="00976BA7"/>
    <w:rsid w:val="00976D6F"/>
    <w:rsid w:val="00976DED"/>
    <w:rsid w:val="00976FAE"/>
    <w:rsid w:val="009771F0"/>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4C"/>
    <w:rsid w:val="00982FDE"/>
    <w:rsid w:val="00983437"/>
    <w:rsid w:val="00983535"/>
    <w:rsid w:val="00983B3B"/>
    <w:rsid w:val="00983F17"/>
    <w:rsid w:val="009845A0"/>
    <w:rsid w:val="0098473C"/>
    <w:rsid w:val="0098479C"/>
    <w:rsid w:val="00984828"/>
    <w:rsid w:val="00985109"/>
    <w:rsid w:val="00985C95"/>
    <w:rsid w:val="00985D0B"/>
    <w:rsid w:val="00986050"/>
    <w:rsid w:val="0098662C"/>
    <w:rsid w:val="00986F0C"/>
    <w:rsid w:val="0098709A"/>
    <w:rsid w:val="009872BC"/>
    <w:rsid w:val="00987737"/>
    <w:rsid w:val="009879BF"/>
    <w:rsid w:val="00987A2F"/>
    <w:rsid w:val="00987AB3"/>
    <w:rsid w:val="00987FE4"/>
    <w:rsid w:val="00990540"/>
    <w:rsid w:val="00990DD4"/>
    <w:rsid w:val="00991091"/>
    <w:rsid w:val="009912A5"/>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3F2A"/>
    <w:rsid w:val="009A4191"/>
    <w:rsid w:val="009A442B"/>
    <w:rsid w:val="009A4592"/>
    <w:rsid w:val="009A4B5A"/>
    <w:rsid w:val="009A50E8"/>
    <w:rsid w:val="009A53FB"/>
    <w:rsid w:val="009A54BA"/>
    <w:rsid w:val="009A55F6"/>
    <w:rsid w:val="009A58D8"/>
    <w:rsid w:val="009A5972"/>
    <w:rsid w:val="009A5A6D"/>
    <w:rsid w:val="009A6139"/>
    <w:rsid w:val="009A629A"/>
    <w:rsid w:val="009A6518"/>
    <w:rsid w:val="009A73B1"/>
    <w:rsid w:val="009A73C2"/>
    <w:rsid w:val="009A7C11"/>
    <w:rsid w:val="009A7D77"/>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5C7"/>
    <w:rsid w:val="009B6E88"/>
    <w:rsid w:val="009B6F64"/>
    <w:rsid w:val="009B7075"/>
    <w:rsid w:val="009B7128"/>
    <w:rsid w:val="009B75FE"/>
    <w:rsid w:val="009B7835"/>
    <w:rsid w:val="009B7EA4"/>
    <w:rsid w:val="009C06AE"/>
    <w:rsid w:val="009C0C0D"/>
    <w:rsid w:val="009C0D76"/>
    <w:rsid w:val="009C10A4"/>
    <w:rsid w:val="009C13A7"/>
    <w:rsid w:val="009C1584"/>
    <w:rsid w:val="009C1763"/>
    <w:rsid w:val="009C1A8E"/>
    <w:rsid w:val="009C1A93"/>
    <w:rsid w:val="009C1D9B"/>
    <w:rsid w:val="009C20E9"/>
    <w:rsid w:val="009C2381"/>
    <w:rsid w:val="009C242B"/>
    <w:rsid w:val="009C2907"/>
    <w:rsid w:val="009C2CC5"/>
    <w:rsid w:val="009C345B"/>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E0"/>
    <w:rsid w:val="009D60F5"/>
    <w:rsid w:val="009D6514"/>
    <w:rsid w:val="009D6F21"/>
    <w:rsid w:val="009D7013"/>
    <w:rsid w:val="009D71FB"/>
    <w:rsid w:val="009D73B8"/>
    <w:rsid w:val="009D756E"/>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8E3"/>
    <w:rsid w:val="009E7FE6"/>
    <w:rsid w:val="009F0058"/>
    <w:rsid w:val="009F037C"/>
    <w:rsid w:val="009F1507"/>
    <w:rsid w:val="009F1639"/>
    <w:rsid w:val="009F1754"/>
    <w:rsid w:val="009F191D"/>
    <w:rsid w:val="009F1A76"/>
    <w:rsid w:val="009F1BCF"/>
    <w:rsid w:val="009F23D6"/>
    <w:rsid w:val="009F251A"/>
    <w:rsid w:val="009F287E"/>
    <w:rsid w:val="009F2AB3"/>
    <w:rsid w:val="009F2DE0"/>
    <w:rsid w:val="009F3183"/>
    <w:rsid w:val="009F370C"/>
    <w:rsid w:val="009F3BC6"/>
    <w:rsid w:val="009F3D6F"/>
    <w:rsid w:val="009F40BB"/>
    <w:rsid w:val="009F4585"/>
    <w:rsid w:val="009F4925"/>
    <w:rsid w:val="009F495A"/>
    <w:rsid w:val="009F5465"/>
    <w:rsid w:val="009F553C"/>
    <w:rsid w:val="009F5668"/>
    <w:rsid w:val="009F5A44"/>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1AD1"/>
    <w:rsid w:val="00A022AD"/>
    <w:rsid w:val="00A027F7"/>
    <w:rsid w:val="00A0301B"/>
    <w:rsid w:val="00A0381F"/>
    <w:rsid w:val="00A03C3A"/>
    <w:rsid w:val="00A03EDD"/>
    <w:rsid w:val="00A041B1"/>
    <w:rsid w:val="00A04620"/>
    <w:rsid w:val="00A0494D"/>
    <w:rsid w:val="00A05727"/>
    <w:rsid w:val="00A05ABB"/>
    <w:rsid w:val="00A05E1F"/>
    <w:rsid w:val="00A0614E"/>
    <w:rsid w:val="00A065BC"/>
    <w:rsid w:val="00A06B5F"/>
    <w:rsid w:val="00A06CA4"/>
    <w:rsid w:val="00A06E3A"/>
    <w:rsid w:val="00A070AD"/>
    <w:rsid w:val="00A07570"/>
    <w:rsid w:val="00A07AFF"/>
    <w:rsid w:val="00A07E04"/>
    <w:rsid w:val="00A100DC"/>
    <w:rsid w:val="00A10381"/>
    <w:rsid w:val="00A10465"/>
    <w:rsid w:val="00A10A13"/>
    <w:rsid w:val="00A10FCF"/>
    <w:rsid w:val="00A117DD"/>
    <w:rsid w:val="00A12069"/>
    <w:rsid w:val="00A12947"/>
    <w:rsid w:val="00A12C23"/>
    <w:rsid w:val="00A12DB1"/>
    <w:rsid w:val="00A1388F"/>
    <w:rsid w:val="00A13974"/>
    <w:rsid w:val="00A13D75"/>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17F"/>
    <w:rsid w:val="00A21433"/>
    <w:rsid w:val="00A2169D"/>
    <w:rsid w:val="00A21C57"/>
    <w:rsid w:val="00A22133"/>
    <w:rsid w:val="00A2241F"/>
    <w:rsid w:val="00A2253E"/>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0719"/>
    <w:rsid w:val="00A3118C"/>
    <w:rsid w:val="00A3145C"/>
    <w:rsid w:val="00A317D7"/>
    <w:rsid w:val="00A317DB"/>
    <w:rsid w:val="00A31C2A"/>
    <w:rsid w:val="00A31CF9"/>
    <w:rsid w:val="00A31E34"/>
    <w:rsid w:val="00A326EA"/>
    <w:rsid w:val="00A32D83"/>
    <w:rsid w:val="00A32FB4"/>
    <w:rsid w:val="00A33AA2"/>
    <w:rsid w:val="00A34257"/>
    <w:rsid w:val="00A347C7"/>
    <w:rsid w:val="00A34B0C"/>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3FD"/>
    <w:rsid w:val="00A428EF"/>
    <w:rsid w:val="00A42DD7"/>
    <w:rsid w:val="00A42EEC"/>
    <w:rsid w:val="00A42FA5"/>
    <w:rsid w:val="00A430C4"/>
    <w:rsid w:val="00A437FF"/>
    <w:rsid w:val="00A438ED"/>
    <w:rsid w:val="00A4397A"/>
    <w:rsid w:val="00A43D72"/>
    <w:rsid w:val="00A43E66"/>
    <w:rsid w:val="00A44152"/>
    <w:rsid w:val="00A442D2"/>
    <w:rsid w:val="00A44341"/>
    <w:rsid w:val="00A44534"/>
    <w:rsid w:val="00A44757"/>
    <w:rsid w:val="00A44D51"/>
    <w:rsid w:val="00A44FD0"/>
    <w:rsid w:val="00A45160"/>
    <w:rsid w:val="00A45420"/>
    <w:rsid w:val="00A456DC"/>
    <w:rsid w:val="00A45BC0"/>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05"/>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213"/>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03"/>
    <w:rsid w:val="00A92C86"/>
    <w:rsid w:val="00A92CBF"/>
    <w:rsid w:val="00A92E0A"/>
    <w:rsid w:val="00A93157"/>
    <w:rsid w:val="00A93226"/>
    <w:rsid w:val="00A93574"/>
    <w:rsid w:val="00A9377E"/>
    <w:rsid w:val="00A93821"/>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92C"/>
    <w:rsid w:val="00A96B8B"/>
    <w:rsid w:val="00A96F9C"/>
    <w:rsid w:val="00A974EB"/>
    <w:rsid w:val="00A9776C"/>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A7"/>
    <w:rsid w:val="00AA39C0"/>
    <w:rsid w:val="00AA3A50"/>
    <w:rsid w:val="00AA3E2A"/>
    <w:rsid w:val="00AA3E81"/>
    <w:rsid w:val="00AA3EFA"/>
    <w:rsid w:val="00AA459B"/>
    <w:rsid w:val="00AA4AE2"/>
    <w:rsid w:val="00AA5520"/>
    <w:rsid w:val="00AA562E"/>
    <w:rsid w:val="00AA56FB"/>
    <w:rsid w:val="00AA5BA7"/>
    <w:rsid w:val="00AA5F6F"/>
    <w:rsid w:val="00AA6028"/>
    <w:rsid w:val="00AB00F8"/>
    <w:rsid w:val="00AB0141"/>
    <w:rsid w:val="00AB03BB"/>
    <w:rsid w:val="00AB05B1"/>
    <w:rsid w:val="00AB0766"/>
    <w:rsid w:val="00AB078B"/>
    <w:rsid w:val="00AB0DB3"/>
    <w:rsid w:val="00AB0FE1"/>
    <w:rsid w:val="00AB1C45"/>
    <w:rsid w:val="00AB1C7F"/>
    <w:rsid w:val="00AB1F39"/>
    <w:rsid w:val="00AB2721"/>
    <w:rsid w:val="00AB2895"/>
    <w:rsid w:val="00AB2948"/>
    <w:rsid w:val="00AB2BE6"/>
    <w:rsid w:val="00AB2CF1"/>
    <w:rsid w:val="00AB2D0D"/>
    <w:rsid w:val="00AB3225"/>
    <w:rsid w:val="00AB33D5"/>
    <w:rsid w:val="00AB343A"/>
    <w:rsid w:val="00AB34CC"/>
    <w:rsid w:val="00AB357F"/>
    <w:rsid w:val="00AB391F"/>
    <w:rsid w:val="00AB4183"/>
    <w:rsid w:val="00AB4374"/>
    <w:rsid w:val="00AB4841"/>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95D"/>
    <w:rsid w:val="00AC2A75"/>
    <w:rsid w:val="00AC3215"/>
    <w:rsid w:val="00AC4F97"/>
    <w:rsid w:val="00AC518F"/>
    <w:rsid w:val="00AC59D0"/>
    <w:rsid w:val="00AC60AD"/>
    <w:rsid w:val="00AC64D7"/>
    <w:rsid w:val="00AC670A"/>
    <w:rsid w:val="00AC687C"/>
    <w:rsid w:val="00AC6D61"/>
    <w:rsid w:val="00AC730B"/>
    <w:rsid w:val="00AC797A"/>
    <w:rsid w:val="00AD0147"/>
    <w:rsid w:val="00AD0AFE"/>
    <w:rsid w:val="00AD1515"/>
    <w:rsid w:val="00AD1936"/>
    <w:rsid w:val="00AD23D4"/>
    <w:rsid w:val="00AD27C4"/>
    <w:rsid w:val="00AD2F35"/>
    <w:rsid w:val="00AD39B0"/>
    <w:rsid w:val="00AD4605"/>
    <w:rsid w:val="00AD4FE0"/>
    <w:rsid w:val="00AD5121"/>
    <w:rsid w:val="00AD537C"/>
    <w:rsid w:val="00AD5765"/>
    <w:rsid w:val="00AD5EEF"/>
    <w:rsid w:val="00AD5F84"/>
    <w:rsid w:val="00AD61D3"/>
    <w:rsid w:val="00AD6401"/>
    <w:rsid w:val="00AD697F"/>
    <w:rsid w:val="00AD6BC0"/>
    <w:rsid w:val="00AD7351"/>
    <w:rsid w:val="00AD7654"/>
    <w:rsid w:val="00AD7E68"/>
    <w:rsid w:val="00AD7E97"/>
    <w:rsid w:val="00AE0218"/>
    <w:rsid w:val="00AE07E4"/>
    <w:rsid w:val="00AE0D85"/>
    <w:rsid w:val="00AE0FE9"/>
    <w:rsid w:val="00AE111B"/>
    <w:rsid w:val="00AE175C"/>
    <w:rsid w:val="00AE1BD0"/>
    <w:rsid w:val="00AE25C3"/>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9B6"/>
    <w:rsid w:val="00AE7F69"/>
    <w:rsid w:val="00AE7FB0"/>
    <w:rsid w:val="00AF000D"/>
    <w:rsid w:val="00AF08CB"/>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4A6A"/>
    <w:rsid w:val="00AF5552"/>
    <w:rsid w:val="00AF5E58"/>
    <w:rsid w:val="00AF5F84"/>
    <w:rsid w:val="00AF6411"/>
    <w:rsid w:val="00AF6904"/>
    <w:rsid w:val="00AF6DF6"/>
    <w:rsid w:val="00AF70A4"/>
    <w:rsid w:val="00AF717F"/>
    <w:rsid w:val="00AF7187"/>
    <w:rsid w:val="00AF758C"/>
    <w:rsid w:val="00AF7768"/>
    <w:rsid w:val="00AF78DB"/>
    <w:rsid w:val="00AF7A2E"/>
    <w:rsid w:val="00B00249"/>
    <w:rsid w:val="00B00C7F"/>
    <w:rsid w:val="00B0284F"/>
    <w:rsid w:val="00B02B09"/>
    <w:rsid w:val="00B02C4E"/>
    <w:rsid w:val="00B03479"/>
    <w:rsid w:val="00B03799"/>
    <w:rsid w:val="00B03DD4"/>
    <w:rsid w:val="00B040D7"/>
    <w:rsid w:val="00B0493C"/>
    <w:rsid w:val="00B049D7"/>
    <w:rsid w:val="00B04BFA"/>
    <w:rsid w:val="00B04F39"/>
    <w:rsid w:val="00B053AC"/>
    <w:rsid w:val="00B055D0"/>
    <w:rsid w:val="00B05634"/>
    <w:rsid w:val="00B05A88"/>
    <w:rsid w:val="00B05AF7"/>
    <w:rsid w:val="00B05DB3"/>
    <w:rsid w:val="00B05E7A"/>
    <w:rsid w:val="00B06227"/>
    <w:rsid w:val="00B075BB"/>
    <w:rsid w:val="00B07D1D"/>
    <w:rsid w:val="00B07D5C"/>
    <w:rsid w:val="00B07F2A"/>
    <w:rsid w:val="00B10646"/>
    <w:rsid w:val="00B106FF"/>
    <w:rsid w:val="00B109C9"/>
    <w:rsid w:val="00B10E5A"/>
    <w:rsid w:val="00B10EC0"/>
    <w:rsid w:val="00B115F0"/>
    <w:rsid w:val="00B11AAA"/>
    <w:rsid w:val="00B11C09"/>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261"/>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23A"/>
    <w:rsid w:val="00B27382"/>
    <w:rsid w:val="00B2762A"/>
    <w:rsid w:val="00B30058"/>
    <w:rsid w:val="00B30A0E"/>
    <w:rsid w:val="00B30DD3"/>
    <w:rsid w:val="00B31142"/>
    <w:rsid w:val="00B31276"/>
    <w:rsid w:val="00B3175D"/>
    <w:rsid w:val="00B3193C"/>
    <w:rsid w:val="00B31D4C"/>
    <w:rsid w:val="00B31EC2"/>
    <w:rsid w:val="00B3245E"/>
    <w:rsid w:val="00B32568"/>
    <w:rsid w:val="00B33034"/>
    <w:rsid w:val="00B33058"/>
    <w:rsid w:val="00B33504"/>
    <w:rsid w:val="00B33D04"/>
    <w:rsid w:val="00B3452B"/>
    <w:rsid w:val="00B3452E"/>
    <w:rsid w:val="00B345C6"/>
    <w:rsid w:val="00B347C3"/>
    <w:rsid w:val="00B34EB7"/>
    <w:rsid w:val="00B34EC9"/>
    <w:rsid w:val="00B35418"/>
    <w:rsid w:val="00B35829"/>
    <w:rsid w:val="00B359EE"/>
    <w:rsid w:val="00B35A64"/>
    <w:rsid w:val="00B36BFD"/>
    <w:rsid w:val="00B372C3"/>
    <w:rsid w:val="00B37C73"/>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306"/>
    <w:rsid w:val="00B52955"/>
    <w:rsid w:val="00B52A68"/>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6229"/>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31E5"/>
    <w:rsid w:val="00B635A5"/>
    <w:rsid w:val="00B63E0F"/>
    <w:rsid w:val="00B643DF"/>
    <w:rsid w:val="00B64A3F"/>
    <w:rsid w:val="00B64D39"/>
    <w:rsid w:val="00B652B0"/>
    <w:rsid w:val="00B6594D"/>
    <w:rsid w:val="00B65AEA"/>
    <w:rsid w:val="00B66423"/>
    <w:rsid w:val="00B66455"/>
    <w:rsid w:val="00B66B85"/>
    <w:rsid w:val="00B66E20"/>
    <w:rsid w:val="00B67442"/>
    <w:rsid w:val="00B67A66"/>
    <w:rsid w:val="00B67FA9"/>
    <w:rsid w:val="00B7059C"/>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829"/>
    <w:rsid w:val="00B73913"/>
    <w:rsid w:val="00B73986"/>
    <w:rsid w:val="00B73C91"/>
    <w:rsid w:val="00B741F6"/>
    <w:rsid w:val="00B743E9"/>
    <w:rsid w:val="00B74457"/>
    <w:rsid w:val="00B74B4C"/>
    <w:rsid w:val="00B7596F"/>
    <w:rsid w:val="00B761E2"/>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1DD2"/>
    <w:rsid w:val="00B82B1D"/>
    <w:rsid w:val="00B8353B"/>
    <w:rsid w:val="00B835F5"/>
    <w:rsid w:val="00B8394F"/>
    <w:rsid w:val="00B84034"/>
    <w:rsid w:val="00B84238"/>
    <w:rsid w:val="00B8439D"/>
    <w:rsid w:val="00B8450B"/>
    <w:rsid w:val="00B84593"/>
    <w:rsid w:val="00B84881"/>
    <w:rsid w:val="00B84E24"/>
    <w:rsid w:val="00B85111"/>
    <w:rsid w:val="00B85682"/>
    <w:rsid w:val="00B85BD1"/>
    <w:rsid w:val="00B85E32"/>
    <w:rsid w:val="00B86BB8"/>
    <w:rsid w:val="00B86D01"/>
    <w:rsid w:val="00B86DFE"/>
    <w:rsid w:val="00B86F92"/>
    <w:rsid w:val="00B87301"/>
    <w:rsid w:val="00B87701"/>
    <w:rsid w:val="00B87A3D"/>
    <w:rsid w:val="00B90D04"/>
    <w:rsid w:val="00B90DEA"/>
    <w:rsid w:val="00B90E18"/>
    <w:rsid w:val="00B912F8"/>
    <w:rsid w:val="00B91563"/>
    <w:rsid w:val="00B91678"/>
    <w:rsid w:val="00B9175C"/>
    <w:rsid w:val="00B91CF1"/>
    <w:rsid w:val="00B91EA8"/>
    <w:rsid w:val="00B92136"/>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5BB"/>
    <w:rsid w:val="00BA0BDB"/>
    <w:rsid w:val="00BA0DF0"/>
    <w:rsid w:val="00BA13B3"/>
    <w:rsid w:val="00BA157D"/>
    <w:rsid w:val="00BA1604"/>
    <w:rsid w:val="00BA1B65"/>
    <w:rsid w:val="00BA1D42"/>
    <w:rsid w:val="00BA29BB"/>
    <w:rsid w:val="00BA2CD2"/>
    <w:rsid w:val="00BA2D36"/>
    <w:rsid w:val="00BA3AAD"/>
    <w:rsid w:val="00BA4270"/>
    <w:rsid w:val="00BA4454"/>
    <w:rsid w:val="00BA458E"/>
    <w:rsid w:val="00BA5180"/>
    <w:rsid w:val="00BA538B"/>
    <w:rsid w:val="00BA5882"/>
    <w:rsid w:val="00BA5B02"/>
    <w:rsid w:val="00BA60A3"/>
    <w:rsid w:val="00BA69B1"/>
    <w:rsid w:val="00BA6A34"/>
    <w:rsid w:val="00BA7546"/>
    <w:rsid w:val="00BA7E5A"/>
    <w:rsid w:val="00BB04E4"/>
    <w:rsid w:val="00BB08FE"/>
    <w:rsid w:val="00BB09EA"/>
    <w:rsid w:val="00BB0AE1"/>
    <w:rsid w:val="00BB0CCC"/>
    <w:rsid w:val="00BB2116"/>
    <w:rsid w:val="00BB2672"/>
    <w:rsid w:val="00BB2FA0"/>
    <w:rsid w:val="00BB3842"/>
    <w:rsid w:val="00BB3A2E"/>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91A"/>
    <w:rsid w:val="00BC1C56"/>
    <w:rsid w:val="00BC1E96"/>
    <w:rsid w:val="00BC208A"/>
    <w:rsid w:val="00BC20B5"/>
    <w:rsid w:val="00BC2961"/>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4D22"/>
    <w:rsid w:val="00BD58D5"/>
    <w:rsid w:val="00BD59E5"/>
    <w:rsid w:val="00BD5C9A"/>
    <w:rsid w:val="00BD5F6C"/>
    <w:rsid w:val="00BD6143"/>
    <w:rsid w:val="00BD6212"/>
    <w:rsid w:val="00BD64E4"/>
    <w:rsid w:val="00BD6C3F"/>
    <w:rsid w:val="00BD7734"/>
    <w:rsid w:val="00BD7819"/>
    <w:rsid w:val="00BD79D5"/>
    <w:rsid w:val="00BD7B2D"/>
    <w:rsid w:val="00BD7B5E"/>
    <w:rsid w:val="00BE024D"/>
    <w:rsid w:val="00BE0355"/>
    <w:rsid w:val="00BE07E5"/>
    <w:rsid w:val="00BE0A81"/>
    <w:rsid w:val="00BE0C0E"/>
    <w:rsid w:val="00BE1692"/>
    <w:rsid w:val="00BE190D"/>
    <w:rsid w:val="00BE190E"/>
    <w:rsid w:val="00BE1972"/>
    <w:rsid w:val="00BE1E7E"/>
    <w:rsid w:val="00BE22FD"/>
    <w:rsid w:val="00BE2A53"/>
    <w:rsid w:val="00BE3006"/>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6BC4"/>
    <w:rsid w:val="00BE70CF"/>
    <w:rsid w:val="00BE7678"/>
    <w:rsid w:val="00BE792C"/>
    <w:rsid w:val="00BE7A6B"/>
    <w:rsid w:val="00BE7C16"/>
    <w:rsid w:val="00BE7F1D"/>
    <w:rsid w:val="00BF0070"/>
    <w:rsid w:val="00BF031C"/>
    <w:rsid w:val="00BF036C"/>
    <w:rsid w:val="00BF08F0"/>
    <w:rsid w:val="00BF0A21"/>
    <w:rsid w:val="00BF0F45"/>
    <w:rsid w:val="00BF1608"/>
    <w:rsid w:val="00BF1AE9"/>
    <w:rsid w:val="00BF2257"/>
    <w:rsid w:val="00BF2640"/>
    <w:rsid w:val="00BF306E"/>
    <w:rsid w:val="00BF3233"/>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0D3"/>
    <w:rsid w:val="00C0260F"/>
    <w:rsid w:val="00C02BD8"/>
    <w:rsid w:val="00C02E50"/>
    <w:rsid w:val="00C03F62"/>
    <w:rsid w:val="00C04544"/>
    <w:rsid w:val="00C04595"/>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6D5"/>
    <w:rsid w:val="00C12C0D"/>
    <w:rsid w:val="00C12F12"/>
    <w:rsid w:val="00C130D6"/>
    <w:rsid w:val="00C13110"/>
    <w:rsid w:val="00C13C68"/>
    <w:rsid w:val="00C13E00"/>
    <w:rsid w:val="00C13F34"/>
    <w:rsid w:val="00C140D7"/>
    <w:rsid w:val="00C14691"/>
    <w:rsid w:val="00C14C10"/>
    <w:rsid w:val="00C14E51"/>
    <w:rsid w:val="00C15556"/>
    <w:rsid w:val="00C15646"/>
    <w:rsid w:val="00C15957"/>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4B7D"/>
    <w:rsid w:val="00C2594D"/>
    <w:rsid w:val="00C25C4F"/>
    <w:rsid w:val="00C25D15"/>
    <w:rsid w:val="00C25DE1"/>
    <w:rsid w:val="00C2671F"/>
    <w:rsid w:val="00C2679C"/>
    <w:rsid w:val="00C269AB"/>
    <w:rsid w:val="00C26B23"/>
    <w:rsid w:val="00C275CF"/>
    <w:rsid w:val="00C277C7"/>
    <w:rsid w:val="00C27AAA"/>
    <w:rsid w:val="00C27B02"/>
    <w:rsid w:val="00C3002E"/>
    <w:rsid w:val="00C309CD"/>
    <w:rsid w:val="00C30C27"/>
    <w:rsid w:val="00C30C78"/>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1CF4"/>
    <w:rsid w:val="00C42534"/>
    <w:rsid w:val="00C42609"/>
    <w:rsid w:val="00C42664"/>
    <w:rsid w:val="00C42BBE"/>
    <w:rsid w:val="00C42F13"/>
    <w:rsid w:val="00C434B1"/>
    <w:rsid w:val="00C439B3"/>
    <w:rsid w:val="00C43BB2"/>
    <w:rsid w:val="00C43DB3"/>
    <w:rsid w:val="00C452B8"/>
    <w:rsid w:val="00C455C1"/>
    <w:rsid w:val="00C4592E"/>
    <w:rsid w:val="00C45B05"/>
    <w:rsid w:val="00C460B4"/>
    <w:rsid w:val="00C46275"/>
    <w:rsid w:val="00C469F3"/>
    <w:rsid w:val="00C46C96"/>
    <w:rsid w:val="00C46CB9"/>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454"/>
    <w:rsid w:val="00C5388A"/>
    <w:rsid w:val="00C53EEE"/>
    <w:rsid w:val="00C54004"/>
    <w:rsid w:val="00C54053"/>
    <w:rsid w:val="00C540A5"/>
    <w:rsid w:val="00C5461D"/>
    <w:rsid w:val="00C5472C"/>
    <w:rsid w:val="00C54A5A"/>
    <w:rsid w:val="00C5507B"/>
    <w:rsid w:val="00C5526C"/>
    <w:rsid w:val="00C55BB6"/>
    <w:rsid w:val="00C55D51"/>
    <w:rsid w:val="00C55DA6"/>
    <w:rsid w:val="00C55E17"/>
    <w:rsid w:val="00C56186"/>
    <w:rsid w:val="00C561C9"/>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2E1"/>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421"/>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2669"/>
    <w:rsid w:val="00C93D40"/>
    <w:rsid w:val="00C94381"/>
    <w:rsid w:val="00C94F31"/>
    <w:rsid w:val="00C95218"/>
    <w:rsid w:val="00C959FD"/>
    <w:rsid w:val="00C95CFF"/>
    <w:rsid w:val="00C95D5A"/>
    <w:rsid w:val="00C95DF9"/>
    <w:rsid w:val="00C95FAD"/>
    <w:rsid w:val="00C96808"/>
    <w:rsid w:val="00C96D15"/>
    <w:rsid w:val="00C970FB"/>
    <w:rsid w:val="00C97A52"/>
    <w:rsid w:val="00CA0BD6"/>
    <w:rsid w:val="00CA113B"/>
    <w:rsid w:val="00CA16DE"/>
    <w:rsid w:val="00CA179E"/>
    <w:rsid w:val="00CA1D4D"/>
    <w:rsid w:val="00CA2451"/>
    <w:rsid w:val="00CA2623"/>
    <w:rsid w:val="00CA2A6C"/>
    <w:rsid w:val="00CA31AD"/>
    <w:rsid w:val="00CA3559"/>
    <w:rsid w:val="00CA370C"/>
    <w:rsid w:val="00CA3AD3"/>
    <w:rsid w:val="00CA3F57"/>
    <w:rsid w:val="00CA41E8"/>
    <w:rsid w:val="00CA42C7"/>
    <w:rsid w:val="00CA4C71"/>
    <w:rsid w:val="00CA4F31"/>
    <w:rsid w:val="00CA5042"/>
    <w:rsid w:val="00CA5227"/>
    <w:rsid w:val="00CA5474"/>
    <w:rsid w:val="00CA5899"/>
    <w:rsid w:val="00CA69B6"/>
    <w:rsid w:val="00CA6A4B"/>
    <w:rsid w:val="00CA6C7E"/>
    <w:rsid w:val="00CA79CA"/>
    <w:rsid w:val="00CA7D48"/>
    <w:rsid w:val="00CA7F27"/>
    <w:rsid w:val="00CB0263"/>
    <w:rsid w:val="00CB17A3"/>
    <w:rsid w:val="00CB1A9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69B"/>
    <w:rsid w:val="00CC37BA"/>
    <w:rsid w:val="00CC3D3A"/>
    <w:rsid w:val="00CC3E87"/>
    <w:rsid w:val="00CC3F6E"/>
    <w:rsid w:val="00CC4152"/>
    <w:rsid w:val="00CC4CBD"/>
    <w:rsid w:val="00CC5911"/>
    <w:rsid w:val="00CC5D42"/>
    <w:rsid w:val="00CC5F71"/>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6C"/>
    <w:rsid w:val="00CD47BE"/>
    <w:rsid w:val="00CD4E63"/>
    <w:rsid w:val="00CD4E86"/>
    <w:rsid w:val="00CD580D"/>
    <w:rsid w:val="00CD5E9D"/>
    <w:rsid w:val="00CD627C"/>
    <w:rsid w:val="00CD63F1"/>
    <w:rsid w:val="00CD6828"/>
    <w:rsid w:val="00CD7BA6"/>
    <w:rsid w:val="00CD7C22"/>
    <w:rsid w:val="00CD7CEF"/>
    <w:rsid w:val="00CE010E"/>
    <w:rsid w:val="00CE0160"/>
    <w:rsid w:val="00CE046E"/>
    <w:rsid w:val="00CE08C1"/>
    <w:rsid w:val="00CE0C30"/>
    <w:rsid w:val="00CE1509"/>
    <w:rsid w:val="00CE1580"/>
    <w:rsid w:val="00CE19B0"/>
    <w:rsid w:val="00CE1E85"/>
    <w:rsid w:val="00CE211D"/>
    <w:rsid w:val="00CE218D"/>
    <w:rsid w:val="00CE232A"/>
    <w:rsid w:val="00CE2514"/>
    <w:rsid w:val="00CE2831"/>
    <w:rsid w:val="00CE2BB4"/>
    <w:rsid w:val="00CE2ED0"/>
    <w:rsid w:val="00CE3000"/>
    <w:rsid w:val="00CE325C"/>
    <w:rsid w:val="00CE363E"/>
    <w:rsid w:val="00CE382D"/>
    <w:rsid w:val="00CE3B97"/>
    <w:rsid w:val="00CE4030"/>
    <w:rsid w:val="00CE423A"/>
    <w:rsid w:val="00CE47BB"/>
    <w:rsid w:val="00CE4B5F"/>
    <w:rsid w:val="00CE4BEB"/>
    <w:rsid w:val="00CE4CFA"/>
    <w:rsid w:val="00CE5083"/>
    <w:rsid w:val="00CE55DC"/>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61F"/>
    <w:rsid w:val="00CF19EF"/>
    <w:rsid w:val="00CF20D3"/>
    <w:rsid w:val="00CF210E"/>
    <w:rsid w:val="00CF23D0"/>
    <w:rsid w:val="00CF252F"/>
    <w:rsid w:val="00CF27E6"/>
    <w:rsid w:val="00CF29BC"/>
    <w:rsid w:val="00CF2A92"/>
    <w:rsid w:val="00CF3CFC"/>
    <w:rsid w:val="00CF42F5"/>
    <w:rsid w:val="00CF488C"/>
    <w:rsid w:val="00CF569C"/>
    <w:rsid w:val="00CF5C1A"/>
    <w:rsid w:val="00CF6082"/>
    <w:rsid w:val="00CF6974"/>
    <w:rsid w:val="00CF6CE8"/>
    <w:rsid w:val="00CF72F1"/>
    <w:rsid w:val="00CF73B1"/>
    <w:rsid w:val="00CF7A6E"/>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102A0"/>
    <w:rsid w:val="00D10609"/>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708"/>
    <w:rsid w:val="00D26856"/>
    <w:rsid w:val="00D26C94"/>
    <w:rsid w:val="00D30225"/>
    <w:rsid w:val="00D302E2"/>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40455"/>
    <w:rsid w:val="00D40664"/>
    <w:rsid w:val="00D408A3"/>
    <w:rsid w:val="00D409F8"/>
    <w:rsid w:val="00D409FD"/>
    <w:rsid w:val="00D4121F"/>
    <w:rsid w:val="00D413D9"/>
    <w:rsid w:val="00D41641"/>
    <w:rsid w:val="00D41A41"/>
    <w:rsid w:val="00D41DC6"/>
    <w:rsid w:val="00D42248"/>
    <w:rsid w:val="00D4257F"/>
    <w:rsid w:val="00D429A0"/>
    <w:rsid w:val="00D42D02"/>
    <w:rsid w:val="00D42F61"/>
    <w:rsid w:val="00D43968"/>
    <w:rsid w:val="00D43AFD"/>
    <w:rsid w:val="00D43F96"/>
    <w:rsid w:val="00D44483"/>
    <w:rsid w:val="00D4474D"/>
    <w:rsid w:val="00D44B4C"/>
    <w:rsid w:val="00D44B52"/>
    <w:rsid w:val="00D450EA"/>
    <w:rsid w:val="00D459A4"/>
    <w:rsid w:val="00D459F5"/>
    <w:rsid w:val="00D45B81"/>
    <w:rsid w:val="00D46189"/>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9CF"/>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672F"/>
    <w:rsid w:val="00D6686B"/>
    <w:rsid w:val="00D66DE7"/>
    <w:rsid w:val="00D67833"/>
    <w:rsid w:val="00D678C1"/>
    <w:rsid w:val="00D67BA0"/>
    <w:rsid w:val="00D67D1F"/>
    <w:rsid w:val="00D7076E"/>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1CA"/>
    <w:rsid w:val="00D86994"/>
    <w:rsid w:val="00D86E45"/>
    <w:rsid w:val="00D86F62"/>
    <w:rsid w:val="00D8704C"/>
    <w:rsid w:val="00D87155"/>
    <w:rsid w:val="00D8750A"/>
    <w:rsid w:val="00D879A0"/>
    <w:rsid w:val="00D879B4"/>
    <w:rsid w:val="00D87B5D"/>
    <w:rsid w:val="00D87CA7"/>
    <w:rsid w:val="00D90067"/>
    <w:rsid w:val="00D9040B"/>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7D5"/>
    <w:rsid w:val="00D938BF"/>
    <w:rsid w:val="00D95368"/>
    <w:rsid w:val="00D9541A"/>
    <w:rsid w:val="00D956CF"/>
    <w:rsid w:val="00D958A5"/>
    <w:rsid w:val="00D95954"/>
    <w:rsid w:val="00D95970"/>
    <w:rsid w:val="00D959D9"/>
    <w:rsid w:val="00D959E8"/>
    <w:rsid w:val="00D95CE3"/>
    <w:rsid w:val="00D96949"/>
    <w:rsid w:val="00D9732C"/>
    <w:rsid w:val="00D9771D"/>
    <w:rsid w:val="00DA0F56"/>
    <w:rsid w:val="00DA109C"/>
    <w:rsid w:val="00DA1DDB"/>
    <w:rsid w:val="00DA1EC8"/>
    <w:rsid w:val="00DA2508"/>
    <w:rsid w:val="00DA2E3A"/>
    <w:rsid w:val="00DA2F3A"/>
    <w:rsid w:val="00DA3460"/>
    <w:rsid w:val="00DA3823"/>
    <w:rsid w:val="00DA3AB3"/>
    <w:rsid w:val="00DA3D63"/>
    <w:rsid w:val="00DA489D"/>
    <w:rsid w:val="00DA4E54"/>
    <w:rsid w:val="00DA4F66"/>
    <w:rsid w:val="00DA5049"/>
    <w:rsid w:val="00DA61F5"/>
    <w:rsid w:val="00DA6540"/>
    <w:rsid w:val="00DA6EF4"/>
    <w:rsid w:val="00DA70C1"/>
    <w:rsid w:val="00DA73AA"/>
    <w:rsid w:val="00DA747A"/>
    <w:rsid w:val="00DA763A"/>
    <w:rsid w:val="00DA773B"/>
    <w:rsid w:val="00DA77A4"/>
    <w:rsid w:val="00DA7974"/>
    <w:rsid w:val="00DA7BD3"/>
    <w:rsid w:val="00DA7FA5"/>
    <w:rsid w:val="00DB04E7"/>
    <w:rsid w:val="00DB0A2B"/>
    <w:rsid w:val="00DB15A6"/>
    <w:rsid w:val="00DB19AB"/>
    <w:rsid w:val="00DB1C77"/>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61AC"/>
    <w:rsid w:val="00DB6603"/>
    <w:rsid w:val="00DB6C29"/>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590"/>
    <w:rsid w:val="00DC6782"/>
    <w:rsid w:val="00DC6921"/>
    <w:rsid w:val="00DC6D36"/>
    <w:rsid w:val="00DC6D69"/>
    <w:rsid w:val="00DC74C9"/>
    <w:rsid w:val="00DC7F3B"/>
    <w:rsid w:val="00DC7F73"/>
    <w:rsid w:val="00DD0075"/>
    <w:rsid w:val="00DD08D4"/>
    <w:rsid w:val="00DD1647"/>
    <w:rsid w:val="00DD1B8F"/>
    <w:rsid w:val="00DD1DD8"/>
    <w:rsid w:val="00DD24A3"/>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D7E6D"/>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07D"/>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67"/>
    <w:rsid w:val="00DE79F5"/>
    <w:rsid w:val="00DE79FB"/>
    <w:rsid w:val="00DE7A51"/>
    <w:rsid w:val="00DF02EB"/>
    <w:rsid w:val="00DF0C42"/>
    <w:rsid w:val="00DF1250"/>
    <w:rsid w:val="00DF2369"/>
    <w:rsid w:val="00DF2723"/>
    <w:rsid w:val="00DF2EF0"/>
    <w:rsid w:val="00DF33CB"/>
    <w:rsid w:val="00DF3A6D"/>
    <w:rsid w:val="00DF3E0C"/>
    <w:rsid w:val="00DF3ECD"/>
    <w:rsid w:val="00DF4437"/>
    <w:rsid w:val="00DF4454"/>
    <w:rsid w:val="00DF4463"/>
    <w:rsid w:val="00DF4940"/>
    <w:rsid w:val="00DF5190"/>
    <w:rsid w:val="00DF53FE"/>
    <w:rsid w:val="00DF5602"/>
    <w:rsid w:val="00DF56ED"/>
    <w:rsid w:val="00DF6674"/>
    <w:rsid w:val="00DF66F0"/>
    <w:rsid w:val="00DF692B"/>
    <w:rsid w:val="00DF6B1E"/>
    <w:rsid w:val="00DF709D"/>
    <w:rsid w:val="00DF798E"/>
    <w:rsid w:val="00E00D07"/>
    <w:rsid w:val="00E0107B"/>
    <w:rsid w:val="00E0110D"/>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206E"/>
    <w:rsid w:val="00E1230F"/>
    <w:rsid w:val="00E127C8"/>
    <w:rsid w:val="00E12997"/>
    <w:rsid w:val="00E139F4"/>
    <w:rsid w:val="00E13B92"/>
    <w:rsid w:val="00E13F5E"/>
    <w:rsid w:val="00E1406D"/>
    <w:rsid w:val="00E1430A"/>
    <w:rsid w:val="00E1472E"/>
    <w:rsid w:val="00E147C2"/>
    <w:rsid w:val="00E149D2"/>
    <w:rsid w:val="00E14B26"/>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012"/>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D94"/>
    <w:rsid w:val="00E33E2B"/>
    <w:rsid w:val="00E33E69"/>
    <w:rsid w:val="00E3444E"/>
    <w:rsid w:val="00E34703"/>
    <w:rsid w:val="00E3474E"/>
    <w:rsid w:val="00E349B3"/>
    <w:rsid w:val="00E349E2"/>
    <w:rsid w:val="00E34E85"/>
    <w:rsid w:val="00E35192"/>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16"/>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5BE"/>
    <w:rsid w:val="00E508FD"/>
    <w:rsid w:val="00E50935"/>
    <w:rsid w:val="00E5101A"/>
    <w:rsid w:val="00E51110"/>
    <w:rsid w:val="00E5171C"/>
    <w:rsid w:val="00E51C1F"/>
    <w:rsid w:val="00E51C32"/>
    <w:rsid w:val="00E529FE"/>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24E1"/>
    <w:rsid w:val="00E62AE4"/>
    <w:rsid w:val="00E63662"/>
    <w:rsid w:val="00E63732"/>
    <w:rsid w:val="00E63E15"/>
    <w:rsid w:val="00E6417F"/>
    <w:rsid w:val="00E641E5"/>
    <w:rsid w:val="00E64847"/>
    <w:rsid w:val="00E648AD"/>
    <w:rsid w:val="00E64CAF"/>
    <w:rsid w:val="00E64CF4"/>
    <w:rsid w:val="00E64DC4"/>
    <w:rsid w:val="00E6517E"/>
    <w:rsid w:val="00E65300"/>
    <w:rsid w:val="00E655EE"/>
    <w:rsid w:val="00E65F95"/>
    <w:rsid w:val="00E662BA"/>
    <w:rsid w:val="00E6670C"/>
    <w:rsid w:val="00E667BB"/>
    <w:rsid w:val="00E6686E"/>
    <w:rsid w:val="00E66925"/>
    <w:rsid w:val="00E678CC"/>
    <w:rsid w:val="00E7013C"/>
    <w:rsid w:val="00E7013D"/>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9"/>
    <w:rsid w:val="00E7415F"/>
    <w:rsid w:val="00E74359"/>
    <w:rsid w:val="00E746B7"/>
    <w:rsid w:val="00E747E4"/>
    <w:rsid w:val="00E748D0"/>
    <w:rsid w:val="00E74952"/>
    <w:rsid w:val="00E74F4B"/>
    <w:rsid w:val="00E7531E"/>
    <w:rsid w:val="00E7542A"/>
    <w:rsid w:val="00E75B6A"/>
    <w:rsid w:val="00E75F81"/>
    <w:rsid w:val="00E762B8"/>
    <w:rsid w:val="00E76337"/>
    <w:rsid w:val="00E766FE"/>
    <w:rsid w:val="00E771AB"/>
    <w:rsid w:val="00E77D00"/>
    <w:rsid w:val="00E77D85"/>
    <w:rsid w:val="00E77F5C"/>
    <w:rsid w:val="00E800AC"/>
    <w:rsid w:val="00E80192"/>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D72"/>
    <w:rsid w:val="00E857C6"/>
    <w:rsid w:val="00E85C9D"/>
    <w:rsid w:val="00E85D55"/>
    <w:rsid w:val="00E86788"/>
    <w:rsid w:val="00E87247"/>
    <w:rsid w:val="00E8726D"/>
    <w:rsid w:val="00E876E5"/>
    <w:rsid w:val="00E87FE6"/>
    <w:rsid w:val="00E901A3"/>
    <w:rsid w:val="00E9040D"/>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462"/>
    <w:rsid w:val="00E965BF"/>
    <w:rsid w:val="00E96F2C"/>
    <w:rsid w:val="00E9702B"/>
    <w:rsid w:val="00E97F81"/>
    <w:rsid w:val="00EA010D"/>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574"/>
    <w:rsid w:val="00EA480C"/>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A7DD6"/>
    <w:rsid w:val="00EB023A"/>
    <w:rsid w:val="00EB0548"/>
    <w:rsid w:val="00EB065C"/>
    <w:rsid w:val="00EB0D3A"/>
    <w:rsid w:val="00EB122E"/>
    <w:rsid w:val="00EB1320"/>
    <w:rsid w:val="00EB156B"/>
    <w:rsid w:val="00EB1596"/>
    <w:rsid w:val="00EB315E"/>
    <w:rsid w:val="00EB32FA"/>
    <w:rsid w:val="00EB33BD"/>
    <w:rsid w:val="00EB38ED"/>
    <w:rsid w:val="00EB3921"/>
    <w:rsid w:val="00EB3E37"/>
    <w:rsid w:val="00EB41D8"/>
    <w:rsid w:val="00EB43B9"/>
    <w:rsid w:val="00EB43EA"/>
    <w:rsid w:val="00EB47EB"/>
    <w:rsid w:val="00EB4832"/>
    <w:rsid w:val="00EB582D"/>
    <w:rsid w:val="00EB58DF"/>
    <w:rsid w:val="00EB591B"/>
    <w:rsid w:val="00EB5BBF"/>
    <w:rsid w:val="00EB6613"/>
    <w:rsid w:val="00EB6943"/>
    <w:rsid w:val="00EB7287"/>
    <w:rsid w:val="00EB730D"/>
    <w:rsid w:val="00EB76D4"/>
    <w:rsid w:val="00EB7935"/>
    <w:rsid w:val="00EB7D40"/>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3C6F"/>
    <w:rsid w:val="00EC4599"/>
    <w:rsid w:val="00EC4951"/>
    <w:rsid w:val="00EC4AC7"/>
    <w:rsid w:val="00EC501E"/>
    <w:rsid w:val="00EC512C"/>
    <w:rsid w:val="00EC5404"/>
    <w:rsid w:val="00EC5847"/>
    <w:rsid w:val="00EC5A55"/>
    <w:rsid w:val="00EC5B93"/>
    <w:rsid w:val="00EC5F1C"/>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528"/>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0AA"/>
    <w:rsid w:val="00EE7494"/>
    <w:rsid w:val="00EE78FD"/>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BAF"/>
    <w:rsid w:val="00F02DDC"/>
    <w:rsid w:val="00F030AE"/>
    <w:rsid w:val="00F0314B"/>
    <w:rsid w:val="00F031EB"/>
    <w:rsid w:val="00F03933"/>
    <w:rsid w:val="00F03CF7"/>
    <w:rsid w:val="00F041F4"/>
    <w:rsid w:val="00F04B40"/>
    <w:rsid w:val="00F04BF0"/>
    <w:rsid w:val="00F0535F"/>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0AF"/>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638"/>
    <w:rsid w:val="00F23CB6"/>
    <w:rsid w:val="00F24072"/>
    <w:rsid w:val="00F24206"/>
    <w:rsid w:val="00F24C5F"/>
    <w:rsid w:val="00F24DA9"/>
    <w:rsid w:val="00F25338"/>
    <w:rsid w:val="00F25791"/>
    <w:rsid w:val="00F25859"/>
    <w:rsid w:val="00F25CB8"/>
    <w:rsid w:val="00F25D2D"/>
    <w:rsid w:val="00F25EE1"/>
    <w:rsid w:val="00F26793"/>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4A2"/>
    <w:rsid w:val="00F34838"/>
    <w:rsid w:val="00F34AAF"/>
    <w:rsid w:val="00F3568A"/>
    <w:rsid w:val="00F35B8A"/>
    <w:rsid w:val="00F36090"/>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4B08"/>
    <w:rsid w:val="00F45949"/>
    <w:rsid w:val="00F4595D"/>
    <w:rsid w:val="00F45EF4"/>
    <w:rsid w:val="00F467A5"/>
    <w:rsid w:val="00F469DF"/>
    <w:rsid w:val="00F46AD4"/>
    <w:rsid w:val="00F46EDD"/>
    <w:rsid w:val="00F46EFF"/>
    <w:rsid w:val="00F46FAD"/>
    <w:rsid w:val="00F47435"/>
    <w:rsid w:val="00F50A63"/>
    <w:rsid w:val="00F50AF0"/>
    <w:rsid w:val="00F515B1"/>
    <w:rsid w:val="00F51B5D"/>
    <w:rsid w:val="00F51C1C"/>
    <w:rsid w:val="00F51DD7"/>
    <w:rsid w:val="00F51E0A"/>
    <w:rsid w:val="00F51FA8"/>
    <w:rsid w:val="00F52A96"/>
    <w:rsid w:val="00F53703"/>
    <w:rsid w:val="00F53719"/>
    <w:rsid w:val="00F53AC3"/>
    <w:rsid w:val="00F53C35"/>
    <w:rsid w:val="00F53DAC"/>
    <w:rsid w:val="00F53FEB"/>
    <w:rsid w:val="00F547A6"/>
    <w:rsid w:val="00F5512B"/>
    <w:rsid w:val="00F5519D"/>
    <w:rsid w:val="00F55A38"/>
    <w:rsid w:val="00F55B4D"/>
    <w:rsid w:val="00F5611A"/>
    <w:rsid w:val="00F56450"/>
    <w:rsid w:val="00F56857"/>
    <w:rsid w:val="00F56E86"/>
    <w:rsid w:val="00F57057"/>
    <w:rsid w:val="00F5741F"/>
    <w:rsid w:val="00F57772"/>
    <w:rsid w:val="00F5793A"/>
    <w:rsid w:val="00F57A2B"/>
    <w:rsid w:val="00F57C6F"/>
    <w:rsid w:val="00F57D2C"/>
    <w:rsid w:val="00F57FEB"/>
    <w:rsid w:val="00F6008A"/>
    <w:rsid w:val="00F60BAA"/>
    <w:rsid w:val="00F6197B"/>
    <w:rsid w:val="00F61B48"/>
    <w:rsid w:val="00F61E2F"/>
    <w:rsid w:val="00F61ED3"/>
    <w:rsid w:val="00F62212"/>
    <w:rsid w:val="00F623A0"/>
    <w:rsid w:val="00F62B86"/>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278"/>
    <w:rsid w:val="00F72358"/>
    <w:rsid w:val="00F72478"/>
    <w:rsid w:val="00F72523"/>
    <w:rsid w:val="00F725AD"/>
    <w:rsid w:val="00F728AE"/>
    <w:rsid w:val="00F72A79"/>
    <w:rsid w:val="00F72FCD"/>
    <w:rsid w:val="00F73452"/>
    <w:rsid w:val="00F73760"/>
    <w:rsid w:val="00F73A3D"/>
    <w:rsid w:val="00F73A68"/>
    <w:rsid w:val="00F73A77"/>
    <w:rsid w:val="00F73F8B"/>
    <w:rsid w:val="00F741F1"/>
    <w:rsid w:val="00F7422B"/>
    <w:rsid w:val="00F74371"/>
    <w:rsid w:val="00F7447C"/>
    <w:rsid w:val="00F744E1"/>
    <w:rsid w:val="00F750A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731"/>
    <w:rsid w:val="00F8799F"/>
    <w:rsid w:val="00F87CFB"/>
    <w:rsid w:val="00F87FFB"/>
    <w:rsid w:val="00F9005C"/>
    <w:rsid w:val="00F9067D"/>
    <w:rsid w:val="00F907A3"/>
    <w:rsid w:val="00F907FA"/>
    <w:rsid w:val="00F90919"/>
    <w:rsid w:val="00F90EAA"/>
    <w:rsid w:val="00F90F2E"/>
    <w:rsid w:val="00F9101B"/>
    <w:rsid w:val="00F91588"/>
    <w:rsid w:val="00F91E43"/>
    <w:rsid w:val="00F92211"/>
    <w:rsid w:val="00F923B0"/>
    <w:rsid w:val="00F92C85"/>
    <w:rsid w:val="00F92EA8"/>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1F"/>
    <w:rsid w:val="00FA758D"/>
    <w:rsid w:val="00FA758F"/>
    <w:rsid w:val="00FA7F37"/>
    <w:rsid w:val="00FB0708"/>
    <w:rsid w:val="00FB0CBE"/>
    <w:rsid w:val="00FB117C"/>
    <w:rsid w:val="00FB1AC8"/>
    <w:rsid w:val="00FB1E1B"/>
    <w:rsid w:val="00FB2647"/>
    <w:rsid w:val="00FB2CA7"/>
    <w:rsid w:val="00FB2FE6"/>
    <w:rsid w:val="00FB3219"/>
    <w:rsid w:val="00FB33AD"/>
    <w:rsid w:val="00FB34E8"/>
    <w:rsid w:val="00FB35BB"/>
    <w:rsid w:val="00FB3A54"/>
    <w:rsid w:val="00FB3A5E"/>
    <w:rsid w:val="00FB3C1D"/>
    <w:rsid w:val="00FB3E5F"/>
    <w:rsid w:val="00FB437D"/>
    <w:rsid w:val="00FB495D"/>
    <w:rsid w:val="00FB49B7"/>
    <w:rsid w:val="00FB4BFD"/>
    <w:rsid w:val="00FB53D7"/>
    <w:rsid w:val="00FB5528"/>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A09"/>
    <w:rsid w:val="00FC0B78"/>
    <w:rsid w:val="00FC0DCA"/>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5399"/>
    <w:rsid w:val="00FC5733"/>
    <w:rsid w:val="00FC587A"/>
    <w:rsid w:val="00FC5B87"/>
    <w:rsid w:val="00FC5C32"/>
    <w:rsid w:val="00FC6037"/>
    <w:rsid w:val="00FC6944"/>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547"/>
    <w:rsid w:val="00FE3C60"/>
    <w:rsid w:val="00FE3DC3"/>
    <w:rsid w:val="00FE3E4F"/>
    <w:rsid w:val="00FE4257"/>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1A1D"/>
    <w:rsid w:val="00FF1DFD"/>
    <w:rsid w:val="00FF210C"/>
    <w:rsid w:val="00FF232C"/>
    <w:rsid w:val="00FF254E"/>
    <w:rsid w:val="00FF2842"/>
    <w:rsid w:val="00FF30D1"/>
    <w:rsid w:val="00FF32CA"/>
    <w:rsid w:val="00FF34E8"/>
    <w:rsid w:val="00FF3ACB"/>
    <w:rsid w:val="00FF3B67"/>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link w:val="ListParagraph"/>
    <w:uiPriority w:val="34"/>
    <w:locked/>
    <w:rsid w:val="00BA2D3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17FF7134-55FB-4B4D-B549-F7F3800F6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874</TotalTime>
  <Pages>2</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703</cp:revision>
  <cp:lastPrinted>2022-10-26T07:15:00Z</cp:lastPrinted>
  <dcterms:created xsi:type="dcterms:W3CDTF">2022-10-19T07:43:00Z</dcterms:created>
  <dcterms:modified xsi:type="dcterms:W3CDTF">2023-05-08T10:54:00Z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ies>
</file>