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6933" w14:textId="635B5BEF" w:rsidR="0068638E" w:rsidRPr="00D761A8"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2EC8C78F" w14:textId="77777777" w:rsidR="0068638E" w:rsidRPr="00D761A8" w:rsidRDefault="0068638E" w:rsidP="0068638E">
      <w:pPr>
        <w:rPr>
          <w:lang w:val="en-GB"/>
        </w:rPr>
      </w:pPr>
    </w:p>
    <w:bookmarkEnd w:id="0"/>
    <w:p w14:paraId="679C805B" w14:textId="37AEDD21" w:rsidR="0068638E" w:rsidRPr="00D761A8" w:rsidRDefault="000760CD" w:rsidP="0068638E">
      <w:pPr>
        <w:pStyle w:val="FSKE1G2M0H1FSname"/>
        <w:rPr>
          <w:lang w:val="en-GB"/>
        </w:rPr>
      </w:pPr>
      <w:r w:rsidRPr="000760CD">
        <w:rPr>
          <w:lang w:val="en-GB"/>
        </w:rPr>
        <w:t>Condensed interim financial statements</w:t>
      </w:r>
      <w:r w:rsidR="00CD04EB">
        <w:rPr>
          <w:lang w:val="en-GB"/>
        </w:rPr>
        <w:br/>
      </w:r>
      <w:r w:rsidRPr="000760CD">
        <w:rPr>
          <w:lang w:val="en-GB"/>
        </w:rPr>
        <w:t>for the three-month period ended</w:t>
      </w:r>
      <w:r>
        <w:rPr>
          <w:lang w:val="en-GB"/>
        </w:rPr>
        <w:br/>
      </w:r>
      <w:r w:rsidRPr="000760CD">
        <w:rPr>
          <w:lang w:val="en-GB"/>
        </w:rPr>
        <w:t>31 March 202</w:t>
      </w:r>
      <w:r>
        <w:rPr>
          <w:lang w:val="en-GB"/>
        </w:rPr>
        <w:t>3</w:t>
      </w:r>
      <w:r w:rsidR="0068638E" w:rsidRPr="00D761A8">
        <w:rPr>
          <w:lang w:val="en-GB"/>
        </w:rPr>
        <w:br/>
        <w:t>and</w:t>
      </w:r>
      <w:r w:rsidR="0068638E" w:rsidRPr="00D761A8">
        <w:rPr>
          <w:cs/>
          <w:lang w:val="en-GB"/>
        </w:rPr>
        <w:br/>
      </w:r>
      <w:r w:rsidRPr="000760CD">
        <w:rPr>
          <w:lang w:val="en-GB"/>
        </w:rPr>
        <w:t>Independent auditor’s review report</w:t>
      </w:r>
    </w:p>
    <w:p w14:paraId="79F500DE" w14:textId="77777777" w:rsidR="0068638E" w:rsidRPr="00D761A8" w:rsidRDefault="0068638E" w:rsidP="0068638E">
      <w:pPr>
        <w:rPr>
          <w:lang w:val="en-GB"/>
        </w:rPr>
      </w:pPr>
    </w:p>
    <w:p w14:paraId="472F2E5F" w14:textId="77777777" w:rsidR="0068638E" w:rsidRPr="00D761A8" w:rsidRDefault="0068638E" w:rsidP="0068638E">
      <w:pPr>
        <w:spacing w:after="160" w:line="259" w:lineRule="auto"/>
        <w:jc w:val="left"/>
        <w:rPr>
          <w:lang w:val="en-GB"/>
        </w:rPr>
        <w:sectPr w:rsidR="0068638E" w:rsidRPr="00D761A8" w:rsidSect="00DB0C1B">
          <w:headerReference w:type="default" r:id="rId8"/>
          <w:footerReference w:type="default" r:id="rId9"/>
          <w:headerReference w:type="first" r:id="rId10"/>
          <w:pgSz w:w="11909" w:h="16834" w:code="9"/>
          <w:pgMar w:top="1152" w:right="1152" w:bottom="1152" w:left="1152" w:header="720" w:footer="720" w:gutter="0"/>
          <w:cols w:space="720"/>
          <w:titlePg/>
          <w:docGrid w:linePitch="408"/>
        </w:sectPr>
      </w:pPr>
    </w:p>
    <w:p w14:paraId="12F12E68" w14:textId="60C03FC0" w:rsidR="00CD04EB" w:rsidRDefault="000760CD" w:rsidP="00CD04EB">
      <w:pPr>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CD04EB">
      <w:pPr>
        <w:rPr>
          <w:lang w:val="en-GB"/>
        </w:rPr>
      </w:pPr>
    </w:p>
    <w:p w14:paraId="0C22F8A7" w14:textId="77777777" w:rsidR="000760CD" w:rsidRDefault="000760CD" w:rsidP="00CD04EB">
      <w:pPr>
        <w:rPr>
          <w:lang w:val="en-GB"/>
        </w:rPr>
      </w:pPr>
    </w:p>
    <w:p w14:paraId="43EE7133" w14:textId="2CE90AAB" w:rsidR="00CD04EB" w:rsidRDefault="00CD04EB" w:rsidP="00CD04EB">
      <w:pPr>
        <w:pStyle w:val="FSKE2G1M0H0Reportto"/>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CD04EB">
      <w:pPr>
        <w:rPr>
          <w:lang w:val="en-GB"/>
        </w:rPr>
      </w:pPr>
    </w:p>
    <w:p w14:paraId="1E5134FA" w14:textId="2C6A0F1F" w:rsidR="00CD04EB" w:rsidRDefault="00CD04EB" w:rsidP="00CD04EB">
      <w:pPr>
        <w:rPr>
          <w:lang w:val="en-GB"/>
        </w:rPr>
      </w:pPr>
    </w:p>
    <w:p w14:paraId="62A35707" w14:textId="0CA49CCD" w:rsidR="00CD04EB" w:rsidRDefault="000760CD" w:rsidP="000760CD">
      <w:pPr>
        <w:rPr>
          <w:lang w:val="en-GB"/>
        </w:rPr>
      </w:pPr>
      <w:r w:rsidRPr="000760CD">
        <w:rPr>
          <w:lang w:val="en-GB"/>
        </w:rPr>
        <w:t xml:space="preserve">I have reviewed the accompanying consolidated and separate statements of financial position of Prima Marine Public Company Limited and its subsidiaries, and of Prima Marine Public Company Limited, respectively, as </w:t>
      </w:r>
      <w:proofErr w:type="gramStart"/>
      <w:r w:rsidRPr="000760CD">
        <w:rPr>
          <w:lang w:val="en-GB"/>
        </w:rPr>
        <w:t>at</w:t>
      </w:r>
      <w:proofErr w:type="gramEnd"/>
      <w:r w:rsidRPr="000760CD">
        <w:rPr>
          <w:lang w:val="en-GB"/>
        </w:rPr>
        <w:t xml:space="preserve"> 31 March 202</w:t>
      </w:r>
      <w:r>
        <w:rPr>
          <w:lang w:val="en-GB"/>
        </w:rPr>
        <w:t>3</w:t>
      </w:r>
      <w:r w:rsidRPr="000760CD">
        <w:rPr>
          <w:lang w:val="en-GB"/>
        </w:rPr>
        <w:t>; the consolidated and separate statements of income and comprehensive income, changes in equity and cash flows for the three-month period ended 31 March 202</w:t>
      </w:r>
      <w:r>
        <w:rPr>
          <w:lang w:val="en-GB"/>
        </w:rPr>
        <w:t>3</w:t>
      </w:r>
      <w:r w:rsidRPr="000760CD">
        <w:rPr>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74ECCE2" w14:textId="5516DFDA" w:rsidR="00CD04EB" w:rsidRDefault="00CD04EB" w:rsidP="00CD04EB">
      <w:pPr>
        <w:rPr>
          <w:lang w:val="en-GB"/>
        </w:rPr>
      </w:pPr>
    </w:p>
    <w:p w14:paraId="6996A1A8" w14:textId="26B4754D" w:rsidR="00CD04EB" w:rsidRDefault="000760CD" w:rsidP="00CD04EB">
      <w:pPr>
        <w:pStyle w:val="FSKE2G2M0H2Reportheading"/>
        <w:rPr>
          <w:lang w:val="en-GB"/>
        </w:rPr>
      </w:pPr>
      <w:r w:rsidRPr="000760CD">
        <w:rPr>
          <w:lang w:val="en-GB"/>
        </w:rPr>
        <w:t>Scope of Review</w:t>
      </w:r>
    </w:p>
    <w:p w14:paraId="73C3111F" w14:textId="1D74B53F" w:rsidR="00CD04EB" w:rsidRDefault="00CD04EB" w:rsidP="00CD04EB">
      <w:pPr>
        <w:rPr>
          <w:lang w:val="en-GB"/>
        </w:rPr>
      </w:pPr>
    </w:p>
    <w:p w14:paraId="3D2B7A50" w14:textId="5BB736C7" w:rsidR="00CD04EB" w:rsidRDefault="000760CD" w:rsidP="00CD04EB">
      <w:pPr>
        <w:rPr>
          <w:lang w:val="en-GB"/>
        </w:rPr>
      </w:pPr>
      <w:r w:rsidRPr="000760CD">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BD4B09" w14:textId="5EF44A78" w:rsidR="000760CD" w:rsidRDefault="000760CD" w:rsidP="00CD04EB">
      <w:pPr>
        <w:rPr>
          <w:lang w:val="en-GB"/>
        </w:rPr>
      </w:pPr>
    </w:p>
    <w:p w14:paraId="5CD9D241" w14:textId="3336D4DC" w:rsidR="000760CD" w:rsidRDefault="000760CD" w:rsidP="000760CD">
      <w:pPr>
        <w:pStyle w:val="FSKE2G2M0H2Reportheading"/>
        <w:rPr>
          <w:lang w:val="en-GB"/>
        </w:rPr>
      </w:pPr>
      <w:r w:rsidRPr="000760CD">
        <w:rPr>
          <w:lang w:val="en-GB"/>
        </w:rPr>
        <w:t>Conclusion</w:t>
      </w:r>
    </w:p>
    <w:p w14:paraId="5990D768" w14:textId="5BE77393" w:rsidR="000760CD" w:rsidRDefault="000760CD" w:rsidP="00CD04EB">
      <w:pPr>
        <w:rPr>
          <w:lang w:val="en-GB"/>
        </w:rPr>
      </w:pPr>
    </w:p>
    <w:p w14:paraId="5949A4DE" w14:textId="60D4C846" w:rsidR="000760CD" w:rsidRDefault="000760CD" w:rsidP="00CD04EB">
      <w:pPr>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306A5112" w14:textId="77777777" w:rsidR="00026241" w:rsidRPr="00D761A8" w:rsidRDefault="00026241" w:rsidP="00026241">
      <w:pPr>
        <w:rPr>
          <w:lang w:val="en-GB"/>
        </w:rPr>
      </w:pPr>
    </w:p>
    <w:p w14:paraId="781B102D" w14:textId="4148913F" w:rsidR="004F7237" w:rsidRDefault="004F7237" w:rsidP="00026241">
      <w:pPr>
        <w:rPr>
          <w:lang w:val="en-GB"/>
        </w:rPr>
      </w:pPr>
    </w:p>
    <w:p w14:paraId="17F90451" w14:textId="47275684" w:rsidR="004F7237" w:rsidRDefault="004F7237" w:rsidP="00026241">
      <w:pPr>
        <w:rPr>
          <w:lang w:val="en-GB"/>
        </w:rPr>
      </w:pPr>
    </w:p>
    <w:p w14:paraId="4B2EDD8B" w14:textId="77777777" w:rsidR="004F7237" w:rsidRPr="00D761A8" w:rsidRDefault="004F7237" w:rsidP="00026241">
      <w:pPr>
        <w:rPr>
          <w:lang w:val="en-GB"/>
        </w:rPr>
      </w:pPr>
    </w:p>
    <w:p w14:paraId="300AC31F" w14:textId="30B1D0BB" w:rsidR="00026241" w:rsidRPr="00D761A8" w:rsidRDefault="00026241" w:rsidP="00753F9D">
      <w:pPr>
        <w:pStyle w:val="FSKE0G0M0H0Noindent-regular"/>
        <w:rPr>
          <w:lang w:val="en-GB"/>
        </w:rPr>
      </w:pPr>
      <w:r w:rsidRPr="00D761A8">
        <w:rPr>
          <w:cs/>
          <w:lang w:val="en-GB"/>
        </w:rPr>
        <w:t>(</w:t>
      </w:r>
      <w:r w:rsidR="00CD04EB">
        <w:rPr>
          <w:lang w:val="en-GB"/>
        </w:rPr>
        <w:t>Thanit Osathalert</w:t>
      </w:r>
      <w:r w:rsidRPr="00D761A8">
        <w:rPr>
          <w:lang w:val="en-GB"/>
        </w:rPr>
        <w:t>)</w:t>
      </w:r>
    </w:p>
    <w:p w14:paraId="27EC52CE" w14:textId="77777777" w:rsidR="00461E18" w:rsidRPr="00D761A8" w:rsidRDefault="00461E18" w:rsidP="00753F9D">
      <w:pPr>
        <w:pStyle w:val="FSKE0G0M0H0Noindent-regular"/>
        <w:rPr>
          <w:lang w:val="en-GB"/>
        </w:rPr>
      </w:pPr>
      <w:r w:rsidRPr="00D761A8">
        <w:rPr>
          <w:lang w:val="en-GB"/>
        </w:rPr>
        <w:t>Certified Public Accountant</w:t>
      </w:r>
    </w:p>
    <w:p w14:paraId="30317ACF" w14:textId="6B38A7CD" w:rsidR="00026241" w:rsidRPr="00D761A8" w:rsidRDefault="00461E18" w:rsidP="00753F9D">
      <w:pPr>
        <w:pStyle w:val="FSKE0G0M0H0Noindent-regular"/>
        <w:rPr>
          <w:lang w:val="en-GB"/>
        </w:rPr>
      </w:pPr>
      <w:r w:rsidRPr="00D761A8">
        <w:rPr>
          <w:lang w:val="en-GB"/>
        </w:rPr>
        <w:t>Registration No.</w:t>
      </w:r>
      <w:r w:rsidR="00026241" w:rsidRPr="00D761A8">
        <w:rPr>
          <w:cs/>
          <w:lang w:val="en-GB"/>
        </w:rPr>
        <w:t xml:space="preserve"> </w:t>
      </w:r>
      <w:r w:rsidR="00CD04EB" w:rsidRPr="00CD04EB">
        <w:rPr>
          <w:lang w:val="en-GB"/>
        </w:rPr>
        <w:t>5155</w:t>
      </w:r>
    </w:p>
    <w:p w14:paraId="75412619" w14:textId="77777777" w:rsidR="00026241" w:rsidRPr="00D761A8" w:rsidRDefault="00026241" w:rsidP="00026241">
      <w:pPr>
        <w:rPr>
          <w:lang w:val="en-GB"/>
        </w:rPr>
      </w:pPr>
    </w:p>
    <w:p w14:paraId="5F5F712F" w14:textId="77777777" w:rsidR="00DE4AE8" w:rsidRPr="00D761A8" w:rsidRDefault="00DE4AE8" w:rsidP="00026241">
      <w:pPr>
        <w:rPr>
          <w:lang w:val="en-GB"/>
        </w:rPr>
      </w:pPr>
    </w:p>
    <w:p w14:paraId="6B860BB0" w14:textId="77777777" w:rsidR="00461E18" w:rsidRPr="00D761A8" w:rsidRDefault="00461E18" w:rsidP="00753F9D">
      <w:pPr>
        <w:pStyle w:val="FSKE0G0M0H0Noindent-regular"/>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753F9D">
      <w:pPr>
        <w:pStyle w:val="FSKE0G0M0H0Noindent-regular"/>
        <w:rPr>
          <w:lang w:val="en-GB"/>
        </w:rPr>
      </w:pPr>
      <w:r w:rsidRPr="00D761A8">
        <w:rPr>
          <w:lang w:val="en-GB"/>
        </w:rPr>
        <w:t>Bangkok</w:t>
      </w:r>
    </w:p>
    <w:p w14:paraId="63CD8A23" w14:textId="605F5783" w:rsidR="00026241" w:rsidRPr="00D761A8" w:rsidRDefault="000760CD" w:rsidP="00753F9D">
      <w:pPr>
        <w:pStyle w:val="FSKE0G0M0H0Noindent-regular"/>
        <w:rPr>
          <w:lang w:val="en-GB"/>
        </w:rPr>
      </w:pPr>
      <w:r>
        <w:rPr>
          <w:lang w:val="en-GB"/>
        </w:rPr>
        <w:t>12 May</w:t>
      </w:r>
      <w:r w:rsidR="00CD04EB">
        <w:rPr>
          <w:lang w:val="en-GB"/>
        </w:rPr>
        <w:t xml:space="preserve"> </w:t>
      </w:r>
      <w:r w:rsidR="00CD04EB" w:rsidRPr="00CD04EB">
        <w:rPr>
          <w:lang w:val="en-GB"/>
        </w:rPr>
        <w:t>2023</w:t>
      </w:r>
    </w:p>
    <w:p w14:paraId="5F394AA9" w14:textId="77777777" w:rsidR="00CB18D4" w:rsidRDefault="00CB18D4" w:rsidP="00775F38">
      <w:pPr>
        <w:rPr>
          <w:rFonts w:cstheme="minorBidi"/>
        </w:rPr>
      </w:pPr>
    </w:p>
    <w:sectPr w:rsidR="00CB18D4" w:rsidSect="00A858D2">
      <w:headerReference w:type="default" r:id="rId11"/>
      <w:footerReference w:type="default" r:id="rId12"/>
      <w:headerReference w:type="first" r:id="rId13"/>
      <w:footerReference w:type="first" r:id="rId14"/>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08339" w14:textId="77777777" w:rsidR="00CD04EB" w:rsidRDefault="00CD04EB" w:rsidP="00F66F83">
      <w:r>
        <w:separator/>
      </w:r>
    </w:p>
  </w:endnote>
  <w:endnote w:type="continuationSeparator" w:id="0">
    <w:p w14:paraId="652A57B9" w14:textId="77777777" w:rsidR="00CD04EB" w:rsidRDefault="00CD04EB"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Univers for KPMG">
    <w:panose1 w:val="020B06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4865A84B" w:rsidR="007462FB" w:rsidRDefault="00746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2F74" w14:textId="77777777" w:rsidR="00CD04EB" w:rsidRDefault="00CD04EB" w:rsidP="00F66F83">
      <w:r>
        <w:separator/>
      </w:r>
    </w:p>
  </w:footnote>
  <w:footnote w:type="continuationSeparator" w:id="0">
    <w:p w14:paraId="182BABF9" w14:textId="77777777" w:rsidR="00CD04EB" w:rsidRDefault="00CD04EB"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F63E" w14:textId="77777777" w:rsidR="0068638E" w:rsidRPr="00E219DE" w:rsidRDefault="0068638E" w:rsidP="00F004A4">
    <w:pPr>
      <w:pStyle w:val="Header"/>
    </w:pPr>
  </w:p>
  <w:p w14:paraId="401A91DF" w14:textId="77777777" w:rsidR="0068638E" w:rsidRPr="00E219DE" w:rsidRDefault="0068638E" w:rsidP="00F004A4">
    <w:pPr>
      <w:pStyle w:val="Header"/>
    </w:pPr>
  </w:p>
  <w:p w14:paraId="565B00AF" w14:textId="77777777" w:rsidR="0068638E" w:rsidRPr="00E219DE" w:rsidRDefault="0068638E" w:rsidP="00F004A4">
    <w:pPr>
      <w:pStyle w:val="Header"/>
    </w:pPr>
  </w:p>
  <w:p w14:paraId="7C363042" w14:textId="77777777" w:rsidR="0068638E" w:rsidRPr="00E219DE" w:rsidRDefault="0068638E" w:rsidP="00F004A4">
    <w:pPr>
      <w:pStyle w:val="Header"/>
    </w:pPr>
  </w:p>
  <w:p w14:paraId="45E64964" w14:textId="77777777" w:rsidR="0068638E" w:rsidRPr="00E219DE" w:rsidRDefault="0068638E" w:rsidP="00F004A4">
    <w:pPr>
      <w:pStyle w:val="Header"/>
    </w:pPr>
  </w:p>
  <w:p w14:paraId="2E9A4D15" w14:textId="77777777" w:rsidR="0068638E" w:rsidRPr="00E219DE" w:rsidRDefault="0068638E" w:rsidP="00F004A4">
    <w:pPr>
      <w:pStyle w:val="Header"/>
    </w:pPr>
  </w:p>
  <w:p w14:paraId="708BEA9B" w14:textId="77777777" w:rsidR="0068638E" w:rsidRPr="00E219DE" w:rsidRDefault="0068638E" w:rsidP="00F004A4">
    <w:pPr>
      <w:pStyle w:val="Header"/>
    </w:pPr>
  </w:p>
  <w:p w14:paraId="42B41D31" w14:textId="77777777" w:rsidR="0068638E" w:rsidRPr="00E219DE" w:rsidRDefault="0068638E" w:rsidP="00F004A4">
    <w:pPr>
      <w:pStyle w:val="Header"/>
    </w:pPr>
  </w:p>
  <w:p w14:paraId="12D0B566" w14:textId="77777777" w:rsidR="0068638E" w:rsidRPr="00E219DE" w:rsidRDefault="0068638E" w:rsidP="00F004A4">
    <w:pPr>
      <w:pStyle w:val="Header"/>
    </w:pPr>
  </w:p>
  <w:p w14:paraId="6BCBC04D" w14:textId="77777777" w:rsidR="0068638E" w:rsidRDefault="0068638E" w:rsidP="00F004A4">
    <w:pPr>
      <w:pStyle w:val="Header"/>
    </w:pPr>
  </w:p>
  <w:p w14:paraId="029D374C" w14:textId="77777777" w:rsidR="0068638E" w:rsidRDefault="0068638E" w:rsidP="00F004A4">
    <w:pPr>
      <w:pStyle w:val="Header"/>
    </w:pPr>
  </w:p>
  <w:p w14:paraId="645F12AF" w14:textId="77777777" w:rsidR="0068638E" w:rsidRDefault="0068638E" w:rsidP="00F004A4">
    <w:pPr>
      <w:pStyle w:val="Header"/>
    </w:pPr>
  </w:p>
  <w:p w14:paraId="2E5CA6A2" w14:textId="77777777" w:rsidR="0068638E" w:rsidRDefault="0068638E" w:rsidP="00F004A4">
    <w:pPr>
      <w:pStyle w:val="Header"/>
    </w:pPr>
  </w:p>
  <w:p w14:paraId="33716447" w14:textId="77777777" w:rsidR="0068638E" w:rsidRDefault="0068638E" w:rsidP="00F004A4">
    <w:pPr>
      <w:pStyle w:val="Header"/>
    </w:pPr>
  </w:p>
  <w:p w14:paraId="2020BFF4" w14:textId="77777777" w:rsidR="0068638E" w:rsidRDefault="0068638E" w:rsidP="00F004A4">
    <w:pPr>
      <w:pStyle w:val="Header"/>
    </w:pPr>
  </w:p>
  <w:p w14:paraId="2370A40C" w14:textId="77777777" w:rsidR="0068638E" w:rsidRPr="00E219DE" w:rsidRDefault="0068638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CF0B" w14:textId="233F7D1A" w:rsidR="007462FB" w:rsidRPr="00E219DE" w:rsidRDefault="007462FB" w:rsidP="00F004A4">
    <w:pPr>
      <w:pStyle w:val="Header"/>
    </w:pPr>
  </w:p>
  <w:p w14:paraId="0327BB9B" w14:textId="77777777" w:rsidR="007462FB" w:rsidRPr="00E219DE" w:rsidRDefault="007462FB" w:rsidP="00F004A4">
    <w:pPr>
      <w:pStyle w:val="Header"/>
    </w:pPr>
  </w:p>
  <w:p w14:paraId="2654DE49" w14:textId="2DB987D8" w:rsidR="007462FB" w:rsidRPr="00E219DE" w:rsidRDefault="007462FB" w:rsidP="00F004A4">
    <w:pPr>
      <w:pStyle w:val="Header"/>
    </w:pPr>
  </w:p>
  <w:p w14:paraId="20E05A1C" w14:textId="77777777" w:rsidR="007462FB" w:rsidRPr="00E219DE" w:rsidRDefault="007462FB" w:rsidP="00F004A4">
    <w:pPr>
      <w:pStyle w:val="Header"/>
    </w:pPr>
  </w:p>
  <w:p w14:paraId="59EDA881" w14:textId="77777777" w:rsidR="007462FB" w:rsidRPr="00E219DE" w:rsidRDefault="007462FB" w:rsidP="00F004A4">
    <w:pPr>
      <w:pStyle w:val="Header"/>
    </w:pPr>
  </w:p>
  <w:p w14:paraId="0D664FE2" w14:textId="77777777" w:rsidR="007462FB" w:rsidRPr="00E219DE" w:rsidRDefault="007462FB" w:rsidP="00F004A4">
    <w:pPr>
      <w:pStyle w:val="Header"/>
    </w:pPr>
  </w:p>
  <w:p w14:paraId="29133D9C" w14:textId="77777777" w:rsidR="007462FB" w:rsidRPr="00E219DE" w:rsidRDefault="007462FB" w:rsidP="00F004A4">
    <w:pPr>
      <w:pStyle w:val="Header"/>
    </w:pPr>
  </w:p>
  <w:p w14:paraId="622F5F77" w14:textId="77777777" w:rsidR="007462FB" w:rsidRPr="00E219DE" w:rsidRDefault="007462FB" w:rsidP="00F004A4">
    <w:pPr>
      <w:pStyle w:val="Header"/>
    </w:pPr>
  </w:p>
  <w:p w14:paraId="4E6E313F" w14:textId="77777777" w:rsidR="007462FB" w:rsidRPr="00E219DE" w:rsidRDefault="007462FB" w:rsidP="00F004A4">
    <w:pPr>
      <w:pStyle w:val="Header"/>
    </w:pPr>
  </w:p>
  <w:p w14:paraId="74640FA1" w14:textId="77777777" w:rsidR="007462FB" w:rsidRDefault="007462FB" w:rsidP="00F004A4">
    <w:pPr>
      <w:pStyle w:val="Header"/>
    </w:pPr>
  </w:p>
  <w:p w14:paraId="3DB89A36" w14:textId="77777777" w:rsidR="007462FB" w:rsidRDefault="007462FB" w:rsidP="00F004A4">
    <w:pPr>
      <w:pStyle w:val="Header"/>
    </w:pPr>
  </w:p>
  <w:p w14:paraId="6E00D3DE" w14:textId="77777777" w:rsidR="007462FB" w:rsidRDefault="007462FB" w:rsidP="00F004A4">
    <w:pPr>
      <w:pStyle w:val="Header"/>
    </w:pPr>
  </w:p>
  <w:p w14:paraId="30CCEC14" w14:textId="77777777" w:rsidR="007462FB" w:rsidRDefault="007462FB" w:rsidP="00F004A4">
    <w:pPr>
      <w:pStyle w:val="Header"/>
    </w:pPr>
  </w:p>
  <w:p w14:paraId="40897BA1" w14:textId="77777777" w:rsidR="007462FB" w:rsidRDefault="007462FB" w:rsidP="00F004A4">
    <w:pPr>
      <w:pStyle w:val="Header"/>
    </w:pPr>
  </w:p>
  <w:p w14:paraId="7558AA73" w14:textId="77777777" w:rsidR="007462FB" w:rsidRDefault="007462FB" w:rsidP="00F004A4">
    <w:pPr>
      <w:pStyle w:val="Header"/>
    </w:pPr>
  </w:p>
  <w:p w14:paraId="658FEB3F" w14:textId="77777777" w:rsidR="007462FB" w:rsidRPr="00E219DE" w:rsidRDefault="007462FB"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47D80"/>
    <w:rsid w:val="000538F0"/>
    <w:rsid w:val="00062416"/>
    <w:rsid w:val="0007306B"/>
    <w:rsid w:val="00074915"/>
    <w:rsid w:val="000760CD"/>
    <w:rsid w:val="00087199"/>
    <w:rsid w:val="00091DA9"/>
    <w:rsid w:val="00093E57"/>
    <w:rsid w:val="000B4FFD"/>
    <w:rsid w:val="000C47CD"/>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21198"/>
    <w:rsid w:val="002B7CBC"/>
    <w:rsid w:val="002C7FEF"/>
    <w:rsid w:val="002D4F0E"/>
    <w:rsid w:val="002D77A4"/>
    <w:rsid w:val="002E34FE"/>
    <w:rsid w:val="00302610"/>
    <w:rsid w:val="003234E6"/>
    <w:rsid w:val="00340BCD"/>
    <w:rsid w:val="00341315"/>
    <w:rsid w:val="00373374"/>
    <w:rsid w:val="00385ED3"/>
    <w:rsid w:val="003A6C2E"/>
    <w:rsid w:val="003B2C0A"/>
    <w:rsid w:val="00406F8D"/>
    <w:rsid w:val="00410C91"/>
    <w:rsid w:val="0044344D"/>
    <w:rsid w:val="00451564"/>
    <w:rsid w:val="00461E18"/>
    <w:rsid w:val="00476833"/>
    <w:rsid w:val="004A03D3"/>
    <w:rsid w:val="004F6445"/>
    <w:rsid w:val="004F7237"/>
    <w:rsid w:val="004F7EBB"/>
    <w:rsid w:val="00517DBD"/>
    <w:rsid w:val="00546238"/>
    <w:rsid w:val="00555182"/>
    <w:rsid w:val="0058475C"/>
    <w:rsid w:val="005A6F94"/>
    <w:rsid w:val="005E4E0D"/>
    <w:rsid w:val="005F4405"/>
    <w:rsid w:val="006229ED"/>
    <w:rsid w:val="00630A98"/>
    <w:rsid w:val="006853E6"/>
    <w:rsid w:val="0068638E"/>
    <w:rsid w:val="006B422C"/>
    <w:rsid w:val="006B43A2"/>
    <w:rsid w:val="0073251E"/>
    <w:rsid w:val="007462FB"/>
    <w:rsid w:val="0075226C"/>
    <w:rsid w:val="00753F9D"/>
    <w:rsid w:val="00756E8D"/>
    <w:rsid w:val="00775F38"/>
    <w:rsid w:val="007F284D"/>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F5F3F"/>
    <w:rsid w:val="009F7F7B"/>
    <w:rsid w:val="00A504C8"/>
    <w:rsid w:val="00A76C19"/>
    <w:rsid w:val="00A858D2"/>
    <w:rsid w:val="00AA5DED"/>
    <w:rsid w:val="00B00615"/>
    <w:rsid w:val="00B60026"/>
    <w:rsid w:val="00B666C4"/>
    <w:rsid w:val="00B8025E"/>
    <w:rsid w:val="00BA0CFA"/>
    <w:rsid w:val="00BA2FFE"/>
    <w:rsid w:val="00BD3808"/>
    <w:rsid w:val="00BE1527"/>
    <w:rsid w:val="00BF5237"/>
    <w:rsid w:val="00C61490"/>
    <w:rsid w:val="00C72955"/>
    <w:rsid w:val="00C82569"/>
    <w:rsid w:val="00C92CE1"/>
    <w:rsid w:val="00CA4BFE"/>
    <w:rsid w:val="00CA5D6A"/>
    <w:rsid w:val="00CB155D"/>
    <w:rsid w:val="00CB18D4"/>
    <w:rsid w:val="00CD04EB"/>
    <w:rsid w:val="00CD6667"/>
    <w:rsid w:val="00CF7CEF"/>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THBKKINNOV03\Updated%20template\AR%20Gen\Template%20Report%20EN%20with%20letter%20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Report EN with letter head.dotx</Template>
  <TotalTime>5</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Walailak, Klai-chit</cp:lastModifiedBy>
  <cp:revision>5</cp:revision>
  <cp:lastPrinted>2023-02-16T12:56:00Z</cp:lastPrinted>
  <dcterms:created xsi:type="dcterms:W3CDTF">2023-02-16T12:56:00Z</dcterms:created>
  <dcterms:modified xsi:type="dcterms:W3CDTF">2023-05-12T09:34:00Z</dcterms:modified>
</cp:coreProperties>
</file>