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1ADE0B97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022CC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5C0D6D">
              <w:rPr>
                <w:rFonts w:ascii="Angsana New" w:hAnsi="Angsana New"/>
                <w:color w:val="7F7E82"/>
                <w:sz w:val="36"/>
                <w:szCs w:val="36"/>
              </w:rPr>
              <w:t xml:space="preserve">1 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BF68A9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5E99FB8F" w14:textId="77777777" w:rsidR="00B626F4" w:rsidRDefault="00B626F4">
      <w:pPr>
        <w:sectPr w:rsidR="00B626F4" w:rsidSect="00BF68A9">
          <w:headerReference w:type="firs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784AB1AA" w:rsidR="00C915F7" w:rsidRPr="007047CA" w:rsidRDefault="005C0D6D" w:rsidP="00023A23">
      <w:pPr>
        <w:pStyle w:val="CM2"/>
        <w:spacing w:before="240" w:after="120" w:line="400" w:lineRule="exact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DD18F1">
        <w:rPr>
          <w:rFonts w:ascii="Angsana New" w:hAnsi="Angsana New" w:cs="Angsana New"/>
          <w:sz w:val="32"/>
          <w:szCs w:val="32"/>
        </w:rPr>
        <w:t>31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BF68A9">
        <w:rPr>
          <w:rFonts w:ascii="Angsana New" w:hAnsi="Angsana New" w:cs="Angsana New"/>
          <w:sz w:val="32"/>
          <w:szCs w:val="32"/>
        </w:rPr>
        <w:t>2566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ผู้ถือหุ้นรวม 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="00775B3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436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023A23">
      <w:pPr>
        <w:pStyle w:val="Default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023A23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023A23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3E6AFC2A" w:rsidR="00272832" w:rsidRDefault="00C915F7" w:rsidP="00023A23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023A23">
      <w:pPr>
        <w:tabs>
          <w:tab w:val="center" w:pos="5760"/>
        </w:tabs>
        <w:spacing w:before="14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14:paraId="36C34FB0" w14:textId="77777777" w:rsidR="005D1D42" w:rsidRPr="009F12A7" w:rsidRDefault="005D1D42" w:rsidP="00023A23">
      <w:pPr>
        <w:tabs>
          <w:tab w:val="center" w:pos="5760"/>
        </w:tabs>
        <w:spacing w:after="12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3F5ADD65" w:rsidR="005D1D42" w:rsidRPr="008669FF" w:rsidRDefault="005D1D42" w:rsidP="00023A23">
      <w:pPr>
        <w:spacing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07402F">
        <w:rPr>
          <w:rFonts w:ascii="Angsana New" w:hAnsi="Angsana New"/>
          <w:sz w:val="32"/>
          <w:szCs w:val="32"/>
        </w:rPr>
        <w:t>10</w:t>
      </w:r>
      <w:r w:rsidR="00410EB4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5C0CE0">
        <w:rPr>
          <w:rFonts w:ascii="Angsana New" w:hAnsi="Angsana New"/>
          <w:sz w:val="32"/>
          <w:szCs w:val="32"/>
        </w:rPr>
        <w:t xml:space="preserve"> 256</w:t>
      </w:r>
      <w:r w:rsidR="0007402F">
        <w:rPr>
          <w:rFonts w:ascii="Angsana New" w:hAnsi="Angsana New"/>
          <w:sz w:val="32"/>
          <w:szCs w:val="32"/>
        </w:rPr>
        <w:t>6</w:t>
      </w:r>
    </w:p>
    <w:sectPr w:rsidR="005D1D42" w:rsidRPr="008669FF" w:rsidSect="005D1D42">
      <w:headerReference w:type="first" r:id="rId10"/>
      <w:footerReference w:type="first" r:id="rId11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6A99" w14:textId="77777777" w:rsidR="00764791" w:rsidRDefault="00764791" w:rsidP="0077481E">
      <w:r>
        <w:separator/>
      </w:r>
    </w:p>
  </w:endnote>
  <w:endnote w:type="continuationSeparator" w:id="0">
    <w:p w14:paraId="4FAF3612" w14:textId="77777777" w:rsidR="00764791" w:rsidRDefault="0076479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D0D2" w14:textId="3EF4A707" w:rsidR="00E228FF" w:rsidRPr="00E228FF" w:rsidRDefault="00E228F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8808A" w14:textId="77777777" w:rsidR="00764791" w:rsidRDefault="00764791" w:rsidP="0077481E">
      <w:r>
        <w:separator/>
      </w:r>
    </w:p>
  </w:footnote>
  <w:footnote w:type="continuationSeparator" w:id="0">
    <w:p w14:paraId="1881EC4D" w14:textId="77777777" w:rsidR="00764791" w:rsidRDefault="0076479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3A23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02F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0EB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36E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CE0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791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5B31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A9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7EA7-DCE6-4A5C-8302-C6C2E7F6CAD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35177</vt:lpwstr>
  </property>
  <property fmtid="{D5CDD505-2E9C-101B-9397-08002B2CF9AE}" pid="4" name="OptimizationTime">
    <vt:lpwstr>20230510_1535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47</TotalTime>
  <Pages>2</Pages>
  <Words>367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26</cp:revision>
  <cp:lastPrinted>2023-05-03T03:42:00Z</cp:lastPrinted>
  <dcterms:created xsi:type="dcterms:W3CDTF">2018-03-13T06:59:00Z</dcterms:created>
  <dcterms:modified xsi:type="dcterms:W3CDTF">2023-05-03T09:50:00Z</dcterms:modified>
</cp:coreProperties>
</file>